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5D708A" w14:textId="77777777" w:rsidR="00AC59CD" w:rsidRPr="006B417E" w:rsidRDefault="00AC59CD" w:rsidP="00AC59CD">
      <w:pPr>
        <w:pStyle w:val="IndexHeading1"/>
        <w:spacing w:after="0" w:line="240" w:lineRule="auto"/>
        <w:ind w:left="1080" w:hanging="1080"/>
        <w:outlineLvl w:val="0"/>
        <w:rPr>
          <w:rFonts w:asciiTheme="majorBidi" w:hAnsiTheme="majorBidi" w:cstheme="majorBidi"/>
          <w:b w:val="0"/>
          <w:bCs/>
          <w:sz w:val="28"/>
          <w:szCs w:val="28"/>
          <w:lang w:val="en-US" w:bidi="th-TH"/>
        </w:rPr>
      </w:pPr>
      <w:r w:rsidRPr="006B417E">
        <w:rPr>
          <w:rFonts w:asciiTheme="majorBidi" w:hAnsiTheme="majorBidi" w:cstheme="majorBidi"/>
          <w:b w:val="0"/>
          <w:bCs/>
          <w:sz w:val="28"/>
          <w:szCs w:val="28"/>
          <w:cs/>
          <w:lang w:bidi="th-TH"/>
        </w:rPr>
        <w:t>หมายเหตุ</w:t>
      </w:r>
      <w:r w:rsidRPr="006B417E">
        <w:rPr>
          <w:rFonts w:asciiTheme="majorBidi" w:hAnsiTheme="majorBidi" w:cstheme="majorBidi"/>
          <w:b w:val="0"/>
          <w:bCs/>
          <w:sz w:val="28"/>
          <w:szCs w:val="28"/>
        </w:rPr>
        <w:tab/>
      </w:r>
      <w:r w:rsidRPr="006B417E">
        <w:rPr>
          <w:rFonts w:asciiTheme="majorBidi" w:hAnsiTheme="majorBidi" w:cstheme="majorBidi"/>
          <w:b w:val="0"/>
          <w:bCs/>
          <w:sz w:val="28"/>
          <w:szCs w:val="28"/>
          <w:cs/>
          <w:lang w:bidi="th-TH"/>
        </w:rPr>
        <w:t>สารบัญ</w:t>
      </w:r>
    </w:p>
    <w:p w14:paraId="54B32218" w14:textId="77777777" w:rsidR="00AC59CD" w:rsidRPr="006B417E" w:rsidRDefault="00AC59CD" w:rsidP="00AC59CD">
      <w:pPr>
        <w:pStyle w:val="IndexHeading1"/>
        <w:spacing w:after="0" w:line="240" w:lineRule="auto"/>
        <w:ind w:left="0" w:firstLine="0"/>
        <w:outlineLvl w:val="0"/>
        <w:rPr>
          <w:rFonts w:asciiTheme="majorBidi" w:hAnsiTheme="majorBidi" w:cstheme="majorBidi"/>
          <w:b w:val="0"/>
          <w:bCs/>
          <w:sz w:val="28"/>
          <w:szCs w:val="28"/>
          <w:lang w:val="en-US" w:bidi="th-TH"/>
        </w:rPr>
      </w:pPr>
    </w:p>
    <w:p w14:paraId="552508A1" w14:textId="77777777" w:rsidR="0023709D" w:rsidRDefault="00AC59CD" w:rsidP="00AC59CD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 w:rsidRPr="006B417E">
        <w:rPr>
          <w:rFonts w:asciiTheme="majorBidi" w:hAnsiTheme="majorBidi" w:cstheme="majorBidi"/>
          <w:sz w:val="28"/>
          <w:szCs w:val="28"/>
          <w:cs/>
          <w:lang w:bidi="th-TH"/>
        </w:rPr>
        <w:t>เกณฑ์การจัดทำงบการเงินระหว่างกาล</w:t>
      </w:r>
    </w:p>
    <w:p w14:paraId="0AD3F73D" w14:textId="77777777" w:rsidR="0023709D" w:rsidRDefault="0023709D" w:rsidP="00AC59CD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  <w:lang w:bidi="th-TH"/>
        </w:rPr>
        <w:t>บุคคลหรือกิจการที่เกี่ยวข้องกัน</w:t>
      </w:r>
    </w:p>
    <w:p w14:paraId="242A5E9D" w14:textId="77777777" w:rsidR="0023709D" w:rsidRDefault="0023709D" w:rsidP="00AC59CD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  <w:lang w:bidi="th-TH"/>
        </w:rPr>
        <w:t>ลูกหนี้เงินให้สินเชื่อและลูกหนี้ตามสัญญาเช่าซื้อ</w:t>
      </w:r>
    </w:p>
    <w:p w14:paraId="274FC291" w14:textId="56B490D1" w:rsidR="00D80D53" w:rsidRDefault="00D80D53" w:rsidP="00AC59CD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  <w:lang w:bidi="th-TH"/>
        </w:rPr>
        <w:t>เงินลงทุนในบริษัทย่อย</w:t>
      </w:r>
    </w:p>
    <w:p w14:paraId="3119991B" w14:textId="77777777" w:rsidR="0023709D" w:rsidRDefault="0023709D" w:rsidP="00AC59CD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  <w:lang w:bidi="th-TH"/>
        </w:rPr>
        <w:t>เงินกู้ยืมระยะสั้นจากสถาบันการเงิน</w:t>
      </w:r>
    </w:p>
    <w:p w14:paraId="63A3F980" w14:textId="77777777" w:rsidR="0023709D" w:rsidRDefault="0023709D" w:rsidP="00AC59CD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  <w:lang w:bidi="th-TH"/>
        </w:rPr>
        <w:t>เงินกู้ยืมระยะยาวจากสถาบันการเงิน</w:t>
      </w:r>
    </w:p>
    <w:p w14:paraId="4E5C0EC5" w14:textId="77777777" w:rsidR="0023709D" w:rsidRDefault="0023709D" w:rsidP="00AC59CD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  <w:lang w:bidi="th-TH"/>
        </w:rPr>
        <w:t>หุ้นกู้</w:t>
      </w:r>
    </w:p>
    <w:p w14:paraId="03D2BE93" w14:textId="77777777" w:rsidR="0023709D" w:rsidRDefault="0023709D" w:rsidP="00AC59CD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  <w:lang w:bidi="th-TH"/>
        </w:rPr>
        <w:t>ส่วนงานดำเนินงานและการจำแนกรายได้</w:t>
      </w:r>
    </w:p>
    <w:p w14:paraId="5D291B0D" w14:textId="77777777" w:rsidR="0023709D" w:rsidRDefault="0023709D" w:rsidP="00AC59CD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  <w:lang w:bidi="th-TH"/>
        </w:rPr>
        <w:t>เงินปันผล</w:t>
      </w:r>
    </w:p>
    <w:p w14:paraId="29E949AE" w14:textId="77777777" w:rsidR="0023709D" w:rsidRDefault="0023709D" w:rsidP="00AC59CD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  <w:lang w:bidi="th-TH"/>
        </w:rPr>
        <w:t>เครื่องมือทางการเงิน</w:t>
      </w:r>
    </w:p>
    <w:p w14:paraId="67E5B771" w14:textId="77777777" w:rsidR="0023709D" w:rsidRDefault="0023709D" w:rsidP="00AC59CD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30D48BD7" w14:textId="61B8F6A9" w:rsidR="008B773E" w:rsidRDefault="008B773E" w:rsidP="00AC59CD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  <w:lang w:bidi="th-TH"/>
        </w:rPr>
        <w:t>การจัดประเภทรายการใหม่</w:t>
      </w:r>
    </w:p>
    <w:p w14:paraId="61ABCFA5" w14:textId="77777777" w:rsidR="00AC59CD" w:rsidRPr="006B417E" w:rsidRDefault="00AC59CD" w:rsidP="00DC4A91">
      <w:pPr>
        <w:pStyle w:val="index"/>
        <w:tabs>
          <w:tab w:val="clear" w:pos="1134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</w:p>
    <w:p w14:paraId="1749D492" w14:textId="77777777" w:rsidR="00AC59CD" w:rsidRPr="006B417E" w:rsidRDefault="00AC59CD" w:rsidP="00AC59CD">
      <w:pPr>
        <w:pStyle w:val="index"/>
        <w:tabs>
          <w:tab w:val="clear" w:pos="1134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spacing w:val="-4"/>
          <w:sz w:val="28"/>
          <w:szCs w:val="28"/>
          <w:lang w:val="en-US" w:bidi="th-TH"/>
        </w:rPr>
      </w:pPr>
      <w:r w:rsidRPr="006B417E">
        <w:rPr>
          <w:rFonts w:asciiTheme="majorBidi" w:hAnsiTheme="majorBidi" w:cstheme="majorBidi"/>
          <w:spacing w:val="-4"/>
          <w:sz w:val="28"/>
          <w:szCs w:val="28"/>
          <w:cs/>
          <w:lang w:bidi="th-TH"/>
        </w:rPr>
        <w:br w:type="page"/>
      </w:r>
    </w:p>
    <w:p w14:paraId="066CA089" w14:textId="77777777" w:rsidR="00AC59CD" w:rsidRPr="006B417E" w:rsidRDefault="00AC59CD" w:rsidP="00AC59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360" w:right="695" w:firstLine="180"/>
        <w:jc w:val="thaiDistribute"/>
        <w:rPr>
          <w:rFonts w:asciiTheme="majorBidi" w:hAnsiTheme="majorBidi" w:cstheme="majorBidi"/>
          <w:sz w:val="28"/>
          <w:szCs w:val="28"/>
        </w:rPr>
      </w:pPr>
      <w:r w:rsidRPr="006B417E">
        <w:rPr>
          <w:rFonts w:asciiTheme="majorBidi" w:hAnsiTheme="majorBidi" w:cstheme="majorBidi"/>
          <w:sz w:val="28"/>
          <w:szCs w:val="28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105763CA" w14:textId="77777777" w:rsidR="00AC59CD" w:rsidRPr="006B417E" w:rsidRDefault="00AC59CD" w:rsidP="00AC59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360" w:right="695" w:firstLine="180"/>
        <w:jc w:val="thaiDistribute"/>
        <w:rPr>
          <w:rFonts w:asciiTheme="majorBidi" w:hAnsiTheme="majorBidi" w:cstheme="majorBidi"/>
          <w:sz w:val="28"/>
          <w:szCs w:val="28"/>
        </w:rPr>
      </w:pPr>
    </w:p>
    <w:p w14:paraId="039C02D2" w14:textId="3FF39348" w:rsidR="00AC59CD" w:rsidRPr="006B417E" w:rsidRDefault="00AC59CD" w:rsidP="00AC59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360" w:right="695" w:firstLine="180"/>
        <w:jc w:val="thaiDistribute"/>
        <w:rPr>
          <w:rFonts w:asciiTheme="majorBidi" w:hAnsiTheme="majorBidi" w:cstheme="majorBidi"/>
          <w:sz w:val="28"/>
          <w:szCs w:val="28"/>
        </w:rPr>
      </w:pPr>
      <w:r w:rsidRPr="006B417E">
        <w:rPr>
          <w:rFonts w:asciiTheme="majorBidi" w:hAnsiTheme="majorBidi" w:cstheme="majorBidi"/>
          <w:sz w:val="28"/>
          <w:szCs w:val="28"/>
          <w:cs/>
        </w:rPr>
        <w:t>งบการเงินระหว่างกาลนี้ได้รับอนุมัติให้ออกงบการเงินจากคณะกรรมการเมื่อวันที่</w:t>
      </w:r>
      <w:r w:rsidRPr="006B417E">
        <w:rPr>
          <w:rFonts w:asciiTheme="majorBidi" w:hAnsiTheme="majorBidi" w:cstheme="majorBidi"/>
          <w:sz w:val="28"/>
          <w:szCs w:val="28"/>
        </w:rPr>
        <w:t xml:space="preserve"> </w:t>
      </w:r>
      <w:r w:rsidR="00A00BB7">
        <w:rPr>
          <w:rFonts w:asciiTheme="majorBidi" w:hAnsiTheme="majorBidi" w:cstheme="majorBidi"/>
          <w:sz w:val="28"/>
          <w:szCs w:val="28"/>
        </w:rPr>
        <w:t xml:space="preserve">6 </w:t>
      </w:r>
      <w:r w:rsidR="00A00BB7">
        <w:rPr>
          <w:rFonts w:asciiTheme="majorBidi" w:hAnsiTheme="majorBidi" w:cstheme="majorBidi" w:hint="cs"/>
          <w:sz w:val="28"/>
          <w:szCs w:val="28"/>
          <w:cs/>
        </w:rPr>
        <w:t xml:space="preserve">สิงหาคม </w:t>
      </w:r>
      <w:r w:rsidR="00A00BB7">
        <w:rPr>
          <w:rFonts w:asciiTheme="majorBidi" w:hAnsiTheme="majorBidi" w:cstheme="majorBidi"/>
          <w:sz w:val="28"/>
          <w:szCs w:val="28"/>
        </w:rPr>
        <w:t>2567</w:t>
      </w:r>
    </w:p>
    <w:p w14:paraId="1324DBE1" w14:textId="77777777" w:rsidR="00AC59CD" w:rsidRPr="006B417E" w:rsidRDefault="00AC59CD" w:rsidP="00AC59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0813F2F3" w14:textId="77777777" w:rsidR="00AC59CD" w:rsidRPr="006B417E" w:rsidRDefault="00AC59CD" w:rsidP="00AC59CD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num" w:pos="630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 w:rsidRPr="006B417E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เกณฑ์การจัดทำงบการเงินระหว่างกาล</w:t>
      </w:r>
    </w:p>
    <w:p w14:paraId="005C0E33" w14:textId="77777777" w:rsidR="00AC59CD" w:rsidRPr="006B417E" w:rsidRDefault="00AC59CD" w:rsidP="00AC59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66997DA9" w14:textId="77777777" w:rsidR="00AC59CD" w:rsidRPr="006B417E" w:rsidRDefault="00AC59CD" w:rsidP="00AC59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bookmarkStart w:id="0" w:name="_Hlk66464858"/>
      <w:r w:rsidRPr="006B417E">
        <w:rPr>
          <w:rFonts w:asciiTheme="majorBidi" w:hAnsiTheme="majorBidi" w:cstheme="majorBidi"/>
          <w:sz w:val="28"/>
          <w:szCs w:val="28"/>
          <w:cs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Pr="006B417E">
        <w:rPr>
          <w:rFonts w:asciiTheme="majorBidi" w:hAnsiTheme="majorBidi" w:cstheme="majorBidi"/>
          <w:sz w:val="28"/>
          <w:szCs w:val="28"/>
        </w:rPr>
        <w:t xml:space="preserve">34 </w:t>
      </w:r>
      <w:r w:rsidRPr="006B417E">
        <w:rPr>
          <w:rFonts w:asciiTheme="majorBidi" w:hAnsiTheme="majorBidi" w:cstheme="majorBidi"/>
          <w:sz w:val="28"/>
          <w:szCs w:val="28"/>
          <w:cs/>
        </w:rPr>
        <w:t xml:space="preserve">เรื่อง </w:t>
      </w:r>
      <w:r w:rsidRPr="006B417E">
        <w:rPr>
          <w:rFonts w:asciiTheme="majorBidi" w:hAnsiTheme="majorBidi" w:cstheme="majorBidi"/>
          <w:sz w:val="28"/>
          <w:szCs w:val="28"/>
        </w:rPr>
        <w:br/>
      </w:r>
      <w:r w:rsidRPr="006B417E">
        <w:rPr>
          <w:rFonts w:asciiTheme="majorBidi" w:hAnsiTheme="majorBidi" w:cstheme="majorBidi"/>
          <w:i/>
          <w:iCs/>
          <w:sz w:val="28"/>
          <w:szCs w:val="28"/>
          <w:cs/>
        </w:rPr>
        <w:t>การรายงานทางการเงินระหว่างกาล</w:t>
      </w:r>
      <w:r w:rsidRPr="006B417E">
        <w:rPr>
          <w:rFonts w:asciiTheme="majorBidi" w:hAnsiTheme="majorBidi" w:cstheme="majorBidi"/>
          <w:sz w:val="28"/>
          <w:szCs w:val="28"/>
          <w:cs/>
        </w:rPr>
        <w:t xml:space="preserve"> </w:t>
      </w:r>
      <w:bookmarkEnd w:id="0"/>
      <w:r w:rsidRPr="006B417E">
        <w:rPr>
          <w:rFonts w:asciiTheme="majorBidi" w:hAnsiTheme="majorBidi" w:cstheme="majorBidi"/>
          <w:sz w:val="28"/>
          <w:szCs w:val="28"/>
          <w:cs/>
        </w:rPr>
        <w:t xml:space="preserve">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 โดยงบการเงินระหว่างกาลนี้เน้นการให้ข้อมูลที่เกี่ยวกับกิจกรรม เหตุการณ์และสถานการณ์ใหม่ ๆ เพื่อไม่ให้ซ้ำซ้อนกับข้อมูลที่ได้นำเสนอไปแล้วในงบการเงินประจำปี </w:t>
      </w:r>
      <w:r w:rsidRPr="006B417E">
        <w:rPr>
          <w:rFonts w:asciiTheme="majorBidi" w:hAnsiTheme="majorBidi" w:cstheme="majorBidi"/>
          <w:sz w:val="28"/>
          <w:szCs w:val="28"/>
        </w:rPr>
        <w:br/>
      </w:r>
      <w:r w:rsidRPr="006B417E">
        <w:rPr>
          <w:rFonts w:asciiTheme="majorBidi" w:hAnsiTheme="majorBidi" w:cstheme="majorBidi"/>
          <w:sz w:val="28"/>
          <w:szCs w:val="28"/>
          <w:cs/>
        </w:rPr>
        <w:t xml:space="preserve">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Pr="006B417E">
        <w:rPr>
          <w:rFonts w:asciiTheme="majorBidi" w:hAnsiTheme="majorBidi" w:cstheme="majorBidi"/>
          <w:sz w:val="28"/>
          <w:szCs w:val="28"/>
        </w:rPr>
        <w:br/>
      </w:r>
      <w:r w:rsidRPr="006B417E">
        <w:rPr>
          <w:rFonts w:asciiTheme="majorBidi" w:eastAsia="Calibri" w:hAnsiTheme="majorBidi" w:cstheme="majorBidi"/>
          <w:sz w:val="28"/>
          <w:szCs w:val="28"/>
        </w:rPr>
        <w:t>31</w:t>
      </w:r>
      <w:r w:rsidRPr="006B417E">
        <w:rPr>
          <w:rFonts w:asciiTheme="majorBidi" w:hAnsiTheme="majorBidi" w:cstheme="majorBidi"/>
          <w:sz w:val="28"/>
          <w:szCs w:val="28"/>
        </w:rPr>
        <w:t xml:space="preserve"> </w:t>
      </w:r>
      <w:r w:rsidRPr="006B417E">
        <w:rPr>
          <w:rFonts w:asciiTheme="majorBidi" w:eastAsia="Calibri" w:hAnsiTheme="majorBidi" w:cstheme="majorBidi"/>
          <w:sz w:val="28"/>
          <w:szCs w:val="28"/>
          <w:cs/>
        </w:rPr>
        <w:t xml:space="preserve">ธันวาคม </w:t>
      </w:r>
      <w:r w:rsidRPr="006B417E">
        <w:rPr>
          <w:rFonts w:asciiTheme="majorBidi" w:eastAsia="Calibri" w:hAnsiTheme="majorBidi" w:cstheme="majorBidi"/>
          <w:sz w:val="28"/>
          <w:szCs w:val="28"/>
        </w:rPr>
        <w:t>2566</w:t>
      </w:r>
    </w:p>
    <w:p w14:paraId="2976B302" w14:textId="77777777" w:rsidR="00AC59CD" w:rsidRPr="006B417E" w:rsidRDefault="00AC59CD" w:rsidP="00AC59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49BE2A32" w14:textId="77777777" w:rsidR="00AC59CD" w:rsidRPr="006B417E" w:rsidRDefault="00AC59CD" w:rsidP="00AC59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6B417E">
        <w:rPr>
          <w:rFonts w:asciiTheme="majorBidi" w:hAnsiTheme="majorBidi" w:cstheme="majorBidi"/>
          <w:sz w:val="28"/>
          <w:szCs w:val="28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</w:t>
      </w:r>
      <w:r w:rsidRPr="006B417E">
        <w:rPr>
          <w:rFonts w:asciiTheme="majorBidi" w:eastAsia="Calibri" w:hAnsiTheme="majorBidi" w:cstheme="majorBidi"/>
          <w:sz w:val="28"/>
          <w:szCs w:val="28"/>
          <w:cs/>
        </w:rPr>
        <w:t xml:space="preserve">กลุ่มบริษัทและบริษัท </w:t>
      </w:r>
      <w:r w:rsidRPr="006B417E">
        <w:rPr>
          <w:rFonts w:asciiTheme="majorBidi" w:hAnsiTheme="majorBidi" w:cstheme="majorBidi"/>
          <w:sz w:val="28"/>
          <w:szCs w:val="28"/>
          <w:cs/>
        </w:rPr>
        <w:t xml:space="preserve">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 </w:t>
      </w:r>
      <w:bookmarkStart w:id="1" w:name="_Hlk99203210"/>
      <w:r w:rsidRPr="006B417E">
        <w:rPr>
          <w:rFonts w:asciiTheme="majorBidi" w:eastAsia="Calibri" w:hAnsiTheme="majorBidi" w:cstheme="majorBidi"/>
          <w:sz w:val="28"/>
          <w:szCs w:val="28"/>
        </w:rPr>
        <w:t>31</w:t>
      </w:r>
      <w:r w:rsidRPr="006B417E">
        <w:rPr>
          <w:rFonts w:asciiTheme="majorBidi" w:hAnsiTheme="majorBidi" w:cstheme="majorBidi"/>
          <w:sz w:val="28"/>
          <w:szCs w:val="28"/>
        </w:rPr>
        <w:t xml:space="preserve"> </w:t>
      </w:r>
      <w:r w:rsidRPr="006B417E">
        <w:rPr>
          <w:rFonts w:asciiTheme="majorBidi" w:eastAsia="Calibri" w:hAnsiTheme="majorBidi" w:cstheme="majorBidi"/>
          <w:sz w:val="28"/>
          <w:szCs w:val="28"/>
          <w:cs/>
        </w:rPr>
        <w:t xml:space="preserve">ธันวาคม </w:t>
      </w:r>
      <w:r w:rsidRPr="006B417E">
        <w:rPr>
          <w:rFonts w:asciiTheme="majorBidi" w:eastAsia="Calibri" w:hAnsiTheme="majorBidi" w:cstheme="majorBidi"/>
          <w:sz w:val="28"/>
          <w:szCs w:val="28"/>
        </w:rPr>
        <w:t>256</w:t>
      </w:r>
      <w:bookmarkEnd w:id="1"/>
      <w:r w:rsidRPr="006B417E">
        <w:rPr>
          <w:rFonts w:asciiTheme="majorBidi" w:eastAsia="Calibri" w:hAnsiTheme="majorBidi" w:cstheme="majorBidi"/>
          <w:sz w:val="28"/>
          <w:szCs w:val="28"/>
        </w:rPr>
        <w:t>6</w:t>
      </w:r>
    </w:p>
    <w:p w14:paraId="1F658B2B" w14:textId="77777777" w:rsidR="00AC59CD" w:rsidRPr="006B417E" w:rsidRDefault="00AC59CD" w:rsidP="00AC59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1598C3A5" w14:textId="77777777" w:rsidR="00AC59CD" w:rsidRPr="006B417E" w:rsidRDefault="00AC59CD" w:rsidP="00AC59CD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num" w:pos="630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 w:rsidRPr="006B417E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บุคคลหรือกิจการที่เกี่ยวข้องกัน</w:t>
      </w:r>
    </w:p>
    <w:p w14:paraId="20964E4F" w14:textId="77777777" w:rsidR="00AC59CD" w:rsidRPr="006B417E" w:rsidRDefault="00AC59CD" w:rsidP="00AC59CD">
      <w:pPr>
        <w:spacing w:line="240" w:lineRule="auto"/>
        <w:ind w:right="45"/>
        <w:jc w:val="thaiDistribute"/>
        <w:rPr>
          <w:rFonts w:asciiTheme="majorBidi" w:hAnsiTheme="majorBidi" w:cstheme="majorBidi"/>
          <w:b/>
          <w:sz w:val="24"/>
          <w:szCs w:val="24"/>
        </w:rPr>
      </w:pPr>
    </w:p>
    <w:p w14:paraId="4146FD79" w14:textId="6A621229" w:rsidR="00AC59CD" w:rsidRPr="006B417E" w:rsidRDefault="00AC59CD" w:rsidP="00AC59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5"/>
        <w:jc w:val="thaiDistribute"/>
        <w:rPr>
          <w:rFonts w:asciiTheme="majorBidi" w:hAnsiTheme="majorBidi" w:cstheme="majorBidi"/>
          <w:sz w:val="28"/>
          <w:szCs w:val="28"/>
        </w:rPr>
      </w:pPr>
      <w:r w:rsidRPr="006B417E">
        <w:rPr>
          <w:rFonts w:asciiTheme="majorBidi" w:hAnsiTheme="majorBidi" w:cstheme="majorBidi"/>
          <w:b/>
          <w:sz w:val="28"/>
          <w:szCs w:val="28"/>
          <w:cs/>
        </w:rPr>
        <w:t>กลุ่มบริษัทและบริษัทไม่มีการเปลี่ยนแปลงที่มีนัยสำคัญในความสัมพันธ์กับบุคคลหรือกิจการอื่นที่เกี่ยวข้องกัน</w:t>
      </w:r>
      <w:r w:rsidRPr="006B417E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  <w:r w:rsidR="0014079B">
        <w:rPr>
          <w:rFonts w:asciiTheme="majorBidi" w:hAnsiTheme="majorBidi" w:cstheme="majorBidi" w:hint="cs"/>
          <w:b/>
          <w:bCs/>
          <w:sz w:val="28"/>
          <w:szCs w:val="28"/>
          <w:cs/>
        </w:rPr>
        <w:t xml:space="preserve"> </w:t>
      </w:r>
      <w:r w:rsidR="0014079B">
        <w:rPr>
          <w:rFonts w:asciiTheme="majorBidi" w:hAnsiTheme="majorBidi" w:cstheme="majorBidi"/>
          <w:b/>
          <w:bCs/>
          <w:sz w:val="28"/>
          <w:szCs w:val="28"/>
          <w:cs/>
        </w:rPr>
        <w:br/>
      </w:r>
      <w:r w:rsidRPr="006B417E">
        <w:rPr>
          <w:rFonts w:asciiTheme="majorBidi" w:hAnsiTheme="majorBidi" w:cstheme="majorBidi"/>
          <w:b/>
          <w:sz w:val="28"/>
          <w:szCs w:val="28"/>
          <w:cs/>
        </w:rPr>
        <w:t>และนโยบายการกำหนดราคา</w:t>
      </w:r>
    </w:p>
    <w:p w14:paraId="5B76DD74" w14:textId="77777777" w:rsidR="00AC59CD" w:rsidRPr="006B417E" w:rsidRDefault="00AC59CD" w:rsidP="00AC59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5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7A1A8474" w14:textId="77777777" w:rsidR="00AC59CD" w:rsidRPr="006B417E" w:rsidRDefault="00AC59CD" w:rsidP="00AC59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5"/>
        <w:jc w:val="thaiDistribute"/>
        <w:rPr>
          <w:rFonts w:asciiTheme="majorBidi" w:hAnsiTheme="majorBidi" w:cstheme="majorBidi"/>
          <w:sz w:val="28"/>
          <w:szCs w:val="28"/>
        </w:rPr>
      </w:pPr>
      <w:r w:rsidRPr="006B417E">
        <w:rPr>
          <w:rFonts w:asciiTheme="majorBidi" w:hAnsiTheme="majorBidi" w:cstheme="majorBidi"/>
          <w:sz w:val="28"/>
          <w:szCs w:val="28"/>
          <w:cs/>
        </w:rPr>
        <w:t>รายการที่สำคัญกับบุคคลหรือกิจการที่เกี่ยวข้องกันสำหรับ</w:t>
      </w:r>
      <w:r w:rsidRPr="006B417E">
        <w:rPr>
          <w:rFonts w:asciiTheme="majorBidi" w:hAnsiTheme="majorBidi" w:cstheme="majorBidi"/>
          <w:b/>
          <w:sz w:val="28"/>
          <w:szCs w:val="28"/>
          <w:cs/>
        </w:rPr>
        <w:t xml:space="preserve">งวดหกเดือนสิ้นสุดวันที่ </w:t>
      </w:r>
      <w:r w:rsidRPr="006B417E">
        <w:rPr>
          <w:rFonts w:asciiTheme="majorBidi" w:eastAsia="Cordia New" w:hAnsiTheme="majorBidi" w:cstheme="majorBidi"/>
          <w:spacing w:val="-4"/>
          <w:sz w:val="28"/>
          <w:szCs w:val="28"/>
        </w:rPr>
        <w:t>30</w:t>
      </w:r>
      <w:r w:rsidRPr="006B417E">
        <w:rPr>
          <w:rFonts w:asciiTheme="majorBidi" w:eastAsia="Cordia New" w:hAnsiTheme="majorBidi" w:cstheme="majorBidi"/>
          <w:spacing w:val="-4"/>
          <w:sz w:val="28"/>
          <w:szCs w:val="28"/>
          <w:cs/>
        </w:rPr>
        <w:t xml:space="preserve"> มิถุนายน</w:t>
      </w:r>
      <w:r w:rsidRPr="006B417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6B417E">
        <w:rPr>
          <w:rFonts w:asciiTheme="majorBidi" w:hAnsiTheme="majorBidi" w:cstheme="majorBidi"/>
          <w:bCs/>
          <w:sz w:val="28"/>
          <w:szCs w:val="28"/>
        </w:rPr>
        <w:t xml:space="preserve">2567 </w:t>
      </w:r>
      <w:r w:rsidRPr="006B417E">
        <w:rPr>
          <w:rFonts w:asciiTheme="majorBidi" w:hAnsiTheme="majorBidi" w:cstheme="majorBidi"/>
          <w:b/>
          <w:sz w:val="28"/>
          <w:szCs w:val="28"/>
          <w:cs/>
        </w:rPr>
        <w:t xml:space="preserve">และ </w:t>
      </w:r>
      <w:r w:rsidRPr="006B417E">
        <w:rPr>
          <w:rFonts w:asciiTheme="majorBidi" w:hAnsiTheme="majorBidi" w:cstheme="majorBidi"/>
          <w:bCs/>
          <w:sz w:val="28"/>
          <w:szCs w:val="28"/>
        </w:rPr>
        <w:t>2566</w:t>
      </w:r>
      <w:r w:rsidRPr="006B417E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Pr="006B417E">
        <w:rPr>
          <w:rFonts w:asciiTheme="majorBidi" w:hAnsiTheme="majorBidi" w:cstheme="majorBidi"/>
          <w:sz w:val="28"/>
          <w:szCs w:val="28"/>
          <w:cs/>
        </w:rPr>
        <w:t>สรุปได้ดังนี้</w:t>
      </w:r>
    </w:p>
    <w:p w14:paraId="665843C2" w14:textId="77777777" w:rsidR="00AC59CD" w:rsidRPr="006B417E" w:rsidRDefault="00AC59CD" w:rsidP="00AC59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5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37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7"/>
        <w:gridCol w:w="1080"/>
        <w:gridCol w:w="268"/>
        <w:gridCol w:w="1089"/>
        <w:gridCol w:w="276"/>
        <w:gridCol w:w="1080"/>
        <w:gridCol w:w="270"/>
        <w:gridCol w:w="1173"/>
      </w:tblGrid>
      <w:tr w:rsidR="00AC59CD" w:rsidRPr="006B417E" w14:paraId="67EC8B0B" w14:textId="77777777" w:rsidTr="009A0BFC">
        <w:trPr>
          <w:tblHeader/>
        </w:trPr>
        <w:tc>
          <w:tcPr>
            <w:tcW w:w="2207" w:type="pct"/>
          </w:tcPr>
          <w:p w14:paraId="632C5FC9" w14:textId="77777777" w:rsidR="00AC59CD" w:rsidRPr="006B417E" w:rsidRDefault="00AC59CD" w:rsidP="006D3FA9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300" w:type="pct"/>
            <w:gridSpan w:val="3"/>
          </w:tcPr>
          <w:p w14:paraId="38639AF4" w14:textId="77777777" w:rsidR="00AC59CD" w:rsidRPr="006B417E" w:rsidRDefault="00AC59CD" w:rsidP="006D3F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47" w:type="pct"/>
          </w:tcPr>
          <w:p w14:paraId="603C62EC" w14:textId="77777777" w:rsidR="00AC59CD" w:rsidRPr="006B417E" w:rsidRDefault="00AC59CD" w:rsidP="006D3F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6" w:type="pct"/>
            <w:gridSpan w:val="3"/>
          </w:tcPr>
          <w:p w14:paraId="07ABE13D" w14:textId="77777777" w:rsidR="00AC59CD" w:rsidRPr="006B417E" w:rsidRDefault="00AC59CD" w:rsidP="006D3F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AC59CD" w:rsidRPr="006B417E" w14:paraId="76E00759" w14:textId="77777777" w:rsidTr="009A0BFC">
        <w:trPr>
          <w:tblHeader/>
        </w:trPr>
        <w:tc>
          <w:tcPr>
            <w:tcW w:w="2207" w:type="pct"/>
          </w:tcPr>
          <w:p w14:paraId="789F1370" w14:textId="77777777" w:rsidR="00AC59CD" w:rsidRPr="006B417E" w:rsidRDefault="00AC59CD" w:rsidP="006D3F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Pr="006B417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Pr="006B417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576" w:type="pct"/>
          </w:tcPr>
          <w:p w14:paraId="09B9A5DA" w14:textId="77777777" w:rsidR="00AC59CD" w:rsidRPr="006B417E" w:rsidRDefault="00AC59CD" w:rsidP="006D3F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3" w:type="pct"/>
          </w:tcPr>
          <w:p w14:paraId="321C60E8" w14:textId="77777777" w:rsidR="00AC59CD" w:rsidRPr="006B417E" w:rsidRDefault="00AC59CD" w:rsidP="006D3F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05BE6D6A" w14:textId="77777777" w:rsidR="00AC59CD" w:rsidRPr="006B417E" w:rsidRDefault="00AC59CD" w:rsidP="006D3F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47" w:type="pct"/>
          </w:tcPr>
          <w:p w14:paraId="757839C5" w14:textId="77777777" w:rsidR="00AC59CD" w:rsidRPr="006B417E" w:rsidRDefault="00AC59CD" w:rsidP="006D3F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204D3899" w14:textId="77777777" w:rsidR="00AC59CD" w:rsidRPr="006B417E" w:rsidRDefault="00AC59CD" w:rsidP="006D3F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4" w:type="pct"/>
          </w:tcPr>
          <w:p w14:paraId="4D810D23" w14:textId="77777777" w:rsidR="00AC59CD" w:rsidRPr="006B417E" w:rsidRDefault="00AC59CD" w:rsidP="006D3F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</w:tcPr>
          <w:p w14:paraId="6AE1E376" w14:textId="77777777" w:rsidR="00AC59CD" w:rsidRPr="006B417E" w:rsidRDefault="00AC59CD" w:rsidP="006D3F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AC59CD" w:rsidRPr="006B417E" w14:paraId="2532E095" w14:textId="77777777" w:rsidTr="009A0BFC">
        <w:trPr>
          <w:tblHeader/>
        </w:trPr>
        <w:tc>
          <w:tcPr>
            <w:tcW w:w="2207" w:type="pct"/>
          </w:tcPr>
          <w:p w14:paraId="0B86C750" w14:textId="77777777" w:rsidR="00AC59CD" w:rsidRPr="006B417E" w:rsidRDefault="00AC59CD" w:rsidP="006D3F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93" w:type="pct"/>
            <w:gridSpan w:val="7"/>
          </w:tcPr>
          <w:p w14:paraId="4C9903C8" w14:textId="77777777" w:rsidR="00AC59CD" w:rsidRPr="006B417E" w:rsidRDefault="00AC59CD" w:rsidP="006D3F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AC59CD" w:rsidRPr="006B417E" w14:paraId="32B666C4" w14:textId="77777777" w:rsidTr="009A0BFC">
        <w:tc>
          <w:tcPr>
            <w:tcW w:w="2207" w:type="pct"/>
          </w:tcPr>
          <w:p w14:paraId="2BDE6E33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76" w:type="pct"/>
          </w:tcPr>
          <w:p w14:paraId="0F366B9A" w14:textId="77777777" w:rsidR="00AC59CD" w:rsidRPr="006B417E" w:rsidRDefault="00AC59CD" w:rsidP="006D3F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" w:type="pct"/>
          </w:tcPr>
          <w:p w14:paraId="35CABAF4" w14:textId="77777777" w:rsidR="00AC59CD" w:rsidRPr="006B417E" w:rsidRDefault="00AC59CD" w:rsidP="006D3F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3D72EB79" w14:textId="77777777" w:rsidR="00AC59CD" w:rsidRPr="006B417E" w:rsidRDefault="00AC59CD" w:rsidP="006D3F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6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7" w:type="pct"/>
          </w:tcPr>
          <w:p w14:paraId="7CC049B6" w14:textId="77777777" w:rsidR="00AC59CD" w:rsidRPr="006B417E" w:rsidRDefault="00AC59CD" w:rsidP="006D3F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77D8B344" w14:textId="77777777" w:rsidR="00AC59CD" w:rsidRPr="006B417E" w:rsidRDefault="00AC59CD" w:rsidP="006D3F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pct"/>
          </w:tcPr>
          <w:p w14:paraId="4F622420" w14:textId="77777777" w:rsidR="00AC59CD" w:rsidRPr="006B417E" w:rsidRDefault="00AC59CD" w:rsidP="006D3F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</w:tcPr>
          <w:p w14:paraId="0310B32D" w14:textId="77777777" w:rsidR="00AC59CD" w:rsidRPr="006B417E" w:rsidRDefault="00AC59CD" w:rsidP="006D3F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530EF" w:rsidRPr="006B417E" w14:paraId="55267C85" w14:textId="77777777" w:rsidTr="009A0BFC">
        <w:tc>
          <w:tcPr>
            <w:tcW w:w="2207" w:type="pct"/>
          </w:tcPr>
          <w:p w14:paraId="1A91477F" w14:textId="77777777" w:rsidR="00A530EF" w:rsidRPr="006B417E" w:rsidRDefault="00A530EF" w:rsidP="00A5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รายได้ค่าบริการงานสนับสนุน</w:t>
            </w:r>
          </w:p>
        </w:tc>
        <w:tc>
          <w:tcPr>
            <w:tcW w:w="576" w:type="pct"/>
          </w:tcPr>
          <w:p w14:paraId="527098E5" w14:textId="57CE2BB0" w:rsidR="00A530EF" w:rsidRPr="006B417E" w:rsidRDefault="00A530EF" w:rsidP="00A530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left="-108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3" w:type="pct"/>
          </w:tcPr>
          <w:p w14:paraId="44A66727" w14:textId="77777777" w:rsidR="00A530EF" w:rsidRPr="006B417E" w:rsidRDefault="00A530EF" w:rsidP="00A530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3ED01477" w14:textId="77777777" w:rsidR="00A530EF" w:rsidRPr="006B417E" w:rsidRDefault="00A530EF" w:rsidP="00A530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08" w:right="-1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7" w:type="pct"/>
          </w:tcPr>
          <w:p w14:paraId="4FADF624" w14:textId="77777777" w:rsidR="00A530EF" w:rsidRPr="006B417E" w:rsidRDefault="00A530EF" w:rsidP="00A530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5FC8A5E8" w14:textId="07CDF2B1" w:rsidR="00A530EF" w:rsidRPr="006B417E" w:rsidRDefault="004A496D" w:rsidP="00A530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A496D">
              <w:rPr>
                <w:rFonts w:asciiTheme="majorBidi" w:hAnsiTheme="majorBidi" w:cstheme="majorBidi"/>
                <w:sz w:val="28"/>
                <w:szCs w:val="28"/>
              </w:rPr>
              <w:t>173,987</w:t>
            </w:r>
          </w:p>
        </w:tc>
        <w:tc>
          <w:tcPr>
            <w:tcW w:w="144" w:type="pct"/>
          </w:tcPr>
          <w:p w14:paraId="2F91A586" w14:textId="77777777" w:rsidR="00A530EF" w:rsidRPr="006B417E" w:rsidRDefault="00A530EF" w:rsidP="00A530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</w:tcPr>
          <w:p w14:paraId="0187E345" w14:textId="77777777" w:rsidR="00A530EF" w:rsidRPr="006B417E" w:rsidRDefault="00A530EF" w:rsidP="00A530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</w:rPr>
              <w:t>191,382</w:t>
            </w:r>
          </w:p>
        </w:tc>
      </w:tr>
      <w:tr w:rsidR="00A530EF" w:rsidRPr="006B417E" w14:paraId="44E6F2EE" w14:textId="77777777" w:rsidTr="009A0BFC">
        <w:tc>
          <w:tcPr>
            <w:tcW w:w="2207" w:type="pct"/>
          </w:tcPr>
          <w:p w14:paraId="4083EBD6" w14:textId="77777777" w:rsidR="00A530EF" w:rsidRPr="006B417E" w:rsidRDefault="00A530EF" w:rsidP="00A5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576" w:type="pct"/>
          </w:tcPr>
          <w:p w14:paraId="1FFB36CD" w14:textId="1B6EDFAC" w:rsidR="00A530EF" w:rsidRPr="006B417E" w:rsidRDefault="00A530EF" w:rsidP="00A530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left="-108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3" w:type="pct"/>
          </w:tcPr>
          <w:p w14:paraId="037229F2" w14:textId="77777777" w:rsidR="00A530EF" w:rsidRPr="006B417E" w:rsidRDefault="00A530EF" w:rsidP="00A530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4DBFE9BA" w14:textId="77777777" w:rsidR="00A530EF" w:rsidRPr="006B417E" w:rsidRDefault="00A530EF" w:rsidP="00A530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7" w:type="pct"/>
          </w:tcPr>
          <w:p w14:paraId="567662FB" w14:textId="77777777" w:rsidR="00A530EF" w:rsidRPr="006B417E" w:rsidRDefault="00A530EF" w:rsidP="00A530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16C00BEE" w14:textId="680492EB" w:rsidR="00A530EF" w:rsidRPr="006B417E" w:rsidRDefault="00A530EF" w:rsidP="00A530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108CE">
              <w:rPr>
                <w:rFonts w:asciiTheme="majorBidi" w:hAnsiTheme="majorBidi" w:cstheme="majorBidi"/>
                <w:sz w:val="28"/>
                <w:szCs w:val="28"/>
              </w:rPr>
              <w:t>882</w:t>
            </w:r>
          </w:p>
        </w:tc>
        <w:tc>
          <w:tcPr>
            <w:tcW w:w="144" w:type="pct"/>
          </w:tcPr>
          <w:p w14:paraId="60966DA5" w14:textId="77777777" w:rsidR="00A530EF" w:rsidRPr="006B417E" w:rsidRDefault="00A530EF" w:rsidP="00A530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</w:tcPr>
          <w:p w14:paraId="05F93806" w14:textId="77777777" w:rsidR="00A530EF" w:rsidRPr="006B417E" w:rsidRDefault="00A530EF" w:rsidP="00A530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</w:rPr>
              <w:t>882</w:t>
            </w:r>
          </w:p>
        </w:tc>
      </w:tr>
      <w:tr w:rsidR="00A530EF" w:rsidRPr="006B417E" w14:paraId="52582819" w14:textId="77777777" w:rsidTr="009A0BFC">
        <w:tc>
          <w:tcPr>
            <w:tcW w:w="2207" w:type="pct"/>
          </w:tcPr>
          <w:p w14:paraId="6B026981" w14:textId="77777777" w:rsidR="00A530EF" w:rsidRPr="006B417E" w:rsidRDefault="00A530EF" w:rsidP="00A5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รายได้ดอกเบี้ยอื่น</w:t>
            </w:r>
          </w:p>
        </w:tc>
        <w:tc>
          <w:tcPr>
            <w:tcW w:w="576" w:type="pct"/>
          </w:tcPr>
          <w:p w14:paraId="569659EC" w14:textId="07879012" w:rsidR="00A530EF" w:rsidRPr="006B417E" w:rsidRDefault="00A530EF" w:rsidP="00A530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left="-108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3" w:type="pct"/>
          </w:tcPr>
          <w:p w14:paraId="6104877A" w14:textId="77777777" w:rsidR="00A530EF" w:rsidRPr="006B417E" w:rsidRDefault="00A530EF" w:rsidP="00A530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05CE3DDF" w14:textId="77777777" w:rsidR="00A530EF" w:rsidRPr="006B417E" w:rsidRDefault="00A530EF" w:rsidP="00A530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90"/>
              <w:rPr>
                <w:rFonts w:asciiTheme="majorBidi" w:hAnsiTheme="majorBidi" w:cstheme="majorBidi"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7" w:type="pct"/>
          </w:tcPr>
          <w:p w14:paraId="542852BA" w14:textId="77777777" w:rsidR="00A530EF" w:rsidRPr="006B417E" w:rsidRDefault="00A530EF" w:rsidP="00A530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29FA84AF" w14:textId="725C42D7" w:rsidR="00A530EF" w:rsidRPr="006B417E" w:rsidRDefault="00A530EF" w:rsidP="00A530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108CE">
              <w:rPr>
                <w:rFonts w:asciiTheme="majorBidi" w:hAnsiTheme="majorBidi" w:cstheme="majorBidi"/>
                <w:sz w:val="28"/>
                <w:szCs w:val="28"/>
              </w:rPr>
              <w:t>29,310</w:t>
            </w:r>
          </w:p>
        </w:tc>
        <w:tc>
          <w:tcPr>
            <w:tcW w:w="144" w:type="pct"/>
          </w:tcPr>
          <w:p w14:paraId="0AC1029F" w14:textId="77777777" w:rsidR="00A530EF" w:rsidRPr="006B417E" w:rsidRDefault="00A530EF" w:rsidP="00A530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</w:tcPr>
          <w:p w14:paraId="298E4775" w14:textId="77777777" w:rsidR="00A530EF" w:rsidRPr="006B417E" w:rsidRDefault="00A530EF" w:rsidP="00A530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</w:rPr>
              <w:t>15,588</w:t>
            </w:r>
          </w:p>
        </w:tc>
      </w:tr>
      <w:tr w:rsidR="00A530EF" w:rsidRPr="006B417E" w14:paraId="14342C8D" w14:textId="77777777" w:rsidTr="009A0BFC">
        <w:tc>
          <w:tcPr>
            <w:tcW w:w="2207" w:type="pct"/>
          </w:tcPr>
          <w:p w14:paraId="1B0723B2" w14:textId="77777777" w:rsidR="00A530EF" w:rsidRPr="006B417E" w:rsidRDefault="00A530EF" w:rsidP="00A5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76" w:type="pct"/>
          </w:tcPr>
          <w:p w14:paraId="7BF12A9E" w14:textId="77777777" w:rsidR="00A530EF" w:rsidRPr="006B417E" w:rsidRDefault="00A530EF" w:rsidP="00A530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left="-108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" w:type="pct"/>
          </w:tcPr>
          <w:p w14:paraId="6DFCF01F" w14:textId="77777777" w:rsidR="00A530EF" w:rsidRPr="006B417E" w:rsidRDefault="00A530EF" w:rsidP="00A530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1B94D7DD" w14:textId="77777777" w:rsidR="00A530EF" w:rsidRPr="006B417E" w:rsidRDefault="00A530EF" w:rsidP="00A530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9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7" w:type="pct"/>
          </w:tcPr>
          <w:p w14:paraId="382A03D7" w14:textId="77777777" w:rsidR="00A530EF" w:rsidRPr="006B417E" w:rsidRDefault="00A530EF" w:rsidP="00A530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3EE21EAE" w14:textId="77777777" w:rsidR="00A530EF" w:rsidRPr="006B417E" w:rsidRDefault="00A530EF" w:rsidP="00A530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pct"/>
          </w:tcPr>
          <w:p w14:paraId="03BFCF4F" w14:textId="77777777" w:rsidR="00A530EF" w:rsidRPr="006B417E" w:rsidRDefault="00A530EF" w:rsidP="00A530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</w:tcPr>
          <w:p w14:paraId="7080B1DC" w14:textId="77777777" w:rsidR="00A530EF" w:rsidRPr="006B417E" w:rsidRDefault="00A530EF" w:rsidP="00A530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530EF" w:rsidRPr="006B417E" w14:paraId="2BCDFF2A" w14:textId="77777777" w:rsidTr="009A0BFC">
        <w:tc>
          <w:tcPr>
            <w:tcW w:w="2207" w:type="pct"/>
          </w:tcPr>
          <w:p w14:paraId="309DD8CB" w14:textId="77777777" w:rsidR="00A530EF" w:rsidRPr="006B417E" w:rsidRDefault="00A530EF" w:rsidP="00A5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ผู้บริหารสำคัญ</w:t>
            </w:r>
          </w:p>
        </w:tc>
        <w:tc>
          <w:tcPr>
            <w:tcW w:w="576" w:type="pct"/>
          </w:tcPr>
          <w:p w14:paraId="3292A6BC" w14:textId="77777777" w:rsidR="00A530EF" w:rsidRPr="006B417E" w:rsidRDefault="00A530EF" w:rsidP="00A530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" w:type="pct"/>
          </w:tcPr>
          <w:p w14:paraId="3F133C9C" w14:textId="77777777" w:rsidR="00A530EF" w:rsidRPr="006B417E" w:rsidRDefault="00A530EF" w:rsidP="00A530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6008FCFE" w14:textId="77777777" w:rsidR="00A530EF" w:rsidRPr="006B417E" w:rsidRDefault="00A530EF" w:rsidP="00A530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6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7" w:type="pct"/>
          </w:tcPr>
          <w:p w14:paraId="53DE91AF" w14:textId="77777777" w:rsidR="00A530EF" w:rsidRPr="006B417E" w:rsidRDefault="00A530EF" w:rsidP="00A530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1C87D89E" w14:textId="77777777" w:rsidR="00A530EF" w:rsidRPr="006B417E" w:rsidRDefault="00A530EF" w:rsidP="00A530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pct"/>
          </w:tcPr>
          <w:p w14:paraId="228DEA69" w14:textId="77777777" w:rsidR="00A530EF" w:rsidRPr="006B417E" w:rsidRDefault="00A530EF" w:rsidP="00A530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</w:tcPr>
          <w:p w14:paraId="39667CC9" w14:textId="77777777" w:rsidR="00A530EF" w:rsidRPr="006B417E" w:rsidRDefault="00A530EF" w:rsidP="00A530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530EF" w:rsidRPr="006B417E" w14:paraId="1FB9C78A" w14:textId="77777777" w:rsidTr="009A0BFC">
        <w:tc>
          <w:tcPr>
            <w:tcW w:w="2207" w:type="pct"/>
          </w:tcPr>
          <w:p w14:paraId="18C2C76D" w14:textId="77777777" w:rsidR="00A530EF" w:rsidRPr="006B417E" w:rsidRDefault="00A530EF" w:rsidP="00A5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รายได้ดอกเบี้ยอื่น</w:t>
            </w:r>
          </w:p>
        </w:tc>
        <w:tc>
          <w:tcPr>
            <w:tcW w:w="576" w:type="pct"/>
          </w:tcPr>
          <w:p w14:paraId="036959EC" w14:textId="3040401F" w:rsidR="00A530EF" w:rsidRPr="006B417E" w:rsidRDefault="00A530EF" w:rsidP="00A530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left="-108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2</w:t>
            </w:r>
          </w:p>
        </w:tc>
        <w:tc>
          <w:tcPr>
            <w:tcW w:w="143" w:type="pct"/>
          </w:tcPr>
          <w:p w14:paraId="7BAB647C" w14:textId="77777777" w:rsidR="00A530EF" w:rsidRPr="006B417E" w:rsidRDefault="00A530EF" w:rsidP="00A530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decimal" w:pos="873"/>
              </w:tabs>
              <w:spacing w:after="0"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793ADA43" w14:textId="77777777" w:rsidR="00A530EF" w:rsidRPr="006B417E" w:rsidRDefault="00A530EF" w:rsidP="00A530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47" w:type="pct"/>
          </w:tcPr>
          <w:p w14:paraId="61D427DC" w14:textId="77777777" w:rsidR="00A530EF" w:rsidRPr="006B417E" w:rsidRDefault="00A530EF" w:rsidP="00A530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decimal" w:pos="873"/>
              </w:tabs>
              <w:spacing w:after="0" w:line="240" w:lineRule="auto"/>
              <w:ind w:left="-126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230A15F0" w14:textId="2BE8AF84" w:rsidR="00A530EF" w:rsidRPr="006B417E" w:rsidRDefault="00A530EF" w:rsidP="00A530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2</w:t>
            </w:r>
          </w:p>
        </w:tc>
        <w:tc>
          <w:tcPr>
            <w:tcW w:w="144" w:type="pct"/>
          </w:tcPr>
          <w:p w14:paraId="54F86B0F" w14:textId="77777777" w:rsidR="00A530EF" w:rsidRPr="006B417E" w:rsidRDefault="00A530EF" w:rsidP="00A530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decimal" w:pos="873"/>
              </w:tabs>
              <w:spacing w:after="0"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</w:tcPr>
          <w:p w14:paraId="592FF43E" w14:textId="77777777" w:rsidR="00A530EF" w:rsidRPr="006B417E" w:rsidRDefault="00A530EF" w:rsidP="00A530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A530EF" w:rsidRPr="006B417E" w14:paraId="596D0355" w14:textId="77777777" w:rsidTr="00C14DD9">
        <w:tc>
          <w:tcPr>
            <w:tcW w:w="2207" w:type="pct"/>
          </w:tcPr>
          <w:p w14:paraId="3528CAE1" w14:textId="77777777" w:rsidR="00A530EF" w:rsidRPr="006B417E" w:rsidRDefault="00A530EF" w:rsidP="00A5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ต้นทุนทางการเงิน </w:t>
            </w:r>
            <w:r w:rsidRPr="006B417E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ดอกเบี้ยจ่ายตามหนี้สิน</w:t>
            </w:r>
          </w:p>
        </w:tc>
        <w:tc>
          <w:tcPr>
            <w:tcW w:w="576" w:type="pct"/>
            <w:vAlign w:val="bottom"/>
          </w:tcPr>
          <w:p w14:paraId="78FBFA18" w14:textId="77777777" w:rsidR="00A530EF" w:rsidRPr="006B417E" w:rsidRDefault="00A530EF" w:rsidP="00A530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left="-108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" w:type="pct"/>
            <w:vAlign w:val="bottom"/>
          </w:tcPr>
          <w:p w14:paraId="75B65B2F" w14:textId="77777777" w:rsidR="00A530EF" w:rsidRPr="006B417E" w:rsidRDefault="00A530EF" w:rsidP="00A530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decimal" w:pos="873"/>
              </w:tabs>
              <w:spacing w:after="0"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  <w:vAlign w:val="bottom"/>
          </w:tcPr>
          <w:p w14:paraId="6FD50CA3" w14:textId="77777777" w:rsidR="00A530EF" w:rsidRPr="006B417E" w:rsidRDefault="00A530EF" w:rsidP="00A530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  <w:vAlign w:val="bottom"/>
          </w:tcPr>
          <w:p w14:paraId="5B52BF13" w14:textId="77777777" w:rsidR="00A530EF" w:rsidRPr="006B417E" w:rsidRDefault="00A530EF" w:rsidP="00A530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decimal" w:pos="873"/>
              </w:tabs>
              <w:spacing w:after="0" w:line="240" w:lineRule="auto"/>
              <w:ind w:left="-126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  <w:vAlign w:val="bottom"/>
          </w:tcPr>
          <w:p w14:paraId="10793178" w14:textId="77777777" w:rsidR="00A530EF" w:rsidRPr="006B417E" w:rsidRDefault="00A530EF" w:rsidP="00A530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pct"/>
            <w:vAlign w:val="bottom"/>
          </w:tcPr>
          <w:p w14:paraId="146B7BD9" w14:textId="77777777" w:rsidR="00A530EF" w:rsidRPr="006B417E" w:rsidRDefault="00A530EF" w:rsidP="00A530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decimal" w:pos="873"/>
              </w:tabs>
              <w:spacing w:after="0"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  <w:vAlign w:val="bottom"/>
          </w:tcPr>
          <w:p w14:paraId="7A7AF098" w14:textId="77777777" w:rsidR="00A530EF" w:rsidRPr="006B417E" w:rsidRDefault="00A530EF" w:rsidP="00A530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530EF" w:rsidRPr="006B417E" w14:paraId="401D0F99" w14:textId="77777777" w:rsidTr="00C61195">
        <w:tc>
          <w:tcPr>
            <w:tcW w:w="2207" w:type="pct"/>
          </w:tcPr>
          <w:p w14:paraId="4625C77E" w14:textId="77777777" w:rsidR="00A530EF" w:rsidRPr="006B417E" w:rsidRDefault="00A530EF" w:rsidP="00A5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ตามสัญญาเช่า</w:t>
            </w:r>
          </w:p>
        </w:tc>
        <w:tc>
          <w:tcPr>
            <w:tcW w:w="576" w:type="pct"/>
          </w:tcPr>
          <w:p w14:paraId="32631107" w14:textId="539ED4EB" w:rsidR="00A530EF" w:rsidRPr="006B417E" w:rsidRDefault="00A530EF" w:rsidP="00A530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left="-108" w:right="-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538</w:t>
            </w:r>
          </w:p>
        </w:tc>
        <w:tc>
          <w:tcPr>
            <w:tcW w:w="143" w:type="pct"/>
          </w:tcPr>
          <w:p w14:paraId="1D9114BC" w14:textId="77777777" w:rsidR="00A530EF" w:rsidRPr="006B417E" w:rsidRDefault="00A530EF" w:rsidP="00A530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decimal" w:pos="873"/>
              </w:tabs>
              <w:spacing w:after="0"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61D525F2" w14:textId="77777777" w:rsidR="00A530EF" w:rsidRPr="006B417E" w:rsidRDefault="00A530EF" w:rsidP="00A530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90"/>
              <w:rPr>
                <w:rFonts w:asciiTheme="majorBidi" w:hAnsiTheme="majorBidi" w:cstheme="majorBidi"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</w:rPr>
              <w:t>351</w:t>
            </w:r>
          </w:p>
        </w:tc>
        <w:tc>
          <w:tcPr>
            <w:tcW w:w="147" w:type="pct"/>
            <w:vAlign w:val="bottom"/>
          </w:tcPr>
          <w:p w14:paraId="491D90DA" w14:textId="77777777" w:rsidR="00A530EF" w:rsidRPr="006B417E" w:rsidRDefault="00A530EF" w:rsidP="00A530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decimal" w:pos="873"/>
              </w:tabs>
              <w:spacing w:after="0" w:line="240" w:lineRule="auto"/>
              <w:ind w:left="-126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  <w:vAlign w:val="bottom"/>
          </w:tcPr>
          <w:p w14:paraId="0E4AD02B" w14:textId="1D811B88" w:rsidR="00A530EF" w:rsidRPr="006B417E" w:rsidRDefault="00A530EF" w:rsidP="00A530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538</w:t>
            </w:r>
          </w:p>
        </w:tc>
        <w:tc>
          <w:tcPr>
            <w:tcW w:w="144" w:type="pct"/>
            <w:vAlign w:val="bottom"/>
          </w:tcPr>
          <w:p w14:paraId="6720B458" w14:textId="77777777" w:rsidR="00A530EF" w:rsidRPr="006B417E" w:rsidRDefault="00A530EF" w:rsidP="00A530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decimal" w:pos="873"/>
              </w:tabs>
              <w:spacing w:after="0"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  <w:vAlign w:val="bottom"/>
          </w:tcPr>
          <w:p w14:paraId="6CB3930B" w14:textId="77777777" w:rsidR="00A530EF" w:rsidRPr="006B417E" w:rsidRDefault="00A530EF" w:rsidP="00A530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</w:rPr>
              <w:t>351</w:t>
            </w:r>
          </w:p>
        </w:tc>
      </w:tr>
      <w:tr w:rsidR="00A530EF" w:rsidRPr="006B417E" w14:paraId="226B8397" w14:textId="77777777" w:rsidTr="009A0BFC">
        <w:tc>
          <w:tcPr>
            <w:tcW w:w="2207" w:type="pct"/>
          </w:tcPr>
          <w:p w14:paraId="35EC2B23" w14:textId="77777777" w:rsidR="00A530EF" w:rsidRPr="006B417E" w:rsidRDefault="00A530EF" w:rsidP="00A5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576" w:type="pct"/>
          </w:tcPr>
          <w:p w14:paraId="403FAD4A" w14:textId="77777777" w:rsidR="00A530EF" w:rsidRPr="006B417E" w:rsidRDefault="00A530EF" w:rsidP="00A530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left="-108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3" w:type="pct"/>
          </w:tcPr>
          <w:p w14:paraId="65E7C5F9" w14:textId="77777777" w:rsidR="00A530EF" w:rsidRPr="006B417E" w:rsidRDefault="00A530EF" w:rsidP="00A530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decimal" w:pos="873"/>
              </w:tabs>
              <w:spacing w:after="0"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07A2D659" w14:textId="77777777" w:rsidR="00A530EF" w:rsidRPr="006B417E" w:rsidRDefault="00A530EF" w:rsidP="00A530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</w:tcPr>
          <w:p w14:paraId="0D05D599" w14:textId="77777777" w:rsidR="00A530EF" w:rsidRPr="006B417E" w:rsidRDefault="00A530EF" w:rsidP="00A530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decimal" w:pos="873"/>
              </w:tabs>
              <w:spacing w:after="0" w:line="240" w:lineRule="auto"/>
              <w:ind w:left="-126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33E00A13" w14:textId="77777777" w:rsidR="00A530EF" w:rsidRPr="006B417E" w:rsidRDefault="00A530EF" w:rsidP="00A530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pct"/>
          </w:tcPr>
          <w:p w14:paraId="34EF5D49" w14:textId="77777777" w:rsidR="00A530EF" w:rsidRPr="006B417E" w:rsidRDefault="00A530EF" w:rsidP="00A530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decimal" w:pos="873"/>
              </w:tabs>
              <w:spacing w:after="0"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</w:tcPr>
          <w:p w14:paraId="5DDA7FF3" w14:textId="77777777" w:rsidR="00A530EF" w:rsidRPr="006B417E" w:rsidRDefault="00A530EF" w:rsidP="00A530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530EF" w:rsidRPr="006B417E" w14:paraId="6ED702FA" w14:textId="77777777" w:rsidTr="009A0BFC">
        <w:tc>
          <w:tcPr>
            <w:tcW w:w="2207" w:type="pct"/>
          </w:tcPr>
          <w:p w14:paraId="11A40A6E" w14:textId="77777777" w:rsidR="00A530EF" w:rsidRPr="006B417E" w:rsidRDefault="00A530EF" w:rsidP="00A5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ผลประโยชน์ระยะสั้น</w:t>
            </w:r>
          </w:p>
        </w:tc>
        <w:tc>
          <w:tcPr>
            <w:tcW w:w="576" w:type="pct"/>
          </w:tcPr>
          <w:p w14:paraId="5D30D7E1" w14:textId="6B8CE756" w:rsidR="00A530EF" w:rsidRPr="006B417E" w:rsidRDefault="00A530EF" w:rsidP="00A530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left="-108" w:right="-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24,940</w:t>
            </w:r>
          </w:p>
        </w:tc>
        <w:tc>
          <w:tcPr>
            <w:tcW w:w="143" w:type="pct"/>
          </w:tcPr>
          <w:p w14:paraId="35D6BC3D" w14:textId="77777777" w:rsidR="00A530EF" w:rsidRPr="006B417E" w:rsidRDefault="00A530EF" w:rsidP="00A530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decimal" w:pos="873"/>
              </w:tabs>
              <w:spacing w:after="0"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0A004069" w14:textId="77777777" w:rsidR="00A530EF" w:rsidRPr="006B417E" w:rsidRDefault="00A530EF" w:rsidP="00A530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90"/>
              <w:rPr>
                <w:rFonts w:asciiTheme="majorBidi" w:hAnsiTheme="majorBidi" w:cstheme="majorBidi"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</w:rPr>
              <w:t>22,245</w:t>
            </w:r>
          </w:p>
        </w:tc>
        <w:tc>
          <w:tcPr>
            <w:tcW w:w="147" w:type="pct"/>
          </w:tcPr>
          <w:p w14:paraId="46B3C43A" w14:textId="77777777" w:rsidR="00A530EF" w:rsidRPr="006B417E" w:rsidRDefault="00A530EF" w:rsidP="00A530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decimal" w:pos="873"/>
              </w:tabs>
              <w:spacing w:after="0" w:line="240" w:lineRule="auto"/>
              <w:ind w:left="-126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797BB4DE" w14:textId="1793B280" w:rsidR="00A530EF" w:rsidRPr="006B417E" w:rsidRDefault="00A530EF" w:rsidP="00A530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24,940</w:t>
            </w:r>
          </w:p>
        </w:tc>
        <w:tc>
          <w:tcPr>
            <w:tcW w:w="144" w:type="pct"/>
          </w:tcPr>
          <w:p w14:paraId="19D693A6" w14:textId="77777777" w:rsidR="00A530EF" w:rsidRPr="006B417E" w:rsidRDefault="00A530EF" w:rsidP="00A530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decimal" w:pos="873"/>
              </w:tabs>
              <w:spacing w:after="0"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</w:tcPr>
          <w:p w14:paraId="57EB0977" w14:textId="77777777" w:rsidR="00A530EF" w:rsidRPr="006B417E" w:rsidRDefault="00A530EF" w:rsidP="00A530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</w:rPr>
              <w:t>22,245</w:t>
            </w:r>
          </w:p>
        </w:tc>
      </w:tr>
      <w:tr w:rsidR="00A530EF" w:rsidRPr="006B417E" w14:paraId="19B6DF1E" w14:textId="77777777" w:rsidTr="009A0BFC">
        <w:tc>
          <w:tcPr>
            <w:tcW w:w="2207" w:type="pct"/>
          </w:tcPr>
          <w:p w14:paraId="499A2E7A" w14:textId="77777777" w:rsidR="00A530EF" w:rsidRPr="006B417E" w:rsidRDefault="00A530EF" w:rsidP="00A5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ผลประโยชน์หลังออกจากงาน</w:t>
            </w: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14:paraId="3AF5C953" w14:textId="108BFF2F" w:rsidR="00A530EF" w:rsidRPr="006B417E" w:rsidRDefault="00A530EF" w:rsidP="00A530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left="-108" w:right="-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1,007</w:t>
            </w:r>
          </w:p>
        </w:tc>
        <w:tc>
          <w:tcPr>
            <w:tcW w:w="143" w:type="pct"/>
          </w:tcPr>
          <w:p w14:paraId="0239482D" w14:textId="77777777" w:rsidR="00A530EF" w:rsidRPr="006B417E" w:rsidRDefault="00A530EF" w:rsidP="00A530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</w:tcPr>
          <w:p w14:paraId="6A92A3B6" w14:textId="77777777" w:rsidR="00A530EF" w:rsidRPr="006B417E" w:rsidRDefault="00A530EF" w:rsidP="00A530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</w:rPr>
              <w:t>940</w:t>
            </w:r>
          </w:p>
        </w:tc>
        <w:tc>
          <w:tcPr>
            <w:tcW w:w="147" w:type="pct"/>
          </w:tcPr>
          <w:p w14:paraId="169F7442" w14:textId="77777777" w:rsidR="00A530EF" w:rsidRPr="006B417E" w:rsidRDefault="00A530EF" w:rsidP="00A530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14:paraId="7E3BCB1C" w14:textId="10DCBB45" w:rsidR="00A530EF" w:rsidRPr="006B417E" w:rsidRDefault="00A530EF" w:rsidP="00A530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1,007</w:t>
            </w:r>
          </w:p>
        </w:tc>
        <w:tc>
          <w:tcPr>
            <w:tcW w:w="144" w:type="pct"/>
          </w:tcPr>
          <w:p w14:paraId="56EBE7C8" w14:textId="77777777" w:rsidR="00A530EF" w:rsidRPr="006B417E" w:rsidRDefault="00A530EF" w:rsidP="00A530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</w:tcPr>
          <w:p w14:paraId="3327D22D" w14:textId="77777777" w:rsidR="00A530EF" w:rsidRPr="006B417E" w:rsidRDefault="00A530EF" w:rsidP="00A530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</w:rPr>
              <w:t>940</w:t>
            </w:r>
          </w:p>
        </w:tc>
      </w:tr>
      <w:tr w:rsidR="00A530EF" w:rsidRPr="006B417E" w14:paraId="5F04830E" w14:textId="77777777" w:rsidTr="009A0BFC">
        <w:tc>
          <w:tcPr>
            <w:tcW w:w="2207" w:type="pct"/>
          </w:tcPr>
          <w:p w14:paraId="179A426A" w14:textId="77777777" w:rsidR="00A530EF" w:rsidRPr="006B417E" w:rsidRDefault="00A530EF" w:rsidP="00A5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รวมค่าตอบแทนผู้บริหารสำคัญ</w:t>
            </w: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14:paraId="13F29F0C" w14:textId="1807FC24" w:rsidR="00A530EF" w:rsidRPr="006B417E" w:rsidRDefault="00A530EF" w:rsidP="00A530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left="-108" w:right="-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25,947</w:t>
            </w:r>
          </w:p>
        </w:tc>
        <w:tc>
          <w:tcPr>
            <w:tcW w:w="143" w:type="pct"/>
          </w:tcPr>
          <w:p w14:paraId="5DCC4E39" w14:textId="77777777" w:rsidR="00A530EF" w:rsidRPr="006B417E" w:rsidRDefault="00A530EF" w:rsidP="00A530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</w:tcPr>
          <w:p w14:paraId="01E1C9C3" w14:textId="77777777" w:rsidR="00A530EF" w:rsidRPr="006B417E" w:rsidRDefault="00A530EF" w:rsidP="00A530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90"/>
              <w:rPr>
                <w:rFonts w:asciiTheme="majorBidi" w:hAnsiTheme="majorBidi" w:cstheme="majorBidi"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</w:rPr>
              <w:t>23,185</w:t>
            </w:r>
          </w:p>
        </w:tc>
        <w:tc>
          <w:tcPr>
            <w:tcW w:w="147" w:type="pct"/>
          </w:tcPr>
          <w:p w14:paraId="4E05E447" w14:textId="77777777" w:rsidR="00A530EF" w:rsidRPr="006B417E" w:rsidRDefault="00A530EF" w:rsidP="00A530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14:paraId="5313589A" w14:textId="0560A874" w:rsidR="00A530EF" w:rsidRPr="006B417E" w:rsidRDefault="00A530EF" w:rsidP="00A530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25,947</w:t>
            </w:r>
          </w:p>
        </w:tc>
        <w:tc>
          <w:tcPr>
            <w:tcW w:w="144" w:type="pct"/>
          </w:tcPr>
          <w:p w14:paraId="283AF080" w14:textId="77777777" w:rsidR="00A530EF" w:rsidRPr="006B417E" w:rsidRDefault="00A530EF" w:rsidP="00A530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  <w:tcBorders>
              <w:top w:val="single" w:sz="4" w:space="0" w:color="auto"/>
              <w:bottom w:val="double" w:sz="4" w:space="0" w:color="auto"/>
            </w:tcBorders>
          </w:tcPr>
          <w:p w14:paraId="78292F32" w14:textId="77777777" w:rsidR="00A530EF" w:rsidRPr="006B417E" w:rsidRDefault="00A530EF" w:rsidP="00A530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</w:rPr>
              <w:t>23,185</w:t>
            </w:r>
          </w:p>
        </w:tc>
      </w:tr>
      <w:tr w:rsidR="00A530EF" w:rsidRPr="006B417E" w14:paraId="3C3590C5" w14:textId="77777777" w:rsidTr="009A0BFC">
        <w:tc>
          <w:tcPr>
            <w:tcW w:w="2207" w:type="pct"/>
          </w:tcPr>
          <w:p w14:paraId="4B248D85" w14:textId="77777777" w:rsidR="00A530EF" w:rsidRPr="006B417E" w:rsidRDefault="00A530EF" w:rsidP="00A5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76" w:type="pct"/>
            <w:tcBorders>
              <w:top w:val="double" w:sz="4" w:space="0" w:color="auto"/>
            </w:tcBorders>
          </w:tcPr>
          <w:p w14:paraId="54561490" w14:textId="77777777" w:rsidR="00A530EF" w:rsidRPr="006B417E" w:rsidRDefault="00A530EF" w:rsidP="00A530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" w:type="pct"/>
          </w:tcPr>
          <w:p w14:paraId="055FABB6" w14:textId="77777777" w:rsidR="00A530EF" w:rsidRPr="006B417E" w:rsidRDefault="00A530EF" w:rsidP="00A530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  <w:tcBorders>
              <w:top w:val="double" w:sz="4" w:space="0" w:color="auto"/>
            </w:tcBorders>
          </w:tcPr>
          <w:p w14:paraId="424B1EF6" w14:textId="77777777" w:rsidR="00A530EF" w:rsidRPr="006B417E" w:rsidRDefault="00A530EF" w:rsidP="00A530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</w:tcPr>
          <w:p w14:paraId="56EFA5E6" w14:textId="77777777" w:rsidR="00A530EF" w:rsidRPr="006B417E" w:rsidRDefault="00A530EF" w:rsidP="00A530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  <w:tcBorders>
              <w:top w:val="double" w:sz="4" w:space="0" w:color="auto"/>
            </w:tcBorders>
          </w:tcPr>
          <w:p w14:paraId="42BC3CED" w14:textId="77777777" w:rsidR="00A530EF" w:rsidRPr="006B417E" w:rsidRDefault="00A530EF" w:rsidP="00A530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pct"/>
          </w:tcPr>
          <w:p w14:paraId="4A7A17CE" w14:textId="77777777" w:rsidR="00A530EF" w:rsidRPr="006B417E" w:rsidRDefault="00A530EF" w:rsidP="00A530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  <w:tcBorders>
              <w:top w:val="double" w:sz="4" w:space="0" w:color="auto"/>
            </w:tcBorders>
          </w:tcPr>
          <w:p w14:paraId="48F00D28" w14:textId="77777777" w:rsidR="00A530EF" w:rsidRPr="006B417E" w:rsidRDefault="00A530EF" w:rsidP="00A530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530EF" w:rsidRPr="006B417E" w14:paraId="2C24F449" w14:textId="77777777" w:rsidTr="009A0BFC">
        <w:tc>
          <w:tcPr>
            <w:tcW w:w="2207" w:type="pct"/>
          </w:tcPr>
          <w:p w14:paraId="6DFFBC37" w14:textId="77777777" w:rsidR="00A530EF" w:rsidRPr="006B417E" w:rsidRDefault="00A530EF" w:rsidP="00A5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บุคคลที่เกี่ยวข้องกันอื่น</w:t>
            </w:r>
          </w:p>
        </w:tc>
        <w:tc>
          <w:tcPr>
            <w:tcW w:w="576" w:type="pct"/>
          </w:tcPr>
          <w:p w14:paraId="06E48458" w14:textId="77777777" w:rsidR="00A530EF" w:rsidRPr="006B417E" w:rsidRDefault="00A530EF" w:rsidP="00A530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left="-108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" w:type="pct"/>
          </w:tcPr>
          <w:p w14:paraId="07B5C8EA" w14:textId="77777777" w:rsidR="00A530EF" w:rsidRPr="006B417E" w:rsidRDefault="00A530EF" w:rsidP="00A530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63E95B2C" w14:textId="77777777" w:rsidR="00A530EF" w:rsidRPr="006B417E" w:rsidRDefault="00A530EF" w:rsidP="00A530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9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7" w:type="pct"/>
          </w:tcPr>
          <w:p w14:paraId="0A5BA099" w14:textId="77777777" w:rsidR="00A530EF" w:rsidRPr="006B417E" w:rsidRDefault="00A530EF" w:rsidP="00A530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  <w:shd w:val="clear" w:color="auto" w:fill="auto"/>
          </w:tcPr>
          <w:p w14:paraId="782CB97D" w14:textId="77777777" w:rsidR="00A530EF" w:rsidRPr="006B417E" w:rsidRDefault="00A530EF" w:rsidP="00A530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pct"/>
          </w:tcPr>
          <w:p w14:paraId="66D4DB2E" w14:textId="77777777" w:rsidR="00A530EF" w:rsidRPr="006B417E" w:rsidRDefault="00A530EF" w:rsidP="00A530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</w:tcPr>
          <w:p w14:paraId="0EE96DC6" w14:textId="77777777" w:rsidR="00A530EF" w:rsidRPr="006B417E" w:rsidRDefault="00A530EF" w:rsidP="00A530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530EF" w:rsidRPr="006B417E" w14:paraId="6CF26B74" w14:textId="77777777" w:rsidTr="009A0BFC">
        <w:tc>
          <w:tcPr>
            <w:tcW w:w="2207" w:type="pct"/>
          </w:tcPr>
          <w:p w14:paraId="20BC6691" w14:textId="77777777" w:rsidR="00A530EF" w:rsidRPr="006B417E" w:rsidRDefault="00A530EF" w:rsidP="00A5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ค่านายหน้าจ่าย</w:t>
            </w:r>
          </w:p>
        </w:tc>
        <w:tc>
          <w:tcPr>
            <w:tcW w:w="576" w:type="pct"/>
          </w:tcPr>
          <w:p w14:paraId="76B79E8A" w14:textId="4C84654A" w:rsidR="00A530EF" w:rsidRPr="006B417E" w:rsidRDefault="00A530EF" w:rsidP="00A530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left="-108" w:right="-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,188</w:t>
            </w:r>
          </w:p>
        </w:tc>
        <w:tc>
          <w:tcPr>
            <w:tcW w:w="143" w:type="pct"/>
          </w:tcPr>
          <w:p w14:paraId="7D4A1A7A" w14:textId="77777777" w:rsidR="00A530EF" w:rsidRPr="006B417E" w:rsidRDefault="00A530EF" w:rsidP="00A530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1EE6AE63" w14:textId="77777777" w:rsidR="00A530EF" w:rsidRPr="006B417E" w:rsidRDefault="00A530EF" w:rsidP="00A530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right="-190"/>
              <w:rPr>
                <w:rFonts w:asciiTheme="majorBidi" w:hAnsiTheme="majorBidi" w:cstheme="majorBidi"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</w:rPr>
              <w:t>1,177</w:t>
            </w:r>
          </w:p>
        </w:tc>
        <w:tc>
          <w:tcPr>
            <w:tcW w:w="147" w:type="pct"/>
          </w:tcPr>
          <w:p w14:paraId="12BCCD61" w14:textId="77777777" w:rsidR="00A530EF" w:rsidRPr="006B417E" w:rsidRDefault="00A530EF" w:rsidP="00A530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  <w:shd w:val="clear" w:color="auto" w:fill="auto"/>
          </w:tcPr>
          <w:p w14:paraId="701FCBAA" w14:textId="76CDE28D" w:rsidR="00A530EF" w:rsidRPr="006B417E" w:rsidRDefault="00A530EF" w:rsidP="00A530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,188</w:t>
            </w:r>
          </w:p>
        </w:tc>
        <w:tc>
          <w:tcPr>
            <w:tcW w:w="144" w:type="pct"/>
          </w:tcPr>
          <w:p w14:paraId="0ED53943" w14:textId="77777777" w:rsidR="00A530EF" w:rsidRPr="006B417E" w:rsidRDefault="00A530EF" w:rsidP="00A530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</w:tcPr>
          <w:p w14:paraId="25028699" w14:textId="77777777" w:rsidR="00A530EF" w:rsidRPr="006B417E" w:rsidRDefault="00A530EF" w:rsidP="00A530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</w:rPr>
              <w:t>1,177</w:t>
            </w:r>
          </w:p>
        </w:tc>
      </w:tr>
    </w:tbl>
    <w:p w14:paraId="2B11331C" w14:textId="77777777" w:rsidR="00AC59CD" w:rsidRPr="006B417E" w:rsidRDefault="00AC59CD" w:rsidP="00AC59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</w:p>
    <w:p w14:paraId="4DE27749" w14:textId="77777777" w:rsidR="00AC59CD" w:rsidRPr="006B417E" w:rsidRDefault="00AC59CD" w:rsidP="00AC59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6B417E">
        <w:rPr>
          <w:rFonts w:asciiTheme="majorBidi" w:hAnsiTheme="majorBidi" w:cstheme="majorBidi"/>
          <w:sz w:val="28"/>
          <w:szCs w:val="28"/>
          <w:cs/>
        </w:rPr>
        <w:t xml:space="preserve">ยอดคงเหลือที่สำคัญกับบุคคลหรือกิจการที่เกี่ยวข้องกัน ณ วันที่ </w:t>
      </w:r>
      <w:r w:rsidRPr="006B417E">
        <w:rPr>
          <w:rFonts w:asciiTheme="majorBidi" w:eastAsia="Cordia New" w:hAnsiTheme="majorBidi" w:cstheme="majorBidi"/>
          <w:spacing w:val="-4"/>
          <w:sz w:val="28"/>
          <w:szCs w:val="28"/>
        </w:rPr>
        <w:t>30</w:t>
      </w:r>
      <w:r w:rsidRPr="006B417E">
        <w:rPr>
          <w:rFonts w:asciiTheme="majorBidi" w:eastAsia="Cordia New" w:hAnsiTheme="majorBidi" w:cstheme="majorBidi"/>
          <w:spacing w:val="-4"/>
          <w:sz w:val="28"/>
          <w:szCs w:val="28"/>
          <w:cs/>
        </w:rPr>
        <w:t xml:space="preserve"> มิถุนายน</w:t>
      </w:r>
      <w:r w:rsidRPr="006B417E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  <w:r w:rsidRPr="006B417E">
        <w:rPr>
          <w:rFonts w:asciiTheme="majorBidi" w:eastAsia="Cordia New" w:hAnsiTheme="majorBidi" w:cstheme="majorBidi"/>
          <w:spacing w:val="-4"/>
          <w:sz w:val="28"/>
          <w:szCs w:val="28"/>
        </w:rPr>
        <w:t>2567</w:t>
      </w:r>
      <w:r w:rsidRPr="006B417E">
        <w:rPr>
          <w:rFonts w:asciiTheme="majorBidi" w:hAnsiTheme="majorBidi" w:cstheme="majorBidi"/>
          <w:sz w:val="28"/>
          <w:szCs w:val="28"/>
          <w:cs/>
        </w:rPr>
        <w:t xml:space="preserve"> และ</w:t>
      </w:r>
      <w:r w:rsidRPr="006B417E">
        <w:rPr>
          <w:rFonts w:asciiTheme="majorBidi" w:hAnsiTheme="majorBidi" w:cstheme="majorBidi"/>
          <w:sz w:val="28"/>
          <w:szCs w:val="28"/>
        </w:rPr>
        <w:t xml:space="preserve"> 31 </w:t>
      </w:r>
      <w:r w:rsidRPr="006B417E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Pr="006B417E">
        <w:rPr>
          <w:rFonts w:asciiTheme="majorBidi" w:hAnsiTheme="majorBidi" w:cstheme="majorBidi"/>
          <w:sz w:val="28"/>
          <w:szCs w:val="28"/>
        </w:rPr>
        <w:t>2566</w:t>
      </w:r>
      <w:r w:rsidRPr="006B417E">
        <w:rPr>
          <w:rFonts w:asciiTheme="majorBidi" w:hAnsiTheme="majorBidi" w:cstheme="majorBidi"/>
          <w:sz w:val="28"/>
          <w:szCs w:val="28"/>
          <w:cs/>
        </w:rPr>
        <w:t xml:space="preserve"> มีดังนี้</w:t>
      </w:r>
    </w:p>
    <w:p w14:paraId="04071B9E" w14:textId="77777777" w:rsidR="00AC59CD" w:rsidRPr="006B417E" w:rsidRDefault="00AC59CD" w:rsidP="00AC59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1082"/>
        <w:gridCol w:w="273"/>
        <w:gridCol w:w="1101"/>
        <w:gridCol w:w="67"/>
        <w:gridCol w:w="212"/>
        <w:gridCol w:w="55"/>
        <w:gridCol w:w="992"/>
        <w:gridCol w:w="38"/>
        <w:gridCol w:w="240"/>
        <w:gridCol w:w="1160"/>
      </w:tblGrid>
      <w:tr w:rsidR="00AC59CD" w:rsidRPr="006B417E" w14:paraId="3EF71A64" w14:textId="77777777" w:rsidTr="00A6238E">
        <w:trPr>
          <w:tblHeader/>
        </w:trPr>
        <w:tc>
          <w:tcPr>
            <w:tcW w:w="2264" w:type="pct"/>
          </w:tcPr>
          <w:p w14:paraId="1FBB25B0" w14:textId="77777777" w:rsidR="00AC59CD" w:rsidRPr="006B417E" w:rsidRDefault="00AC59CD" w:rsidP="006D3FA9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287" w:type="pct"/>
            <w:gridSpan w:val="3"/>
          </w:tcPr>
          <w:p w14:paraId="69A187A2" w14:textId="77777777" w:rsidR="00AC59CD" w:rsidRPr="006B417E" w:rsidRDefault="00AC59CD" w:rsidP="006D3F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  <w:r w:rsidRPr="006B417E">
              <w:rPr>
                <w:rFonts w:asciiTheme="majorBidi" w:hAnsiTheme="majorBidi" w:cstheme="majorBidi"/>
                <w:color w:val="FF0000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46" w:type="pct"/>
            <w:gridSpan w:val="2"/>
          </w:tcPr>
          <w:p w14:paraId="74DD429E" w14:textId="77777777" w:rsidR="00AC59CD" w:rsidRPr="006B417E" w:rsidRDefault="00AC59CD" w:rsidP="006D3F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2" w:type="pct"/>
            <w:gridSpan w:val="5"/>
          </w:tcPr>
          <w:p w14:paraId="67518F66" w14:textId="77777777" w:rsidR="00AC59CD" w:rsidRPr="006B417E" w:rsidRDefault="00AC59CD" w:rsidP="006D3F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AC59CD" w:rsidRPr="006B417E" w14:paraId="62DEEA17" w14:textId="77777777" w:rsidTr="00A6238E">
        <w:trPr>
          <w:tblHeader/>
        </w:trPr>
        <w:tc>
          <w:tcPr>
            <w:tcW w:w="2264" w:type="pct"/>
          </w:tcPr>
          <w:p w14:paraId="28BC3C1B" w14:textId="77777777" w:rsidR="00AC59CD" w:rsidRPr="006B417E" w:rsidRDefault="00AC59CD" w:rsidP="006D3F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67" w:type="pct"/>
          </w:tcPr>
          <w:p w14:paraId="585AA01D" w14:textId="77777777" w:rsidR="00AC59CD" w:rsidRPr="006B417E" w:rsidRDefault="00AC59CD" w:rsidP="006D3F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43" w:type="pct"/>
          </w:tcPr>
          <w:p w14:paraId="27BD5D3E" w14:textId="77777777" w:rsidR="00AC59CD" w:rsidRPr="006B417E" w:rsidRDefault="00AC59CD" w:rsidP="006D3F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7" w:type="pct"/>
          </w:tcPr>
          <w:p w14:paraId="26AECBCC" w14:textId="77777777" w:rsidR="00AC59CD" w:rsidRPr="006B417E" w:rsidRDefault="00AC59CD" w:rsidP="006D3F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6" w:type="pct"/>
            <w:gridSpan w:val="2"/>
          </w:tcPr>
          <w:p w14:paraId="1ACD1466" w14:textId="77777777" w:rsidR="00AC59CD" w:rsidRPr="006B417E" w:rsidRDefault="00AC59CD" w:rsidP="006D3F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9" w:type="pct"/>
            <w:gridSpan w:val="3"/>
          </w:tcPr>
          <w:p w14:paraId="489444E0" w14:textId="77777777" w:rsidR="00AC59CD" w:rsidRPr="006B417E" w:rsidRDefault="00AC59CD" w:rsidP="006D3F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26" w:type="pct"/>
          </w:tcPr>
          <w:p w14:paraId="7B232B93" w14:textId="77777777" w:rsidR="00AC59CD" w:rsidRPr="006B417E" w:rsidRDefault="00AC59CD" w:rsidP="006D3F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8" w:type="pct"/>
          </w:tcPr>
          <w:p w14:paraId="0F4B9D51" w14:textId="77777777" w:rsidR="00AC59CD" w:rsidRPr="006B417E" w:rsidRDefault="00AC59CD" w:rsidP="006D3F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AC59CD" w:rsidRPr="006B417E" w14:paraId="51D47120" w14:textId="77777777" w:rsidTr="00A6238E">
        <w:trPr>
          <w:tblHeader/>
        </w:trPr>
        <w:tc>
          <w:tcPr>
            <w:tcW w:w="2264" w:type="pct"/>
          </w:tcPr>
          <w:p w14:paraId="1CC76101" w14:textId="77777777" w:rsidR="00AC59CD" w:rsidRPr="006B417E" w:rsidRDefault="00AC59CD" w:rsidP="006D3F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67" w:type="pct"/>
          </w:tcPr>
          <w:p w14:paraId="27E12560" w14:textId="77777777" w:rsidR="00AC59CD" w:rsidRPr="006B417E" w:rsidRDefault="00AC59CD" w:rsidP="006D3F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3" w:type="pct"/>
          </w:tcPr>
          <w:p w14:paraId="0363AEB1" w14:textId="77777777" w:rsidR="00AC59CD" w:rsidRPr="006B417E" w:rsidRDefault="00AC59CD" w:rsidP="006D3F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7" w:type="pct"/>
          </w:tcPr>
          <w:p w14:paraId="22317579" w14:textId="77777777" w:rsidR="00AC59CD" w:rsidRPr="006B417E" w:rsidRDefault="00AC59CD" w:rsidP="006D3F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46" w:type="pct"/>
            <w:gridSpan w:val="2"/>
          </w:tcPr>
          <w:p w14:paraId="5E746D22" w14:textId="77777777" w:rsidR="00AC59CD" w:rsidRPr="006B417E" w:rsidRDefault="00AC59CD" w:rsidP="006D3F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9" w:type="pct"/>
            <w:gridSpan w:val="3"/>
          </w:tcPr>
          <w:p w14:paraId="338BAAD0" w14:textId="77777777" w:rsidR="00AC59CD" w:rsidRPr="006B417E" w:rsidRDefault="00AC59CD" w:rsidP="006D3F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26" w:type="pct"/>
          </w:tcPr>
          <w:p w14:paraId="1024B1E6" w14:textId="77777777" w:rsidR="00AC59CD" w:rsidRPr="006B417E" w:rsidRDefault="00AC59CD" w:rsidP="006D3F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8" w:type="pct"/>
          </w:tcPr>
          <w:p w14:paraId="6AC99134" w14:textId="77777777" w:rsidR="00AC59CD" w:rsidRPr="006B417E" w:rsidRDefault="00AC59CD" w:rsidP="006D3F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AC59CD" w:rsidRPr="006B417E" w14:paraId="32C204FE" w14:textId="77777777" w:rsidTr="00A6238E">
        <w:trPr>
          <w:tblHeader/>
        </w:trPr>
        <w:tc>
          <w:tcPr>
            <w:tcW w:w="2264" w:type="pct"/>
          </w:tcPr>
          <w:p w14:paraId="5E04AE91" w14:textId="77777777" w:rsidR="00AC59CD" w:rsidRPr="006B417E" w:rsidRDefault="00AC59CD" w:rsidP="006D3F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36" w:type="pct"/>
            <w:gridSpan w:val="10"/>
          </w:tcPr>
          <w:p w14:paraId="74A9D7A0" w14:textId="77777777" w:rsidR="00AC59CD" w:rsidRPr="006B417E" w:rsidRDefault="00AC59CD" w:rsidP="006D3F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AC59CD" w:rsidRPr="006B417E" w14:paraId="605964D9" w14:textId="77777777" w:rsidTr="00A6238E">
        <w:tc>
          <w:tcPr>
            <w:tcW w:w="2264" w:type="pct"/>
          </w:tcPr>
          <w:p w14:paraId="58466574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67" w:type="pct"/>
          </w:tcPr>
          <w:p w14:paraId="1FAF0389" w14:textId="77777777" w:rsidR="00AC59CD" w:rsidRPr="006B417E" w:rsidRDefault="00AC59CD" w:rsidP="006D3F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" w:type="pct"/>
          </w:tcPr>
          <w:p w14:paraId="182763EE" w14:textId="77777777" w:rsidR="00AC59CD" w:rsidRPr="006B417E" w:rsidRDefault="00AC59CD" w:rsidP="006D3F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" w:type="pct"/>
            <w:gridSpan w:val="2"/>
          </w:tcPr>
          <w:p w14:paraId="3A316E0A" w14:textId="77777777" w:rsidR="00AC59CD" w:rsidRPr="006B417E" w:rsidRDefault="00AC59CD" w:rsidP="006D3F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6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0" w:type="pct"/>
            <w:gridSpan w:val="2"/>
          </w:tcPr>
          <w:p w14:paraId="1557418A" w14:textId="77777777" w:rsidR="00AC59CD" w:rsidRPr="006B417E" w:rsidRDefault="00AC59CD" w:rsidP="006D3F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0" w:type="pct"/>
          </w:tcPr>
          <w:p w14:paraId="4F79FEAF" w14:textId="77777777" w:rsidR="00AC59CD" w:rsidRPr="006B417E" w:rsidRDefault="00AC59CD" w:rsidP="006D3F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" w:type="pct"/>
            <w:gridSpan w:val="2"/>
          </w:tcPr>
          <w:p w14:paraId="162C5838" w14:textId="77777777" w:rsidR="00AC59CD" w:rsidRPr="006B417E" w:rsidRDefault="00AC59CD" w:rsidP="006D3F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8" w:type="pct"/>
          </w:tcPr>
          <w:p w14:paraId="3E410B40" w14:textId="77777777" w:rsidR="00AC59CD" w:rsidRPr="006B417E" w:rsidRDefault="00AC59CD" w:rsidP="006D3F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87248" w:rsidRPr="006B417E" w14:paraId="63976E68" w14:textId="77777777" w:rsidTr="00A6238E">
        <w:tc>
          <w:tcPr>
            <w:tcW w:w="2264" w:type="pct"/>
          </w:tcPr>
          <w:p w14:paraId="607EC76D" w14:textId="77777777" w:rsidR="00F87248" w:rsidRPr="006B417E" w:rsidRDefault="00F87248" w:rsidP="00F87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567" w:type="pct"/>
          </w:tcPr>
          <w:p w14:paraId="7AB57E54" w14:textId="696504C7" w:rsidR="00F87248" w:rsidRPr="006B417E" w:rsidRDefault="00F87248" w:rsidP="00F87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left="-108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3" w:type="pct"/>
          </w:tcPr>
          <w:p w14:paraId="1FBC65A3" w14:textId="77777777" w:rsidR="00F87248" w:rsidRPr="006B417E" w:rsidRDefault="00F87248" w:rsidP="00F87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decimal" w:pos="873"/>
              </w:tabs>
              <w:spacing w:after="0"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" w:type="pct"/>
            <w:gridSpan w:val="2"/>
          </w:tcPr>
          <w:p w14:paraId="1993E147" w14:textId="77777777" w:rsidR="00F87248" w:rsidRPr="006B417E" w:rsidRDefault="00F87248" w:rsidP="00F87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0" w:type="pct"/>
            <w:gridSpan w:val="2"/>
          </w:tcPr>
          <w:p w14:paraId="59362A12" w14:textId="77777777" w:rsidR="00F87248" w:rsidRPr="006B417E" w:rsidRDefault="00F87248" w:rsidP="00F87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decimal" w:pos="873"/>
              </w:tabs>
              <w:spacing w:after="0" w:line="240" w:lineRule="auto"/>
              <w:ind w:left="-126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0" w:type="pct"/>
          </w:tcPr>
          <w:p w14:paraId="0DF8E71C" w14:textId="31C727EF" w:rsidR="00F87248" w:rsidRPr="006B417E" w:rsidRDefault="00510D89" w:rsidP="00F87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,956,6</w:t>
            </w:r>
            <w:r w:rsidR="00927DFD">
              <w:rPr>
                <w:rFonts w:asciiTheme="majorBidi" w:hAnsiTheme="majorBidi" w:cstheme="majorBidi" w:hint="cs"/>
                <w:sz w:val="28"/>
                <w:szCs w:val="28"/>
                <w:cs/>
              </w:rPr>
              <w:t>57</w:t>
            </w:r>
          </w:p>
        </w:tc>
        <w:tc>
          <w:tcPr>
            <w:tcW w:w="146" w:type="pct"/>
            <w:gridSpan w:val="2"/>
          </w:tcPr>
          <w:p w14:paraId="20C6C63C" w14:textId="77777777" w:rsidR="00F87248" w:rsidRPr="006B417E" w:rsidRDefault="00F87248" w:rsidP="00F87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decimal" w:pos="873"/>
              </w:tabs>
              <w:spacing w:after="0"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8" w:type="pct"/>
          </w:tcPr>
          <w:p w14:paraId="04AFB3F5" w14:textId="77777777" w:rsidR="00F87248" w:rsidRPr="006B417E" w:rsidRDefault="00F87248" w:rsidP="00F87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</w:rPr>
              <w:t>4,609,725</w:t>
            </w:r>
          </w:p>
        </w:tc>
      </w:tr>
      <w:tr w:rsidR="00F87248" w:rsidRPr="006B417E" w14:paraId="5BC7063E" w14:textId="77777777" w:rsidTr="00A6238E">
        <w:tc>
          <w:tcPr>
            <w:tcW w:w="2264" w:type="pct"/>
          </w:tcPr>
          <w:p w14:paraId="437372A8" w14:textId="77777777" w:rsidR="00F87248" w:rsidRPr="006B417E" w:rsidRDefault="00F87248" w:rsidP="00F87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เงินให้กู้ยืมระยะยาว</w:t>
            </w:r>
          </w:p>
        </w:tc>
        <w:tc>
          <w:tcPr>
            <w:tcW w:w="567" w:type="pct"/>
          </w:tcPr>
          <w:p w14:paraId="3F027FEE" w14:textId="63753449" w:rsidR="00F87248" w:rsidRPr="006B417E" w:rsidRDefault="00F87248" w:rsidP="00F87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left="-108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3" w:type="pct"/>
          </w:tcPr>
          <w:p w14:paraId="5DF2B2B0" w14:textId="77777777" w:rsidR="00F87248" w:rsidRPr="006B417E" w:rsidRDefault="00F87248" w:rsidP="00F87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decimal" w:pos="873"/>
              </w:tabs>
              <w:spacing w:after="0"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" w:type="pct"/>
            <w:gridSpan w:val="2"/>
          </w:tcPr>
          <w:p w14:paraId="42BDF2FD" w14:textId="77777777" w:rsidR="00F87248" w:rsidRPr="006B417E" w:rsidRDefault="00F87248" w:rsidP="00F87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0" w:type="pct"/>
            <w:gridSpan w:val="2"/>
          </w:tcPr>
          <w:p w14:paraId="0C1FA0B7" w14:textId="77777777" w:rsidR="00F87248" w:rsidRPr="006B417E" w:rsidRDefault="00F87248" w:rsidP="00F87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decimal" w:pos="873"/>
              </w:tabs>
              <w:spacing w:after="0" w:line="240" w:lineRule="auto"/>
              <w:ind w:left="-126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0" w:type="pct"/>
          </w:tcPr>
          <w:p w14:paraId="346546ED" w14:textId="47D6E2B8" w:rsidR="00F87248" w:rsidRPr="006B417E" w:rsidRDefault="00F87248" w:rsidP="00F87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,112,500</w:t>
            </w:r>
          </w:p>
        </w:tc>
        <w:tc>
          <w:tcPr>
            <w:tcW w:w="146" w:type="pct"/>
            <w:gridSpan w:val="2"/>
          </w:tcPr>
          <w:p w14:paraId="2C5EBFA6" w14:textId="77777777" w:rsidR="00F87248" w:rsidRPr="006B417E" w:rsidRDefault="00F87248" w:rsidP="00F87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decimal" w:pos="873"/>
              </w:tabs>
              <w:spacing w:after="0"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8" w:type="pct"/>
          </w:tcPr>
          <w:p w14:paraId="49EB1D12" w14:textId="77777777" w:rsidR="00F87248" w:rsidRPr="006B417E" w:rsidRDefault="00F87248" w:rsidP="00F87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</w:rPr>
              <w:t>1,362,500</w:t>
            </w:r>
          </w:p>
        </w:tc>
      </w:tr>
      <w:tr w:rsidR="00F87248" w:rsidRPr="006B417E" w14:paraId="6F95C528" w14:textId="77777777" w:rsidTr="00A6238E">
        <w:tc>
          <w:tcPr>
            <w:tcW w:w="2264" w:type="pct"/>
          </w:tcPr>
          <w:p w14:paraId="7D475608" w14:textId="77777777" w:rsidR="00F87248" w:rsidRPr="006B417E" w:rsidRDefault="00F87248" w:rsidP="00F87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หนี้สินหมุนเวียนอื่น</w:t>
            </w:r>
          </w:p>
        </w:tc>
        <w:tc>
          <w:tcPr>
            <w:tcW w:w="567" w:type="pct"/>
          </w:tcPr>
          <w:p w14:paraId="34BC651F" w14:textId="2263C73D" w:rsidR="00F87248" w:rsidRPr="006B417E" w:rsidRDefault="00F87248" w:rsidP="00F87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left="-108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3" w:type="pct"/>
          </w:tcPr>
          <w:p w14:paraId="3A80259D" w14:textId="77777777" w:rsidR="00F87248" w:rsidRPr="006B417E" w:rsidRDefault="00F87248" w:rsidP="00F87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decimal" w:pos="873"/>
              </w:tabs>
              <w:spacing w:after="0"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" w:type="pct"/>
            <w:gridSpan w:val="2"/>
          </w:tcPr>
          <w:p w14:paraId="612FB939" w14:textId="77777777" w:rsidR="00F87248" w:rsidRPr="006B417E" w:rsidRDefault="00F87248" w:rsidP="00F87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0" w:type="pct"/>
            <w:gridSpan w:val="2"/>
          </w:tcPr>
          <w:p w14:paraId="7EE19A97" w14:textId="77777777" w:rsidR="00F87248" w:rsidRPr="006B417E" w:rsidRDefault="00F87248" w:rsidP="00F87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decimal" w:pos="873"/>
              </w:tabs>
              <w:spacing w:after="0" w:line="240" w:lineRule="auto"/>
              <w:ind w:left="-126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0" w:type="pct"/>
          </w:tcPr>
          <w:p w14:paraId="2FF49FB9" w14:textId="53E94D5D" w:rsidR="00F87248" w:rsidRPr="006B417E" w:rsidRDefault="00927DFD" w:rsidP="00F87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,122,414</w:t>
            </w:r>
          </w:p>
        </w:tc>
        <w:tc>
          <w:tcPr>
            <w:tcW w:w="146" w:type="pct"/>
            <w:gridSpan w:val="2"/>
          </w:tcPr>
          <w:p w14:paraId="56A04244" w14:textId="77777777" w:rsidR="00F87248" w:rsidRPr="006B417E" w:rsidRDefault="00F87248" w:rsidP="00F87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decimal" w:pos="873"/>
              </w:tabs>
              <w:spacing w:after="0"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8" w:type="pct"/>
          </w:tcPr>
          <w:p w14:paraId="5D1AFE2C" w14:textId="77777777" w:rsidR="00F87248" w:rsidRPr="006B417E" w:rsidRDefault="00F87248" w:rsidP="00F87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</w:rPr>
              <w:t>1,671,123</w:t>
            </w:r>
          </w:p>
        </w:tc>
      </w:tr>
      <w:tr w:rsidR="00F87248" w:rsidRPr="006B417E" w14:paraId="3C967B08" w14:textId="77777777" w:rsidTr="00A6238E">
        <w:tc>
          <w:tcPr>
            <w:tcW w:w="2264" w:type="pct"/>
          </w:tcPr>
          <w:p w14:paraId="5FB9944D" w14:textId="77777777" w:rsidR="00F87248" w:rsidRPr="006B417E" w:rsidRDefault="00F87248" w:rsidP="00F87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54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567" w:type="pct"/>
          </w:tcPr>
          <w:p w14:paraId="6D7B4914" w14:textId="77777777" w:rsidR="00F87248" w:rsidRPr="006B417E" w:rsidRDefault="00F87248" w:rsidP="00F87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3" w:type="pct"/>
          </w:tcPr>
          <w:p w14:paraId="2DAF6ED1" w14:textId="77777777" w:rsidR="00F87248" w:rsidRPr="006B417E" w:rsidRDefault="00F87248" w:rsidP="00F87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12" w:type="pct"/>
            <w:gridSpan w:val="2"/>
          </w:tcPr>
          <w:p w14:paraId="3E3B06CB" w14:textId="77777777" w:rsidR="00F87248" w:rsidRPr="006B417E" w:rsidRDefault="00F87248" w:rsidP="00F87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164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0" w:type="pct"/>
            <w:gridSpan w:val="2"/>
          </w:tcPr>
          <w:p w14:paraId="79805C6E" w14:textId="77777777" w:rsidR="00F87248" w:rsidRPr="006B417E" w:rsidRDefault="00F87248" w:rsidP="00F87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20" w:type="pct"/>
          </w:tcPr>
          <w:p w14:paraId="4C66DB20" w14:textId="77777777" w:rsidR="00F87248" w:rsidRPr="006B417E" w:rsidRDefault="00F87248" w:rsidP="00F87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6" w:type="pct"/>
            <w:gridSpan w:val="2"/>
          </w:tcPr>
          <w:p w14:paraId="20F13B82" w14:textId="77777777" w:rsidR="00F87248" w:rsidRPr="006B417E" w:rsidRDefault="00F87248" w:rsidP="00F87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08" w:type="pct"/>
          </w:tcPr>
          <w:p w14:paraId="6184BEBE" w14:textId="77777777" w:rsidR="00F87248" w:rsidRPr="006B417E" w:rsidRDefault="00F87248" w:rsidP="00F87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F87248" w:rsidRPr="006B417E" w14:paraId="5E2A03CD" w14:textId="77777777" w:rsidTr="00A6238E">
        <w:tc>
          <w:tcPr>
            <w:tcW w:w="2264" w:type="pct"/>
          </w:tcPr>
          <w:p w14:paraId="73FAACFB" w14:textId="77777777" w:rsidR="00F87248" w:rsidRPr="006B417E" w:rsidRDefault="00F87248" w:rsidP="00F87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567" w:type="pct"/>
          </w:tcPr>
          <w:p w14:paraId="72CB1988" w14:textId="77777777" w:rsidR="00F87248" w:rsidRPr="006B417E" w:rsidRDefault="00F87248" w:rsidP="00F87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" w:type="pct"/>
          </w:tcPr>
          <w:p w14:paraId="749F7C73" w14:textId="77777777" w:rsidR="00F87248" w:rsidRPr="006B417E" w:rsidRDefault="00F87248" w:rsidP="00F87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" w:type="pct"/>
            <w:gridSpan w:val="2"/>
          </w:tcPr>
          <w:p w14:paraId="25764655" w14:textId="77777777" w:rsidR="00F87248" w:rsidRPr="006B417E" w:rsidRDefault="00F87248" w:rsidP="00F87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16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0" w:type="pct"/>
            <w:gridSpan w:val="2"/>
          </w:tcPr>
          <w:p w14:paraId="4574FCC7" w14:textId="77777777" w:rsidR="00F87248" w:rsidRPr="006B417E" w:rsidRDefault="00F87248" w:rsidP="00F87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0" w:type="pct"/>
          </w:tcPr>
          <w:p w14:paraId="3412263A" w14:textId="77777777" w:rsidR="00F87248" w:rsidRPr="006B417E" w:rsidRDefault="00F87248" w:rsidP="00F87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" w:type="pct"/>
            <w:gridSpan w:val="2"/>
          </w:tcPr>
          <w:p w14:paraId="375140EF" w14:textId="77777777" w:rsidR="00F87248" w:rsidRPr="006B417E" w:rsidRDefault="00F87248" w:rsidP="00F87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8" w:type="pct"/>
          </w:tcPr>
          <w:p w14:paraId="4334DDB3" w14:textId="77777777" w:rsidR="00F87248" w:rsidRPr="006B417E" w:rsidRDefault="00F87248" w:rsidP="00F87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87248" w:rsidRPr="006B417E" w14:paraId="739A2C63" w14:textId="77777777" w:rsidTr="00A6238E">
        <w:tc>
          <w:tcPr>
            <w:tcW w:w="2264" w:type="pct"/>
          </w:tcPr>
          <w:p w14:paraId="0CE0BF45" w14:textId="77777777" w:rsidR="00F87248" w:rsidRPr="006B417E" w:rsidRDefault="00F87248" w:rsidP="00F87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เงินให้กู้ยืมระยะสั้น</w:t>
            </w:r>
          </w:p>
        </w:tc>
        <w:tc>
          <w:tcPr>
            <w:tcW w:w="567" w:type="pct"/>
          </w:tcPr>
          <w:p w14:paraId="25166DD8" w14:textId="4BDAE0D1" w:rsidR="00F87248" w:rsidRPr="006B417E" w:rsidRDefault="00F87248" w:rsidP="00F87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left="-108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20</w:t>
            </w:r>
          </w:p>
        </w:tc>
        <w:tc>
          <w:tcPr>
            <w:tcW w:w="143" w:type="pct"/>
          </w:tcPr>
          <w:p w14:paraId="6880BEA6" w14:textId="77777777" w:rsidR="00F87248" w:rsidRPr="006B417E" w:rsidRDefault="00F87248" w:rsidP="00F87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" w:type="pct"/>
            <w:gridSpan w:val="2"/>
          </w:tcPr>
          <w:p w14:paraId="2E1ED593" w14:textId="77777777" w:rsidR="00F87248" w:rsidRPr="006B417E" w:rsidRDefault="00F87248" w:rsidP="00F87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50</w:t>
            </w:r>
          </w:p>
        </w:tc>
        <w:tc>
          <w:tcPr>
            <w:tcW w:w="140" w:type="pct"/>
            <w:gridSpan w:val="2"/>
          </w:tcPr>
          <w:p w14:paraId="6FF43820" w14:textId="77777777" w:rsidR="00F87248" w:rsidRPr="006B417E" w:rsidRDefault="00F87248" w:rsidP="00F87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0" w:type="pct"/>
          </w:tcPr>
          <w:p w14:paraId="071A07A8" w14:textId="4D8CDE7D" w:rsidR="00F87248" w:rsidRPr="006B417E" w:rsidRDefault="00F87248" w:rsidP="00F87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20</w:t>
            </w:r>
          </w:p>
        </w:tc>
        <w:tc>
          <w:tcPr>
            <w:tcW w:w="146" w:type="pct"/>
            <w:gridSpan w:val="2"/>
          </w:tcPr>
          <w:p w14:paraId="0CA47E64" w14:textId="77777777" w:rsidR="00F87248" w:rsidRPr="006B417E" w:rsidRDefault="00F87248" w:rsidP="00F87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8" w:type="pct"/>
          </w:tcPr>
          <w:p w14:paraId="1D918B50" w14:textId="77777777" w:rsidR="00F87248" w:rsidRPr="006B417E" w:rsidRDefault="00F87248" w:rsidP="00F87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50</w:t>
            </w:r>
          </w:p>
        </w:tc>
      </w:tr>
      <w:tr w:rsidR="00F87248" w:rsidRPr="006B417E" w14:paraId="2B874253" w14:textId="77777777" w:rsidTr="00A6238E">
        <w:tc>
          <w:tcPr>
            <w:tcW w:w="2264" w:type="pct"/>
          </w:tcPr>
          <w:p w14:paraId="7CA5D83C" w14:textId="77777777" w:rsidR="00F87248" w:rsidRPr="006B417E" w:rsidRDefault="00F87248" w:rsidP="00F87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567" w:type="pct"/>
          </w:tcPr>
          <w:p w14:paraId="016562D2" w14:textId="5BBA987C" w:rsidR="00F87248" w:rsidRPr="006B417E" w:rsidRDefault="00F87248" w:rsidP="00F87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</w:t>
            </w:r>
            <w:r w:rsidRPr="00A94345">
              <w:rPr>
                <w:rFonts w:asciiTheme="majorBidi" w:hAnsiTheme="majorBidi" w:cstheme="majorBidi"/>
                <w:sz w:val="28"/>
                <w:szCs w:val="28"/>
              </w:rPr>
              <w:t>21,875</w:t>
            </w:r>
          </w:p>
        </w:tc>
        <w:tc>
          <w:tcPr>
            <w:tcW w:w="143" w:type="pct"/>
          </w:tcPr>
          <w:p w14:paraId="298CD0DB" w14:textId="77777777" w:rsidR="00F87248" w:rsidRPr="006B417E" w:rsidRDefault="00F87248" w:rsidP="00F87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" w:type="pct"/>
            <w:gridSpan w:val="2"/>
          </w:tcPr>
          <w:p w14:paraId="1A352EBD" w14:textId="77777777" w:rsidR="00F87248" w:rsidRPr="006B417E" w:rsidRDefault="00F87248" w:rsidP="00F87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</w:rPr>
              <w:t>11,854</w:t>
            </w:r>
          </w:p>
        </w:tc>
        <w:tc>
          <w:tcPr>
            <w:tcW w:w="140" w:type="pct"/>
            <w:gridSpan w:val="2"/>
          </w:tcPr>
          <w:p w14:paraId="054ECB17" w14:textId="77777777" w:rsidR="00F87248" w:rsidRPr="006B417E" w:rsidRDefault="00F87248" w:rsidP="00F87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0" w:type="pct"/>
          </w:tcPr>
          <w:p w14:paraId="3AD1D296" w14:textId="54306FE3" w:rsidR="00F87248" w:rsidRPr="006B417E" w:rsidRDefault="00F87248" w:rsidP="00F87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A94345">
              <w:rPr>
                <w:rFonts w:asciiTheme="majorBidi" w:hAnsiTheme="majorBidi" w:cstheme="majorBidi"/>
                <w:sz w:val="28"/>
                <w:szCs w:val="28"/>
              </w:rPr>
              <w:t>21,875</w:t>
            </w:r>
          </w:p>
        </w:tc>
        <w:tc>
          <w:tcPr>
            <w:tcW w:w="146" w:type="pct"/>
            <w:gridSpan w:val="2"/>
          </w:tcPr>
          <w:p w14:paraId="1E88A08B" w14:textId="77777777" w:rsidR="00F87248" w:rsidRPr="006B417E" w:rsidRDefault="00F87248" w:rsidP="00F87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8" w:type="pct"/>
          </w:tcPr>
          <w:p w14:paraId="7A83C0C5" w14:textId="77777777" w:rsidR="00F87248" w:rsidRPr="006B417E" w:rsidRDefault="00F87248" w:rsidP="00F87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</w:rPr>
              <w:t>11,854</w:t>
            </w:r>
          </w:p>
        </w:tc>
      </w:tr>
      <w:tr w:rsidR="00F87248" w:rsidRPr="006B417E" w14:paraId="58475A2A" w14:textId="77777777" w:rsidTr="00A6238E">
        <w:tc>
          <w:tcPr>
            <w:tcW w:w="2264" w:type="pct"/>
          </w:tcPr>
          <w:p w14:paraId="7F082E42" w14:textId="77777777" w:rsidR="00F87248" w:rsidRPr="006B417E" w:rsidRDefault="00F87248" w:rsidP="00F87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567" w:type="pct"/>
          </w:tcPr>
          <w:p w14:paraId="77E39E72" w14:textId="565E227B" w:rsidR="00F87248" w:rsidRPr="006B417E" w:rsidRDefault="00F87248" w:rsidP="00F87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E10092">
              <w:rPr>
                <w:rFonts w:asciiTheme="majorBidi" w:hAnsiTheme="majorBidi" w:cstheme="majorBidi"/>
                <w:sz w:val="28"/>
                <w:szCs w:val="28"/>
              </w:rPr>
              <w:t>22,069</w:t>
            </w:r>
          </w:p>
        </w:tc>
        <w:tc>
          <w:tcPr>
            <w:tcW w:w="143" w:type="pct"/>
          </w:tcPr>
          <w:p w14:paraId="72428102" w14:textId="77777777" w:rsidR="00F87248" w:rsidRPr="006B417E" w:rsidRDefault="00F87248" w:rsidP="00F87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" w:type="pct"/>
            <w:gridSpan w:val="2"/>
          </w:tcPr>
          <w:p w14:paraId="7C5C24D5" w14:textId="77777777" w:rsidR="00F87248" w:rsidRPr="006B417E" w:rsidRDefault="00F87248" w:rsidP="00F87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</w:rPr>
              <w:t>12,565</w:t>
            </w:r>
          </w:p>
        </w:tc>
        <w:tc>
          <w:tcPr>
            <w:tcW w:w="140" w:type="pct"/>
            <w:gridSpan w:val="2"/>
          </w:tcPr>
          <w:p w14:paraId="75FDEA00" w14:textId="77777777" w:rsidR="00F87248" w:rsidRPr="006B417E" w:rsidRDefault="00F87248" w:rsidP="00F87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0" w:type="pct"/>
          </w:tcPr>
          <w:p w14:paraId="2906EE20" w14:textId="29CC9DDC" w:rsidR="00F87248" w:rsidRPr="006B417E" w:rsidRDefault="00F87248" w:rsidP="00F87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10092">
              <w:rPr>
                <w:rFonts w:asciiTheme="majorBidi" w:hAnsiTheme="majorBidi" w:cstheme="majorBidi"/>
                <w:sz w:val="28"/>
                <w:szCs w:val="28"/>
              </w:rPr>
              <w:t>22,069</w:t>
            </w:r>
          </w:p>
        </w:tc>
        <w:tc>
          <w:tcPr>
            <w:tcW w:w="146" w:type="pct"/>
            <w:gridSpan w:val="2"/>
          </w:tcPr>
          <w:p w14:paraId="09E9F94D" w14:textId="77777777" w:rsidR="00F87248" w:rsidRPr="006B417E" w:rsidRDefault="00F87248" w:rsidP="00F87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8" w:type="pct"/>
          </w:tcPr>
          <w:p w14:paraId="700DB0DF" w14:textId="77777777" w:rsidR="00F87248" w:rsidRPr="006B417E" w:rsidRDefault="00F87248" w:rsidP="00F87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</w:rPr>
              <w:t>12,565</w:t>
            </w:r>
          </w:p>
        </w:tc>
      </w:tr>
      <w:tr w:rsidR="00F87248" w:rsidRPr="006B417E" w14:paraId="257980A8" w14:textId="77777777" w:rsidTr="00A6238E">
        <w:tc>
          <w:tcPr>
            <w:tcW w:w="2264" w:type="pct"/>
          </w:tcPr>
          <w:p w14:paraId="445AE08A" w14:textId="77777777" w:rsidR="00F87248" w:rsidRPr="006B417E" w:rsidRDefault="00F87248" w:rsidP="00F87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540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67" w:type="pct"/>
          </w:tcPr>
          <w:p w14:paraId="6D64DB75" w14:textId="77777777" w:rsidR="00F87248" w:rsidRPr="006B417E" w:rsidRDefault="00F87248" w:rsidP="00F87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left="-108" w:right="-2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3" w:type="pct"/>
          </w:tcPr>
          <w:p w14:paraId="514402BA" w14:textId="77777777" w:rsidR="00F87248" w:rsidRPr="006B417E" w:rsidRDefault="00F87248" w:rsidP="00F87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right="-2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12" w:type="pct"/>
            <w:gridSpan w:val="2"/>
          </w:tcPr>
          <w:p w14:paraId="392970B6" w14:textId="77777777" w:rsidR="00F87248" w:rsidRPr="006B417E" w:rsidRDefault="00F87248" w:rsidP="00F87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29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0" w:type="pct"/>
            <w:gridSpan w:val="2"/>
          </w:tcPr>
          <w:p w14:paraId="05D5D97A" w14:textId="77777777" w:rsidR="00F87248" w:rsidRPr="006B417E" w:rsidRDefault="00F87248" w:rsidP="00F87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20" w:type="pct"/>
          </w:tcPr>
          <w:p w14:paraId="7804CB40" w14:textId="77777777" w:rsidR="00F87248" w:rsidRPr="006B417E" w:rsidRDefault="00F87248" w:rsidP="00F87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6" w:type="pct"/>
            <w:gridSpan w:val="2"/>
          </w:tcPr>
          <w:p w14:paraId="6AF63D59" w14:textId="77777777" w:rsidR="00F87248" w:rsidRPr="006B417E" w:rsidRDefault="00F87248" w:rsidP="00F87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08" w:type="pct"/>
          </w:tcPr>
          <w:p w14:paraId="039C7D24" w14:textId="77777777" w:rsidR="00F87248" w:rsidRPr="006B417E" w:rsidRDefault="00F87248" w:rsidP="00F87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F87248" w:rsidRPr="006B417E" w14:paraId="4E1DC9C1" w14:textId="77777777" w:rsidTr="00A6238E">
        <w:tc>
          <w:tcPr>
            <w:tcW w:w="2264" w:type="pct"/>
          </w:tcPr>
          <w:p w14:paraId="414977CF" w14:textId="77777777" w:rsidR="00F87248" w:rsidRPr="006B417E" w:rsidRDefault="00F87248" w:rsidP="00F87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บุคคลที่เกี่ยวข้องกันอื่น</w:t>
            </w:r>
          </w:p>
        </w:tc>
        <w:tc>
          <w:tcPr>
            <w:tcW w:w="567" w:type="pct"/>
          </w:tcPr>
          <w:p w14:paraId="3A8624AE" w14:textId="77777777" w:rsidR="00F87248" w:rsidRPr="006B417E" w:rsidRDefault="00F87248" w:rsidP="00F87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left="-108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" w:type="pct"/>
          </w:tcPr>
          <w:p w14:paraId="4739F0F1" w14:textId="77777777" w:rsidR="00F87248" w:rsidRPr="006B417E" w:rsidRDefault="00F87248" w:rsidP="00F87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" w:type="pct"/>
            <w:gridSpan w:val="2"/>
          </w:tcPr>
          <w:p w14:paraId="14DD1D34" w14:textId="77777777" w:rsidR="00F87248" w:rsidRPr="006B417E" w:rsidRDefault="00F87248" w:rsidP="00F87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0" w:type="pct"/>
            <w:gridSpan w:val="2"/>
          </w:tcPr>
          <w:p w14:paraId="01B60A98" w14:textId="77777777" w:rsidR="00F87248" w:rsidRPr="006B417E" w:rsidRDefault="00F87248" w:rsidP="00F87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0" w:type="pct"/>
          </w:tcPr>
          <w:p w14:paraId="3FC10D42" w14:textId="77777777" w:rsidR="00F87248" w:rsidRPr="006B417E" w:rsidRDefault="00F87248" w:rsidP="00F87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" w:type="pct"/>
            <w:gridSpan w:val="2"/>
          </w:tcPr>
          <w:p w14:paraId="6C2684FA" w14:textId="77777777" w:rsidR="00F87248" w:rsidRPr="006B417E" w:rsidRDefault="00F87248" w:rsidP="00F87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8" w:type="pct"/>
          </w:tcPr>
          <w:p w14:paraId="1CC86029" w14:textId="77777777" w:rsidR="00F87248" w:rsidRPr="006B417E" w:rsidRDefault="00F87248" w:rsidP="00F87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87248" w:rsidRPr="006B417E" w14:paraId="777DB6BF" w14:textId="77777777" w:rsidTr="00A6238E">
        <w:tc>
          <w:tcPr>
            <w:tcW w:w="2264" w:type="pct"/>
          </w:tcPr>
          <w:p w14:paraId="67D1C82E" w14:textId="77777777" w:rsidR="00F87248" w:rsidRPr="006B417E" w:rsidRDefault="00F87248" w:rsidP="00F87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หนี้สินหมุนเวียนอื่น</w:t>
            </w:r>
          </w:p>
        </w:tc>
        <w:tc>
          <w:tcPr>
            <w:tcW w:w="567" w:type="pct"/>
          </w:tcPr>
          <w:p w14:paraId="75F96918" w14:textId="003714B1" w:rsidR="00F87248" w:rsidRPr="006B417E" w:rsidRDefault="00F87248" w:rsidP="00F87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215</w:t>
            </w:r>
          </w:p>
        </w:tc>
        <w:tc>
          <w:tcPr>
            <w:tcW w:w="143" w:type="pct"/>
          </w:tcPr>
          <w:p w14:paraId="7C41BC7E" w14:textId="77777777" w:rsidR="00F87248" w:rsidRPr="006B417E" w:rsidRDefault="00F87248" w:rsidP="00F87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" w:type="pct"/>
            <w:gridSpan w:val="2"/>
          </w:tcPr>
          <w:p w14:paraId="00E93ADE" w14:textId="77777777" w:rsidR="00F87248" w:rsidRPr="006B417E" w:rsidRDefault="00F87248" w:rsidP="00F87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191</w:t>
            </w:r>
          </w:p>
        </w:tc>
        <w:tc>
          <w:tcPr>
            <w:tcW w:w="140" w:type="pct"/>
            <w:gridSpan w:val="2"/>
          </w:tcPr>
          <w:p w14:paraId="0E840B54" w14:textId="77777777" w:rsidR="00F87248" w:rsidRPr="006B417E" w:rsidRDefault="00F87248" w:rsidP="00F87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0" w:type="pct"/>
          </w:tcPr>
          <w:p w14:paraId="7AB33D3A" w14:textId="51875A2E" w:rsidR="00F87248" w:rsidRPr="006B417E" w:rsidRDefault="00F87248" w:rsidP="00F87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215</w:t>
            </w:r>
          </w:p>
        </w:tc>
        <w:tc>
          <w:tcPr>
            <w:tcW w:w="146" w:type="pct"/>
            <w:gridSpan w:val="2"/>
          </w:tcPr>
          <w:p w14:paraId="4940C9C0" w14:textId="77777777" w:rsidR="00F87248" w:rsidRPr="006B417E" w:rsidRDefault="00F87248" w:rsidP="00F87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8" w:type="pct"/>
          </w:tcPr>
          <w:p w14:paraId="5588ADBB" w14:textId="77777777" w:rsidR="00F87248" w:rsidRPr="006B417E" w:rsidRDefault="00F87248" w:rsidP="00F87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191</w:t>
            </w:r>
          </w:p>
        </w:tc>
      </w:tr>
    </w:tbl>
    <w:p w14:paraId="2CD8B918" w14:textId="77777777" w:rsidR="00AC59CD" w:rsidRPr="006B417E" w:rsidRDefault="00AC59CD" w:rsidP="00AC59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1141A35D" w14:textId="77777777" w:rsidR="00AC59CD" w:rsidRPr="006B417E" w:rsidRDefault="00AC59CD" w:rsidP="00AC59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1E24F1DE" w14:textId="77777777" w:rsidR="00AC59CD" w:rsidRPr="006B417E" w:rsidRDefault="00AC59CD" w:rsidP="00AC59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6B417E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lastRenderedPageBreak/>
        <w:t>สัญญาสำคัญที่ทำกับบุคคลหรือกิจการที่เกี่ยวข้องกัน</w:t>
      </w:r>
    </w:p>
    <w:p w14:paraId="0A5F8547" w14:textId="77777777" w:rsidR="00AC59CD" w:rsidRPr="006B417E" w:rsidRDefault="00AC59CD" w:rsidP="00AC59CD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</w:p>
    <w:p w14:paraId="0D88AE0B" w14:textId="4ABEA1BE" w:rsidR="00AC59CD" w:rsidRPr="00EC6E59" w:rsidRDefault="00AC59CD" w:rsidP="00AC59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Cordia New" w:hAnsiTheme="majorBidi" w:cstheme="majorBidi"/>
          <w:i/>
          <w:iCs/>
          <w:sz w:val="28"/>
          <w:szCs w:val="28"/>
        </w:rPr>
      </w:pPr>
      <w:r w:rsidRPr="00EC6E59">
        <w:rPr>
          <w:rFonts w:asciiTheme="majorBidi" w:eastAsia="Cordia New" w:hAnsiTheme="majorBidi" w:cstheme="majorBidi"/>
          <w:sz w:val="28"/>
          <w:szCs w:val="28"/>
          <w:cs/>
        </w:rPr>
        <w:t xml:space="preserve">ณ วันที่ </w:t>
      </w:r>
      <w:r w:rsidRPr="00EC6E59">
        <w:rPr>
          <w:rFonts w:asciiTheme="majorBidi" w:eastAsia="Cordia New" w:hAnsiTheme="majorBidi" w:cstheme="majorBidi"/>
          <w:sz w:val="28"/>
          <w:szCs w:val="28"/>
        </w:rPr>
        <w:t>30</w:t>
      </w:r>
      <w:r w:rsidRPr="00EC6E59">
        <w:rPr>
          <w:rFonts w:asciiTheme="majorBidi" w:eastAsia="Cordia New" w:hAnsiTheme="majorBidi" w:cstheme="majorBidi"/>
          <w:sz w:val="28"/>
          <w:szCs w:val="28"/>
          <w:cs/>
        </w:rPr>
        <w:t xml:space="preserve"> มิถุนายน</w:t>
      </w:r>
      <w:r w:rsidRPr="00EC6E59">
        <w:rPr>
          <w:rFonts w:asciiTheme="majorBidi" w:eastAsia="Cordia New" w:hAnsiTheme="majorBidi" w:cstheme="majorBidi"/>
          <w:sz w:val="28"/>
          <w:szCs w:val="28"/>
        </w:rPr>
        <w:t xml:space="preserve"> 2567 </w:t>
      </w:r>
      <w:r w:rsidRPr="00EC6E59">
        <w:rPr>
          <w:rFonts w:asciiTheme="majorBidi" w:eastAsia="Cordia New" w:hAnsiTheme="majorBidi" w:cstheme="majorBidi"/>
          <w:sz w:val="28"/>
          <w:szCs w:val="28"/>
          <w:cs/>
        </w:rPr>
        <w:t>เงินให้กู้ยืมระยะสั้นแก่ผู้บริหารสำคัญมีอัตราดอกเบี้ยร้อยละ</w:t>
      </w:r>
      <w:r w:rsidR="00DA6BF5" w:rsidRPr="00EC6E59">
        <w:rPr>
          <w:rFonts w:asciiTheme="majorBidi" w:eastAsia="Cordia New" w:hAnsiTheme="majorBidi" w:cstheme="majorBidi"/>
          <w:sz w:val="28"/>
          <w:szCs w:val="28"/>
        </w:rPr>
        <w:t xml:space="preserve"> 8</w:t>
      </w:r>
      <w:r w:rsidRPr="00EC6E59">
        <w:rPr>
          <w:rFonts w:asciiTheme="majorBidi" w:eastAsia="Cordia New" w:hAnsiTheme="majorBidi" w:cstheme="majorBidi"/>
          <w:sz w:val="28"/>
          <w:szCs w:val="28"/>
        </w:rPr>
        <w:t xml:space="preserve"> </w:t>
      </w:r>
      <w:r w:rsidRPr="00EC6E59">
        <w:rPr>
          <w:rFonts w:asciiTheme="majorBidi" w:eastAsia="Cordia New" w:hAnsiTheme="majorBidi" w:cstheme="majorBidi"/>
          <w:sz w:val="28"/>
          <w:szCs w:val="28"/>
          <w:cs/>
        </w:rPr>
        <w:t xml:space="preserve">ต่อปี </w:t>
      </w:r>
      <w:r w:rsidRPr="00EC6E59">
        <w:rPr>
          <w:rFonts w:asciiTheme="majorBidi" w:eastAsia="Cordia New" w:hAnsiTheme="majorBidi" w:cstheme="majorBidi"/>
          <w:i/>
          <w:iCs/>
          <w:sz w:val="28"/>
          <w:szCs w:val="28"/>
        </w:rPr>
        <w:t xml:space="preserve">(31 </w:t>
      </w:r>
      <w:r w:rsidRPr="00EC6E59">
        <w:rPr>
          <w:rFonts w:asciiTheme="majorBidi" w:eastAsia="Cordia New" w:hAnsiTheme="majorBidi" w:cstheme="majorBidi"/>
          <w:i/>
          <w:iCs/>
          <w:sz w:val="28"/>
          <w:szCs w:val="28"/>
          <w:cs/>
        </w:rPr>
        <w:t xml:space="preserve">ธันวาคม </w:t>
      </w:r>
      <w:r w:rsidRPr="00EC6E59">
        <w:rPr>
          <w:rFonts w:asciiTheme="majorBidi" w:eastAsia="Cordia New" w:hAnsiTheme="majorBidi" w:cstheme="majorBidi"/>
          <w:i/>
          <w:iCs/>
          <w:sz w:val="28"/>
          <w:szCs w:val="28"/>
        </w:rPr>
        <w:t xml:space="preserve">2566: </w:t>
      </w:r>
      <w:r w:rsidRPr="00EC6E59">
        <w:rPr>
          <w:rFonts w:asciiTheme="majorBidi" w:eastAsia="Cordia New" w:hAnsiTheme="majorBidi" w:cstheme="majorBidi"/>
          <w:i/>
          <w:iCs/>
          <w:sz w:val="28"/>
          <w:szCs w:val="28"/>
          <w:cs/>
        </w:rPr>
        <w:t xml:space="preserve">ร้อยละ </w:t>
      </w:r>
      <w:r w:rsidR="0014079B" w:rsidRPr="00EC6E59">
        <w:rPr>
          <w:rFonts w:asciiTheme="majorBidi" w:eastAsia="Cordia New" w:hAnsiTheme="majorBidi" w:cstheme="majorBidi" w:hint="cs"/>
          <w:i/>
          <w:iCs/>
          <w:sz w:val="28"/>
          <w:szCs w:val="28"/>
          <w:cs/>
        </w:rPr>
        <w:t>8</w:t>
      </w:r>
      <w:r w:rsidRPr="00EC6E59">
        <w:rPr>
          <w:rFonts w:asciiTheme="majorBidi" w:eastAsia="Cordia New" w:hAnsiTheme="majorBidi" w:cstheme="majorBidi"/>
          <w:i/>
          <w:iCs/>
          <w:sz w:val="28"/>
          <w:szCs w:val="28"/>
          <w:cs/>
        </w:rPr>
        <w:t xml:space="preserve"> </w:t>
      </w:r>
      <w:r w:rsidRPr="00EC6E59">
        <w:rPr>
          <w:rFonts w:asciiTheme="majorBidi" w:eastAsia="Cordia New" w:hAnsiTheme="majorBidi" w:cstheme="majorBidi"/>
          <w:i/>
          <w:iCs/>
          <w:sz w:val="28"/>
          <w:szCs w:val="28"/>
          <w:cs/>
        </w:rPr>
        <w:br/>
        <w:t>ต่อปี)</w:t>
      </w:r>
    </w:p>
    <w:p w14:paraId="4F8986C8" w14:textId="77777777" w:rsidR="00AC59CD" w:rsidRPr="00EC6E59" w:rsidRDefault="00AC59CD" w:rsidP="00AC59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Cordia New" w:hAnsiTheme="majorBidi" w:cstheme="majorBidi"/>
          <w:i/>
          <w:iCs/>
          <w:sz w:val="28"/>
          <w:szCs w:val="28"/>
          <w:cs/>
        </w:rPr>
      </w:pPr>
    </w:p>
    <w:p w14:paraId="6A0475A1" w14:textId="4F2E044C" w:rsidR="00AC59CD" w:rsidRPr="00EC6E59" w:rsidRDefault="00AC59CD" w:rsidP="00AC59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Cordia New" w:hAnsiTheme="majorBidi" w:cstheme="majorBidi"/>
          <w:sz w:val="28"/>
          <w:szCs w:val="28"/>
          <w:cs/>
        </w:rPr>
      </w:pPr>
      <w:r w:rsidRPr="00EC6E59">
        <w:rPr>
          <w:rFonts w:asciiTheme="majorBidi" w:eastAsia="Cordia New" w:hAnsiTheme="majorBidi" w:cstheme="majorBidi"/>
          <w:sz w:val="28"/>
          <w:szCs w:val="28"/>
          <w:cs/>
        </w:rPr>
        <w:t xml:space="preserve">ณ วันที่ </w:t>
      </w:r>
      <w:r w:rsidRPr="00EC6E59">
        <w:rPr>
          <w:rFonts w:asciiTheme="majorBidi" w:eastAsia="Cordia New" w:hAnsiTheme="majorBidi" w:cstheme="majorBidi"/>
          <w:sz w:val="28"/>
          <w:szCs w:val="28"/>
        </w:rPr>
        <w:t>30</w:t>
      </w:r>
      <w:r w:rsidRPr="00EC6E59">
        <w:rPr>
          <w:rFonts w:asciiTheme="majorBidi" w:eastAsia="Cordia New" w:hAnsiTheme="majorBidi" w:cstheme="majorBidi"/>
          <w:sz w:val="28"/>
          <w:szCs w:val="28"/>
          <w:cs/>
        </w:rPr>
        <w:t xml:space="preserve"> มิถุนายน</w:t>
      </w:r>
      <w:r w:rsidRPr="00EC6E59">
        <w:rPr>
          <w:rFonts w:asciiTheme="majorBidi" w:eastAsia="Cordia New" w:hAnsiTheme="majorBidi" w:cstheme="majorBidi"/>
          <w:sz w:val="28"/>
          <w:szCs w:val="28"/>
        </w:rPr>
        <w:t xml:space="preserve"> 2567</w:t>
      </w:r>
      <w:r w:rsidRPr="00EC6E59">
        <w:rPr>
          <w:rFonts w:asciiTheme="majorBidi" w:eastAsia="Cordia New" w:hAnsiTheme="majorBidi" w:cstheme="majorBidi"/>
          <w:sz w:val="28"/>
          <w:szCs w:val="28"/>
          <w:cs/>
        </w:rPr>
        <w:t xml:space="preserve"> เงินให้กู้ยืมระยะยาวแก่บริษัทย่อยมีจำนวน</w:t>
      </w:r>
      <w:r w:rsidR="007B4D26" w:rsidRPr="00EC6E59">
        <w:rPr>
          <w:rFonts w:asciiTheme="majorBidi" w:eastAsia="Cordia New" w:hAnsiTheme="majorBidi" w:cstheme="majorBidi"/>
          <w:sz w:val="28"/>
          <w:szCs w:val="28"/>
        </w:rPr>
        <w:t xml:space="preserve"> 1,112.5</w:t>
      </w:r>
      <w:r w:rsidRPr="00EC6E59">
        <w:rPr>
          <w:rFonts w:asciiTheme="majorBidi" w:eastAsia="Cordia New" w:hAnsiTheme="majorBidi" w:cstheme="majorBidi"/>
          <w:sz w:val="28"/>
          <w:szCs w:val="28"/>
        </w:rPr>
        <w:t xml:space="preserve"> </w:t>
      </w:r>
      <w:r w:rsidRPr="00EC6E59">
        <w:rPr>
          <w:rFonts w:asciiTheme="majorBidi" w:eastAsia="Cordia New" w:hAnsiTheme="majorBidi" w:cstheme="majorBidi"/>
          <w:sz w:val="28"/>
          <w:szCs w:val="28"/>
          <w:cs/>
        </w:rPr>
        <w:t xml:space="preserve">ล้านบาท </w:t>
      </w:r>
      <w:r w:rsidRPr="00EC6E59">
        <w:rPr>
          <w:rFonts w:asciiTheme="majorBidi" w:eastAsia="Cordia New" w:hAnsiTheme="majorBidi" w:cstheme="majorBidi"/>
          <w:i/>
          <w:iCs/>
          <w:sz w:val="28"/>
          <w:szCs w:val="28"/>
        </w:rPr>
        <w:t xml:space="preserve">(31 </w:t>
      </w:r>
      <w:r w:rsidRPr="00EC6E59">
        <w:rPr>
          <w:rFonts w:asciiTheme="majorBidi" w:eastAsia="Cordia New" w:hAnsiTheme="majorBidi" w:cstheme="majorBidi"/>
          <w:i/>
          <w:iCs/>
          <w:sz w:val="28"/>
          <w:szCs w:val="28"/>
          <w:cs/>
        </w:rPr>
        <w:t xml:space="preserve">ธันวาคม </w:t>
      </w:r>
      <w:r w:rsidRPr="00EC6E59">
        <w:rPr>
          <w:rFonts w:asciiTheme="majorBidi" w:eastAsia="Cordia New" w:hAnsiTheme="majorBidi" w:cstheme="majorBidi"/>
          <w:i/>
          <w:iCs/>
          <w:sz w:val="28"/>
          <w:szCs w:val="28"/>
        </w:rPr>
        <w:t>2566:</w:t>
      </w:r>
      <w:r w:rsidR="0014079B" w:rsidRPr="00EC6E59">
        <w:rPr>
          <w:rFonts w:asciiTheme="majorBidi" w:eastAsia="Cordia New" w:hAnsiTheme="majorBidi" w:cstheme="majorBidi" w:hint="cs"/>
          <w:sz w:val="28"/>
          <w:szCs w:val="28"/>
          <w:cs/>
        </w:rPr>
        <w:t xml:space="preserve"> </w:t>
      </w:r>
      <w:r w:rsidR="0014079B" w:rsidRPr="00EC6E59">
        <w:rPr>
          <w:rFonts w:asciiTheme="majorBidi" w:eastAsia="Cordia New" w:hAnsiTheme="majorBidi" w:cstheme="majorBidi"/>
          <w:i/>
          <w:iCs/>
          <w:sz w:val="28"/>
          <w:szCs w:val="28"/>
        </w:rPr>
        <w:t>1,362.5</w:t>
      </w:r>
      <w:r w:rsidR="0014079B" w:rsidRPr="00EC6E59">
        <w:rPr>
          <w:rFonts w:asciiTheme="majorBidi" w:eastAsia="Cordia New" w:hAnsiTheme="majorBidi" w:cstheme="majorBidi"/>
          <w:sz w:val="28"/>
          <w:szCs w:val="28"/>
        </w:rPr>
        <w:t xml:space="preserve"> </w:t>
      </w:r>
      <w:r w:rsidRPr="00EC6E59">
        <w:rPr>
          <w:rFonts w:asciiTheme="majorBidi" w:eastAsia="Cordia New" w:hAnsiTheme="majorBidi" w:cstheme="majorBidi"/>
          <w:i/>
          <w:iCs/>
          <w:sz w:val="28"/>
          <w:szCs w:val="28"/>
          <w:cs/>
        </w:rPr>
        <w:t>ล้านบาท</w:t>
      </w:r>
      <w:r w:rsidRPr="00EC6E59">
        <w:rPr>
          <w:rFonts w:asciiTheme="majorBidi" w:eastAsia="Cordia New" w:hAnsiTheme="majorBidi" w:cstheme="majorBidi"/>
          <w:i/>
          <w:iCs/>
          <w:sz w:val="28"/>
          <w:szCs w:val="28"/>
        </w:rPr>
        <w:t>)</w:t>
      </w:r>
      <w:r w:rsidR="00EC6E59" w:rsidRPr="00EC6E59">
        <w:rPr>
          <w:rFonts w:asciiTheme="majorBidi" w:eastAsia="Cordia New" w:hAnsiTheme="majorBidi" w:cstheme="majorBidi" w:hint="cs"/>
          <w:i/>
          <w:iCs/>
          <w:sz w:val="28"/>
          <w:szCs w:val="28"/>
          <w:cs/>
        </w:rPr>
        <w:t xml:space="preserve"> </w:t>
      </w:r>
      <w:r w:rsidRPr="00EC6E59">
        <w:rPr>
          <w:rFonts w:asciiTheme="majorBidi" w:eastAsia="Cordia New" w:hAnsiTheme="majorBidi" w:cstheme="majorBidi"/>
          <w:sz w:val="28"/>
          <w:szCs w:val="28"/>
          <w:cs/>
        </w:rPr>
        <w:t xml:space="preserve">โดยมีกำหนดชำระคืนเงินต้นทุก </w:t>
      </w:r>
      <w:r w:rsidRPr="00EC6E59">
        <w:rPr>
          <w:rFonts w:asciiTheme="majorBidi" w:eastAsia="Cordia New" w:hAnsiTheme="majorBidi" w:cstheme="majorBidi"/>
          <w:sz w:val="28"/>
          <w:szCs w:val="28"/>
        </w:rPr>
        <w:t xml:space="preserve">3 </w:t>
      </w:r>
      <w:r w:rsidRPr="00EC6E59">
        <w:rPr>
          <w:rFonts w:asciiTheme="majorBidi" w:eastAsia="Cordia New" w:hAnsiTheme="majorBidi" w:cstheme="majorBidi"/>
          <w:sz w:val="28"/>
          <w:szCs w:val="28"/>
          <w:cs/>
        </w:rPr>
        <w:t>เดือนและชำระดอกเบี้ยทุกเดือนจนถึงเดือ</w:t>
      </w:r>
      <w:r w:rsidR="007B4D26" w:rsidRPr="00EC6E59">
        <w:rPr>
          <w:rFonts w:asciiTheme="majorBidi" w:eastAsia="Cordia New" w:hAnsiTheme="majorBidi" w:cstheme="majorBidi" w:hint="cs"/>
          <w:sz w:val="28"/>
          <w:szCs w:val="28"/>
          <w:cs/>
        </w:rPr>
        <w:t xml:space="preserve">นมิถุนายน </w:t>
      </w:r>
      <w:r w:rsidR="006A0ADF" w:rsidRPr="00EC6E59">
        <w:rPr>
          <w:rFonts w:asciiTheme="majorBidi" w:eastAsia="Cordia New" w:hAnsiTheme="majorBidi" w:cstheme="majorBidi"/>
          <w:sz w:val="28"/>
          <w:szCs w:val="28"/>
        </w:rPr>
        <w:t>25</w:t>
      </w:r>
      <w:r w:rsidR="007B4D26" w:rsidRPr="00EC6E59">
        <w:rPr>
          <w:rFonts w:asciiTheme="majorBidi" w:eastAsia="Cordia New" w:hAnsiTheme="majorBidi" w:cstheme="majorBidi" w:hint="cs"/>
          <w:sz w:val="28"/>
          <w:szCs w:val="28"/>
          <w:cs/>
        </w:rPr>
        <w:t>70</w:t>
      </w:r>
      <w:r w:rsidRPr="00EC6E59">
        <w:rPr>
          <w:rFonts w:asciiTheme="majorBidi" w:eastAsia="Cordia New" w:hAnsiTheme="majorBidi" w:cstheme="majorBidi"/>
          <w:sz w:val="28"/>
          <w:szCs w:val="28"/>
        </w:rPr>
        <w:t xml:space="preserve"> </w:t>
      </w:r>
      <w:r w:rsidRPr="00EC6E59">
        <w:rPr>
          <w:rFonts w:asciiTheme="majorBidi" w:eastAsia="Cordia New" w:hAnsiTheme="majorBidi" w:cstheme="majorBidi"/>
          <w:i/>
          <w:iCs/>
          <w:sz w:val="28"/>
          <w:szCs w:val="28"/>
        </w:rPr>
        <w:t xml:space="preserve">(31 </w:t>
      </w:r>
      <w:r w:rsidRPr="00EC6E59">
        <w:rPr>
          <w:rFonts w:asciiTheme="majorBidi" w:eastAsia="Cordia New" w:hAnsiTheme="majorBidi" w:cstheme="majorBidi"/>
          <w:i/>
          <w:iCs/>
          <w:sz w:val="28"/>
          <w:szCs w:val="28"/>
          <w:cs/>
        </w:rPr>
        <w:t xml:space="preserve">ธันวาคม </w:t>
      </w:r>
      <w:r w:rsidRPr="00EC6E59">
        <w:rPr>
          <w:rFonts w:asciiTheme="majorBidi" w:eastAsia="Cordia New" w:hAnsiTheme="majorBidi" w:cstheme="majorBidi"/>
          <w:i/>
          <w:iCs/>
          <w:sz w:val="28"/>
          <w:szCs w:val="28"/>
        </w:rPr>
        <w:t xml:space="preserve">2566: </w:t>
      </w:r>
      <w:r w:rsidRPr="00EC6E59">
        <w:rPr>
          <w:rFonts w:asciiTheme="majorBidi" w:eastAsia="Cordia New" w:hAnsiTheme="majorBidi" w:cstheme="majorBidi"/>
          <w:i/>
          <w:iCs/>
          <w:sz w:val="28"/>
          <w:szCs w:val="28"/>
          <w:cs/>
        </w:rPr>
        <w:t>เดือน</w:t>
      </w:r>
      <w:r w:rsidR="0014079B" w:rsidRPr="00EC6E59">
        <w:rPr>
          <w:rFonts w:asciiTheme="majorBidi" w:eastAsia="Cordia New" w:hAnsiTheme="majorBidi" w:cstheme="majorBidi" w:hint="cs"/>
          <w:i/>
          <w:iCs/>
          <w:sz w:val="28"/>
          <w:szCs w:val="28"/>
          <w:cs/>
        </w:rPr>
        <w:t>มิถุนายน</w:t>
      </w:r>
      <w:r w:rsidRPr="00EC6E59">
        <w:rPr>
          <w:rFonts w:asciiTheme="majorBidi" w:eastAsia="Cordia New" w:hAnsiTheme="majorBidi" w:cstheme="majorBidi"/>
          <w:i/>
          <w:iCs/>
          <w:sz w:val="28"/>
          <w:szCs w:val="28"/>
          <w:cs/>
        </w:rPr>
        <w:t xml:space="preserve"> </w:t>
      </w:r>
      <w:r w:rsidRPr="00EC6E59">
        <w:rPr>
          <w:rFonts w:asciiTheme="majorBidi" w:eastAsia="Cordia New" w:hAnsiTheme="majorBidi" w:cstheme="majorBidi"/>
          <w:i/>
          <w:iCs/>
          <w:sz w:val="28"/>
          <w:szCs w:val="28"/>
        </w:rPr>
        <w:t>25</w:t>
      </w:r>
      <w:r w:rsidR="00056DED" w:rsidRPr="00EC6E59">
        <w:rPr>
          <w:rFonts w:asciiTheme="majorBidi" w:eastAsia="Cordia New" w:hAnsiTheme="majorBidi" w:cstheme="majorBidi"/>
          <w:i/>
          <w:iCs/>
          <w:sz w:val="28"/>
          <w:szCs w:val="28"/>
        </w:rPr>
        <w:t>70</w:t>
      </w:r>
      <w:r w:rsidRPr="00EC6E59">
        <w:rPr>
          <w:rFonts w:asciiTheme="majorBidi" w:eastAsia="Cordia New" w:hAnsiTheme="majorBidi" w:cstheme="majorBidi"/>
          <w:i/>
          <w:iCs/>
          <w:sz w:val="28"/>
          <w:szCs w:val="28"/>
          <w:cs/>
        </w:rPr>
        <w:t xml:space="preserve">) </w:t>
      </w:r>
      <w:r w:rsidRPr="00EC6E59">
        <w:rPr>
          <w:rFonts w:asciiTheme="majorBidi" w:eastAsia="Cordia New" w:hAnsiTheme="majorBidi" w:cstheme="majorBidi"/>
          <w:sz w:val="28"/>
          <w:szCs w:val="28"/>
          <w:cs/>
        </w:rPr>
        <w:t>อัตราดอกเบี้ยเป็นไปตามที่ระบุไว้ในสัญญา</w:t>
      </w:r>
    </w:p>
    <w:p w14:paraId="48218C90" w14:textId="77777777" w:rsidR="00AC59CD" w:rsidRPr="00EC6E59" w:rsidRDefault="00AC59CD" w:rsidP="00AC59CD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</w:p>
    <w:p w14:paraId="4A1A3971" w14:textId="2ECD152D" w:rsidR="00AC59CD" w:rsidRPr="00EC6E59" w:rsidRDefault="00AC59CD" w:rsidP="00AC59CD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EC6E59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Pr="00EC6E59">
        <w:rPr>
          <w:rFonts w:asciiTheme="majorBidi" w:eastAsia="Cordia New" w:hAnsiTheme="majorBidi" w:cstheme="majorBidi"/>
          <w:sz w:val="28"/>
          <w:szCs w:val="28"/>
        </w:rPr>
        <w:t>30</w:t>
      </w:r>
      <w:r w:rsidRPr="00EC6E59">
        <w:rPr>
          <w:rFonts w:asciiTheme="majorBidi" w:eastAsia="Cordia New" w:hAnsiTheme="majorBidi" w:cstheme="majorBidi"/>
          <w:sz w:val="28"/>
          <w:szCs w:val="28"/>
          <w:cs/>
        </w:rPr>
        <w:t xml:space="preserve"> มิถุนายน</w:t>
      </w:r>
      <w:r w:rsidRPr="00EC6E59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  <w:r w:rsidRPr="00EC6E59">
        <w:rPr>
          <w:rFonts w:asciiTheme="majorBidi" w:hAnsiTheme="majorBidi" w:cstheme="majorBidi"/>
          <w:sz w:val="28"/>
          <w:szCs w:val="28"/>
        </w:rPr>
        <w:t xml:space="preserve">2567 </w:t>
      </w:r>
      <w:r w:rsidRPr="00EC6E59">
        <w:rPr>
          <w:rFonts w:asciiTheme="majorBidi" w:hAnsiTheme="majorBidi" w:cstheme="majorBidi"/>
          <w:sz w:val="28"/>
          <w:szCs w:val="28"/>
          <w:cs/>
        </w:rPr>
        <w:t>บริษัทมีสัญญาให้บริการแก่บริษัทย่อยหลายฉบับ ขอบเขตการให้บริการประกอบด้วยการจัดหานายหน้าประกันวินาศภัย การอนุมัติสินเชื่อเช่าซื้อและสินเชื่อส่วนบุคคล การเรียกเก็บเงินรับชำระ การติดตามทวงถามหนี้ การดำเนินการยึดหลักประกัน การดำเนินการจัดประมูลหลักประกัน การให้บริการทางด้านการบัญชี รวมถึงเทคโนโลยีสารสนเทศ และการให้บริการข้อมูล โดยสัญญามีผลบังคับใช้จนกว่าจะมีการบอกเลิกสัญญา บริษัทได้รับค่าบริการตามที่</w:t>
      </w:r>
      <w:r w:rsidR="00EC6E59">
        <w:rPr>
          <w:rFonts w:asciiTheme="majorBidi" w:hAnsiTheme="majorBidi" w:cstheme="majorBidi"/>
          <w:sz w:val="28"/>
          <w:szCs w:val="28"/>
          <w:cs/>
        </w:rPr>
        <w:br/>
      </w:r>
      <w:r w:rsidRPr="00EC6E59">
        <w:rPr>
          <w:rFonts w:asciiTheme="majorBidi" w:hAnsiTheme="majorBidi" w:cstheme="majorBidi"/>
          <w:sz w:val="28"/>
          <w:szCs w:val="28"/>
          <w:cs/>
        </w:rPr>
        <w:t>ได้ระบุในสัญญา</w:t>
      </w:r>
    </w:p>
    <w:p w14:paraId="6B1A88AD" w14:textId="77777777" w:rsidR="00AC59CD" w:rsidRPr="00EC6E59" w:rsidRDefault="00AC59CD" w:rsidP="00AC59CD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3FA52E0" w14:textId="2B74A2E8" w:rsidR="00AC59CD" w:rsidRPr="00EC6E59" w:rsidRDefault="00AC59CD" w:rsidP="007D611F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EC6E59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Pr="00EC6E59">
        <w:rPr>
          <w:rFonts w:asciiTheme="majorBidi" w:eastAsia="Cordia New" w:hAnsiTheme="majorBidi" w:cstheme="majorBidi"/>
          <w:sz w:val="28"/>
          <w:szCs w:val="28"/>
        </w:rPr>
        <w:t>30</w:t>
      </w:r>
      <w:r w:rsidRPr="00EC6E59">
        <w:rPr>
          <w:rFonts w:asciiTheme="majorBidi" w:eastAsia="Cordia New" w:hAnsiTheme="majorBidi" w:cstheme="majorBidi"/>
          <w:sz w:val="28"/>
          <w:szCs w:val="28"/>
          <w:cs/>
        </w:rPr>
        <w:t xml:space="preserve"> มิถุนายน</w:t>
      </w:r>
      <w:r w:rsidRPr="00EC6E59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EC6E59">
        <w:rPr>
          <w:rFonts w:asciiTheme="majorBidi" w:hAnsiTheme="majorBidi" w:cstheme="majorBidi"/>
          <w:sz w:val="28"/>
          <w:szCs w:val="28"/>
        </w:rPr>
        <w:t xml:space="preserve">2567 </w:t>
      </w:r>
      <w:r w:rsidRPr="00EC6E59">
        <w:rPr>
          <w:rFonts w:asciiTheme="majorBidi" w:hAnsiTheme="majorBidi" w:cstheme="majorBidi"/>
          <w:sz w:val="28"/>
          <w:szCs w:val="28"/>
          <w:cs/>
        </w:rPr>
        <w:t>บริษัทมีสัญญาให้เช่าพื้นที่สำนักงานกับบริษัทย่อยหลายฉบับ โดยมีระยะเวลาเช่า</w:t>
      </w:r>
      <w:r w:rsidR="009C3BBB" w:rsidRPr="00EC6E59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2D1F7C" w:rsidRPr="00EC6E59">
        <w:rPr>
          <w:rFonts w:asciiTheme="majorBidi" w:eastAsia="Cordia New" w:hAnsiTheme="majorBidi" w:cstheme="majorBidi"/>
          <w:sz w:val="28"/>
          <w:szCs w:val="28"/>
        </w:rPr>
        <w:t>3</w:t>
      </w:r>
      <w:r w:rsidR="009C3BBB" w:rsidRPr="00EC6E59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A00BB7" w:rsidRPr="00EC6E59">
        <w:rPr>
          <w:rFonts w:asciiTheme="majorBidi" w:hAnsiTheme="majorBidi" w:cstheme="majorBidi" w:hint="cs"/>
          <w:sz w:val="28"/>
          <w:szCs w:val="28"/>
          <w:cs/>
        </w:rPr>
        <w:t>ปีตั้งแต่</w:t>
      </w:r>
      <w:r w:rsidR="007D611F">
        <w:rPr>
          <w:rFonts w:asciiTheme="majorBidi" w:hAnsiTheme="majorBidi" w:cstheme="majorBidi"/>
          <w:sz w:val="28"/>
          <w:szCs w:val="28"/>
          <w:cs/>
        </w:rPr>
        <w:br/>
      </w:r>
      <w:r w:rsidR="00A00BB7" w:rsidRPr="00EC6E59">
        <w:rPr>
          <w:rFonts w:asciiTheme="majorBidi" w:hAnsiTheme="majorBidi" w:cstheme="majorBidi" w:hint="cs"/>
          <w:sz w:val="28"/>
          <w:szCs w:val="28"/>
          <w:cs/>
        </w:rPr>
        <w:t xml:space="preserve">วันที่ </w:t>
      </w:r>
      <w:r w:rsidR="00B61D1D" w:rsidRPr="00EC6E59">
        <w:rPr>
          <w:rFonts w:asciiTheme="majorBidi" w:eastAsia="Cordia New" w:hAnsiTheme="majorBidi" w:cstheme="majorBidi"/>
          <w:sz w:val="28"/>
          <w:szCs w:val="28"/>
        </w:rPr>
        <w:t>1</w:t>
      </w:r>
      <w:r w:rsidR="009C3BBB" w:rsidRPr="00EC6E59">
        <w:rPr>
          <w:rFonts w:asciiTheme="majorBidi" w:hAnsiTheme="majorBidi" w:cstheme="majorBidi" w:hint="cs"/>
          <w:sz w:val="28"/>
          <w:szCs w:val="28"/>
          <w:cs/>
        </w:rPr>
        <w:t xml:space="preserve"> มกราคม </w:t>
      </w:r>
      <w:r w:rsidR="00E57266" w:rsidRPr="00EC6E59">
        <w:rPr>
          <w:rFonts w:asciiTheme="majorBidi" w:hAnsiTheme="majorBidi" w:cstheme="majorBidi"/>
          <w:sz w:val="28"/>
          <w:szCs w:val="28"/>
        </w:rPr>
        <w:t>2565</w:t>
      </w:r>
      <w:r w:rsidR="009C3BBB" w:rsidRPr="00EC6E59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A00BB7" w:rsidRPr="00EC6E59">
        <w:rPr>
          <w:rFonts w:asciiTheme="majorBidi" w:hAnsiTheme="majorBidi" w:cstheme="majorBidi" w:hint="cs"/>
          <w:sz w:val="28"/>
          <w:szCs w:val="28"/>
          <w:cs/>
        </w:rPr>
        <w:t xml:space="preserve">ถึงวันที่ </w:t>
      </w:r>
      <w:r w:rsidR="00174FF9" w:rsidRPr="00EC6E59">
        <w:rPr>
          <w:rFonts w:asciiTheme="majorBidi" w:hAnsiTheme="majorBidi" w:cstheme="majorBidi"/>
          <w:sz w:val="28"/>
          <w:szCs w:val="28"/>
        </w:rPr>
        <w:t>28</w:t>
      </w:r>
      <w:r w:rsidR="009C3BBB" w:rsidRPr="00EC6E59">
        <w:rPr>
          <w:rFonts w:asciiTheme="majorBidi" w:hAnsiTheme="majorBidi" w:cstheme="majorBidi" w:hint="cs"/>
          <w:sz w:val="28"/>
          <w:szCs w:val="28"/>
          <w:cs/>
        </w:rPr>
        <w:t xml:space="preserve"> กุมภาพันธ์ </w:t>
      </w:r>
      <w:r w:rsidR="00E57266" w:rsidRPr="00EC6E59">
        <w:rPr>
          <w:rFonts w:asciiTheme="majorBidi" w:hAnsiTheme="majorBidi" w:cstheme="majorBidi"/>
          <w:sz w:val="28"/>
          <w:szCs w:val="28"/>
        </w:rPr>
        <w:t>2570</w:t>
      </w:r>
      <w:r w:rsidRPr="00EC6E59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EC6E59">
        <w:rPr>
          <w:rFonts w:asciiTheme="majorBidi" w:hAnsiTheme="majorBidi" w:cstheme="majorBidi"/>
          <w:i/>
          <w:iCs/>
          <w:sz w:val="28"/>
          <w:szCs w:val="28"/>
        </w:rPr>
        <w:t xml:space="preserve">(31 </w:t>
      </w:r>
      <w:r w:rsidRPr="00EC6E59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ธันวาคม </w:t>
      </w:r>
      <w:r w:rsidRPr="00EC6E59">
        <w:rPr>
          <w:rFonts w:asciiTheme="majorBidi" w:hAnsiTheme="majorBidi" w:cstheme="majorBidi"/>
          <w:i/>
          <w:iCs/>
          <w:sz w:val="28"/>
          <w:szCs w:val="28"/>
        </w:rPr>
        <w:t xml:space="preserve">2566: 3 </w:t>
      </w:r>
      <w:r w:rsidRPr="00EC6E59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ปี ตั้งแต่วันที่ </w:t>
      </w:r>
      <w:r w:rsidRPr="00EC6E59">
        <w:rPr>
          <w:rFonts w:asciiTheme="majorBidi" w:hAnsiTheme="majorBidi" w:cstheme="majorBidi"/>
          <w:i/>
          <w:iCs/>
          <w:sz w:val="28"/>
          <w:szCs w:val="28"/>
        </w:rPr>
        <w:t xml:space="preserve">1 </w:t>
      </w:r>
      <w:r w:rsidRPr="00EC6E59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มีนาคม </w:t>
      </w:r>
      <w:r w:rsidRPr="00EC6E59">
        <w:rPr>
          <w:rFonts w:asciiTheme="majorBidi" w:hAnsiTheme="majorBidi" w:cstheme="majorBidi"/>
          <w:i/>
          <w:iCs/>
          <w:sz w:val="28"/>
          <w:szCs w:val="28"/>
        </w:rPr>
        <w:t xml:space="preserve">2564 </w:t>
      </w:r>
      <w:r w:rsidRPr="00EC6E59">
        <w:rPr>
          <w:rFonts w:asciiTheme="majorBidi" w:hAnsiTheme="majorBidi" w:cstheme="majorBidi"/>
          <w:i/>
          <w:iCs/>
          <w:sz w:val="28"/>
          <w:szCs w:val="28"/>
          <w:cs/>
        </w:rPr>
        <w:t>จนถึงวันที่</w:t>
      </w:r>
      <w:r w:rsidR="00EC6E59">
        <w:rPr>
          <w:rFonts w:asciiTheme="majorBidi" w:hAnsiTheme="majorBidi" w:cstheme="majorBidi"/>
          <w:i/>
          <w:iCs/>
          <w:sz w:val="28"/>
          <w:szCs w:val="28"/>
          <w:cs/>
        </w:rPr>
        <w:br/>
      </w:r>
      <w:r w:rsidRPr="00EC6E59">
        <w:rPr>
          <w:rFonts w:asciiTheme="majorBidi" w:hAnsiTheme="majorBidi" w:cstheme="majorBidi"/>
          <w:i/>
          <w:iCs/>
          <w:sz w:val="28"/>
          <w:szCs w:val="28"/>
        </w:rPr>
        <w:t xml:space="preserve">31 </w:t>
      </w:r>
      <w:r w:rsidRPr="00EC6E59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ธันวาคม </w:t>
      </w:r>
      <w:r w:rsidRPr="00EC6E59">
        <w:rPr>
          <w:rFonts w:asciiTheme="majorBidi" w:hAnsiTheme="majorBidi" w:cstheme="majorBidi"/>
          <w:i/>
          <w:iCs/>
          <w:sz w:val="28"/>
          <w:szCs w:val="28"/>
        </w:rPr>
        <w:t xml:space="preserve">2567) </w:t>
      </w:r>
      <w:r w:rsidRPr="00EC6E59">
        <w:rPr>
          <w:rFonts w:asciiTheme="majorBidi" w:hAnsiTheme="majorBidi" w:cstheme="majorBidi"/>
          <w:sz w:val="28"/>
          <w:szCs w:val="28"/>
          <w:cs/>
        </w:rPr>
        <w:t xml:space="preserve">บริษัทย่อยมีสิทธิต่อสัญญาเช่าเมื่อสิ้นสุดอายุสัญญา บริษัทได้รับค่าเช่าตามที่ระบุในสัญญา </w:t>
      </w:r>
      <w:r w:rsidR="007D611F">
        <w:rPr>
          <w:rFonts w:asciiTheme="majorBidi" w:hAnsiTheme="majorBidi" w:cstheme="majorBidi"/>
          <w:sz w:val="28"/>
          <w:szCs w:val="28"/>
          <w:cs/>
        </w:rPr>
        <w:br/>
      </w:r>
      <w:r w:rsidRPr="00EC6E59">
        <w:rPr>
          <w:rFonts w:asciiTheme="majorBidi" w:hAnsiTheme="majorBidi" w:cstheme="majorBidi"/>
          <w:sz w:val="28"/>
          <w:szCs w:val="28"/>
          <w:cs/>
        </w:rPr>
        <w:t>ค่าเช่าจะมีกา</w:t>
      </w:r>
      <w:r w:rsidR="00E93530">
        <w:rPr>
          <w:rFonts w:asciiTheme="majorBidi" w:hAnsiTheme="majorBidi" w:cstheme="majorBidi" w:hint="cs"/>
          <w:sz w:val="28"/>
          <w:szCs w:val="28"/>
          <w:cs/>
        </w:rPr>
        <w:t>ร</w:t>
      </w:r>
      <w:r w:rsidRPr="00EC6E59">
        <w:rPr>
          <w:rFonts w:asciiTheme="majorBidi" w:hAnsiTheme="majorBidi" w:cstheme="majorBidi"/>
          <w:sz w:val="28"/>
          <w:szCs w:val="28"/>
          <w:cs/>
        </w:rPr>
        <w:t>ทบทวนทุกครั้งเมื่อครบกำหนดสัญญา</w:t>
      </w:r>
    </w:p>
    <w:p w14:paraId="654A494B" w14:textId="77777777" w:rsidR="00AC59CD" w:rsidRPr="00EC6E59" w:rsidRDefault="00AC59CD" w:rsidP="00AC59CD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6DEAAE11" w14:textId="3FDE77B2" w:rsidR="00AC59CD" w:rsidRPr="00EC6E59" w:rsidRDefault="00AC59CD" w:rsidP="00AC59CD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EC6E59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Pr="00EC6E59">
        <w:rPr>
          <w:rFonts w:asciiTheme="majorBidi" w:eastAsia="Cordia New" w:hAnsiTheme="majorBidi" w:cstheme="majorBidi"/>
          <w:sz w:val="28"/>
          <w:szCs w:val="28"/>
        </w:rPr>
        <w:t>30</w:t>
      </w:r>
      <w:r w:rsidRPr="00EC6E59">
        <w:rPr>
          <w:rFonts w:asciiTheme="majorBidi" w:eastAsia="Cordia New" w:hAnsiTheme="majorBidi" w:cstheme="majorBidi"/>
          <w:sz w:val="28"/>
          <w:szCs w:val="28"/>
          <w:cs/>
        </w:rPr>
        <w:t xml:space="preserve"> มิถุนายน</w:t>
      </w:r>
      <w:r w:rsidRPr="00EC6E59">
        <w:rPr>
          <w:rFonts w:asciiTheme="majorBidi" w:eastAsia="Cordia New" w:hAnsiTheme="majorBidi" w:cstheme="majorBidi"/>
          <w:sz w:val="28"/>
          <w:szCs w:val="28"/>
        </w:rPr>
        <w:t xml:space="preserve"> </w:t>
      </w:r>
      <w:r w:rsidRPr="00EC6E59">
        <w:rPr>
          <w:rFonts w:asciiTheme="majorBidi" w:hAnsiTheme="majorBidi" w:cstheme="majorBidi"/>
          <w:sz w:val="28"/>
          <w:szCs w:val="28"/>
        </w:rPr>
        <w:t xml:space="preserve">2567 </w:t>
      </w:r>
      <w:r w:rsidRPr="00EC6E59">
        <w:rPr>
          <w:rFonts w:asciiTheme="majorBidi" w:hAnsiTheme="majorBidi" w:cstheme="majorBidi"/>
          <w:sz w:val="28"/>
          <w:szCs w:val="28"/>
          <w:cs/>
        </w:rPr>
        <w:t>บริษัทมีสัญญาหลายฉบับกับบุคคลที่เกี่ยวข้องกันสำหรับการเช่าอาคารสำนักงาน โดยมีระยะเวลาเช่</w:t>
      </w:r>
      <w:r w:rsidR="009C3BBB" w:rsidRPr="00EC6E59">
        <w:rPr>
          <w:rFonts w:asciiTheme="majorBidi" w:hAnsiTheme="majorBidi" w:cstheme="majorBidi" w:hint="cs"/>
          <w:sz w:val="28"/>
          <w:szCs w:val="28"/>
          <w:cs/>
        </w:rPr>
        <w:t xml:space="preserve">า </w:t>
      </w:r>
      <w:r w:rsidR="00652B76" w:rsidRPr="00EC6E59">
        <w:rPr>
          <w:rFonts w:asciiTheme="majorBidi" w:hAnsiTheme="majorBidi" w:cstheme="majorBidi"/>
          <w:sz w:val="28"/>
          <w:szCs w:val="28"/>
        </w:rPr>
        <w:t>3</w:t>
      </w:r>
      <w:r w:rsidR="009C3BBB" w:rsidRPr="00EC6E59">
        <w:rPr>
          <w:rFonts w:asciiTheme="majorBidi" w:hAnsiTheme="majorBidi" w:cstheme="majorBidi" w:hint="cs"/>
          <w:sz w:val="28"/>
          <w:szCs w:val="28"/>
          <w:cs/>
        </w:rPr>
        <w:t xml:space="preserve"> ปี </w:t>
      </w:r>
      <w:r w:rsidR="00A00BB7" w:rsidRPr="00EC6E59">
        <w:rPr>
          <w:rFonts w:asciiTheme="majorBidi" w:hAnsiTheme="majorBidi" w:cstheme="majorBidi" w:hint="cs"/>
          <w:sz w:val="28"/>
          <w:szCs w:val="28"/>
          <w:cs/>
        </w:rPr>
        <w:t>ตั้งแต่วันที่</w:t>
      </w:r>
      <w:r w:rsidR="009C3BBB" w:rsidRPr="00EC6E59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652B76" w:rsidRPr="00EC6E59">
        <w:rPr>
          <w:rFonts w:asciiTheme="majorBidi" w:hAnsiTheme="majorBidi" w:cstheme="majorBidi"/>
          <w:sz w:val="28"/>
          <w:szCs w:val="28"/>
        </w:rPr>
        <w:t>1</w:t>
      </w:r>
      <w:r w:rsidR="009C3BBB" w:rsidRPr="00EC6E59">
        <w:rPr>
          <w:rFonts w:asciiTheme="majorBidi" w:hAnsiTheme="majorBidi" w:cstheme="majorBidi" w:hint="cs"/>
          <w:sz w:val="28"/>
          <w:szCs w:val="28"/>
          <w:cs/>
        </w:rPr>
        <w:t xml:space="preserve"> พฤศจิกายน </w:t>
      </w:r>
      <w:r w:rsidR="00652B76" w:rsidRPr="00EC6E59">
        <w:rPr>
          <w:rFonts w:asciiTheme="majorBidi" w:hAnsiTheme="majorBidi" w:cstheme="majorBidi"/>
          <w:sz w:val="28"/>
          <w:szCs w:val="28"/>
        </w:rPr>
        <w:t>2565</w:t>
      </w:r>
      <w:r w:rsidR="009C3BBB" w:rsidRPr="00EC6E59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A00BB7" w:rsidRPr="00EC6E59">
        <w:rPr>
          <w:rFonts w:asciiTheme="majorBidi" w:hAnsiTheme="majorBidi" w:cstheme="majorBidi" w:hint="cs"/>
          <w:sz w:val="28"/>
          <w:szCs w:val="28"/>
          <w:cs/>
        </w:rPr>
        <w:t>ถึงวันที่</w:t>
      </w:r>
      <w:r w:rsidR="009C3BBB" w:rsidRPr="00EC6E59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7E4891" w:rsidRPr="00EC6E59">
        <w:rPr>
          <w:rFonts w:asciiTheme="majorBidi" w:hAnsiTheme="majorBidi" w:cstheme="majorBidi"/>
          <w:sz w:val="28"/>
          <w:szCs w:val="28"/>
        </w:rPr>
        <w:t>3</w:t>
      </w:r>
      <w:r w:rsidR="007E4891" w:rsidRPr="00EC6E59">
        <w:rPr>
          <w:rFonts w:asciiTheme="majorBidi" w:hAnsiTheme="majorBidi" w:cs="Angsana New"/>
          <w:sz w:val="28"/>
          <w:szCs w:val="28"/>
        </w:rPr>
        <w:t>1</w:t>
      </w:r>
      <w:r w:rsidR="009C3BBB" w:rsidRPr="00EC6E59">
        <w:rPr>
          <w:rFonts w:asciiTheme="majorBidi" w:hAnsiTheme="majorBidi" w:cstheme="majorBidi" w:hint="cs"/>
          <w:sz w:val="28"/>
          <w:szCs w:val="28"/>
          <w:cs/>
        </w:rPr>
        <w:t xml:space="preserve"> ธันวาคม </w:t>
      </w:r>
      <w:r w:rsidR="00652B76" w:rsidRPr="00EC6E59">
        <w:rPr>
          <w:rFonts w:asciiTheme="majorBidi" w:hAnsiTheme="majorBidi" w:cstheme="majorBidi"/>
          <w:sz w:val="28"/>
          <w:szCs w:val="28"/>
        </w:rPr>
        <w:t>2569</w:t>
      </w:r>
      <w:r w:rsidR="009C3BBB" w:rsidRPr="00EC6E59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EC6E59">
        <w:rPr>
          <w:rFonts w:asciiTheme="majorBidi" w:hAnsiTheme="majorBidi" w:cstheme="majorBidi"/>
          <w:i/>
          <w:iCs/>
          <w:sz w:val="28"/>
          <w:szCs w:val="28"/>
        </w:rPr>
        <w:t>(31</w:t>
      </w:r>
      <w:r w:rsidRPr="00EC6E59">
        <w:rPr>
          <w:rFonts w:asciiTheme="majorBidi" w:hAnsiTheme="majorBidi" w:cstheme="majorBidi"/>
          <w:i/>
          <w:iCs/>
          <w:sz w:val="28"/>
          <w:szCs w:val="28"/>
          <w:cs/>
        </w:rPr>
        <w:t xml:space="preserve"> ธันวาคม </w:t>
      </w:r>
      <w:r w:rsidRPr="00EC6E59">
        <w:rPr>
          <w:rFonts w:asciiTheme="majorBidi" w:hAnsiTheme="majorBidi" w:cstheme="majorBidi"/>
          <w:i/>
          <w:iCs/>
          <w:sz w:val="28"/>
          <w:szCs w:val="28"/>
        </w:rPr>
        <w:t>2566</w:t>
      </w:r>
      <w:r w:rsidRPr="00EC6E59">
        <w:rPr>
          <w:rFonts w:asciiTheme="majorBidi" w:hAnsiTheme="majorBidi" w:cstheme="majorBidi"/>
          <w:i/>
          <w:iCs/>
          <w:sz w:val="28"/>
          <w:szCs w:val="28"/>
          <w:cs/>
        </w:rPr>
        <w:t xml:space="preserve">: </w:t>
      </w:r>
      <w:r w:rsidRPr="00EC6E59">
        <w:rPr>
          <w:rFonts w:asciiTheme="majorBidi" w:hAnsiTheme="majorBidi" w:cstheme="majorBidi"/>
          <w:i/>
          <w:iCs/>
          <w:sz w:val="28"/>
          <w:szCs w:val="28"/>
        </w:rPr>
        <w:t xml:space="preserve">3 </w:t>
      </w:r>
      <w:r w:rsidRPr="00EC6E59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ปี ตั้งแต่วันที่ </w:t>
      </w:r>
      <w:r w:rsidRPr="00EC6E59">
        <w:rPr>
          <w:rFonts w:asciiTheme="majorBidi" w:hAnsiTheme="majorBidi" w:cstheme="majorBidi"/>
          <w:i/>
          <w:iCs/>
          <w:sz w:val="28"/>
          <w:szCs w:val="28"/>
        </w:rPr>
        <w:t xml:space="preserve">1 </w:t>
      </w:r>
      <w:r w:rsidRPr="00EC6E59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มกราคม </w:t>
      </w:r>
      <w:r w:rsidRPr="00EC6E59">
        <w:rPr>
          <w:rFonts w:asciiTheme="majorBidi" w:hAnsiTheme="majorBidi" w:cstheme="majorBidi"/>
          <w:i/>
          <w:iCs/>
          <w:sz w:val="28"/>
          <w:szCs w:val="28"/>
        </w:rPr>
        <w:t xml:space="preserve">2564 </w:t>
      </w:r>
      <w:r w:rsidRPr="00EC6E59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ถึงวันที่ </w:t>
      </w:r>
      <w:r w:rsidRPr="00EC6E59">
        <w:rPr>
          <w:rFonts w:asciiTheme="majorBidi" w:hAnsiTheme="majorBidi" w:cstheme="majorBidi"/>
          <w:i/>
          <w:iCs/>
          <w:sz w:val="28"/>
          <w:szCs w:val="28"/>
        </w:rPr>
        <w:t xml:space="preserve">31 </w:t>
      </w:r>
      <w:r w:rsidRPr="00EC6E59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ตุลาคม </w:t>
      </w:r>
      <w:r w:rsidRPr="00EC6E59">
        <w:rPr>
          <w:rFonts w:asciiTheme="majorBidi" w:hAnsiTheme="majorBidi" w:cstheme="majorBidi"/>
          <w:i/>
          <w:iCs/>
          <w:sz w:val="28"/>
          <w:szCs w:val="28"/>
        </w:rPr>
        <w:t>2568</w:t>
      </w:r>
      <w:r w:rsidRPr="00EC6E59">
        <w:rPr>
          <w:rFonts w:asciiTheme="majorBidi" w:hAnsiTheme="majorBidi" w:cstheme="majorBidi"/>
          <w:i/>
          <w:iCs/>
          <w:sz w:val="28"/>
          <w:szCs w:val="28"/>
          <w:cs/>
        </w:rPr>
        <w:t xml:space="preserve">) </w:t>
      </w:r>
      <w:r w:rsidRPr="00EC6E59">
        <w:rPr>
          <w:rFonts w:asciiTheme="majorBidi" w:hAnsiTheme="majorBidi" w:cstheme="majorBidi"/>
          <w:sz w:val="28"/>
          <w:szCs w:val="28"/>
          <w:cs/>
        </w:rPr>
        <w:t>บริษัทจ่ายค่าเช่าตามที่ระบุในสัญญา</w:t>
      </w:r>
    </w:p>
    <w:p w14:paraId="5F24AAA0" w14:textId="77777777" w:rsidR="00AC59CD" w:rsidRPr="00EC6E59" w:rsidRDefault="00AC59CD" w:rsidP="00AC59CD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  <w:r w:rsidRPr="00EC6E59">
        <w:rPr>
          <w:rFonts w:asciiTheme="majorBidi" w:hAnsiTheme="majorBidi" w:cstheme="majorBidi"/>
          <w:sz w:val="24"/>
          <w:szCs w:val="24"/>
        </w:rPr>
        <w:br w:type="page"/>
      </w:r>
    </w:p>
    <w:p w14:paraId="0B666870" w14:textId="7DFEE5E3" w:rsidR="00AC59CD" w:rsidRPr="00B82D37" w:rsidRDefault="00AC59CD" w:rsidP="00B82D37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num" w:pos="630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sz w:val="28"/>
          <w:szCs w:val="28"/>
          <w:u w:val="none"/>
          <w:lang w:val="th-TH"/>
        </w:rPr>
      </w:pPr>
      <w:r w:rsidRPr="006B417E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lastRenderedPageBreak/>
        <w:t>ลูกหนี้เงินให้สินเชื่อและลูกหนี้ตามสัญญาเช่าซื้อ</w:t>
      </w:r>
    </w:p>
    <w:p w14:paraId="72C152FF" w14:textId="77777777" w:rsidR="00AC59CD" w:rsidRPr="006B417E" w:rsidRDefault="00AC59CD" w:rsidP="00AC59CD">
      <w:pPr>
        <w:pStyle w:val="index"/>
        <w:tabs>
          <w:tab w:val="clear" w:pos="1134"/>
        </w:tabs>
        <w:spacing w:after="0" w:line="240" w:lineRule="auto"/>
        <w:ind w:left="540" w:hanging="540"/>
        <w:rPr>
          <w:rFonts w:asciiTheme="majorBidi" w:hAnsiTheme="majorBidi" w:cstheme="majorBidi"/>
          <w:b/>
          <w:bCs/>
          <w:sz w:val="28"/>
          <w:szCs w:val="28"/>
          <w:lang w:bidi="th-TH"/>
        </w:rPr>
      </w:pPr>
      <w:r w:rsidRPr="006B417E">
        <w:rPr>
          <w:rFonts w:asciiTheme="majorBidi" w:hAnsiTheme="majorBidi" w:cstheme="majorBidi"/>
          <w:b/>
          <w:bCs/>
          <w:sz w:val="28"/>
          <w:szCs w:val="28"/>
          <w:lang w:bidi="th-TH"/>
        </w:rPr>
        <w:t xml:space="preserve">3.1   </w:t>
      </w:r>
      <w:r w:rsidRPr="006B417E">
        <w:rPr>
          <w:rFonts w:asciiTheme="majorBidi" w:hAnsiTheme="majorBidi" w:cstheme="majorBidi"/>
          <w:b/>
          <w:bCs/>
          <w:sz w:val="28"/>
          <w:szCs w:val="28"/>
          <w:cs/>
          <w:lang w:bidi="th-TH"/>
        </w:rPr>
        <w:t xml:space="preserve"> </w:t>
      </w:r>
      <w:r w:rsidRPr="006B417E">
        <w:rPr>
          <w:rFonts w:asciiTheme="majorBidi" w:hAnsiTheme="majorBidi" w:cstheme="majorBidi"/>
          <w:b/>
          <w:bCs/>
          <w:sz w:val="28"/>
          <w:szCs w:val="28"/>
          <w:lang w:bidi="th-TH"/>
        </w:rPr>
        <w:tab/>
      </w:r>
      <w:r w:rsidRPr="006B417E">
        <w:rPr>
          <w:rFonts w:asciiTheme="majorBidi" w:hAnsiTheme="majorBidi" w:cstheme="majorBidi"/>
          <w:b/>
          <w:bCs/>
          <w:sz w:val="28"/>
          <w:szCs w:val="28"/>
          <w:cs/>
          <w:lang w:bidi="th-TH"/>
        </w:rPr>
        <w:t>จำแนกตามประเภทลูกหนี้</w:t>
      </w:r>
    </w:p>
    <w:p w14:paraId="7D99F752" w14:textId="77777777" w:rsidR="00AC59CD" w:rsidRPr="006B417E" w:rsidRDefault="00AC59CD" w:rsidP="00AC59CD">
      <w:pPr>
        <w:rPr>
          <w:rFonts w:asciiTheme="majorBidi" w:hAnsiTheme="majorBidi" w:cstheme="majorBidi"/>
          <w:sz w:val="28"/>
          <w:szCs w:val="28"/>
          <w:lang w:val="th-TH"/>
        </w:rPr>
      </w:pPr>
    </w:p>
    <w:tbl>
      <w:tblPr>
        <w:tblW w:w="98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1080"/>
        <w:gridCol w:w="1080"/>
        <w:gridCol w:w="1186"/>
        <w:gridCol w:w="1080"/>
        <w:gridCol w:w="1080"/>
        <w:gridCol w:w="1154"/>
      </w:tblGrid>
      <w:tr w:rsidR="00AC59CD" w:rsidRPr="006B417E" w14:paraId="3D334DEB" w14:textId="77777777" w:rsidTr="00A6238E">
        <w:tc>
          <w:tcPr>
            <w:tcW w:w="3150" w:type="dxa"/>
          </w:tcPr>
          <w:p w14:paraId="16B1FA34" w14:textId="77777777" w:rsidR="00AC59CD" w:rsidRPr="006B417E" w:rsidRDefault="00AC59CD" w:rsidP="006D3FA9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6660" w:type="dxa"/>
            <w:gridSpan w:val="6"/>
            <w:vAlign w:val="bottom"/>
          </w:tcPr>
          <w:p w14:paraId="44D868A5" w14:textId="77777777" w:rsidR="00AC59CD" w:rsidRPr="006B417E" w:rsidRDefault="00AC59CD" w:rsidP="006D3FA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AC59CD" w:rsidRPr="006B417E" w14:paraId="13F411CB" w14:textId="77777777" w:rsidTr="00A6238E">
        <w:tc>
          <w:tcPr>
            <w:tcW w:w="3150" w:type="dxa"/>
          </w:tcPr>
          <w:p w14:paraId="74411140" w14:textId="77777777" w:rsidR="00AC59CD" w:rsidRPr="006B417E" w:rsidRDefault="00AC59CD" w:rsidP="006D3FA9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3346" w:type="dxa"/>
            <w:gridSpan w:val="3"/>
            <w:vAlign w:val="bottom"/>
          </w:tcPr>
          <w:p w14:paraId="7F3FBF21" w14:textId="77777777" w:rsidR="00AC59CD" w:rsidRPr="006B417E" w:rsidRDefault="00AC59CD" w:rsidP="006D3FA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มิถุนายน </w:t>
            </w:r>
            <w:r w:rsidRPr="006B417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2567</w:t>
            </w:r>
          </w:p>
        </w:tc>
        <w:tc>
          <w:tcPr>
            <w:tcW w:w="3314" w:type="dxa"/>
            <w:gridSpan w:val="3"/>
            <w:vAlign w:val="bottom"/>
          </w:tcPr>
          <w:p w14:paraId="4B9450FF" w14:textId="77777777" w:rsidR="00AC59CD" w:rsidRPr="006B417E" w:rsidRDefault="00AC59CD" w:rsidP="006D3FA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bidi="th-TH"/>
              </w:rPr>
            </w:pPr>
            <w:r w:rsidRPr="006B417E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31 </w:t>
            </w:r>
            <w:r w:rsidRPr="006B417E">
              <w:rPr>
                <w:rFonts w:asciiTheme="majorBidi" w:hAnsiTheme="majorBidi" w:cstheme="majorBidi"/>
                <w:b/>
                <w:sz w:val="28"/>
                <w:szCs w:val="28"/>
                <w:cs/>
                <w:lang w:val="en-US" w:bidi="th-TH"/>
              </w:rPr>
              <w:t>ธันวาคม</w:t>
            </w:r>
            <w:r w:rsidRPr="006B417E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2566</w:t>
            </w:r>
          </w:p>
        </w:tc>
      </w:tr>
      <w:tr w:rsidR="00AC59CD" w:rsidRPr="006B417E" w14:paraId="5F4430C6" w14:textId="77777777" w:rsidTr="00A6238E">
        <w:tc>
          <w:tcPr>
            <w:tcW w:w="3150" w:type="dxa"/>
          </w:tcPr>
          <w:p w14:paraId="155B5358" w14:textId="77777777" w:rsidR="00AC59CD" w:rsidRPr="006B417E" w:rsidRDefault="00AC59CD" w:rsidP="006D3FA9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lang w:val="en-US"/>
              </w:rPr>
            </w:pPr>
            <w:r w:rsidRPr="006B417E">
              <w:rPr>
                <w:rFonts w:asciiTheme="majorBidi" w:hAnsiTheme="majorBidi" w:cstheme="majorBidi"/>
                <w:lang w:val="en-US"/>
              </w:rPr>
              <w:t xml:space="preserve"> </w:t>
            </w:r>
          </w:p>
        </w:tc>
        <w:tc>
          <w:tcPr>
            <w:tcW w:w="1080" w:type="dxa"/>
            <w:vAlign w:val="bottom"/>
          </w:tcPr>
          <w:p w14:paraId="6B990C17" w14:textId="77777777" w:rsidR="00AC59CD" w:rsidRPr="006B417E" w:rsidRDefault="00AC59CD" w:rsidP="006D3FA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ที่ถึงกำหนดชำระภายในหนึ่ง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ปี </w:t>
            </w:r>
            <w:r w:rsidRPr="006B417E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  <w:cs/>
              </w:rPr>
              <w:t xml:space="preserve"> </w:t>
            </w:r>
            <w:r w:rsidRPr="006B417E">
              <w:rPr>
                <w:rFonts w:asciiTheme="majorBidi" w:hAnsiTheme="majorBidi" w:cstheme="majorBidi"/>
                <w:sz w:val="28"/>
                <w:szCs w:val="28"/>
                <w:vertAlign w:val="superscript"/>
                <w:cs/>
              </w:rPr>
              <w:t>(</w:t>
            </w:r>
            <w:r w:rsidRPr="006B417E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1</w:t>
            </w:r>
            <w:r w:rsidRPr="006B417E">
              <w:rPr>
                <w:rFonts w:asciiTheme="majorBidi" w:hAnsiTheme="majorBidi" w:cstheme="majorBidi"/>
                <w:sz w:val="28"/>
                <w:szCs w:val="28"/>
                <w:vertAlign w:val="superscript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14:paraId="6971C63D" w14:textId="77777777" w:rsidR="00AC59CD" w:rsidRPr="006B417E" w:rsidRDefault="00AC59CD" w:rsidP="006D3FA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ที่ถึงกำหนดชำระเกิน</w:t>
            </w:r>
            <w:r w:rsidRPr="006B417E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หนึ่งปี</w:t>
            </w:r>
          </w:p>
        </w:tc>
        <w:tc>
          <w:tcPr>
            <w:tcW w:w="1186" w:type="dxa"/>
            <w:vAlign w:val="bottom"/>
          </w:tcPr>
          <w:p w14:paraId="4CCF03FA" w14:textId="77777777" w:rsidR="00AC59CD" w:rsidRPr="006B417E" w:rsidRDefault="00AC59CD" w:rsidP="006D3FA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080" w:type="dxa"/>
            <w:vAlign w:val="bottom"/>
          </w:tcPr>
          <w:p w14:paraId="3CD8644A" w14:textId="77777777" w:rsidR="00AC59CD" w:rsidRPr="006B417E" w:rsidRDefault="00AC59CD" w:rsidP="006D3FA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ที่ถึงกำหนดชำระภายในหนึ่ง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ปี </w:t>
            </w:r>
            <w:r w:rsidRPr="006B417E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  <w:cs/>
              </w:rPr>
              <w:t xml:space="preserve"> </w:t>
            </w:r>
            <w:r w:rsidRPr="006B417E">
              <w:rPr>
                <w:rFonts w:asciiTheme="majorBidi" w:hAnsiTheme="majorBidi" w:cstheme="majorBidi"/>
                <w:sz w:val="28"/>
                <w:szCs w:val="28"/>
                <w:vertAlign w:val="superscript"/>
                <w:cs/>
              </w:rPr>
              <w:t>(</w:t>
            </w:r>
            <w:r w:rsidRPr="006B417E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1</w:t>
            </w:r>
            <w:r w:rsidRPr="006B417E">
              <w:rPr>
                <w:rFonts w:asciiTheme="majorBidi" w:hAnsiTheme="majorBidi" w:cstheme="majorBidi"/>
                <w:sz w:val="28"/>
                <w:szCs w:val="28"/>
                <w:vertAlign w:val="superscript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14:paraId="548C35E3" w14:textId="77777777" w:rsidR="00AC59CD" w:rsidRPr="006B417E" w:rsidRDefault="00AC59CD" w:rsidP="006D3FA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ที่ถึงกำหนดชำระเกิน</w:t>
            </w:r>
            <w:r w:rsidRPr="006B417E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หนึ่งปี</w:t>
            </w:r>
          </w:p>
        </w:tc>
        <w:tc>
          <w:tcPr>
            <w:tcW w:w="1154" w:type="dxa"/>
            <w:vAlign w:val="bottom"/>
          </w:tcPr>
          <w:p w14:paraId="21FC187D" w14:textId="77777777" w:rsidR="00AC59CD" w:rsidRPr="006B417E" w:rsidRDefault="00AC59CD" w:rsidP="006D3FA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AC59CD" w:rsidRPr="006B417E" w14:paraId="5555B0CC" w14:textId="77777777" w:rsidTr="00A6238E">
        <w:tc>
          <w:tcPr>
            <w:tcW w:w="3150" w:type="dxa"/>
          </w:tcPr>
          <w:p w14:paraId="56101311" w14:textId="77777777" w:rsidR="00AC59CD" w:rsidRPr="006B417E" w:rsidRDefault="00AC59CD" w:rsidP="006D3FA9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6660" w:type="dxa"/>
            <w:gridSpan w:val="6"/>
            <w:vAlign w:val="bottom"/>
          </w:tcPr>
          <w:p w14:paraId="41B845AC" w14:textId="77777777" w:rsidR="00AC59CD" w:rsidRPr="006B417E" w:rsidRDefault="00AC59CD" w:rsidP="006D3FA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B417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B336B7" w:rsidRPr="006B417E" w14:paraId="63623749" w14:textId="77777777" w:rsidTr="00A6238E">
        <w:tc>
          <w:tcPr>
            <w:tcW w:w="3150" w:type="dxa"/>
          </w:tcPr>
          <w:p w14:paraId="536C6FBB" w14:textId="77777777" w:rsidR="00B336B7" w:rsidRPr="006B417E" w:rsidRDefault="00B336B7" w:rsidP="00B336B7">
            <w:pPr>
              <w:spacing w:line="240" w:lineRule="auto"/>
              <w:ind w:left="-20" w:right="-10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ลูกหนี้เงินให้สินเชื่อ</w:t>
            </w:r>
          </w:p>
        </w:tc>
        <w:tc>
          <w:tcPr>
            <w:tcW w:w="1080" w:type="dxa"/>
            <w:shd w:val="clear" w:color="auto" w:fill="auto"/>
          </w:tcPr>
          <w:p w14:paraId="020728D0" w14:textId="3D10CD6D" w:rsidR="00B336B7" w:rsidRPr="00510384" w:rsidRDefault="00B336B7" w:rsidP="008B5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3358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B336B7">
              <w:rPr>
                <w:rFonts w:asciiTheme="majorBidi" w:hAnsiTheme="majorBidi" w:cstheme="majorBidi"/>
                <w:sz w:val="28"/>
                <w:szCs w:val="28"/>
              </w:rPr>
              <w:t>70,257,513</w:t>
            </w:r>
          </w:p>
        </w:tc>
        <w:tc>
          <w:tcPr>
            <w:tcW w:w="1080" w:type="dxa"/>
            <w:shd w:val="clear" w:color="auto" w:fill="auto"/>
          </w:tcPr>
          <w:p w14:paraId="67B558CD" w14:textId="7DA9920A" w:rsidR="00B336B7" w:rsidRPr="00510384" w:rsidRDefault="00B336B7" w:rsidP="00B64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033585">
              <w:rPr>
                <w:rFonts w:asciiTheme="majorBidi" w:hAnsiTheme="majorBidi" w:cstheme="majorBidi"/>
                <w:sz w:val="28"/>
                <w:szCs w:val="28"/>
              </w:rPr>
              <w:t xml:space="preserve"> 78,251,103</w:t>
            </w:r>
          </w:p>
        </w:tc>
        <w:tc>
          <w:tcPr>
            <w:tcW w:w="1186" w:type="dxa"/>
            <w:shd w:val="clear" w:color="auto" w:fill="auto"/>
          </w:tcPr>
          <w:p w14:paraId="331C94E1" w14:textId="6F87C3B9" w:rsidR="00B336B7" w:rsidRPr="00510384" w:rsidRDefault="00B336B7" w:rsidP="00B33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033585">
              <w:rPr>
                <w:rFonts w:asciiTheme="majorBidi" w:hAnsiTheme="majorBidi" w:cstheme="majorBidi"/>
                <w:sz w:val="28"/>
                <w:szCs w:val="28"/>
              </w:rPr>
              <w:t xml:space="preserve"> 148,508,61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03358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080" w:type="dxa"/>
          </w:tcPr>
          <w:p w14:paraId="6A885580" w14:textId="77777777" w:rsidR="00B336B7" w:rsidRPr="006B417E" w:rsidRDefault="00B336B7" w:rsidP="00B33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15"/>
              <w:rPr>
                <w:rFonts w:asciiTheme="majorBidi" w:hAnsiTheme="majorBidi" w:cstheme="majorBidi"/>
                <w:strike/>
                <w:sz w:val="28"/>
                <w:szCs w:val="28"/>
                <w:cs/>
                <w:lang w:val="en-GB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66</w:t>
            </w:r>
            <w:r w:rsidRPr="006B417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398</w:t>
            </w:r>
            <w:r w:rsidRPr="006B417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68</w:t>
            </w:r>
            <w:r w:rsidRPr="006B417E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080" w:type="dxa"/>
          </w:tcPr>
          <w:p w14:paraId="0B450092" w14:textId="77777777" w:rsidR="00B336B7" w:rsidRPr="006B417E" w:rsidRDefault="00B336B7" w:rsidP="00B64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line="240" w:lineRule="auto"/>
              <w:ind w:right="-21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70</w:t>
            </w:r>
            <w:r w:rsidRPr="006B417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226</w:t>
            </w:r>
            <w:r w:rsidRPr="006B417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21</w:t>
            </w:r>
            <w:r w:rsidRPr="006B417E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154" w:type="dxa"/>
          </w:tcPr>
          <w:p w14:paraId="7133982F" w14:textId="77777777" w:rsidR="00B336B7" w:rsidRPr="006B417E" w:rsidRDefault="00B336B7" w:rsidP="00B33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136</w:t>
            </w:r>
            <w:r w:rsidRPr="006B417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624</w:t>
            </w:r>
            <w:r w:rsidRPr="006B417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900</w:t>
            </w:r>
          </w:p>
        </w:tc>
      </w:tr>
      <w:tr w:rsidR="00B336B7" w:rsidRPr="006B417E" w14:paraId="318EE7DB" w14:textId="77777777" w:rsidTr="005B1160">
        <w:tc>
          <w:tcPr>
            <w:tcW w:w="3150" w:type="dxa"/>
          </w:tcPr>
          <w:p w14:paraId="49EFE13B" w14:textId="77777777" w:rsidR="00B336B7" w:rsidRPr="006B417E" w:rsidRDefault="00B336B7" w:rsidP="00B33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</w:tabs>
              <w:spacing w:line="240" w:lineRule="auto"/>
              <w:ind w:left="50" w:right="-110" w:hanging="90"/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</w:pPr>
            <w:r w:rsidRPr="006B417E">
              <w:rPr>
                <w:rFonts w:asciiTheme="majorBidi" w:eastAsia="AngsanaNew" w:hAnsiTheme="majorBidi" w:cstheme="majorBidi"/>
                <w:i/>
                <w:iCs/>
                <w:sz w:val="28"/>
                <w:szCs w:val="28"/>
                <w:cs/>
                <w:lang w:eastAsia="en-GB"/>
              </w:rPr>
              <w:t>บวก</w:t>
            </w:r>
            <w:r w:rsidRPr="006B417E"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  <w:t xml:space="preserve"> </w:t>
            </w:r>
            <w:r w:rsidRPr="006B417E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>ดอกเบี้ยค้างรับและรายได้ดอกเบี้ย</w:t>
            </w:r>
          </w:p>
          <w:p w14:paraId="12A07BFD" w14:textId="77777777" w:rsidR="00B336B7" w:rsidRPr="006B417E" w:rsidRDefault="00B336B7" w:rsidP="00B336B7">
            <w:pPr>
              <w:tabs>
                <w:tab w:val="clear" w:pos="227"/>
                <w:tab w:val="clear" w:pos="454"/>
                <w:tab w:val="left" w:pos="340"/>
              </w:tabs>
              <w:spacing w:line="240" w:lineRule="auto"/>
              <w:ind w:left="-20"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6B417E">
              <w:rPr>
                <w:rFonts w:asciiTheme="majorBidi" w:eastAsia="AngsanaNew" w:hAnsiTheme="majorBidi" w:cstheme="majorBidi"/>
                <w:i/>
                <w:iCs/>
                <w:sz w:val="28"/>
                <w:szCs w:val="28"/>
                <w:cs/>
                <w:lang w:eastAsia="en-GB"/>
              </w:rPr>
              <w:t xml:space="preserve">   </w:t>
            </w:r>
            <w:r w:rsidRPr="006B417E">
              <w:rPr>
                <w:rFonts w:asciiTheme="majorBidi" w:eastAsia="AngsanaNew" w:hAnsiTheme="majorBidi" w:cstheme="majorBidi"/>
                <w:i/>
                <w:iCs/>
                <w:sz w:val="28"/>
                <w:szCs w:val="28"/>
                <w:lang w:eastAsia="en-GB"/>
              </w:rPr>
              <w:t xml:space="preserve">     </w:t>
            </w:r>
            <w:r w:rsidRPr="006B417E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>ที่ยังไม่ถึงกำหนดชำระ</w:t>
            </w:r>
          </w:p>
        </w:tc>
        <w:tc>
          <w:tcPr>
            <w:tcW w:w="1080" w:type="dxa"/>
            <w:shd w:val="clear" w:color="auto" w:fill="auto"/>
          </w:tcPr>
          <w:p w14:paraId="73EC5BC3" w14:textId="77777777" w:rsidR="00B336B7" w:rsidRDefault="00B336B7" w:rsidP="00B336B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FC481D3" w14:textId="5BCFD305" w:rsidR="00B336B7" w:rsidRPr="00510384" w:rsidRDefault="00B336B7" w:rsidP="00B336B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B336B7">
              <w:rPr>
                <w:rFonts w:asciiTheme="majorBidi" w:hAnsiTheme="majorBidi" w:cstheme="majorBidi"/>
                <w:sz w:val="28"/>
                <w:szCs w:val="28"/>
              </w:rPr>
              <w:t>1,961,566</w:t>
            </w:r>
          </w:p>
        </w:tc>
        <w:tc>
          <w:tcPr>
            <w:tcW w:w="1080" w:type="dxa"/>
            <w:shd w:val="clear" w:color="auto" w:fill="auto"/>
          </w:tcPr>
          <w:p w14:paraId="27BD12D0" w14:textId="77777777" w:rsidR="00B336B7" w:rsidRDefault="00B336B7" w:rsidP="00B336B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0B56814" w14:textId="0A632BEE" w:rsidR="00B336B7" w:rsidRPr="00510384" w:rsidRDefault="00B336B7" w:rsidP="00AE101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510384">
              <w:rPr>
                <w:rFonts w:asciiTheme="majorBidi" w:hAnsiTheme="majorBidi" w:cstheme="majorBidi"/>
                <w:sz w:val="28"/>
                <w:szCs w:val="28"/>
              </w:rPr>
              <w:t xml:space="preserve"> -  </w:t>
            </w:r>
          </w:p>
        </w:tc>
        <w:tc>
          <w:tcPr>
            <w:tcW w:w="1186" w:type="dxa"/>
            <w:shd w:val="clear" w:color="auto" w:fill="auto"/>
          </w:tcPr>
          <w:p w14:paraId="2C867DD5" w14:textId="77777777" w:rsidR="00B336B7" w:rsidRDefault="00B336B7" w:rsidP="00B336B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78B47B0" w14:textId="46F9409E" w:rsidR="00B336B7" w:rsidRPr="00510384" w:rsidRDefault="00C65AD0" w:rsidP="00C65AD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="00B336B7" w:rsidRPr="00B336B7">
              <w:rPr>
                <w:rFonts w:asciiTheme="majorBidi" w:hAnsiTheme="majorBidi" w:cstheme="majorBidi"/>
                <w:sz w:val="28"/>
                <w:szCs w:val="28"/>
              </w:rPr>
              <w:t>1,961,566</w:t>
            </w:r>
          </w:p>
        </w:tc>
        <w:tc>
          <w:tcPr>
            <w:tcW w:w="1080" w:type="dxa"/>
            <w:vAlign w:val="bottom"/>
          </w:tcPr>
          <w:p w14:paraId="654A0958" w14:textId="77777777" w:rsidR="00B336B7" w:rsidRPr="006B417E" w:rsidRDefault="00B336B7" w:rsidP="00B336B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Pr="006B417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969</w:t>
            </w:r>
            <w:r w:rsidRPr="006B417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440</w:t>
            </w:r>
          </w:p>
        </w:tc>
        <w:tc>
          <w:tcPr>
            <w:tcW w:w="1080" w:type="dxa"/>
            <w:vAlign w:val="bottom"/>
          </w:tcPr>
          <w:p w14:paraId="64557013" w14:textId="77777777" w:rsidR="00B336B7" w:rsidRPr="00927ECE" w:rsidRDefault="00B336B7" w:rsidP="00927EC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154" w:type="dxa"/>
            <w:vAlign w:val="bottom"/>
          </w:tcPr>
          <w:p w14:paraId="3CB97373" w14:textId="77777777" w:rsidR="00B336B7" w:rsidRPr="006B417E" w:rsidRDefault="00B336B7" w:rsidP="00B336B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Pr="006B417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969</w:t>
            </w:r>
            <w:r w:rsidRPr="006B417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440</w:t>
            </w:r>
          </w:p>
        </w:tc>
      </w:tr>
      <w:tr w:rsidR="00B336B7" w:rsidRPr="006B417E" w14:paraId="3E657977" w14:textId="77777777" w:rsidTr="00A6238E">
        <w:tc>
          <w:tcPr>
            <w:tcW w:w="3150" w:type="dxa"/>
            <w:vAlign w:val="bottom"/>
          </w:tcPr>
          <w:p w14:paraId="526197AC" w14:textId="77777777" w:rsidR="00B336B7" w:rsidRPr="006B417E" w:rsidRDefault="00B336B7" w:rsidP="00B336B7">
            <w:pPr>
              <w:spacing w:line="240" w:lineRule="auto"/>
              <w:ind w:left="-18" w:right="-106"/>
              <w:jc w:val="both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6B417E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>รวม</w:t>
            </w:r>
          </w:p>
        </w:tc>
        <w:tc>
          <w:tcPr>
            <w:tcW w:w="1080" w:type="dxa"/>
            <w:shd w:val="clear" w:color="auto" w:fill="auto"/>
          </w:tcPr>
          <w:p w14:paraId="05047688" w14:textId="318D81EC" w:rsidR="00B336B7" w:rsidRPr="00B336B7" w:rsidRDefault="00B336B7" w:rsidP="00B33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1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B336B7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72,219,079 </w:t>
            </w:r>
          </w:p>
        </w:tc>
        <w:tc>
          <w:tcPr>
            <w:tcW w:w="1080" w:type="dxa"/>
            <w:shd w:val="clear" w:color="auto" w:fill="auto"/>
          </w:tcPr>
          <w:p w14:paraId="1743F91B" w14:textId="43CED593" w:rsidR="00B336B7" w:rsidRPr="00B336B7" w:rsidRDefault="00B336B7" w:rsidP="00AE1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B336B7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78,251,103 </w:t>
            </w:r>
          </w:p>
        </w:tc>
        <w:tc>
          <w:tcPr>
            <w:tcW w:w="1186" w:type="dxa"/>
            <w:shd w:val="clear" w:color="auto" w:fill="auto"/>
          </w:tcPr>
          <w:p w14:paraId="25B82F0B" w14:textId="02EE019D" w:rsidR="00B336B7" w:rsidRPr="00B336B7" w:rsidRDefault="00B336B7" w:rsidP="00AE1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B336B7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150,470,182</w:t>
            </w:r>
          </w:p>
        </w:tc>
        <w:tc>
          <w:tcPr>
            <w:tcW w:w="1080" w:type="dxa"/>
          </w:tcPr>
          <w:p w14:paraId="25F16F3F" w14:textId="77777777" w:rsidR="00B336B7" w:rsidRPr="006B417E" w:rsidRDefault="00B336B7" w:rsidP="00B33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68</w:t>
            </w: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368</w:t>
            </w: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12</w:t>
            </w: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080" w:type="dxa"/>
          </w:tcPr>
          <w:p w14:paraId="3A458AD8" w14:textId="77777777" w:rsidR="00B336B7" w:rsidRPr="006B417E" w:rsidRDefault="00B336B7" w:rsidP="00B33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21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70</w:t>
            </w: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226</w:t>
            </w: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21</w:t>
            </w: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154" w:type="dxa"/>
          </w:tcPr>
          <w:p w14:paraId="18EC5AD6" w14:textId="77777777" w:rsidR="00B336B7" w:rsidRPr="006B417E" w:rsidRDefault="00B336B7" w:rsidP="00927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trike/>
                <w:sz w:val="28"/>
                <w:szCs w:val="28"/>
                <w:lang w:val="en-GB"/>
              </w:rPr>
            </w:pP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138</w:t>
            </w: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594</w:t>
            </w: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340</w:t>
            </w:r>
          </w:p>
        </w:tc>
      </w:tr>
      <w:tr w:rsidR="00B336B7" w:rsidRPr="006B417E" w14:paraId="65916F57" w14:textId="77777777" w:rsidTr="00A6238E">
        <w:tc>
          <w:tcPr>
            <w:tcW w:w="3150" w:type="dxa"/>
            <w:vAlign w:val="bottom"/>
          </w:tcPr>
          <w:p w14:paraId="55F1AD23" w14:textId="77777777" w:rsidR="00B336B7" w:rsidRPr="006B417E" w:rsidRDefault="00B336B7" w:rsidP="00B33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8"/>
                <w:tab w:val="left" w:pos="434"/>
                <w:tab w:val="left" w:pos="460"/>
                <w:tab w:val="left" w:pos="550"/>
                <w:tab w:val="left" w:pos="660"/>
              </w:tabs>
              <w:spacing w:line="240" w:lineRule="auto"/>
              <w:ind w:right="-110"/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</w:pPr>
            <w:r w:rsidRPr="006B417E">
              <w:rPr>
                <w:rFonts w:asciiTheme="majorBidi" w:eastAsia="AngsanaNew" w:hAnsiTheme="majorBidi" w:cstheme="majorBidi"/>
                <w:i/>
                <w:iCs/>
                <w:sz w:val="28"/>
                <w:szCs w:val="28"/>
                <w:cs/>
                <w:lang w:eastAsia="en-GB"/>
              </w:rPr>
              <w:t>หัก</w:t>
            </w:r>
            <w:r w:rsidRPr="006B417E">
              <w:rPr>
                <w:rFonts w:asciiTheme="majorBidi" w:eastAsia="AngsanaNew" w:hAnsiTheme="majorBidi" w:cstheme="majorBidi"/>
                <w:i/>
                <w:iCs/>
                <w:sz w:val="28"/>
                <w:szCs w:val="28"/>
                <w:lang w:eastAsia="en-GB"/>
              </w:rPr>
              <w:t xml:space="preserve">  </w:t>
            </w:r>
            <w:r w:rsidRPr="006B417E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 xml:space="preserve">ค่าเผื่อผลขาดทุนด้านเครดิตที่คาดว่า </w:t>
            </w:r>
          </w:p>
          <w:p w14:paraId="338BE890" w14:textId="77777777" w:rsidR="00B336B7" w:rsidRPr="006B417E" w:rsidRDefault="00B336B7" w:rsidP="00B33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0"/>
              </w:tabs>
              <w:spacing w:line="240" w:lineRule="auto"/>
              <w:ind w:left="50" w:right="-110" w:hanging="90"/>
              <w:rPr>
                <w:rFonts w:asciiTheme="majorBidi" w:eastAsia="AngsanaNew" w:hAnsiTheme="majorBidi" w:cstheme="majorBidi"/>
                <w:i/>
                <w:iCs/>
                <w:sz w:val="28"/>
                <w:szCs w:val="28"/>
                <w:cs/>
                <w:lang w:eastAsia="en-GB"/>
              </w:rPr>
            </w:pPr>
            <w:r w:rsidRPr="006B417E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 xml:space="preserve">   </w:t>
            </w:r>
            <w:r w:rsidRPr="006B417E"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  <w:t xml:space="preserve">     </w:t>
            </w:r>
            <w:r w:rsidRPr="006B417E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>จะเกิดขึ้น</w:t>
            </w:r>
          </w:p>
        </w:tc>
        <w:tc>
          <w:tcPr>
            <w:tcW w:w="1080" w:type="dxa"/>
            <w:shd w:val="clear" w:color="auto" w:fill="auto"/>
          </w:tcPr>
          <w:p w14:paraId="77B6D4EB" w14:textId="77777777" w:rsidR="00B336B7" w:rsidRDefault="00B336B7" w:rsidP="00B336B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B336B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  <w:p w14:paraId="6DFB687C" w14:textId="28DC6F22" w:rsidR="00B336B7" w:rsidRPr="00B336B7" w:rsidRDefault="00B336B7" w:rsidP="00B336B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B336B7">
              <w:rPr>
                <w:rFonts w:asciiTheme="majorBidi" w:hAnsiTheme="majorBidi" w:cstheme="majorBidi"/>
                <w:sz w:val="28"/>
                <w:szCs w:val="28"/>
              </w:rPr>
              <w:t>(3,84</w:t>
            </w:r>
            <w:r w:rsidR="00BC226C">
              <w:rPr>
                <w:rFonts w:asciiTheme="majorBidi" w:hAnsiTheme="majorBidi" w:cstheme="majorBidi"/>
                <w:sz w:val="28"/>
                <w:szCs w:val="28"/>
              </w:rPr>
              <w:t>6,681</w:t>
            </w:r>
            <w:r w:rsidRPr="00B336B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492EE4BB" w14:textId="77777777" w:rsidR="00B336B7" w:rsidRDefault="00B336B7" w:rsidP="00B336B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11FB159" w14:textId="3DDE3566" w:rsidR="00B336B7" w:rsidRPr="00B336B7" w:rsidRDefault="00B336B7" w:rsidP="00B336B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B336B7">
              <w:rPr>
                <w:rFonts w:asciiTheme="majorBidi" w:hAnsiTheme="majorBidi" w:cstheme="majorBidi"/>
                <w:sz w:val="28"/>
                <w:szCs w:val="28"/>
              </w:rPr>
              <w:t xml:space="preserve"> (1,4</w:t>
            </w:r>
            <w:r w:rsidR="00BC226C">
              <w:rPr>
                <w:rFonts w:asciiTheme="majorBidi" w:hAnsiTheme="majorBidi" w:cstheme="majorBidi"/>
                <w:sz w:val="28"/>
                <w:szCs w:val="28"/>
              </w:rPr>
              <w:t>42,449</w:t>
            </w:r>
            <w:r w:rsidRPr="00B336B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86" w:type="dxa"/>
            <w:shd w:val="clear" w:color="auto" w:fill="auto"/>
          </w:tcPr>
          <w:p w14:paraId="3CDA86BA" w14:textId="77777777" w:rsidR="00B336B7" w:rsidRDefault="00B336B7" w:rsidP="00B336B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DCCEC94" w14:textId="6CFD66F0" w:rsidR="00B336B7" w:rsidRPr="00B336B7" w:rsidRDefault="00B336B7" w:rsidP="00B336B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B336B7">
              <w:rPr>
                <w:rFonts w:asciiTheme="majorBidi" w:hAnsiTheme="majorBidi" w:cstheme="majorBidi"/>
                <w:sz w:val="28"/>
                <w:szCs w:val="28"/>
              </w:rPr>
              <w:t xml:space="preserve"> (5,28</w:t>
            </w:r>
            <w:r w:rsidR="00DA3E12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B336B7">
              <w:rPr>
                <w:rFonts w:asciiTheme="majorBidi" w:hAnsiTheme="majorBidi" w:cstheme="majorBidi"/>
                <w:sz w:val="28"/>
                <w:szCs w:val="28"/>
              </w:rPr>
              <w:t>,130)</w:t>
            </w:r>
          </w:p>
        </w:tc>
        <w:tc>
          <w:tcPr>
            <w:tcW w:w="1080" w:type="dxa"/>
            <w:vAlign w:val="bottom"/>
          </w:tcPr>
          <w:p w14:paraId="199CC149" w14:textId="77777777" w:rsidR="00B336B7" w:rsidRPr="006B417E" w:rsidRDefault="00B336B7" w:rsidP="00B336B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(3</w:t>
            </w:r>
            <w:r w:rsidRPr="006B417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484</w:t>
            </w:r>
            <w:r w:rsidRPr="006B417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810)</w:t>
            </w:r>
          </w:p>
        </w:tc>
        <w:tc>
          <w:tcPr>
            <w:tcW w:w="1080" w:type="dxa"/>
            <w:vAlign w:val="bottom"/>
          </w:tcPr>
          <w:p w14:paraId="2DAFC6FE" w14:textId="77777777" w:rsidR="00B336B7" w:rsidRPr="006B417E" w:rsidRDefault="00B336B7" w:rsidP="00B336B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right="-212"/>
              <w:rPr>
                <w:rFonts w:asciiTheme="majorBidi" w:hAnsiTheme="majorBidi" w:cstheme="majorBidi"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(1</w:t>
            </w:r>
            <w:r w:rsidRPr="006B417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183</w:t>
            </w:r>
            <w:r w:rsidRPr="006B417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631)</w:t>
            </w:r>
          </w:p>
        </w:tc>
        <w:tc>
          <w:tcPr>
            <w:tcW w:w="1154" w:type="dxa"/>
            <w:vAlign w:val="bottom"/>
          </w:tcPr>
          <w:p w14:paraId="4B71BDF6" w14:textId="77777777" w:rsidR="00B336B7" w:rsidRPr="006B417E" w:rsidRDefault="00B336B7" w:rsidP="00B6404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(4</w:t>
            </w:r>
            <w:r w:rsidRPr="006B417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668</w:t>
            </w:r>
            <w:r w:rsidRPr="006B417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441)</w:t>
            </w:r>
          </w:p>
        </w:tc>
      </w:tr>
      <w:tr w:rsidR="00B336B7" w:rsidRPr="006B417E" w14:paraId="0E5F50EC" w14:textId="77777777" w:rsidTr="00A6238E">
        <w:tc>
          <w:tcPr>
            <w:tcW w:w="3150" w:type="dxa"/>
            <w:vAlign w:val="bottom"/>
          </w:tcPr>
          <w:p w14:paraId="176948CE" w14:textId="77777777" w:rsidR="00B336B7" w:rsidRPr="006B417E" w:rsidRDefault="00B336B7" w:rsidP="00B336B7">
            <w:pPr>
              <w:tabs>
                <w:tab w:val="clear" w:pos="227"/>
                <w:tab w:val="clear" w:pos="454"/>
                <w:tab w:val="left" w:pos="330"/>
                <w:tab w:val="left" w:pos="433"/>
              </w:tabs>
              <w:spacing w:line="240" w:lineRule="auto"/>
              <w:ind w:left="73" w:right="-106" w:hanging="91"/>
              <w:jc w:val="both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  <w:r w:rsidRPr="006B417E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>ลูกหนี้เงินให้สินเชื่อสุทธิ</w:t>
            </w:r>
          </w:p>
        </w:tc>
        <w:tc>
          <w:tcPr>
            <w:tcW w:w="1080" w:type="dxa"/>
            <w:shd w:val="clear" w:color="auto" w:fill="auto"/>
          </w:tcPr>
          <w:p w14:paraId="3D1AC567" w14:textId="09986375" w:rsidR="00B336B7" w:rsidRPr="00B336B7" w:rsidRDefault="00B336B7" w:rsidP="00B336B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336B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68,37</w:t>
            </w:r>
            <w:r w:rsidR="00BC226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2,398</w:t>
            </w:r>
            <w:r w:rsidRPr="00B336B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</w:tcPr>
          <w:p w14:paraId="4713CD98" w14:textId="4B2E04B7" w:rsidR="00B336B7" w:rsidRPr="00B336B7" w:rsidRDefault="00B336B7" w:rsidP="00B336B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336B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76,8</w:t>
            </w:r>
            <w:r w:rsidR="00DA3E1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08,654</w:t>
            </w:r>
            <w:r w:rsidRPr="00B336B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186" w:type="dxa"/>
            <w:shd w:val="clear" w:color="auto" w:fill="auto"/>
          </w:tcPr>
          <w:p w14:paraId="5DC31D81" w14:textId="7CF03741" w:rsidR="00B336B7" w:rsidRPr="00B336B7" w:rsidRDefault="00B336B7" w:rsidP="00B336B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336B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145,18</w:t>
            </w:r>
            <w:r w:rsidR="00DA3E1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B336B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,052 </w:t>
            </w:r>
          </w:p>
        </w:tc>
        <w:tc>
          <w:tcPr>
            <w:tcW w:w="1080" w:type="dxa"/>
            <w:vAlign w:val="bottom"/>
          </w:tcPr>
          <w:p w14:paraId="214FBD2D" w14:textId="77777777" w:rsidR="00B336B7" w:rsidRPr="006B417E" w:rsidRDefault="00B336B7" w:rsidP="00B336B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64</w:t>
            </w: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883</w:t>
            </w: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31</w:t>
            </w: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080" w:type="dxa"/>
            <w:vAlign w:val="bottom"/>
          </w:tcPr>
          <w:p w14:paraId="0B191CA0" w14:textId="77777777" w:rsidR="00B336B7" w:rsidRPr="006B417E" w:rsidRDefault="00B336B7" w:rsidP="00B336B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right="-21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69</w:t>
            </w: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042</w:t>
            </w: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58</w:t>
            </w: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154" w:type="dxa"/>
            <w:vAlign w:val="bottom"/>
          </w:tcPr>
          <w:p w14:paraId="5D6BDF38" w14:textId="77777777" w:rsidR="00B336B7" w:rsidRPr="006B417E" w:rsidRDefault="00B336B7" w:rsidP="00B6404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133</w:t>
            </w: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925</w:t>
            </w: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899</w:t>
            </w:r>
          </w:p>
        </w:tc>
      </w:tr>
      <w:tr w:rsidR="00AC59CD" w:rsidRPr="006B417E" w14:paraId="7C8506CD" w14:textId="77777777" w:rsidTr="00A6238E">
        <w:tc>
          <w:tcPr>
            <w:tcW w:w="3150" w:type="dxa"/>
            <w:vAlign w:val="bottom"/>
          </w:tcPr>
          <w:p w14:paraId="79B01E96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left" w:pos="330"/>
                <w:tab w:val="left" w:pos="433"/>
              </w:tabs>
              <w:spacing w:line="240" w:lineRule="auto"/>
              <w:ind w:left="73" w:right="-106" w:hanging="91"/>
              <w:jc w:val="both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4924AD0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B4D042D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44A5FA81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4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2E87FDA2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3219F05E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right="-21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54" w:type="dxa"/>
            <w:vAlign w:val="bottom"/>
          </w:tcPr>
          <w:p w14:paraId="282708B0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</w:tr>
      <w:tr w:rsidR="009B2B9F" w:rsidRPr="006B417E" w14:paraId="1CFA43AB" w14:textId="77777777" w:rsidTr="00A6238E">
        <w:tc>
          <w:tcPr>
            <w:tcW w:w="3150" w:type="dxa"/>
            <w:vAlign w:val="bottom"/>
          </w:tcPr>
          <w:p w14:paraId="1662CF86" w14:textId="77777777" w:rsidR="009B2B9F" w:rsidRPr="006B417E" w:rsidRDefault="009B2B9F" w:rsidP="009B2B9F">
            <w:pPr>
              <w:tabs>
                <w:tab w:val="clear" w:pos="227"/>
                <w:tab w:val="clear" w:pos="454"/>
                <w:tab w:val="left" w:pos="330"/>
                <w:tab w:val="left" w:pos="433"/>
              </w:tabs>
              <w:spacing w:line="240" w:lineRule="auto"/>
              <w:ind w:left="73" w:right="-106" w:hanging="91"/>
              <w:jc w:val="both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ลูกหนี้ตามสัญญาเช่าซื้อ</w:t>
            </w:r>
          </w:p>
        </w:tc>
        <w:tc>
          <w:tcPr>
            <w:tcW w:w="1080" w:type="dxa"/>
            <w:shd w:val="clear" w:color="auto" w:fill="auto"/>
          </w:tcPr>
          <w:p w14:paraId="67C014A1" w14:textId="26626267" w:rsidR="009B2B9F" w:rsidRPr="009B2B9F" w:rsidRDefault="009B2B9F" w:rsidP="009B2B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9B2B9F">
              <w:rPr>
                <w:rFonts w:asciiTheme="majorBidi" w:hAnsiTheme="majorBidi" w:cstheme="majorBidi"/>
                <w:sz w:val="28"/>
                <w:szCs w:val="28"/>
              </w:rPr>
              <w:t xml:space="preserve"> 2,771,653 </w:t>
            </w:r>
          </w:p>
        </w:tc>
        <w:tc>
          <w:tcPr>
            <w:tcW w:w="1080" w:type="dxa"/>
            <w:shd w:val="clear" w:color="auto" w:fill="auto"/>
          </w:tcPr>
          <w:p w14:paraId="4EE4533B" w14:textId="2765E32F" w:rsidR="009B2B9F" w:rsidRPr="009B2B9F" w:rsidRDefault="009B2B9F" w:rsidP="009B2B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9B2B9F">
              <w:rPr>
                <w:rFonts w:asciiTheme="majorBidi" w:hAnsiTheme="majorBidi" w:cstheme="majorBidi"/>
                <w:sz w:val="28"/>
                <w:szCs w:val="28"/>
              </w:rPr>
              <w:t xml:space="preserve"> 2,588,965 </w:t>
            </w:r>
          </w:p>
        </w:tc>
        <w:tc>
          <w:tcPr>
            <w:tcW w:w="1186" w:type="dxa"/>
            <w:shd w:val="clear" w:color="auto" w:fill="auto"/>
          </w:tcPr>
          <w:p w14:paraId="2859EA1B" w14:textId="0AC94CC8" w:rsidR="009B2B9F" w:rsidRPr="009B2B9F" w:rsidRDefault="009B2B9F" w:rsidP="009B2B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9B2B9F">
              <w:rPr>
                <w:rFonts w:asciiTheme="majorBidi" w:hAnsiTheme="majorBidi" w:cstheme="majorBidi"/>
                <w:sz w:val="28"/>
                <w:szCs w:val="28"/>
              </w:rPr>
              <w:t xml:space="preserve"> 5,360,618 </w:t>
            </w:r>
          </w:p>
        </w:tc>
        <w:tc>
          <w:tcPr>
            <w:tcW w:w="1080" w:type="dxa"/>
            <w:vAlign w:val="bottom"/>
          </w:tcPr>
          <w:p w14:paraId="1C76E853" w14:textId="77777777" w:rsidR="009B2B9F" w:rsidRPr="006B417E" w:rsidRDefault="009B2B9F" w:rsidP="009B2B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3</w:t>
            </w:r>
            <w:r w:rsidRPr="006B417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317</w:t>
            </w:r>
            <w:r w:rsidRPr="006B417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57</w:t>
            </w:r>
            <w:r w:rsidRPr="006B417E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080" w:type="dxa"/>
            <w:vAlign w:val="bottom"/>
          </w:tcPr>
          <w:p w14:paraId="18BB7BD1" w14:textId="77777777" w:rsidR="009B2B9F" w:rsidRPr="006B417E" w:rsidRDefault="009B2B9F" w:rsidP="009B2B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right="-212"/>
              <w:rPr>
                <w:rFonts w:asciiTheme="majorBidi" w:hAnsiTheme="majorBidi" w:cstheme="majorBidi"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  <w:r w:rsidRPr="006B417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777</w:t>
            </w:r>
            <w:r w:rsidRPr="006B417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861</w:t>
            </w:r>
          </w:p>
        </w:tc>
        <w:tc>
          <w:tcPr>
            <w:tcW w:w="1154" w:type="dxa"/>
            <w:vAlign w:val="bottom"/>
          </w:tcPr>
          <w:p w14:paraId="6B89B539" w14:textId="77777777" w:rsidR="009B2B9F" w:rsidRPr="006B417E" w:rsidRDefault="009B2B9F" w:rsidP="009B2B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6</w:t>
            </w:r>
            <w:r w:rsidRPr="006B417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095</w:t>
            </w:r>
            <w:r w:rsidRPr="006B417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432</w:t>
            </w:r>
          </w:p>
        </w:tc>
      </w:tr>
      <w:tr w:rsidR="009B2B9F" w:rsidRPr="006B417E" w14:paraId="3A86136B" w14:textId="77777777" w:rsidTr="00A6238E">
        <w:tc>
          <w:tcPr>
            <w:tcW w:w="3150" w:type="dxa"/>
            <w:vAlign w:val="bottom"/>
          </w:tcPr>
          <w:p w14:paraId="4802C99E" w14:textId="77777777" w:rsidR="009B2B9F" w:rsidRPr="006B417E" w:rsidRDefault="009B2B9F" w:rsidP="009B2B9F">
            <w:pPr>
              <w:tabs>
                <w:tab w:val="clear" w:pos="227"/>
                <w:tab w:val="clear" w:pos="454"/>
                <w:tab w:val="left" w:pos="330"/>
                <w:tab w:val="left" w:pos="433"/>
              </w:tabs>
              <w:spacing w:line="240" w:lineRule="auto"/>
              <w:ind w:left="73" w:right="-106" w:hanging="91"/>
              <w:jc w:val="both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  <w:r w:rsidRPr="006B417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รายได้ดอกเบี้ยที่ยังไม่ถือเป็นรายได้</w:t>
            </w:r>
          </w:p>
        </w:tc>
        <w:tc>
          <w:tcPr>
            <w:tcW w:w="1080" w:type="dxa"/>
            <w:shd w:val="clear" w:color="auto" w:fill="auto"/>
          </w:tcPr>
          <w:p w14:paraId="2DFD8BB7" w14:textId="11E96443" w:rsidR="009B2B9F" w:rsidRPr="009B2B9F" w:rsidRDefault="009B2B9F" w:rsidP="009B2B9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9B2B9F">
              <w:rPr>
                <w:rFonts w:asciiTheme="majorBidi" w:hAnsiTheme="majorBidi" w:cstheme="majorBidi"/>
                <w:sz w:val="28"/>
                <w:szCs w:val="28"/>
              </w:rPr>
              <w:t xml:space="preserve"> (708,287)</w:t>
            </w:r>
          </w:p>
        </w:tc>
        <w:tc>
          <w:tcPr>
            <w:tcW w:w="1080" w:type="dxa"/>
            <w:shd w:val="clear" w:color="auto" w:fill="auto"/>
          </w:tcPr>
          <w:p w14:paraId="72E5B2BC" w14:textId="41B80CB8" w:rsidR="009B2B9F" w:rsidRPr="009B2B9F" w:rsidRDefault="009B2B9F" w:rsidP="009B2B9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B2B9F">
              <w:rPr>
                <w:rFonts w:asciiTheme="majorBidi" w:hAnsiTheme="majorBidi" w:cstheme="majorBidi"/>
                <w:sz w:val="28"/>
                <w:szCs w:val="28"/>
              </w:rPr>
              <w:t xml:space="preserve"> (450,036)</w:t>
            </w:r>
          </w:p>
        </w:tc>
        <w:tc>
          <w:tcPr>
            <w:tcW w:w="1186" w:type="dxa"/>
            <w:shd w:val="clear" w:color="auto" w:fill="auto"/>
          </w:tcPr>
          <w:p w14:paraId="7106CC88" w14:textId="4CCCD964" w:rsidR="009B2B9F" w:rsidRPr="009B2B9F" w:rsidRDefault="009B2B9F" w:rsidP="009B2B9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9B2B9F">
              <w:rPr>
                <w:rFonts w:asciiTheme="majorBidi" w:hAnsiTheme="majorBidi" w:cstheme="majorBidi"/>
                <w:sz w:val="28"/>
                <w:szCs w:val="28"/>
              </w:rPr>
              <w:t xml:space="preserve"> (1,158,323)</w:t>
            </w:r>
          </w:p>
        </w:tc>
        <w:tc>
          <w:tcPr>
            <w:tcW w:w="1080" w:type="dxa"/>
            <w:vAlign w:val="bottom"/>
          </w:tcPr>
          <w:p w14:paraId="2CE16F86" w14:textId="77777777" w:rsidR="009B2B9F" w:rsidRPr="006B417E" w:rsidRDefault="009B2B9F" w:rsidP="009B2B9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(875</w:t>
            </w:r>
            <w:r w:rsidRPr="006B417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019)</w:t>
            </w:r>
          </w:p>
        </w:tc>
        <w:tc>
          <w:tcPr>
            <w:tcW w:w="1080" w:type="dxa"/>
            <w:vAlign w:val="bottom"/>
          </w:tcPr>
          <w:p w14:paraId="5F8033BB" w14:textId="77777777" w:rsidR="009B2B9F" w:rsidRPr="006B417E" w:rsidRDefault="009B2B9F" w:rsidP="009B2B9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right="-212"/>
              <w:rPr>
                <w:rFonts w:asciiTheme="majorBidi" w:hAnsiTheme="majorBidi" w:cstheme="majorBidi"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(496</w:t>
            </w:r>
            <w:r w:rsidRPr="006B417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551)</w:t>
            </w:r>
          </w:p>
        </w:tc>
        <w:tc>
          <w:tcPr>
            <w:tcW w:w="1154" w:type="dxa"/>
            <w:vAlign w:val="bottom"/>
          </w:tcPr>
          <w:p w14:paraId="544D74C9" w14:textId="77777777" w:rsidR="009B2B9F" w:rsidRPr="006B417E" w:rsidRDefault="009B2B9F" w:rsidP="009B2B9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(1</w:t>
            </w:r>
            <w:r w:rsidRPr="006B417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371</w:t>
            </w:r>
            <w:r w:rsidRPr="006B417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570)</w:t>
            </w:r>
          </w:p>
        </w:tc>
      </w:tr>
      <w:tr w:rsidR="009B2B9F" w:rsidRPr="006B417E" w14:paraId="137F7043" w14:textId="77777777" w:rsidTr="00A6238E">
        <w:tc>
          <w:tcPr>
            <w:tcW w:w="3150" w:type="dxa"/>
            <w:vAlign w:val="bottom"/>
          </w:tcPr>
          <w:p w14:paraId="44A3C5E4" w14:textId="77777777" w:rsidR="009B2B9F" w:rsidRPr="006B417E" w:rsidRDefault="009B2B9F" w:rsidP="009B2B9F">
            <w:pPr>
              <w:tabs>
                <w:tab w:val="clear" w:pos="227"/>
                <w:tab w:val="clear" w:pos="454"/>
                <w:tab w:val="left" w:pos="330"/>
                <w:tab w:val="left" w:pos="433"/>
              </w:tabs>
              <w:spacing w:line="240" w:lineRule="auto"/>
              <w:ind w:left="73" w:right="-106" w:hanging="91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9EB8362" w14:textId="2CC587D9" w:rsidR="009B2B9F" w:rsidRPr="008B5ACB" w:rsidRDefault="009B2B9F" w:rsidP="009B2B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B5A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2,063,366 </w:t>
            </w:r>
          </w:p>
        </w:tc>
        <w:tc>
          <w:tcPr>
            <w:tcW w:w="1080" w:type="dxa"/>
            <w:shd w:val="clear" w:color="auto" w:fill="auto"/>
          </w:tcPr>
          <w:p w14:paraId="3B1C3259" w14:textId="30F955D1" w:rsidR="009B2B9F" w:rsidRPr="008B5ACB" w:rsidRDefault="009B2B9F" w:rsidP="009B2B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B5A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2,138,929 </w:t>
            </w:r>
          </w:p>
        </w:tc>
        <w:tc>
          <w:tcPr>
            <w:tcW w:w="1186" w:type="dxa"/>
            <w:shd w:val="clear" w:color="auto" w:fill="auto"/>
          </w:tcPr>
          <w:p w14:paraId="43C461D0" w14:textId="685DFF6D" w:rsidR="009B2B9F" w:rsidRPr="008B5ACB" w:rsidRDefault="009B2B9F" w:rsidP="009B2B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4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B5A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4,202,295 </w:t>
            </w:r>
          </w:p>
        </w:tc>
        <w:tc>
          <w:tcPr>
            <w:tcW w:w="1080" w:type="dxa"/>
            <w:vAlign w:val="bottom"/>
          </w:tcPr>
          <w:p w14:paraId="5FE94E77" w14:textId="77777777" w:rsidR="009B2B9F" w:rsidRPr="006B417E" w:rsidRDefault="009B2B9F" w:rsidP="009B2B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2</w:t>
            </w: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442</w:t>
            </w: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5</w:t>
            </w: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52</w:t>
            </w:r>
          </w:p>
        </w:tc>
        <w:tc>
          <w:tcPr>
            <w:tcW w:w="1080" w:type="dxa"/>
            <w:vAlign w:val="bottom"/>
          </w:tcPr>
          <w:p w14:paraId="14740645" w14:textId="77777777" w:rsidR="009B2B9F" w:rsidRPr="006B417E" w:rsidRDefault="009B2B9F" w:rsidP="009B2B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right="-2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2</w:t>
            </w: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281</w:t>
            </w: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310</w:t>
            </w:r>
          </w:p>
        </w:tc>
        <w:tc>
          <w:tcPr>
            <w:tcW w:w="1154" w:type="dxa"/>
            <w:vAlign w:val="bottom"/>
          </w:tcPr>
          <w:p w14:paraId="42215324" w14:textId="77777777" w:rsidR="009B2B9F" w:rsidRPr="006B417E" w:rsidRDefault="009B2B9F" w:rsidP="009B2B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4</w:t>
            </w: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723</w:t>
            </w: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862</w:t>
            </w:r>
          </w:p>
        </w:tc>
      </w:tr>
      <w:tr w:rsidR="009B2B9F" w:rsidRPr="006B417E" w14:paraId="648D7C77" w14:textId="77777777" w:rsidTr="00A6238E">
        <w:tc>
          <w:tcPr>
            <w:tcW w:w="3150" w:type="dxa"/>
          </w:tcPr>
          <w:p w14:paraId="1B026833" w14:textId="77777777" w:rsidR="009B2B9F" w:rsidRPr="006B417E" w:rsidRDefault="009B2B9F" w:rsidP="009B2B9F">
            <w:pPr>
              <w:tabs>
                <w:tab w:val="clear" w:pos="227"/>
                <w:tab w:val="clear" w:pos="454"/>
                <w:tab w:val="left" w:pos="340"/>
                <w:tab w:val="left" w:pos="430"/>
                <w:tab w:val="left" w:pos="520"/>
              </w:tabs>
              <w:spacing w:line="240" w:lineRule="auto"/>
              <w:ind w:left="-20"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6B417E">
              <w:rPr>
                <w:rFonts w:asciiTheme="majorBidi" w:eastAsia="AngsanaNew" w:hAnsiTheme="majorBidi" w:cstheme="majorBidi"/>
                <w:i/>
                <w:iCs/>
                <w:sz w:val="28"/>
                <w:szCs w:val="28"/>
                <w:cs/>
                <w:lang w:eastAsia="en-GB"/>
              </w:rPr>
              <w:t>หัก</w:t>
            </w:r>
            <w:r w:rsidRPr="006B417E"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  <w:t xml:space="preserve">  </w:t>
            </w:r>
            <w:r w:rsidRPr="006B417E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>ค่าเผื่อผลขาดทุนด้านเครดิตที่คาดว่า</w:t>
            </w:r>
            <w:r w:rsidRPr="006B417E"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  <w:t xml:space="preserve">     </w:t>
            </w:r>
            <w:r w:rsidRPr="006B417E"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  <w:br/>
              <w:t xml:space="preserve">  </w:t>
            </w:r>
            <w:r w:rsidRPr="006B417E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 xml:space="preserve"> </w:t>
            </w:r>
            <w:r w:rsidRPr="006B417E"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  <w:t xml:space="preserve">   </w:t>
            </w:r>
            <w:r w:rsidRPr="006B417E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 xml:space="preserve"> จะเกิดขึ้น</w:t>
            </w:r>
          </w:p>
        </w:tc>
        <w:tc>
          <w:tcPr>
            <w:tcW w:w="1080" w:type="dxa"/>
            <w:shd w:val="clear" w:color="auto" w:fill="auto"/>
          </w:tcPr>
          <w:p w14:paraId="3CC6C28A" w14:textId="77777777" w:rsidR="009B2B9F" w:rsidRDefault="009B2B9F" w:rsidP="009B2B9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B1E0D2D" w14:textId="6123FDA6" w:rsidR="009B2B9F" w:rsidRPr="009B2B9F" w:rsidRDefault="009B2B9F" w:rsidP="009B2B9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9B2B9F">
              <w:rPr>
                <w:rFonts w:asciiTheme="majorBidi" w:hAnsiTheme="majorBidi" w:cstheme="majorBidi"/>
                <w:sz w:val="28"/>
                <w:szCs w:val="28"/>
              </w:rPr>
              <w:t xml:space="preserve"> (219,638)</w:t>
            </w:r>
          </w:p>
        </w:tc>
        <w:tc>
          <w:tcPr>
            <w:tcW w:w="1080" w:type="dxa"/>
            <w:shd w:val="clear" w:color="auto" w:fill="auto"/>
          </w:tcPr>
          <w:p w14:paraId="2317461D" w14:textId="77777777" w:rsidR="009B2B9F" w:rsidRDefault="009B2B9F" w:rsidP="009B2B9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0FFF4A6" w14:textId="3021FDED" w:rsidR="009B2B9F" w:rsidRPr="009B2B9F" w:rsidRDefault="009B2B9F" w:rsidP="009B2B9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9B2B9F">
              <w:rPr>
                <w:rFonts w:asciiTheme="majorBidi" w:hAnsiTheme="majorBidi" w:cstheme="majorBidi"/>
                <w:sz w:val="28"/>
                <w:szCs w:val="28"/>
              </w:rPr>
              <w:t xml:space="preserve"> (53,115)</w:t>
            </w:r>
          </w:p>
        </w:tc>
        <w:tc>
          <w:tcPr>
            <w:tcW w:w="1186" w:type="dxa"/>
            <w:shd w:val="clear" w:color="auto" w:fill="auto"/>
          </w:tcPr>
          <w:p w14:paraId="7283E283" w14:textId="77777777" w:rsidR="009B2B9F" w:rsidRDefault="009B2B9F" w:rsidP="009B2B9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2CA4625" w14:textId="4EE99848" w:rsidR="009B2B9F" w:rsidRPr="009B2B9F" w:rsidRDefault="009B2B9F" w:rsidP="009B2B9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9B2B9F">
              <w:rPr>
                <w:rFonts w:asciiTheme="majorBidi" w:hAnsiTheme="majorBidi" w:cstheme="majorBidi"/>
                <w:sz w:val="28"/>
                <w:szCs w:val="28"/>
              </w:rPr>
              <w:t xml:space="preserve"> (272,753)</w:t>
            </w:r>
          </w:p>
        </w:tc>
        <w:tc>
          <w:tcPr>
            <w:tcW w:w="1080" w:type="dxa"/>
            <w:vAlign w:val="bottom"/>
          </w:tcPr>
          <w:p w14:paraId="34F1E530" w14:textId="77777777" w:rsidR="009B2B9F" w:rsidRPr="006B417E" w:rsidRDefault="009B2B9F" w:rsidP="009B2B9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(409</w:t>
            </w:r>
            <w:r w:rsidRPr="006B417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942)</w:t>
            </w:r>
          </w:p>
        </w:tc>
        <w:tc>
          <w:tcPr>
            <w:tcW w:w="1080" w:type="dxa"/>
            <w:vAlign w:val="bottom"/>
          </w:tcPr>
          <w:p w14:paraId="3EF243EB" w14:textId="77777777" w:rsidR="009B2B9F" w:rsidRPr="006B417E" w:rsidRDefault="009B2B9F" w:rsidP="00B6404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right="-21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(90</w:t>
            </w:r>
            <w:r w:rsidRPr="006B417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446)</w:t>
            </w:r>
          </w:p>
        </w:tc>
        <w:tc>
          <w:tcPr>
            <w:tcW w:w="1154" w:type="dxa"/>
            <w:vAlign w:val="bottom"/>
          </w:tcPr>
          <w:p w14:paraId="6F247445" w14:textId="77777777" w:rsidR="009B2B9F" w:rsidRPr="006B417E" w:rsidRDefault="009B2B9F" w:rsidP="009B2B9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(500</w:t>
            </w:r>
            <w:r w:rsidRPr="006B417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388)</w:t>
            </w:r>
          </w:p>
        </w:tc>
      </w:tr>
      <w:tr w:rsidR="009B2B9F" w:rsidRPr="006B417E" w14:paraId="188363E1" w14:textId="77777777" w:rsidTr="00A6238E">
        <w:tc>
          <w:tcPr>
            <w:tcW w:w="3150" w:type="dxa"/>
            <w:vAlign w:val="bottom"/>
          </w:tcPr>
          <w:p w14:paraId="22ECD5BF" w14:textId="77777777" w:rsidR="009B2B9F" w:rsidRPr="006B417E" w:rsidRDefault="009B2B9F" w:rsidP="009B2B9F">
            <w:pPr>
              <w:tabs>
                <w:tab w:val="clear" w:pos="227"/>
                <w:tab w:val="clear" w:pos="454"/>
                <w:tab w:val="left" w:pos="330"/>
                <w:tab w:val="left" w:pos="433"/>
              </w:tabs>
              <w:spacing w:line="240" w:lineRule="auto"/>
              <w:ind w:left="73" w:right="-106" w:hanging="91"/>
              <w:jc w:val="both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  <w:r w:rsidRPr="006B417E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>ลูกหนี้ตามสัญญาเช่าซื้อสุทธิ</w:t>
            </w:r>
          </w:p>
        </w:tc>
        <w:tc>
          <w:tcPr>
            <w:tcW w:w="1080" w:type="dxa"/>
            <w:shd w:val="clear" w:color="auto" w:fill="auto"/>
          </w:tcPr>
          <w:p w14:paraId="72D0C52B" w14:textId="297F3DC0" w:rsidR="009B2B9F" w:rsidRPr="009B2B9F" w:rsidRDefault="009B2B9F" w:rsidP="009B2B9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B2B9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1,843,728 </w:t>
            </w:r>
          </w:p>
        </w:tc>
        <w:tc>
          <w:tcPr>
            <w:tcW w:w="1080" w:type="dxa"/>
            <w:shd w:val="clear" w:color="auto" w:fill="auto"/>
          </w:tcPr>
          <w:p w14:paraId="4E28F915" w14:textId="1170BEC7" w:rsidR="009B2B9F" w:rsidRPr="009B2B9F" w:rsidRDefault="009B2B9F" w:rsidP="009B2B9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B2B9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2,085,814 </w:t>
            </w:r>
          </w:p>
        </w:tc>
        <w:tc>
          <w:tcPr>
            <w:tcW w:w="1186" w:type="dxa"/>
            <w:shd w:val="clear" w:color="auto" w:fill="auto"/>
          </w:tcPr>
          <w:p w14:paraId="14E87B37" w14:textId="2D538B78" w:rsidR="009B2B9F" w:rsidRPr="009B2B9F" w:rsidRDefault="009B2B9F" w:rsidP="009B2B9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4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B2B9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3,929,542 </w:t>
            </w:r>
          </w:p>
        </w:tc>
        <w:tc>
          <w:tcPr>
            <w:tcW w:w="1080" w:type="dxa"/>
            <w:vAlign w:val="bottom"/>
          </w:tcPr>
          <w:p w14:paraId="35CBA5A1" w14:textId="77777777" w:rsidR="009B2B9F" w:rsidRPr="006B417E" w:rsidRDefault="009B2B9F" w:rsidP="009B2B9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2</w:t>
            </w: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032</w:t>
            </w: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61</w:t>
            </w: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080" w:type="dxa"/>
            <w:vAlign w:val="bottom"/>
          </w:tcPr>
          <w:p w14:paraId="609DD140" w14:textId="77777777" w:rsidR="009B2B9F" w:rsidRPr="006B417E" w:rsidRDefault="009B2B9F" w:rsidP="009B2B9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right="-2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2</w:t>
            </w: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190</w:t>
            </w: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864</w:t>
            </w:r>
          </w:p>
        </w:tc>
        <w:tc>
          <w:tcPr>
            <w:tcW w:w="1154" w:type="dxa"/>
            <w:vAlign w:val="bottom"/>
          </w:tcPr>
          <w:p w14:paraId="21717432" w14:textId="77777777" w:rsidR="009B2B9F" w:rsidRPr="006B417E" w:rsidRDefault="009B2B9F" w:rsidP="009B2B9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4</w:t>
            </w: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223</w:t>
            </w: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474</w:t>
            </w:r>
          </w:p>
        </w:tc>
      </w:tr>
      <w:tr w:rsidR="00AC59CD" w:rsidRPr="006B417E" w14:paraId="6D1E3CE3" w14:textId="77777777" w:rsidTr="00A6238E">
        <w:tc>
          <w:tcPr>
            <w:tcW w:w="3150" w:type="dxa"/>
            <w:vAlign w:val="bottom"/>
          </w:tcPr>
          <w:p w14:paraId="039B6DAF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left" w:pos="433"/>
              </w:tabs>
              <w:spacing w:line="240" w:lineRule="auto"/>
              <w:ind w:left="73" w:right="-106" w:hanging="91"/>
              <w:jc w:val="both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CCB75DD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4758E55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4CE20DD9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4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173A15CD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2A631664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right="-21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54" w:type="dxa"/>
            <w:vAlign w:val="bottom"/>
          </w:tcPr>
          <w:p w14:paraId="365EC7A8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</w:tr>
      <w:tr w:rsidR="005D5332" w:rsidRPr="006B417E" w14:paraId="17588DCD" w14:textId="77777777" w:rsidTr="00A6238E">
        <w:tc>
          <w:tcPr>
            <w:tcW w:w="3150" w:type="dxa"/>
          </w:tcPr>
          <w:p w14:paraId="3C12CDE5" w14:textId="77777777" w:rsidR="005D5332" w:rsidRPr="006B417E" w:rsidRDefault="005D5332" w:rsidP="005D5332">
            <w:pPr>
              <w:tabs>
                <w:tab w:val="clear" w:pos="227"/>
                <w:tab w:val="clear" w:pos="454"/>
                <w:tab w:val="left" w:pos="433"/>
              </w:tabs>
              <w:spacing w:line="240" w:lineRule="auto"/>
              <w:ind w:left="344" w:right="-106" w:hanging="362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  <w:r w:rsidRPr="006B417E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>รวมลูกหนี้เงินให้สินเชื่อและลูกหนี้ตามสัญญาเช่าซื้อสุทธิ</w:t>
            </w:r>
          </w:p>
        </w:tc>
        <w:tc>
          <w:tcPr>
            <w:tcW w:w="1080" w:type="dxa"/>
            <w:shd w:val="clear" w:color="auto" w:fill="auto"/>
          </w:tcPr>
          <w:p w14:paraId="397A77DE" w14:textId="77777777" w:rsidR="005D5332" w:rsidRDefault="005D5332" w:rsidP="005D533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1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5D5332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</w:p>
          <w:p w14:paraId="7B1613EB" w14:textId="76FD6EA2" w:rsidR="005D5332" w:rsidRPr="005D5332" w:rsidRDefault="005D5332" w:rsidP="005D533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1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5D5332">
              <w:rPr>
                <w:rFonts w:ascii="Angsana New" w:hAnsi="Angsana New" w:cs="Angsana New"/>
                <w:b/>
                <w:bCs/>
                <w:sz w:val="28"/>
                <w:szCs w:val="28"/>
              </w:rPr>
              <w:t>70,21</w:t>
            </w:r>
            <w:r w:rsidR="00F90B2A">
              <w:rPr>
                <w:rFonts w:ascii="Angsana New" w:hAnsi="Angsana New" w:cs="Angsana New"/>
                <w:b/>
                <w:bCs/>
                <w:sz w:val="28"/>
                <w:szCs w:val="28"/>
              </w:rPr>
              <w:t>6</w:t>
            </w:r>
            <w:r w:rsidRPr="005D5332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="00DA3E12">
              <w:rPr>
                <w:rFonts w:ascii="Angsana New" w:hAnsi="Angsana New" w:cs="Angsana New"/>
                <w:b/>
                <w:bCs/>
                <w:sz w:val="28"/>
                <w:szCs w:val="28"/>
              </w:rPr>
              <w:t>126</w:t>
            </w:r>
            <w:r w:rsidRPr="005D5332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</w:tcPr>
          <w:p w14:paraId="24B64059" w14:textId="77777777" w:rsidR="005D5332" w:rsidRDefault="005D5332" w:rsidP="005D533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1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5D5332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</w:p>
          <w:p w14:paraId="41DEF722" w14:textId="1269CD39" w:rsidR="005D5332" w:rsidRPr="005D5332" w:rsidRDefault="005D5332" w:rsidP="005D533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15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5D5332">
              <w:rPr>
                <w:rFonts w:ascii="Angsana New" w:hAnsi="Angsana New" w:cs="Angsana New"/>
                <w:b/>
                <w:bCs/>
                <w:sz w:val="28"/>
                <w:szCs w:val="28"/>
              </w:rPr>
              <w:t>78,89</w:t>
            </w:r>
            <w:r w:rsidR="00F90B2A">
              <w:rPr>
                <w:rFonts w:ascii="Angsana New" w:hAnsi="Angsana New" w:cs="Angsana New"/>
                <w:b/>
                <w:bCs/>
                <w:sz w:val="28"/>
                <w:szCs w:val="28"/>
              </w:rPr>
              <w:t>4</w:t>
            </w:r>
            <w:r w:rsidRPr="005D5332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="00F90B2A">
              <w:rPr>
                <w:rFonts w:ascii="Angsana New" w:hAnsi="Angsana New" w:cs="Angsana New"/>
                <w:b/>
                <w:bCs/>
                <w:sz w:val="28"/>
                <w:szCs w:val="28"/>
              </w:rPr>
              <w:t>468</w:t>
            </w:r>
            <w:r w:rsidRPr="005D5332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186" w:type="dxa"/>
            <w:shd w:val="clear" w:color="auto" w:fill="auto"/>
          </w:tcPr>
          <w:p w14:paraId="72075397" w14:textId="77777777" w:rsidR="005D5332" w:rsidRDefault="005D5332" w:rsidP="005D533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4" w:right="-11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5D5332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</w:p>
          <w:p w14:paraId="351E82EF" w14:textId="4B122E80" w:rsidR="005D5332" w:rsidRPr="005D5332" w:rsidRDefault="005D5332" w:rsidP="005D533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4" w:right="-11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5D5332">
              <w:rPr>
                <w:rFonts w:ascii="Angsana New" w:hAnsi="Angsana New" w:cs="Angsana New"/>
                <w:b/>
                <w:bCs/>
                <w:sz w:val="28"/>
                <w:szCs w:val="28"/>
              </w:rPr>
              <w:t>149,11</w:t>
            </w:r>
            <w:r w:rsidR="00DA3E12">
              <w:rPr>
                <w:rFonts w:ascii="Angsana New" w:hAnsi="Angsana New" w:cs="Angsana New"/>
                <w:b/>
                <w:bCs/>
                <w:sz w:val="28"/>
                <w:szCs w:val="28"/>
              </w:rPr>
              <w:t>0</w:t>
            </w:r>
            <w:r w:rsidRPr="005D5332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,594 </w:t>
            </w:r>
          </w:p>
        </w:tc>
        <w:tc>
          <w:tcPr>
            <w:tcW w:w="1080" w:type="dxa"/>
            <w:vAlign w:val="bottom"/>
          </w:tcPr>
          <w:p w14:paraId="6E91E2CA" w14:textId="77777777" w:rsidR="005D5332" w:rsidRPr="006B417E" w:rsidRDefault="005D5332" w:rsidP="005D533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66</w:t>
            </w: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915</w:t>
            </w: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9</w:t>
            </w: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27</w:t>
            </w:r>
          </w:p>
        </w:tc>
        <w:tc>
          <w:tcPr>
            <w:tcW w:w="1080" w:type="dxa"/>
            <w:vAlign w:val="bottom"/>
          </w:tcPr>
          <w:p w14:paraId="6DB642A9" w14:textId="77777777" w:rsidR="005D5332" w:rsidRPr="006B417E" w:rsidRDefault="005D5332" w:rsidP="005D533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2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71</w:t>
            </w: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233</w:t>
            </w: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44</w:t>
            </w: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154" w:type="dxa"/>
            <w:vAlign w:val="bottom"/>
          </w:tcPr>
          <w:p w14:paraId="0428412A" w14:textId="77777777" w:rsidR="005D5332" w:rsidRPr="006B417E" w:rsidRDefault="005D5332" w:rsidP="00FF7B5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138</w:t>
            </w: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149</w:t>
            </w: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373</w:t>
            </w:r>
          </w:p>
        </w:tc>
      </w:tr>
    </w:tbl>
    <w:p w14:paraId="3B44A506" w14:textId="77777777" w:rsidR="00AC59CD" w:rsidRPr="006B417E" w:rsidRDefault="00AC59CD" w:rsidP="00AC59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 w:right="45" w:hanging="270"/>
        <w:jc w:val="thaiDistribute"/>
        <w:rPr>
          <w:rFonts w:asciiTheme="majorBidi" w:hAnsiTheme="majorBidi" w:cstheme="majorBidi"/>
          <w:sz w:val="16"/>
          <w:szCs w:val="16"/>
          <w:vertAlign w:val="superscript"/>
        </w:rPr>
      </w:pPr>
    </w:p>
    <w:p w14:paraId="537BAFD2" w14:textId="77777777" w:rsidR="00AC59CD" w:rsidRPr="006B417E" w:rsidRDefault="00AC59CD" w:rsidP="00AC59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 w:right="-475" w:hanging="270"/>
        <w:jc w:val="thaiDistribute"/>
        <w:rPr>
          <w:rFonts w:asciiTheme="majorBidi" w:hAnsiTheme="majorBidi" w:cstheme="majorBidi"/>
          <w:b/>
          <w:sz w:val="20"/>
          <w:szCs w:val="20"/>
          <w:cs/>
        </w:rPr>
      </w:pPr>
      <w:r w:rsidRPr="006B417E">
        <w:rPr>
          <w:rFonts w:asciiTheme="majorBidi" w:hAnsiTheme="majorBidi" w:cstheme="majorBidi"/>
          <w:sz w:val="28"/>
          <w:szCs w:val="28"/>
          <w:vertAlign w:val="superscript"/>
          <w:cs/>
        </w:rPr>
        <w:t>(</w:t>
      </w:r>
      <w:r w:rsidRPr="006B417E">
        <w:rPr>
          <w:rFonts w:asciiTheme="majorBidi" w:hAnsiTheme="majorBidi" w:cstheme="majorBidi"/>
          <w:sz w:val="28"/>
          <w:szCs w:val="28"/>
          <w:vertAlign w:val="superscript"/>
        </w:rPr>
        <w:t>1</w:t>
      </w:r>
      <w:r w:rsidRPr="006B417E">
        <w:rPr>
          <w:rFonts w:asciiTheme="majorBidi" w:hAnsiTheme="majorBidi" w:cstheme="majorBidi"/>
          <w:sz w:val="28"/>
          <w:szCs w:val="28"/>
          <w:vertAlign w:val="superscript"/>
          <w:cs/>
        </w:rPr>
        <w:t>)</w:t>
      </w:r>
      <w:r w:rsidRPr="006B417E">
        <w:rPr>
          <w:rFonts w:asciiTheme="majorBidi" w:hAnsiTheme="majorBidi" w:cstheme="majorBidi"/>
          <w:b/>
          <w:bCs/>
          <w:sz w:val="26"/>
          <w:szCs w:val="26"/>
          <w:cs/>
        </w:rPr>
        <w:tab/>
      </w:r>
      <w:r w:rsidRPr="006B417E">
        <w:rPr>
          <w:rFonts w:asciiTheme="majorBidi" w:hAnsiTheme="majorBidi" w:cstheme="majorBidi"/>
          <w:b/>
          <w:sz w:val="20"/>
          <w:szCs w:val="20"/>
          <w:cs/>
        </w:rPr>
        <w:t>ลูกหนี้เงินให้สินเชื่อและลูกหนี้ตามสัญญาเช่าซื้อที่ถึงกำหนดชำระภายในหนึ่งปีรวมลูกหนี้เงินให้สินเชื่อและลูกหนี้ตามสัญญาเช่าซื้อจัดชั้นเป็นลูกหนี้ที่มีการด้อยค่าด้านเครดิต</w:t>
      </w:r>
    </w:p>
    <w:p w14:paraId="4B14E08F" w14:textId="77777777" w:rsidR="00AC59CD" w:rsidRPr="006B417E" w:rsidRDefault="00AC59CD" w:rsidP="00AC59CD">
      <w:pPr>
        <w:spacing w:line="240" w:lineRule="auto"/>
        <w:rPr>
          <w:rFonts w:asciiTheme="majorBidi" w:hAnsiTheme="majorBidi" w:cstheme="majorBidi"/>
          <w:sz w:val="20"/>
          <w:szCs w:val="20"/>
          <w:cs/>
          <w:lang w:val="th-TH"/>
        </w:rPr>
      </w:pPr>
    </w:p>
    <w:p w14:paraId="7AF79C8C" w14:textId="77777777" w:rsidR="00AC59CD" w:rsidRPr="006B417E" w:rsidRDefault="00AC59CD" w:rsidP="00AC59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  <w:cs/>
          <w:lang w:val="th-TH"/>
        </w:rPr>
      </w:pPr>
      <w:r w:rsidRPr="006B417E">
        <w:rPr>
          <w:rFonts w:asciiTheme="majorBidi" w:hAnsiTheme="majorBidi" w:cstheme="majorBidi"/>
          <w:sz w:val="20"/>
          <w:szCs w:val="20"/>
          <w:cs/>
          <w:lang w:val="th-TH"/>
        </w:rPr>
        <w:br w:type="page"/>
      </w:r>
    </w:p>
    <w:tbl>
      <w:tblPr>
        <w:tblW w:w="98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1080"/>
        <w:gridCol w:w="1080"/>
        <w:gridCol w:w="1186"/>
        <w:gridCol w:w="1064"/>
        <w:gridCol w:w="1080"/>
        <w:gridCol w:w="1170"/>
      </w:tblGrid>
      <w:tr w:rsidR="00AC59CD" w:rsidRPr="006B417E" w14:paraId="0CE05422" w14:textId="77777777" w:rsidTr="00A6238E">
        <w:tc>
          <w:tcPr>
            <w:tcW w:w="3150" w:type="dxa"/>
          </w:tcPr>
          <w:p w14:paraId="083D9575" w14:textId="77777777" w:rsidR="00AC59CD" w:rsidRPr="006B417E" w:rsidRDefault="00AC59CD" w:rsidP="006D3FA9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6660" w:type="dxa"/>
            <w:gridSpan w:val="6"/>
            <w:vAlign w:val="bottom"/>
          </w:tcPr>
          <w:p w14:paraId="3D9B60E0" w14:textId="77777777" w:rsidR="00AC59CD" w:rsidRPr="006B417E" w:rsidRDefault="00AC59CD" w:rsidP="006D3FA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AC59CD" w:rsidRPr="006B417E" w14:paraId="20D8F496" w14:textId="77777777" w:rsidTr="00A6238E">
        <w:tc>
          <w:tcPr>
            <w:tcW w:w="3150" w:type="dxa"/>
          </w:tcPr>
          <w:p w14:paraId="15085F44" w14:textId="77777777" w:rsidR="00AC59CD" w:rsidRPr="006B417E" w:rsidRDefault="00AC59CD" w:rsidP="006D3FA9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3346" w:type="dxa"/>
            <w:gridSpan w:val="3"/>
            <w:vAlign w:val="bottom"/>
          </w:tcPr>
          <w:p w14:paraId="7D3B6F0B" w14:textId="77777777" w:rsidR="00AC59CD" w:rsidRPr="006B417E" w:rsidRDefault="00AC59CD" w:rsidP="006D3FA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มิถุนายน </w:t>
            </w:r>
            <w:r w:rsidRPr="006B417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2567</w:t>
            </w:r>
          </w:p>
        </w:tc>
        <w:tc>
          <w:tcPr>
            <w:tcW w:w="3314" w:type="dxa"/>
            <w:gridSpan w:val="3"/>
            <w:vAlign w:val="bottom"/>
          </w:tcPr>
          <w:p w14:paraId="6C1FF3CD" w14:textId="77777777" w:rsidR="00AC59CD" w:rsidRPr="006B417E" w:rsidRDefault="00AC59CD" w:rsidP="006D3FA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  <w:r w:rsidRPr="006B417E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31 </w:t>
            </w:r>
            <w:r w:rsidRPr="006B417E">
              <w:rPr>
                <w:rFonts w:asciiTheme="majorBidi" w:hAnsiTheme="majorBidi" w:cstheme="majorBidi"/>
                <w:b/>
                <w:sz w:val="28"/>
                <w:szCs w:val="28"/>
                <w:cs/>
                <w:lang w:val="en-US" w:bidi="th-TH"/>
              </w:rPr>
              <w:t>ธันวาคม</w:t>
            </w:r>
            <w:r w:rsidRPr="006B417E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2566</w:t>
            </w:r>
          </w:p>
        </w:tc>
      </w:tr>
      <w:tr w:rsidR="00AC59CD" w:rsidRPr="006B417E" w14:paraId="2803DBF6" w14:textId="77777777" w:rsidTr="00A6238E">
        <w:tc>
          <w:tcPr>
            <w:tcW w:w="3150" w:type="dxa"/>
          </w:tcPr>
          <w:p w14:paraId="3E2BF4BC" w14:textId="77777777" w:rsidR="00AC59CD" w:rsidRPr="006B417E" w:rsidRDefault="00AC59CD" w:rsidP="006D3FA9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3758ACC2" w14:textId="77777777" w:rsidR="00AC59CD" w:rsidRPr="006B417E" w:rsidRDefault="00AC59CD" w:rsidP="006D3FA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ที่ถึงกำหนดชำระภายในหนึ่ง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ปี </w:t>
            </w:r>
            <w:r w:rsidRPr="006B417E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  <w:cs/>
              </w:rPr>
              <w:t xml:space="preserve"> </w:t>
            </w:r>
            <w:r w:rsidRPr="006B417E">
              <w:rPr>
                <w:rFonts w:asciiTheme="majorBidi" w:hAnsiTheme="majorBidi" w:cstheme="majorBidi"/>
                <w:sz w:val="28"/>
                <w:szCs w:val="28"/>
                <w:vertAlign w:val="superscript"/>
                <w:cs/>
              </w:rPr>
              <w:t>(</w:t>
            </w:r>
            <w:r w:rsidRPr="006B417E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1</w:t>
            </w:r>
            <w:r w:rsidRPr="006B417E">
              <w:rPr>
                <w:rFonts w:asciiTheme="majorBidi" w:hAnsiTheme="majorBidi" w:cstheme="majorBidi"/>
                <w:sz w:val="28"/>
                <w:szCs w:val="28"/>
                <w:vertAlign w:val="superscript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14:paraId="5FE86DDC" w14:textId="77777777" w:rsidR="00AC59CD" w:rsidRPr="006B417E" w:rsidRDefault="00AC59CD" w:rsidP="006D3FA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ที่ถึงกำหนดชำระเกิน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หนึ่งปี</w:t>
            </w:r>
          </w:p>
        </w:tc>
        <w:tc>
          <w:tcPr>
            <w:tcW w:w="1186" w:type="dxa"/>
            <w:vAlign w:val="bottom"/>
          </w:tcPr>
          <w:p w14:paraId="72CB7386" w14:textId="77777777" w:rsidR="00AC59CD" w:rsidRPr="006B417E" w:rsidRDefault="00AC59CD" w:rsidP="006D3FA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064" w:type="dxa"/>
            <w:vAlign w:val="bottom"/>
          </w:tcPr>
          <w:p w14:paraId="021BDD62" w14:textId="77777777" w:rsidR="00AC59CD" w:rsidRPr="006B417E" w:rsidRDefault="00AC59CD" w:rsidP="006D3FA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ที่ถึงกำหนดชำระภายในหนึ่ง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ปี </w:t>
            </w:r>
            <w:r w:rsidRPr="006B417E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  <w:cs/>
              </w:rPr>
              <w:t xml:space="preserve"> </w:t>
            </w:r>
            <w:r w:rsidRPr="006B417E">
              <w:rPr>
                <w:rFonts w:asciiTheme="majorBidi" w:hAnsiTheme="majorBidi" w:cstheme="majorBidi"/>
                <w:sz w:val="28"/>
                <w:szCs w:val="28"/>
                <w:vertAlign w:val="superscript"/>
                <w:cs/>
              </w:rPr>
              <w:t>(</w:t>
            </w:r>
            <w:r w:rsidRPr="006B417E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1</w:t>
            </w:r>
            <w:r w:rsidRPr="006B417E">
              <w:rPr>
                <w:rFonts w:asciiTheme="majorBidi" w:hAnsiTheme="majorBidi" w:cstheme="majorBidi"/>
                <w:sz w:val="28"/>
                <w:szCs w:val="28"/>
                <w:vertAlign w:val="superscript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14:paraId="0208BC44" w14:textId="77777777" w:rsidR="00AC59CD" w:rsidRPr="006B417E" w:rsidRDefault="00AC59CD" w:rsidP="006D3FA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ที่ถึงกำหนดชำระเกิน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หนึ่งปี</w:t>
            </w:r>
          </w:p>
        </w:tc>
        <w:tc>
          <w:tcPr>
            <w:tcW w:w="1170" w:type="dxa"/>
            <w:vAlign w:val="bottom"/>
          </w:tcPr>
          <w:p w14:paraId="242B3102" w14:textId="77777777" w:rsidR="00AC59CD" w:rsidRPr="006B417E" w:rsidRDefault="00AC59CD" w:rsidP="006D3FA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AC59CD" w:rsidRPr="006B417E" w14:paraId="35449CB2" w14:textId="77777777" w:rsidTr="00A6238E">
        <w:tc>
          <w:tcPr>
            <w:tcW w:w="3150" w:type="dxa"/>
          </w:tcPr>
          <w:p w14:paraId="371A2E15" w14:textId="77777777" w:rsidR="00AC59CD" w:rsidRPr="006B417E" w:rsidRDefault="00AC59CD" w:rsidP="006D3FA9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6660" w:type="dxa"/>
            <w:gridSpan w:val="6"/>
            <w:vAlign w:val="bottom"/>
          </w:tcPr>
          <w:p w14:paraId="02669A93" w14:textId="77777777" w:rsidR="00AC59CD" w:rsidRPr="006B417E" w:rsidRDefault="00AC59CD" w:rsidP="006D3FA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B417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981C52" w:rsidRPr="006B417E" w14:paraId="44D2E104" w14:textId="77777777" w:rsidTr="00A6238E">
        <w:tc>
          <w:tcPr>
            <w:tcW w:w="3150" w:type="dxa"/>
          </w:tcPr>
          <w:p w14:paraId="243C2159" w14:textId="77777777" w:rsidR="00981C52" w:rsidRPr="006B417E" w:rsidRDefault="00981C52" w:rsidP="00981C52">
            <w:pPr>
              <w:spacing w:line="240" w:lineRule="auto"/>
              <w:ind w:left="-18" w:right="-10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ลูกหนี้เงินให้สินเชื่อ</w:t>
            </w:r>
          </w:p>
        </w:tc>
        <w:tc>
          <w:tcPr>
            <w:tcW w:w="1080" w:type="dxa"/>
            <w:shd w:val="clear" w:color="auto" w:fill="auto"/>
          </w:tcPr>
          <w:p w14:paraId="31D82528" w14:textId="4C6F70EC" w:rsidR="00981C52" w:rsidRPr="00981C52" w:rsidRDefault="00981C52" w:rsidP="00981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15"/>
              <w:rPr>
                <w:rFonts w:ascii="Angsana New" w:hAnsi="Angsana New" w:cs="Angsana New"/>
                <w:sz w:val="28"/>
                <w:szCs w:val="28"/>
              </w:rPr>
            </w:pPr>
            <w:r w:rsidRPr="00981C52">
              <w:rPr>
                <w:rFonts w:ascii="Angsana New" w:hAnsi="Angsana New" w:cs="Angsana New"/>
                <w:sz w:val="28"/>
                <w:szCs w:val="28"/>
              </w:rPr>
              <w:t xml:space="preserve"> 68,792,140 </w:t>
            </w:r>
          </w:p>
        </w:tc>
        <w:tc>
          <w:tcPr>
            <w:tcW w:w="1080" w:type="dxa"/>
            <w:shd w:val="clear" w:color="auto" w:fill="auto"/>
          </w:tcPr>
          <w:p w14:paraId="4C16307E" w14:textId="7C088F31" w:rsidR="00981C52" w:rsidRPr="00981C52" w:rsidRDefault="00981C52" w:rsidP="00981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15"/>
              <w:rPr>
                <w:rFonts w:ascii="Angsana New" w:hAnsi="Angsana New" w:cs="Angsana New"/>
                <w:sz w:val="28"/>
                <w:szCs w:val="28"/>
              </w:rPr>
            </w:pPr>
            <w:r w:rsidRPr="00981C52">
              <w:rPr>
                <w:rFonts w:ascii="Angsana New" w:hAnsi="Angsana New" w:cs="Angsana New"/>
                <w:sz w:val="28"/>
                <w:szCs w:val="28"/>
              </w:rPr>
              <w:t xml:space="preserve"> 76,956,649 </w:t>
            </w:r>
          </w:p>
        </w:tc>
        <w:tc>
          <w:tcPr>
            <w:tcW w:w="1186" w:type="dxa"/>
            <w:shd w:val="clear" w:color="auto" w:fill="auto"/>
          </w:tcPr>
          <w:p w14:paraId="0A4F3E20" w14:textId="5D19A81B" w:rsidR="00981C52" w:rsidRPr="00981C52" w:rsidRDefault="00981C52" w:rsidP="00981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15"/>
              <w:rPr>
                <w:rFonts w:ascii="Angsana New" w:hAnsi="Angsana New" w:cs="Angsana New"/>
                <w:sz w:val="28"/>
                <w:szCs w:val="28"/>
              </w:rPr>
            </w:pPr>
            <w:r w:rsidRPr="00981C52">
              <w:rPr>
                <w:rFonts w:ascii="Angsana New" w:hAnsi="Angsana New" w:cs="Angsana New"/>
                <w:sz w:val="28"/>
                <w:szCs w:val="28"/>
              </w:rPr>
              <w:t xml:space="preserve"> 145,748,789 </w:t>
            </w:r>
          </w:p>
        </w:tc>
        <w:tc>
          <w:tcPr>
            <w:tcW w:w="1064" w:type="dxa"/>
          </w:tcPr>
          <w:p w14:paraId="1D0EF7C4" w14:textId="77777777" w:rsidR="00981C52" w:rsidRPr="006B417E" w:rsidRDefault="00981C52" w:rsidP="00981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64</w:t>
            </w:r>
            <w:r w:rsidRPr="006B417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964</w:t>
            </w:r>
            <w:r w:rsidRPr="006B417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157</w:t>
            </w:r>
          </w:p>
        </w:tc>
        <w:tc>
          <w:tcPr>
            <w:tcW w:w="1080" w:type="dxa"/>
          </w:tcPr>
          <w:p w14:paraId="6243DF23" w14:textId="77777777" w:rsidR="00981C52" w:rsidRPr="006B417E" w:rsidRDefault="00981C52" w:rsidP="00981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line="240" w:lineRule="auto"/>
              <w:ind w:right="-21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68</w:t>
            </w:r>
            <w:r w:rsidRPr="006B417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963</w:t>
            </w:r>
            <w:r w:rsidRPr="006B417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016</w:t>
            </w:r>
          </w:p>
        </w:tc>
        <w:tc>
          <w:tcPr>
            <w:tcW w:w="1170" w:type="dxa"/>
          </w:tcPr>
          <w:p w14:paraId="60D41FC0" w14:textId="77777777" w:rsidR="00981C52" w:rsidRPr="006B417E" w:rsidRDefault="00981C52" w:rsidP="00981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212"/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133</w:t>
            </w:r>
            <w:r w:rsidRPr="006B417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927</w:t>
            </w:r>
            <w:r w:rsidRPr="006B417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173</w:t>
            </w:r>
          </w:p>
        </w:tc>
      </w:tr>
      <w:tr w:rsidR="00981C52" w:rsidRPr="006B417E" w14:paraId="488C6933" w14:textId="77777777" w:rsidTr="006C4F90">
        <w:tc>
          <w:tcPr>
            <w:tcW w:w="3150" w:type="dxa"/>
          </w:tcPr>
          <w:p w14:paraId="690F2F3E" w14:textId="77777777" w:rsidR="00981C52" w:rsidRPr="006B417E" w:rsidRDefault="00981C52" w:rsidP="00981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6"/>
                <w:tab w:val="left" w:pos="587"/>
              </w:tabs>
              <w:spacing w:line="240" w:lineRule="auto"/>
              <w:ind w:left="50" w:right="-110" w:hanging="90"/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</w:pPr>
            <w:r w:rsidRPr="006B417E">
              <w:rPr>
                <w:rFonts w:asciiTheme="majorBidi" w:eastAsia="AngsanaNew" w:hAnsiTheme="majorBidi" w:cstheme="majorBidi"/>
                <w:i/>
                <w:iCs/>
                <w:sz w:val="28"/>
                <w:szCs w:val="28"/>
                <w:cs/>
                <w:lang w:eastAsia="en-GB"/>
              </w:rPr>
              <w:t>บวก</w:t>
            </w:r>
            <w:r w:rsidRPr="006B417E"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  <w:t xml:space="preserve"> </w:t>
            </w:r>
            <w:r w:rsidRPr="006B417E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>ดอกเบี้ยค้างรับและรายได้ดอกเบี้ย</w:t>
            </w:r>
          </w:p>
          <w:p w14:paraId="069440BB" w14:textId="77777777" w:rsidR="00981C52" w:rsidRPr="006B417E" w:rsidRDefault="00981C52" w:rsidP="00981C52">
            <w:pPr>
              <w:tabs>
                <w:tab w:val="clear" w:pos="227"/>
                <w:tab w:val="clear" w:pos="454"/>
                <w:tab w:val="left" w:pos="340"/>
              </w:tabs>
              <w:spacing w:line="240" w:lineRule="auto"/>
              <w:ind w:left="-20"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6B417E">
              <w:rPr>
                <w:rFonts w:asciiTheme="majorBidi" w:eastAsia="AngsanaNew" w:hAnsiTheme="majorBidi" w:cstheme="majorBidi"/>
                <w:i/>
                <w:iCs/>
                <w:sz w:val="28"/>
                <w:szCs w:val="28"/>
                <w:cs/>
                <w:lang w:eastAsia="en-GB"/>
              </w:rPr>
              <w:t xml:space="preserve">    </w:t>
            </w:r>
            <w:r w:rsidRPr="006B417E">
              <w:rPr>
                <w:rFonts w:asciiTheme="majorBidi" w:eastAsia="AngsanaNew" w:hAnsiTheme="majorBidi" w:cstheme="majorBidi"/>
                <w:i/>
                <w:iCs/>
                <w:sz w:val="32"/>
                <w:szCs w:val="32"/>
                <w:cs/>
                <w:lang w:eastAsia="en-GB"/>
              </w:rPr>
              <w:t xml:space="preserve"> </w:t>
            </w:r>
            <w:r w:rsidRPr="006B417E">
              <w:rPr>
                <w:rFonts w:asciiTheme="majorBidi" w:eastAsia="AngsanaNew" w:hAnsiTheme="majorBidi" w:cstheme="majorBidi"/>
                <w:i/>
                <w:iCs/>
                <w:sz w:val="36"/>
                <w:szCs w:val="36"/>
                <w:cs/>
                <w:lang w:eastAsia="en-GB"/>
              </w:rPr>
              <w:t xml:space="preserve"> </w:t>
            </w:r>
            <w:r w:rsidRPr="006B417E">
              <w:rPr>
                <w:rFonts w:asciiTheme="majorBidi" w:eastAsia="AngsanaNew" w:hAnsiTheme="majorBidi" w:cstheme="majorBidi"/>
                <w:i/>
                <w:iCs/>
                <w:sz w:val="32"/>
                <w:szCs w:val="32"/>
                <w:cs/>
                <w:lang w:eastAsia="en-GB"/>
              </w:rPr>
              <w:t xml:space="preserve"> </w:t>
            </w:r>
            <w:r w:rsidRPr="006B417E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>ที่ยังไม่ถึงกำหนดชำระ</w:t>
            </w:r>
          </w:p>
        </w:tc>
        <w:tc>
          <w:tcPr>
            <w:tcW w:w="1080" w:type="dxa"/>
            <w:shd w:val="clear" w:color="auto" w:fill="auto"/>
          </w:tcPr>
          <w:p w14:paraId="12129A72" w14:textId="77777777" w:rsidR="00981C52" w:rsidRDefault="00981C52" w:rsidP="00981C5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981C5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  <w:p w14:paraId="64D86239" w14:textId="0C89807B" w:rsidR="00981C52" w:rsidRPr="00981C52" w:rsidRDefault="00981C52" w:rsidP="00981C5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981C52">
              <w:rPr>
                <w:rFonts w:asciiTheme="majorBidi" w:hAnsiTheme="majorBidi" w:cstheme="majorBidi"/>
                <w:sz w:val="28"/>
                <w:szCs w:val="28"/>
              </w:rPr>
              <w:t xml:space="preserve">1,934,355 </w:t>
            </w:r>
          </w:p>
        </w:tc>
        <w:tc>
          <w:tcPr>
            <w:tcW w:w="1080" w:type="dxa"/>
            <w:shd w:val="clear" w:color="auto" w:fill="auto"/>
          </w:tcPr>
          <w:p w14:paraId="33708954" w14:textId="77777777" w:rsidR="00981C52" w:rsidRDefault="00981C52" w:rsidP="00981C5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C3D21C3" w14:textId="010971AE" w:rsidR="00981C52" w:rsidRPr="00981C52" w:rsidRDefault="00981C52" w:rsidP="000175F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981C52">
              <w:rPr>
                <w:rFonts w:asciiTheme="majorBidi" w:hAnsiTheme="majorBidi" w:cstheme="majorBidi"/>
                <w:sz w:val="28"/>
                <w:szCs w:val="28"/>
              </w:rPr>
              <w:t xml:space="preserve"> -  </w:t>
            </w:r>
          </w:p>
        </w:tc>
        <w:tc>
          <w:tcPr>
            <w:tcW w:w="1186" w:type="dxa"/>
            <w:shd w:val="clear" w:color="auto" w:fill="auto"/>
          </w:tcPr>
          <w:p w14:paraId="67B849E7" w14:textId="77777777" w:rsidR="00981C52" w:rsidRDefault="00981C52" w:rsidP="00981C5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4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717F99E" w14:textId="7F5129AA" w:rsidR="00981C52" w:rsidRPr="00981C52" w:rsidRDefault="00981C52" w:rsidP="00981C5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4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981C52">
              <w:rPr>
                <w:rFonts w:asciiTheme="majorBidi" w:hAnsiTheme="majorBidi" w:cstheme="majorBidi"/>
                <w:sz w:val="28"/>
                <w:szCs w:val="28"/>
              </w:rPr>
              <w:t xml:space="preserve"> 1,934,355 </w:t>
            </w:r>
          </w:p>
        </w:tc>
        <w:tc>
          <w:tcPr>
            <w:tcW w:w="1064" w:type="dxa"/>
            <w:vAlign w:val="bottom"/>
          </w:tcPr>
          <w:p w14:paraId="1DD01CE9" w14:textId="77777777" w:rsidR="00981C52" w:rsidRPr="006B417E" w:rsidRDefault="00981C52" w:rsidP="00981C5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Pr="006B417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937</w:t>
            </w:r>
            <w:r w:rsidRPr="006B417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819</w:t>
            </w:r>
          </w:p>
        </w:tc>
        <w:tc>
          <w:tcPr>
            <w:tcW w:w="1080" w:type="dxa"/>
            <w:vAlign w:val="bottom"/>
          </w:tcPr>
          <w:p w14:paraId="53F1C972" w14:textId="77777777" w:rsidR="00981C52" w:rsidRPr="006B417E" w:rsidRDefault="00981C52" w:rsidP="00981C5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right="-212"/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7DC9FA18" w14:textId="77777777" w:rsidR="00981C52" w:rsidRPr="006B417E" w:rsidRDefault="00981C52" w:rsidP="00981C5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right="-212"/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Pr="006B417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937</w:t>
            </w:r>
            <w:r w:rsidRPr="006B417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819</w:t>
            </w:r>
          </w:p>
        </w:tc>
      </w:tr>
      <w:tr w:rsidR="00981C52" w:rsidRPr="006B417E" w14:paraId="1EE554DE" w14:textId="77777777" w:rsidTr="00A6238E">
        <w:tc>
          <w:tcPr>
            <w:tcW w:w="3150" w:type="dxa"/>
            <w:vAlign w:val="bottom"/>
          </w:tcPr>
          <w:p w14:paraId="4DAC9461" w14:textId="77777777" w:rsidR="00981C52" w:rsidRPr="006B417E" w:rsidRDefault="00981C52" w:rsidP="00981C52">
            <w:pPr>
              <w:spacing w:line="240" w:lineRule="auto"/>
              <w:ind w:left="-18" w:right="-106"/>
              <w:jc w:val="both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6B417E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>รวม</w:t>
            </w:r>
          </w:p>
        </w:tc>
        <w:tc>
          <w:tcPr>
            <w:tcW w:w="1080" w:type="dxa"/>
            <w:shd w:val="clear" w:color="auto" w:fill="auto"/>
          </w:tcPr>
          <w:p w14:paraId="70C538AF" w14:textId="4705B09A" w:rsidR="00981C52" w:rsidRPr="00981C52" w:rsidRDefault="00981C52" w:rsidP="00981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1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81C52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70,726,495 </w:t>
            </w:r>
          </w:p>
        </w:tc>
        <w:tc>
          <w:tcPr>
            <w:tcW w:w="1080" w:type="dxa"/>
            <w:shd w:val="clear" w:color="auto" w:fill="auto"/>
          </w:tcPr>
          <w:p w14:paraId="591C7D8B" w14:textId="1431A9A8" w:rsidR="00981C52" w:rsidRPr="00981C52" w:rsidRDefault="00981C52" w:rsidP="00390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1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81C52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76,956,649 </w:t>
            </w:r>
          </w:p>
        </w:tc>
        <w:tc>
          <w:tcPr>
            <w:tcW w:w="1186" w:type="dxa"/>
            <w:shd w:val="clear" w:color="auto" w:fill="auto"/>
          </w:tcPr>
          <w:p w14:paraId="350933F5" w14:textId="36BC71AB" w:rsidR="00981C52" w:rsidRPr="00981C52" w:rsidRDefault="00981C52" w:rsidP="00981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4" w:right="-11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81C52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147,683,144 </w:t>
            </w:r>
          </w:p>
        </w:tc>
        <w:tc>
          <w:tcPr>
            <w:tcW w:w="1064" w:type="dxa"/>
          </w:tcPr>
          <w:p w14:paraId="3D1B1E83" w14:textId="77777777" w:rsidR="00981C52" w:rsidRPr="006B417E" w:rsidRDefault="00981C52" w:rsidP="00981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66</w:t>
            </w: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901</w:t>
            </w: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976</w:t>
            </w:r>
          </w:p>
        </w:tc>
        <w:tc>
          <w:tcPr>
            <w:tcW w:w="1080" w:type="dxa"/>
          </w:tcPr>
          <w:p w14:paraId="546E5FA1" w14:textId="77777777" w:rsidR="00981C52" w:rsidRPr="006B417E" w:rsidRDefault="00981C52" w:rsidP="00981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212"/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68</w:t>
            </w: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963</w:t>
            </w: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016</w:t>
            </w:r>
          </w:p>
        </w:tc>
        <w:tc>
          <w:tcPr>
            <w:tcW w:w="1170" w:type="dxa"/>
          </w:tcPr>
          <w:p w14:paraId="29578DBD" w14:textId="77777777" w:rsidR="00981C52" w:rsidRPr="006B417E" w:rsidRDefault="00981C52" w:rsidP="00981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212"/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135</w:t>
            </w: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864</w:t>
            </w: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992</w:t>
            </w:r>
          </w:p>
        </w:tc>
      </w:tr>
      <w:tr w:rsidR="00981C52" w:rsidRPr="006B417E" w14:paraId="6BD95917" w14:textId="77777777" w:rsidTr="00A6238E">
        <w:trPr>
          <w:trHeight w:val="452"/>
        </w:trPr>
        <w:tc>
          <w:tcPr>
            <w:tcW w:w="3150" w:type="dxa"/>
          </w:tcPr>
          <w:p w14:paraId="5EF58DE1" w14:textId="77777777" w:rsidR="00981C52" w:rsidRPr="006B417E" w:rsidRDefault="00981C52" w:rsidP="00981C52">
            <w:pPr>
              <w:spacing w:line="240" w:lineRule="auto"/>
              <w:ind w:left="-18" w:right="-106"/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</w:pPr>
            <w:r w:rsidRPr="006B417E">
              <w:rPr>
                <w:rFonts w:asciiTheme="majorBidi" w:eastAsia="AngsanaNew" w:hAnsiTheme="majorBidi" w:cstheme="majorBidi"/>
                <w:i/>
                <w:iCs/>
                <w:sz w:val="28"/>
                <w:szCs w:val="28"/>
                <w:cs/>
                <w:lang w:eastAsia="en-GB"/>
              </w:rPr>
              <w:t>หัก</w:t>
            </w:r>
            <w:r w:rsidRPr="006B417E">
              <w:rPr>
                <w:rFonts w:asciiTheme="majorBidi" w:eastAsia="AngsanaNew" w:hAnsiTheme="majorBidi" w:cstheme="majorBidi"/>
                <w:i/>
                <w:iCs/>
                <w:sz w:val="32"/>
                <w:szCs w:val="32"/>
                <w:cs/>
                <w:lang w:eastAsia="en-GB"/>
              </w:rPr>
              <w:t xml:space="preserve"> </w:t>
            </w:r>
            <w:r w:rsidRPr="006B417E">
              <w:rPr>
                <w:rFonts w:asciiTheme="majorBidi" w:eastAsia="AngsanaNew" w:hAnsiTheme="majorBidi" w:cstheme="majorBidi"/>
                <w:i/>
                <w:iCs/>
                <w:sz w:val="32"/>
                <w:szCs w:val="32"/>
                <w:lang w:eastAsia="en-GB"/>
              </w:rPr>
              <w:t xml:space="preserve"> </w:t>
            </w:r>
            <w:r w:rsidRPr="006B417E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 xml:space="preserve">ค่าเผื่อผลขาดทุนด้านเครดิตที่คาดว่า </w:t>
            </w:r>
          </w:p>
          <w:p w14:paraId="0D50EAA6" w14:textId="77777777" w:rsidR="00981C52" w:rsidRPr="006B417E" w:rsidRDefault="00981C52" w:rsidP="00981C52">
            <w:pPr>
              <w:tabs>
                <w:tab w:val="left" w:pos="344"/>
              </w:tabs>
              <w:spacing w:line="240" w:lineRule="auto"/>
              <w:ind w:left="-18" w:right="-106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  <w:r w:rsidRPr="006B417E">
              <w:rPr>
                <w:rFonts w:asciiTheme="majorBidi" w:eastAsia="AngsanaNew" w:hAnsiTheme="majorBidi" w:cstheme="majorBidi"/>
                <w:i/>
                <w:iCs/>
                <w:sz w:val="28"/>
                <w:szCs w:val="28"/>
                <w:cs/>
                <w:lang w:eastAsia="en-GB"/>
              </w:rPr>
              <w:t xml:space="preserve">  </w:t>
            </w:r>
            <w:r w:rsidRPr="006B417E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 xml:space="preserve">   </w:t>
            </w:r>
            <w:r w:rsidRPr="006B417E">
              <w:rPr>
                <w:rFonts w:asciiTheme="majorBidi" w:eastAsia="AngsanaNew" w:hAnsiTheme="majorBidi" w:cstheme="majorBidi"/>
                <w:sz w:val="32"/>
                <w:szCs w:val="32"/>
                <w:cs/>
                <w:lang w:eastAsia="en-GB"/>
              </w:rPr>
              <w:t xml:space="preserve"> </w:t>
            </w:r>
            <w:r w:rsidRPr="006B417E"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  <w:t xml:space="preserve"> </w:t>
            </w:r>
            <w:r w:rsidRPr="006B417E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>จะเกิดขึ้น</w:t>
            </w:r>
          </w:p>
        </w:tc>
        <w:tc>
          <w:tcPr>
            <w:tcW w:w="1080" w:type="dxa"/>
            <w:shd w:val="clear" w:color="auto" w:fill="auto"/>
          </w:tcPr>
          <w:p w14:paraId="757E9B8D" w14:textId="77777777" w:rsidR="00981C52" w:rsidRDefault="00981C52" w:rsidP="00981C5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981C5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  <w:p w14:paraId="55F7E848" w14:textId="754484AE" w:rsidR="00981C52" w:rsidRPr="00981C52" w:rsidRDefault="00981C52" w:rsidP="00981C5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981C52">
              <w:rPr>
                <w:rFonts w:asciiTheme="majorBidi" w:hAnsiTheme="majorBidi" w:cstheme="majorBidi"/>
                <w:sz w:val="28"/>
                <w:szCs w:val="28"/>
              </w:rPr>
              <w:t>(3,72</w:t>
            </w:r>
            <w:r w:rsidR="00803CEF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981C52">
              <w:rPr>
                <w:rFonts w:asciiTheme="majorBidi" w:hAnsiTheme="majorBidi" w:cstheme="majorBidi"/>
                <w:sz w:val="28"/>
                <w:szCs w:val="28"/>
              </w:rPr>
              <w:t>,3</w:t>
            </w:r>
            <w:r w:rsidR="00803CEF">
              <w:rPr>
                <w:rFonts w:asciiTheme="majorBidi" w:hAnsiTheme="majorBidi" w:cstheme="majorBidi"/>
                <w:sz w:val="28"/>
                <w:szCs w:val="28"/>
              </w:rPr>
              <w:t>94</w:t>
            </w:r>
            <w:r w:rsidRPr="00981C5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6400C59F" w14:textId="77777777" w:rsidR="00981C52" w:rsidRDefault="00981C52" w:rsidP="00981C5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2362F54" w14:textId="1A1D47D9" w:rsidR="00981C52" w:rsidRPr="00981C52" w:rsidRDefault="00981C52" w:rsidP="00981C5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981C52">
              <w:rPr>
                <w:rFonts w:asciiTheme="majorBidi" w:hAnsiTheme="majorBidi" w:cstheme="majorBidi"/>
                <w:sz w:val="28"/>
                <w:szCs w:val="28"/>
              </w:rPr>
              <w:t xml:space="preserve"> (1,42</w:t>
            </w:r>
            <w:r w:rsidR="00803CEF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981C5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03CEF">
              <w:rPr>
                <w:rFonts w:asciiTheme="majorBidi" w:hAnsiTheme="majorBidi" w:cstheme="majorBidi"/>
                <w:sz w:val="28"/>
                <w:szCs w:val="28"/>
              </w:rPr>
              <w:t>26</w:t>
            </w:r>
            <w:r w:rsidRPr="00981C52">
              <w:rPr>
                <w:rFonts w:asciiTheme="majorBidi" w:hAnsiTheme="majorBidi" w:cstheme="majorBidi"/>
                <w:sz w:val="28"/>
                <w:szCs w:val="28"/>
              </w:rPr>
              <w:t>4)</w:t>
            </w:r>
          </w:p>
        </w:tc>
        <w:tc>
          <w:tcPr>
            <w:tcW w:w="1186" w:type="dxa"/>
            <w:shd w:val="clear" w:color="auto" w:fill="auto"/>
          </w:tcPr>
          <w:p w14:paraId="7F6ECF38" w14:textId="77777777" w:rsidR="00981C52" w:rsidRDefault="00981C52" w:rsidP="00981C5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4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630A303" w14:textId="49451BEC" w:rsidR="00981C52" w:rsidRPr="00981C52" w:rsidRDefault="00981C52" w:rsidP="00981C5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4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981C52">
              <w:rPr>
                <w:rFonts w:asciiTheme="majorBidi" w:hAnsiTheme="majorBidi" w:cstheme="majorBidi"/>
                <w:sz w:val="28"/>
                <w:szCs w:val="28"/>
              </w:rPr>
              <w:t xml:space="preserve"> (5,1</w:t>
            </w:r>
            <w:r w:rsidR="00803CEF">
              <w:rPr>
                <w:rFonts w:asciiTheme="majorBidi" w:hAnsiTheme="majorBidi" w:cstheme="majorBidi"/>
                <w:sz w:val="28"/>
                <w:szCs w:val="28"/>
              </w:rPr>
              <w:t>52</w:t>
            </w:r>
            <w:r w:rsidRPr="00981C52">
              <w:rPr>
                <w:rFonts w:asciiTheme="majorBidi" w:hAnsiTheme="majorBidi" w:cstheme="majorBidi"/>
                <w:sz w:val="28"/>
                <w:szCs w:val="28"/>
              </w:rPr>
              <w:t>,658)</w:t>
            </w:r>
          </w:p>
        </w:tc>
        <w:tc>
          <w:tcPr>
            <w:tcW w:w="1064" w:type="dxa"/>
            <w:vAlign w:val="bottom"/>
          </w:tcPr>
          <w:p w14:paraId="62EA6A00" w14:textId="77777777" w:rsidR="00981C52" w:rsidRPr="006B417E" w:rsidRDefault="00981C52" w:rsidP="00981C5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(3</w:t>
            </w:r>
            <w:r w:rsidRPr="006B417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340</w:t>
            </w:r>
            <w:r w:rsidRPr="006B417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546)</w:t>
            </w:r>
          </w:p>
        </w:tc>
        <w:tc>
          <w:tcPr>
            <w:tcW w:w="1080" w:type="dxa"/>
            <w:vAlign w:val="bottom"/>
          </w:tcPr>
          <w:p w14:paraId="55F17FE1" w14:textId="77777777" w:rsidR="00981C52" w:rsidRPr="006B417E" w:rsidRDefault="00981C52" w:rsidP="00981C5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right="-212"/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(1</w:t>
            </w:r>
            <w:r w:rsidRPr="006B417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165</w:t>
            </w:r>
            <w:r w:rsidRPr="006B417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292)</w:t>
            </w:r>
          </w:p>
        </w:tc>
        <w:tc>
          <w:tcPr>
            <w:tcW w:w="1170" w:type="dxa"/>
            <w:vAlign w:val="bottom"/>
          </w:tcPr>
          <w:p w14:paraId="2CC3BA93" w14:textId="77777777" w:rsidR="00981C52" w:rsidRPr="006B417E" w:rsidRDefault="00981C52" w:rsidP="00981C5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right="-212"/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(4</w:t>
            </w:r>
            <w:r w:rsidRPr="006B417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505</w:t>
            </w:r>
            <w:r w:rsidRPr="006B417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838)</w:t>
            </w:r>
          </w:p>
        </w:tc>
      </w:tr>
      <w:tr w:rsidR="00981C52" w:rsidRPr="006B417E" w14:paraId="12060722" w14:textId="77777777" w:rsidTr="00A6238E">
        <w:tc>
          <w:tcPr>
            <w:tcW w:w="3150" w:type="dxa"/>
            <w:vAlign w:val="bottom"/>
          </w:tcPr>
          <w:p w14:paraId="0C3BB055" w14:textId="77777777" w:rsidR="00981C52" w:rsidRPr="006B417E" w:rsidRDefault="00981C52" w:rsidP="00981C52">
            <w:pPr>
              <w:tabs>
                <w:tab w:val="clear" w:pos="227"/>
                <w:tab w:val="clear" w:pos="454"/>
                <w:tab w:val="left" w:pos="433"/>
              </w:tabs>
              <w:spacing w:line="240" w:lineRule="auto"/>
              <w:ind w:left="73" w:right="-106" w:hanging="91"/>
              <w:jc w:val="both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  <w:r w:rsidRPr="006B417E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>ลูกหนี้เงินให้สินเชื่อสุทธิ</w:t>
            </w:r>
          </w:p>
        </w:tc>
        <w:tc>
          <w:tcPr>
            <w:tcW w:w="1080" w:type="dxa"/>
            <w:shd w:val="clear" w:color="auto" w:fill="auto"/>
          </w:tcPr>
          <w:p w14:paraId="68E872C9" w14:textId="6DF3239F" w:rsidR="00981C52" w:rsidRPr="00981C52" w:rsidRDefault="00981C52" w:rsidP="00981C5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81C5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67,00</w:t>
            </w:r>
            <w:r w:rsidR="00E2078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  <w:r w:rsidRPr="00981C5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E2078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101</w:t>
            </w:r>
            <w:r w:rsidRPr="00981C5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</w:tcPr>
          <w:p w14:paraId="388874EB" w14:textId="141496CD" w:rsidR="00981C52" w:rsidRPr="00981C52" w:rsidRDefault="00981C52" w:rsidP="00981C5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81C5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75,53</w:t>
            </w:r>
            <w:r w:rsidR="00E2078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  <w:r w:rsidRPr="00981C5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E2078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385</w:t>
            </w:r>
            <w:r w:rsidRPr="00981C5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186" w:type="dxa"/>
            <w:shd w:val="clear" w:color="auto" w:fill="auto"/>
          </w:tcPr>
          <w:p w14:paraId="65FA246D" w14:textId="131A06BC" w:rsidR="00981C52" w:rsidRPr="00981C52" w:rsidRDefault="00981C52" w:rsidP="00981C5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4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81C5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142,53</w:t>
            </w:r>
            <w:r w:rsidR="00E2078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  <w:r w:rsidRPr="00981C5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,486 </w:t>
            </w:r>
          </w:p>
        </w:tc>
        <w:tc>
          <w:tcPr>
            <w:tcW w:w="1064" w:type="dxa"/>
            <w:vAlign w:val="bottom"/>
          </w:tcPr>
          <w:p w14:paraId="48544742" w14:textId="77777777" w:rsidR="00981C52" w:rsidRPr="006B417E" w:rsidRDefault="00981C52" w:rsidP="00981C5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63</w:t>
            </w: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561</w:t>
            </w: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430</w:t>
            </w:r>
          </w:p>
        </w:tc>
        <w:tc>
          <w:tcPr>
            <w:tcW w:w="1080" w:type="dxa"/>
            <w:vAlign w:val="bottom"/>
          </w:tcPr>
          <w:p w14:paraId="643E8AC3" w14:textId="77777777" w:rsidR="00981C52" w:rsidRPr="006B417E" w:rsidRDefault="00981C52" w:rsidP="00981C5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right="-212"/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67</w:t>
            </w: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797</w:t>
            </w: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724</w:t>
            </w:r>
          </w:p>
        </w:tc>
        <w:tc>
          <w:tcPr>
            <w:tcW w:w="1170" w:type="dxa"/>
            <w:vAlign w:val="bottom"/>
          </w:tcPr>
          <w:p w14:paraId="4E5E483C" w14:textId="77777777" w:rsidR="00981C52" w:rsidRPr="006B417E" w:rsidRDefault="00981C52" w:rsidP="00981C5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212"/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131</w:t>
            </w: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359</w:t>
            </w: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154</w:t>
            </w:r>
          </w:p>
        </w:tc>
      </w:tr>
      <w:tr w:rsidR="00AC59CD" w:rsidRPr="006B417E" w14:paraId="5C8C1EFD" w14:textId="77777777" w:rsidTr="00A6238E">
        <w:tc>
          <w:tcPr>
            <w:tcW w:w="3150" w:type="dxa"/>
            <w:vAlign w:val="bottom"/>
          </w:tcPr>
          <w:p w14:paraId="0C4C54F5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left" w:pos="433"/>
              </w:tabs>
              <w:spacing w:line="240" w:lineRule="auto"/>
              <w:ind w:left="73" w:right="-106" w:hanging="91"/>
              <w:jc w:val="both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763F7EB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12AE611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65C8B8AB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  <w:tab w:val="decimal" w:pos="881"/>
              </w:tabs>
              <w:spacing w:line="240" w:lineRule="auto"/>
              <w:ind w:left="-4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64" w:type="dxa"/>
            <w:vAlign w:val="bottom"/>
          </w:tcPr>
          <w:p w14:paraId="6061758D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15E78A13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right="-212"/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6EA8CB4C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212"/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</w:pPr>
          </w:p>
        </w:tc>
      </w:tr>
      <w:tr w:rsidR="008B5ACB" w:rsidRPr="006B417E" w14:paraId="511386BB" w14:textId="77777777" w:rsidTr="00A6238E">
        <w:tc>
          <w:tcPr>
            <w:tcW w:w="3150" w:type="dxa"/>
            <w:vAlign w:val="bottom"/>
          </w:tcPr>
          <w:p w14:paraId="068DBDD5" w14:textId="77777777" w:rsidR="008B5ACB" w:rsidRPr="006B417E" w:rsidRDefault="008B5ACB" w:rsidP="008B5ACB">
            <w:pPr>
              <w:tabs>
                <w:tab w:val="clear" w:pos="227"/>
                <w:tab w:val="clear" w:pos="454"/>
                <w:tab w:val="left" w:pos="433"/>
              </w:tabs>
              <w:spacing w:line="240" w:lineRule="auto"/>
              <w:ind w:left="73" w:right="-106" w:hanging="91"/>
              <w:jc w:val="both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ลูกหนี้ตามสัญญาเช่าซื้อ</w:t>
            </w:r>
          </w:p>
        </w:tc>
        <w:tc>
          <w:tcPr>
            <w:tcW w:w="1080" w:type="dxa"/>
            <w:shd w:val="clear" w:color="auto" w:fill="auto"/>
          </w:tcPr>
          <w:p w14:paraId="06B859C4" w14:textId="1D1FE7F7" w:rsidR="008B5ACB" w:rsidRPr="008B5ACB" w:rsidRDefault="008B5ACB" w:rsidP="008B5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8B5ACB">
              <w:rPr>
                <w:rFonts w:asciiTheme="majorBidi" w:hAnsiTheme="majorBidi" w:cstheme="majorBidi"/>
                <w:sz w:val="28"/>
                <w:szCs w:val="28"/>
              </w:rPr>
              <w:t xml:space="preserve"> 151,617 </w:t>
            </w:r>
          </w:p>
        </w:tc>
        <w:tc>
          <w:tcPr>
            <w:tcW w:w="1080" w:type="dxa"/>
            <w:shd w:val="clear" w:color="auto" w:fill="auto"/>
          </w:tcPr>
          <w:p w14:paraId="69586F52" w14:textId="6C12B550" w:rsidR="008B5ACB" w:rsidRPr="008B5ACB" w:rsidRDefault="008B5ACB" w:rsidP="008B5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8B5ACB">
              <w:rPr>
                <w:rFonts w:asciiTheme="majorBidi" w:hAnsiTheme="majorBidi" w:cstheme="majorBidi"/>
                <w:sz w:val="28"/>
                <w:szCs w:val="28"/>
              </w:rPr>
              <w:t xml:space="preserve"> 64,658 </w:t>
            </w:r>
          </w:p>
        </w:tc>
        <w:tc>
          <w:tcPr>
            <w:tcW w:w="1186" w:type="dxa"/>
            <w:shd w:val="clear" w:color="auto" w:fill="auto"/>
          </w:tcPr>
          <w:p w14:paraId="00B382B2" w14:textId="24C29BF3" w:rsidR="008B5ACB" w:rsidRPr="008B5ACB" w:rsidRDefault="008B5ACB" w:rsidP="008B5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4" w:right="-115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8B5ACB">
              <w:rPr>
                <w:rFonts w:asciiTheme="majorBidi" w:hAnsiTheme="majorBidi" w:cstheme="majorBidi"/>
                <w:sz w:val="28"/>
                <w:szCs w:val="28"/>
              </w:rPr>
              <w:t xml:space="preserve"> 216,275 </w:t>
            </w:r>
          </w:p>
        </w:tc>
        <w:tc>
          <w:tcPr>
            <w:tcW w:w="1064" w:type="dxa"/>
            <w:vAlign w:val="bottom"/>
          </w:tcPr>
          <w:p w14:paraId="01A99B58" w14:textId="77777777" w:rsidR="008B5ACB" w:rsidRPr="006B417E" w:rsidRDefault="008B5ACB" w:rsidP="008B5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272</w:t>
            </w:r>
            <w:r w:rsidRPr="006B417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748</w:t>
            </w:r>
          </w:p>
        </w:tc>
        <w:tc>
          <w:tcPr>
            <w:tcW w:w="1080" w:type="dxa"/>
            <w:vAlign w:val="bottom"/>
          </w:tcPr>
          <w:p w14:paraId="62B926AE" w14:textId="77777777" w:rsidR="008B5ACB" w:rsidRPr="006B417E" w:rsidRDefault="008B5ACB" w:rsidP="008B5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right="-212"/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115</w:t>
            </w:r>
            <w:r w:rsidRPr="006B417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830</w:t>
            </w:r>
          </w:p>
        </w:tc>
        <w:tc>
          <w:tcPr>
            <w:tcW w:w="1170" w:type="dxa"/>
            <w:vAlign w:val="bottom"/>
          </w:tcPr>
          <w:p w14:paraId="740DD0E3" w14:textId="77777777" w:rsidR="008B5ACB" w:rsidRPr="006B417E" w:rsidRDefault="008B5ACB" w:rsidP="008B5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right="-212"/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388</w:t>
            </w:r>
            <w:r w:rsidRPr="006B417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578</w:t>
            </w:r>
          </w:p>
        </w:tc>
      </w:tr>
      <w:tr w:rsidR="008B5ACB" w:rsidRPr="006B417E" w14:paraId="6CCF427E" w14:textId="77777777" w:rsidTr="00A6238E">
        <w:tc>
          <w:tcPr>
            <w:tcW w:w="3150" w:type="dxa"/>
            <w:vAlign w:val="bottom"/>
          </w:tcPr>
          <w:p w14:paraId="75248DEB" w14:textId="77777777" w:rsidR="008B5ACB" w:rsidRPr="006B417E" w:rsidRDefault="008B5ACB" w:rsidP="008B5ACB">
            <w:pPr>
              <w:tabs>
                <w:tab w:val="clear" w:pos="227"/>
                <w:tab w:val="clear" w:pos="454"/>
                <w:tab w:val="left" w:pos="433"/>
              </w:tabs>
              <w:spacing w:line="240" w:lineRule="auto"/>
              <w:ind w:left="73" w:right="-106" w:hanging="91"/>
              <w:jc w:val="both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  <w:r w:rsidRPr="006B417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6B417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รายได้ดอกเบี้ยที่ยังไม่ถือเป็นรายได้</w:t>
            </w:r>
          </w:p>
        </w:tc>
        <w:tc>
          <w:tcPr>
            <w:tcW w:w="1080" w:type="dxa"/>
            <w:shd w:val="clear" w:color="auto" w:fill="auto"/>
          </w:tcPr>
          <w:p w14:paraId="16657659" w14:textId="7FE1F1A4" w:rsidR="008B5ACB" w:rsidRPr="008B5ACB" w:rsidRDefault="008B5ACB" w:rsidP="008B5AC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8B5ACB">
              <w:rPr>
                <w:rFonts w:asciiTheme="majorBidi" w:hAnsiTheme="majorBidi" w:cstheme="majorBidi"/>
                <w:sz w:val="28"/>
                <w:szCs w:val="28"/>
              </w:rPr>
              <w:t xml:space="preserve"> (25,192)</w:t>
            </w:r>
          </w:p>
        </w:tc>
        <w:tc>
          <w:tcPr>
            <w:tcW w:w="1080" w:type="dxa"/>
            <w:shd w:val="clear" w:color="auto" w:fill="auto"/>
          </w:tcPr>
          <w:p w14:paraId="4D79DF1E" w14:textId="1A00152B" w:rsidR="008B5ACB" w:rsidRPr="008B5ACB" w:rsidRDefault="008B5ACB" w:rsidP="008B5AC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8B5ACB">
              <w:rPr>
                <w:rFonts w:asciiTheme="majorBidi" w:hAnsiTheme="majorBidi" w:cstheme="majorBidi"/>
                <w:sz w:val="28"/>
                <w:szCs w:val="28"/>
              </w:rPr>
              <w:t xml:space="preserve"> (7,666)</w:t>
            </w:r>
          </w:p>
        </w:tc>
        <w:tc>
          <w:tcPr>
            <w:tcW w:w="1186" w:type="dxa"/>
            <w:shd w:val="clear" w:color="auto" w:fill="auto"/>
          </w:tcPr>
          <w:p w14:paraId="577150DF" w14:textId="1038DE60" w:rsidR="008B5ACB" w:rsidRPr="008B5ACB" w:rsidRDefault="008B5ACB" w:rsidP="008B5AC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4" w:right="-115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8B5ACB">
              <w:rPr>
                <w:rFonts w:asciiTheme="majorBidi" w:hAnsiTheme="majorBidi" w:cstheme="majorBidi"/>
                <w:sz w:val="28"/>
                <w:szCs w:val="28"/>
              </w:rPr>
              <w:t xml:space="preserve"> (32,858)</w:t>
            </w:r>
          </w:p>
        </w:tc>
        <w:tc>
          <w:tcPr>
            <w:tcW w:w="1064" w:type="dxa"/>
            <w:vAlign w:val="bottom"/>
          </w:tcPr>
          <w:p w14:paraId="31386616" w14:textId="77777777" w:rsidR="008B5ACB" w:rsidRPr="006B417E" w:rsidRDefault="008B5ACB" w:rsidP="008B5AC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(49</w:t>
            </w:r>
            <w:r w:rsidRPr="006B417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669)</w:t>
            </w:r>
          </w:p>
        </w:tc>
        <w:tc>
          <w:tcPr>
            <w:tcW w:w="1080" w:type="dxa"/>
            <w:vAlign w:val="bottom"/>
          </w:tcPr>
          <w:p w14:paraId="5BB1231F" w14:textId="77777777" w:rsidR="008B5ACB" w:rsidRPr="006B417E" w:rsidRDefault="008B5ACB" w:rsidP="008B5AC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right="-212"/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(15</w:t>
            </w:r>
            <w:r w:rsidRPr="006B417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10</w:t>
            </w:r>
            <w:r w:rsidRPr="006B417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9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170" w:type="dxa"/>
            <w:vAlign w:val="bottom"/>
          </w:tcPr>
          <w:p w14:paraId="359D40E4" w14:textId="77777777" w:rsidR="008B5ACB" w:rsidRPr="006B417E" w:rsidRDefault="008B5ACB" w:rsidP="008B5AC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right="-212"/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(64</w:t>
            </w:r>
            <w:r w:rsidRPr="006B417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77</w:t>
            </w:r>
            <w:r w:rsidRPr="006B417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8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)</w:t>
            </w:r>
          </w:p>
        </w:tc>
      </w:tr>
      <w:tr w:rsidR="008B5ACB" w:rsidRPr="006B417E" w14:paraId="67E3C7C4" w14:textId="77777777" w:rsidTr="00A6238E">
        <w:tc>
          <w:tcPr>
            <w:tcW w:w="3150" w:type="dxa"/>
            <w:vAlign w:val="bottom"/>
          </w:tcPr>
          <w:p w14:paraId="6636C98B" w14:textId="77777777" w:rsidR="008B5ACB" w:rsidRPr="006B417E" w:rsidRDefault="008B5ACB" w:rsidP="008B5ACB">
            <w:pPr>
              <w:tabs>
                <w:tab w:val="clear" w:pos="227"/>
                <w:tab w:val="clear" w:pos="454"/>
                <w:tab w:val="left" w:pos="433"/>
              </w:tabs>
              <w:spacing w:line="240" w:lineRule="auto"/>
              <w:ind w:left="73" w:right="-106" w:hanging="91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EDEB761" w14:textId="5EA69397" w:rsidR="008B5ACB" w:rsidRPr="008B5ACB" w:rsidRDefault="008B5ACB" w:rsidP="008B5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8B5A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126,425 </w:t>
            </w:r>
          </w:p>
        </w:tc>
        <w:tc>
          <w:tcPr>
            <w:tcW w:w="1080" w:type="dxa"/>
            <w:shd w:val="clear" w:color="auto" w:fill="auto"/>
          </w:tcPr>
          <w:p w14:paraId="212DF4EF" w14:textId="3778E943" w:rsidR="008B5ACB" w:rsidRPr="008B5ACB" w:rsidRDefault="008B5ACB" w:rsidP="008B5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8B5A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56,992 </w:t>
            </w:r>
          </w:p>
        </w:tc>
        <w:tc>
          <w:tcPr>
            <w:tcW w:w="1186" w:type="dxa"/>
            <w:shd w:val="clear" w:color="auto" w:fill="auto"/>
          </w:tcPr>
          <w:p w14:paraId="7B1A2F7D" w14:textId="34998E46" w:rsidR="008B5ACB" w:rsidRPr="008B5ACB" w:rsidRDefault="008B5ACB" w:rsidP="008B5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4" w:right="-1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8B5A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183,417 </w:t>
            </w:r>
          </w:p>
        </w:tc>
        <w:tc>
          <w:tcPr>
            <w:tcW w:w="1064" w:type="dxa"/>
            <w:vAlign w:val="bottom"/>
          </w:tcPr>
          <w:p w14:paraId="369CD73B" w14:textId="77777777" w:rsidR="008B5ACB" w:rsidRPr="006B417E" w:rsidRDefault="008B5ACB" w:rsidP="008B5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223</w:t>
            </w: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079</w:t>
            </w:r>
          </w:p>
        </w:tc>
        <w:tc>
          <w:tcPr>
            <w:tcW w:w="1080" w:type="dxa"/>
            <w:vAlign w:val="bottom"/>
          </w:tcPr>
          <w:p w14:paraId="39F9BFFC" w14:textId="77777777" w:rsidR="008B5ACB" w:rsidRPr="006B417E" w:rsidRDefault="008B5ACB" w:rsidP="008B5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right="-212"/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</w:pP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100</w:t>
            </w: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72</w:t>
            </w: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1</w:t>
            </w:r>
          </w:p>
        </w:tc>
        <w:tc>
          <w:tcPr>
            <w:tcW w:w="1170" w:type="dxa"/>
            <w:vAlign w:val="bottom"/>
          </w:tcPr>
          <w:p w14:paraId="3D470050" w14:textId="77777777" w:rsidR="008B5ACB" w:rsidRPr="006B417E" w:rsidRDefault="008B5ACB" w:rsidP="008B5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right="-212"/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</w:pP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323</w:t>
            </w: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80</w:t>
            </w: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0</w:t>
            </w:r>
          </w:p>
        </w:tc>
      </w:tr>
      <w:tr w:rsidR="008B5ACB" w:rsidRPr="006B417E" w14:paraId="7B771EDC" w14:textId="77777777" w:rsidTr="00A6238E">
        <w:tc>
          <w:tcPr>
            <w:tcW w:w="3150" w:type="dxa"/>
            <w:vAlign w:val="bottom"/>
          </w:tcPr>
          <w:p w14:paraId="287387B7" w14:textId="77777777" w:rsidR="008B5ACB" w:rsidRPr="006B417E" w:rsidRDefault="008B5ACB" w:rsidP="008B5ACB">
            <w:pPr>
              <w:tabs>
                <w:tab w:val="clear" w:pos="227"/>
                <w:tab w:val="clear" w:pos="454"/>
                <w:tab w:val="left" w:pos="335"/>
                <w:tab w:val="left" w:pos="433"/>
              </w:tabs>
              <w:spacing w:line="240" w:lineRule="auto"/>
              <w:ind w:left="73" w:right="-106" w:hanging="91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  <w:r w:rsidRPr="006B417E">
              <w:rPr>
                <w:rFonts w:asciiTheme="majorBidi" w:eastAsia="AngsanaNew" w:hAnsiTheme="majorBidi" w:cstheme="majorBidi"/>
                <w:i/>
                <w:iCs/>
                <w:sz w:val="28"/>
                <w:szCs w:val="28"/>
                <w:cs/>
                <w:lang w:eastAsia="en-GB"/>
              </w:rPr>
              <w:t xml:space="preserve">หัก </w:t>
            </w:r>
            <w:r w:rsidRPr="006B417E">
              <w:rPr>
                <w:rFonts w:asciiTheme="majorBidi" w:eastAsia="AngsanaNew" w:hAnsiTheme="majorBidi" w:cstheme="majorBidi"/>
                <w:i/>
                <w:iCs/>
                <w:sz w:val="28"/>
                <w:szCs w:val="28"/>
                <w:lang w:eastAsia="en-GB"/>
              </w:rPr>
              <w:t xml:space="preserve"> </w:t>
            </w:r>
            <w:r w:rsidRPr="006B417E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 xml:space="preserve">ค่าเผื่อผลขาดทุนด้านเครดิตที่คาดว่า    </w:t>
            </w:r>
            <w:r w:rsidRPr="006B417E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br/>
              <w:t xml:space="preserve">    </w:t>
            </w:r>
            <w:r w:rsidRPr="006B417E">
              <w:rPr>
                <w:rFonts w:asciiTheme="majorBidi" w:eastAsia="AngsanaNew" w:hAnsiTheme="majorBidi" w:cstheme="majorBidi"/>
                <w:sz w:val="32"/>
                <w:szCs w:val="32"/>
                <w:lang w:eastAsia="en-GB"/>
              </w:rPr>
              <w:t xml:space="preserve"> </w:t>
            </w:r>
            <w:r w:rsidRPr="006B417E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>จะเกิดขึ้น</w:t>
            </w:r>
          </w:p>
        </w:tc>
        <w:tc>
          <w:tcPr>
            <w:tcW w:w="1080" w:type="dxa"/>
            <w:shd w:val="clear" w:color="auto" w:fill="auto"/>
          </w:tcPr>
          <w:p w14:paraId="17AB6A61" w14:textId="77777777" w:rsidR="008B5ACB" w:rsidRDefault="008B5ACB" w:rsidP="008B5AC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7B29D27" w14:textId="6580C250" w:rsidR="008B5ACB" w:rsidRPr="008B5ACB" w:rsidRDefault="008B5ACB" w:rsidP="008B5AC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8B5ACB">
              <w:rPr>
                <w:rFonts w:asciiTheme="majorBidi" w:hAnsiTheme="majorBidi" w:cstheme="majorBidi"/>
                <w:sz w:val="28"/>
                <w:szCs w:val="28"/>
              </w:rPr>
              <w:t xml:space="preserve"> (31,666)</w:t>
            </w:r>
          </w:p>
        </w:tc>
        <w:tc>
          <w:tcPr>
            <w:tcW w:w="1080" w:type="dxa"/>
            <w:shd w:val="clear" w:color="auto" w:fill="auto"/>
          </w:tcPr>
          <w:p w14:paraId="3AEF4012" w14:textId="77777777" w:rsidR="008B5ACB" w:rsidRDefault="008B5ACB" w:rsidP="008B5AC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472817F" w14:textId="261CD39F" w:rsidR="008B5ACB" w:rsidRPr="008B5ACB" w:rsidRDefault="008B5ACB" w:rsidP="008B5AC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8B5ACB">
              <w:rPr>
                <w:rFonts w:asciiTheme="majorBidi" w:hAnsiTheme="majorBidi" w:cstheme="majorBidi"/>
                <w:sz w:val="28"/>
                <w:szCs w:val="28"/>
              </w:rPr>
              <w:t xml:space="preserve"> (4,198)</w:t>
            </w:r>
          </w:p>
        </w:tc>
        <w:tc>
          <w:tcPr>
            <w:tcW w:w="1186" w:type="dxa"/>
            <w:shd w:val="clear" w:color="auto" w:fill="auto"/>
          </w:tcPr>
          <w:p w14:paraId="66BC55BF" w14:textId="77777777" w:rsidR="008B5ACB" w:rsidRDefault="008B5ACB" w:rsidP="008B5AC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4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DAC455E" w14:textId="0779CD0E" w:rsidR="008B5ACB" w:rsidRPr="008B5ACB" w:rsidRDefault="008B5ACB" w:rsidP="008B5AC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4" w:right="-115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8B5ACB">
              <w:rPr>
                <w:rFonts w:asciiTheme="majorBidi" w:hAnsiTheme="majorBidi" w:cstheme="majorBidi"/>
                <w:sz w:val="28"/>
                <w:szCs w:val="28"/>
              </w:rPr>
              <w:t xml:space="preserve"> (35,864)</w:t>
            </w:r>
          </w:p>
        </w:tc>
        <w:tc>
          <w:tcPr>
            <w:tcW w:w="1064" w:type="dxa"/>
            <w:vAlign w:val="bottom"/>
          </w:tcPr>
          <w:p w14:paraId="04EE0F27" w14:textId="77777777" w:rsidR="008B5ACB" w:rsidRPr="006B417E" w:rsidRDefault="008B5ACB" w:rsidP="008B5AC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(69</w:t>
            </w:r>
            <w:r w:rsidRPr="006B417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496)</w:t>
            </w:r>
          </w:p>
        </w:tc>
        <w:tc>
          <w:tcPr>
            <w:tcW w:w="1080" w:type="dxa"/>
            <w:vAlign w:val="bottom"/>
          </w:tcPr>
          <w:p w14:paraId="3BC80324" w14:textId="77777777" w:rsidR="008B5ACB" w:rsidRPr="006B417E" w:rsidRDefault="008B5ACB" w:rsidP="008B5AC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right="-212"/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(7</w:t>
            </w:r>
            <w:r w:rsidRPr="006B417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578)</w:t>
            </w:r>
          </w:p>
        </w:tc>
        <w:tc>
          <w:tcPr>
            <w:tcW w:w="1170" w:type="dxa"/>
            <w:vAlign w:val="bottom"/>
          </w:tcPr>
          <w:p w14:paraId="032D49DC" w14:textId="77777777" w:rsidR="008B5ACB" w:rsidRPr="006B417E" w:rsidRDefault="008B5ACB" w:rsidP="008B5AC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right="-212"/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(77</w:t>
            </w:r>
            <w:r w:rsidRPr="006B417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074)</w:t>
            </w:r>
          </w:p>
        </w:tc>
      </w:tr>
      <w:tr w:rsidR="008B5ACB" w:rsidRPr="006B417E" w14:paraId="2259679B" w14:textId="77777777" w:rsidTr="00A6238E">
        <w:tc>
          <w:tcPr>
            <w:tcW w:w="3150" w:type="dxa"/>
            <w:vAlign w:val="bottom"/>
          </w:tcPr>
          <w:p w14:paraId="23E7E8FE" w14:textId="77777777" w:rsidR="008B5ACB" w:rsidRPr="006B417E" w:rsidRDefault="008B5ACB" w:rsidP="008B5ACB">
            <w:pPr>
              <w:tabs>
                <w:tab w:val="clear" w:pos="227"/>
                <w:tab w:val="clear" w:pos="454"/>
                <w:tab w:val="left" w:pos="433"/>
              </w:tabs>
              <w:spacing w:line="240" w:lineRule="auto"/>
              <w:ind w:left="73" w:right="-106" w:hanging="91"/>
              <w:jc w:val="both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  <w:r w:rsidRPr="006B417E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>ลูกหนี้ตามสัญญาเช่าซื้อสุทธิ</w:t>
            </w:r>
          </w:p>
        </w:tc>
        <w:tc>
          <w:tcPr>
            <w:tcW w:w="1080" w:type="dxa"/>
            <w:shd w:val="clear" w:color="auto" w:fill="auto"/>
          </w:tcPr>
          <w:p w14:paraId="12E227A0" w14:textId="01BDE21D" w:rsidR="008B5ACB" w:rsidRPr="008B5ACB" w:rsidRDefault="008B5ACB" w:rsidP="008B5AC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8B5A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94,759 </w:t>
            </w:r>
          </w:p>
        </w:tc>
        <w:tc>
          <w:tcPr>
            <w:tcW w:w="1080" w:type="dxa"/>
            <w:shd w:val="clear" w:color="auto" w:fill="auto"/>
          </w:tcPr>
          <w:p w14:paraId="0916E651" w14:textId="6C9832D2" w:rsidR="008B5ACB" w:rsidRPr="008B5ACB" w:rsidRDefault="008B5ACB" w:rsidP="008B5AC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8B5A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52,794 </w:t>
            </w:r>
          </w:p>
        </w:tc>
        <w:tc>
          <w:tcPr>
            <w:tcW w:w="1186" w:type="dxa"/>
            <w:shd w:val="clear" w:color="auto" w:fill="auto"/>
          </w:tcPr>
          <w:p w14:paraId="4E8E65F3" w14:textId="25E29CA7" w:rsidR="008B5ACB" w:rsidRPr="008B5ACB" w:rsidRDefault="008B5ACB" w:rsidP="008B5AC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4" w:right="-1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8B5A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147,553 </w:t>
            </w:r>
          </w:p>
        </w:tc>
        <w:tc>
          <w:tcPr>
            <w:tcW w:w="1064" w:type="dxa"/>
            <w:vAlign w:val="bottom"/>
          </w:tcPr>
          <w:p w14:paraId="47EA01C7" w14:textId="77777777" w:rsidR="008B5ACB" w:rsidRPr="006B417E" w:rsidRDefault="008B5ACB" w:rsidP="008B5AC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153</w:t>
            </w: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583</w:t>
            </w:r>
          </w:p>
        </w:tc>
        <w:tc>
          <w:tcPr>
            <w:tcW w:w="1080" w:type="dxa"/>
            <w:vAlign w:val="bottom"/>
          </w:tcPr>
          <w:p w14:paraId="77531BB6" w14:textId="77777777" w:rsidR="008B5ACB" w:rsidRPr="006B417E" w:rsidRDefault="008B5ACB" w:rsidP="008B5AC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right="-212"/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</w:pP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93</w:t>
            </w: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14</w:t>
            </w: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3</w:t>
            </w:r>
          </w:p>
        </w:tc>
        <w:tc>
          <w:tcPr>
            <w:tcW w:w="1170" w:type="dxa"/>
            <w:vAlign w:val="bottom"/>
          </w:tcPr>
          <w:p w14:paraId="4A5B0EF3" w14:textId="77777777" w:rsidR="008B5ACB" w:rsidRPr="006B417E" w:rsidRDefault="008B5ACB" w:rsidP="008B5AC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right="-212"/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</w:pP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246</w:t>
            </w: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72</w:t>
            </w: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6</w:t>
            </w:r>
          </w:p>
        </w:tc>
      </w:tr>
      <w:tr w:rsidR="00AC59CD" w:rsidRPr="006B417E" w14:paraId="040554E8" w14:textId="77777777" w:rsidTr="00A6238E">
        <w:tc>
          <w:tcPr>
            <w:tcW w:w="3150" w:type="dxa"/>
            <w:vAlign w:val="bottom"/>
          </w:tcPr>
          <w:p w14:paraId="5AE86B4A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left" w:pos="433"/>
              </w:tabs>
              <w:spacing w:line="240" w:lineRule="auto"/>
              <w:ind w:left="73" w:right="-106" w:hanging="91"/>
              <w:jc w:val="both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168E8C0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0B5D2AF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6A60619B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4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64" w:type="dxa"/>
            <w:vAlign w:val="bottom"/>
          </w:tcPr>
          <w:p w14:paraId="0E8D75F1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63F250FA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right="-212"/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62196A06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212"/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</w:pPr>
          </w:p>
        </w:tc>
      </w:tr>
      <w:tr w:rsidR="00C2051F" w:rsidRPr="006B417E" w14:paraId="6EB0190C" w14:textId="77777777" w:rsidTr="00A6238E">
        <w:tc>
          <w:tcPr>
            <w:tcW w:w="3150" w:type="dxa"/>
            <w:vAlign w:val="bottom"/>
          </w:tcPr>
          <w:p w14:paraId="5B96EAE6" w14:textId="77777777" w:rsidR="00C2051F" w:rsidRPr="006B417E" w:rsidRDefault="00C2051F" w:rsidP="00C2051F">
            <w:pPr>
              <w:spacing w:line="240" w:lineRule="auto"/>
              <w:ind w:left="344" w:right="-106" w:hanging="362"/>
              <w:jc w:val="both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  <w:r w:rsidRPr="006B417E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>รวมลูกหนี้เงินให้สินเชื่อและลูกหนี้ตามสัญญาเช่าซื้อสุทธิ</w:t>
            </w:r>
          </w:p>
        </w:tc>
        <w:tc>
          <w:tcPr>
            <w:tcW w:w="1080" w:type="dxa"/>
            <w:shd w:val="clear" w:color="auto" w:fill="auto"/>
          </w:tcPr>
          <w:p w14:paraId="7F7BCABF" w14:textId="77777777" w:rsidR="00C2051F" w:rsidRDefault="00C2051F" w:rsidP="00C2051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205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  <w:p w14:paraId="6B1960CB" w14:textId="171F0D69" w:rsidR="00C2051F" w:rsidRPr="00C2051F" w:rsidRDefault="00C2051F" w:rsidP="00C2051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C205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67,09</w:t>
            </w:r>
            <w:r w:rsidR="00B52EC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Pr="00C205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B52EC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860</w:t>
            </w:r>
            <w:r w:rsidRPr="00C205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</w:tcPr>
          <w:p w14:paraId="578C227C" w14:textId="77777777" w:rsidR="00C2051F" w:rsidRDefault="00C2051F" w:rsidP="00C2051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5BC59C21" w14:textId="13ED6B58" w:rsidR="00C2051F" w:rsidRPr="00C2051F" w:rsidRDefault="00C2051F" w:rsidP="00C2051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C205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75,58</w:t>
            </w:r>
            <w:r w:rsidR="00B52EC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Pr="00C205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,1</w:t>
            </w:r>
            <w:r w:rsidR="00B763D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79</w:t>
            </w:r>
            <w:r w:rsidRPr="00C205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186" w:type="dxa"/>
            <w:shd w:val="clear" w:color="auto" w:fill="auto"/>
          </w:tcPr>
          <w:p w14:paraId="2F36E7D6" w14:textId="77777777" w:rsidR="00C2051F" w:rsidRDefault="00C2051F" w:rsidP="00C2051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4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205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  <w:p w14:paraId="6EF2C553" w14:textId="7E94F261" w:rsidR="00C2051F" w:rsidRPr="00C2051F" w:rsidRDefault="00C2051F" w:rsidP="00C2051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4" w:right="-1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C205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142,6</w:t>
            </w:r>
            <w:r w:rsidR="00B52EC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78</w:t>
            </w:r>
            <w:r w:rsidRPr="00C205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,039 </w:t>
            </w:r>
          </w:p>
        </w:tc>
        <w:tc>
          <w:tcPr>
            <w:tcW w:w="1064" w:type="dxa"/>
            <w:vAlign w:val="bottom"/>
          </w:tcPr>
          <w:p w14:paraId="728906D2" w14:textId="77777777" w:rsidR="00C2051F" w:rsidRPr="006B417E" w:rsidRDefault="00C2051F" w:rsidP="00C2051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63</w:t>
            </w: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715</w:t>
            </w: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013</w:t>
            </w:r>
          </w:p>
        </w:tc>
        <w:tc>
          <w:tcPr>
            <w:tcW w:w="1080" w:type="dxa"/>
            <w:vAlign w:val="bottom"/>
          </w:tcPr>
          <w:p w14:paraId="0DD7A84B" w14:textId="77777777" w:rsidR="00C2051F" w:rsidRPr="006B417E" w:rsidRDefault="00C2051F" w:rsidP="00C2051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right="-212"/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67</w:t>
            </w: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890</w:t>
            </w: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86</w:t>
            </w: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7</w:t>
            </w:r>
          </w:p>
        </w:tc>
        <w:tc>
          <w:tcPr>
            <w:tcW w:w="1170" w:type="dxa"/>
            <w:vAlign w:val="bottom"/>
          </w:tcPr>
          <w:p w14:paraId="255FFE6B" w14:textId="77777777" w:rsidR="00C2051F" w:rsidRPr="006B417E" w:rsidRDefault="00C2051F" w:rsidP="00C2051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right="-212"/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131</w:t>
            </w: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605</w:t>
            </w: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88</w:t>
            </w: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0</w:t>
            </w:r>
          </w:p>
        </w:tc>
      </w:tr>
    </w:tbl>
    <w:p w14:paraId="74BDDAD1" w14:textId="77777777" w:rsidR="00AC59CD" w:rsidRPr="006B417E" w:rsidRDefault="00AC59CD" w:rsidP="00AC59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5"/>
        <w:jc w:val="thaiDistribute"/>
        <w:rPr>
          <w:rFonts w:asciiTheme="majorBidi" w:hAnsiTheme="majorBidi" w:cstheme="majorBidi"/>
          <w:sz w:val="16"/>
          <w:szCs w:val="16"/>
          <w:vertAlign w:val="superscript"/>
          <w:cs/>
        </w:rPr>
      </w:pPr>
    </w:p>
    <w:p w14:paraId="32806EB3" w14:textId="77777777" w:rsidR="00AC59CD" w:rsidRPr="006B417E" w:rsidRDefault="00AC59CD" w:rsidP="00AC59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 w:right="-475" w:hanging="270"/>
        <w:jc w:val="thaiDistribute"/>
        <w:rPr>
          <w:rFonts w:asciiTheme="majorBidi" w:hAnsiTheme="majorBidi" w:cstheme="majorBidi"/>
          <w:b/>
          <w:sz w:val="20"/>
          <w:szCs w:val="20"/>
          <w:cs/>
        </w:rPr>
      </w:pPr>
      <w:r w:rsidRPr="006B417E">
        <w:rPr>
          <w:rFonts w:asciiTheme="majorBidi" w:hAnsiTheme="majorBidi" w:cstheme="majorBidi"/>
          <w:sz w:val="28"/>
          <w:szCs w:val="28"/>
          <w:vertAlign w:val="superscript"/>
          <w:cs/>
        </w:rPr>
        <w:t>(</w:t>
      </w:r>
      <w:r w:rsidRPr="006B417E">
        <w:rPr>
          <w:rFonts w:asciiTheme="majorBidi" w:hAnsiTheme="majorBidi" w:cstheme="majorBidi"/>
          <w:sz w:val="28"/>
          <w:szCs w:val="28"/>
          <w:vertAlign w:val="superscript"/>
        </w:rPr>
        <w:t>1</w:t>
      </w:r>
      <w:r w:rsidRPr="006B417E">
        <w:rPr>
          <w:rFonts w:asciiTheme="majorBidi" w:hAnsiTheme="majorBidi" w:cstheme="majorBidi"/>
          <w:sz w:val="28"/>
          <w:szCs w:val="28"/>
          <w:vertAlign w:val="superscript"/>
          <w:cs/>
        </w:rPr>
        <w:t>)</w:t>
      </w:r>
      <w:r w:rsidRPr="006B417E">
        <w:rPr>
          <w:rFonts w:asciiTheme="majorBidi" w:hAnsiTheme="majorBidi" w:cstheme="majorBidi"/>
          <w:b/>
          <w:bCs/>
          <w:sz w:val="26"/>
          <w:szCs w:val="26"/>
          <w:cs/>
        </w:rPr>
        <w:tab/>
      </w:r>
      <w:r w:rsidRPr="006B417E">
        <w:rPr>
          <w:rFonts w:asciiTheme="majorBidi" w:hAnsiTheme="majorBidi" w:cstheme="majorBidi"/>
          <w:b/>
          <w:sz w:val="20"/>
          <w:szCs w:val="20"/>
          <w:cs/>
        </w:rPr>
        <w:t>ลูกหนี้เงินให้สินเชื่อและลูกหนี้ตามสัญญาเช่าซื้อที่ถึงกำหนดชำระภายในหนึ่งปีรวมลูกหนี้เงินให้สินเชื่อและลูกหนี้ตามสัญญาเช่าซื้อจัดชั้นเป็นลูกหนี้ที่มีการด้อยค่าด้านเครดิต</w:t>
      </w:r>
    </w:p>
    <w:p w14:paraId="04239CBA" w14:textId="77777777" w:rsidR="00AC59CD" w:rsidRPr="006B417E" w:rsidRDefault="00AC59CD" w:rsidP="00AC59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  <w:r w:rsidRPr="006B417E">
        <w:rPr>
          <w:rFonts w:asciiTheme="majorBidi" w:hAnsiTheme="majorBidi" w:cstheme="majorBidi"/>
          <w:b/>
          <w:bCs/>
          <w:sz w:val="28"/>
          <w:szCs w:val="28"/>
        </w:rPr>
        <w:br w:type="page"/>
      </w:r>
    </w:p>
    <w:p w14:paraId="65403AEC" w14:textId="77777777" w:rsidR="00AC59CD" w:rsidRPr="006B417E" w:rsidRDefault="00AC59CD" w:rsidP="00AC59CD">
      <w:pPr>
        <w:pStyle w:val="index"/>
        <w:tabs>
          <w:tab w:val="clear" w:pos="1134"/>
        </w:tabs>
        <w:spacing w:after="0" w:line="240" w:lineRule="auto"/>
        <w:ind w:left="540" w:hanging="540"/>
        <w:rPr>
          <w:rFonts w:asciiTheme="majorBidi" w:hAnsiTheme="majorBidi" w:cstheme="majorBidi"/>
          <w:b/>
          <w:bCs/>
          <w:sz w:val="28"/>
          <w:szCs w:val="28"/>
          <w:cs/>
          <w:lang w:val="en-US" w:bidi="th-TH"/>
        </w:rPr>
      </w:pPr>
      <w:r w:rsidRPr="006B417E">
        <w:rPr>
          <w:rFonts w:asciiTheme="majorBidi" w:hAnsiTheme="majorBidi" w:cstheme="majorBidi"/>
          <w:b/>
          <w:bCs/>
          <w:sz w:val="28"/>
          <w:szCs w:val="28"/>
          <w:lang w:val="en-US" w:bidi="th-TH"/>
        </w:rPr>
        <w:t>3.2</w:t>
      </w:r>
      <w:r w:rsidRPr="006B417E">
        <w:rPr>
          <w:rFonts w:asciiTheme="majorBidi" w:hAnsiTheme="majorBidi" w:cstheme="majorBidi"/>
          <w:b/>
          <w:bCs/>
          <w:sz w:val="28"/>
          <w:szCs w:val="28"/>
          <w:lang w:val="en-US" w:bidi="th-TH"/>
        </w:rPr>
        <w:tab/>
      </w:r>
      <w:r w:rsidRPr="006B417E">
        <w:rPr>
          <w:rFonts w:asciiTheme="majorBidi" w:hAnsiTheme="majorBidi" w:cstheme="majorBidi"/>
          <w:b/>
          <w:bCs/>
          <w:sz w:val="28"/>
          <w:szCs w:val="28"/>
          <w:cs/>
          <w:lang w:val="en-US" w:bidi="th-TH"/>
        </w:rPr>
        <w:t>การวิเคราะห์คุณภาพของเครดิต</w:t>
      </w:r>
    </w:p>
    <w:p w14:paraId="6C216824" w14:textId="77777777" w:rsidR="00AC59CD" w:rsidRPr="006B417E" w:rsidRDefault="00AC59CD" w:rsidP="00AC59CD">
      <w:pPr>
        <w:pStyle w:val="index"/>
        <w:tabs>
          <w:tab w:val="clear" w:pos="1134"/>
        </w:tabs>
        <w:spacing w:after="0" w:line="240" w:lineRule="auto"/>
        <w:ind w:left="0" w:firstLine="0"/>
        <w:rPr>
          <w:rFonts w:asciiTheme="majorBidi" w:hAnsiTheme="majorBidi" w:cstheme="majorBidi"/>
          <w:b/>
          <w:bCs/>
          <w:sz w:val="28"/>
          <w:szCs w:val="28"/>
          <w:lang w:bidi="th-TH"/>
        </w:rPr>
      </w:pPr>
    </w:p>
    <w:p w14:paraId="58A5294F" w14:textId="77777777" w:rsidR="00AC59CD" w:rsidRPr="006B417E" w:rsidRDefault="00AC59CD" w:rsidP="00AC59CD">
      <w:pPr>
        <w:pStyle w:val="index"/>
        <w:tabs>
          <w:tab w:val="clear" w:pos="1134"/>
        </w:tabs>
        <w:spacing w:after="0" w:line="240" w:lineRule="auto"/>
        <w:ind w:left="540" w:hanging="540"/>
        <w:rPr>
          <w:rFonts w:asciiTheme="majorBidi" w:hAnsiTheme="majorBidi" w:cstheme="majorBidi"/>
          <w:b/>
          <w:bCs/>
          <w:sz w:val="28"/>
          <w:szCs w:val="28"/>
          <w:lang w:bidi="th-TH"/>
        </w:rPr>
      </w:pPr>
      <w:r w:rsidRPr="006B417E">
        <w:rPr>
          <w:rFonts w:asciiTheme="majorBidi" w:hAnsiTheme="majorBidi" w:cstheme="majorBidi"/>
          <w:b/>
          <w:bCs/>
          <w:sz w:val="28"/>
          <w:szCs w:val="28"/>
          <w:lang w:bidi="th-TH"/>
        </w:rPr>
        <w:t>3.2</w:t>
      </w:r>
      <w:r w:rsidRPr="006B417E">
        <w:rPr>
          <w:rFonts w:asciiTheme="majorBidi" w:hAnsiTheme="majorBidi" w:cstheme="majorBidi"/>
          <w:b/>
          <w:bCs/>
          <w:sz w:val="28"/>
          <w:szCs w:val="28"/>
          <w:lang w:val="en-US" w:bidi="th-TH"/>
        </w:rPr>
        <w:t>.1</w:t>
      </w:r>
      <w:r w:rsidRPr="006B417E">
        <w:rPr>
          <w:rFonts w:asciiTheme="majorBidi" w:hAnsiTheme="majorBidi" w:cstheme="majorBidi"/>
          <w:b/>
          <w:bCs/>
          <w:sz w:val="28"/>
          <w:szCs w:val="28"/>
          <w:lang w:bidi="th-TH"/>
        </w:rPr>
        <w:tab/>
      </w:r>
      <w:r w:rsidRPr="006B417E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ลูกหนี้เงินให้สินเชื่อ</w:t>
      </w:r>
    </w:p>
    <w:p w14:paraId="532E9BD5" w14:textId="77777777" w:rsidR="00AC59CD" w:rsidRPr="006B417E" w:rsidRDefault="00AC59CD" w:rsidP="00AC59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  <w:cs/>
        </w:rPr>
      </w:pPr>
    </w:p>
    <w:p w14:paraId="3E1D15F1" w14:textId="77777777" w:rsidR="00AC59CD" w:rsidRPr="006B417E" w:rsidRDefault="00AC59CD" w:rsidP="00AC59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6B417E">
        <w:rPr>
          <w:rFonts w:asciiTheme="majorBidi" w:hAnsiTheme="majorBidi" w:cstheme="majorBidi"/>
          <w:sz w:val="28"/>
          <w:szCs w:val="28"/>
          <w:cs/>
        </w:rPr>
        <w:t xml:space="preserve">ตารางต่อไปนี้แสดงข้อมูลเกี่ยวกับคุณภาพของเครดิต ณ วันที่ </w:t>
      </w:r>
      <w:r w:rsidRPr="006B417E">
        <w:rPr>
          <w:rFonts w:asciiTheme="majorBidi" w:hAnsiTheme="majorBidi" w:cstheme="majorBidi"/>
          <w:bCs/>
          <w:sz w:val="28"/>
          <w:szCs w:val="28"/>
        </w:rPr>
        <w:t>30</w:t>
      </w:r>
      <w:r w:rsidRPr="006B417E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Pr="006B417E">
        <w:rPr>
          <w:rFonts w:asciiTheme="majorBidi" w:hAnsiTheme="majorBidi" w:cstheme="majorBidi"/>
          <w:b/>
          <w:sz w:val="28"/>
          <w:szCs w:val="28"/>
          <w:cs/>
        </w:rPr>
        <w:t>มิถุนายน</w:t>
      </w:r>
      <w:r w:rsidRPr="006B417E">
        <w:rPr>
          <w:rFonts w:asciiTheme="majorBidi" w:hAnsiTheme="majorBidi" w:cstheme="majorBidi"/>
          <w:bCs/>
          <w:sz w:val="28"/>
          <w:szCs w:val="28"/>
          <w:cs/>
        </w:rPr>
        <w:t xml:space="preserve"> </w:t>
      </w:r>
      <w:r w:rsidRPr="006B417E">
        <w:rPr>
          <w:rFonts w:asciiTheme="majorBidi" w:hAnsiTheme="majorBidi" w:cstheme="majorBidi"/>
          <w:sz w:val="28"/>
          <w:szCs w:val="28"/>
        </w:rPr>
        <w:t xml:space="preserve">2567 </w:t>
      </w:r>
      <w:r w:rsidRPr="006B417E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Pr="006B417E">
        <w:rPr>
          <w:rFonts w:asciiTheme="majorBidi" w:hAnsiTheme="majorBidi" w:cstheme="majorBidi"/>
          <w:sz w:val="28"/>
          <w:szCs w:val="28"/>
        </w:rPr>
        <w:t xml:space="preserve">31 </w:t>
      </w:r>
      <w:r w:rsidRPr="006B417E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Pr="006B417E">
        <w:rPr>
          <w:rFonts w:asciiTheme="majorBidi" w:hAnsiTheme="majorBidi" w:cstheme="majorBidi"/>
          <w:sz w:val="28"/>
          <w:szCs w:val="28"/>
        </w:rPr>
        <w:t>2566</w:t>
      </w:r>
      <w:r w:rsidRPr="006B417E">
        <w:rPr>
          <w:rFonts w:asciiTheme="majorBidi" w:hAnsiTheme="majorBidi" w:cstheme="majorBidi"/>
          <w:sz w:val="28"/>
          <w:szCs w:val="28"/>
          <w:cs/>
        </w:rPr>
        <w:t xml:space="preserve"> สำหรับลูกหนี้เงินให้สินเชื่อ</w:t>
      </w:r>
      <w:r w:rsidRPr="006B417E">
        <w:rPr>
          <w:rFonts w:asciiTheme="majorBidi" w:hAnsiTheme="majorBidi" w:cstheme="majorBidi"/>
          <w:sz w:val="28"/>
          <w:szCs w:val="28"/>
        </w:rPr>
        <w:t xml:space="preserve"> </w:t>
      </w:r>
      <w:r w:rsidRPr="006B417E">
        <w:rPr>
          <w:rFonts w:asciiTheme="majorBidi" w:hAnsiTheme="majorBidi" w:cstheme="majorBidi"/>
          <w:sz w:val="28"/>
          <w:szCs w:val="28"/>
          <w:cs/>
        </w:rPr>
        <w:t>โดยไม่คำนึงหลักประกันและการปรับเครดิตให้ดีขึ้นด้านอื่น ๆ</w:t>
      </w:r>
    </w:p>
    <w:p w14:paraId="7CDF970A" w14:textId="77777777" w:rsidR="00AC59CD" w:rsidRPr="006B417E" w:rsidRDefault="00AC59CD" w:rsidP="00AC59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tbl>
      <w:tblPr>
        <w:tblW w:w="4823" w:type="pct"/>
        <w:tblInd w:w="450" w:type="dxa"/>
        <w:tblLook w:val="04A0" w:firstRow="1" w:lastRow="0" w:firstColumn="1" w:lastColumn="0" w:noHBand="0" w:noVBand="1"/>
      </w:tblPr>
      <w:tblGrid>
        <w:gridCol w:w="2696"/>
        <w:gridCol w:w="1436"/>
        <w:gridCol w:w="269"/>
        <w:gridCol w:w="1438"/>
        <w:gridCol w:w="276"/>
        <w:gridCol w:w="1438"/>
        <w:gridCol w:w="269"/>
        <w:gridCol w:w="1443"/>
      </w:tblGrid>
      <w:tr w:rsidR="00AC59CD" w:rsidRPr="006B417E" w14:paraId="04A7B1E8" w14:textId="77777777" w:rsidTr="00A6238E">
        <w:tc>
          <w:tcPr>
            <w:tcW w:w="1455" w:type="pct"/>
            <w:shd w:val="clear" w:color="auto" w:fill="auto"/>
            <w:vAlign w:val="bottom"/>
          </w:tcPr>
          <w:p w14:paraId="28B24854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45" w:type="pct"/>
            <w:gridSpan w:val="7"/>
          </w:tcPr>
          <w:p w14:paraId="5A8D955B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AC59CD" w:rsidRPr="006B417E" w14:paraId="3DF8A73B" w14:textId="77777777" w:rsidTr="00A6238E">
        <w:tc>
          <w:tcPr>
            <w:tcW w:w="1455" w:type="pct"/>
            <w:shd w:val="clear" w:color="auto" w:fill="auto"/>
            <w:vAlign w:val="bottom"/>
          </w:tcPr>
          <w:p w14:paraId="3060CFB3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45" w:type="pct"/>
            <w:gridSpan w:val="7"/>
          </w:tcPr>
          <w:p w14:paraId="0D0CC545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6B417E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AC59CD" w:rsidRPr="006B417E" w:rsidDel="00D43E7A" w14:paraId="2D112832" w14:textId="77777777" w:rsidTr="00A6238E">
        <w:tc>
          <w:tcPr>
            <w:tcW w:w="1455" w:type="pct"/>
            <w:shd w:val="clear" w:color="auto" w:fill="auto"/>
            <w:vAlign w:val="bottom"/>
          </w:tcPr>
          <w:p w14:paraId="073460FF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5" w:type="pct"/>
            <w:shd w:val="clear" w:color="auto" w:fill="auto"/>
            <w:vAlign w:val="bottom"/>
          </w:tcPr>
          <w:p w14:paraId="7F79D2F3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ที่ไม่มีการเพิ่มขึ้น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อย่างมีนัยสำคัญ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ของความเสี่ยง</w:t>
            </w:r>
            <w:r w:rsidRPr="006B417E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ด้านเครดิต</w:t>
            </w:r>
          </w:p>
        </w:tc>
        <w:tc>
          <w:tcPr>
            <w:tcW w:w="145" w:type="pct"/>
          </w:tcPr>
          <w:p w14:paraId="7F9EBCF1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6" w:type="pct"/>
            <w:shd w:val="clear" w:color="auto" w:fill="auto"/>
            <w:vAlign w:val="bottom"/>
          </w:tcPr>
          <w:p w14:paraId="07C375BF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0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ที่มีการเพิ่มขึ้น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อย่างมีนัยสำคัญ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ของความเสี่ยง</w:t>
            </w:r>
            <w:r w:rsidRPr="006B417E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ด้านเครดิต</w:t>
            </w:r>
          </w:p>
        </w:tc>
        <w:tc>
          <w:tcPr>
            <w:tcW w:w="149" w:type="pct"/>
          </w:tcPr>
          <w:p w14:paraId="7088CE2A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shd w:val="clear" w:color="auto" w:fill="auto"/>
            <w:vAlign w:val="bottom"/>
          </w:tcPr>
          <w:p w14:paraId="4B5A20C9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BA89EDA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ที่มีการด้อยค่า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ด้านเครดิต</w:t>
            </w:r>
          </w:p>
        </w:tc>
        <w:tc>
          <w:tcPr>
            <w:tcW w:w="145" w:type="pct"/>
          </w:tcPr>
          <w:p w14:paraId="6EE2F73F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9" w:type="pct"/>
            <w:shd w:val="clear" w:color="auto" w:fill="auto"/>
            <w:vAlign w:val="bottom"/>
          </w:tcPr>
          <w:p w14:paraId="143414DD" w14:textId="77777777" w:rsidR="00AC59CD" w:rsidRPr="006B417E" w:rsidDel="00D43E7A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AC59CD" w:rsidRPr="006B417E" w14:paraId="4F91124A" w14:textId="77777777" w:rsidTr="00A6238E">
        <w:tc>
          <w:tcPr>
            <w:tcW w:w="1455" w:type="pct"/>
            <w:shd w:val="clear" w:color="auto" w:fill="auto"/>
          </w:tcPr>
          <w:p w14:paraId="063FCBB4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545" w:type="pct"/>
            <w:gridSpan w:val="7"/>
            <w:shd w:val="clear" w:color="auto" w:fill="auto"/>
          </w:tcPr>
          <w:p w14:paraId="58765B15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AC59CD" w:rsidRPr="006B417E" w14:paraId="78015F09" w14:textId="77777777" w:rsidTr="00A6238E">
        <w:tc>
          <w:tcPr>
            <w:tcW w:w="1455" w:type="pct"/>
            <w:shd w:val="clear" w:color="auto" w:fill="auto"/>
          </w:tcPr>
          <w:p w14:paraId="0B777CAC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ลูกหนี้เงินให้สินเชื่อ</w:t>
            </w:r>
          </w:p>
        </w:tc>
        <w:tc>
          <w:tcPr>
            <w:tcW w:w="775" w:type="pct"/>
            <w:shd w:val="clear" w:color="auto" w:fill="auto"/>
          </w:tcPr>
          <w:p w14:paraId="01F69985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" w:type="pct"/>
          </w:tcPr>
          <w:p w14:paraId="6C6C3E48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shd w:val="clear" w:color="auto" w:fill="auto"/>
          </w:tcPr>
          <w:p w14:paraId="0F9E4E7E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" w:type="pct"/>
          </w:tcPr>
          <w:p w14:paraId="4735E568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shd w:val="clear" w:color="auto" w:fill="auto"/>
          </w:tcPr>
          <w:p w14:paraId="79AE9202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" w:type="pct"/>
          </w:tcPr>
          <w:p w14:paraId="39243EA7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9" w:type="pct"/>
            <w:shd w:val="clear" w:color="auto" w:fill="auto"/>
          </w:tcPr>
          <w:p w14:paraId="3E84641C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552B4" w:rsidRPr="006B417E" w14:paraId="5E1348E2" w14:textId="77777777" w:rsidTr="00A6238E">
        <w:tc>
          <w:tcPr>
            <w:tcW w:w="1455" w:type="pct"/>
            <w:shd w:val="clear" w:color="auto" w:fill="auto"/>
          </w:tcPr>
          <w:p w14:paraId="67A7C671" w14:textId="77777777" w:rsidR="007552B4" w:rsidRPr="006B417E" w:rsidRDefault="007552B4" w:rsidP="0075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ปกติ</w:t>
            </w:r>
          </w:p>
        </w:tc>
        <w:tc>
          <w:tcPr>
            <w:tcW w:w="775" w:type="pct"/>
            <w:shd w:val="clear" w:color="auto" w:fill="auto"/>
          </w:tcPr>
          <w:p w14:paraId="2A74C5BA" w14:textId="28EB4FA1" w:rsidR="007552B4" w:rsidRPr="00F92AE2" w:rsidRDefault="007552B4" w:rsidP="007552B4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92AE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552B4">
              <w:rPr>
                <w:rFonts w:asciiTheme="majorBidi" w:hAnsiTheme="majorBidi" w:cstheme="majorBidi"/>
                <w:sz w:val="28"/>
                <w:szCs w:val="28"/>
              </w:rPr>
              <w:t xml:space="preserve"> 108,314,823</w:t>
            </w:r>
          </w:p>
        </w:tc>
        <w:tc>
          <w:tcPr>
            <w:tcW w:w="145" w:type="pct"/>
          </w:tcPr>
          <w:p w14:paraId="5CD240E4" w14:textId="77777777" w:rsidR="007552B4" w:rsidRPr="00F92AE2" w:rsidRDefault="007552B4" w:rsidP="0075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shd w:val="clear" w:color="auto" w:fill="auto"/>
          </w:tcPr>
          <w:p w14:paraId="0910603F" w14:textId="5BF8BE57" w:rsidR="007552B4" w:rsidRPr="00F92AE2" w:rsidRDefault="007552B4" w:rsidP="00196543">
            <w:pPr>
              <w:pStyle w:val="acctfourfigures"/>
              <w:tabs>
                <w:tab w:val="clear" w:pos="765"/>
                <w:tab w:val="decimal" w:pos="1256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F92AE2">
              <w:rPr>
                <w:rFonts w:asciiTheme="majorBidi" w:hAnsiTheme="majorBidi" w:cstheme="majorBidi"/>
                <w:sz w:val="28"/>
                <w:szCs w:val="28"/>
              </w:rPr>
              <w:t xml:space="preserve"> -   </w:t>
            </w:r>
          </w:p>
        </w:tc>
        <w:tc>
          <w:tcPr>
            <w:tcW w:w="149" w:type="pct"/>
          </w:tcPr>
          <w:p w14:paraId="5448F633" w14:textId="77777777" w:rsidR="007552B4" w:rsidRPr="00F92AE2" w:rsidRDefault="007552B4" w:rsidP="0075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shd w:val="clear" w:color="auto" w:fill="auto"/>
          </w:tcPr>
          <w:p w14:paraId="0E19EDE7" w14:textId="0952CF25" w:rsidR="007552B4" w:rsidRPr="00F92AE2" w:rsidRDefault="007552B4" w:rsidP="00196543">
            <w:pPr>
              <w:pStyle w:val="acctfourfigures"/>
              <w:tabs>
                <w:tab w:val="clear" w:pos="765"/>
                <w:tab w:val="decimal" w:pos="125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92AE2">
              <w:rPr>
                <w:rFonts w:asciiTheme="majorBidi" w:hAnsiTheme="majorBidi" w:cstheme="majorBidi"/>
                <w:sz w:val="28"/>
                <w:szCs w:val="28"/>
              </w:rPr>
              <w:t xml:space="preserve"> -   </w:t>
            </w:r>
          </w:p>
        </w:tc>
        <w:tc>
          <w:tcPr>
            <w:tcW w:w="145" w:type="pct"/>
          </w:tcPr>
          <w:p w14:paraId="13C87590" w14:textId="77777777" w:rsidR="007552B4" w:rsidRPr="00F92AE2" w:rsidRDefault="007552B4" w:rsidP="0075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  <w:tab w:val="decimal" w:pos="1149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79" w:type="pct"/>
            <w:shd w:val="clear" w:color="auto" w:fill="auto"/>
          </w:tcPr>
          <w:p w14:paraId="0C52C319" w14:textId="28996C48" w:rsidR="007552B4" w:rsidRPr="007552B4" w:rsidRDefault="007552B4" w:rsidP="007552B4">
            <w:pPr>
              <w:pStyle w:val="acctfourfigures"/>
              <w:tabs>
                <w:tab w:val="clear" w:pos="765"/>
                <w:tab w:val="decimal" w:pos="11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7552B4">
              <w:rPr>
                <w:rFonts w:asciiTheme="majorBidi" w:hAnsiTheme="majorBidi" w:cstheme="majorBidi"/>
                <w:sz w:val="28"/>
                <w:szCs w:val="28"/>
              </w:rPr>
              <w:t xml:space="preserve"> 108,314,823 </w:t>
            </w:r>
          </w:p>
        </w:tc>
      </w:tr>
      <w:tr w:rsidR="007552B4" w:rsidRPr="006B417E" w14:paraId="0722A5F7" w14:textId="77777777" w:rsidTr="00A6238E">
        <w:tc>
          <w:tcPr>
            <w:tcW w:w="1455" w:type="pct"/>
            <w:shd w:val="clear" w:color="auto" w:fill="auto"/>
          </w:tcPr>
          <w:p w14:paraId="24DFE5C9" w14:textId="77777777" w:rsidR="007552B4" w:rsidRPr="006B417E" w:rsidRDefault="007552B4" w:rsidP="0075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6B417E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</w:t>
            </w:r>
            <w:r w:rsidRPr="006B417E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775" w:type="pct"/>
            <w:shd w:val="clear" w:color="auto" w:fill="auto"/>
          </w:tcPr>
          <w:p w14:paraId="3C7F2823" w14:textId="7EB89191" w:rsidR="007552B4" w:rsidRPr="00F92AE2" w:rsidRDefault="007552B4" w:rsidP="007552B4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7552B4">
              <w:rPr>
                <w:rFonts w:asciiTheme="majorBidi" w:hAnsiTheme="majorBidi" w:cstheme="majorBidi"/>
                <w:sz w:val="28"/>
                <w:szCs w:val="28"/>
              </w:rPr>
              <w:t>25,263,023</w:t>
            </w:r>
          </w:p>
        </w:tc>
        <w:tc>
          <w:tcPr>
            <w:tcW w:w="145" w:type="pct"/>
          </w:tcPr>
          <w:p w14:paraId="75339191" w14:textId="77777777" w:rsidR="007552B4" w:rsidRPr="00F92AE2" w:rsidRDefault="007552B4" w:rsidP="0075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6" w:type="pct"/>
            <w:shd w:val="clear" w:color="auto" w:fill="auto"/>
          </w:tcPr>
          <w:p w14:paraId="5664531F" w14:textId="70AAE685" w:rsidR="007552B4" w:rsidRPr="00F92AE2" w:rsidRDefault="007552B4" w:rsidP="00196543">
            <w:pPr>
              <w:pStyle w:val="acctfourfigures"/>
              <w:tabs>
                <w:tab w:val="clear" w:pos="765"/>
                <w:tab w:val="decimal" w:pos="1256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F92AE2">
              <w:rPr>
                <w:rFonts w:asciiTheme="majorBidi" w:hAnsiTheme="majorBidi" w:cstheme="majorBidi"/>
                <w:sz w:val="28"/>
                <w:szCs w:val="28"/>
              </w:rPr>
              <w:t xml:space="preserve"> -   </w:t>
            </w:r>
          </w:p>
        </w:tc>
        <w:tc>
          <w:tcPr>
            <w:tcW w:w="149" w:type="pct"/>
          </w:tcPr>
          <w:p w14:paraId="61D5B862" w14:textId="77777777" w:rsidR="007552B4" w:rsidRPr="00F92AE2" w:rsidRDefault="007552B4" w:rsidP="0075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shd w:val="clear" w:color="auto" w:fill="auto"/>
          </w:tcPr>
          <w:p w14:paraId="5F0F658F" w14:textId="48E16780" w:rsidR="007552B4" w:rsidRPr="00F92AE2" w:rsidRDefault="007552B4" w:rsidP="00196543">
            <w:pPr>
              <w:pStyle w:val="acctfourfigures"/>
              <w:tabs>
                <w:tab w:val="clear" w:pos="765"/>
                <w:tab w:val="decimal" w:pos="125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92AE2">
              <w:rPr>
                <w:rFonts w:asciiTheme="majorBidi" w:hAnsiTheme="majorBidi" w:cstheme="majorBidi"/>
                <w:sz w:val="28"/>
                <w:szCs w:val="28"/>
              </w:rPr>
              <w:t xml:space="preserve"> -   </w:t>
            </w:r>
          </w:p>
        </w:tc>
        <w:tc>
          <w:tcPr>
            <w:tcW w:w="145" w:type="pct"/>
          </w:tcPr>
          <w:p w14:paraId="6CB8169B" w14:textId="77777777" w:rsidR="007552B4" w:rsidRPr="00F92AE2" w:rsidRDefault="007552B4" w:rsidP="0075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  <w:tab w:val="decimal" w:pos="1149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779" w:type="pct"/>
            <w:shd w:val="clear" w:color="auto" w:fill="auto"/>
          </w:tcPr>
          <w:p w14:paraId="6D483B95" w14:textId="2A8F74F4" w:rsidR="007552B4" w:rsidRPr="007552B4" w:rsidRDefault="007552B4" w:rsidP="007552B4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7552B4">
              <w:rPr>
                <w:rFonts w:asciiTheme="majorBidi" w:hAnsiTheme="majorBidi" w:cstheme="majorBidi"/>
                <w:sz w:val="28"/>
                <w:szCs w:val="28"/>
              </w:rPr>
              <w:t xml:space="preserve"> 25,263,023 </w:t>
            </w:r>
          </w:p>
        </w:tc>
      </w:tr>
      <w:tr w:rsidR="007552B4" w:rsidRPr="006B417E" w14:paraId="52B770FD" w14:textId="77777777" w:rsidTr="00A6238E">
        <w:tc>
          <w:tcPr>
            <w:tcW w:w="1455" w:type="pct"/>
            <w:shd w:val="clear" w:color="auto" w:fill="auto"/>
          </w:tcPr>
          <w:p w14:paraId="57459852" w14:textId="77777777" w:rsidR="007552B4" w:rsidRPr="006B417E" w:rsidRDefault="007552B4" w:rsidP="0075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6B417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</w:t>
            </w:r>
            <w:r w:rsidRPr="006B417E">
              <w:rPr>
                <w:rFonts w:asciiTheme="majorBidi" w:hAnsiTheme="majorBidi" w:cstheme="majorBidi"/>
                <w:sz w:val="28"/>
                <w:szCs w:val="28"/>
              </w:rPr>
              <w:t xml:space="preserve">60 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775" w:type="pct"/>
            <w:shd w:val="clear" w:color="auto" w:fill="auto"/>
          </w:tcPr>
          <w:p w14:paraId="23F16658" w14:textId="7E4BBC12" w:rsidR="007552B4" w:rsidRPr="00F92AE2" w:rsidRDefault="007552B4" w:rsidP="00196543">
            <w:pPr>
              <w:pStyle w:val="acctfourfigures"/>
              <w:tabs>
                <w:tab w:val="clear" w:pos="765"/>
                <w:tab w:val="decimal" w:pos="12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F92AE2">
              <w:rPr>
                <w:rFonts w:asciiTheme="majorBidi" w:hAnsiTheme="majorBidi" w:cstheme="majorBidi"/>
                <w:sz w:val="28"/>
                <w:szCs w:val="28"/>
              </w:rPr>
              <w:t xml:space="preserve"> -   </w:t>
            </w:r>
          </w:p>
        </w:tc>
        <w:tc>
          <w:tcPr>
            <w:tcW w:w="145" w:type="pct"/>
          </w:tcPr>
          <w:p w14:paraId="7EF00EAA" w14:textId="77777777" w:rsidR="007552B4" w:rsidRPr="00F92AE2" w:rsidRDefault="007552B4" w:rsidP="0075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6" w:type="pct"/>
            <w:shd w:val="clear" w:color="auto" w:fill="auto"/>
          </w:tcPr>
          <w:p w14:paraId="5A6F81A6" w14:textId="0DE2759D" w:rsidR="007552B4" w:rsidRPr="007552B4" w:rsidRDefault="007552B4" w:rsidP="007552B4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7552B4">
              <w:rPr>
                <w:rFonts w:asciiTheme="majorBidi" w:hAnsiTheme="majorBidi" w:cstheme="majorBidi"/>
                <w:sz w:val="28"/>
                <w:szCs w:val="28"/>
              </w:rPr>
              <w:t xml:space="preserve"> 8,662,428 </w:t>
            </w:r>
          </w:p>
        </w:tc>
        <w:tc>
          <w:tcPr>
            <w:tcW w:w="149" w:type="pct"/>
          </w:tcPr>
          <w:p w14:paraId="02CD9ABF" w14:textId="77777777" w:rsidR="007552B4" w:rsidRPr="00F92AE2" w:rsidRDefault="007552B4" w:rsidP="0075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shd w:val="clear" w:color="auto" w:fill="auto"/>
          </w:tcPr>
          <w:p w14:paraId="24B631E8" w14:textId="0A4C8806" w:rsidR="007552B4" w:rsidRPr="00F92AE2" w:rsidRDefault="007552B4" w:rsidP="00196543">
            <w:pPr>
              <w:pStyle w:val="acctfourfigures"/>
              <w:tabs>
                <w:tab w:val="clear" w:pos="765"/>
                <w:tab w:val="decimal" w:pos="125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92AE2">
              <w:rPr>
                <w:rFonts w:asciiTheme="majorBidi" w:hAnsiTheme="majorBidi" w:cstheme="majorBidi"/>
                <w:sz w:val="28"/>
                <w:szCs w:val="28"/>
              </w:rPr>
              <w:t xml:space="preserve"> -   </w:t>
            </w:r>
          </w:p>
        </w:tc>
        <w:tc>
          <w:tcPr>
            <w:tcW w:w="145" w:type="pct"/>
          </w:tcPr>
          <w:p w14:paraId="7CA564AD" w14:textId="77777777" w:rsidR="007552B4" w:rsidRPr="00F92AE2" w:rsidRDefault="007552B4" w:rsidP="0075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  <w:tab w:val="decimal" w:pos="1149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779" w:type="pct"/>
            <w:shd w:val="clear" w:color="auto" w:fill="auto"/>
          </w:tcPr>
          <w:p w14:paraId="7014380E" w14:textId="2EA7F24B" w:rsidR="007552B4" w:rsidRPr="007552B4" w:rsidRDefault="007552B4" w:rsidP="007552B4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7552B4">
              <w:rPr>
                <w:rFonts w:asciiTheme="majorBidi" w:hAnsiTheme="majorBidi" w:cstheme="majorBidi"/>
                <w:sz w:val="28"/>
                <w:szCs w:val="28"/>
              </w:rPr>
              <w:t xml:space="preserve"> 8,662,428 </w:t>
            </w:r>
          </w:p>
        </w:tc>
      </w:tr>
      <w:tr w:rsidR="007552B4" w:rsidRPr="006B417E" w14:paraId="24976422" w14:textId="77777777" w:rsidTr="00A6238E">
        <w:tc>
          <w:tcPr>
            <w:tcW w:w="1455" w:type="pct"/>
            <w:shd w:val="clear" w:color="auto" w:fill="auto"/>
          </w:tcPr>
          <w:p w14:paraId="62767625" w14:textId="77777777" w:rsidR="007552B4" w:rsidRPr="006B417E" w:rsidRDefault="007552B4" w:rsidP="0075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6B417E">
              <w:rPr>
                <w:rFonts w:asciiTheme="majorBidi" w:hAnsiTheme="majorBidi" w:cstheme="majorBidi"/>
                <w:sz w:val="28"/>
                <w:szCs w:val="28"/>
              </w:rPr>
              <w:t xml:space="preserve">61 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</w:t>
            </w:r>
            <w:r w:rsidRPr="006B417E">
              <w:rPr>
                <w:rFonts w:asciiTheme="majorBidi" w:hAnsiTheme="majorBidi" w:cstheme="majorBidi"/>
                <w:sz w:val="28"/>
                <w:szCs w:val="28"/>
              </w:rPr>
              <w:t xml:space="preserve">90 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775" w:type="pct"/>
            <w:shd w:val="clear" w:color="auto" w:fill="auto"/>
          </w:tcPr>
          <w:p w14:paraId="759F5A48" w14:textId="3A7AFEBE" w:rsidR="007552B4" w:rsidRPr="00F92AE2" w:rsidRDefault="007552B4" w:rsidP="00196543">
            <w:pPr>
              <w:pStyle w:val="acctfourfigures"/>
              <w:tabs>
                <w:tab w:val="clear" w:pos="765"/>
                <w:tab w:val="decimal" w:pos="12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F92AE2">
              <w:rPr>
                <w:rFonts w:asciiTheme="majorBidi" w:hAnsiTheme="majorBidi" w:cstheme="majorBidi"/>
                <w:sz w:val="28"/>
                <w:szCs w:val="28"/>
              </w:rPr>
              <w:t xml:space="preserve"> -   </w:t>
            </w:r>
          </w:p>
        </w:tc>
        <w:tc>
          <w:tcPr>
            <w:tcW w:w="145" w:type="pct"/>
          </w:tcPr>
          <w:p w14:paraId="7D576B1F" w14:textId="77777777" w:rsidR="007552B4" w:rsidRPr="00F92AE2" w:rsidRDefault="007552B4" w:rsidP="0075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6" w:type="pct"/>
            <w:shd w:val="clear" w:color="auto" w:fill="auto"/>
          </w:tcPr>
          <w:p w14:paraId="1DB584EB" w14:textId="3814B948" w:rsidR="007552B4" w:rsidRPr="007552B4" w:rsidRDefault="007552B4" w:rsidP="007552B4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7552B4">
              <w:rPr>
                <w:rFonts w:asciiTheme="majorBidi" w:hAnsiTheme="majorBidi" w:cstheme="majorBidi"/>
                <w:sz w:val="28"/>
                <w:szCs w:val="28"/>
              </w:rPr>
              <w:t xml:space="preserve"> 4,096,857 </w:t>
            </w:r>
          </w:p>
        </w:tc>
        <w:tc>
          <w:tcPr>
            <w:tcW w:w="149" w:type="pct"/>
          </w:tcPr>
          <w:p w14:paraId="57B8DA33" w14:textId="77777777" w:rsidR="007552B4" w:rsidRPr="00F92AE2" w:rsidRDefault="007552B4" w:rsidP="0075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shd w:val="clear" w:color="auto" w:fill="auto"/>
          </w:tcPr>
          <w:p w14:paraId="6997C485" w14:textId="350AFE96" w:rsidR="007552B4" w:rsidRPr="00F92AE2" w:rsidRDefault="007552B4" w:rsidP="00196543">
            <w:pPr>
              <w:pStyle w:val="acctfourfigures"/>
              <w:tabs>
                <w:tab w:val="clear" w:pos="765"/>
                <w:tab w:val="decimal" w:pos="125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92AE2">
              <w:rPr>
                <w:rFonts w:asciiTheme="majorBidi" w:hAnsiTheme="majorBidi" w:cstheme="majorBidi"/>
                <w:sz w:val="28"/>
                <w:szCs w:val="28"/>
              </w:rPr>
              <w:t xml:space="preserve"> -   </w:t>
            </w:r>
          </w:p>
        </w:tc>
        <w:tc>
          <w:tcPr>
            <w:tcW w:w="145" w:type="pct"/>
          </w:tcPr>
          <w:p w14:paraId="7E5B1507" w14:textId="77777777" w:rsidR="007552B4" w:rsidRPr="00F92AE2" w:rsidRDefault="007552B4" w:rsidP="0075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  <w:tab w:val="decimal" w:pos="1149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779" w:type="pct"/>
            <w:shd w:val="clear" w:color="auto" w:fill="auto"/>
          </w:tcPr>
          <w:p w14:paraId="0742B145" w14:textId="2F1B7035" w:rsidR="007552B4" w:rsidRPr="007552B4" w:rsidRDefault="007552B4" w:rsidP="007552B4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7552B4">
              <w:rPr>
                <w:rFonts w:asciiTheme="majorBidi" w:hAnsiTheme="majorBidi" w:cstheme="majorBidi"/>
                <w:sz w:val="28"/>
                <w:szCs w:val="28"/>
              </w:rPr>
              <w:t xml:space="preserve"> 4,096,857 </w:t>
            </w:r>
          </w:p>
        </w:tc>
      </w:tr>
      <w:tr w:rsidR="007552B4" w:rsidRPr="006B417E" w14:paraId="550E6BD2" w14:textId="77777777" w:rsidTr="00A6238E">
        <w:tc>
          <w:tcPr>
            <w:tcW w:w="1455" w:type="pct"/>
            <w:shd w:val="clear" w:color="auto" w:fill="auto"/>
          </w:tcPr>
          <w:p w14:paraId="5EE92B71" w14:textId="77777777" w:rsidR="007552B4" w:rsidRPr="006B417E" w:rsidRDefault="007552B4" w:rsidP="0075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เกินกำหนดชำระมากกว่า </w:t>
            </w:r>
            <w:r w:rsidRPr="006B417E">
              <w:rPr>
                <w:rFonts w:asciiTheme="majorBidi" w:hAnsiTheme="majorBidi" w:cstheme="majorBidi"/>
                <w:sz w:val="28"/>
                <w:szCs w:val="28"/>
              </w:rPr>
              <w:t>90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775" w:type="pct"/>
            <w:shd w:val="clear" w:color="auto" w:fill="auto"/>
          </w:tcPr>
          <w:p w14:paraId="323465A5" w14:textId="1B8B90C6" w:rsidR="007552B4" w:rsidRPr="00F92AE2" w:rsidRDefault="007552B4" w:rsidP="00196543">
            <w:pPr>
              <w:pStyle w:val="acctfourfigures"/>
              <w:tabs>
                <w:tab w:val="clear" w:pos="765"/>
                <w:tab w:val="decimal" w:pos="12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F92AE2">
              <w:rPr>
                <w:rFonts w:asciiTheme="majorBidi" w:hAnsiTheme="majorBidi" w:cstheme="majorBidi"/>
                <w:sz w:val="28"/>
                <w:szCs w:val="28"/>
              </w:rPr>
              <w:t xml:space="preserve"> -   </w:t>
            </w:r>
          </w:p>
        </w:tc>
        <w:tc>
          <w:tcPr>
            <w:tcW w:w="145" w:type="pct"/>
          </w:tcPr>
          <w:p w14:paraId="1F2C2B62" w14:textId="77777777" w:rsidR="007552B4" w:rsidRPr="00F92AE2" w:rsidRDefault="007552B4" w:rsidP="0075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6" w:type="pct"/>
            <w:shd w:val="clear" w:color="auto" w:fill="auto"/>
          </w:tcPr>
          <w:p w14:paraId="7C890A2B" w14:textId="503D82CA" w:rsidR="007552B4" w:rsidRPr="00F92AE2" w:rsidRDefault="007552B4" w:rsidP="00196543">
            <w:pPr>
              <w:pStyle w:val="acctfourfigures"/>
              <w:tabs>
                <w:tab w:val="clear" w:pos="765"/>
                <w:tab w:val="decimal" w:pos="1256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92AE2">
              <w:rPr>
                <w:rFonts w:asciiTheme="majorBidi" w:hAnsiTheme="majorBidi" w:cstheme="majorBidi"/>
                <w:sz w:val="28"/>
                <w:szCs w:val="28"/>
              </w:rPr>
              <w:t xml:space="preserve"> -   </w:t>
            </w:r>
          </w:p>
        </w:tc>
        <w:tc>
          <w:tcPr>
            <w:tcW w:w="149" w:type="pct"/>
          </w:tcPr>
          <w:p w14:paraId="3057FCF9" w14:textId="77777777" w:rsidR="007552B4" w:rsidRPr="00F92AE2" w:rsidRDefault="007552B4" w:rsidP="0075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shd w:val="clear" w:color="auto" w:fill="auto"/>
          </w:tcPr>
          <w:p w14:paraId="3A909EEB" w14:textId="7D624110" w:rsidR="007552B4" w:rsidRPr="007552B4" w:rsidRDefault="007552B4" w:rsidP="007552B4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552B4">
              <w:rPr>
                <w:rFonts w:asciiTheme="majorBidi" w:hAnsiTheme="majorBidi" w:cstheme="majorBidi"/>
                <w:sz w:val="28"/>
                <w:szCs w:val="28"/>
              </w:rPr>
              <w:t xml:space="preserve"> 3,687,334 </w:t>
            </w:r>
          </w:p>
        </w:tc>
        <w:tc>
          <w:tcPr>
            <w:tcW w:w="145" w:type="pct"/>
          </w:tcPr>
          <w:p w14:paraId="592D7BA1" w14:textId="77777777" w:rsidR="007552B4" w:rsidRPr="00F92AE2" w:rsidRDefault="007552B4" w:rsidP="0075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  <w:tab w:val="decimal" w:pos="1149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779" w:type="pct"/>
            <w:shd w:val="clear" w:color="auto" w:fill="auto"/>
          </w:tcPr>
          <w:p w14:paraId="40ECBCA9" w14:textId="52E1BD15" w:rsidR="007552B4" w:rsidRPr="007552B4" w:rsidRDefault="007552B4" w:rsidP="007552B4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7552B4">
              <w:rPr>
                <w:rFonts w:asciiTheme="majorBidi" w:hAnsiTheme="majorBidi" w:cstheme="majorBidi"/>
                <w:sz w:val="28"/>
                <w:szCs w:val="28"/>
              </w:rPr>
              <w:t xml:space="preserve"> 3,687,334 </w:t>
            </w:r>
          </w:p>
        </w:tc>
      </w:tr>
      <w:tr w:rsidR="007552B4" w:rsidRPr="006B417E" w14:paraId="3A120DBF" w14:textId="77777777" w:rsidTr="00A6238E">
        <w:tc>
          <w:tcPr>
            <w:tcW w:w="1455" w:type="pct"/>
            <w:shd w:val="clear" w:color="auto" w:fill="auto"/>
          </w:tcPr>
          <w:p w14:paraId="254B3B9F" w14:textId="77777777" w:rsidR="007552B4" w:rsidRPr="006B417E" w:rsidRDefault="007552B4" w:rsidP="0075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ลูกหนี้โอนกฎหมาย</w:t>
            </w:r>
          </w:p>
        </w:tc>
        <w:tc>
          <w:tcPr>
            <w:tcW w:w="775" w:type="pct"/>
            <w:tcBorders>
              <w:bottom w:val="single" w:sz="4" w:space="0" w:color="auto"/>
            </w:tcBorders>
            <w:shd w:val="clear" w:color="auto" w:fill="auto"/>
          </w:tcPr>
          <w:p w14:paraId="523AFE8E" w14:textId="543DB5EC" w:rsidR="007552B4" w:rsidRPr="00F92AE2" w:rsidRDefault="007552B4" w:rsidP="00196543">
            <w:pPr>
              <w:pStyle w:val="acctfourfigures"/>
              <w:tabs>
                <w:tab w:val="clear" w:pos="765"/>
                <w:tab w:val="decimal" w:pos="12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F92AE2">
              <w:rPr>
                <w:rFonts w:asciiTheme="majorBidi" w:hAnsiTheme="majorBidi" w:cstheme="majorBidi"/>
                <w:sz w:val="28"/>
                <w:szCs w:val="28"/>
              </w:rPr>
              <w:t xml:space="preserve"> -   </w:t>
            </w:r>
          </w:p>
        </w:tc>
        <w:tc>
          <w:tcPr>
            <w:tcW w:w="145" w:type="pct"/>
          </w:tcPr>
          <w:p w14:paraId="3C44657A" w14:textId="77777777" w:rsidR="007552B4" w:rsidRPr="00F92AE2" w:rsidRDefault="007552B4" w:rsidP="0075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6" w:type="pct"/>
            <w:tcBorders>
              <w:bottom w:val="single" w:sz="4" w:space="0" w:color="auto"/>
            </w:tcBorders>
            <w:shd w:val="clear" w:color="auto" w:fill="auto"/>
          </w:tcPr>
          <w:p w14:paraId="26F5D5A2" w14:textId="62CF5D44" w:rsidR="007552B4" w:rsidRPr="00F92AE2" w:rsidRDefault="007552B4" w:rsidP="00196543">
            <w:pPr>
              <w:pStyle w:val="acctfourfigures"/>
              <w:tabs>
                <w:tab w:val="clear" w:pos="765"/>
                <w:tab w:val="decimal" w:pos="1256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F92AE2">
              <w:rPr>
                <w:rFonts w:asciiTheme="majorBidi" w:hAnsiTheme="majorBidi" w:cstheme="majorBidi"/>
                <w:sz w:val="28"/>
                <w:szCs w:val="28"/>
              </w:rPr>
              <w:t xml:space="preserve"> -   </w:t>
            </w:r>
          </w:p>
        </w:tc>
        <w:tc>
          <w:tcPr>
            <w:tcW w:w="149" w:type="pct"/>
          </w:tcPr>
          <w:p w14:paraId="4011794D" w14:textId="77777777" w:rsidR="007552B4" w:rsidRPr="00F92AE2" w:rsidRDefault="007552B4" w:rsidP="0075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tcBorders>
              <w:bottom w:val="single" w:sz="4" w:space="0" w:color="auto"/>
            </w:tcBorders>
            <w:shd w:val="clear" w:color="auto" w:fill="auto"/>
          </w:tcPr>
          <w:p w14:paraId="79674374" w14:textId="32E5EDE5" w:rsidR="007552B4" w:rsidRPr="007552B4" w:rsidRDefault="007552B4" w:rsidP="007552B4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552B4">
              <w:rPr>
                <w:rFonts w:asciiTheme="majorBidi" w:hAnsiTheme="majorBidi" w:cstheme="majorBidi"/>
                <w:sz w:val="28"/>
                <w:szCs w:val="28"/>
              </w:rPr>
              <w:t xml:space="preserve"> 445,717 </w:t>
            </w:r>
          </w:p>
        </w:tc>
        <w:tc>
          <w:tcPr>
            <w:tcW w:w="145" w:type="pct"/>
          </w:tcPr>
          <w:p w14:paraId="0993BA19" w14:textId="77777777" w:rsidR="007552B4" w:rsidRPr="00F92AE2" w:rsidRDefault="007552B4" w:rsidP="0075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  <w:tab w:val="decimal" w:pos="1149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779" w:type="pct"/>
            <w:tcBorders>
              <w:bottom w:val="single" w:sz="4" w:space="0" w:color="auto"/>
            </w:tcBorders>
            <w:shd w:val="clear" w:color="auto" w:fill="auto"/>
          </w:tcPr>
          <w:p w14:paraId="0356F56D" w14:textId="1237EB1C" w:rsidR="007552B4" w:rsidRPr="007552B4" w:rsidRDefault="007552B4" w:rsidP="007552B4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7552B4">
              <w:rPr>
                <w:rFonts w:asciiTheme="majorBidi" w:hAnsiTheme="majorBidi" w:cstheme="majorBidi"/>
                <w:sz w:val="28"/>
                <w:szCs w:val="28"/>
              </w:rPr>
              <w:t xml:space="preserve"> 445,717 </w:t>
            </w:r>
          </w:p>
        </w:tc>
      </w:tr>
      <w:tr w:rsidR="007552B4" w:rsidRPr="006B417E" w14:paraId="540E8B1E" w14:textId="77777777" w:rsidTr="00A6238E">
        <w:tc>
          <w:tcPr>
            <w:tcW w:w="1455" w:type="pct"/>
            <w:shd w:val="clear" w:color="auto" w:fill="auto"/>
          </w:tcPr>
          <w:p w14:paraId="61A6263C" w14:textId="77777777" w:rsidR="007552B4" w:rsidRPr="006B417E" w:rsidRDefault="007552B4" w:rsidP="0075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775" w:type="pct"/>
            <w:tcBorders>
              <w:top w:val="single" w:sz="4" w:space="0" w:color="auto"/>
            </w:tcBorders>
            <w:shd w:val="clear" w:color="auto" w:fill="auto"/>
          </w:tcPr>
          <w:p w14:paraId="3E15C16F" w14:textId="6DD4AF58" w:rsidR="007552B4" w:rsidRPr="00617F1B" w:rsidRDefault="007552B4" w:rsidP="007552B4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val="en-US" w:bidi="th-TH"/>
              </w:rPr>
            </w:pPr>
            <w:r w:rsidRPr="00617F1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133,577,846 </w:t>
            </w:r>
          </w:p>
        </w:tc>
        <w:tc>
          <w:tcPr>
            <w:tcW w:w="145" w:type="pct"/>
          </w:tcPr>
          <w:p w14:paraId="63AA9FE8" w14:textId="77777777" w:rsidR="007552B4" w:rsidRPr="00617F1B" w:rsidRDefault="007552B4" w:rsidP="0075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76" w:type="pct"/>
            <w:tcBorders>
              <w:top w:val="single" w:sz="4" w:space="0" w:color="auto"/>
            </w:tcBorders>
            <w:shd w:val="clear" w:color="auto" w:fill="auto"/>
          </w:tcPr>
          <w:p w14:paraId="23C5664B" w14:textId="35E57A87" w:rsidR="007552B4" w:rsidRPr="00617F1B" w:rsidRDefault="007552B4" w:rsidP="007552B4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617F1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12,759,285 </w:t>
            </w:r>
          </w:p>
        </w:tc>
        <w:tc>
          <w:tcPr>
            <w:tcW w:w="149" w:type="pct"/>
          </w:tcPr>
          <w:p w14:paraId="66F20B02" w14:textId="77777777" w:rsidR="007552B4" w:rsidRPr="00617F1B" w:rsidRDefault="007552B4" w:rsidP="0075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76" w:type="pct"/>
            <w:tcBorders>
              <w:top w:val="single" w:sz="4" w:space="0" w:color="auto"/>
            </w:tcBorders>
            <w:shd w:val="clear" w:color="auto" w:fill="auto"/>
          </w:tcPr>
          <w:p w14:paraId="6E9D3BAB" w14:textId="3C70E251" w:rsidR="007552B4" w:rsidRPr="00617F1B" w:rsidRDefault="007552B4" w:rsidP="007552B4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617F1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4,133,051 </w:t>
            </w:r>
          </w:p>
        </w:tc>
        <w:tc>
          <w:tcPr>
            <w:tcW w:w="145" w:type="pct"/>
          </w:tcPr>
          <w:p w14:paraId="2106F733" w14:textId="77777777" w:rsidR="007552B4" w:rsidRPr="00617F1B" w:rsidRDefault="007552B4" w:rsidP="0075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  <w:tab w:val="decimal" w:pos="1149"/>
              </w:tabs>
              <w:spacing w:line="240" w:lineRule="auto"/>
              <w:ind w:left="-156" w:right="-10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779" w:type="pct"/>
            <w:tcBorders>
              <w:top w:val="single" w:sz="4" w:space="0" w:color="auto"/>
            </w:tcBorders>
            <w:shd w:val="clear" w:color="auto" w:fill="auto"/>
          </w:tcPr>
          <w:p w14:paraId="23461E8B" w14:textId="42287A51" w:rsidR="007552B4" w:rsidRPr="00617F1B" w:rsidRDefault="007552B4" w:rsidP="007552B4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617F1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150,470,182 </w:t>
            </w:r>
          </w:p>
        </w:tc>
      </w:tr>
      <w:tr w:rsidR="007552B4" w:rsidRPr="006B417E" w14:paraId="5FE4C082" w14:textId="77777777" w:rsidTr="002D55D2">
        <w:tc>
          <w:tcPr>
            <w:tcW w:w="1455" w:type="pct"/>
            <w:shd w:val="clear" w:color="auto" w:fill="auto"/>
          </w:tcPr>
          <w:p w14:paraId="4CFBE8D2" w14:textId="77777777" w:rsidR="007552B4" w:rsidRPr="006B417E" w:rsidRDefault="007552B4" w:rsidP="0075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right="-52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ค่าเผื่อผลขาดทุนด้านเครดิตที่</w:t>
            </w:r>
          </w:p>
          <w:p w14:paraId="771FA1D8" w14:textId="77777777" w:rsidR="007552B4" w:rsidRPr="006B417E" w:rsidRDefault="007552B4" w:rsidP="0075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4" w:right="-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คาดว่าจะเกิดขึ้น</w:t>
            </w:r>
          </w:p>
        </w:tc>
        <w:tc>
          <w:tcPr>
            <w:tcW w:w="775" w:type="pct"/>
            <w:tcBorders>
              <w:bottom w:val="single" w:sz="4" w:space="0" w:color="auto"/>
            </w:tcBorders>
            <w:shd w:val="clear" w:color="auto" w:fill="auto"/>
          </w:tcPr>
          <w:p w14:paraId="7F936857" w14:textId="77777777" w:rsidR="00617F1B" w:rsidRDefault="00617F1B" w:rsidP="007552B4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1390C858" w14:textId="08AF27E0" w:rsidR="007552B4" w:rsidRPr="007552B4" w:rsidRDefault="007552B4" w:rsidP="007552B4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7552B4">
              <w:rPr>
                <w:rFonts w:asciiTheme="majorBidi" w:hAnsiTheme="majorBidi" w:cstheme="majorBidi"/>
                <w:sz w:val="28"/>
                <w:szCs w:val="28"/>
              </w:rPr>
              <w:t xml:space="preserve"> (1,5</w:t>
            </w:r>
            <w:r w:rsidR="0071568B">
              <w:rPr>
                <w:rFonts w:asciiTheme="majorBidi" w:hAnsiTheme="majorBidi" w:cstheme="majorBidi"/>
                <w:sz w:val="28"/>
                <w:szCs w:val="28"/>
              </w:rPr>
              <w:t>72</w:t>
            </w:r>
            <w:r w:rsidRPr="007552B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1568B">
              <w:rPr>
                <w:rFonts w:asciiTheme="majorBidi" w:hAnsiTheme="majorBidi" w:cstheme="majorBidi"/>
                <w:sz w:val="28"/>
                <w:szCs w:val="28"/>
              </w:rPr>
              <w:t>298</w:t>
            </w:r>
            <w:r w:rsidRPr="007552B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5" w:type="pct"/>
            <w:vAlign w:val="bottom"/>
          </w:tcPr>
          <w:p w14:paraId="34628899" w14:textId="77777777" w:rsidR="007552B4" w:rsidRPr="007552B4" w:rsidRDefault="007552B4" w:rsidP="0075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tcBorders>
              <w:bottom w:val="single" w:sz="4" w:space="0" w:color="auto"/>
            </w:tcBorders>
            <w:shd w:val="clear" w:color="auto" w:fill="auto"/>
          </w:tcPr>
          <w:p w14:paraId="6736C70C" w14:textId="77777777" w:rsidR="00617F1B" w:rsidRDefault="00617F1B" w:rsidP="007552B4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431F2B00" w14:textId="4D0F136F" w:rsidR="007552B4" w:rsidRPr="007552B4" w:rsidRDefault="007552B4" w:rsidP="007552B4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7552B4">
              <w:rPr>
                <w:rFonts w:asciiTheme="majorBidi" w:hAnsiTheme="majorBidi" w:cstheme="majorBidi"/>
                <w:sz w:val="28"/>
                <w:szCs w:val="28"/>
              </w:rPr>
              <w:t xml:space="preserve"> (1,00</w:t>
            </w:r>
            <w:r w:rsidR="0071568B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7552B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1568B">
              <w:rPr>
                <w:rFonts w:asciiTheme="majorBidi" w:hAnsiTheme="majorBidi" w:cstheme="majorBidi"/>
                <w:sz w:val="28"/>
                <w:szCs w:val="28"/>
              </w:rPr>
              <w:t>750</w:t>
            </w:r>
            <w:r w:rsidRPr="007552B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9" w:type="pct"/>
            <w:vAlign w:val="bottom"/>
          </w:tcPr>
          <w:p w14:paraId="1DC17B8A" w14:textId="77777777" w:rsidR="007552B4" w:rsidRPr="007552B4" w:rsidRDefault="007552B4" w:rsidP="0075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tcBorders>
              <w:bottom w:val="single" w:sz="4" w:space="0" w:color="auto"/>
            </w:tcBorders>
            <w:shd w:val="clear" w:color="auto" w:fill="auto"/>
          </w:tcPr>
          <w:p w14:paraId="1444F1AC" w14:textId="77777777" w:rsidR="00617F1B" w:rsidRDefault="00617F1B" w:rsidP="007552B4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22AD1D20" w14:textId="3B7F0DE6" w:rsidR="007552B4" w:rsidRPr="007552B4" w:rsidRDefault="007552B4" w:rsidP="007552B4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7552B4">
              <w:rPr>
                <w:rFonts w:asciiTheme="majorBidi" w:hAnsiTheme="majorBidi" w:cstheme="majorBidi"/>
                <w:sz w:val="28"/>
                <w:szCs w:val="28"/>
              </w:rPr>
              <w:t xml:space="preserve"> (2,712,082)</w:t>
            </w:r>
          </w:p>
        </w:tc>
        <w:tc>
          <w:tcPr>
            <w:tcW w:w="145" w:type="pct"/>
            <w:vAlign w:val="bottom"/>
          </w:tcPr>
          <w:p w14:paraId="66430CBF" w14:textId="77777777" w:rsidR="007552B4" w:rsidRPr="007552B4" w:rsidRDefault="007552B4" w:rsidP="0075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  <w:tab w:val="decimal" w:pos="1149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79" w:type="pct"/>
            <w:tcBorders>
              <w:bottom w:val="single" w:sz="4" w:space="0" w:color="auto"/>
            </w:tcBorders>
            <w:shd w:val="clear" w:color="auto" w:fill="auto"/>
          </w:tcPr>
          <w:p w14:paraId="4C4CC741" w14:textId="77777777" w:rsidR="00617F1B" w:rsidRDefault="00617F1B" w:rsidP="007552B4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354CD71A" w14:textId="057A0EAD" w:rsidR="007552B4" w:rsidRPr="007552B4" w:rsidRDefault="007552B4" w:rsidP="007552B4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7552B4">
              <w:rPr>
                <w:rFonts w:asciiTheme="majorBidi" w:hAnsiTheme="majorBidi" w:cstheme="majorBidi"/>
                <w:sz w:val="28"/>
                <w:szCs w:val="28"/>
              </w:rPr>
              <w:t xml:space="preserve"> (5,28</w:t>
            </w:r>
            <w:r w:rsidR="00984D20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7552B4">
              <w:rPr>
                <w:rFonts w:asciiTheme="majorBidi" w:hAnsiTheme="majorBidi" w:cstheme="majorBidi"/>
                <w:sz w:val="28"/>
                <w:szCs w:val="28"/>
              </w:rPr>
              <w:t>,130)</w:t>
            </w:r>
          </w:p>
        </w:tc>
      </w:tr>
      <w:tr w:rsidR="007552B4" w:rsidRPr="006B417E" w14:paraId="0C007EC8" w14:textId="77777777" w:rsidTr="00A6238E">
        <w:trPr>
          <w:trHeight w:val="411"/>
        </w:trPr>
        <w:tc>
          <w:tcPr>
            <w:tcW w:w="1455" w:type="pct"/>
            <w:shd w:val="clear" w:color="auto" w:fill="auto"/>
          </w:tcPr>
          <w:p w14:paraId="65BA20AD" w14:textId="77777777" w:rsidR="007552B4" w:rsidRPr="006B417E" w:rsidRDefault="007552B4" w:rsidP="0075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มูลค่าตามบัญชีสุทธิ</w:t>
            </w:r>
          </w:p>
        </w:tc>
        <w:tc>
          <w:tcPr>
            <w:tcW w:w="77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848ACE" w14:textId="3E52DA2A" w:rsidR="007552B4" w:rsidRPr="00617F1B" w:rsidRDefault="007552B4" w:rsidP="007552B4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617F1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132,00</w:t>
            </w:r>
            <w:r w:rsidR="00984D2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 w:rsidRPr="00617F1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984D2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548</w:t>
            </w:r>
            <w:r w:rsidRPr="00617F1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45" w:type="pct"/>
          </w:tcPr>
          <w:p w14:paraId="67CDC146" w14:textId="77777777" w:rsidR="007552B4" w:rsidRPr="00617F1B" w:rsidRDefault="007552B4" w:rsidP="0075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7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7C7C5C" w14:textId="4852B05F" w:rsidR="007552B4" w:rsidRPr="00617F1B" w:rsidRDefault="007552B4" w:rsidP="007552B4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617F1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11,75</w:t>
            </w:r>
            <w:r w:rsidR="00984D2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Pr="00617F1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984D2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535</w:t>
            </w:r>
            <w:r w:rsidRPr="00617F1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49" w:type="pct"/>
          </w:tcPr>
          <w:p w14:paraId="51BBBEC5" w14:textId="77777777" w:rsidR="007552B4" w:rsidRPr="00617F1B" w:rsidRDefault="007552B4" w:rsidP="0075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7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92743E" w14:textId="372F8D88" w:rsidR="007552B4" w:rsidRPr="00617F1B" w:rsidRDefault="007552B4" w:rsidP="007552B4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617F1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1,420,969 </w:t>
            </w:r>
          </w:p>
        </w:tc>
        <w:tc>
          <w:tcPr>
            <w:tcW w:w="145" w:type="pct"/>
          </w:tcPr>
          <w:p w14:paraId="4F823ED9" w14:textId="77777777" w:rsidR="007552B4" w:rsidRPr="00617F1B" w:rsidRDefault="007552B4" w:rsidP="00755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  <w:tab w:val="decimal" w:pos="1149"/>
              </w:tabs>
              <w:spacing w:line="240" w:lineRule="auto"/>
              <w:ind w:left="-156" w:right="-10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77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B1D9E1" w14:textId="5485B854" w:rsidR="007552B4" w:rsidRPr="00617F1B" w:rsidRDefault="007552B4" w:rsidP="007552B4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617F1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145,18</w:t>
            </w:r>
            <w:r w:rsidR="00DB647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617F1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,052 </w:t>
            </w:r>
          </w:p>
        </w:tc>
      </w:tr>
    </w:tbl>
    <w:p w14:paraId="0A0C83AB" w14:textId="77777777" w:rsidR="00AC59CD" w:rsidRPr="006B417E" w:rsidRDefault="00AC59CD" w:rsidP="00AC59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1D23F5C3" w14:textId="77777777" w:rsidR="00AC59CD" w:rsidRPr="006B417E" w:rsidRDefault="00AC59CD" w:rsidP="00AC59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07980DFD" w14:textId="77777777" w:rsidR="00AC59CD" w:rsidRPr="006B417E" w:rsidRDefault="00AC59CD" w:rsidP="00AC59CD">
      <w:pPr>
        <w:rPr>
          <w:rFonts w:asciiTheme="majorBidi" w:hAnsiTheme="majorBidi" w:cstheme="majorBidi"/>
          <w:cs/>
        </w:rPr>
      </w:pPr>
      <w:r w:rsidRPr="006B417E">
        <w:rPr>
          <w:rFonts w:asciiTheme="majorBidi" w:hAnsiTheme="majorBidi" w:cstheme="majorBidi"/>
          <w:cs/>
        </w:rPr>
        <w:br w:type="page"/>
      </w:r>
    </w:p>
    <w:tbl>
      <w:tblPr>
        <w:tblW w:w="4823" w:type="pct"/>
        <w:tblInd w:w="450" w:type="dxa"/>
        <w:tblLook w:val="04A0" w:firstRow="1" w:lastRow="0" w:firstColumn="1" w:lastColumn="0" w:noHBand="0" w:noVBand="1"/>
      </w:tblPr>
      <w:tblGrid>
        <w:gridCol w:w="2696"/>
        <w:gridCol w:w="1436"/>
        <w:gridCol w:w="269"/>
        <w:gridCol w:w="1438"/>
        <w:gridCol w:w="276"/>
        <w:gridCol w:w="1438"/>
        <w:gridCol w:w="269"/>
        <w:gridCol w:w="1443"/>
      </w:tblGrid>
      <w:tr w:rsidR="00AC59CD" w:rsidRPr="006B417E" w14:paraId="3147BEAA" w14:textId="77777777" w:rsidTr="00A6238E">
        <w:tc>
          <w:tcPr>
            <w:tcW w:w="1455" w:type="pct"/>
            <w:shd w:val="clear" w:color="auto" w:fill="auto"/>
            <w:vAlign w:val="bottom"/>
          </w:tcPr>
          <w:p w14:paraId="6F5D55B5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45" w:type="pct"/>
            <w:gridSpan w:val="7"/>
          </w:tcPr>
          <w:p w14:paraId="6AAE06CC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AC59CD" w:rsidRPr="006B417E" w14:paraId="543398B3" w14:textId="77777777" w:rsidTr="00A6238E">
        <w:tc>
          <w:tcPr>
            <w:tcW w:w="1455" w:type="pct"/>
            <w:shd w:val="clear" w:color="auto" w:fill="auto"/>
            <w:vAlign w:val="bottom"/>
          </w:tcPr>
          <w:p w14:paraId="286A5195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45" w:type="pct"/>
            <w:gridSpan w:val="7"/>
          </w:tcPr>
          <w:p w14:paraId="11C88218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6B417E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AC59CD" w:rsidRPr="006B417E" w:rsidDel="00D43E7A" w14:paraId="092FA82B" w14:textId="77777777" w:rsidTr="00A6238E">
        <w:tc>
          <w:tcPr>
            <w:tcW w:w="1455" w:type="pct"/>
            <w:shd w:val="clear" w:color="auto" w:fill="auto"/>
            <w:vAlign w:val="bottom"/>
          </w:tcPr>
          <w:p w14:paraId="5A75FDE4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5" w:type="pct"/>
            <w:shd w:val="clear" w:color="auto" w:fill="auto"/>
            <w:vAlign w:val="bottom"/>
          </w:tcPr>
          <w:p w14:paraId="7B99FF1F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ที่ไม่มีการเพิ่มขึ้น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อย่างมีนัยสำคัญ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ของความเสี่ยง</w:t>
            </w:r>
            <w:r w:rsidRPr="006B417E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ด้านเครดิต</w:t>
            </w:r>
          </w:p>
        </w:tc>
        <w:tc>
          <w:tcPr>
            <w:tcW w:w="145" w:type="pct"/>
          </w:tcPr>
          <w:p w14:paraId="5DDD4CA9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6" w:type="pct"/>
            <w:shd w:val="clear" w:color="auto" w:fill="auto"/>
            <w:vAlign w:val="bottom"/>
          </w:tcPr>
          <w:p w14:paraId="0DD2C7BD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0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ที่มีการเพิ่มขึ้น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อย่างมีนัยสำคัญ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ของความเสี่ยง</w:t>
            </w:r>
            <w:r w:rsidRPr="006B417E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ด้านเครดิต</w:t>
            </w:r>
          </w:p>
        </w:tc>
        <w:tc>
          <w:tcPr>
            <w:tcW w:w="149" w:type="pct"/>
          </w:tcPr>
          <w:p w14:paraId="6A45570E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shd w:val="clear" w:color="auto" w:fill="auto"/>
            <w:vAlign w:val="bottom"/>
          </w:tcPr>
          <w:p w14:paraId="0129932D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2FFC5B8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ที่มีการด้อยค่า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ด้านเครดิต</w:t>
            </w:r>
          </w:p>
        </w:tc>
        <w:tc>
          <w:tcPr>
            <w:tcW w:w="145" w:type="pct"/>
          </w:tcPr>
          <w:p w14:paraId="1950E94E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9" w:type="pct"/>
            <w:shd w:val="clear" w:color="auto" w:fill="auto"/>
            <w:vAlign w:val="bottom"/>
          </w:tcPr>
          <w:p w14:paraId="501322EC" w14:textId="77777777" w:rsidR="00AC59CD" w:rsidRPr="006B417E" w:rsidDel="00D43E7A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AC59CD" w:rsidRPr="006B417E" w14:paraId="6782958C" w14:textId="77777777" w:rsidTr="00A6238E">
        <w:tc>
          <w:tcPr>
            <w:tcW w:w="1455" w:type="pct"/>
            <w:shd w:val="clear" w:color="auto" w:fill="auto"/>
          </w:tcPr>
          <w:p w14:paraId="04532F20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545" w:type="pct"/>
            <w:gridSpan w:val="7"/>
            <w:shd w:val="clear" w:color="auto" w:fill="auto"/>
          </w:tcPr>
          <w:p w14:paraId="06438644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AC59CD" w:rsidRPr="006B417E" w14:paraId="7438F2F6" w14:textId="77777777" w:rsidTr="00A6238E">
        <w:tc>
          <w:tcPr>
            <w:tcW w:w="1455" w:type="pct"/>
            <w:shd w:val="clear" w:color="auto" w:fill="auto"/>
          </w:tcPr>
          <w:p w14:paraId="17B01A91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ลูกหนี้เงินให้สินเชื่อ</w:t>
            </w:r>
          </w:p>
        </w:tc>
        <w:tc>
          <w:tcPr>
            <w:tcW w:w="775" w:type="pct"/>
            <w:shd w:val="clear" w:color="auto" w:fill="auto"/>
          </w:tcPr>
          <w:p w14:paraId="59F7E612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" w:type="pct"/>
          </w:tcPr>
          <w:p w14:paraId="16421FA0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shd w:val="clear" w:color="auto" w:fill="auto"/>
          </w:tcPr>
          <w:p w14:paraId="01C403DD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" w:type="pct"/>
          </w:tcPr>
          <w:p w14:paraId="57D4D461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shd w:val="clear" w:color="auto" w:fill="auto"/>
          </w:tcPr>
          <w:p w14:paraId="1AE475B1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" w:type="pct"/>
          </w:tcPr>
          <w:p w14:paraId="4983D9B9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9" w:type="pct"/>
            <w:shd w:val="clear" w:color="auto" w:fill="auto"/>
          </w:tcPr>
          <w:p w14:paraId="6244608D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C59CD" w:rsidRPr="006B417E" w14:paraId="79836BA3" w14:textId="77777777" w:rsidTr="00A6238E">
        <w:tc>
          <w:tcPr>
            <w:tcW w:w="1455" w:type="pct"/>
            <w:shd w:val="clear" w:color="auto" w:fill="auto"/>
          </w:tcPr>
          <w:p w14:paraId="47CDBD3B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ปกติ</w:t>
            </w:r>
          </w:p>
        </w:tc>
        <w:tc>
          <w:tcPr>
            <w:tcW w:w="775" w:type="pct"/>
            <w:shd w:val="clear" w:color="auto" w:fill="auto"/>
          </w:tcPr>
          <w:p w14:paraId="3AE14FA2" w14:textId="77777777" w:rsidR="00AC59CD" w:rsidRPr="006B417E" w:rsidRDefault="00AC59CD" w:rsidP="006D3FA9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96</w:t>
            </w:r>
            <w:r w:rsidRPr="006B417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455</w:t>
            </w:r>
            <w:r w:rsidRPr="006B417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858</w:t>
            </w:r>
          </w:p>
        </w:tc>
        <w:tc>
          <w:tcPr>
            <w:tcW w:w="145" w:type="pct"/>
          </w:tcPr>
          <w:p w14:paraId="70B8D377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shd w:val="clear" w:color="auto" w:fill="auto"/>
          </w:tcPr>
          <w:p w14:paraId="7D955F5B" w14:textId="77777777" w:rsidR="00AC59CD" w:rsidRPr="006B417E" w:rsidRDefault="00AC59CD" w:rsidP="006D3FA9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9" w:type="pct"/>
          </w:tcPr>
          <w:p w14:paraId="6678323F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shd w:val="clear" w:color="auto" w:fill="auto"/>
          </w:tcPr>
          <w:p w14:paraId="2C2C9565" w14:textId="77777777" w:rsidR="00AC59CD" w:rsidRPr="006B417E" w:rsidRDefault="00AC59CD" w:rsidP="006D3FA9">
            <w:pPr>
              <w:pStyle w:val="acctfourfigures"/>
              <w:tabs>
                <w:tab w:val="clear" w:pos="765"/>
                <w:tab w:val="decimal" w:pos="1143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456C1CDB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  <w:tab w:val="decimal" w:pos="1149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79" w:type="pct"/>
            <w:shd w:val="clear" w:color="auto" w:fill="auto"/>
          </w:tcPr>
          <w:p w14:paraId="5F9BDD3E" w14:textId="77777777" w:rsidR="00AC59CD" w:rsidRPr="006B417E" w:rsidRDefault="00AC59CD" w:rsidP="006D3FA9">
            <w:pPr>
              <w:pStyle w:val="acctfourfigures"/>
              <w:tabs>
                <w:tab w:val="clear" w:pos="765"/>
                <w:tab w:val="decimal" w:pos="11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96</w:t>
            </w:r>
            <w:r w:rsidRPr="006B417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455</w:t>
            </w:r>
            <w:r w:rsidRPr="006B417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858</w:t>
            </w:r>
          </w:p>
        </w:tc>
      </w:tr>
      <w:tr w:rsidR="00AC59CD" w:rsidRPr="006B417E" w14:paraId="0C494127" w14:textId="77777777" w:rsidTr="00A6238E">
        <w:tc>
          <w:tcPr>
            <w:tcW w:w="1455" w:type="pct"/>
            <w:shd w:val="clear" w:color="auto" w:fill="auto"/>
          </w:tcPr>
          <w:p w14:paraId="41C53D6F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6B417E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</w:t>
            </w:r>
            <w:r w:rsidRPr="006B417E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775" w:type="pct"/>
            <w:shd w:val="clear" w:color="auto" w:fill="auto"/>
          </w:tcPr>
          <w:p w14:paraId="46D2907C" w14:textId="77777777" w:rsidR="00AC59CD" w:rsidRPr="006B417E" w:rsidRDefault="00AC59CD" w:rsidP="006D3FA9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24</w:t>
            </w:r>
            <w:r w:rsidRPr="006B417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948</w:t>
            </w:r>
            <w:r w:rsidRPr="006B417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493</w:t>
            </w:r>
          </w:p>
        </w:tc>
        <w:tc>
          <w:tcPr>
            <w:tcW w:w="145" w:type="pct"/>
          </w:tcPr>
          <w:p w14:paraId="16FDB1A0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6" w:type="pct"/>
            <w:shd w:val="clear" w:color="auto" w:fill="auto"/>
          </w:tcPr>
          <w:p w14:paraId="1D941308" w14:textId="77777777" w:rsidR="00AC59CD" w:rsidRPr="006B417E" w:rsidRDefault="00AC59CD" w:rsidP="006D3FA9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9" w:type="pct"/>
          </w:tcPr>
          <w:p w14:paraId="54AACD75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shd w:val="clear" w:color="auto" w:fill="auto"/>
          </w:tcPr>
          <w:p w14:paraId="3798DA25" w14:textId="77777777" w:rsidR="00AC59CD" w:rsidRPr="006B417E" w:rsidRDefault="00AC59CD" w:rsidP="006D3FA9">
            <w:pPr>
              <w:pStyle w:val="acctfourfigures"/>
              <w:tabs>
                <w:tab w:val="clear" w:pos="765"/>
                <w:tab w:val="decimal" w:pos="1143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7DF592B5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  <w:tab w:val="decimal" w:pos="1149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779" w:type="pct"/>
            <w:shd w:val="clear" w:color="auto" w:fill="auto"/>
          </w:tcPr>
          <w:p w14:paraId="510A1EB7" w14:textId="77777777" w:rsidR="00AC59CD" w:rsidRPr="006B417E" w:rsidRDefault="00AC59CD" w:rsidP="006D3FA9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24</w:t>
            </w:r>
            <w:r w:rsidRPr="006B417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948</w:t>
            </w:r>
            <w:r w:rsidRPr="006B417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493</w:t>
            </w:r>
          </w:p>
        </w:tc>
      </w:tr>
      <w:tr w:rsidR="00AC59CD" w:rsidRPr="006B417E" w14:paraId="29A121D5" w14:textId="77777777" w:rsidTr="00A6238E">
        <w:tc>
          <w:tcPr>
            <w:tcW w:w="1455" w:type="pct"/>
            <w:shd w:val="clear" w:color="auto" w:fill="auto"/>
          </w:tcPr>
          <w:p w14:paraId="71553381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6B417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</w:t>
            </w:r>
            <w:r w:rsidRPr="006B417E">
              <w:rPr>
                <w:rFonts w:asciiTheme="majorBidi" w:hAnsiTheme="majorBidi" w:cstheme="majorBidi"/>
                <w:sz w:val="28"/>
                <w:szCs w:val="28"/>
              </w:rPr>
              <w:t xml:space="preserve">60 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775" w:type="pct"/>
            <w:shd w:val="clear" w:color="auto" w:fill="auto"/>
          </w:tcPr>
          <w:p w14:paraId="6CA5E0DC" w14:textId="77777777" w:rsidR="00AC59CD" w:rsidRPr="006B417E" w:rsidRDefault="00AC59CD" w:rsidP="006D3FA9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32B041A6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6" w:type="pct"/>
            <w:shd w:val="clear" w:color="auto" w:fill="auto"/>
          </w:tcPr>
          <w:p w14:paraId="2ED33C2C" w14:textId="77777777" w:rsidR="00AC59CD" w:rsidRPr="006B417E" w:rsidRDefault="00AC59CD" w:rsidP="006D3FA9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9</w:t>
            </w:r>
            <w:r w:rsidRPr="006B417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213</w:t>
            </w:r>
            <w:r w:rsidRPr="006B417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096</w:t>
            </w:r>
          </w:p>
        </w:tc>
        <w:tc>
          <w:tcPr>
            <w:tcW w:w="149" w:type="pct"/>
          </w:tcPr>
          <w:p w14:paraId="78B826AB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shd w:val="clear" w:color="auto" w:fill="auto"/>
          </w:tcPr>
          <w:p w14:paraId="4BB06149" w14:textId="77777777" w:rsidR="00AC59CD" w:rsidRPr="006B417E" w:rsidRDefault="00AC59CD" w:rsidP="006D3FA9">
            <w:pPr>
              <w:pStyle w:val="acctfourfigures"/>
              <w:tabs>
                <w:tab w:val="clear" w:pos="765"/>
                <w:tab w:val="decimal" w:pos="1143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48910E67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  <w:tab w:val="decimal" w:pos="1149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779" w:type="pct"/>
            <w:shd w:val="clear" w:color="auto" w:fill="auto"/>
          </w:tcPr>
          <w:p w14:paraId="7FE259EF" w14:textId="77777777" w:rsidR="00AC59CD" w:rsidRPr="006B417E" w:rsidRDefault="00AC59CD" w:rsidP="006D3FA9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9</w:t>
            </w:r>
            <w:r w:rsidRPr="006B417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213</w:t>
            </w:r>
            <w:r w:rsidRPr="006B417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096</w:t>
            </w:r>
          </w:p>
        </w:tc>
      </w:tr>
      <w:tr w:rsidR="00AC59CD" w:rsidRPr="006B417E" w14:paraId="2A838979" w14:textId="77777777" w:rsidTr="00A6238E">
        <w:tc>
          <w:tcPr>
            <w:tcW w:w="1455" w:type="pct"/>
            <w:shd w:val="clear" w:color="auto" w:fill="auto"/>
          </w:tcPr>
          <w:p w14:paraId="259BB389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6B417E">
              <w:rPr>
                <w:rFonts w:asciiTheme="majorBidi" w:hAnsiTheme="majorBidi" w:cstheme="majorBidi"/>
                <w:sz w:val="28"/>
                <w:szCs w:val="28"/>
              </w:rPr>
              <w:t xml:space="preserve">61 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</w:t>
            </w:r>
            <w:r w:rsidRPr="006B417E">
              <w:rPr>
                <w:rFonts w:asciiTheme="majorBidi" w:hAnsiTheme="majorBidi" w:cstheme="majorBidi"/>
                <w:sz w:val="28"/>
                <w:szCs w:val="28"/>
              </w:rPr>
              <w:t xml:space="preserve">90 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775" w:type="pct"/>
            <w:shd w:val="clear" w:color="auto" w:fill="auto"/>
          </w:tcPr>
          <w:p w14:paraId="6143495D" w14:textId="77777777" w:rsidR="00AC59CD" w:rsidRPr="006B417E" w:rsidRDefault="00AC59CD" w:rsidP="006D3FA9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6D625045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6" w:type="pct"/>
            <w:shd w:val="clear" w:color="auto" w:fill="auto"/>
          </w:tcPr>
          <w:p w14:paraId="6FAE5EF3" w14:textId="77777777" w:rsidR="00AC59CD" w:rsidRPr="006B417E" w:rsidRDefault="00AC59CD" w:rsidP="006D3FA9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4</w:t>
            </w:r>
            <w:r w:rsidRPr="006B417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072</w:t>
            </w:r>
            <w:r w:rsidRPr="006B417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977</w:t>
            </w:r>
          </w:p>
        </w:tc>
        <w:tc>
          <w:tcPr>
            <w:tcW w:w="149" w:type="pct"/>
          </w:tcPr>
          <w:p w14:paraId="0F7D8219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shd w:val="clear" w:color="auto" w:fill="auto"/>
          </w:tcPr>
          <w:p w14:paraId="5CF4A942" w14:textId="77777777" w:rsidR="00AC59CD" w:rsidRPr="006B417E" w:rsidRDefault="00AC59CD" w:rsidP="006D3FA9">
            <w:pPr>
              <w:pStyle w:val="acctfourfigures"/>
              <w:tabs>
                <w:tab w:val="clear" w:pos="765"/>
                <w:tab w:val="decimal" w:pos="1143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310E4150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  <w:tab w:val="decimal" w:pos="1149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779" w:type="pct"/>
            <w:shd w:val="clear" w:color="auto" w:fill="auto"/>
          </w:tcPr>
          <w:p w14:paraId="0AEC68F7" w14:textId="77777777" w:rsidR="00AC59CD" w:rsidRPr="006B417E" w:rsidRDefault="00AC59CD" w:rsidP="006D3FA9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4</w:t>
            </w:r>
            <w:r w:rsidRPr="006B417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072</w:t>
            </w:r>
            <w:r w:rsidRPr="006B417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977</w:t>
            </w:r>
          </w:p>
        </w:tc>
      </w:tr>
      <w:tr w:rsidR="00AC59CD" w:rsidRPr="006B417E" w14:paraId="3D0F2A78" w14:textId="77777777" w:rsidTr="00A6238E">
        <w:tc>
          <w:tcPr>
            <w:tcW w:w="1455" w:type="pct"/>
            <w:shd w:val="clear" w:color="auto" w:fill="auto"/>
          </w:tcPr>
          <w:p w14:paraId="133DB436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เกินกำหนดชำระมากกว่า </w:t>
            </w:r>
            <w:r w:rsidRPr="006B417E">
              <w:rPr>
                <w:rFonts w:asciiTheme="majorBidi" w:hAnsiTheme="majorBidi" w:cstheme="majorBidi"/>
                <w:sz w:val="28"/>
                <w:szCs w:val="28"/>
              </w:rPr>
              <w:t>90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775" w:type="pct"/>
            <w:shd w:val="clear" w:color="auto" w:fill="auto"/>
          </w:tcPr>
          <w:p w14:paraId="41373982" w14:textId="77777777" w:rsidR="00AC59CD" w:rsidRPr="006B417E" w:rsidRDefault="00AC59CD" w:rsidP="006D3FA9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7EA60B69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6" w:type="pct"/>
            <w:shd w:val="clear" w:color="auto" w:fill="auto"/>
          </w:tcPr>
          <w:p w14:paraId="4310BD85" w14:textId="77777777" w:rsidR="00AC59CD" w:rsidRPr="006B417E" w:rsidRDefault="00AC59CD" w:rsidP="006D3FA9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9" w:type="pct"/>
          </w:tcPr>
          <w:p w14:paraId="74437340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shd w:val="clear" w:color="auto" w:fill="auto"/>
          </w:tcPr>
          <w:p w14:paraId="5AA95995" w14:textId="77777777" w:rsidR="00AC59CD" w:rsidRPr="006B417E" w:rsidRDefault="00AC59CD" w:rsidP="006D3FA9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3</w:t>
            </w:r>
            <w:r w:rsidRPr="006B417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593</w:t>
            </w:r>
            <w:r w:rsidRPr="006B417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167</w:t>
            </w:r>
          </w:p>
        </w:tc>
        <w:tc>
          <w:tcPr>
            <w:tcW w:w="145" w:type="pct"/>
          </w:tcPr>
          <w:p w14:paraId="2DDE825F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  <w:tab w:val="decimal" w:pos="1149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779" w:type="pct"/>
            <w:shd w:val="clear" w:color="auto" w:fill="auto"/>
          </w:tcPr>
          <w:p w14:paraId="4C3C36CD" w14:textId="77777777" w:rsidR="00AC59CD" w:rsidRPr="006B417E" w:rsidRDefault="00AC59CD" w:rsidP="006D3FA9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3</w:t>
            </w:r>
            <w:r w:rsidRPr="006B417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593</w:t>
            </w:r>
            <w:r w:rsidRPr="006B417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167</w:t>
            </w:r>
          </w:p>
        </w:tc>
      </w:tr>
      <w:tr w:rsidR="00AC59CD" w:rsidRPr="006B417E" w14:paraId="4D1D7BD6" w14:textId="77777777" w:rsidTr="00A6238E">
        <w:tc>
          <w:tcPr>
            <w:tcW w:w="1455" w:type="pct"/>
            <w:shd w:val="clear" w:color="auto" w:fill="auto"/>
          </w:tcPr>
          <w:p w14:paraId="09DD08D3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ลูกหนี้โอนกฎหมาย</w:t>
            </w:r>
          </w:p>
        </w:tc>
        <w:tc>
          <w:tcPr>
            <w:tcW w:w="775" w:type="pct"/>
            <w:tcBorders>
              <w:bottom w:val="single" w:sz="4" w:space="0" w:color="auto"/>
            </w:tcBorders>
            <w:shd w:val="clear" w:color="auto" w:fill="auto"/>
          </w:tcPr>
          <w:p w14:paraId="7FA84836" w14:textId="77777777" w:rsidR="00AC59CD" w:rsidRPr="006B417E" w:rsidRDefault="00AC59CD" w:rsidP="006D3FA9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75E73D58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6" w:type="pct"/>
            <w:tcBorders>
              <w:bottom w:val="single" w:sz="4" w:space="0" w:color="auto"/>
            </w:tcBorders>
            <w:shd w:val="clear" w:color="auto" w:fill="auto"/>
          </w:tcPr>
          <w:p w14:paraId="43295161" w14:textId="77777777" w:rsidR="00AC59CD" w:rsidRPr="006B417E" w:rsidRDefault="00AC59CD" w:rsidP="006D3FA9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9" w:type="pct"/>
          </w:tcPr>
          <w:p w14:paraId="2323CC2F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tcBorders>
              <w:bottom w:val="single" w:sz="4" w:space="0" w:color="auto"/>
            </w:tcBorders>
            <w:shd w:val="clear" w:color="auto" w:fill="auto"/>
          </w:tcPr>
          <w:p w14:paraId="2F5CE7AA" w14:textId="77777777" w:rsidR="00AC59CD" w:rsidRPr="006B417E" w:rsidRDefault="00AC59CD" w:rsidP="006D3FA9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310</w:t>
            </w:r>
            <w:r w:rsidRPr="006B417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749</w:t>
            </w:r>
          </w:p>
        </w:tc>
        <w:tc>
          <w:tcPr>
            <w:tcW w:w="145" w:type="pct"/>
          </w:tcPr>
          <w:p w14:paraId="1A302E44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  <w:tab w:val="decimal" w:pos="1149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779" w:type="pct"/>
            <w:tcBorders>
              <w:bottom w:val="single" w:sz="4" w:space="0" w:color="auto"/>
            </w:tcBorders>
            <w:shd w:val="clear" w:color="auto" w:fill="auto"/>
          </w:tcPr>
          <w:p w14:paraId="456BA172" w14:textId="77777777" w:rsidR="00AC59CD" w:rsidRPr="006B417E" w:rsidRDefault="00AC59CD" w:rsidP="006D3FA9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310</w:t>
            </w:r>
            <w:r w:rsidRPr="006B417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749</w:t>
            </w:r>
          </w:p>
        </w:tc>
      </w:tr>
      <w:tr w:rsidR="00AC59CD" w:rsidRPr="006B417E" w14:paraId="3BF8AB74" w14:textId="77777777" w:rsidTr="00A6238E">
        <w:tc>
          <w:tcPr>
            <w:tcW w:w="1455" w:type="pct"/>
            <w:shd w:val="clear" w:color="auto" w:fill="auto"/>
          </w:tcPr>
          <w:p w14:paraId="7F24B062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775" w:type="pct"/>
            <w:tcBorders>
              <w:top w:val="single" w:sz="4" w:space="0" w:color="auto"/>
            </w:tcBorders>
            <w:shd w:val="clear" w:color="auto" w:fill="auto"/>
          </w:tcPr>
          <w:p w14:paraId="3D8F922B" w14:textId="77777777" w:rsidR="00AC59CD" w:rsidRPr="006B417E" w:rsidRDefault="00AC59CD" w:rsidP="005A7879">
            <w:pPr>
              <w:pStyle w:val="acctfourfigures"/>
              <w:tabs>
                <w:tab w:val="clear" w:pos="765"/>
                <w:tab w:val="decimal" w:pos="116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val="en-US" w:bidi="th-TH"/>
              </w:rPr>
            </w:pP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121</w:t>
            </w: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404</w:t>
            </w: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351</w:t>
            </w:r>
          </w:p>
        </w:tc>
        <w:tc>
          <w:tcPr>
            <w:tcW w:w="145" w:type="pct"/>
          </w:tcPr>
          <w:p w14:paraId="47E74B1F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76" w:type="pct"/>
            <w:tcBorders>
              <w:top w:val="single" w:sz="4" w:space="0" w:color="auto"/>
            </w:tcBorders>
            <w:shd w:val="clear" w:color="auto" w:fill="auto"/>
          </w:tcPr>
          <w:p w14:paraId="0F39B364" w14:textId="77777777" w:rsidR="00AC59CD" w:rsidRPr="006B417E" w:rsidRDefault="00AC59CD" w:rsidP="006D3FA9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13</w:t>
            </w: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286</w:t>
            </w: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073</w:t>
            </w:r>
          </w:p>
        </w:tc>
        <w:tc>
          <w:tcPr>
            <w:tcW w:w="149" w:type="pct"/>
          </w:tcPr>
          <w:p w14:paraId="33A3AF9D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76" w:type="pct"/>
            <w:tcBorders>
              <w:top w:val="single" w:sz="4" w:space="0" w:color="auto"/>
            </w:tcBorders>
            <w:shd w:val="clear" w:color="auto" w:fill="auto"/>
          </w:tcPr>
          <w:p w14:paraId="2994DAED" w14:textId="77777777" w:rsidR="00AC59CD" w:rsidRPr="006B417E" w:rsidRDefault="00AC59CD" w:rsidP="006D3FA9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3</w:t>
            </w: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903</w:t>
            </w: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916</w:t>
            </w:r>
          </w:p>
        </w:tc>
        <w:tc>
          <w:tcPr>
            <w:tcW w:w="145" w:type="pct"/>
          </w:tcPr>
          <w:p w14:paraId="4E9F751D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  <w:tab w:val="decimal" w:pos="1149"/>
              </w:tabs>
              <w:spacing w:line="240" w:lineRule="auto"/>
              <w:ind w:left="-156" w:right="-10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779" w:type="pct"/>
            <w:tcBorders>
              <w:top w:val="single" w:sz="4" w:space="0" w:color="auto"/>
            </w:tcBorders>
            <w:shd w:val="clear" w:color="auto" w:fill="auto"/>
          </w:tcPr>
          <w:p w14:paraId="565CAA28" w14:textId="77777777" w:rsidR="00AC59CD" w:rsidRPr="006B417E" w:rsidRDefault="00AC59CD" w:rsidP="006D3FA9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138</w:t>
            </w: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594</w:t>
            </w: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340</w:t>
            </w:r>
          </w:p>
        </w:tc>
      </w:tr>
      <w:tr w:rsidR="00AC59CD" w:rsidRPr="006B417E" w14:paraId="6E925E67" w14:textId="77777777" w:rsidTr="00A6238E">
        <w:tc>
          <w:tcPr>
            <w:tcW w:w="1455" w:type="pct"/>
            <w:shd w:val="clear" w:color="auto" w:fill="auto"/>
          </w:tcPr>
          <w:p w14:paraId="4DD662B2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right="-52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ค่าเผื่อผลขาดทุนด้านเครดิตที่</w:t>
            </w:r>
          </w:p>
          <w:p w14:paraId="34953389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4" w:right="-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คาดว่าจะเกิดขึ้น</w:t>
            </w:r>
          </w:p>
        </w:tc>
        <w:tc>
          <w:tcPr>
            <w:tcW w:w="77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E6E5AF" w14:textId="77777777" w:rsidR="00AC59CD" w:rsidRPr="006B417E" w:rsidRDefault="00AC59CD" w:rsidP="006D3FA9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</w:rPr>
              <w:t>(1,162,023)</w:t>
            </w:r>
          </w:p>
        </w:tc>
        <w:tc>
          <w:tcPr>
            <w:tcW w:w="145" w:type="pct"/>
            <w:vAlign w:val="bottom"/>
          </w:tcPr>
          <w:p w14:paraId="67065F63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86399E" w14:textId="77777777" w:rsidR="00AC59CD" w:rsidRPr="006B417E" w:rsidRDefault="00AC59CD" w:rsidP="006D3FA9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</w:rPr>
              <w:t>(994,772)</w:t>
            </w:r>
          </w:p>
        </w:tc>
        <w:tc>
          <w:tcPr>
            <w:tcW w:w="149" w:type="pct"/>
            <w:vAlign w:val="bottom"/>
          </w:tcPr>
          <w:p w14:paraId="0A5D6EBE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6E2ABE" w14:textId="77777777" w:rsidR="00AC59CD" w:rsidRPr="006B417E" w:rsidRDefault="00AC59CD" w:rsidP="006D3FA9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</w:rPr>
              <w:t>(2,511,646)</w:t>
            </w:r>
          </w:p>
        </w:tc>
        <w:tc>
          <w:tcPr>
            <w:tcW w:w="145" w:type="pct"/>
            <w:vAlign w:val="bottom"/>
          </w:tcPr>
          <w:p w14:paraId="466A8BF2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  <w:tab w:val="decimal" w:pos="1149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7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87A35A" w14:textId="77777777" w:rsidR="00AC59CD" w:rsidRPr="006B417E" w:rsidRDefault="00AC59CD" w:rsidP="006D3FA9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</w:rPr>
              <w:t>(4,668,441)</w:t>
            </w:r>
          </w:p>
        </w:tc>
      </w:tr>
      <w:tr w:rsidR="00AC59CD" w:rsidRPr="006B417E" w14:paraId="171D1A07" w14:textId="77777777" w:rsidTr="00A6238E">
        <w:trPr>
          <w:trHeight w:val="411"/>
        </w:trPr>
        <w:tc>
          <w:tcPr>
            <w:tcW w:w="1455" w:type="pct"/>
            <w:shd w:val="clear" w:color="auto" w:fill="auto"/>
          </w:tcPr>
          <w:p w14:paraId="003C83CB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มูลค่าตามบัญชีสุทธิ</w:t>
            </w:r>
          </w:p>
        </w:tc>
        <w:tc>
          <w:tcPr>
            <w:tcW w:w="77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98B0D4" w14:textId="77777777" w:rsidR="00AC59CD" w:rsidRPr="006B417E" w:rsidRDefault="00AC59CD" w:rsidP="006D3FA9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120</w:t>
            </w: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242</w:t>
            </w: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328</w:t>
            </w:r>
          </w:p>
        </w:tc>
        <w:tc>
          <w:tcPr>
            <w:tcW w:w="145" w:type="pct"/>
          </w:tcPr>
          <w:p w14:paraId="78C483B0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7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FCFAE3" w14:textId="77777777" w:rsidR="00AC59CD" w:rsidRPr="006B417E" w:rsidRDefault="00AC59CD" w:rsidP="006D3FA9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12</w:t>
            </w: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291</w:t>
            </w: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301</w:t>
            </w:r>
          </w:p>
        </w:tc>
        <w:tc>
          <w:tcPr>
            <w:tcW w:w="149" w:type="pct"/>
          </w:tcPr>
          <w:p w14:paraId="7531AB5B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7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87BA8C" w14:textId="77777777" w:rsidR="00AC59CD" w:rsidRPr="006B417E" w:rsidRDefault="00AC59CD" w:rsidP="006D3FA9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1</w:t>
            </w: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392</w:t>
            </w: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270</w:t>
            </w:r>
          </w:p>
        </w:tc>
        <w:tc>
          <w:tcPr>
            <w:tcW w:w="145" w:type="pct"/>
          </w:tcPr>
          <w:p w14:paraId="2B0C4355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  <w:tab w:val="decimal" w:pos="1149"/>
              </w:tabs>
              <w:spacing w:line="240" w:lineRule="auto"/>
              <w:ind w:left="-156" w:right="-10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77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7FEFBF" w14:textId="77777777" w:rsidR="00AC59CD" w:rsidRPr="006B417E" w:rsidRDefault="00AC59CD" w:rsidP="006D3FA9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133</w:t>
            </w: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925</w:t>
            </w: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899</w:t>
            </w:r>
          </w:p>
        </w:tc>
      </w:tr>
    </w:tbl>
    <w:p w14:paraId="527C3564" w14:textId="77777777" w:rsidR="00AC59CD" w:rsidRPr="006B417E" w:rsidRDefault="00AC59CD" w:rsidP="00AC59CD">
      <w:pPr>
        <w:rPr>
          <w:rFonts w:asciiTheme="majorBidi" w:hAnsiTheme="majorBidi" w:cstheme="majorBidi"/>
          <w:b/>
          <w:bCs/>
        </w:rPr>
      </w:pPr>
    </w:p>
    <w:p w14:paraId="021915AC" w14:textId="77777777" w:rsidR="00AC59CD" w:rsidRPr="006B417E" w:rsidRDefault="00AC59CD" w:rsidP="00AC59CD">
      <w:pPr>
        <w:rPr>
          <w:rFonts w:asciiTheme="majorBidi" w:hAnsiTheme="majorBidi" w:cstheme="majorBidi"/>
        </w:rPr>
      </w:pPr>
    </w:p>
    <w:p w14:paraId="176120E2" w14:textId="77777777" w:rsidR="00AC59CD" w:rsidRPr="006B417E" w:rsidRDefault="00AC59CD" w:rsidP="00AC59CD">
      <w:pPr>
        <w:rPr>
          <w:rFonts w:asciiTheme="majorBidi" w:hAnsiTheme="majorBidi" w:cstheme="majorBidi"/>
        </w:rPr>
      </w:pPr>
    </w:p>
    <w:p w14:paraId="043736D4" w14:textId="77777777" w:rsidR="00AC59CD" w:rsidRPr="006B417E" w:rsidRDefault="00AC59CD" w:rsidP="00AC59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  <w:lang w:val="th-TH"/>
        </w:rPr>
      </w:pPr>
    </w:p>
    <w:p w14:paraId="553F1A63" w14:textId="77777777" w:rsidR="00AC59CD" w:rsidRPr="006B417E" w:rsidRDefault="00AC59CD" w:rsidP="00AC59CD">
      <w:pPr>
        <w:rPr>
          <w:rFonts w:asciiTheme="majorBidi" w:hAnsiTheme="majorBidi" w:cstheme="majorBidi"/>
        </w:rPr>
      </w:pPr>
      <w:r w:rsidRPr="006B417E">
        <w:rPr>
          <w:rFonts w:asciiTheme="majorBidi" w:hAnsiTheme="majorBidi" w:cstheme="majorBidi"/>
        </w:rPr>
        <w:br w:type="page"/>
      </w:r>
    </w:p>
    <w:tbl>
      <w:tblPr>
        <w:tblW w:w="4823" w:type="pct"/>
        <w:tblInd w:w="450" w:type="dxa"/>
        <w:tblLook w:val="04A0" w:firstRow="1" w:lastRow="0" w:firstColumn="1" w:lastColumn="0" w:noHBand="0" w:noVBand="1"/>
      </w:tblPr>
      <w:tblGrid>
        <w:gridCol w:w="2696"/>
        <w:gridCol w:w="1436"/>
        <w:gridCol w:w="269"/>
        <w:gridCol w:w="1438"/>
        <w:gridCol w:w="276"/>
        <w:gridCol w:w="1438"/>
        <w:gridCol w:w="269"/>
        <w:gridCol w:w="1434"/>
        <w:gridCol w:w="9"/>
      </w:tblGrid>
      <w:tr w:rsidR="00AC59CD" w:rsidRPr="006B417E" w14:paraId="675566AE" w14:textId="77777777" w:rsidTr="00A6238E">
        <w:trPr>
          <w:gridAfter w:val="1"/>
          <w:wAfter w:w="5" w:type="pct"/>
          <w:tblHeader/>
        </w:trPr>
        <w:tc>
          <w:tcPr>
            <w:tcW w:w="1455" w:type="pct"/>
            <w:shd w:val="clear" w:color="auto" w:fill="auto"/>
            <w:vAlign w:val="bottom"/>
          </w:tcPr>
          <w:p w14:paraId="70E42AB8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40" w:type="pct"/>
            <w:gridSpan w:val="7"/>
          </w:tcPr>
          <w:p w14:paraId="7C47BE1D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0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C59CD" w:rsidRPr="006B417E" w14:paraId="4A825CAD" w14:textId="77777777" w:rsidTr="00A6238E">
        <w:trPr>
          <w:gridAfter w:val="1"/>
          <w:wAfter w:w="5" w:type="pct"/>
          <w:tblHeader/>
        </w:trPr>
        <w:tc>
          <w:tcPr>
            <w:tcW w:w="1455" w:type="pct"/>
            <w:shd w:val="clear" w:color="auto" w:fill="auto"/>
            <w:vAlign w:val="bottom"/>
          </w:tcPr>
          <w:p w14:paraId="5250FCB3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40" w:type="pct"/>
            <w:gridSpan w:val="7"/>
          </w:tcPr>
          <w:p w14:paraId="07FB308E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0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6B417E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AC59CD" w:rsidRPr="006B417E" w:rsidDel="00D43E7A" w14:paraId="52BEBA39" w14:textId="77777777" w:rsidTr="00A6238E">
        <w:trPr>
          <w:tblHeader/>
        </w:trPr>
        <w:tc>
          <w:tcPr>
            <w:tcW w:w="1455" w:type="pct"/>
            <w:shd w:val="clear" w:color="auto" w:fill="auto"/>
            <w:vAlign w:val="bottom"/>
          </w:tcPr>
          <w:p w14:paraId="062A2F52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5" w:type="pct"/>
            <w:shd w:val="clear" w:color="auto" w:fill="auto"/>
            <w:vAlign w:val="bottom"/>
          </w:tcPr>
          <w:p w14:paraId="1B66016E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ที่ไม่มีการเพิ่มขึ้น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อย่างมีนัยสำคัญ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ของความเสี่ยง</w:t>
            </w:r>
            <w:r w:rsidRPr="006B417E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ด้านเครดิต</w:t>
            </w:r>
          </w:p>
        </w:tc>
        <w:tc>
          <w:tcPr>
            <w:tcW w:w="145" w:type="pct"/>
          </w:tcPr>
          <w:p w14:paraId="3351ABFC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6" w:type="pct"/>
            <w:shd w:val="clear" w:color="auto" w:fill="auto"/>
            <w:vAlign w:val="bottom"/>
          </w:tcPr>
          <w:p w14:paraId="5F3F9FE9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0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ที่มีการเพิ่มขึ้น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อย่างมีนัยสำคัญ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ของความเสี่ยง</w:t>
            </w:r>
            <w:r w:rsidRPr="006B417E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ด้านเครดิต</w:t>
            </w:r>
          </w:p>
        </w:tc>
        <w:tc>
          <w:tcPr>
            <w:tcW w:w="149" w:type="pct"/>
          </w:tcPr>
          <w:p w14:paraId="26E6A4C8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shd w:val="clear" w:color="auto" w:fill="auto"/>
            <w:vAlign w:val="bottom"/>
          </w:tcPr>
          <w:p w14:paraId="794C5F26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1EB347D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ที่มีการด้อยค่า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ด้านเครดิต</w:t>
            </w:r>
          </w:p>
        </w:tc>
        <w:tc>
          <w:tcPr>
            <w:tcW w:w="145" w:type="pct"/>
          </w:tcPr>
          <w:p w14:paraId="3749404E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9" w:type="pct"/>
            <w:gridSpan w:val="2"/>
            <w:shd w:val="clear" w:color="auto" w:fill="auto"/>
            <w:vAlign w:val="bottom"/>
          </w:tcPr>
          <w:p w14:paraId="1034C037" w14:textId="77777777" w:rsidR="00AC59CD" w:rsidRPr="006B417E" w:rsidDel="00D43E7A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AC59CD" w:rsidRPr="006B417E" w14:paraId="2FD9C2C3" w14:textId="77777777" w:rsidTr="00A6238E">
        <w:trPr>
          <w:tblHeader/>
        </w:trPr>
        <w:tc>
          <w:tcPr>
            <w:tcW w:w="1455" w:type="pct"/>
            <w:shd w:val="clear" w:color="auto" w:fill="auto"/>
          </w:tcPr>
          <w:p w14:paraId="79FAF80B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545" w:type="pct"/>
            <w:gridSpan w:val="8"/>
            <w:shd w:val="clear" w:color="auto" w:fill="auto"/>
          </w:tcPr>
          <w:p w14:paraId="2C0AA7F2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116BE0" w:rsidRPr="006B417E" w14:paraId="3E4C56A5" w14:textId="77777777" w:rsidTr="00A6238E">
        <w:tc>
          <w:tcPr>
            <w:tcW w:w="1455" w:type="pct"/>
            <w:shd w:val="clear" w:color="auto" w:fill="auto"/>
          </w:tcPr>
          <w:p w14:paraId="50117021" w14:textId="77777777" w:rsidR="00116BE0" w:rsidRPr="006B417E" w:rsidRDefault="00116BE0" w:rsidP="00116B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ลูกหนี้เงินให้สินเชื่อ</w:t>
            </w:r>
          </w:p>
        </w:tc>
        <w:tc>
          <w:tcPr>
            <w:tcW w:w="775" w:type="pct"/>
            <w:shd w:val="clear" w:color="auto" w:fill="auto"/>
          </w:tcPr>
          <w:p w14:paraId="48079228" w14:textId="77777777" w:rsidR="00116BE0" w:rsidRPr="006B417E" w:rsidRDefault="00116BE0" w:rsidP="00116B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" w:type="pct"/>
          </w:tcPr>
          <w:p w14:paraId="657EDF25" w14:textId="77777777" w:rsidR="00116BE0" w:rsidRPr="006B417E" w:rsidRDefault="00116BE0" w:rsidP="00116B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shd w:val="clear" w:color="auto" w:fill="auto"/>
          </w:tcPr>
          <w:p w14:paraId="4F438DBE" w14:textId="77777777" w:rsidR="00116BE0" w:rsidRPr="006B417E" w:rsidRDefault="00116BE0" w:rsidP="00116B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" w:type="pct"/>
          </w:tcPr>
          <w:p w14:paraId="6DA1A32A" w14:textId="77777777" w:rsidR="00116BE0" w:rsidRPr="006B417E" w:rsidRDefault="00116BE0" w:rsidP="00116B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shd w:val="clear" w:color="auto" w:fill="auto"/>
          </w:tcPr>
          <w:p w14:paraId="6CFD66BC" w14:textId="77777777" w:rsidR="00116BE0" w:rsidRPr="006B417E" w:rsidRDefault="00116BE0" w:rsidP="00116B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" w:type="pct"/>
          </w:tcPr>
          <w:p w14:paraId="505B2A77" w14:textId="77777777" w:rsidR="00116BE0" w:rsidRPr="006B417E" w:rsidRDefault="00116BE0" w:rsidP="00116B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9" w:type="pct"/>
            <w:gridSpan w:val="2"/>
            <w:shd w:val="clear" w:color="auto" w:fill="auto"/>
          </w:tcPr>
          <w:p w14:paraId="5478EDEC" w14:textId="773C721B" w:rsidR="00116BE0" w:rsidRPr="006B417E" w:rsidRDefault="00116BE0" w:rsidP="00116B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B6F19" w:rsidRPr="006B417E" w14:paraId="29BBE9DF" w14:textId="77777777" w:rsidTr="00A6238E">
        <w:tc>
          <w:tcPr>
            <w:tcW w:w="1455" w:type="pct"/>
            <w:shd w:val="clear" w:color="auto" w:fill="auto"/>
          </w:tcPr>
          <w:p w14:paraId="11A4BE9A" w14:textId="77777777" w:rsidR="00BB6F19" w:rsidRPr="006B417E" w:rsidRDefault="00BB6F19" w:rsidP="00BB6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ปกติ</w:t>
            </w:r>
          </w:p>
        </w:tc>
        <w:tc>
          <w:tcPr>
            <w:tcW w:w="775" w:type="pct"/>
            <w:shd w:val="clear" w:color="auto" w:fill="auto"/>
          </w:tcPr>
          <w:p w14:paraId="7830D86F" w14:textId="63D47D49" w:rsidR="00BB6F19" w:rsidRPr="00BB6F19" w:rsidRDefault="00BB6F19" w:rsidP="00BB6F19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BB6F19">
              <w:rPr>
                <w:rFonts w:asciiTheme="majorBidi" w:hAnsiTheme="majorBidi" w:cstheme="majorBidi"/>
                <w:sz w:val="28"/>
                <w:szCs w:val="28"/>
              </w:rPr>
              <w:t xml:space="preserve"> 106,162,389 </w:t>
            </w:r>
          </w:p>
        </w:tc>
        <w:tc>
          <w:tcPr>
            <w:tcW w:w="145" w:type="pct"/>
          </w:tcPr>
          <w:p w14:paraId="04EC06E6" w14:textId="77777777" w:rsidR="00BB6F19" w:rsidRPr="00116BE0" w:rsidRDefault="00BB6F19" w:rsidP="00BB6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76" w:type="pct"/>
            <w:shd w:val="clear" w:color="auto" w:fill="auto"/>
          </w:tcPr>
          <w:p w14:paraId="6DD160AC" w14:textId="19BDA9B1" w:rsidR="00BB6F19" w:rsidRPr="00116BE0" w:rsidRDefault="00BB6F19" w:rsidP="000E087D">
            <w:pPr>
              <w:pStyle w:val="acctfourfigures"/>
              <w:tabs>
                <w:tab w:val="clear" w:pos="765"/>
                <w:tab w:val="decimal" w:pos="1256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16BE0">
              <w:rPr>
                <w:rFonts w:asciiTheme="majorBidi" w:hAnsiTheme="majorBidi" w:cstheme="majorBidi"/>
                <w:sz w:val="28"/>
                <w:szCs w:val="28"/>
              </w:rPr>
              <w:t xml:space="preserve"> -   </w:t>
            </w:r>
          </w:p>
        </w:tc>
        <w:tc>
          <w:tcPr>
            <w:tcW w:w="149" w:type="pct"/>
          </w:tcPr>
          <w:p w14:paraId="14768C64" w14:textId="77777777" w:rsidR="00BB6F19" w:rsidRPr="00116BE0" w:rsidRDefault="00BB6F19" w:rsidP="00BB6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76" w:type="pct"/>
            <w:shd w:val="clear" w:color="auto" w:fill="auto"/>
          </w:tcPr>
          <w:p w14:paraId="22F48D01" w14:textId="37F2C6B6" w:rsidR="00BB6F19" w:rsidRPr="00116BE0" w:rsidRDefault="00BB6F19" w:rsidP="000E087D">
            <w:pPr>
              <w:pStyle w:val="acctfourfigures"/>
              <w:tabs>
                <w:tab w:val="clear" w:pos="765"/>
                <w:tab w:val="decimal" w:pos="1160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16BE0">
              <w:rPr>
                <w:rFonts w:asciiTheme="majorBidi" w:hAnsiTheme="majorBidi" w:cstheme="majorBidi"/>
                <w:sz w:val="28"/>
                <w:szCs w:val="28"/>
              </w:rPr>
              <w:t xml:space="preserve"> -   </w:t>
            </w:r>
          </w:p>
        </w:tc>
        <w:tc>
          <w:tcPr>
            <w:tcW w:w="145" w:type="pct"/>
          </w:tcPr>
          <w:p w14:paraId="1AD22D71" w14:textId="77777777" w:rsidR="00BB6F19" w:rsidRPr="00116BE0" w:rsidRDefault="00BB6F19" w:rsidP="00BB6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79" w:type="pct"/>
            <w:gridSpan w:val="2"/>
            <w:shd w:val="clear" w:color="auto" w:fill="auto"/>
          </w:tcPr>
          <w:p w14:paraId="0C2605DF" w14:textId="5792F482" w:rsidR="00BB6F19" w:rsidRPr="00BB6F19" w:rsidRDefault="00BB6F19" w:rsidP="00BB6F19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BB6F19">
              <w:rPr>
                <w:rFonts w:asciiTheme="majorBidi" w:hAnsiTheme="majorBidi" w:cstheme="majorBidi"/>
                <w:sz w:val="28"/>
                <w:szCs w:val="28"/>
              </w:rPr>
              <w:t xml:space="preserve"> 106,162,389 </w:t>
            </w:r>
          </w:p>
        </w:tc>
      </w:tr>
      <w:tr w:rsidR="00BB6F19" w:rsidRPr="006B417E" w14:paraId="60CE950E" w14:textId="77777777" w:rsidTr="00A6238E">
        <w:tc>
          <w:tcPr>
            <w:tcW w:w="1455" w:type="pct"/>
            <w:shd w:val="clear" w:color="auto" w:fill="auto"/>
          </w:tcPr>
          <w:p w14:paraId="2907C9C8" w14:textId="77777777" w:rsidR="00BB6F19" w:rsidRPr="006B417E" w:rsidRDefault="00BB6F19" w:rsidP="00BB6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6B417E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</w:t>
            </w:r>
            <w:r w:rsidRPr="006B417E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775" w:type="pct"/>
            <w:shd w:val="clear" w:color="auto" w:fill="auto"/>
          </w:tcPr>
          <w:p w14:paraId="2AD4D938" w14:textId="01752F9B" w:rsidR="00BB6F19" w:rsidRPr="00BB6F19" w:rsidRDefault="00BB6F19" w:rsidP="00BB6F19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BB6F19">
              <w:rPr>
                <w:rFonts w:asciiTheme="majorBidi" w:hAnsiTheme="majorBidi" w:cstheme="majorBidi"/>
                <w:sz w:val="28"/>
                <w:szCs w:val="28"/>
              </w:rPr>
              <w:t xml:space="preserve"> 24,941,636 </w:t>
            </w:r>
          </w:p>
        </w:tc>
        <w:tc>
          <w:tcPr>
            <w:tcW w:w="145" w:type="pct"/>
          </w:tcPr>
          <w:p w14:paraId="429E11D6" w14:textId="77777777" w:rsidR="00BB6F19" w:rsidRPr="00116BE0" w:rsidRDefault="00BB6F19" w:rsidP="00BB6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776" w:type="pct"/>
            <w:shd w:val="clear" w:color="auto" w:fill="auto"/>
          </w:tcPr>
          <w:p w14:paraId="451F0613" w14:textId="1C23B81B" w:rsidR="00BB6F19" w:rsidRPr="00116BE0" w:rsidRDefault="00BB6F19" w:rsidP="000E087D">
            <w:pPr>
              <w:pStyle w:val="acctfourfigures"/>
              <w:tabs>
                <w:tab w:val="clear" w:pos="765"/>
                <w:tab w:val="decimal" w:pos="1256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116BE0">
              <w:rPr>
                <w:rFonts w:asciiTheme="majorBidi" w:hAnsiTheme="majorBidi" w:cstheme="majorBidi"/>
                <w:sz w:val="28"/>
                <w:szCs w:val="28"/>
              </w:rPr>
              <w:t xml:space="preserve"> -   </w:t>
            </w:r>
          </w:p>
        </w:tc>
        <w:tc>
          <w:tcPr>
            <w:tcW w:w="149" w:type="pct"/>
          </w:tcPr>
          <w:p w14:paraId="5238DDBE" w14:textId="77777777" w:rsidR="00BB6F19" w:rsidRPr="00116BE0" w:rsidRDefault="00BB6F19" w:rsidP="00BB6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76" w:type="pct"/>
            <w:shd w:val="clear" w:color="auto" w:fill="auto"/>
          </w:tcPr>
          <w:p w14:paraId="6A9FAFDE" w14:textId="77BDF5AD" w:rsidR="00BB6F19" w:rsidRPr="00116BE0" w:rsidRDefault="00BB6F19" w:rsidP="000E087D">
            <w:pPr>
              <w:pStyle w:val="acctfourfigures"/>
              <w:tabs>
                <w:tab w:val="clear" w:pos="765"/>
                <w:tab w:val="decimal" w:pos="1160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16BE0">
              <w:rPr>
                <w:rFonts w:asciiTheme="majorBidi" w:hAnsiTheme="majorBidi" w:cstheme="majorBidi"/>
                <w:sz w:val="28"/>
                <w:szCs w:val="28"/>
              </w:rPr>
              <w:t xml:space="preserve"> -   </w:t>
            </w:r>
          </w:p>
        </w:tc>
        <w:tc>
          <w:tcPr>
            <w:tcW w:w="145" w:type="pct"/>
          </w:tcPr>
          <w:p w14:paraId="0B2ABC6E" w14:textId="77777777" w:rsidR="00BB6F19" w:rsidRPr="00116BE0" w:rsidRDefault="00BB6F19" w:rsidP="00BB6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779" w:type="pct"/>
            <w:gridSpan w:val="2"/>
            <w:shd w:val="clear" w:color="auto" w:fill="auto"/>
          </w:tcPr>
          <w:p w14:paraId="018B8734" w14:textId="134760EE" w:rsidR="00BB6F19" w:rsidRPr="00BB6F19" w:rsidRDefault="00BB6F19" w:rsidP="00BB6F19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BB6F19">
              <w:rPr>
                <w:rFonts w:asciiTheme="majorBidi" w:hAnsiTheme="majorBidi" w:cstheme="majorBidi"/>
                <w:sz w:val="28"/>
                <w:szCs w:val="28"/>
              </w:rPr>
              <w:t xml:space="preserve"> 24,941,636 </w:t>
            </w:r>
          </w:p>
        </w:tc>
      </w:tr>
      <w:tr w:rsidR="00BB6F19" w:rsidRPr="006B417E" w14:paraId="1C89AB49" w14:textId="77777777" w:rsidTr="00A6238E">
        <w:tc>
          <w:tcPr>
            <w:tcW w:w="1455" w:type="pct"/>
            <w:shd w:val="clear" w:color="auto" w:fill="auto"/>
          </w:tcPr>
          <w:p w14:paraId="703918A5" w14:textId="77777777" w:rsidR="00BB6F19" w:rsidRPr="006B417E" w:rsidRDefault="00BB6F19" w:rsidP="00BB6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6B417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</w:t>
            </w:r>
            <w:r w:rsidRPr="006B417E">
              <w:rPr>
                <w:rFonts w:asciiTheme="majorBidi" w:hAnsiTheme="majorBidi" w:cstheme="majorBidi"/>
                <w:sz w:val="28"/>
                <w:szCs w:val="28"/>
              </w:rPr>
              <w:t xml:space="preserve">60 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775" w:type="pct"/>
            <w:shd w:val="clear" w:color="auto" w:fill="auto"/>
          </w:tcPr>
          <w:p w14:paraId="59736016" w14:textId="376E0248" w:rsidR="00BB6F19" w:rsidRPr="00116BE0" w:rsidRDefault="00BB6F19" w:rsidP="000E087D">
            <w:pPr>
              <w:pStyle w:val="acctfourfigures"/>
              <w:tabs>
                <w:tab w:val="clear" w:pos="765"/>
                <w:tab w:val="decimal" w:pos="12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116BE0">
              <w:rPr>
                <w:rFonts w:asciiTheme="majorBidi" w:hAnsiTheme="majorBidi" w:cstheme="majorBidi"/>
                <w:sz w:val="28"/>
                <w:szCs w:val="28"/>
              </w:rPr>
              <w:t xml:space="preserve"> -   </w:t>
            </w:r>
          </w:p>
        </w:tc>
        <w:tc>
          <w:tcPr>
            <w:tcW w:w="145" w:type="pct"/>
          </w:tcPr>
          <w:p w14:paraId="3A3A066E" w14:textId="77777777" w:rsidR="00BB6F19" w:rsidRPr="00116BE0" w:rsidRDefault="00BB6F19" w:rsidP="00BB6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776" w:type="pct"/>
            <w:shd w:val="clear" w:color="auto" w:fill="auto"/>
          </w:tcPr>
          <w:p w14:paraId="5F158D04" w14:textId="4522A450" w:rsidR="00BB6F19" w:rsidRPr="00BB6F19" w:rsidRDefault="00BB6F19" w:rsidP="00BB6F19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BB6F19">
              <w:rPr>
                <w:rFonts w:asciiTheme="majorBidi" w:hAnsiTheme="majorBidi" w:cstheme="majorBidi"/>
                <w:sz w:val="28"/>
                <w:szCs w:val="28"/>
              </w:rPr>
              <w:t xml:space="preserve"> 8,568,809 </w:t>
            </w:r>
          </w:p>
        </w:tc>
        <w:tc>
          <w:tcPr>
            <w:tcW w:w="149" w:type="pct"/>
          </w:tcPr>
          <w:p w14:paraId="58CFB13C" w14:textId="77777777" w:rsidR="00BB6F19" w:rsidRPr="00116BE0" w:rsidRDefault="00BB6F19" w:rsidP="00BB6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76" w:type="pct"/>
            <w:shd w:val="clear" w:color="auto" w:fill="auto"/>
          </w:tcPr>
          <w:p w14:paraId="32CF4262" w14:textId="4D86EB94" w:rsidR="00BB6F19" w:rsidRPr="00116BE0" w:rsidRDefault="00BB6F19" w:rsidP="000E087D">
            <w:pPr>
              <w:pStyle w:val="acctfourfigures"/>
              <w:tabs>
                <w:tab w:val="clear" w:pos="765"/>
                <w:tab w:val="decimal" w:pos="1160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16BE0">
              <w:rPr>
                <w:rFonts w:asciiTheme="majorBidi" w:hAnsiTheme="majorBidi" w:cstheme="majorBidi"/>
                <w:sz w:val="28"/>
                <w:szCs w:val="28"/>
              </w:rPr>
              <w:t xml:space="preserve"> -   </w:t>
            </w:r>
          </w:p>
        </w:tc>
        <w:tc>
          <w:tcPr>
            <w:tcW w:w="145" w:type="pct"/>
          </w:tcPr>
          <w:p w14:paraId="54327F8B" w14:textId="77777777" w:rsidR="00BB6F19" w:rsidRPr="00116BE0" w:rsidRDefault="00BB6F19" w:rsidP="00BB6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779" w:type="pct"/>
            <w:gridSpan w:val="2"/>
            <w:shd w:val="clear" w:color="auto" w:fill="auto"/>
          </w:tcPr>
          <w:p w14:paraId="3053DE73" w14:textId="217D4F34" w:rsidR="00BB6F19" w:rsidRPr="00BB6F19" w:rsidRDefault="00BB6F19" w:rsidP="00BB6F19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BB6F19">
              <w:rPr>
                <w:rFonts w:asciiTheme="majorBidi" w:hAnsiTheme="majorBidi" w:cstheme="majorBidi"/>
                <w:sz w:val="28"/>
                <w:szCs w:val="28"/>
              </w:rPr>
              <w:t xml:space="preserve"> 8,568,809 </w:t>
            </w:r>
          </w:p>
        </w:tc>
      </w:tr>
      <w:tr w:rsidR="00BB6F19" w:rsidRPr="006B417E" w14:paraId="3E2BEAF2" w14:textId="77777777" w:rsidTr="00A6238E">
        <w:tc>
          <w:tcPr>
            <w:tcW w:w="1455" w:type="pct"/>
            <w:shd w:val="clear" w:color="auto" w:fill="auto"/>
          </w:tcPr>
          <w:p w14:paraId="687CCA43" w14:textId="77777777" w:rsidR="00BB6F19" w:rsidRPr="006B417E" w:rsidRDefault="00BB6F19" w:rsidP="00BB6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6B417E">
              <w:rPr>
                <w:rFonts w:asciiTheme="majorBidi" w:hAnsiTheme="majorBidi" w:cstheme="majorBidi"/>
                <w:sz w:val="28"/>
                <w:szCs w:val="28"/>
              </w:rPr>
              <w:t xml:space="preserve">61 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</w:t>
            </w:r>
            <w:r w:rsidRPr="006B417E">
              <w:rPr>
                <w:rFonts w:asciiTheme="majorBidi" w:hAnsiTheme="majorBidi" w:cstheme="majorBidi"/>
                <w:sz w:val="28"/>
                <w:szCs w:val="28"/>
              </w:rPr>
              <w:t xml:space="preserve">90 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775" w:type="pct"/>
            <w:shd w:val="clear" w:color="auto" w:fill="auto"/>
          </w:tcPr>
          <w:p w14:paraId="166855C4" w14:textId="125A4F03" w:rsidR="00BB6F19" w:rsidRPr="00116BE0" w:rsidRDefault="00BB6F19" w:rsidP="000E087D">
            <w:pPr>
              <w:pStyle w:val="acctfourfigures"/>
              <w:tabs>
                <w:tab w:val="clear" w:pos="765"/>
                <w:tab w:val="decimal" w:pos="12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116BE0">
              <w:rPr>
                <w:rFonts w:asciiTheme="majorBidi" w:hAnsiTheme="majorBidi" w:cstheme="majorBidi"/>
                <w:sz w:val="28"/>
                <w:szCs w:val="28"/>
              </w:rPr>
              <w:t xml:space="preserve"> -   </w:t>
            </w:r>
          </w:p>
        </w:tc>
        <w:tc>
          <w:tcPr>
            <w:tcW w:w="145" w:type="pct"/>
          </w:tcPr>
          <w:p w14:paraId="3BAF097C" w14:textId="77777777" w:rsidR="00BB6F19" w:rsidRPr="00116BE0" w:rsidRDefault="00BB6F19" w:rsidP="00BB6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776" w:type="pct"/>
            <w:shd w:val="clear" w:color="auto" w:fill="auto"/>
          </w:tcPr>
          <w:p w14:paraId="450BA640" w14:textId="5914FF0A" w:rsidR="00BB6F19" w:rsidRPr="00BB6F19" w:rsidRDefault="00BB6F19" w:rsidP="00BB6F19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BB6F19">
              <w:rPr>
                <w:rFonts w:asciiTheme="majorBidi" w:hAnsiTheme="majorBidi" w:cstheme="majorBidi"/>
                <w:sz w:val="28"/>
                <w:szCs w:val="28"/>
              </w:rPr>
              <w:t xml:space="preserve"> 4,033,170 </w:t>
            </w:r>
          </w:p>
        </w:tc>
        <w:tc>
          <w:tcPr>
            <w:tcW w:w="149" w:type="pct"/>
          </w:tcPr>
          <w:p w14:paraId="6AF5B4AC" w14:textId="77777777" w:rsidR="00BB6F19" w:rsidRPr="00116BE0" w:rsidRDefault="00BB6F19" w:rsidP="00BB6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76" w:type="pct"/>
            <w:shd w:val="clear" w:color="auto" w:fill="auto"/>
          </w:tcPr>
          <w:p w14:paraId="6F211900" w14:textId="4C085ED0" w:rsidR="00BB6F19" w:rsidRPr="00116BE0" w:rsidRDefault="00BB6F19" w:rsidP="000E087D">
            <w:pPr>
              <w:pStyle w:val="acctfourfigures"/>
              <w:tabs>
                <w:tab w:val="clear" w:pos="765"/>
                <w:tab w:val="decimal" w:pos="1160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16BE0">
              <w:rPr>
                <w:rFonts w:asciiTheme="majorBidi" w:hAnsiTheme="majorBidi" w:cstheme="majorBidi"/>
                <w:sz w:val="28"/>
                <w:szCs w:val="28"/>
              </w:rPr>
              <w:t xml:space="preserve"> -   </w:t>
            </w:r>
          </w:p>
        </w:tc>
        <w:tc>
          <w:tcPr>
            <w:tcW w:w="145" w:type="pct"/>
          </w:tcPr>
          <w:p w14:paraId="63C91234" w14:textId="77777777" w:rsidR="00BB6F19" w:rsidRPr="00116BE0" w:rsidRDefault="00BB6F19" w:rsidP="00BB6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779" w:type="pct"/>
            <w:gridSpan w:val="2"/>
            <w:shd w:val="clear" w:color="auto" w:fill="auto"/>
          </w:tcPr>
          <w:p w14:paraId="33CC42D0" w14:textId="3D1BE7A1" w:rsidR="00BB6F19" w:rsidRPr="00BB6F19" w:rsidRDefault="00BB6F19" w:rsidP="00BB6F19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BB6F19">
              <w:rPr>
                <w:rFonts w:asciiTheme="majorBidi" w:hAnsiTheme="majorBidi" w:cstheme="majorBidi"/>
                <w:sz w:val="28"/>
                <w:szCs w:val="28"/>
              </w:rPr>
              <w:t xml:space="preserve"> 4,033,170 </w:t>
            </w:r>
          </w:p>
        </w:tc>
      </w:tr>
      <w:tr w:rsidR="00BB6F19" w:rsidRPr="006B417E" w14:paraId="61872FAE" w14:textId="77777777" w:rsidTr="00A6238E">
        <w:tc>
          <w:tcPr>
            <w:tcW w:w="1455" w:type="pct"/>
            <w:shd w:val="clear" w:color="auto" w:fill="auto"/>
          </w:tcPr>
          <w:p w14:paraId="35E12766" w14:textId="77777777" w:rsidR="00BB6F19" w:rsidRPr="006B417E" w:rsidRDefault="00BB6F19" w:rsidP="00BB6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เกินกำหนดชำระมากกว่า </w:t>
            </w:r>
            <w:r w:rsidRPr="006B417E">
              <w:rPr>
                <w:rFonts w:asciiTheme="majorBidi" w:hAnsiTheme="majorBidi" w:cstheme="majorBidi"/>
                <w:sz w:val="28"/>
                <w:szCs w:val="28"/>
              </w:rPr>
              <w:t>90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775" w:type="pct"/>
            <w:shd w:val="clear" w:color="auto" w:fill="auto"/>
          </w:tcPr>
          <w:p w14:paraId="19B13399" w14:textId="2D95EB2D" w:rsidR="00BB6F19" w:rsidRPr="00116BE0" w:rsidRDefault="00BB6F19" w:rsidP="000E087D">
            <w:pPr>
              <w:pStyle w:val="acctfourfigures"/>
              <w:tabs>
                <w:tab w:val="clear" w:pos="765"/>
                <w:tab w:val="decimal" w:pos="12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116BE0">
              <w:rPr>
                <w:rFonts w:asciiTheme="majorBidi" w:hAnsiTheme="majorBidi" w:cstheme="majorBidi"/>
                <w:sz w:val="28"/>
                <w:szCs w:val="28"/>
              </w:rPr>
              <w:t xml:space="preserve"> -   </w:t>
            </w:r>
          </w:p>
        </w:tc>
        <w:tc>
          <w:tcPr>
            <w:tcW w:w="145" w:type="pct"/>
          </w:tcPr>
          <w:p w14:paraId="3E152942" w14:textId="77777777" w:rsidR="00BB6F19" w:rsidRPr="00116BE0" w:rsidRDefault="00BB6F19" w:rsidP="00BB6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776" w:type="pct"/>
            <w:shd w:val="clear" w:color="auto" w:fill="auto"/>
          </w:tcPr>
          <w:p w14:paraId="4CDC970D" w14:textId="43B1B206" w:rsidR="00BB6F19" w:rsidRPr="00116BE0" w:rsidRDefault="00BB6F19" w:rsidP="000E087D">
            <w:pPr>
              <w:pStyle w:val="acctfourfigures"/>
              <w:tabs>
                <w:tab w:val="clear" w:pos="765"/>
                <w:tab w:val="decimal" w:pos="1256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16BE0">
              <w:rPr>
                <w:rFonts w:asciiTheme="majorBidi" w:hAnsiTheme="majorBidi" w:cstheme="majorBidi"/>
                <w:sz w:val="28"/>
                <w:szCs w:val="28"/>
              </w:rPr>
              <w:t xml:space="preserve"> -   </w:t>
            </w:r>
          </w:p>
        </w:tc>
        <w:tc>
          <w:tcPr>
            <w:tcW w:w="149" w:type="pct"/>
          </w:tcPr>
          <w:p w14:paraId="459BB1E7" w14:textId="77777777" w:rsidR="00BB6F19" w:rsidRPr="00116BE0" w:rsidRDefault="00BB6F19" w:rsidP="00BB6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76" w:type="pct"/>
            <w:shd w:val="clear" w:color="auto" w:fill="auto"/>
          </w:tcPr>
          <w:p w14:paraId="0104BF24" w14:textId="6ECE26E3" w:rsidR="00BB6F19" w:rsidRPr="00BB6F19" w:rsidRDefault="00BB6F19" w:rsidP="00BB6F19">
            <w:pPr>
              <w:pStyle w:val="acctfourfigures"/>
              <w:tabs>
                <w:tab w:val="clear" w:pos="765"/>
                <w:tab w:val="decimal" w:pos="1053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B6F19">
              <w:rPr>
                <w:rFonts w:asciiTheme="majorBidi" w:hAnsiTheme="majorBidi" w:cstheme="majorBidi"/>
                <w:sz w:val="28"/>
                <w:szCs w:val="28"/>
              </w:rPr>
              <w:t xml:space="preserve"> 3,531,423 </w:t>
            </w:r>
          </w:p>
        </w:tc>
        <w:tc>
          <w:tcPr>
            <w:tcW w:w="145" w:type="pct"/>
          </w:tcPr>
          <w:p w14:paraId="2E2581D9" w14:textId="77777777" w:rsidR="00BB6F19" w:rsidRPr="00116BE0" w:rsidRDefault="00BB6F19" w:rsidP="00BB6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779" w:type="pct"/>
            <w:gridSpan w:val="2"/>
            <w:shd w:val="clear" w:color="auto" w:fill="auto"/>
          </w:tcPr>
          <w:p w14:paraId="6FF33D65" w14:textId="6245971E" w:rsidR="00BB6F19" w:rsidRPr="00BB6F19" w:rsidRDefault="00BB6F19" w:rsidP="00BB6F19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BB6F19">
              <w:rPr>
                <w:rFonts w:asciiTheme="majorBidi" w:hAnsiTheme="majorBidi" w:cstheme="majorBidi"/>
                <w:sz w:val="28"/>
                <w:szCs w:val="28"/>
              </w:rPr>
              <w:t xml:space="preserve"> 3,531,423 </w:t>
            </w:r>
          </w:p>
        </w:tc>
      </w:tr>
      <w:tr w:rsidR="00BB6F19" w:rsidRPr="006B417E" w14:paraId="75A15B11" w14:textId="77777777" w:rsidTr="00A6238E">
        <w:tc>
          <w:tcPr>
            <w:tcW w:w="1455" w:type="pct"/>
            <w:shd w:val="clear" w:color="auto" w:fill="auto"/>
          </w:tcPr>
          <w:p w14:paraId="1A3D22AB" w14:textId="77777777" w:rsidR="00BB6F19" w:rsidRPr="006B417E" w:rsidRDefault="00BB6F19" w:rsidP="00BB6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ลูกหนี้โอนกฎหมาย</w:t>
            </w:r>
          </w:p>
        </w:tc>
        <w:tc>
          <w:tcPr>
            <w:tcW w:w="775" w:type="pct"/>
            <w:tcBorders>
              <w:bottom w:val="single" w:sz="4" w:space="0" w:color="auto"/>
            </w:tcBorders>
            <w:shd w:val="clear" w:color="auto" w:fill="auto"/>
          </w:tcPr>
          <w:p w14:paraId="3667C8A6" w14:textId="6B6BE2F4" w:rsidR="00BB6F19" w:rsidRPr="00116BE0" w:rsidRDefault="00BB6F19" w:rsidP="000E087D">
            <w:pPr>
              <w:pStyle w:val="acctfourfigures"/>
              <w:tabs>
                <w:tab w:val="clear" w:pos="765"/>
                <w:tab w:val="decimal" w:pos="12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116BE0">
              <w:rPr>
                <w:rFonts w:asciiTheme="majorBidi" w:hAnsiTheme="majorBidi" w:cstheme="majorBidi"/>
                <w:sz w:val="28"/>
                <w:szCs w:val="28"/>
              </w:rPr>
              <w:t xml:space="preserve"> -   </w:t>
            </w:r>
          </w:p>
        </w:tc>
        <w:tc>
          <w:tcPr>
            <w:tcW w:w="145" w:type="pct"/>
          </w:tcPr>
          <w:p w14:paraId="46894991" w14:textId="77777777" w:rsidR="00BB6F19" w:rsidRPr="00116BE0" w:rsidRDefault="00BB6F19" w:rsidP="00BB6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776" w:type="pct"/>
            <w:tcBorders>
              <w:bottom w:val="single" w:sz="4" w:space="0" w:color="auto"/>
            </w:tcBorders>
            <w:shd w:val="clear" w:color="auto" w:fill="auto"/>
          </w:tcPr>
          <w:p w14:paraId="1BD82189" w14:textId="13075AE3" w:rsidR="00BB6F19" w:rsidRPr="00116BE0" w:rsidRDefault="00BB6F19" w:rsidP="000E087D">
            <w:pPr>
              <w:pStyle w:val="acctfourfigures"/>
              <w:tabs>
                <w:tab w:val="clear" w:pos="765"/>
                <w:tab w:val="decimal" w:pos="1256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116BE0">
              <w:rPr>
                <w:rFonts w:asciiTheme="majorBidi" w:hAnsiTheme="majorBidi" w:cstheme="majorBidi"/>
                <w:sz w:val="28"/>
                <w:szCs w:val="28"/>
              </w:rPr>
              <w:t xml:space="preserve"> -   </w:t>
            </w:r>
          </w:p>
        </w:tc>
        <w:tc>
          <w:tcPr>
            <w:tcW w:w="149" w:type="pct"/>
          </w:tcPr>
          <w:p w14:paraId="4D8B40C9" w14:textId="77777777" w:rsidR="00BB6F19" w:rsidRPr="00116BE0" w:rsidRDefault="00BB6F19" w:rsidP="00BB6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76" w:type="pct"/>
            <w:tcBorders>
              <w:bottom w:val="single" w:sz="4" w:space="0" w:color="auto"/>
            </w:tcBorders>
            <w:shd w:val="clear" w:color="auto" w:fill="auto"/>
          </w:tcPr>
          <w:p w14:paraId="72414BD0" w14:textId="7D6A0DBB" w:rsidR="00BB6F19" w:rsidRPr="00BB6F19" w:rsidRDefault="00BB6F19" w:rsidP="00BB6F19">
            <w:pPr>
              <w:pStyle w:val="acctfourfigures"/>
              <w:tabs>
                <w:tab w:val="clear" w:pos="765"/>
                <w:tab w:val="decimal" w:pos="1053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B6F19">
              <w:rPr>
                <w:rFonts w:asciiTheme="majorBidi" w:hAnsiTheme="majorBidi" w:cstheme="majorBidi"/>
                <w:sz w:val="28"/>
                <w:szCs w:val="28"/>
              </w:rPr>
              <w:t xml:space="preserve"> 445,717 </w:t>
            </w:r>
          </w:p>
        </w:tc>
        <w:tc>
          <w:tcPr>
            <w:tcW w:w="145" w:type="pct"/>
          </w:tcPr>
          <w:p w14:paraId="4E0660E0" w14:textId="77777777" w:rsidR="00BB6F19" w:rsidRPr="00116BE0" w:rsidRDefault="00BB6F19" w:rsidP="00BB6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779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5BF4405" w14:textId="3737193A" w:rsidR="00BB6F19" w:rsidRPr="00BB6F19" w:rsidRDefault="00BB6F19" w:rsidP="00BB6F19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BB6F19">
              <w:rPr>
                <w:rFonts w:asciiTheme="majorBidi" w:hAnsiTheme="majorBidi" w:cstheme="majorBidi"/>
                <w:sz w:val="28"/>
                <w:szCs w:val="28"/>
              </w:rPr>
              <w:t xml:space="preserve"> 445,717 </w:t>
            </w:r>
          </w:p>
        </w:tc>
      </w:tr>
      <w:tr w:rsidR="00BB6F19" w:rsidRPr="006B417E" w14:paraId="3DF4A5BB" w14:textId="77777777" w:rsidTr="00A6238E">
        <w:tc>
          <w:tcPr>
            <w:tcW w:w="1455" w:type="pct"/>
            <w:shd w:val="clear" w:color="auto" w:fill="auto"/>
          </w:tcPr>
          <w:p w14:paraId="4A2F808E" w14:textId="77777777" w:rsidR="00BB6F19" w:rsidRPr="006B417E" w:rsidRDefault="00BB6F19" w:rsidP="00BB6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775" w:type="pct"/>
            <w:tcBorders>
              <w:top w:val="single" w:sz="4" w:space="0" w:color="auto"/>
            </w:tcBorders>
            <w:shd w:val="clear" w:color="auto" w:fill="auto"/>
          </w:tcPr>
          <w:p w14:paraId="1B639849" w14:textId="029A9B39" w:rsidR="00BB6F19" w:rsidRPr="00BB6F19" w:rsidRDefault="00BB6F19" w:rsidP="00BB6F19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BB6F1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131,104,025 </w:t>
            </w:r>
          </w:p>
        </w:tc>
        <w:tc>
          <w:tcPr>
            <w:tcW w:w="145" w:type="pct"/>
          </w:tcPr>
          <w:p w14:paraId="56D5F40C" w14:textId="77777777" w:rsidR="00BB6F19" w:rsidRPr="00BB6F19" w:rsidRDefault="00BB6F19" w:rsidP="00BB6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776" w:type="pct"/>
            <w:tcBorders>
              <w:top w:val="single" w:sz="4" w:space="0" w:color="auto"/>
            </w:tcBorders>
            <w:shd w:val="clear" w:color="auto" w:fill="auto"/>
          </w:tcPr>
          <w:p w14:paraId="69004DCB" w14:textId="394A3E49" w:rsidR="00BB6F19" w:rsidRPr="00BB6F19" w:rsidRDefault="00BB6F19" w:rsidP="00BB6F19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BB6F1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12,601,979 </w:t>
            </w:r>
          </w:p>
        </w:tc>
        <w:tc>
          <w:tcPr>
            <w:tcW w:w="149" w:type="pct"/>
          </w:tcPr>
          <w:p w14:paraId="4BB551FE" w14:textId="77777777" w:rsidR="00BB6F19" w:rsidRPr="00BB6F19" w:rsidRDefault="00BB6F19" w:rsidP="00BB6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776" w:type="pct"/>
            <w:tcBorders>
              <w:top w:val="single" w:sz="4" w:space="0" w:color="auto"/>
            </w:tcBorders>
            <w:shd w:val="clear" w:color="auto" w:fill="auto"/>
          </w:tcPr>
          <w:p w14:paraId="061750AC" w14:textId="65A94620" w:rsidR="00BB6F19" w:rsidRPr="00BB6F19" w:rsidRDefault="00BB6F19" w:rsidP="00BB6F19">
            <w:pPr>
              <w:pStyle w:val="acctfourfigures"/>
              <w:tabs>
                <w:tab w:val="clear" w:pos="765"/>
                <w:tab w:val="decimal" w:pos="1053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BB6F1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3,977,140 </w:t>
            </w:r>
          </w:p>
        </w:tc>
        <w:tc>
          <w:tcPr>
            <w:tcW w:w="145" w:type="pct"/>
          </w:tcPr>
          <w:p w14:paraId="477E9054" w14:textId="77777777" w:rsidR="00BB6F19" w:rsidRPr="00BB6F19" w:rsidRDefault="00BB6F19" w:rsidP="00BB6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779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5D73C90B" w14:textId="0807EAC8" w:rsidR="00BB6F19" w:rsidRPr="00BB6F19" w:rsidRDefault="00BB6F19" w:rsidP="00BB6F19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BB6F1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147,683,144 </w:t>
            </w:r>
          </w:p>
        </w:tc>
      </w:tr>
      <w:tr w:rsidR="00BB6F19" w:rsidRPr="006B417E" w14:paraId="744A7179" w14:textId="77777777" w:rsidTr="006E6AE3">
        <w:tc>
          <w:tcPr>
            <w:tcW w:w="1455" w:type="pct"/>
            <w:shd w:val="clear" w:color="auto" w:fill="auto"/>
          </w:tcPr>
          <w:p w14:paraId="6D86BEA3" w14:textId="77777777" w:rsidR="00BB6F19" w:rsidRPr="006B417E" w:rsidRDefault="00BB6F19" w:rsidP="00BB6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right="-52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ค่าเผื่อผลขาดทุนด้านเครดิตที่</w:t>
            </w:r>
          </w:p>
          <w:p w14:paraId="654C6CE5" w14:textId="77777777" w:rsidR="00BB6F19" w:rsidRPr="006B417E" w:rsidRDefault="00BB6F19" w:rsidP="00BB6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4" w:right="-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คาดว่าจะเกิดขึ้น</w:t>
            </w:r>
          </w:p>
        </w:tc>
        <w:tc>
          <w:tcPr>
            <w:tcW w:w="775" w:type="pct"/>
            <w:tcBorders>
              <w:bottom w:val="single" w:sz="4" w:space="0" w:color="auto"/>
            </w:tcBorders>
            <w:shd w:val="clear" w:color="auto" w:fill="auto"/>
          </w:tcPr>
          <w:p w14:paraId="364FDF01" w14:textId="77777777" w:rsidR="00BB6F19" w:rsidRDefault="00BB6F19" w:rsidP="00BB6F19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3FFA8CCB" w14:textId="19B41FBF" w:rsidR="00BB6F19" w:rsidRPr="00BB6F19" w:rsidRDefault="00BB6F19" w:rsidP="00BB6F19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B6F19">
              <w:rPr>
                <w:rFonts w:asciiTheme="majorBidi" w:hAnsiTheme="majorBidi" w:cstheme="majorBidi"/>
                <w:sz w:val="28"/>
                <w:szCs w:val="28"/>
              </w:rPr>
              <w:t xml:space="preserve"> (1,55</w:t>
            </w:r>
            <w:r w:rsidR="00B339C6">
              <w:rPr>
                <w:rFonts w:asciiTheme="majorBidi" w:hAnsiTheme="majorBidi" w:cstheme="majorBidi"/>
                <w:sz w:val="28"/>
                <w:szCs w:val="28"/>
              </w:rPr>
              <w:t>4,558</w:t>
            </w:r>
            <w:r w:rsidRPr="00BB6F1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5" w:type="pct"/>
            <w:vAlign w:val="bottom"/>
          </w:tcPr>
          <w:p w14:paraId="09F82E67" w14:textId="77777777" w:rsidR="00BB6F19" w:rsidRPr="00116BE0" w:rsidRDefault="00BB6F19" w:rsidP="00BB6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76" w:type="pct"/>
            <w:tcBorders>
              <w:bottom w:val="single" w:sz="4" w:space="0" w:color="auto"/>
            </w:tcBorders>
            <w:shd w:val="clear" w:color="auto" w:fill="auto"/>
          </w:tcPr>
          <w:p w14:paraId="4E821800" w14:textId="77777777" w:rsidR="00BB6F19" w:rsidRDefault="00BB6F19" w:rsidP="00BB6F19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1118D30D" w14:textId="4903E798" w:rsidR="00BB6F19" w:rsidRPr="00BB6F19" w:rsidRDefault="00BB6F19" w:rsidP="00BB6F19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6F19">
              <w:rPr>
                <w:rFonts w:asciiTheme="majorBidi" w:hAnsiTheme="majorBidi" w:cstheme="majorBidi"/>
                <w:sz w:val="28"/>
                <w:szCs w:val="28"/>
              </w:rPr>
              <w:t xml:space="preserve"> (9</w:t>
            </w:r>
            <w:r w:rsidR="00174DC5">
              <w:rPr>
                <w:rFonts w:asciiTheme="majorBidi" w:hAnsiTheme="majorBidi" w:cstheme="majorBidi"/>
                <w:sz w:val="28"/>
                <w:szCs w:val="28"/>
              </w:rPr>
              <w:t>90,013</w:t>
            </w:r>
            <w:r w:rsidRPr="00BB6F1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9" w:type="pct"/>
            <w:vAlign w:val="bottom"/>
          </w:tcPr>
          <w:p w14:paraId="006564F4" w14:textId="77777777" w:rsidR="00BB6F19" w:rsidRPr="00116BE0" w:rsidRDefault="00BB6F19" w:rsidP="00BB6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76" w:type="pct"/>
            <w:tcBorders>
              <w:bottom w:val="single" w:sz="4" w:space="0" w:color="auto"/>
            </w:tcBorders>
            <w:shd w:val="clear" w:color="auto" w:fill="auto"/>
          </w:tcPr>
          <w:p w14:paraId="72770DE8" w14:textId="77777777" w:rsidR="00BB6F19" w:rsidRDefault="00BB6F19" w:rsidP="00BB6F19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B6F1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  <w:p w14:paraId="4CDEA634" w14:textId="6FDFA984" w:rsidR="00BB6F19" w:rsidRPr="00BB6F19" w:rsidRDefault="00BB6F19" w:rsidP="00BB6F19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6F19">
              <w:rPr>
                <w:rFonts w:asciiTheme="majorBidi" w:hAnsiTheme="majorBidi" w:cstheme="majorBidi"/>
                <w:sz w:val="28"/>
                <w:szCs w:val="28"/>
              </w:rPr>
              <w:t>(2,608,087)</w:t>
            </w:r>
          </w:p>
        </w:tc>
        <w:tc>
          <w:tcPr>
            <w:tcW w:w="145" w:type="pct"/>
            <w:vAlign w:val="bottom"/>
          </w:tcPr>
          <w:p w14:paraId="149AF043" w14:textId="77777777" w:rsidR="00BB6F19" w:rsidRPr="00116BE0" w:rsidRDefault="00BB6F19" w:rsidP="00BB6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79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9E8CCB2" w14:textId="77777777" w:rsidR="00BB6F19" w:rsidRDefault="00BB6F19" w:rsidP="00BB6F19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16FFF443" w14:textId="680CFF43" w:rsidR="00BB6F19" w:rsidRPr="00BB6F19" w:rsidRDefault="00BB6F19" w:rsidP="00BB6F19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BB6F19">
              <w:rPr>
                <w:rFonts w:asciiTheme="majorBidi" w:hAnsiTheme="majorBidi" w:cstheme="majorBidi"/>
                <w:sz w:val="28"/>
                <w:szCs w:val="28"/>
              </w:rPr>
              <w:t xml:space="preserve"> (5,1</w:t>
            </w:r>
            <w:r w:rsidR="00174DC5">
              <w:rPr>
                <w:rFonts w:asciiTheme="majorBidi" w:hAnsiTheme="majorBidi" w:cstheme="majorBidi"/>
                <w:sz w:val="28"/>
                <w:szCs w:val="28"/>
              </w:rPr>
              <w:t>52</w:t>
            </w:r>
            <w:r w:rsidRPr="00BB6F19">
              <w:rPr>
                <w:rFonts w:asciiTheme="majorBidi" w:hAnsiTheme="majorBidi" w:cstheme="majorBidi"/>
                <w:sz w:val="28"/>
                <w:szCs w:val="28"/>
              </w:rPr>
              <w:t>,658)</w:t>
            </w:r>
          </w:p>
        </w:tc>
      </w:tr>
      <w:tr w:rsidR="00BB6F19" w:rsidRPr="006B417E" w14:paraId="4BC0CC03" w14:textId="77777777" w:rsidTr="00A6238E">
        <w:trPr>
          <w:trHeight w:val="172"/>
        </w:trPr>
        <w:tc>
          <w:tcPr>
            <w:tcW w:w="1455" w:type="pct"/>
            <w:shd w:val="clear" w:color="auto" w:fill="auto"/>
          </w:tcPr>
          <w:p w14:paraId="66F02591" w14:textId="77777777" w:rsidR="00BB6F19" w:rsidRPr="006B417E" w:rsidRDefault="00BB6F19" w:rsidP="00BB6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มูลค่าตามบัญชีสุทธิ</w:t>
            </w:r>
          </w:p>
        </w:tc>
        <w:tc>
          <w:tcPr>
            <w:tcW w:w="77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DE1A32" w14:textId="39236189" w:rsidR="00BB6F19" w:rsidRPr="00BB6F19" w:rsidRDefault="00BB6F19" w:rsidP="00F44EF9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6F1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129,5</w:t>
            </w:r>
            <w:r w:rsidR="00174DC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49,467</w:t>
            </w:r>
          </w:p>
        </w:tc>
        <w:tc>
          <w:tcPr>
            <w:tcW w:w="145" w:type="pct"/>
          </w:tcPr>
          <w:p w14:paraId="549FC6EE" w14:textId="77777777" w:rsidR="00BB6F19" w:rsidRPr="00BB6F19" w:rsidRDefault="00BB6F19" w:rsidP="00BB6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77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9F7F57" w14:textId="751C3982" w:rsidR="00BB6F19" w:rsidRPr="00BB6F19" w:rsidRDefault="00BB6F19" w:rsidP="00F44EF9">
            <w:pPr>
              <w:pStyle w:val="acctfourfigures"/>
              <w:tabs>
                <w:tab w:val="clear" w:pos="765"/>
                <w:tab w:val="decimal" w:pos="1076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BB6F1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11,61</w:t>
            </w:r>
            <w:r w:rsidR="00174DC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1,966</w:t>
            </w:r>
            <w:r w:rsidRPr="00BB6F1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49" w:type="pct"/>
          </w:tcPr>
          <w:p w14:paraId="51E4EF24" w14:textId="77777777" w:rsidR="00BB6F19" w:rsidRPr="00BB6F19" w:rsidRDefault="00BB6F19" w:rsidP="00BB6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77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B71D4E" w14:textId="11B34DB4" w:rsidR="00BB6F19" w:rsidRPr="00BB6F19" w:rsidRDefault="00BB6F19" w:rsidP="00F44EF9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6F1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1,369,053 </w:t>
            </w:r>
          </w:p>
        </w:tc>
        <w:tc>
          <w:tcPr>
            <w:tcW w:w="145" w:type="pct"/>
          </w:tcPr>
          <w:p w14:paraId="49EC2263" w14:textId="77777777" w:rsidR="00BB6F19" w:rsidRPr="00BB6F19" w:rsidRDefault="00BB6F19" w:rsidP="00BB6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  <w:tab w:val="decimal" w:pos="11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779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EFFCC5" w14:textId="64A81663" w:rsidR="00BB6F19" w:rsidRPr="00BB6F19" w:rsidRDefault="00BB6F19" w:rsidP="00BB6F19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val="en-US" w:bidi="th-TH"/>
              </w:rPr>
            </w:pPr>
            <w:r w:rsidRPr="00BB6F1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142,53</w:t>
            </w:r>
            <w:r w:rsidR="00174DC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  <w:r w:rsidRPr="00BB6F1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,486 </w:t>
            </w:r>
          </w:p>
        </w:tc>
      </w:tr>
    </w:tbl>
    <w:p w14:paraId="3E5F5CA5" w14:textId="77777777" w:rsidR="00AC59CD" w:rsidRPr="006B417E" w:rsidRDefault="00AC59CD" w:rsidP="00AC59CD">
      <w:pPr>
        <w:rPr>
          <w:rFonts w:asciiTheme="majorBidi" w:hAnsiTheme="majorBidi" w:cstheme="majorBidi"/>
        </w:rPr>
      </w:pPr>
    </w:p>
    <w:p w14:paraId="6B71F058" w14:textId="77777777" w:rsidR="00AC59CD" w:rsidRPr="006B417E" w:rsidRDefault="00AC59CD" w:rsidP="00AC59CD">
      <w:pPr>
        <w:rPr>
          <w:rFonts w:asciiTheme="majorBidi" w:hAnsiTheme="majorBidi" w:cstheme="majorBidi"/>
        </w:rPr>
      </w:pPr>
    </w:p>
    <w:p w14:paraId="0D1E47F9" w14:textId="77777777" w:rsidR="00AC59CD" w:rsidRPr="006B417E" w:rsidRDefault="00AC59CD" w:rsidP="00AC59CD">
      <w:pPr>
        <w:rPr>
          <w:rFonts w:asciiTheme="majorBidi" w:hAnsiTheme="majorBidi" w:cstheme="majorBidi"/>
          <w:cs/>
        </w:rPr>
      </w:pPr>
      <w:r w:rsidRPr="006B417E">
        <w:rPr>
          <w:rFonts w:asciiTheme="majorBidi" w:hAnsiTheme="majorBidi" w:cstheme="majorBidi"/>
        </w:rPr>
        <w:br w:type="page"/>
      </w:r>
    </w:p>
    <w:tbl>
      <w:tblPr>
        <w:tblW w:w="4823" w:type="pct"/>
        <w:tblInd w:w="450" w:type="dxa"/>
        <w:tblLook w:val="04A0" w:firstRow="1" w:lastRow="0" w:firstColumn="1" w:lastColumn="0" w:noHBand="0" w:noVBand="1"/>
      </w:tblPr>
      <w:tblGrid>
        <w:gridCol w:w="2696"/>
        <w:gridCol w:w="1436"/>
        <w:gridCol w:w="269"/>
        <w:gridCol w:w="1438"/>
        <w:gridCol w:w="276"/>
        <w:gridCol w:w="1438"/>
        <w:gridCol w:w="269"/>
        <w:gridCol w:w="1434"/>
        <w:gridCol w:w="9"/>
      </w:tblGrid>
      <w:tr w:rsidR="00AC59CD" w:rsidRPr="006B417E" w14:paraId="7DE24AF6" w14:textId="77777777" w:rsidTr="00A6238E">
        <w:trPr>
          <w:gridAfter w:val="1"/>
          <w:wAfter w:w="5" w:type="pct"/>
        </w:trPr>
        <w:tc>
          <w:tcPr>
            <w:tcW w:w="1455" w:type="pct"/>
            <w:shd w:val="clear" w:color="auto" w:fill="auto"/>
            <w:vAlign w:val="bottom"/>
          </w:tcPr>
          <w:p w14:paraId="5DBBD36D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40" w:type="pct"/>
            <w:gridSpan w:val="7"/>
          </w:tcPr>
          <w:p w14:paraId="09AAF0BD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0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C59CD" w:rsidRPr="006B417E" w14:paraId="5D9BBABA" w14:textId="77777777" w:rsidTr="00A6238E">
        <w:trPr>
          <w:gridAfter w:val="1"/>
          <w:wAfter w:w="5" w:type="pct"/>
        </w:trPr>
        <w:tc>
          <w:tcPr>
            <w:tcW w:w="1455" w:type="pct"/>
            <w:shd w:val="clear" w:color="auto" w:fill="auto"/>
            <w:vAlign w:val="bottom"/>
          </w:tcPr>
          <w:p w14:paraId="6D62CA6F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40" w:type="pct"/>
            <w:gridSpan w:val="7"/>
          </w:tcPr>
          <w:p w14:paraId="01FCE2F6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0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6B417E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AC59CD" w:rsidRPr="006B417E" w:rsidDel="00D43E7A" w14:paraId="2244EBCC" w14:textId="77777777" w:rsidTr="00A6238E">
        <w:tc>
          <w:tcPr>
            <w:tcW w:w="1455" w:type="pct"/>
            <w:shd w:val="clear" w:color="auto" w:fill="auto"/>
            <w:vAlign w:val="bottom"/>
          </w:tcPr>
          <w:p w14:paraId="3A5756BA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5" w:type="pct"/>
            <w:shd w:val="clear" w:color="auto" w:fill="auto"/>
            <w:vAlign w:val="bottom"/>
          </w:tcPr>
          <w:p w14:paraId="43A6F04B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ที่ไม่มีการเพิ่มขึ้น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อย่างมีนัยสำคัญ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ของความเสี่ยง</w:t>
            </w:r>
            <w:r w:rsidRPr="006B417E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ด้านเครดิต</w:t>
            </w:r>
          </w:p>
        </w:tc>
        <w:tc>
          <w:tcPr>
            <w:tcW w:w="145" w:type="pct"/>
          </w:tcPr>
          <w:p w14:paraId="765D3519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6" w:type="pct"/>
            <w:shd w:val="clear" w:color="auto" w:fill="auto"/>
            <w:vAlign w:val="bottom"/>
          </w:tcPr>
          <w:p w14:paraId="70CB07B3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0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ที่มีการเพิ่มขึ้น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อย่างมีนัยสำคัญ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ของความเสี่ยง</w:t>
            </w:r>
            <w:r w:rsidRPr="006B417E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ด้านเครดิต</w:t>
            </w:r>
          </w:p>
        </w:tc>
        <w:tc>
          <w:tcPr>
            <w:tcW w:w="149" w:type="pct"/>
          </w:tcPr>
          <w:p w14:paraId="37F3558A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shd w:val="clear" w:color="auto" w:fill="auto"/>
            <w:vAlign w:val="bottom"/>
          </w:tcPr>
          <w:p w14:paraId="0D255E30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D9AFCC0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ที่มีการด้อยค่า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ด้านเครดิต</w:t>
            </w:r>
          </w:p>
        </w:tc>
        <w:tc>
          <w:tcPr>
            <w:tcW w:w="145" w:type="pct"/>
          </w:tcPr>
          <w:p w14:paraId="6DDF3D1F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9" w:type="pct"/>
            <w:gridSpan w:val="2"/>
            <w:shd w:val="clear" w:color="auto" w:fill="auto"/>
            <w:vAlign w:val="bottom"/>
          </w:tcPr>
          <w:p w14:paraId="2838B357" w14:textId="77777777" w:rsidR="00AC59CD" w:rsidRPr="006B417E" w:rsidDel="00D43E7A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AC59CD" w:rsidRPr="006B417E" w14:paraId="2802837A" w14:textId="77777777" w:rsidTr="00A6238E">
        <w:tc>
          <w:tcPr>
            <w:tcW w:w="1455" w:type="pct"/>
            <w:shd w:val="clear" w:color="auto" w:fill="auto"/>
          </w:tcPr>
          <w:p w14:paraId="4916A6C2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545" w:type="pct"/>
            <w:gridSpan w:val="8"/>
            <w:shd w:val="clear" w:color="auto" w:fill="auto"/>
          </w:tcPr>
          <w:p w14:paraId="05083C6B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AC59CD" w:rsidRPr="006B417E" w14:paraId="0D13D53C" w14:textId="77777777" w:rsidTr="00A6238E">
        <w:tc>
          <w:tcPr>
            <w:tcW w:w="1455" w:type="pct"/>
            <w:shd w:val="clear" w:color="auto" w:fill="auto"/>
          </w:tcPr>
          <w:p w14:paraId="037AB86A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ลูกหนี้เงินให้สินเชื่อ</w:t>
            </w:r>
          </w:p>
        </w:tc>
        <w:tc>
          <w:tcPr>
            <w:tcW w:w="775" w:type="pct"/>
            <w:shd w:val="clear" w:color="auto" w:fill="auto"/>
          </w:tcPr>
          <w:p w14:paraId="16016CDD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" w:type="pct"/>
          </w:tcPr>
          <w:p w14:paraId="4FBA1028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shd w:val="clear" w:color="auto" w:fill="auto"/>
          </w:tcPr>
          <w:p w14:paraId="300ABF60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" w:type="pct"/>
          </w:tcPr>
          <w:p w14:paraId="275C8E7B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shd w:val="clear" w:color="auto" w:fill="auto"/>
          </w:tcPr>
          <w:p w14:paraId="24D2DEE6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" w:type="pct"/>
          </w:tcPr>
          <w:p w14:paraId="48BDEBB4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9" w:type="pct"/>
            <w:gridSpan w:val="2"/>
            <w:shd w:val="clear" w:color="auto" w:fill="auto"/>
          </w:tcPr>
          <w:p w14:paraId="3908438A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C59CD" w:rsidRPr="006B417E" w14:paraId="78D7BC44" w14:textId="77777777" w:rsidTr="00A6238E">
        <w:tc>
          <w:tcPr>
            <w:tcW w:w="1455" w:type="pct"/>
            <w:shd w:val="clear" w:color="auto" w:fill="auto"/>
          </w:tcPr>
          <w:p w14:paraId="4CE818F1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ปกติ</w:t>
            </w:r>
          </w:p>
        </w:tc>
        <w:tc>
          <w:tcPr>
            <w:tcW w:w="775" w:type="pct"/>
            <w:shd w:val="clear" w:color="auto" w:fill="auto"/>
          </w:tcPr>
          <w:p w14:paraId="7F11AD97" w14:textId="77777777" w:rsidR="00AC59CD" w:rsidRPr="006B417E" w:rsidRDefault="00AC59CD" w:rsidP="006D3FA9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</w:rPr>
              <w:t>94,531,210</w:t>
            </w:r>
          </w:p>
        </w:tc>
        <w:tc>
          <w:tcPr>
            <w:tcW w:w="145" w:type="pct"/>
          </w:tcPr>
          <w:p w14:paraId="643D641A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76" w:type="pct"/>
            <w:shd w:val="clear" w:color="auto" w:fill="auto"/>
          </w:tcPr>
          <w:p w14:paraId="2236292A" w14:textId="77777777" w:rsidR="00AC59CD" w:rsidRPr="006B417E" w:rsidRDefault="00AC59CD" w:rsidP="006D3FA9">
            <w:pPr>
              <w:pStyle w:val="acctfourfigures"/>
              <w:tabs>
                <w:tab w:val="clear" w:pos="765"/>
                <w:tab w:val="decimal" w:pos="1059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9" w:type="pct"/>
          </w:tcPr>
          <w:p w14:paraId="12D6036E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76" w:type="pct"/>
            <w:shd w:val="clear" w:color="auto" w:fill="auto"/>
          </w:tcPr>
          <w:p w14:paraId="374E5E44" w14:textId="77777777" w:rsidR="00AC59CD" w:rsidRPr="006B417E" w:rsidRDefault="00AC59CD" w:rsidP="006D3FA9">
            <w:pPr>
              <w:pStyle w:val="acctfourfigures"/>
              <w:tabs>
                <w:tab w:val="clear" w:pos="765"/>
                <w:tab w:val="decimal" w:pos="1053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54831F3C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79" w:type="pct"/>
            <w:gridSpan w:val="2"/>
            <w:shd w:val="clear" w:color="auto" w:fill="auto"/>
          </w:tcPr>
          <w:p w14:paraId="4552140B" w14:textId="77777777" w:rsidR="00AC59CD" w:rsidRPr="006B417E" w:rsidRDefault="00AC59CD" w:rsidP="006D3FA9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</w:rPr>
              <w:t>94,531,210</w:t>
            </w:r>
          </w:p>
        </w:tc>
      </w:tr>
      <w:tr w:rsidR="00AC59CD" w:rsidRPr="006B417E" w14:paraId="61CA0513" w14:textId="77777777" w:rsidTr="00A6238E">
        <w:tc>
          <w:tcPr>
            <w:tcW w:w="1455" w:type="pct"/>
            <w:shd w:val="clear" w:color="auto" w:fill="auto"/>
          </w:tcPr>
          <w:p w14:paraId="075E677B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6B417E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</w:t>
            </w:r>
            <w:r w:rsidRPr="006B417E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775" w:type="pct"/>
            <w:shd w:val="clear" w:color="auto" w:fill="auto"/>
          </w:tcPr>
          <w:p w14:paraId="4BB48704" w14:textId="77777777" w:rsidR="00AC59CD" w:rsidRPr="006B417E" w:rsidRDefault="00AC59CD" w:rsidP="006D3FA9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</w:rPr>
              <w:t>24,548,485</w:t>
            </w:r>
          </w:p>
        </w:tc>
        <w:tc>
          <w:tcPr>
            <w:tcW w:w="145" w:type="pct"/>
          </w:tcPr>
          <w:p w14:paraId="67AC7A2B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776" w:type="pct"/>
            <w:shd w:val="clear" w:color="auto" w:fill="auto"/>
          </w:tcPr>
          <w:p w14:paraId="5ED7BC08" w14:textId="77777777" w:rsidR="00AC59CD" w:rsidRPr="006B417E" w:rsidRDefault="00AC59CD" w:rsidP="006D3FA9">
            <w:pPr>
              <w:pStyle w:val="acctfourfigures"/>
              <w:tabs>
                <w:tab w:val="clear" w:pos="765"/>
                <w:tab w:val="decimal" w:pos="1059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9" w:type="pct"/>
          </w:tcPr>
          <w:p w14:paraId="155554C7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76" w:type="pct"/>
            <w:shd w:val="clear" w:color="auto" w:fill="auto"/>
          </w:tcPr>
          <w:p w14:paraId="05A20FEB" w14:textId="77777777" w:rsidR="00AC59CD" w:rsidRPr="006B417E" w:rsidRDefault="00AC59CD" w:rsidP="006D3FA9">
            <w:pPr>
              <w:pStyle w:val="acctfourfigures"/>
              <w:tabs>
                <w:tab w:val="clear" w:pos="765"/>
                <w:tab w:val="decimal" w:pos="1053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354951A2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779" w:type="pct"/>
            <w:gridSpan w:val="2"/>
            <w:shd w:val="clear" w:color="auto" w:fill="auto"/>
          </w:tcPr>
          <w:p w14:paraId="58CD9495" w14:textId="77777777" w:rsidR="00AC59CD" w:rsidRPr="006B417E" w:rsidRDefault="00AC59CD" w:rsidP="006D3FA9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</w:rPr>
              <w:t>24,548,485</w:t>
            </w:r>
          </w:p>
        </w:tc>
      </w:tr>
      <w:tr w:rsidR="00AC59CD" w:rsidRPr="006B417E" w14:paraId="6D63AAE7" w14:textId="77777777" w:rsidTr="00A6238E">
        <w:tc>
          <w:tcPr>
            <w:tcW w:w="1455" w:type="pct"/>
            <w:shd w:val="clear" w:color="auto" w:fill="auto"/>
          </w:tcPr>
          <w:p w14:paraId="1E3187CA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6B417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</w:t>
            </w:r>
            <w:r w:rsidRPr="006B417E">
              <w:rPr>
                <w:rFonts w:asciiTheme="majorBidi" w:hAnsiTheme="majorBidi" w:cstheme="majorBidi"/>
                <w:sz w:val="28"/>
                <w:szCs w:val="28"/>
              </w:rPr>
              <w:t xml:space="preserve">60 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775" w:type="pct"/>
            <w:shd w:val="clear" w:color="auto" w:fill="auto"/>
          </w:tcPr>
          <w:p w14:paraId="6D331AB6" w14:textId="77777777" w:rsidR="00AC59CD" w:rsidRPr="006B417E" w:rsidRDefault="00AC59CD" w:rsidP="006D3FA9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5C949926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776" w:type="pct"/>
            <w:shd w:val="clear" w:color="auto" w:fill="auto"/>
          </w:tcPr>
          <w:p w14:paraId="4BC42956" w14:textId="77777777" w:rsidR="00AC59CD" w:rsidRPr="006B417E" w:rsidRDefault="00AC59CD" w:rsidP="006D3FA9">
            <w:pPr>
              <w:pStyle w:val="acctfourfigures"/>
              <w:tabs>
                <w:tab w:val="clear" w:pos="765"/>
                <w:tab w:val="decimal" w:pos="1076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</w:rPr>
              <w:t>9,077,631</w:t>
            </w:r>
          </w:p>
        </w:tc>
        <w:tc>
          <w:tcPr>
            <w:tcW w:w="149" w:type="pct"/>
          </w:tcPr>
          <w:p w14:paraId="3F729C9D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76" w:type="pct"/>
            <w:shd w:val="clear" w:color="auto" w:fill="auto"/>
          </w:tcPr>
          <w:p w14:paraId="2AEEFABE" w14:textId="77777777" w:rsidR="00AC59CD" w:rsidRPr="006B417E" w:rsidRDefault="00AC59CD" w:rsidP="006D3FA9">
            <w:pPr>
              <w:pStyle w:val="acctfourfigures"/>
              <w:tabs>
                <w:tab w:val="clear" w:pos="765"/>
                <w:tab w:val="decimal" w:pos="1053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2D161E58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779" w:type="pct"/>
            <w:gridSpan w:val="2"/>
            <w:shd w:val="clear" w:color="auto" w:fill="auto"/>
          </w:tcPr>
          <w:p w14:paraId="4496EF35" w14:textId="77777777" w:rsidR="00AC59CD" w:rsidRPr="006B417E" w:rsidRDefault="00AC59CD" w:rsidP="006D3FA9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</w:rPr>
              <w:t>9,077,631</w:t>
            </w:r>
          </w:p>
        </w:tc>
      </w:tr>
      <w:tr w:rsidR="00AC59CD" w:rsidRPr="006B417E" w14:paraId="3B77302F" w14:textId="77777777" w:rsidTr="00A6238E">
        <w:tc>
          <w:tcPr>
            <w:tcW w:w="1455" w:type="pct"/>
            <w:shd w:val="clear" w:color="auto" w:fill="auto"/>
          </w:tcPr>
          <w:p w14:paraId="23A05A47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6B417E">
              <w:rPr>
                <w:rFonts w:asciiTheme="majorBidi" w:hAnsiTheme="majorBidi" w:cstheme="majorBidi"/>
                <w:sz w:val="28"/>
                <w:szCs w:val="28"/>
              </w:rPr>
              <w:t xml:space="preserve">61 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</w:t>
            </w:r>
            <w:r w:rsidRPr="006B417E">
              <w:rPr>
                <w:rFonts w:asciiTheme="majorBidi" w:hAnsiTheme="majorBidi" w:cstheme="majorBidi"/>
                <w:sz w:val="28"/>
                <w:szCs w:val="28"/>
              </w:rPr>
              <w:t xml:space="preserve">90 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775" w:type="pct"/>
            <w:shd w:val="clear" w:color="auto" w:fill="auto"/>
          </w:tcPr>
          <w:p w14:paraId="59B42118" w14:textId="77777777" w:rsidR="00AC59CD" w:rsidRPr="006B417E" w:rsidRDefault="00AC59CD" w:rsidP="006D3FA9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6E66849C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776" w:type="pct"/>
            <w:shd w:val="clear" w:color="auto" w:fill="auto"/>
          </w:tcPr>
          <w:p w14:paraId="6DFA4E47" w14:textId="77777777" w:rsidR="00AC59CD" w:rsidRPr="006B417E" w:rsidRDefault="00AC59CD" w:rsidP="006D3FA9">
            <w:pPr>
              <w:pStyle w:val="acctfourfigures"/>
              <w:tabs>
                <w:tab w:val="clear" w:pos="765"/>
                <w:tab w:val="decimal" w:pos="1076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</w:rPr>
              <w:t>3,992,700</w:t>
            </w:r>
          </w:p>
        </w:tc>
        <w:tc>
          <w:tcPr>
            <w:tcW w:w="149" w:type="pct"/>
          </w:tcPr>
          <w:p w14:paraId="3699F281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76" w:type="pct"/>
            <w:shd w:val="clear" w:color="auto" w:fill="auto"/>
          </w:tcPr>
          <w:p w14:paraId="4AF90A51" w14:textId="77777777" w:rsidR="00AC59CD" w:rsidRPr="006B417E" w:rsidRDefault="00AC59CD" w:rsidP="006D3FA9">
            <w:pPr>
              <w:pStyle w:val="acctfourfigures"/>
              <w:tabs>
                <w:tab w:val="clear" w:pos="765"/>
                <w:tab w:val="decimal" w:pos="1053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4F0D9BE4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779" w:type="pct"/>
            <w:gridSpan w:val="2"/>
            <w:shd w:val="clear" w:color="auto" w:fill="auto"/>
          </w:tcPr>
          <w:p w14:paraId="58226B32" w14:textId="77777777" w:rsidR="00AC59CD" w:rsidRPr="006B417E" w:rsidRDefault="00AC59CD" w:rsidP="006D3FA9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</w:rPr>
              <w:t>3,992,700</w:t>
            </w:r>
          </w:p>
        </w:tc>
      </w:tr>
      <w:tr w:rsidR="00AC59CD" w:rsidRPr="006B417E" w14:paraId="17A8F8DA" w14:textId="77777777" w:rsidTr="00A6238E">
        <w:tc>
          <w:tcPr>
            <w:tcW w:w="1455" w:type="pct"/>
            <w:shd w:val="clear" w:color="auto" w:fill="auto"/>
          </w:tcPr>
          <w:p w14:paraId="66805ECD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เกินกำหนดชำระมากกว่า </w:t>
            </w:r>
            <w:r w:rsidRPr="006B417E">
              <w:rPr>
                <w:rFonts w:asciiTheme="majorBidi" w:hAnsiTheme="majorBidi" w:cstheme="majorBidi"/>
                <w:sz w:val="28"/>
                <w:szCs w:val="28"/>
              </w:rPr>
              <w:t>90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775" w:type="pct"/>
            <w:shd w:val="clear" w:color="auto" w:fill="auto"/>
          </w:tcPr>
          <w:p w14:paraId="65C1D59B" w14:textId="77777777" w:rsidR="00AC59CD" w:rsidRPr="006B417E" w:rsidRDefault="00AC59CD" w:rsidP="006D3FA9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582C942B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776" w:type="pct"/>
            <w:shd w:val="clear" w:color="auto" w:fill="auto"/>
          </w:tcPr>
          <w:p w14:paraId="413D0EF0" w14:textId="77777777" w:rsidR="00AC59CD" w:rsidRPr="006B417E" w:rsidRDefault="00AC59CD" w:rsidP="006D3FA9">
            <w:pPr>
              <w:pStyle w:val="acctfourfigures"/>
              <w:tabs>
                <w:tab w:val="clear" w:pos="765"/>
                <w:tab w:val="decimal" w:pos="1059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9" w:type="pct"/>
          </w:tcPr>
          <w:p w14:paraId="5E72D471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76" w:type="pct"/>
            <w:shd w:val="clear" w:color="auto" w:fill="auto"/>
          </w:tcPr>
          <w:p w14:paraId="764CE949" w14:textId="77777777" w:rsidR="00AC59CD" w:rsidRPr="006B417E" w:rsidRDefault="00AC59CD" w:rsidP="006D3FA9">
            <w:pPr>
              <w:pStyle w:val="acctfourfigures"/>
              <w:tabs>
                <w:tab w:val="clear" w:pos="765"/>
                <w:tab w:val="decimal" w:pos="1053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3,404,707</w:t>
            </w:r>
          </w:p>
        </w:tc>
        <w:tc>
          <w:tcPr>
            <w:tcW w:w="145" w:type="pct"/>
          </w:tcPr>
          <w:p w14:paraId="7F9E877B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779" w:type="pct"/>
            <w:gridSpan w:val="2"/>
            <w:shd w:val="clear" w:color="auto" w:fill="auto"/>
          </w:tcPr>
          <w:p w14:paraId="7FC08486" w14:textId="77777777" w:rsidR="00AC59CD" w:rsidRPr="006B417E" w:rsidRDefault="00AC59CD" w:rsidP="006D3FA9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</w:rPr>
              <w:t>3,404,707</w:t>
            </w:r>
          </w:p>
        </w:tc>
      </w:tr>
      <w:tr w:rsidR="00AC59CD" w:rsidRPr="006B417E" w14:paraId="220861B3" w14:textId="77777777" w:rsidTr="00A6238E">
        <w:tc>
          <w:tcPr>
            <w:tcW w:w="1455" w:type="pct"/>
            <w:shd w:val="clear" w:color="auto" w:fill="auto"/>
          </w:tcPr>
          <w:p w14:paraId="485F7386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ลูกหนี้โอนกฎหมาย</w:t>
            </w:r>
          </w:p>
        </w:tc>
        <w:tc>
          <w:tcPr>
            <w:tcW w:w="775" w:type="pct"/>
            <w:tcBorders>
              <w:bottom w:val="single" w:sz="4" w:space="0" w:color="auto"/>
            </w:tcBorders>
            <w:shd w:val="clear" w:color="auto" w:fill="auto"/>
          </w:tcPr>
          <w:p w14:paraId="10DFBB97" w14:textId="77777777" w:rsidR="00AC59CD" w:rsidRPr="006B417E" w:rsidRDefault="00AC59CD" w:rsidP="006D3FA9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722C5683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776" w:type="pct"/>
            <w:tcBorders>
              <w:bottom w:val="single" w:sz="4" w:space="0" w:color="auto"/>
            </w:tcBorders>
            <w:shd w:val="clear" w:color="auto" w:fill="auto"/>
          </w:tcPr>
          <w:p w14:paraId="29FFC472" w14:textId="77777777" w:rsidR="00AC59CD" w:rsidRPr="006B417E" w:rsidRDefault="00AC59CD" w:rsidP="006D3FA9">
            <w:pPr>
              <w:pStyle w:val="acctfourfigures"/>
              <w:tabs>
                <w:tab w:val="clear" w:pos="765"/>
                <w:tab w:val="decimal" w:pos="1059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9" w:type="pct"/>
          </w:tcPr>
          <w:p w14:paraId="54200FC5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76" w:type="pct"/>
            <w:tcBorders>
              <w:bottom w:val="single" w:sz="4" w:space="0" w:color="auto"/>
            </w:tcBorders>
            <w:shd w:val="clear" w:color="auto" w:fill="auto"/>
          </w:tcPr>
          <w:p w14:paraId="6D09E7E8" w14:textId="77777777" w:rsidR="00AC59CD" w:rsidRPr="006B417E" w:rsidRDefault="00AC59CD" w:rsidP="006D3FA9">
            <w:pPr>
              <w:pStyle w:val="acctfourfigures"/>
              <w:tabs>
                <w:tab w:val="clear" w:pos="765"/>
                <w:tab w:val="decimal" w:pos="1053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310,259</w:t>
            </w:r>
          </w:p>
        </w:tc>
        <w:tc>
          <w:tcPr>
            <w:tcW w:w="145" w:type="pct"/>
          </w:tcPr>
          <w:p w14:paraId="3012AC56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779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76A3F39" w14:textId="77777777" w:rsidR="00AC59CD" w:rsidRPr="006B417E" w:rsidRDefault="00AC59CD" w:rsidP="006D3FA9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</w:rPr>
              <w:t>310,259</w:t>
            </w:r>
          </w:p>
        </w:tc>
      </w:tr>
      <w:tr w:rsidR="00AC59CD" w:rsidRPr="006B417E" w14:paraId="014E25F5" w14:textId="77777777" w:rsidTr="00A6238E">
        <w:tc>
          <w:tcPr>
            <w:tcW w:w="1455" w:type="pct"/>
            <w:shd w:val="clear" w:color="auto" w:fill="auto"/>
          </w:tcPr>
          <w:p w14:paraId="3698CA66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775" w:type="pct"/>
            <w:tcBorders>
              <w:top w:val="single" w:sz="4" w:space="0" w:color="auto"/>
            </w:tcBorders>
            <w:shd w:val="clear" w:color="auto" w:fill="auto"/>
          </w:tcPr>
          <w:p w14:paraId="1E9971A4" w14:textId="77777777" w:rsidR="00AC59CD" w:rsidRPr="006B417E" w:rsidRDefault="00AC59CD" w:rsidP="006D3FA9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119,079,695</w:t>
            </w:r>
          </w:p>
        </w:tc>
        <w:tc>
          <w:tcPr>
            <w:tcW w:w="145" w:type="pct"/>
          </w:tcPr>
          <w:p w14:paraId="7FA95819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776" w:type="pct"/>
            <w:tcBorders>
              <w:top w:val="single" w:sz="4" w:space="0" w:color="auto"/>
            </w:tcBorders>
            <w:shd w:val="clear" w:color="auto" w:fill="auto"/>
          </w:tcPr>
          <w:p w14:paraId="1EA5A7C7" w14:textId="77777777" w:rsidR="00AC59CD" w:rsidRPr="006B417E" w:rsidRDefault="00AC59CD" w:rsidP="006D3FA9">
            <w:pPr>
              <w:pStyle w:val="acctfourfigures"/>
              <w:tabs>
                <w:tab w:val="clear" w:pos="765"/>
                <w:tab w:val="decimal" w:pos="1076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13,070,331</w:t>
            </w:r>
          </w:p>
        </w:tc>
        <w:tc>
          <w:tcPr>
            <w:tcW w:w="149" w:type="pct"/>
          </w:tcPr>
          <w:p w14:paraId="542237F6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776" w:type="pct"/>
            <w:tcBorders>
              <w:top w:val="single" w:sz="4" w:space="0" w:color="auto"/>
            </w:tcBorders>
            <w:shd w:val="clear" w:color="auto" w:fill="auto"/>
          </w:tcPr>
          <w:p w14:paraId="3FC9BAD3" w14:textId="77777777" w:rsidR="00AC59CD" w:rsidRPr="006B417E" w:rsidRDefault="00AC59CD" w:rsidP="006D3FA9">
            <w:pPr>
              <w:pStyle w:val="acctfourfigures"/>
              <w:tabs>
                <w:tab w:val="clear" w:pos="765"/>
                <w:tab w:val="decimal" w:pos="1053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3,714,966</w:t>
            </w:r>
          </w:p>
        </w:tc>
        <w:tc>
          <w:tcPr>
            <w:tcW w:w="145" w:type="pct"/>
          </w:tcPr>
          <w:p w14:paraId="3910FE0E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779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5BEF2AE9" w14:textId="77777777" w:rsidR="00AC59CD" w:rsidRPr="006B417E" w:rsidRDefault="00AC59CD" w:rsidP="006D3FA9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135,864,992</w:t>
            </w:r>
          </w:p>
        </w:tc>
      </w:tr>
      <w:tr w:rsidR="00AC59CD" w:rsidRPr="006B417E" w14:paraId="29C5DF5F" w14:textId="77777777" w:rsidTr="00A6238E">
        <w:tc>
          <w:tcPr>
            <w:tcW w:w="1455" w:type="pct"/>
            <w:shd w:val="clear" w:color="auto" w:fill="auto"/>
          </w:tcPr>
          <w:p w14:paraId="2E12DE67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right="-52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ค่าเผื่อผลขาดทุนด้านเครดิตที่</w:t>
            </w:r>
          </w:p>
          <w:p w14:paraId="24EAEA51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4" w:right="-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คาดว่าจะเกิดขึ้น</w:t>
            </w:r>
          </w:p>
        </w:tc>
        <w:tc>
          <w:tcPr>
            <w:tcW w:w="77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2BDCAF" w14:textId="77777777" w:rsidR="00AC59CD" w:rsidRPr="006B417E" w:rsidRDefault="00AC59CD" w:rsidP="006D3FA9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(1,144,238)</w:t>
            </w:r>
          </w:p>
        </w:tc>
        <w:tc>
          <w:tcPr>
            <w:tcW w:w="145" w:type="pct"/>
            <w:vAlign w:val="bottom"/>
          </w:tcPr>
          <w:p w14:paraId="24BE1110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7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A148C3" w14:textId="77777777" w:rsidR="00AC59CD" w:rsidRPr="006B417E" w:rsidRDefault="00AC59CD" w:rsidP="006D3FA9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</w:rPr>
              <w:t>(975,660)</w:t>
            </w:r>
          </w:p>
        </w:tc>
        <w:tc>
          <w:tcPr>
            <w:tcW w:w="149" w:type="pct"/>
            <w:vAlign w:val="bottom"/>
          </w:tcPr>
          <w:p w14:paraId="0871324A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7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A3055D" w14:textId="77777777" w:rsidR="00AC59CD" w:rsidRPr="006B417E" w:rsidRDefault="00AC59CD" w:rsidP="006D3FA9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</w:rPr>
              <w:t>(2,385,940)</w:t>
            </w:r>
          </w:p>
        </w:tc>
        <w:tc>
          <w:tcPr>
            <w:tcW w:w="145" w:type="pct"/>
            <w:vAlign w:val="bottom"/>
          </w:tcPr>
          <w:p w14:paraId="7E11C1BC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79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423A5E" w14:textId="77777777" w:rsidR="00AC59CD" w:rsidRPr="006B417E" w:rsidRDefault="00AC59CD" w:rsidP="006D3FA9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(4</w:t>
            </w:r>
            <w:r w:rsidRPr="006B417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505</w:t>
            </w:r>
            <w:r w:rsidRPr="006B417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838)</w:t>
            </w:r>
          </w:p>
        </w:tc>
      </w:tr>
      <w:tr w:rsidR="00AC59CD" w:rsidRPr="006B417E" w14:paraId="56EF81A5" w14:textId="77777777" w:rsidTr="00A6238E">
        <w:trPr>
          <w:trHeight w:val="172"/>
        </w:trPr>
        <w:tc>
          <w:tcPr>
            <w:tcW w:w="1455" w:type="pct"/>
            <w:shd w:val="clear" w:color="auto" w:fill="auto"/>
          </w:tcPr>
          <w:p w14:paraId="27171455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มูลค่าตามบัญชีสุทธิ</w:t>
            </w:r>
          </w:p>
        </w:tc>
        <w:tc>
          <w:tcPr>
            <w:tcW w:w="77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73CC08" w14:textId="77777777" w:rsidR="00AC59CD" w:rsidRPr="006B417E" w:rsidRDefault="00AC59CD" w:rsidP="006D3FA9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117,935,457</w:t>
            </w:r>
          </w:p>
        </w:tc>
        <w:tc>
          <w:tcPr>
            <w:tcW w:w="145" w:type="pct"/>
          </w:tcPr>
          <w:p w14:paraId="64672FDD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77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A40CC5" w14:textId="77777777" w:rsidR="00AC59CD" w:rsidRPr="006B417E" w:rsidRDefault="00AC59CD" w:rsidP="006D3FA9">
            <w:pPr>
              <w:pStyle w:val="acctfourfigures"/>
              <w:tabs>
                <w:tab w:val="clear" w:pos="765"/>
                <w:tab w:val="decimal" w:pos="1076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12,094,671</w:t>
            </w:r>
          </w:p>
        </w:tc>
        <w:tc>
          <w:tcPr>
            <w:tcW w:w="149" w:type="pct"/>
          </w:tcPr>
          <w:p w14:paraId="618AD973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77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C50298" w14:textId="77777777" w:rsidR="00AC59CD" w:rsidRPr="006B417E" w:rsidRDefault="00AC59CD" w:rsidP="006D3FA9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 w:firstLine="45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1,329,026</w:t>
            </w:r>
          </w:p>
        </w:tc>
        <w:tc>
          <w:tcPr>
            <w:tcW w:w="145" w:type="pct"/>
          </w:tcPr>
          <w:p w14:paraId="6F0157AF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  <w:tab w:val="decimal" w:pos="11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779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8DC5F1" w14:textId="77777777" w:rsidR="00AC59CD" w:rsidRPr="006B417E" w:rsidRDefault="00AC59CD" w:rsidP="006D3FA9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131,359,154</w:t>
            </w:r>
          </w:p>
        </w:tc>
      </w:tr>
    </w:tbl>
    <w:p w14:paraId="3D4D81A4" w14:textId="77777777" w:rsidR="00AC59CD" w:rsidRPr="006B417E" w:rsidRDefault="00AC59CD" w:rsidP="00AC59CD">
      <w:pPr>
        <w:rPr>
          <w:rFonts w:asciiTheme="majorBidi" w:hAnsiTheme="majorBidi" w:cstheme="majorBidi"/>
        </w:rPr>
      </w:pPr>
      <w:r w:rsidRPr="006B417E">
        <w:rPr>
          <w:rFonts w:asciiTheme="majorBidi" w:hAnsiTheme="majorBidi" w:cstheme="majorBidi"/>
          <w:cs/>
        </w:rPr>
        <w:tab/>
      </w:r>
    </w:p>
    <w:p w14:paraId="61733D3A" w14:textId="77777777" w:rsidR="00AC59CD" w:rsidRPr="006B417E" w:rsidRDefault="00AC59CD" w:rsidP="00AC59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6B417E">
        <w:rPr>
          <w:rFonts w:asciiTheme="majorBidi" w:hAnsiTheme="majorBidi" w:cstheme="majorBidi"/>
          <w:sz w:val="28"/>
          <w:szCs w:val="28"/>
          <w:cs/>
          <w:lang w:val="th-TH"/>
        </w:rPr>
        <w:t xml:space="preserve">ระยะเวลาการให้สินเชื่อแก่ลูกหนี้โดยปกติของกลุ่มบริษัทและบริษัท มีระยะเวลาตั้งแต่ </w:t>
      </w:r>
      <w:r w:rsidRPr="006B417E">
        <w:rPr>
          <w:rFonts w:asciiTheme="majorBidi" w:hAnsiTheme="majorBidi" w:cstheme="majorBidi"/>
          <w:sz w:val="28"/>
          <w:szCs w:val="28"/>
        </w:rPr>
        <w:t>3</w:t>
      </w:r>
      <w:r w:rsidRPr="006B417E">
        <w:rPr>
          <w:rFonts w:asciiTheme="majorBidi" w:hAnsiTheme="majorBidi" w:cstheme="majorBidi"/>
          <w:sz w:val="28"/>
          <w:szCs w:val="28"/>
          <w:cs/>
        </w:rPr>
        <w:t xml:space="preserve"> เดือน </w:t>
      </w:r>
      <w:r w:rsidRPr="00FE759A">
        <w:rPr>
          <w:rFonts w:asciiTheme="majorBidi" w:hAnsiTheme="majorBidi" w:cstheme="majorBidi"/>
          <w:sz w:val="28"/>
          <w:szCs w:val="28"/>
          <w:cs/>
        </w:rPr>
        <w:t xml:space="preserve">ถึง </w:t>
      </w:r>
      <w:r w:rsidRPr="00FE759A">
        <w:rPr>
          <w:rFonts w:asciiTheme="majorBidi" w:hAnsiTheme="majorBidi" w:cstheme="majorBidi"/>
          <w:sz w:val="28"/>
          <w:szCs w:val="28"/>
        </w:rPr>
        <w:t xml:space="preserve">80 </w:t>
      </w:r>
      <w:r w:rsidRPr="00FE759A">
        <w:rPr>
          <w:rFonts w:asciiTheme="majorBidi" w:hAnsiTheme="majorBidi" w:cstheme="majorBidi"/>
          <w:sz w:val="28"/>
          <w:szCs w:val="28"/>
          <w:cs/>
        </w:rPr>
        <w:t>เดือน</w:t>
      </w:r>
      <w:r w:rsidRPr="006B417E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1D00D34F" w14:textId="77777777" w:rsidR="00AC59CD" w:rsidRPr="006B417E" w:rsidRDefault="00AC59CD" w:rsidP="00AC59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</w:pPr>
      <w:r w:rsidRPr="006B417E">
        <w:rPr>
          <w:rFonts w:asciiTheme="majorBidi" w:hAnsiTheme="majorBidi" w:cstheme="majorBidi"/>
          <w:sz w:val="28"/>
          <w:szCs w:val="28"/>
          <w:cs/>
          <w:lang w:val="th-TH"/>
        </w:rPr>
        <w:br w:type="page"/>
      </w:r>
    </w:p>
    <w:p w14:paraId="43B72D21" w14:textId="77777777" w:rsidR="00AC59CD" w:rsidRPr="006B417E" w:rsidRDefault="00AC59CD" w:rsidP="00AC59CD">
      <w:pPr>
        <w:pStyle w:val="index"/>
        <w:tabs>
          <w:tab w:val="clear" w:pos="1134"/>
          <w:tab w:val="left" w:pos="90"/>
        </w:tabs>
        <w:spacing w:after="0" w:line="240" w:lineRule="auto"/>
        <w:ind w:left="0" w:firstLine="0"/>
        <w:rPr>
          <w:rFonts w:asciiTheme="majorBidi" w:hAnsiTheme="majorBidi" w:cstheme="majorBidi"/>
          <w:b/>
          <w:bCs/>
          <w:sz w:val="28"/>
          <w:szCs w:val="28"/>
          <w:lang w:bidi="th-TH"/>
        </w:rPr>
      </w:pPr>
      <w:r w:rsidRPr="006B417E">
        <w:rPr>
          <w:rFonts w:asciiTheme="majorBidi" w:hAnsiTheme="majorBidi" w:cstheme="majorBidi"/>
          <w:b/>
          <w:bCs/>
          <w:sz w:val="28"/>
          <w:szCs w:val="28"/>
          <w:lang w:bidi="th-TH"/>
        </w:rPr>
        <w:t xml:space="preserve">3.2.2   </w:t>
      </w:r>
      <w:r w:rsidRPr="006B417E">
        <w:rPr>
          <w:rFonts w:asciiTheme="majorBidi" w:hAnsiTheme="majorBidi" w:cstheme="majorBidi"/>
          <w:b/>
          <w:bCs/>
          <w:sz w:val="28"/>
          <w:szCs w:val="28"/>
          <w:cs/>
          <w:lang w:bidi="th-TH"/>
        </w:rPr>
        <w:t xml:space="preserve"> ลูกหนี้ตามสัญญาเช่าซื้อ</w:t>
      </w:r>
    </w:p>
    <w:p w14:paraId="654B2400" w14:textId="77777777" w:rsidR="00AC59CD" w:rsidRPr="006B417E" w:rsidRDefault="00AC59CD" w:rsidP="00AC59CD">
      <w:pPr>
        <w:rPr>
          <w:rFonts w:asciiTheme="majorBidi" w:hAnsiTheme="majorBidi" w:cstheme="majorBidi"/>
          <w:sz w:val="28"/>
          <w:szCs w:val="28"/>
          <w:cs/>
          <w:lang w:val="th-TH"/>
        </w:rPr>
      </w:pPr>
    </w:p>
    <w:p w14:paraId="0EB10C1D" w14:textId="77777777" w:rsidR="00AC59CD" w:rsidRPr="006B417E" w:rsidRDefault="00AC59CD" w:rsidP="00AC59CD">
      <w:pPr>
        <w:spacing w:line="240" w:lineRule="auto"/>
        <w:ind w:left="540" w:right="45"/>
        <w:jc w:val="thaiDistribute"/>
        <w:rPr>
          <w:rFonts w:asciiTheme="majorBidi" w:hAnsiTheme="majorBidi" w:cstheme="majorBidi"/>
          <w:b/>
          <w:sz w:val="28"/>
          <w:szCs w:val="28"/>
          <w:cs/>
        </w:rPr>
      </w:pPr>
      <w:r w:rsidRPr="006B417E">
        <w:rPr>
          <w:rFonts w:asciiTheme="majorBidi" w:hAnsiTheme="majorBidi" w:cstheme="majorBidi"/>
          <w:b/>
          <w:sz w:val="28"/>
          <w:szCs w:val="28"/>
          <w:cs/>
        </w:rPr>
        <w:t xml:space="preserve">ตารางต่อไปนี้แสดงข้อมูลเกี่ยวกับคุณภาพของเครดิต ณ วันที่ </w:t>
      </w:r>
      <w:r w:rsidRPr="006B417E">
        <w:rPr>
          <w:rFonts w:asciiTheme="majorBidi" w:hAnsiTheme="majorBidi" w:cstheme="majorBidi"/>
          <w:bCs/>
          <w:sz w:val="28"/>
          <w:szCs w:val="28"/>
        </w:rPr>
        <w:t xml:space="preserve">30 </w:t>
      </w:r>
      <w:r w:rsidRPr="006B417E">
        <w:rPr>
          <w:rFonts w:asciiTheme="majorBidi" w:hAnsiTheme="majorBidi" w:cstheme="majorBidi"/>
          <w:b/>
          <w:sz w:val="28"/>
          <w:szCs w:val="28"/>
          <w:cs/>
        </w:rPr>
        <w:t xml:space="preserve">มิถุนายน </w:t>
      </w:r>
      <w:r w:rsidRPr="006B417E">
        <w:rPr>
          <w:rFonts w:asciiTheme="majorBidi" w:hAnsiTheme="majorBidi" w:cstheme="majorBidi"/>
          <w:bCs/>
          <w:sz w:val="28"/>
          <w:szCs w:val="28"/>
        </w:rPr>
        <w:t>2567</w:t>
      </w:r>
      <w:r w:rsidRPr="006B417E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  <w:r w:rsidRPr="006B417E">
        <w:rPr>
          <w:rFonts w:asciiTheme="majorBidi" w:hAnsiTheme="majorBidi" w:cstheme="majorBidi"/>
          <w:b/>
          <w:sz w:val="28"/>
          <w:szCs w:val="28"/>
          <w:cs/>
        </w:rPr>
        <w:t xml:space="preserve">และ </w:t>
      </w:r>
      <w:r w:rsidRPr="006B417E">
        <w:rPr>
          <w:rFonts w:asciiTheme="majorBidi" w:hAnsiTheme="majorBidi" w:cstheme="majorBidi"/>
          <w:bCs/>
          <w:sz w:val="28"/>
          <w:szCs w:val="28"/>
        </w:rPr>
        <w:t>31</w:t>
      </w:r>
      <w:r w:rsidRPr="006B417E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  <w:r w:rsidRPr="006B417E">
        <w:rPr>
          <w:rFonts w:asciiTheme="majorBidi" w:hAnsiTheme="majorBidi" w:cstheme="majorBidi"/>
          <w:b/>
          <w:sz w:val="28"/>
          <w:szCs w:val="28"/>
          <w:cs/>
        </w:rPr>
        <w:t xml:space="preserve">ธันวาคม </w:t>
      </w:r>
      <w:r w:rsidRPr="006B417E">
        <w:rPr>
          <w:rFonts w:asciiTheme="majorBidi" w:hAnsiTheme="majorBidi" w:cstheme="majorBidi"/>
          <w:bCs/>
          <w:sz w:val="28"/>
          <w:szCs w:val="28"/>
        </w:rPr>
        <w:t>2566</w:t>
      </w:r>
      <w:r w:rsidRPr="006B417E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  <w:r w:rsidRPr="006B417E">
        <w:rPr>
          <w:rFonts w:asciiTheme="majorBidi" w:hAnsiTheme="majorBidi" w:cstheme="majorBidi"/>
          <w:b/>
          <w:sz w:val="28"/>
          <w:szCs w:val="28"/>
          <w:cs/>
        </w:rPr>
        <w:t>สำหรับลูกหนี้</w:t>
      </w:r>
      <w:r w:rsidRPr="006B417E">
        <w:rPr>
          <w:rFonts w:asciiTheme="majorBidi" w:hAnsiTheme="majorBidi" w:cstheme="majorBidi"/>
          <w:b/>
          <w:sz w:val="28"/>
          <w:szCs w:val="28"/>
        </w:rPr>
        <w:br/>
      </w:r>
      <w:r w:rsidRPr="006B417E">
        <w:rPr>
          <w:rFonts w:asciiTheme="majorBidi" w:hAnsiTheme="majorBidi" w:cstheme="majorBidi"/>
          <w:b/>
          <w:sz w:val="28"/>
          <w:szCs w:val="28"/>
          <w:cs/>
        </w:rPr>
        <w:t>ตามสัญญาเช่าซื้อ โดยไม่คำนึงถึงหลักประกันและการปรับเครดิตให้ดีขึ้นด้านอื่น</w:t>
      </w:r>
      <w:r w:rsidRPr="006B417E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  <w:r w:rsidRPr="006B417E">
        <w:rPr>
          <w:rFonts w:asciiTheme="majorBidi" w:hAnsiTheme="majorBidi" w:cstheme="majorBidi"/>
          <w:b/>
          <w:sz w:val="28"/>
          <w:szCs w:val="28"/>
          <w:cs/>
        </w:rPr>
        <w:t>ๆ</w:t>
      </w:r>
    </w:p>
    <w:p w14:paraId="392A6E88" w14:textId="77777777" w:rsidR="00AC59CD" w:rsidRPr="006B417E" w:rsidRDefault="00AC59CD" w:rsidP="00AC59CD">
      <w:pPr>
        <w:spacing w:line="240" w:lineRule="auto"/>
        <w:ind w:left="540" w:right="45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tbl>
      <w:tblPr>
        <w:tblW w:w="4823" w:type="pct"/>
        <w:tblInd w:w="450" w:type="dxa"/>
        <w:tblLook w:val="04A0" w:firstRow="1" w:lastRow="0" w:firstColumn="1" w:lastColumn="0" w:noHBand="0" w:noVBand="1"/>
      </w:tblPr>
      <w:tblGrid>
        <w:gridCol w:w="2696"/>
        <w:gridCol w:w="1436"/>
        <w:gridCol w:w="269"/>
        <w:gridCol w:w="1438"/>
        <w:gridCol w:w="276"/>
        <w:gridCol w:w="1438"/>
        <w:gridCol w:w="269"/>
        <w:gridCol w:w="1434"/>
        <w:gridCol w:w="9"/>
      </w:tblGrid>
      <w:tr w:rsidR="00AC59CD" w:rsidRPr="006B417E" w14:paraId="12ABDD4D" w14:textId="77777777" w:rsidTr="00A6238E">
        <w:trPr>
          <w:gridAfter w:val="1"/>
          <w:wAfter w:w="5" w:type="pct"/>
        </w:trPr>
        <w:tc>
          <w:tcPr>
            <w:tcW w:w="1455" w:type="pct"/>
            <w:shd w:val="clear" w:color="auto" w:fill="auto"/>
            <w:vAlign w:val="bottom"/>
          </w:tcPr>
          <w:p w14:paraId="2BDF2183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40" w:type="pct"/>
            <w:gridSpan w:val="7"/>
          </w:tcPr>
          <w:p w14:paraId="2A156AB8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AC59CD" w:rsidRPr="006B417E" w14:paraId="7715EDF9" w14:textId="77777777" w:rsidTr="00A6238E">
        <w:trPr>
          <w:gridAfter w:val="1"/>
          <w:wAfter w:w="5" w:type="pct"/>
        </w:trPr>
        <w:tc>
          <w:tcPr>
            <w:tcW w:w="1455" w:type="pct"/>
            <w:shd w:val="clear" w:color="auto" w:fill="auto"/>
            <w:vAlign w:val="bottom"/>
          </w:tcPr>
          <w:p w14:paraId="66559F3F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40" w:type="pct"/>
            <w:gridSpan w:val="7"/>
          </w:tcPr>
          <w:p w14:paraId="7DCB30A4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6B417E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AC59CD" w:rsidRPr="006B417E" w:rsidDel="00D43E7A" w14:paraId="51E1B566" w14:textId="77777777" w:rsidTr="00A6238E">
        <w:tc>
          <w:tcPr>
            <w:tcW w:w="1455" w:type="pct"/>
            <w:shd w:val="clear" w:color="auto" w:fill="auto"/>
            <w:vAlign w:val="bottom"/>
          </w:tcPr>
          <w:p w14:paraId="1F5766F7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5" w:type="pct"/>
            <w:shd w:val="clear" w:color="auto" w:fill="auto"/>
            <w:vAlign w:val="bottom"/>
          </w:tcPr>
          <w:p w14:paraId="7715CECB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ที่ไม่มีการเพิ่มขึ้น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อย่างมีนัยสำคัญ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ของความเสี่ยง</w:t>
            </w:r>
            <w:r w:rsidRPr="006B417E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ด้านเครดิต</w:t>
            </w:r>
          </w:p>
        </w:tc>
        <w:tc>
          <w:tcPr>
            <w:tcW w:w="145" w:type="pct"/>
          </w:tcPr>
          <w:p w14:paraId="1AAB4360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6" w:type="pct"/>
            <w:shd w:val="clear" w:color="auto" w:fill="auto"/>
            <w:vAlign w:val="bottom"/>
          </w:tcPr>
          <w:p w14:paraId="374476A5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0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ที่มีการเพิ่มขึ้น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อย่างมีนัยสำคัญ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ของความเสี่ยง</w:t>
            </w:r>
            <w:r w:rsidRPr="006B417E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ด้านเครดิต</w:t>
            </w:r>
          </w:p>
        </w:tc>
        <w:tc>
          <w:tcPr>
            <w:tcW w:w="149" w:type="pct"/>
          </w:tcPr>
          <w:p w14:paraId="58885754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shd w:val="clear" w:color="auto" w:fill="auto"/>
            <w:vAlign w:val="bottom"/>
          </w:tcPr>
          <w:p w14:paraId="018B24FC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2168780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ที่มีการด้อยค่า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ด้านเครดิต</w:t>
            </w:r>
          </w:p>
        </w:tc>
        <w:tc>
          <w:tcPr>
            <w:tcW w:w="145" w:type="pct"/>
          </w:tcPr>
          <w:p w14:paraId="45591CEE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9" w:type="pct"/>
            <w:gridSpan w:val="2"/>
            <w:shd w:val="clear" w:color="auto" w:fill="auto"/>
            <w:vAlign w:val="bottom"/>
          </w:tcPr>
          <w:p w14:paraId="06B7BD31" w14:textId="77777777" w:rsidR="00AC59CD" w:rsidRPr="006B417E" w:rsidDel="00D43E7A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AC59CD" w:rsidRPr="006B417E" w14:paraId="606AEC07" w14:textId="77777777" w:rsidTr="00A6238E">
        <w:tc>
          <w:tcPr>
            <w:tcW w:w="1455" w:type="pct"/>
            <w:shd w:val="clear" w:color="auto" w:fill="auto"/>
          </w:tcPr>
          <w:p w14:paraId="5AF8F786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545" w:type="pct"/>
            <w:gridSpan w:val="8"/>
            <w:shd w:val="clear" w:color="auto" w:fill="auto"/>
          </w:tcPr>
          <w:p w14:paraId="1C3CB7FB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B25809" w:rsidRPr="006B417E" w14:paraId="4D808F30" w14:textId="77777777" w:rsidTr="00A6238E">
        <w:tc>
          <w:tcPr>
            <w:tcW w:w="1455" w:type="pct"/>
            <w:shd w:val="clear" w:color="auto" w:fill="auto"/>
          </w:tcPr>
          <w:p w14:paraId="00EDAC34" w14:textId="77777777" w:rsidR="00B25809" w:rsidRPr="006B417E" w:rsidRDefault="00B25809" w:rsidP="00B25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ลูกหนี้ตามสัญญาเช่าซื้อ  </w:t>
            </w:r>
            <w:r w:rsidRPr="006B417E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(1)</w:t>
            </w:r>
          </w:p>
        </w:tc>
        <w:tc>
          <w:tcPr>
            <w:tcW w:w="775" w:type="pct"/>
            <w:shd w:val="clear" w:color="auto" w:fill="auto"/>
          </w:tcPr>
          <w:p w14:paraId="38F3EA55" w14:textId="77777777" w:rsidR="00B25809" w:rsidRPr="006B417E" w:rsidRDefault="00B25809" w:rsidP="00B25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" w:type="pct"/>
          </w:tcPr>
          <w:p w14:paraId="00719580" w14:textId="77777777" w:rsidR="00B25809" w:rsidRPr="006B417E" w:rsidRDefault="00B25809" w:rsidP="00B25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shd w:val="clear" w:color="auto" w:fill="auto"/>
          </w:tcPr>
          <w:p w14:paraId="20810D8B" w14:textId="77777777" w:rsidR="00B25809" w:rsidRPr="006B417E" w:rsidRDefault="00B25809" w:rsidP="00B25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" w:type="pct"/>
          </w:tcPr>
          <w:p w14:paraId="11F15043" w14:textId="77777777" w:rsidR="00B25809" w:rsidRPr="006B417E" w:rsidRDefault="00B25809" w:rsidP="00B25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shd w:val="clear" w:color="auto" w:fill="auto"/>
          </w:tcPr>
          <w:p w14:paraId="71A0D33F" w14:textId="77777777" w:rsidR="00B25809" w:rsidRPr="006B417E" w:rsidRDefault="00B25809" w:rsidP="00B25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" w:type="pct"/>
          </w:tcPr>
          <w:p w14:paraId="41D50339" w14:textId="77777777" w:rsidR="00B25809" w:rsidRPr="006B417E" w:rsidRDefault="00B25809" w:rsidP="00B25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9" w:type="pct"/>
            <w:gridSpan w:val="2"/>
            <w:shd w:val="clear" w:color="auto" w:fill="auto"/>
          </w:tcPr>
          <w:p w14:paraId="23E97029" w14:textId="714C402E" w:rsidR="00B25809" w:rsidRPr="00B25809" w:rsidRDefault="00B25809" w:rsidP="00B25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72148" w:rsidRPr="006B417E" w14:paraId="6052E245" w14:textId="77777777" w:rsidTr="00A6238E">
        <w:tc>
          <w:tcPr>
            <w:tcW w:w="1455" w:type="pct"/>
            <w:shd w:val="clear" w:color="auto" w:fill="auto"/>
          </w:tcPr>
          <w:p w14:paraId="58020A6A" w14:textId="77777777" w:rsidR="00172148" w:rsidRPr="006B417E" w:rsidRDefault="00172148" w:rsidP="00172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ปกติ</w:t>
            </w:r>
          </w:p>
        </w:tc>
        <w:tc>
          <w:tcPr>
            <w:tcW w:w="775" w:type="pct"/>
          </w:tcPr>
          <w:p w14:paraId="61566683" w14:textId="587543C5" w:rsidR="00172148" w:rsidRPr="006B417E" w:rsidRDefault="00172148" w:rsidP="00172148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25809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2</w:t>
            </w:r>
            <w:r w:rsidRPr="00B2580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B25809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824</w:t>
            </w:r>
            <w:r w:rsidRPr="00B2580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B25809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184</w:t>
            </w:r>
          </w:p>
        </w:tc>
        <w:tc>
          <w:tcPr>
            <w:tcW w:w="145" w:type="pct"/>
          </w:tcPr>
          <w:p w14:paraId="4AA79FE8" w14:textId="77777777" w:rsidR="00172148" w:rsidRPr="006B417E" w:rsidRDefault="00172148" w:rsidP="00172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</w:tcPr>
          <w:p w14:paraId="1BAE6BD6" w14:textId="0D821C6E" w:rsidR="00172148" w:rsidRPr="006B417E" w:rsidRDefault="00172148" w:rsidP="00172148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9" w:type="pct"/>
          </w:tcPr>
          <w:p w14:paraId="0D6BC172" w14:textId="77777777" w:rsidR="00172148" w:rsidRPr="006B417E" w:rsidRDefault="00172148" w:rsidP="00172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</w:tcPr>
          <w:p w14:paraId="79E8D793" w14:textId="1BCE5B96" w:rsidR="00172148" w:rsidRPr="006B417E" w:rsidRDefault="00172148" w:rsidP="00172148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74A32633" w14:textId="77777777" w:rsidR="00172148" w:rsidRPr="006B417E" w:rsidRDefault="00172148" w:rsidP="00172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9" w:type="pct"/>
            <w:gridSpan w:val="2"/>
          </w:tcPr>
          <w:p w14:paraId="31FD5FD9" w14:textId="1C24CC70" w:rsidR="00172148" w:rsidRPr="00B25809" w:rsidRDefault="00172148" w:rsidP="00172148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25809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2</w:t>
            </w:r>
            <w:r w:rsidRPr="00B2580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B25809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824</w:t>
            </w:r>
            <w:r w:rsidRPr="00B2580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B25809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184</w:t>
            </w:r>
          </w:p>
        </w:tc>
      </w:tr>
      <w:tr w:rsidR="00172148" w:rsidRPr="006B417E" w14:paraId="516FA9DE" w14:textId="77777777" w:rsidTr="00A6238E">
        <w:tc>
          <w:tcPr>
            <w:tcW w:w="1455" w:type="pct"/>
            <w:shd w:val="clear" w:color="auto" w:fill="auto"/>
          </w:tcPr>
          <w:p w14:paraId="66BF541F" w14:textId="77777777" w:rsidR="00172148" w:rsidRPr="006B417E" w:rsidRDefault="00172148" w:rsidP="00172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6B417E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</w:t>
            </w:r>
            <w:r w:rsidRPr="006B417E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775" w:type="pct"/>
          </w:tcPr>
          <w:p w14:paraId="550B080C" w14:textId="63065614" w:rsidR="00172148" w:rsidRPr="006B417E" w:rsidRDefault="00172148" w:rsidP="00172148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B25809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579</w:t>
            </w:r>
            <w:r w:rsidRPr="00B2580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B25809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468</w:t>
            </w:r>
          </w:p>
        </w:tc>
        <w:tc>
          <w:tcPr>
            <w:tcW w:w="145" w:type="pct"/>
          </w:tcPr>
          <w:p w14:paraId="23408595" w14:textId="77777777" w:rsidR="00172148" w:rsidRPr="006B417E" w:rsidRDefault="00172148" w:rsidP="00172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6" w:type="pct"/>
          </w:tcPr>
          <w:p w14:paraId="7D517B11" w14:textId="5389548B" w:rsidR="00172148" w:rsidRPr="006B417E" w:rsidRDefault="00172148" w:rsidP="00172148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9" w:type="pct"/>
          </w:tcPr>
          <w:p w14:paraId="39EB487E" w14:textId="77777777" w:rsidR="00172148" w:rsidRPr="006B417E" w:rsidRDefault="00172148" w:rsidP="00172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</w:tcPr>
          <w:p w14:paraId="1248D36E" w14:textId="569C3FF7" w:rsidR="00172148" w:rsidRPr="006B417E" w:rsidRDefault="00172148" w:rsidP="00172148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0EE3EBA5" w14:textId="77777777" w:rsidR="00172148" w:rsidRPr="006B417E" w:rsidRDefault="00172148" w:rsidP="00172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9" w:type="pct"/>
            <w:gridSpan w:val="2"/>
          </w:tcPr>
          <w:p w14:paraId="58D3D3C2" w14:textId="4AC39E9C" w:rsidR="00172148" w:rsidRPr="00B25809" w:rsidRDefault="00172148" w:rsidP="00172148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B25809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579</w:t>
            </w:r>
            <w:r w:rsidRPr="00B2580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B25809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468</w:t>
            </w:r>
          </w:p>
        </w:tc>
      </w:tr>
      <w:tr w:rsidR="00172148" w:rsidRPr="006B417E" w14:paraId="38081687" w14:textId="77777777" w:rsidTr="00A6238E">
        <w:tc>
          <w:tcPr>
            <w:tcW w:w="1455" w:type="pct"/>
            <w:shd w:val="clear" w:color="auto" w:fill="auto"/>
          </w:tcPr>
          <w:p w14:paraId="43D4952C" w14:textId="77777777" w:rsidR="00172148" w:rsidRPr="006B417E" w:rsidRDefault="00172148" w:rsidP="00172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6B417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</w:t>
            </w:r>
            <w:r w:rsidRPr="006B417E">
              <w:rPr>
                <w:rFonts w:asciiTheme="majorBidi" w:hAnsiTheme="majorBidi" w:cstheme="majorBidi"/>
                <w:sz w:val="28"/>
                <w:szCs w:val="28"/>
              </w:rPr>
              <w:t xml:space="preserve">60 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775" w:type="pct"/>
          </w:tcPr>
          <w:p w14:paraId="4D6B8590" w14:textId="05212785" w:rsidR="00172148" w:rsidRPr="006B417E" w:rsidRDefault="00172148" w:rsidP="00172148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30EFB137" w14:textId="77777777" w:rsidR="00172148" w:rsidRPr="006B417E" w:rsidRDefault="00172148" w:rsidP="00172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6" w:type="pct"/>
          </w:tcPr>
          <w:p w14:paraId="766E64E4" w14:textId="0772A755" w:rsidR="00172148" w:rsidRPr="006B417E" w:rsidRDefault="00172148" w:rsidP="00172148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B25809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212</w:t>
            </w:r>
            <w:r w:rsidRPr="00B25809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B25809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048</w:t>
            </w:r>
          </w:p>
        </w:tc>
        <w:tc>
          <w:tcPr>
            <w:tcW w:w="149" w:type="pct"/>
          </w:tcPr>
          <w:p w14:paraId="04217DD6" w14:textId="77777777" w:rsidR="00172148" w:rsidRPr="006B417E" w:rsidRDefault="00172148" w:rsidP="00172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</w:tcPr>
          <w:p w14:paraId="13E529BA" w14:textId="434EC298" w:rsidR="00172148" w:rsidRPr="006B417E" w:rsidRDefault="00172148" w:rsidP="00172148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597E73C6" w14:textId="77777777" w:rsidR="00172148" w:rsidRPr="006B417E" w:rsidRDefault="00172148" w:rsidP="00172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9" w:type="pct"/>
            <w:gridSpan w:val="2"/>
          </w:tcPr>
          <w:p w14:paraId="632C5D67" w14:textId="70D385EC" w:rsidR="00172148" w:rsidRPr="00B25809" w:rsidRDefault="00172148" w:rsidP="00172148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B25809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212</w:t>
            </w:r>
            <w:r w:rsidRPr="00B25809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B25809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048</w:t>
            </w:r>
          </w:p>
        </w:tc>
      </w:tr>
      <w:tr w:rsidR="00172148" w:rsidRPr="006B417E" w14:paraId="59B9C9C8" w14:textId="77777777" w:rsidTr="00A6238E">
        <w:tc>
          <w:tcPr>
            <w:tcW w:w="1455" w:type="pct"/>
            <w:shd w:val="clear" w:color="auto" w:fill="auto"/>
          </w:tcPr>
          <w:p w14:paraId="29551847" w14:textId="77777777" w:rsidR="00172148" w:rsidRPr="006B417E" w:rsidRDefault="00172148" w:rsidP="00172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6B417E">
              <w:rPr>
                <w:rFonts w:asciiTheme="majorBidi" w:hAnsiTheme="majorBidi" w:cstheme="majorBidi"/>
                <w:sz w:val="28"/>
                <w:szCs w:val="28"/>
              </w:rPr>
              <w:t xml:space="preserve">61 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</w:t>
            </w:r>
            <w:r w:rsidRPr="006B417E">
              <w:rPr>
                <w:rFonts w:asciiTheme="majorBidi" w:hAnsiTheme="majorBidi" w:cstheme="majorBidi"/>
                <w:sz w:val="28"/>
                <w:szCs w:val="28"/>
              </w:rPr>
              <w:t xml:space="preserve">90 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775" w:type="pct"/>
          </w:tcPr>
          <w:p w14:paraId="40913076" w14:textId="63F5BC28" w:rsidR="00172148" w:rsidRPr="006B417E" w:rsidRDefault="00172148" w:rsidP="00172148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1CFD0273" w14:textId="77777777" w:rsidR="00172148" w:rsidRPr="006B417E" w:rsidRDefault="00172148" w:rsidP="00172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6" w:type="pct"/>
          </w:tcPr>
          <w:p w14:paraId="3153B89D" w14:textId="7100CFFF" w:rsidR="00172148" w:rsidRPr="006B417E" w:rsidRDefault="00172148" w:rsidP="00172148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B25809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270</w:t>
            </w:r>
            <w:r w:rsidRPr="00B25809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B25809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487</w:t>
            </w:r>
          </w:p>
        </w:tc>
        <w:tc>
          <w:tcPr>
            <w:tcW w:w="149" w:type="pct"/>
          </w:tcPr>
          <w:p w14:paraId="73DE39C5" w14:textId="77777777" w:rsidR="00172148" w:rsidRPr="006B417E" w:rsidRDefault="00172148" w:rsidP="00172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</w:tcPr>
          <w:p w14:paraId="2F5B397F" w14:textId="3F8C0F38" w:rsidR="00172148" w:rsidRPr="006B417E" w:rsidRDefault="00172148" w:rsidP="00172148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59B98B96" w14:textId="77777777" w:rsidR="00172148" w:rsidRPr="006B417E" w:rsidRDefault="00172148" w:rsidP="00172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9" w:type="pct"/>
            <w:gridSpan w:val="2"/>
          </w:tcPr>
          <w:p w14:paraId="3E2CDA26" w14:textId="7DC5A26C" w:rsidR="00172148" w:rsidRPr="00B25809" w:rsidRDefault="00172148" w:rsidP="00172148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B25809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270</w:t>
            </w:r>
            <w:r w:rsidRPr="00B25809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B25809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487</w:t>
            </w:r>
          </w:p>
        </w:tc>
      </w:tr>
      <w:tr w:rsidR="00172148" w:rsidRPr="006B417E" w14:paraId="049EB527" w14:textId="77777777" w:rsidTr="00A6238E">
        <w:tc>
          <w:tcPr>
            <w:tcW w:w="1455" w:type="pct"/>
            <w:shd w:val="clear" w:color="auto" w:fill="auto"/>
          </w:tcPr>
          <w:p w14:paraId="477EDFAA" w14:textId="77777777" w:rsidR="00172148" w:rsidRPr="006B417E" w:rsidRDefault="00172148" w:rsidP="00172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เกินกำหนดชำระมากกว่า </w:t>
            </w:r>
            <w:r w:rsidRPr="006B417E">
              <w:rPr>
                <w:rFonts w:asciiTheme="majorBidi" w:hAnsiTheme="majorBidi" w:cstheme="majorBidi"/>
                <w:sz w:val="28"/>
                <w:szCs w:val="28"/>
              </w:rPr>
              <w:t>90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775" w:type="pct"/>
          </w:tcPr>
          <w:p w14:paraId="695746B6" w14:textId="65403620" w:rsidR="00172148" w:rsidRPr="006B417E" w:rsidRDefault="00172148" w:rsidP="00172148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544098AC" w14:textId="77777777" w:rsidR="00172148" w:rsidRPr="006B417E" w:rsidRDefault="00172148" w:rsidP="00172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6" w:type="pct"/>
          </w:tcPr>
          <w:p w14:paraId="4D2DCF2F" w14:textId="4CA94B82" w:rsidR="00172148" w:rsidRPr="006B417E" w:rsidRDefault="00172148" w:rsidP="00172148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9" w:type="pct"/>
          </w:tcPr>
          <w:p w14:paraId="71720999" w14:textId="77777777" w:rsidR="00172148" w:rsidRPr="006B417E" w:rsidRDefault="00172148" w:rsidP="00172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</w:tcPr>
          <w:p w14:paraId="3EE73662" w14:textId="7272189F" w:rsidR="00172148" w:rsidRPr="006B417E" w:rsidRDefault="00172148" w:rsidP="00172148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25809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274</w:t>
            </w:r>
            <w:r w:rsidRPr="00B2580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B25809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873</w:t>
            </w:r>
          </w:p>
        </w:tc>
        <w:tc>
          <w:tcPr>
            <w:tcW w:w="145" w:type="pct"/>
          </w:tcPr>
          <w:p w14:paraId="471E148F" w14:textId="77777777" w:rsidR="00172148" w:rsidRPr="006B417E" w:rsidRDefault="00172148" w:rsidP="00172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9" w:type="pct"/>
            <w:gridSpan w:val="2"/>
          </w:tcPr>
          <w:p w14:paraId="68078C50" w14:textId="18FF9773" w:rsidR="00172148" w:rsidRPr="00B25809" w:rsidRDefault="00172148" w:rsidP="00172148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B25809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274</w:t>
            </w:r>
            <w:r w:rsidRPr="00B2580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B25809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873</w:t>
            </w:r>
          </w:p>
        </w:tc>
      </w:tr>
      <w:tr w:rsidR="00172148" w:rsidRPr="006B417E" w14:paraId="180A4EB4" w14:textId="77777777" w:rsidTr="00A6238E">
        <w:tc>
          <w:tcPr>
            <w:tcW w:w="1455" w:type="pct"/>
            <w:shd w:val="clear" w:color="auto" w:fill="auto"/>
          </w:tcPr>
          <w:p w14:paraId="579855B5" w14:textId="77777777" w:rsidR="00172148" w:rsidRPr="006B417E" w:rsidRDefault="00172148" w:rsidP="00172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ลูกหนี้โอนกฎหมาย</w:t>
            </w:r>
          </w:p>
        </w:tc>
        <w:tc>
          <w:tcPr>
            <w:tcW w:w="775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1CF7F8" w14:textId="6B696388" w:rsidR="00172148" w:rsidRPr="006B417E" w:rsidRDefault="00172148" w:rsidP="00172148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14619833" w14:textId="77777777" w:rsidR="00172148" w:rsidRPr="006B417E" w:rsidRDefault="00172148" w:rsidP="00172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188B5B" w14:textId="15C2A647" w:rsidR="00172148" w:rsidRPr="006B417E" w:rsidRDefault="00172148" w:rsidP="00172148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9" w:type="pct"/>
          </w:tcPr>
          <w:p w14:paraId="6BA7100D" w14:textId="77777777" w:rsidR="00172148" w:rsidRPr="006B417E" w:rsidRDefault="00172148" w:rsidP="00172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1FB571" w14:textId="69CA20DE" w:rsidR="00172148" w:rsidRPr="006B417E" w:rsidRDefault="00172148" w:rsidP="00172148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25809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41</w:t>
            </w:r>
            <w:r w:rsidRPr="00B2580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B25809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235</w:t>
            </w:r>
          </w:p>
        </w:tc>
        <w:tc>
          <w:tcPr>
            <w:tcW w:w="145" w:type="pct"/>
          </w:tcPr>
          <w:p w14:paraId="7280671F" w14:textId="77777777" w:rsidR="00172148" w:rsidRPr="006B417E" w:rsidRDefault="00172148" w:rsidP="00172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9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00FD82" w14:textId="2061DC77" w:rsidR="00172148" w:rsidRPr="00B25809" w:rsidRDefault="00172148" w:rsidP="00172148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B25809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41</w:t>
            </w:r>
            <w:r w:rsidRPr="00B2580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B25809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235</w:t>
            </w:r>
          </w:p>
        </w:tc>
      </w:tr>
      <w:tr w:rsidR="00172148" w:rsidRPr="006B417E" w14:paraId="578008F3" w14:textId="77777777" w:rsidTr="00A6238E">
        <w:tc>
          <w:tcPr>
            <w:tcW w:w="1455" w:type="pct"/>
            <w:shd w:val="clear" w:color="auto" w:fill="auto"/>
          </w:tcPr>
          <w:p w14:paraId="5E7A0723" w14:textId="77777777" w:rsidR="00172148" w:rsidRPr="006B417E" w:rsidRDefault="00172148" w:rsidP="00172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77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70A8F4" w14:textId="043DAFA9" w:rsidR="00172148" w:rsidRPr="006B417E" w:rsidRDefault="00172148" w:rsidP="00172148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B25809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3</w:t>
            </w:r>
            <w:r w:rsidRPr="00B25809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B25809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4</w:t>
            </w:r>
            <w:r w:rsidR="006C072B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03</w:t>
            </w:r>
            <w:r w:rsidRPr="00B25809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="006C072B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652</w:t>
            </w:r>
          </w:p>
        </w:tc>
        <w:tc>
          <w:tcPr>
            <w:tcW w:w="145" w:type="pct"/>
          </w:tcPr>
          <w:p w14:paraId="1F0E46F3" w14:textId="77777777" w:rsidR="00172148" w:rsidRPr="006B417E" w:rsidRDefault="00172148" w:rsidP="00172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C4957F" w14:textId="413FF1F9" w:rsidR="00172148" w:rsidRPr="006B417E" w:rsidRDefault="00172148" w:rsidP="00172148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B258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482,535</w:t>
            </w:r>
          </w:p>
        </w:tc>
        <w:tc>
          <w:tcPr>
            <w:tcW w:w="149" w:type="pct"/>
          </w:tcPr>
          <w:p w14:paraId="6DA7EBF8" w14:textId="77777777" w:rsidR="00172148" w:rsidRPr="006B417E" w:rsidRDefault="00172148" w:rsidP="00172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148A32" w14:textId="51F4FF73" w:rsidR="00172148" w:rsidRPr="006B417E" w:rsidRDefault="00172148" w:rsidP="00172148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B25809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316</w:t>
            </w:r>
            <w:r w:rsidRPr="00B25809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B25809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108</w:t>
            </w:r>
          </w:p>
        </w:tc>
        <w:tc>
          <w:tcPr>
            <w:tcW w:w="145" w:type="pct"/>
          </w:tcPr>
          <w:p w14:paraId="55068FBB" w14:textId="77777777" w:rsidR="00172148" w:rsidRPr="006B417E" w:rsidRDefault="00172148" w:rsidP="00172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79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C4E487" w14:textId="5CC5DF87" w:rsidR="00172148" w:rsidRPr="006B417E" w:rsidRDefault="00172148" w:rsidP="00172148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B25809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4</w:t>
            </w:r>
            <w:r w:rsidRPr="00B25809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B25809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202</w:t>
            </w:r>
            <w:r w:rsidRPr="00B25809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B25809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295</w:t>
            </w:r>
          </w:p>
        </w:tc>
      </w:tr>
      <w:tr w:rsidR="00172148" w:rsidRPr="006B417E" w14:paraId="3996EFF8" w14:textId="77777777" w:rsidTr="00A6238E">
        <w:tc>
          <w:tcPr>
            <w:tcW w:w="1455" w:type="pct"/>
            <w:shd w:val="clear" w:color="auto" w:fill="auto"/>
          </w:tcPr>
          <w:p w14:paraId="65E4407F" w14:textId="77777777" w:rsidR="00172148" w:rsidRPr="006B417E" w:rsidRDefault="00172148" w:rsidP="00172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right="-52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ค่าเผื่อผลขาดทุนด้านเครดิตที่</w:t>
            </w:r>
          </w:p>
          <w:p w14:paraId="008B2966" w14:textId="77777777" w:rsidR="00172148" w:rsidRPr="006B417E" w:rsidRDefault="00172148" w:rsidP="00172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4" w:right="-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คาดว่าจะเกิดขึ้น</w:t>
            </w:r>
          </w:p>
        </w:tc>
        <w:tc>
          <w:tcPr>
            <w:tcW w:w="77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5BFD8B0" w14:textId="110F472E" w:rsidR="00172148" w:rsidRPr="006B417E" w:rsidRDefault="00172148" w:rsidP="00172148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B25809">
              <w:rPr>
                <w:rFonts w:asciiTheme="majorBidi" w:hAnsiTheme="majorBidi" w:cstheme="majorBidi"/>
                <w:sz w:val="28"/>
                <w:szCs w:val="28"/>
              </w:rPr>
              <w:t>(41,201)</w:t>
            </w:r>
          </w:p>
        </w:tc>
        <w:tc>
          <w:tcPr>
            <w:tcW w:w="145" w:type="pct"/>
            <w:vAlign w:val="bottom"/>
          </w:tcPr>
          <w:p w14:paraId="5BE8BF57" w14:textId="77777777" w:rsidR="00172148" w:rsidRPr="006B417E" w:rsidRDefault="00172148" w:rsidP="00172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B014519" w14:textId="5FD95846" w:rsidR="00172148" w:rsidRPr="006B417E" w:rsidRDefault="00172148" w:rsidP="00172148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B25809">
              <w:rPr>
                <w:rFonts w:asciiTheme="majorBidi" w:hAnsiTheme="majorBidi" w:cstheme="majorBidi"/>
                <w:sz w:val="28"/>
                <w:szCs w:val="28"/>
              </w:rPr>
              <w:t>(72,309)</w:t>
            </w:r>
          </w:p>
        </w:tc>
        <w:tc>
          <w:tcPr>
            <w:tcW w:w="149" w:type="pct"/>
            <w:vAlign w:val="bottom"/>
          </w:tcPr>
          <w:p w14:paraId="4AC4976A" w14:textId="77777777" w:rsidR="00172148" w:rsidRPr="006B417E" w:rsidRDefault="00172148" w:rsidP="00172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F19459" w14:textId="610EE7E1" w:rsidR="00172148" w:rsidRPr="006B417E" w:rsidRDefault="00172148" w:rsidP="00172148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25809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(159</w:t>
            </w:r>
            <w:r w:rsidRPr="00B2580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B25809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243)</w:t>
            </w:r>
          </w:p>
        </w:tc>
        <w:tc>
          <w:tcPr>
            <w:tcW w:w="145" w:type="pct"/>
            <w:vAlign w:val="bottom"/>
          </w:tcPr>
          <w:p w14:paraId="38D5082D" w14:textId="77777777" w:rsidR="00172148" w:rsidRPr="006B417E" w:rsidRDefault="00172148" w:rsidP="00172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9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FA78B46" w14:textId="6D557A62" w:rsidR="00172148" w:rsidRPr="006B417E" w:rsidRDefault="00172148" w:rsidP="00172148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B25809">
              <w:rPr>
                <w:rFonts w:asciiTheme="majorBidi" w:hAnsiTheme="majorBidi" w:cstheme="majorBidi"/>
                <w:sz w:val="28"/>
                <w:szCs w:val="28"/>
              </w:rPr>
              <w:t>(272,753)</w:t>
            </w:r>
          </w:p>
        </w:tc>
      </w:tr>
      <w:tr w:rsidR="00172148" w:rsidRPr="006B417E" w14:paraId="2D33E36F" w14:textId="77777777" w:rsidTr="00A6238E">
        <w:trPr>
          <w:trHeight w:val="136"/>
        </w:trPr>
        <w:tc>
          <w:tcPr>
            <w:tcW w:w="1455" w:type="pct"/>
            <w:shd w:val="clear" w:color="auto" w:fill="auto"/>
          </w:tcPr>
          <w:p w14:paraId="6E80DA61" w14:textId="77777777" w:rsidR="00172148" w:rsidRPr="006B417E" w:rsidRDefault="00172148" w:rsidP="00172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77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0469A8C" w14:textId="05EF4D39" w:rsidR="00172148" w:rsidRPr="006B417E" w:rsidRDefault="00172148" w:rsidP="00172148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B25809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3</w:t>
            </w:r>
            <w:r w:rsidRPr="00B25809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B25809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362</w:t>
            </w:r>
            <w:r w:rsidRPr="00B25809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B25809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451</w:t>
            </w:r>
          </w:p>
        </w:tc>
        <w:tc>
          <w:tcPr>
            <w:tcW w:w="145" w:type="pct"/>
          </w:tcPr>
          <w:p w14:paraId="0FA3C880" w14:textId="77777777" w:rsidR="00172148" w:rsidRPr="006B417E" w:rsidRDefault="00172148" w:rsidP="00172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94F8F99" w14:textId="19F2D53E" w:rsidR="00172148" w:rsidRPr="006B417E" w:rsidRDefault="00172148" w:rsidP="00172148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B258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410,226</w:t>
            </w:r>
          </w:p>
        </w:tc>
        <w:tc>
          <w:tcPr>
            <w:tcW w:w="149" w:type="pct"/>
          </w:tcPr>
          <w:p w14:paraId="1C44A3CC" w14:textId="77777777" w:rsidR="00172148" w:rsidRPr="006B417E" w:rsidRDefault="00172148" w:rsidP="00172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04C79F7" w14:textId="34AD6255" w:rsidR="00172148" w:rsidRPr="006B417E" w:rsidRDefault="00172148" w:rsidP="00172148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B25809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156</w:t>
            </w:r>
            <w:r w:rsidRPr="00B25809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B25809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865</w:t>
            </w:r>
          </w:p>
        </w:tc>
        <w:tc>
          <w:tcPr>
            <w:tcW w:w="145" w:type="pct"/>
          </w:tcPr>
          <w:p w14:paraId="60EFBCB0" w14:textId="77777777" w:rsidR="00172148" w:rsidRPr="006B417E" w:rsidRDefault="00172148" w:rsidP="00172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79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826A279" w14:textId="6D8A9BA0" w:rsidR="00172148" w:rsidRPr="006B417E" w:rsidRDefault="00172148" w:rsidP="00172148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val="en-US" w:bidi="th-TH"/>
              </w:rPr>
            </w:pPr>
            <w:r w:rsidRPr="00B25809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US" w:bidi="th-TH"/>
              </w:rPr>
              <w:t>3</w:t>
            </w:r>
            <w:r w:rsidRPr="00B2580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B25809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US" w:bidi="th-TH"/>
              </w:rPr>
              <w:t>929</w:t>
            </w:r>
            <w:r w:rsidRPr="00B2580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B25809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US" w:bidi="th-TH"/>
              </w:rPr>
              <w:t>542</w:t>
            </w:r>
          </w:p>
        </w:tc>
      </w:tr>
    </w:tbl>
    <w:p w14:paraId="3AA8ED3F" w14:textId="77777777" w:rsidR="00AC59CD" w:rsidRPr="006B417E" w:rsidRDefault="00AC59CD" w:rsidP="00AC59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38"/>
        </w:tabs>
        <w:ind w:left="540"/>
        <w:jc w:val="thaiDistribute"/>
        <w:rPr>
          <w:rFonts w:asciiTheme="majorBidi" w:hAnsiTheme="majorBidi" w:cstheme="majorBidi"/>
          <w:sz w:val="22"/>
          <w:szCs w:val="22"/>
          <w:vertAlign w:val="superscript"/>
        </w:rPr>
      </w:pPr>
    </w:p>
    <w:p w14:paraId="7DA24E25" w14:textId="16DB6BB4" w:rsidR="00AC59CD" w:rsidRPr="006B417E" w:rsidRDefault="003E2284" w:rsidP="00AC59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38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  <w:r w:rsidRPr="006B417E">
        <w:rPr>
          <w:rFonts w:asciiTheme="majorBidi" w:hAnsiTheme="majorBidi" w:cstheme="majorBidi"/>
          <w:sz w:val="28"/>
          <w:szCs w:val="28"/>
          <w:vertAlign w:val="superscript"/>
        </w:rPr>
        <w:t>(1)</w:t>
      </w:r>
      <w:r w:rsidR="00AC59CD" w:rsidRPr="006B417E">
        <w:rPr>
          <w:rFonts w:asciiTheme="majorBidi" w:hAnsiTheme="majorBidi" w:cstheme="majorBidi"/>
          <w:sz w:val="20"/>
          <w:szCs w:val="20"/>
          <w:vertAlign w:val="superscript"/>
          <w:cs/>
        </w:rPr>
        <w:tab/>
      </w:r>
      <w:r w:rsidR="00AC59CD" w:rsidRPr="006B417E">
        <w:rPr>
          <w:rFonts w:asciiTheme="majorBidi" w:hAnsiTheme="majorBidi" w:cstheme="majorBidi"/>
          <w:sz w:val="20"/>
          <w:szCs w:val="20"/>
          <w:cs/>
        </w:rPr>
        <w:t>ลูกหนี้ตามสัญญาเช่าซื้อสุทธิรายได้ดอกเบี้ยที่ยังไม่ถือเป็นรายได้</w:t>
      </w:r>
    </w:p>
    <w:p w14:paraId="569CCD7D" w14:textId="77777777" w:rsidR="00AC59CD" w:rsidRPr="006B417E" w:rsidRDefault="00AC59CD" w:rsidP="00AC59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38"/>
        </w:tabs>
        <w:ind w:left="540"/>
        <w:jc w:val="thaiDistribute"/>
        <w:rPr>
          <w:rFonts w:asciiTheme="majorBidi" w:hAnsiTheme="majorBidi" w:cstheme="majorBidi"/>
          <w:sz w:val="20"/>
          <w:szCs w:val="20"/>
          <w:vertAlign w:val="superscript"/>
          <w:cs/>
        </w:rPr>
      </w:pPr>
      <w:r w:rsidRPr="006B417E">
        <w:rPr>
          <w:rFonts w:asciiTheme="majorBidi" w:hAnsiTheme="majorBidi" w:cstheme="majorBidi"/>
          <w:sz w:val="20"/>
          <w:szCs w:val="20"/>
          <w:vertAlign w:val="superscript"/>
          <w:cs/>
        </w:rPr>
        <w:br w:type="page"/>
      </w:r>
    </w:p>
    <w:tbl>
      <w:tblPr>
        <w:tblW w:w="4823" w:type="pct"/>
        <w:tblInd w:w="450" w:type="dxa"/>
        <w:tblLook w:val="04A0" w:firstRow="1" w:lastRow="0" w:firstColumn="1" w:lastColumn="0" w:noHBand="0" w:noVBand="1"/>
      </w:tblPr>
      <w:tblGrid>
        <w:gridCol w:w="2696"/>
        <w:gridCol w:w="1436"/>
        <w:gridCol w:w="269"/>
        <w:gridCol w:w="1438"/>
        <w:gridCol w:w="276"/>
        <w:gridCol w:w="1438"/>
        <w:gridCol w:w="269"/>
        <w:gridCol w:w="1434"/>
        <w:gridCol w:w="9"/>
      </w:tblGrid>
      <w:tr w:rsidR="00AC59CD" w:rsidRPr="006B417E" w14:paraId="33E21910" w14:textId="77777777" w:rsidTr="00A6238E">
        <w:trPr>
          <w:gridAfter w:val="1"/>
          <w:wAfter w:w="5" w:type="pct"/>
        </w:trPr>
        <w:tc>
          <w:tcPr>
            <w:tcW w:w="1455" w:type="pct"/>
            <w:shd w:val="clear" w:color="auto" w:fill="auto"/>
            <w:vAlign w:val="bottom"/>
          </w:tcPr>
          <w:p w14:paraId="58840B8D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40" w:type="pct"/>
            <w:gridSpan w:val="7"/>
          </w:tcPr>
          <w:p w14:paraId="5CBC0393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AC59CD" w:rsidRPr="006B417E" w14:paraId="0B32BDA0" w14:textId="77777777" w:rsidTr="00A6238E">
        <w:trPr>
          <w:gridAfter w:val="1"/>
          <w:wAfter w:w="5" w:type="pct"/>
        </w:trPr>
        <w:tc>
          <w:tcPr>
            <w:tcW w:w="1455" w:type="pct"/>
            <w:shd w:val="clear" w:color="auto" w:fill="auto"/>
            <w:vAlign w:val="bottom"/>
          </w:tcPr>
          <w:p w14:paraId="03E83B8E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40" w:type="pct"/>
            <w:gridSpan w:val="7"/>
          </w:tcPr>
          <w:p w14:paraId="7F4167A9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6B417E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AC59CD" w:rsidRPr="006B417E" w:rsidDel="00D43E7A" w14:paraId="7352C689" w14:textId="77777777" w:rsidTr="00A6238E">
        <w:tc>
          <w:tcPr>
            <w:tcW w:w="1455" w:type="pct"/>
            <w:shd w:val="clear" w:color="auto" w:fill="auto"/>
            <w:vAlign w:val="bottom"/>
          </w:tcPr>
          <w:p w14:paraId="34A16716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5" w:type="pct"/>
            <w:shd w:val="clear" w:color="auto" w:fill="auto"/>
            <w:vAlign w:val="bottom"/>
          </w:tcPr>
          <w:p w14:paraId="2EFC872B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ที่ไม่มีการเพิ่มขึ้น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อย่างมีนัยสำคัญ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ของความเสี่ยง</w:t>
            </w:r>
            <w:r w:rsidRPr="006B417E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ด้านเครดิต</w:t>
            </w:r>
          </w:p>
        </w:tc>
        <w:tc>
          <w:tcPr>
            <w:tcW w:w="145" w:type="pct"/>
          </w:tcPr>
          <w:p w14:paraId="28DA3DBC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6" w:type="pct"/>
            <w:shd w:val="clear" w:color="auto" w:fill="auto"/>
            <w:vAlign w:val="bottom"/>
          </w:tcPr>
          <w:p w14:paraId="577F2937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0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ที่มีการเพิ่มขึ้น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อย่างมีนัยสำคัญ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ของความเสี่ยง</w:t>
            </w:r>
            <w:r w:rsidRPr="006B417E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ด้านเครดิต</w:t>
            </w:r>
          </w:p>
        </w:tc>
        <w:tc>
          <w:tcPr>
            <w:tcW w:w="149" w:type="pct"/>
          </w:tcPr>
          <w:p w14:paraId="445D0D9A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shd w:val="clear" w:color="auto" w:fill="auto"/>
            <w:vAlign w:val="bottom"/>
          </w:tcPr>
          <w:p w14:paraId="40DFB8FE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1C8BF43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ที่มีการด้อยค่า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ด้านเครดิต</w:t>
            </w:r>
          </w:p>
        </w:tc>
        <w:tc>
          <w:tcPr>
            <w:tcW w:w="145" w:type="pct"/>
          </w:tcPr>
          <w:p w14:paraId="6D5E691E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9" w:type="pct"/>
            <w:gridSpan w:val="2"/>
            <w:shd w:val="clear" w:color="auto" w:fill="auto"/>
            <w:vAlign w:val="bottom"/>
          </w:tcPr>
          <w:p w14:paraId="59F3A6CC" w14:textId="77777777" w:rsidR="00AC59CD" w:rsidRPr="006B417E" w:rsidDel="00D43E7A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AC59CD" w:rsidRPr="006B417E" w14:paraId="09741728" w14:textId="77777777" w:rsidTr="00A6238E">
        <w:tc>
          <w:tcPr>
            <w:tcW w:w="1455" w:type="pct"/>
            <w:shd w:val="clear" w:color="auto" w:fill="auto"/>
          </w:tcPr>
          <w:p w14:paraId="49975B39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545" w:type="pct"/>
            <w:gridSpan w:val="8"/>
            <w:shd w:val="clear" w:color="auto" w:fill="auto"/>
          </w:tcPr>
          <w:p w14:paraId="4E937173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AC59CD" w:rsidRPr="006B417E" w14:paraId="696E8E8A" w14:textId="77777777" w:rsidTr="00A6238E">
        <w:tc>
          <w:tcPr>
            <w:tcW w:w="1455" w:type="pct"/>
            <w:shd w:val="clear" w:color="auto" w:fill="auto"/>
          </w:tcPr>
          <w:p w14:paraId="45A90CDB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ลูกหนี้ตามสัญญาเช่าซื้อ  </w:t>
            </w:r>
            <w:r w:rsidRPr="006B417E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(1)</w:t>
            </w:r>
          </w:p>
        </w:tc>
        <w:tc>
          <w:tcPr>
            <w:tcW w:w="775" w:type="pct"/>
            <w:shd w:val="clear" w:color="auto" w:fill="auto"/>
          </w:tcPr>
          <w:p w14:paraId="015F17A9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" w:type="pct"/>
          </w:tcPr>
          <w:p w14:paraId="381B69AA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shd w:val="clear" w:color="auto" w:fill="auto"/>
          </w:tcPr>
          <w:p w14:paraId="0EB16C3D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" w:type="pct"/>
          </w:tcPr>
          <w:p w14:paraId="4792180E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shd w:val="clear" w:color="auto" w:fill="auto"/>
          </w:tcPr>
          <w:p w14:paraId="4AB1BE42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" w:type="pct"/>
          </w:tcPr>
          <w:p w14:paraId="1FDCB668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9" w:type="pct"/>
            <w:gridSpan w:val="2"/>
            <w:shd w:val="clear" w:color="auto" w:fill="auto"/>
          </w:tcPr>
          <w:p w14:paraId="714E71BF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C59CD" w:rsidRPr="006B417E" w14:paraId="5FCDC35C" w14:textId="77777777" w:rsidTr="00A6238E">
        <w:tc>
          <w:tcPr>
            <w:tcW w:w="1455" w:type="pct"/>
            <w:shd w:val="clear" w:color="auto" w:fill="auto"/>
          </w:tcPr>
          <w:p w14:paraId="515F4289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ปกติ</w:t>
            </w:r>
          </w:p>
        </w:tc>
        <w:tc>
          <w:tcPr>
            <w:tcW w:w="775" w:type="pct"/>
          </w:tcPr>
          <w:p w14:paraId="4E886C04" w14:textId="77777777" w:rsidR="00AC59CD" w:rsidRPr="006B417E" w:rsidRDefault="00AC59CD" w:rsidP="006D3FA9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2</w:t>
            </w:r>
            <w:r w:rsidRPr="006B417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746</w:t>
            </w:r>
            <w:r w:rsidRPr="006B417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978</w:t>
            </w:r>
          </w:p>
        </w:tc>
        <w:tc>
          <w:tcPr>
            <w:tcW w:w="145" w:type="pct"/>
          </w:tcPr>
          <w:p w14:paraId="62A4C505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</w:tcPr>
          <w:p w14:paraId="66273C69" w14:textId="77777777" w:rsidR="00AC59CD" w:rsidRPr="006B417E" w:rsidRDefault="00AC59CD" w:rsidP="006D3FA9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9" w:type="pct"/>
          </w:tcPr>
          <w:p w14:paraId="0A45820E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</w:tcPr>
          <w:p w14:paraId="279B1ADE" w14:textId="77777777" w:rsidR="00AC59CD" w:rsidRPr="006B417E" w:rsidRDefault="00AC59CD" w:rsidP="006D3FA9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046290F1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9" w:type="pct"/>
            <w:gridSpan w:val="2"/>
          </w:tcPr>
          <w:p w14:paraId="545F1C4E" w14:textId="77777777" w:rsidR="00AC59CD" w:rsidRPr="006B417E" w:rsidRDefault="00AC59CD" w:rsidP="006D3FA9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2</w:t>
            </w:r>
            <w:r w:rsidRPr="006B417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746</w:t>
            </w:r>
            <w:r w:rsidRPr="006B417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978</w:t>
            </w:r>
          </w:p>
        </w:tc>
      </w:tr>
      <w:tr w:rsidR="00AC59CD" w:rsidRPr="006B417E" w14:paraId="369B547A" w14:textId="77777777" w:rsidTr="00A6238E">
        <w:tc>
          <w:tcPr>
            <w:tcW w:w="1455" w:type="pct"/>
            <w:shd w:val="clear" w:color="auto" w:fill="auto"/>
          </w:tcPr>
          <w:p w14:paraId="73CC9741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6B417E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</w:t>
            </w:r>
            <w:r w:rsidRPr="006B417E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775" w:type="pct"/>
          </w:tcPr>
          <w:p w14:paraId="0AD39BF7" w14:textId="77777777" w:rsidR="00AC59CD" w:rsidRPr="006B417E" w:rsidRDefault="00AC59CD" w:rsidP="006D3FA9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722</w:t>
            </w:r>
            <w:r w:rsidRPr="006B417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416</w:t>
            </w:r>
          </w:p>
        </w:tc>
        <w:tc>
          <w:tcPr>
            <w:tcW w:w="145" w:type="pct"/>
          </w:tcPr>
          <w:p w14:paraId="7313163D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6" w:type="pct"/>
          </w:tcPr>
          <w:p w14:paraId="3E491540" w14:textId="77777777" w:rsidR="00AC59CD" w:rsidRPr="006B417E" w:rsidRDefault="00AC59CD" w:rsidP="006D3FA9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9" w:type="pct"/>
          </w:tcPr>
          <w:p w14:paraId="14C11218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</w:tcPr>
          <w:p w14:paraId="4DDFCE07" w14:textId="77777777" w:rsidR="00AC59CD" w:rsidRPr="006B417E" w:rsidRDefault="00AC59CD" w:rsidP="006D3FA9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1DEFBBEF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9" w:type="pct"/>
            <w:gridSpan w:val="2"/>
          </w:tcPr>
          <w:p w14:paraId="11098E0D" w14:textId="77777777" w:rsidR="00AC59CD" w:rsidRPr="006B417E" w:rsidRDefault="00AC59CD" w:rsidP="006D3FA9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722</w:t>
            </w:r>
            <w:r w:rsidRPr="006B417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416</w:t>
            </w:r>
          </w:p>
        </w:tc>
      </w:tr>
      <w:tr w:rsidR="00AC59CD" w:rsidRPr="006B417E" w14:paraId="40C1DF65" w14:textId="77777777" w:rsidTr="00A6238E">
        <w:tc>
          <w:tcPr>
            <w:tcW w:w="1455" w:type="pct"/>
            <w:shd w:val="clear" w:color="auto" w:fill="auto"/>
          </w:tcPr>
          <w:p w14:paraId="0004984D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6B417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</w:t>
            </w:r>
            <w:r w:rsidRPr="006B417E">
              <w:rPr>
                <w:rFonts w:asciiTheme="majorBidi" w:hAnsiTheme="majorBidi" w:cstheme="majorBidi"/>
                <w:sz w:val="28"/>
                <w:szCs w:val="28"/>
              </w:rPr>
              <w:t xml:space="preserve">60 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775" w:type="pct"/>
          </w:tcPr>
          <w:p w14:paraId="4B537C7E" w14:textId="77777777" w:rsidR="00AC59CD" w:rsidRPr="006B417E" w:rsidRDefault="00AC59CD" w:rsidP="006D3FA9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5CDBC24B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6" w:type="pct"/>
          </w:tcPr>
          <w:p w14:paraId="75B99ABF" w14:textId="77777777" w:rsidR="00AC59CD" w:rsidRPr="006B417E" w:rsidRDefault="00AC59CD" w:rsidP="006D3FA9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334</w:t>
            </w:r>
            <w:r w:rsidRPr="006B417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601</w:t>
            </w:r>
          </w:p>
        </w:tc>
        <w:tc>
          <w:tcPr>
            <w:tcW w:w="149" w:type="pct"/>
          </w:tcPr>
          <w:p w14:paraId="6C7299FB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</w:tcPr>
          <w:p w14:paraId="038A111F" w14:textId="77777777" w:rsidR="00AC59CD" w:rsidRPr="006B417E" w:rsidRDefault="00AC59CD" w:rsidP="006D3FA9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62BF8B21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9" w:type="pct"/>
            <w:gridSpan w:val="2"/>
          </w:tcPr>
          <w:p w14:paraId="69496C05" w14:textId="77777777" w:rsidR="00AC59CD" w:rsidRPr="006B417E" w:rsidRDefault="00AC59CD" w:rsidP="006D3FA9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334</w:t>
            </w:r>
            <w:r w:rsidRPr="006B417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601</w:t>
            </w:r>
          </w:p>
        </w:tc>
      </w:tr>
      <w:tr w:rsidR="00AC59CD" w:rsidRPr="006B417E" w14:paraId="7E41C352" w14:textId="77777777" w:rsidTr="00A6238E">
        <w:tc>
          <w:tcPr>
            <w:tcW w:w="1455" w:type="pct"/>
            <w:shd w:val="clear" w:color="auto" w:fill="auto"/>
          </w:tcPr>
          <w:p w14:paraId="68A40EE3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6B417E">
              <w:rPr>
                <w:rFonts w:asciiTheme="majorBidi" w:hAnsiTheme="majorBidi" w:cstheme="majorBidi"/>
                <w:sz w:val="28"/>
                <w:szCs w:val="28"/>
              </w:rPr>
              <w:t xml:space="preserve">61 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</w:t>
            </w:r>
            <w:r w:rsidRPr="006B417E">
              <w:rPr>
                <w:rFonts w:asciiTheme="majorBidi" w:hAnsiTheme="majorBidi" w:cstheme="majorBidi"/>
                <w:sz w:val="28"/>
                <w:szCs w:val="28"/>
              </w:rPr>
              <w:t xml:space="preserve">90 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775" w:type="pct"/>
          </w:tcPr>
          <w:p w14:paraId="78DC1B90" w14:textId="77777777" w:rsidR="00AC59CD" w:rsidRPr="006B417E" w:rsidRDefault="00AC59CD" w:rsidP="006D3FA9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2F1A623E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6" w:type="pct"/>
          </w:tcPr>
          <w:p w14:paraId="2237B2FA" w14:textId="77777777" w:rsidR="00AC59CD" w:rsidRPr="006B417E" w:rsidRDefault="00AC59CD" w:rsidP="006D3FA9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362</w:t>
            </w:r>
            <w:r w:rsidRPr="006B417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624</w:t>
            </w:r>
          </w:p>
        </w:tc>
        <w:tc>
          <w:tcPr>
            <w:tcW w:w="149" w:type="pct"/>
          </w:tcPr>
          <w:p w14:paraId="4DD9DB1D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</w:tcPr>
          <w:p w14:paraId="39B7CD83" w14:textId="77777777" w:rsidR="00AC59CD" w:rsidRPr="006B417E" w:rsidRDefault="00AC59CD" w:rsidP="006D3FA9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5B53FC98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9" w:type="pct"/>
            <w:gridSpan w:val="2"/>
          </w:tcPr>
          <w:p w14:paraId="400E4389" w14:textId="77777777" w:rsidR="00AC59CD" w:rsidRPr="006B417E" w:rsidRDefault="00AC59CD" w:rsidP="006D3FA9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362</w:t>
            </w:r>
            <w:r w:rsidRPr="006B417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624</w:t>
            </w:r>
          </w:p>
        </w:tc>
      </w:tr>
      <w:tr w:rsidR="00AC59CD" w:rsidRPr="006B417E" w14:paraId="52FDD51F" w14:textId="77777777" w:rsidTr="00A6238E">
        <w:tc>
          <w:tcPr>
            <w:tcW w:w="1455" w:type="pct"/>
            <w:shd w:val="clear" w:color="auto" w:fill="auto"/>
          </w:tcPr>
          <w:p w14:paraId="3BEF17DA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เกินกำหนดชำระมากกว่า </w:t>
            </w:r>
            <w:r w:rsidRPr="006B417E">
              <w:rPr>
                <w:rFonts w:asciiTheme="majorBidi" w:hAnsiTheme="majorBidi" w:cstheme="majorBidi"/>
                <w:sz w:val="28"/>
                <w:szCs w:val="28"/>
              </w:rPr>
              <w:t>90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775" w:type="pct"/>
          </w:tcPr>
          <w:p w14:paraId="5E72D1CC" w14:textId="77777777" w:rsidR="00AC59CD" w:rsidRPr="006B417E" w:rsidRDefault="00AC59CD" w:rsidP="006D3FA9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75E76383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6" w:type="pct"/>
          </w:tcPr>
          <w:p w14:paraId="48E181B7" w14:textId="77777777" w:rsidR="00AC59CD" w:rsidRPr="006B417E" w:rsidRDefault="00AC59CD" w:rsidP="006D3FA9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9" w:type="pct"/>
          </w:tcPr>
          <w:p w14:paraId="0E3A1D54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</w:tcPr>
          <w:p w14:paraId="6683DCCE" w14:textId="77777777" w:rsidR="00AC59CD" w:rsidRPr="006B417E" w:rsidRDefault="00AC59CD" w:rsidP="006D3FA9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468</w:t>
            </w:r>
            <w:r w:rsidRPr="006B417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440</w:t>
            </w:r>
          </w:p>
        </w:tc>
        <w:tc>
          <w:tcPr>
            <w:tcW w:w="145" w:type="pct"/>
          </w:tcPr>
          <w:p w14:paraId="6BBABB00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9" w:type="pct"/>
            <w:gridSpan w:val="2"/>
          </w:tcPr>
          <w:p w14:paraId="75A4EBFA" w14:textId="77777777" w:rsidR="00AC59CD" w:rsidRPr="006B417E" w:rsidRDefault="00AC59CD" w:rsidP="006D3FA9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468</w:t>
            </w:r>
            <w:r w:rsidRPr="006B417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440</w:t>
            </w:r>
          </w:p>
        </w:tc>
      </w:tr>
      <w:tr w:rsidR="00AC59CD" w:rsidRPr="006B417E" w14:paraId="581E3628" w14:textId="77777777" w:rsidTr="00A6238E">
        <w:tc>
          <w:tcPr>
            <w:tcW w:w="1455" w:type="pct"/>
            <w:shd w:val="clear" w:color="auto" w:fill="auto"/>
          </w:tcPr>
          <w:p w14:paraId="6EE5F77A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ลูกหนี้โอนกฎหมาย</w:t>
            </w:r>
          </w:p>
        </w:tc>
        <w:tc>
          <w:tcPr>
            <w:tcW w:w="775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53EEC5" w14:textId="77777777" w:rsidR="00AC59CD" w:rsidRPr="006B417E" w:rsidRDefault="00AC59CD" w:rsidP="006D3FA9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39FBC153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346B1E" w14:textId="77777777" w:rsidR="00AC59CD" w:rsidRPr="006B417E" w:rsidRDefault="00AC59CD" w:rsidP="006D3FA9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9" w:type="pct"/>
          </w:tcPr>
          <w:p w14:paraId="17FE08D6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A5B04B" w14:textId="77777777" w:rsidR="00AC59CD" w:rsidRPr="006B417E" w:rsidRDefault="00AC59CD" w:rsidP="006D3FA9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88</w:t>
            </w:r>
            <w:r w:rsidRPr="006B417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803</w:t>
            </w:r>
          </w:p>
        </w:tc>
        <w:tc>
          <w:tcPr>
            <w:tcW w:w="145" w:type="pct"/>
          </w:tcPr>
          <w:p w14:paraId="7A68E9B6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9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DADB5D" w14:textId="77777777" w:rsidR="00AC59CD" w:rsidRPr="006B417E" w:rsidRDefault="00AC59CD" w:rsidP="006D3FA9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88</w:t>
            </w:r>
            <w:r w:rsidRPr="006B417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803</w:t>
            </w:r>
          </w:p>
        </w:tc>
      </w:tr>
      <w:tr w:rsidR="00AC59CD" w:rsidRPr="006B417E" w14:paraId="1FC19A02" w14:textId="77777777" w:rsidTr="00A6238E">
        <w:tc>
          <w:tcPr>
            <w:tcW w:w="1455" w:type="pct"/>
            <w:shd w:val="clear" w:color="auto" w:fill="auto"/>
          </w:tcPr>
          <w:p w14:paraId="1A107F4A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77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EFFCCC" w14:textId="77777777" w:rsidR="00AC59CD" w:rsidRPr="006B417E" w:rsidRDefault="00AC59CD" w:rsidP="006D3FA9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3</w:t>
            </w: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469</w:t>
            </w: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394</w:t>
            </w:r>
          </w:p>
        </w:tc>
        <w:tc>
          <w:tcPr>
            <w:tcW w:w="145" w:type="pct"/>
          </w:tcPr>
          <w:p w14:paraId="62C1D973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C00B96" w14:textId="77777777" w:rsidR="00AC59CD" w:rsidRPr="006B417E" w:rsidRDefault="00AC59CD" w:rsidP="006D3FA9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697,225</w:t>
            </w:r>
          </w:p>
        </w:tc>
        <w:tc>
          <w:tcPr>
            <w:tcW w:w="149" w:type="pct"/>
          </w:tcPr>
          <w:p w14:paraId="7F89482A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A268D2" w14:textId="77777777" w:rsidR="00AC59CD" w:rsidRPr="006B417E" w:rsidRDefault="00AC59CD" w:rsidP="006D3FA9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557</w:t>
            </w: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243</w:t>
            </w:r>
          </w:p>
        </w:tc>
        <w:tc>
          <w:tcPr>
            <w:tcW w:w="145" w:type="pct"/>
          </w:tcPr>
          <w:p w14:paraId="019C19FB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79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9D75EB" w14:textId="77777777" w:rsidR="00AC59CD" w:rsidRPr="006B417E" w:rsidRDefault="00AC59CD" w:rsidP="006D3FA9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4</w:t>
            </w: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723</w:t>
            </w: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862</w:t>
            </w:r>
          </w:p>
        </w:tc>
      </w:tr>
      <w:tr w:rsidR="00AC59CD" w:rsidRPr="006B417E" w14:paraId="661AE25C" w14:textId="77777777" w:rsidTr="00A6238E">
        <w:tc>
          <w:tcPr>
            <w:tcW w:w="1455" w:type="pct"/>
            <w:shd w:val="clear" w:color="auto" w:fill="auto"/>
          </w:tcPr>
          <w:p w14:paraId="613DF14D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right="-52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ค่าเผื่อผลขาดทุนด้านเครดิตที่</w:t>
            </w:r>
          </w:p>
          <w:p w14:paraId="205F081E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4" w:right="-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คาดว่าจะเกิดขึ้น</w:t>
            </w:r>
          </w:p>
        </w:tc>
        <w:tc>
          <w:tcPr>
            <w:tcW w:w="77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8C72503" w14:textId="77777777" w:rsidR="00AC59CD" w:rsidRPr="006B417E" w:rsidRDefault="00AC59CD" w:rsidP="006D3FA9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</w:rPr>
              <w:t>(63,043)</w:t>
            </w:r>
          </w:p>
        </w:tc>
        <w:tc>
          <w:tcPr>
            <w:tcW w:w="145" w:type="pct"/>
            <w:vAlign w:val="bottom"/>
          </w:tcPr>
          <w:p w14:paraId="0AE3D430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14FDEB9" w14:textId="77777777" w:rsidR="00AC59CD" w:rsidRPr="006B417E" w:rsidRDefault="00AC59CD" w:rsidP="006D3FA9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</w:rPr>
              <w:t>(120,170)</w:t>
            </w:r>
          </w:p>
        </w:tc>
        <w:tc>
          <w:tcPr>
            <w:tcW w:w="149" w:type="pct"/>
            <w:vAlign w:val="bottom"/>
          </w:tcPr>
          <w:p w14:paraId="50203C44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FB4ED77" w14:textId="77777777" w:rsidR="00AC59CD" w:rsidRPr="006B417E" w:rsidRDefault="00AC59CD" w:rsidP="006D3FA9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(317</w:t>
            </w:r>
            <w:r w:rsidRPr="006B417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175)</w:t>
            </w:r>
          </w:p>
        </w:tc>
        <w:tc>
          <w:tcPr>
            <w:tcW w:w="145" w:type="pct"/>
            <w:vAlign w:val="bottom"/>
          </w:tcPr>
          <w:p w14:paraId="5B06FC98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9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615318E" w14:textId="77777777" w:rsidR="00AC59CD" w:rsidRPr="006B417E" w:rsidRDefault="00AC59CD" w:rsidP="006D3FA9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</w:rPr>
              <w:t>(500,388)</w:t>
            </w:r>
          </w:p>
        </w:tc>
      </w:tr>
      <w:tr w:rsidR="00AC59CD" w:rsidRPr="006B417E" w14:paraId="5C4A8E18" w14:textId="77777777" w:rsidTr="00A6238E">
        <w:trPr>
          <w:trHeight w:val="136"/>
        </w:trPr>
        <w:tc>
          <w:tcPr>
            <w:tcW w:w="1455" w:type="pct"/>
            <w:shd w:val="clear" w:color="auto" w:fill="auto"/>
          </w:tcPr>
          <w:p w14:paraId="306AD218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77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D0AA110" w14:textId="77777777" w:rsidR="00AC59CD" w:rsidRPr="006B417E" w:rsidRDefault="00AC59CD" w:rsidP="006D3FA9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3</w:t>
            </w: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406</w:t>
            </w: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351</w:t>
            </w:r>
          </w:p>
        </w:tc>
        <w:tc>
          <w:tcPr>
            <w:tcW w:w="145" w:type="pct"/>
          </w:tcPr>
          <w:p w14:paraId="6BD19B15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3375E47" w14:textId="77777777" w:rsidR="00AC59CD" w:rsidRPr="006B417E" w:rsidRDefault="00AC59CD" w:rsidP="006D3FA9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577,055</w:t>
            </w:r>
          </w:p>
        </w:tc>
        <w:tc>
          <w:tcPr>
            <w:tcW w:w="149" w:type="pct"/>
          </w:tcPr>
          <w:p w14:paraId="5E28A820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8C6C7C3" w14:textId="77777777" w:rsidR="00AC59CD" w:rsidRPr="006B417E" w:rsidRDefault="00AC59CD" w:rsidP="006D3FA9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240</w:t>
            </w: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068</w:t>
            </w:r>
          </w:p>
        </w:tc>
        <w:tc>
          <w:tcPr>
            <w:tcW w:w="145" w:type="pct"/>
          </w:tcPr>
          <w:p w14:paraId="5CEA7282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79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937C9EF" w14:textId="77777777" w:rsidR="00AC59CD" w:rsidRPr="006B417E" w:rsidRDefault="00AC59CD" w:rsidP="006D3FA9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val="en-US" w:bidi="th-TH"/>
              </w:rPr>
            </w:pP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4</w:t>
            </w: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223</w:t>
            </w: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474</w:t>
            </w:r>
          </w:p>
        </w:tc>
      </w:tr>
    </w:tbl>
    <w:p w14:paraId="333A185E" w14:textId="77777777" w:rsidR="00AC59CD" w:rsidRPr="006B417E" w:rsidRDefault="00AC59CD" w:rsidP="00AC59CD">
      <w:pPr>
        <w:rPr>
          <w:rFonts w:asciiTheme="majorBidi" w:hAnsiTheme="majorBidi" w:cstheme="majorBidi"/>
        </w:rPr>
      </w:pPr>
    </w:p>
    <w:p w14:paraId="56C5AC55" w14:textId="0E3EFF1C" w:rsidR="00AC59CD" w:rsidRPr="006B417E" w:rsidRDefault="00DF39FE" w:rsidP="00AC59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38"/>
        </w:tabs>
        <w:ind w:left="540"/>
        <w:jc w:val="thaiDistribute"/>
        <w:rPr>
          <w:rFonts w:asciiTheme="majorBidi" w:hAnsiTheme="majorBidi" w:cstheme="majorBidi"/>
          <w:sz w:val="20"/>
          <w:szCs w:val="20"/>
          <w:vertAlign w:val="superscript"/>
        </w:rPr>
      </w:pPr>
      <w:r w:rsidRPr="006B417E">
        <w:rPr>
          <w:rFonts w:asciiTheme="majorBidi" w:hAnsiTheme="majorBidi" w:cstheme="majorBidi"/>
          <w:sz w:val="28"/>
          <w:szCs w:val="28"/>
          <w:vertAlign w:val="superscript"/>
        </w:rPr>
        <w:t>(1)</w:t>
      </w:r>
      <w:r w:rsidR="00AC59CD" w:rsidRPr="006B417E">
        <w:rPr>
          <w:rFonts w:asciiTheme="majorBidi" w:hAnsiTheme="majorBidi" w:cstheme="majorBidi"/>
          <w:sz w:val="20"/>
          <w:szCs w:val="20"/>
          <w:vertAlign w:val="superscript"/>
          <w:cs/>
        </w:rPr>
        <w:tab/>
      </w:r>
      <w:r w:rsidR="00AC59CD" w:rsidRPr="006B417E">
        <w:rPr>
          <w:rFonts w:asciiTheme="majorBidi" w:hAnsiTheme="majorBidi" w:cstheme="majorBidi"/>
          <w:sz w:val="20"/>
          <w:szCs w:val="20"/>
          <w:cs/>
        </w:rPr>
        <w:t>ลูกหนี้ตามสัญญาเช่าซื้อสุทธิรายได้ดอกเบี้ยที่ยังไม่ถือเป็นรายได้</w:t>
      </w:r>
    </w:p>
    <w:p w14:paraId="78711F14" w14:textId="77777777" w:rsidR="00AC59CD" w:rsidRPr="006B417E" w:rsidRDefault="00AC59CD" w:rsidP="00AC59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38"/>
        </w:tabs>
        <w:ind w:left="540"/>
        <w:jc w:val="thaiDistribute"/>
        <w:rPr>
          <w:rFonts w:asciiTheme="majorBidi" w:hAnsiTheme="majorBidi" w:cstheme="majorBidi"/>
          <w:sz w:val="20"/>
          <w:szCs w:val="20"/>
          <w:vertAlign w:val="superscript"/>
        </w:rPr>
      </w:pPr>
      <w:r w:rsidRPr="006B417E">
        <w:rPr>
          <w:rFonts w:asciiTheme="majorBidi" w:hAnsiTheme="majorBidi" w:cstheme="majorBidi"/>
          <w:sz w:val="20"/>
          <w:szCs w:val="20"/>
          <w:vertAlign w:val="superscript"/>
        </w:rPr>
        <w:br w:type="page"/>
      </w:r>
    </w:p>
    <w:tbl>
      <w:tblPr>
        <w:tblW w:w="4823" w:type="pct"/>
        <w:tblInd w:w="450" w:type="dxa"/>
        <w:tblLook w:val="04A0" w:firstRow="1" w:lastRow="0" w:firstColumn="1" w:lastColumn="0" w:noHBand="0" w:noVBand="1"/>
      </w:tblPr>
      <w:tblGrid>
        <w:gridCol w:w="2696"/>
        <w:gridCol w:w="1436"/>
        <w:gridCol w:w="269"/>
        <w:gridCol w:w="1438"/>
        <w:gridCol w:w="276"/>
        <w:gridCol w:w="1438"/>
        <w:gridCol w:w="269"/>
        <w:gridCol w:w="1434"/>
        <w:gridCol w:w="9"/>
      </w:tblGrid>
      <w:tr w:rsidR="00AC59CD" w:rsidRPr="006B417E" w14:paraId="34DCEA86" w14:textId="77777777" w:rsidTr="00A6238E">
        <w:trPr>
          <w:gridAfter w:val="1"/>
          <w:wAfter w:w="5" w:type="pct"/>
        </w:trPr>
        <w:tc>
          <w:tcPr>
            <w:tcW w:w="1455" w:type="pct"/>
            <w:shd w:val="clear" w:color="auto" w:fill="auto"/>
            <w:vAlign w:val="bottom"/>
          </w:tcPr>
          <w:p w14:paraId="26C2392E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40" w:type="pct"/>
            <w:gridSpan w:val="7"/>
          </w:tcPr>
          <w:p w14:paraId="04185762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C59CD" w:rsidRPr="006B417E" w14:paraId="02AC0D13" w14:textId="77777777" w:rsidTr="00A6238E">
        <w:trPr>
          <w:gridAfter w:val="1"/>
          <w:wAfter w:w="5" w:type="pct"/>
        </w:trPr>
        <w:tc>
          <w:tcPr>
            <w:tcW w:w="1455" w:type="pct"/>
            <w:shd w:val="clear" w:color="auto" w:fill="auto"/>
            <w:vAlign w:val="bottom"/>
          </w:tcPr>
          <w:p w14:paraId="1A1DD8B2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40" w:type="pct"/>
            <w:gridSpan w:val="7"/>
          </w:tcPr>
          <w:p w14:paraId="060ED91E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6B417E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AC59CD" w:rsidRPr="006B417E" w:rsidDel="00D43E7A" w14:paraId="6842FCD0" w14:textId="77777777" w:rsidTr="00A6238E">
        <w:tc>
          <w:tcPr>
            <w:tcW w:w="1455" w:type="pct"/>
            <w:shd w:val="clear" w:color="auto" w:fill="auto"/>
            <w:vAlign w:val="bottom"/>
          </w:tcPr>
          <w:p w14:paraId="1D7E35B8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5" w:type="pct"/>
            <w:shd w:val="clear" w:color="auto" w:fill="auto"/>
            <w:vAlign w:val="bottom"/>
          </w:tcPr>
          <w:p w14:paraId="0DDFA6F2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ที่ไม่มีการเพิ่มขึ้น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อย่างมีนัยสำคัญ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ของความเสี่ยง</w:t>
            </w:r>
            <w:r w:rsidRPr="006B417E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ด้านเครดิต</w:t>
            </w:r>
          </w:p>
        </w:tc>
        <w:tc>
          <w:tcPr>
            <w:tcW w:w="145" w:type="pct"/>
          </w:tcPr>
          <w:p w14:paraId="581446E3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6" w:type="pct"/>
            <w:shd w:val="clear" w:color="auto" w:fill="auto"/>
            <w:vAlign w:val="bottom"/>
          </w:tcPr>
          <w:p w14:paraId="1CF05C6A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0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ที่มีการเพิ่มขึ้น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อย่างมีนัยสำคัญ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ของความเสี่ยง</w:t>
            </w:r>
            <w:r w:rsidRPr="006B417E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ด้านเครดิต</w:t>
            </w:r>
          </w:p>
        </w:tc>
        <w:tc>
          <w:tcPr>
            <w:tcW w:w="149" w:type="pct"/>
          </w:tcPr>
          <w:p w14:paraId="4C162234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shd w:val="clear" w:color="auto" w:fill="auto"/>
            <w:vAlign w:val="bottom"/>
          </w:tcPr>
          <w:p w14:paraId="082AFA9D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3DD04B7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ที่มีการด้อยค่า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ด้านเครดิต</w:t>
            </w:r>
          </w:p>
        </w:tc>
        <w:tc>
          <w:tcPr>
            <w:tcW w:w="145" w:type="pct"/>
          </w:tcPr>
          <w:p w14:paraId="010ADCB7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9" w:type="pct"/>
            <w:gridSpan w:val="2"/>
            <w:shd w:val="clear" w:color="auto" w:fill="auto"/>
            <w:vAlign w:val="bottom"/>
          </w:tcPr>
          <w:p w14:paraId="18C21241" w14:textId="77777777" w:rsidR="00AC59CD" w:rsidRPr="006B417E" w:rsidDel="00D43E7A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AC59CD" w:rsidRPr="006B417E" w14:paraId="26B03DDE" w14:textId="77777777" w:rsidTr="00A6238E">
        <w:tc>
          <w:tcPr>
            <w:tcW w:w="1455" w:type="pct"/>
            <w:shd w:val="clear" w:color="auto" w:fill="auto"/>
          </w:tcPr>
          <w:p w14:paraId="6CE99B8D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545" w:type="pct"/>
            <w:gridSpan w:val="8"/>
            <w:shd w:val="clear" w:color="auto" w:fill="auto"/>
          </w:tcPr>
          <w:p w14:paraId="59016C9A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AC59CD" w:rsidRPr="006B417E" w14:paraId="1F07C3A3" w14:textId="77777777" w:rsidTr="00A6238E">
        <w:tc>
          <w:tcPr>
            <w:tcW w:w="1455" w:type="pct"/>
            <w:shd w:val="clear" w:color="auto" w:fill="auto"/>
          </w:tcPr>
          <w:p w14:paraId="52423308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ลูกหนี้ตามสัญญาเช่าซื้อ</w:t>
            </w:r>
            <w:r w:rsidRPr="006B417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6B417E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(1)</w:t>
            </w:r>
          </w:p>
        </w:tc>
        <w:tc>
          <w:tcPr>
            <w:tcW w:w="775" w:type="pct"/>
          </w:tcPr>
          <w:p w14:paraId="50AC9B63" w14:textId="77777777" w:rsidR="00AC59CD" w:rsidRPr="006B417E" w:rsidRDefault="00AC59CD" w:rsidP="006D3FA9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5" w:type="pct"/>
          </w:tcPr>
          <w:p w14:paraId="08D20ADF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</w:tcPr>
          <w:p w14:paraId="7CF7C1AF" w14:textId="77777777" w:rsidR="00AC59CD" w:rsidRPr="006B417E" w:rsidRDefault="00AC59CD" w:rsidP="006D3FA9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49" w:type="pct"/>
          </w:tcPr>
          <w:p w14:paraId="47CE4B03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</w:tcPr>
          <w:p w14:paraId="5020966B" w14:textId="77777777" w:rsidR="00AC59CD" w:rsidRPr="006B417E" w:rsidRDefault="00AC59CD" w:rsidP="006D3FA9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45" w:type="pct"/>
          </w:tcPr>
          <w:p w14:paraId="0D376908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9" w:type="pct"/>
            <w:gridSpan w:val="2"/>
          </w:tcPr>
          <w:p w14:paraId="21C50970" w14:textId="77777777" w:rsidR="00AC59CD" w:rsidRPr="006B417E" w:rsidRDefault="00AC59CD" w:rsidP="006D3FA9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F2B86" w:rsidRPr="006B417E" w14:paraId="153BF1E0" w14:textId="77777777" w:rsidTr="00A6238E">
        <w:tc>
          <w:tcPr>
            <w:tcW w:w="1455" w:type="pct"/>
            <w:shd w:val="clear" w:color="auto" w:fill="auto"/>
          </w:tcPr>
          <w:p w14:paraId="07E915AA" w14:textId="77777777" w:rsidR="000F2B86" w:rsidRPr="006B417E" w:rsidRDefault="000F2B86" w:rsidP="000F2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ปกติ</w:t>
            </w:r>
          </w:p>
        </w:tc>
        <w:tc>
          <w:tcPr>
            <w:tcW w:w="775" w:type="pct"/>
          </w:tcPr>
          <w:p w14:paraId="13F0DF3F" w14:textId="135E9A4D" w:rsidR="000F2B86" w:rsidRPr="00D52AED" w:rsidRDefault="000F2B86" w:rsidP="000F2B86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52AED">
              <w:rPr>
                <w:rFonts w:asciiTheme="majorBidi" w:hAnsiTheme="majorBidi" w:cstheme="majorBidi"/>
                <w:sz w:val="28"/>
                <w:szCs w:val="28"/>
              </w:rPr>
              <w:t xml:space="preserve"> 75,453 </w:t>
            </w:r>
          </w:p>
        </w:tc>
        <w:tc>
          <w:tcPr>
            <w:tcW w:w="145" w:type="pct"/>
          </w:tcPr>
          <w:p w14:paraId="1AB1281D" w14:textId="77777777" w:rsidR="000F2B86" w:rsidRPr="006B417E" w:rsidRDefault="000F2B86" w:rsidP="000F2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</w:tcPr>
          <w:p w14:paraId="195CAB2B" w14:textId="6645936B" w:rsidR="000F2B86" w:rsidRPr="006B417E" w:rsidRDefault="000F2B86" w:rsidP="000F2B86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9" w:type="pct"/>
          </w:tcPr>
          <w:p w14:paraId="131F40CE" w14:textId="77777777" w:rsidR="000F2B86" w:rsidRPr="006B417E" w:rsidRDefault="000F2B86" w:rsidP="000F2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</w:tcPr>
          <w:p w14:paraId="3105CA72" w14:textId="377F32EE" w:rsidR="000F2B86" w:rsidRPr="006B417E" w:rsidRDefault="000F2B86" w:rsidP="000F2B86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46344650" w14:textId="77777777" w:rsidR="000F2B86" w:rsidRPr="006B417E" w:rsidRDefault="000F2B86" w:rsidP="000F2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9" w:type="pct"/>
            <w:gridSpan w:val="2"/>
          </w:tcPr>
          <w:p w14:paraId="5E7A4F2A" w14:textId="65D755F9" w:rsidR="000F2B86" w:rsidRPr="000F2B86" w:rsidRDefault="000F2B86" w:rsidP="000F2B86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0F2B86">
              <w:rPr>
                <w:rFonts w:asciiTheme="majorBidi" w:hAnsiTheme="majorBidi" w:cstheme="majorBidi"/>
                <w:sz w:val="28"/>
                <w:szCs w:val="28"/>
              </w:rPr>
              <w:t xml:space="preserve"> 75,453 </w:t>
            </w:r>
          </w:p>
        </w:tc>
      </w:tr>
      <w:tr w:rsidR="000F2B86" w:rsidRPr="006B417E" w14:paraId="1F1CBE43" w14:textId="77777777" w:rsidTr="00A6238E">
        <w:tc>
          <w:tcPr>
            <w:tcW w:w="1455" w:type="pct"/>
            <w:shd w:val="clear" w:color="auto" w:fill="auto"/>
          </w:tcPr>
          <w:p w14:paraId="37BADC44" w14:textId="77777777" w:rsidR="000F2B86" w:rsidRPr="006B417E" w:rsidRDefault="000F2B86" w:rsidP="000F2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6B417E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</w:t>
            </w:r>
            <w:r w:rsidRPr="006B417E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775" w:type="pct"/>
          </w:tcPr>
          <w:p w14:paraId="16A0F7E5" w14:textId="2F522C27" w:rsidR="000F2B86" w:rsidRPr="00D52AED" w:rsidRDefault="000F2B86" w:rsidP="000F2B86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D52AED">
              <w:rPr>
                <w:rFonts w:asciiTheme="majorBidi" w:hAnsiTheme="majorBidi" w:cstheme="majorBidi"/>
                <w:sz w:val="28"/>
                <w:szCs w:val="28"/>
              </w:rPr>
              <w:t xml:space="preserve"> 34,330 </w:t>
            </w:r>
          </w:p>
        </w:tc>
        <w:tc>
          <w:tcPr>
            <w:tcW w:w="145" w:type="pct"/>
          </w:tcPr>
          <w:p w14:paraId="3852C1D7" w14:textId="77777777" w:rsidR="000F2B86" w:rsidRPr="006B417E" w:rsidRDefault="000F2B86" w:rsidP="000F2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6" w:type="pct"/>
          </w:tcPr>
          <w:p w14:paraId="59E3310B" w14:textId="163555A0" w:rsidR="000F2B86" w:rsidRPr="006B417E" w:rsidRDefault="000F2B86" w:rsidP="000F2B86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9" w:type="pct"/>
          </w:tcPr>
          <w:p w14:paraId="7BDD47F6" w14:textId="77777777" w:rsidR="000F2B86" w:rsidRPr="006B417E" w:rsidRDefault="000F2B86" w:rsidP="000F2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</w:tcPr>
          <w:p w14:paraId="731EA7D1" w14:textId="1DF0D0C5" w:rsidR="000F2B86" w:rsidRPr="006B417E" w:rsidRDefault="000F2B86" w:rsidP="000F2B86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7A18FC13" w14:textId="77777777" w:rsidR="000F2B86" w:rsidRPr="006B417E" w:rsidRDefault="000F2B86" w:rsidP="000F2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9" w:type="pct"/>
            <w:gridSpan w:val="2"/>
          </w:tcPr>
          <w:p w14:paraId="2B8B6E8C" w14:textId="110A175D" w:rsidR="000F2B86" w:rsidRPr="000F2B86" w:rsidRDefault="000F2B86" w:rsidP="000F2B86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0F2B86">
              <w:rPr>
                <w:rFonts w:asciiTheme="majorBidi" w:hAnsiTheme="majorBidi" w:cstheme="majorBidi"/>
                <w:sz w:val="28"/>
                <w:szCs w:val="28"/>
              </w:rPr>
              <w:t xml:space="preserve"> 34,330 </w:t>
            </w:r>
          </w:p>
        </w:tc>
      </w:tr>
      <w:tr w:rsidR="000F2B86" w:rsidRPr="006B417E" w14:paraId="4DF1FF29" w14:textId="77777777" w:rsidTr="00A6238E">
        <w:tc>
          <w:tcPr>
            <w:tcW w:w="1455" w:type="pct"/>
            <w:shd w:val="clear" w:color="auto" w:fill="auto"/>
          </w:tcPr>
          <w:p w14:paraId="2CBBDC2B" w14:textId="77777777" w:rsidR="000F2B86" w:rsidRPr="006B417E" w:rsidRDefault="000F2B86" w:rsidP="000F2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6B417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</w:t>
            </w:r>
            <w:r w:rsidRPr="006B417E">
              <w:rPr>
                <w:rFonts w:asciiTheme="majorBidi" w:hAnsiTheme="majorBidi" w:cstheme="majorBidi"/>
                <w:sz w:val="28"/>
                <w:szCs w:val="28"/>
              </w:rPr>
              <w:t xml:space="preserve">60 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775" w:type="pct"/>
          </w:tcPr>
          <w:p w14:paraId="3DFA3091" w14:textId="6FFCA010" w:rsidR="000F2B86" w:rsidRPr="006B417E" w:rsidRDefault="000F2B86" w:rsidP="000F2B86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42260770" w14:textId="77777777" w:rsidR="000F2B86" w:rsidRPr="006B417E" w:rsidRDefault="000F2B86" w:rsidP="000F2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6" w:type="pct"/>
          </w:tcPr>
          <w:p w14:paraId="47F82895" w14:textId="0E43D68F" w:rsidR="000F2B86" w:rsidRPr="00D52AED" w:rsidRDefault="000F2B86" w:rsidP="000F2B86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D52AED">
              <w:rPr>
                <w:rFonts w:asciiTheme="majorBidi" w:hAnsiTheme="majorBidi" w:cstheme="majorBidi"/>
                <w:sz w:val="28"/>
                <w:szCs w:val="28"/>
              </w:rPr>
              <w:t xml:space="preserve"> 12,689 </w:t>
            </w:r>
          </w:p>
        </w:tc>
        <w:tc>
          <w:tcPr>
            <w:tcW w:w="149" w:type="pct"/>
          </w:tcPr>
          <w:p w14:paraId="1639AE41" w14:textId="77777777" w:rsidR="000F2B86" w:rsidRPr="006B417E" w:rsidRDefault="000F2B86" w:rsidP="000F2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</w:tcPr>
          <w:p w14:paraId="3DDEAA16" w14:textId="3CFF5452" w:rsidR="000F2B86" w:rsidRPr="006B417E" w:rsidRDefault="000F2B86" w:rsidP="000F2B86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222FE9DB" w14:textId="77777777" w:rsidR="000F2B86" w:rsidRPr="006B417E" w:rsidRDefault="000F2B86" w:rsidP="000F2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9" w:type="pct"/>
            <w:gridSpan w:val="2"/>
          </w:tcPr>
          <w:p w14:paraId="232B4490" w14:textId="4B2EFF76" w:rsidR="000F2B86" w:rsidRPr="000F2B86" w:rsidRDefault="000F2B86" w:rsidP="000F2B86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0F2B86">
              <w:rPr>
                <w:rFonts w:asciiTheme="majorBidi" w:hAnsiTheme="majorBidi" w:cstheme="majorBidi"/>
                <w:sz w:val="28"/>
                <w:szCs w:val="28"/>
              </w:rPr>
              <w:t xml:space="preserve"> 12,689 </w:t>
            </w:r>
          </w:p>
        </w:tc>
      </w:tr>
      <w:tr w:rsidR="000F2B86" w:rsidRPr="006B417E" w14:paraId="5B9727B3" w14:textId="77777777" w:rsidTr="00A6238E">
        <w:tc>
          <w:tcPr>
            <w:tcW w:w="1455" w:type="pct"/>
            <w:shd w:val="clear" w:color="auto" w:fill="auto"/>
          </w:tcPr>
          <w:p w14:paraId="57D6A03C" w14:textId="77777777" w:rsidR="000F2B86" w:rsidRPr="006B417E" w:rsidRDefault="000F2B86" w:rsidP="000F2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6B417E">
              <w:rPr>
                <w:rFonts w:asciiTheme="majorBidi" w:hAnsiTheme="majorBidi" w:cstheme="majorBidi"/>
                <w:sz w:val="28"/>
                <w:szCs w:val="28"/>
              </w:rPr>
              <w:t xml:space="preserve">61 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</w:t>
            </w:r>
            <w:r w:rsidRPr="006B417E">
              <w:rPr>
                <w:rFonts w:asciiTheme="majorBidi" w:hAnsiTheme="majorBidi" w:cstheme="majorBidi"/>
                <w:sz w:val="28"/>
                <w:szCs w:val="28"/>
              </w:rPr>
              <w:t xml:space="preserve">90 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775" w:type="pct"/>
          </w:tcPr>
          <w:p w14:paraId="5FCDFD8E" w14:textId="49957741" w:rsidR="000F2B86" w:rsidRPr="006B417E" w:rsidRDefault="000F2B86" w:rsidP="000F2B86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7C850FAB" w14:textId="77777777" w:rsidR="000F2B86" w:rsidRPr="006B417E" w:rsidRDefault="000F2B86" w:rsidP="000F2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6" w:type="pct"/>
          </w:tcPr>
          <w:p w14:paraId="17B70038" w14:textId="5B8ADEF9" w:rsidR="000F2B86" w:rsidRPr="00D52AED" w:rsidRDefault="000F2B86" w:rsidP="000F2B86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D52AED">
              <w:rPr>
                <w:rFonts w:asciiTheme="majorBidi" w:hAnsiTheme="majorBidi" w:cstheme="majorBidi"/>
                <w:sz w:val="28"/>
                <w:szCs w:val="28"/>
              </w:rPr>
              <w:t xml:space="preserve"> 25,486 </w:t>
            </w:r>
          </w:p>
        </w:tc>
        <w:tc>
          <w:tcPr>
            <w:tcW w:w="149" w:type="pct"/>
          </w:tcPr>
          <w:p w14:paraId="629029CD" w14:textId="77777777" w:rsidR="000F2B86" w:rsidRPr="006B417E" w:rsidRDefault="000F2B86" w:rsidP="000F2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</w:tcPr>
          <w:p w14:paraId="4FA085EC" w14:textId="3A85E06C" w:rsidR="000F2B86" w:rsidRPr="006B417E" w:rsidRDefault="000F2B86" w:rsidP="000F2B86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5C3E9084" w14:textId="77777777" w:rsidR="000F2B86" w:rsidRPr="006B417E" w:rsidRDefault="000F2B86" w:rsidP="000F2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9" w:type="pct"/>
            <w:gridSpan w:val="2"/>
          </w:tcPr>
          <w:p w14:paraId="673AF35D" w14:textId="650B1FF1" w:rsidR="000F2B86" w:rsidRPr="000F2B86" w:rsidRDefault="000F2B86" w:rsidP="000F2B86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0F2B86">
              <w:rPr>
                <w:rFonts w:asciiTheme="majorBidi" w:hAnsiTheme="majorBidi" w:cstheme="majorBidi"/>
                <w:sz w:val="28"/>
                <w:szCs w:val="28"/>
              </w:rPr>
              <w:t xml:space="preserve"> 25,486 </w:t>
            </w:r>
          </w:p>
        </w:tc>
      </w:tr>
      <w:tr w:rsidR="000F2B86" w:rsidRPr="006B417E" w14:paraId="0C12753B" w14:textId="77777777" w:rsidTr="00A6238E">
        <w:tc>
          <w:tcPr>
            <w:tcW w:w="1455" w:type="pct"/>
            <w:shd w:val="clear" w:color="auto" w:fill="auto"/>
          </w:tcPr>
          <w:p w14:paraId="50DAF3F7" w14:textId="77777777" w:rsidR="000F2B86" w:rsidRPr="006B417E" w:rsidRDefault="000F2B86" w:rsidP="000F2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เกินกำหนดชำระมากกว่า </w:t>
            </w:r>
            <w:r w:rsidRPr="006B417E">
              <w:rPr>
                <w:rFonts w:asciiTheme="majorBidi" w:hAnsiTheme="majorBidi" w:cstheme="majorBidi"/>
                <w:sz w:val="28"/>
                <w:szCs w:val="28"/>
              </w:rPr>
              <w:t>90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775" w:type="pct"/>
          </w:tcPr>
          <w:p w14:paraId="7ACE20D2" w14:textId="060CD2C2" w:rsidR="000F2B86" w:rsidRPr="006B417E" w:rsidRDefault="000F2B86" w:rsidP="000F2B86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50CE0D2D" w14:textId="77777777" w:rsidR="000F2B86" w:rsidRPr="006B417E" w:rsidRDefault="000F2B86" w:rsidP="000F2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6" w:type="pct"/>
          </w:tcPr>
          <w:p w14:paraId="0BDC5EFA" w14:textId="685C73A7" w:rsidR="000F2B86" w:rsidRPr="006B417E" w:rsidRDefault="000F2B86" w:rsidP="000F2B86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9" w:type="pct"/>
          </w:tcPr>
          <w:p w14:paraId="20345851" w14:textId="77777777" w:rsidR="000F2B86" w:rsidRPr="006B417E" w:rsidRDefault="000F2B86" w:rsidP="000F2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</w:tcPr>
          <w:p w14:paraId="132CD772" w14:textId="32A7C281" w:rsidR="000F2B86" w:rsidRPr="006B417E" w:rsidRDefault="000F2B86" w:rsidP="000F2B86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52AED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35</w:t>
            </w:r>
            <w:r w:rsidRPr="00D52AE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D52AED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459</w:t>
            </w:r>
          </w:p>
        </w:tc>
        <w:tc>
          <w:tcPr>
            <w:tcW w:w="145" w:type="pct"/>
          </w:tcPr>
          <w:p w14:paraId="3A51F6D9" w14:textId="77777777" w:rsidR="000F2B86" w:rsidRPr="006B417E" w:rsidRDefault="000F2B86" w:rsidP="000F2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9" w:type="pct"/>
            <w:gridSpan w:val="2"/>
          </w:tcPr>
          <w:p w14:paraId="7577B2C7" w14:textId="76D544BA" w:rsidR="000F2B86" w:rsidRPr="000F2B86" w:rsidRDefault="000F2B86" w:rsidP="000F2B86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0F2B86">
              <w:rPr>
                <w:rFonts w:asciiTheme="majorBidi" w:hAnsiTheme="majorBidi" w:cstheme="majorBidi"/>
                <w:sz w:val="28"/>
                <w:szCs w:val="28"/>
              </w:rPr>
              <w:t xml:space="preserve"> 35,459 </w:t>
            </w:r>
          </w:p>
        </w:tc>
      </w:tr>
      <w:tr w:rsidR="00D52AED" w:rsidRPr="006B417E" w14:paraId="167CC97B" w14:textId="77777777" w:rsidTr="00A6238E">
        <w:tc>
          <w:tcPr>
            <w:tcW w:w="1455" w:type="pct"/>
            <w:shd w:val="clear" w:color="auto" w:fill="auto"/>
          </w:tcPr>
          <w:p w14:paraId="7E0FC747" w14:textId="77777777" w:rsidR="00D52AED" w:rsidRPr="006B417E" w:rsidRDefault="00D52AED" w:rsidP="00D52A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77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5CF0F2" w14:textId="6D803D6D" w:rsidR="00D52AED" w:rsidRPr="006B417E" w:rsidRDefault="001C7FB5" w:rsidP="00D52AED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1C7F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109,783</w:t>
            </w:r>
          </w:p>
        </w:tc>
        <w:tc>
          <w:tcPr>
            <w:tcW w:w="145" w:type="pct"/>
          </w:tcPr>
          <w:p w14:paraId="0E943B06" w14:textId="77777777" w:rsidR="00D52AED" w:rsidRPr="006B417E" w:rsidRDefault="00D52AED" w:rsidP="00D52A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A9171D" w14:textId="4BF35651" w:rsidR="00D52AED" w:rsidRPr="006B417E" w:rsidRDefault="001C7FB5" w:rsidP="00D52AED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1C7FB5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38</w:t>
            </w:r>
            <w:r w:rsidRPr="001C7FB5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1C7FB5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175</w:t>
            </w:r>
          </w:p>
        </w:tc>
        <w:tc>
          <w:tcPr>
            <w:tcW w:w="149" w:type="pct"/>
          </w:tcPr>
          <w:p w14:paraId="5CE8ADBE" w14:textId="77777777" w:rsidR="00D52AED" w:rsidRPr="006B417E" w:rsidRDefault="00D52AED" w:rsidP="00D52A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5E35AD" w14:textId="6D472433" w:rsidR="00D52AED" w:rsidRPr="006B417E" w:rsidRDefault="001C7FB5" w:rsidP="00D52AED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1C7FB5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35</w:t>
            </w:r>
            <w:r w:rsidRPr="001C7FB5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1C7FB5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459</w:t>
            </w:r>
          </w:p>
        </w:tc>
        <w:tc>
          <w:tcPr>
            <w:tcW w:w="145" w:type="pct"/>
          </w:tcPr>
          <w:p w14:paraId="6A3E1E03" w14:textId="77777777" w:rsidR="00D52AED" w:rsidRPr="006B417E" w:rsidRDefault="00D52AED" w:rsidP="00D52A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79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125611" w14:textId="4998E0ED" w:rsidR="00D52AED" w:rsidRPr="006B417E" w:rsidRDefault="001C7FB5" w:rsidP="00D52AED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val="en-US" w:bidi="th-TH"/>
              </w:rPr>
            </w:pPr>
            <w:r w:rsidRPr="001C7FB5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US" w:bidi="th-TH"/>
              </w:rPr>
              <w:t>183</w:t>
            </w:r>
            <w:r w:rsidRPr="001C7FB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1C7FB5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US" w:bidi="th-TH"/>
              </w:rPr>
              <w:t>417</w:t>
            </w:r>
          </w:p>
        </w:tc>
      </w:tr>
      <w:tr w:rsidR="00D52AED" w:rsidRPr="006B417E" w14:paraId="5E98D764" w14:textId="77777777" w:rsidTr="00A6238E">
        <w:tc>
          <w:tcPr>
            <w:tcW w:w="1455" w:type="pct"/>
            <w:shd w:val="clear" w:color="auto" w:fill="auto"/>
          </w:tcPr>
          <w:p w14:paraId="4C4A3E89" w14:textId="77777777" w:rsidR="00D52AED" w:rsidRPr="006B417E" w:rsidRDefault="00D52AED" w:rsidP="00D52A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right="-52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ค่าเผื่อผลขาดทุนด้านเครดิตที่</w:t>
            </w:r>
          </w:p>
          <w:p w14:paraId="574DF937" w14:textId="77777777" w:rsidR="00D52AED" w:rsidRPr="006B417E" w:rsidRDefault="00D52AED" w:rsidP="00D52A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4" w:right="-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คาดว่าจะเกิดขึ้น</w:t>
            </w:r>
          </w:p>
        </w:tc>
        <w:tc>
          <w:tcPr>
            <w:tcW w:w="77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55E9EF3" w14:textId="606F812F" w:rsidR="00D52AED" w:rsidRPr="006B417E" w:rsidRDefault="001C7FB5" w:rsidP="00D52AED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1C7FB5">
              <w:rPr>
                <w:rFonts w:asciiTheme="majorBidi" w:hAnsiTheme="majorBidi" w:cstheme="majorBidi"/>
                <w:sz w:val="28"/>
                <w:szCs w:val="28"/>
              </w:rPr>
              <w:t>(3,433)</w:t>
            </w:r>
          </w:p>
        </w:tc>
        <w:tc>
          <w:tcPr>
            <w:tcW w:w="145" w:type="pct"/>
            <w:vAlign w:val="bottom"/>
          </w:tcPr>
          <w:p w14:paraId="7A04C6A9" w14:textId="77777777" w:rsidR="00D52AED" w:rsidRPr="006B417E" w:rsidRDefault="00D52AED" w:rsidP="00D52A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446414D" w14:textId="725B57BC" w:rsidR="00D52AED" w:rsidRPr="006B417E" w:rsidRDefault="001C7FB5" w:rsidP="00D52AED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1C7FB5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(8</w:t>
            </w:r>
            <w:r w:rsidRPr="001C7FB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1C7FB5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780)</w:t>
            </w:r>
          </w:p>
        </w:tc>
        <w:tc>
          <w:tcPr>
            <w:tcW w:w="149" w:type="pct"/>
            <w:vAlign w:val="bottom"/>
          </w:tcPr>
          <w:p w14:paraId="3643DCD9" w14:textId="77777777" w:rsidR="00D52AED" w:rsidRPr="006B417E" w:rsidRDefault="00D52AED" w:rsidP="00D52A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47C3B4F" w14:textId="488EE1BD" w:rsidR="00D52AED" w:rsidRPr="006B417E" w:rsidRDefault="001C7FB5" w:rsidP="00D52AED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C7FB5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(23</w:t>
            </w:r>
            <w:r w:rsidRPr="001C7FB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1C7FB5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651)</w:t>
            </w:r>
          </w:p>
        </w:tc>
        <w:tc>
          <w:tcPr>
            <w:tcW w:w="145" w:type="pct"/>
            <w:vAlign w:val="bottom"/>
          </w:tcPr>
          <w:p w14:paraId="0CFC34AC" w14:textId="77777777" w:rsidR="00D52AED" w:rsidRPr="006B417E" w:rsidRDefault="00D52AED" w:rsidP="00D52A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9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27D5E56" w14:textId="7816D2B2" w:rsidR="00D52AED" w:rsidRPr="006B417E" w:rsidRDefault="001C7FB5" w:rsidP="00D52AED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1C7FB5">
              <w:rPr>
                <w:rFonts w:asciiTheme="majorBidi" w:hAnsiTheme="majorBidi" w:cstheme="majorBidi"/>
                <w:sz w:val="28"/>
                <w:szCs w:val="28"/>
              </w:rPr>
              <w:t>(35,864)</w:t>
            </w:r>
          </w:p>
        </w:tc>
      </w:tr>
      <w:tr w:rsidR="00D52AED" w:rsidRPr="006B417E" w14:paraId="0A5013D8" w14:textId="77777777" w:rsidTr="00A6238E">
        <w:trPr>
          <w:trHeight w:val="91"/>
        </w:trPr>
        <w:tc>
          <w:tcPr>
            <w:tcW w:w="1455" w:type="pct"/>
            <w:shd w:val="clear" w:color="auto" w:fill="auto"/>
          </w:tcPr>
          <w:p w14:paraId="288C027A" w14:textId="77777777" w:rsidR="00D52AED" w:rsidRPr="006B417E" w:rsidRDefault="00D52AED" w:rsidP="00D52A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77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E47D26C" w14:textId="172F081A" w:rsidR="00D52AED" w:rsidRPr="006B417E" w:rsidRDefault="001C7FB5" w:rsidP="00D52AED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1C7FB5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106</w:t>
            </w:r>
            <w:r w:rsidRPr="001C7FB5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1C7FB5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350</w:t>
            </w:r>
          </w:p>
        </w:tc>
        <w:tc>
          <w:tcPr>
            <w:tcW w:w="145" w:type="pct"/>
          </w:tcPr>
          <w:p w14:paraId="44603361" w14:textId="77777777" w:rsidR="00D52AED" w:rsidRPr="006B417E" w:rsidRDefault="00D52AED" w:rsidP="00D52A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99FE848" w14:textId="35A58359" w:rsidR="00D52AED" w:rsidRPr="006B417E" w:rsidRDefault="001C7FB5" w:rsidP="00D52AED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1C7FB5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29</w:t>
            </w:r>
            <w:r w:rsidRPr="001C7FB5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1C7FB5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395</w:t>
            </w:r>
          </w:p>
        </w:tc>
        <w:tc>
          <w:tcPr>
            <w:tcW w:w="149" w:type="pct"/>
          </w:tcPr>
          <w:p w14:paraId="469ED60B" w14:textId="77777777" w:rsidR="00D52AED" w:rsidRPr="006B417E" w:rsidRDefault="00D52AED" w:rsidP="00D52A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6862D33" w14:textId="43B6B4AE" w:rsidR="00D52AED" w:rsidRPr="006B417E" w:rsidRDefault="001C7FB5" w:rsidP="00D52AED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1C7FB5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11</w:t>
            </w:r>
            <w:r w:rsidRPr="001C7FB5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1C7FB5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808</w:t>
            </w:r>
          </w:p>
        </w:tc>
        <w:tc>
          <w:tcPr>
            <w:tcW w:w="145" w:type="pct"/>
          </w:tcPr>
          <w:p w14:paraId="7480E91F" w14:textId="77777777" w:rsidR="00D52AED" w:rsidRPr="006B417E" w:rsidRDefault="00D52AED" w:rsidP="00D52A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79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07C442C" w14:textId="42447F08" w:rsidR="00D52AED" w:rsidRPr="006B417E" w:rsidRDefault="001C7FB5" w:rsidP="00D52AED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val="en-US" w:bidi="th-TH"/>
              </w:rPr>
            </w:pPr>
            <w:r w:rsidRPr="001C7FB5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US" w:bidi="th-TH"/>
              </w:rPr>
              <w:t>147</w:t>
            </w:r>
            <w:r w:rsidRPr="001C7FB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1C7FB5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US" w:bidi="th-TH"/>
              </w:rPr>
              <w:t>553</w:t>
            </w:r>
          </w:p>
        </w:tc>
      </w:tr>
    </w:tbl>
    <w:p w14:paraId="3D16005D" w14:textId="77777777" w:rsidR="00AC59CD" w:rsidRPr="006B417E" w:rsidRDefault="00AC59CD" w:rsidP="00AC59CD">
      <w:pPr>
        <w:rPr>
          <w:rFonts w:asciiTheme="majorBidi" w:hAnsiTheme="majorBidi" w:cstheme="majorBidi"/>
        </w:rPr>
      </w:pPr>
    </w:p>
    <w:p w14:paraId="1018C0C9" w14:textId="6852F3B2" w:rsidR="00AC59CD" w:rsidRPr="006B417E" w:rsidRDefault="00DF39FE" w:rsidP="00AC59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38"/>
        </w:tabs>
        <w:ind w:left="540"/>
        <w:jc w:val="thaiDistribute"/>
        <w:rPr>
          <w:rFonts w:asciiTheme="majorBidi" w:hAnsiTheme="majorBidi" w:cstheme="majorBidi"/>
          <w:sz w:val="20"/>
          <w:szCs w:val="20"/>
          <w:vertAlign w:val="superscript"/>
        </w:rPr>
      </w:pPr>
      <w:r w:rsidRPr="006B417E">
        <w:rPr>
          <w:rFonts w:asciiTheme="majorBidi" w:hAnsiTheme="majorBidi" w:cstheme="majorBidi"/>
          <w:sz w:val="28"/>
          <w:szCs w:val="28"/>
          <w:vertAlign w:val="superscript"/>
        </w:rPr>
        <w:t>(1)</w:t>
      </w:r>
      <w:r w:rsidR="00AC59CD" w:rsidRPr="006B417E">
        <w:rPr>
          <w:rFonts w:asciiTheme="majorBidi" w:hAnsiTheme="majorBidi" w:cstheme="majorBidi"/>
          <w:sz w:val="20"/>
          <w:szCs w:val="20"/>
          <w:vertAlign w:val="superscript"/>
          <w:cs/>
        </w:rPr>
        <w:tab/>
      </w:r>
      <w:r w:rsidR="00AC59CD" w:rsidRPr="006B417E">
        <w:rPr>
          <w:rFonts w:asciiTheme="majorBidi" w:hAnsiTheme="majorBidi" w:cstheme="majorBidi"/>
          <w:sz w:val="20"/>
          <w:szCs w:val="20"/>
          <w:cs/>
        </w:rPr>
        <w:t>ลูกหนี้ตามสัญญาเช่าซื้อสุทธิรายได้ดอกเบี้ยที่ยังไม่ถือเป็นรายได้</w:t>
      </w:r>
    </w:p>
    <w:p w14:paraId="20A8A00F" w14:textId="77777777" w:rsidR="00AC59CD" w:rsidRPr="006B417E" w:rsidRDefault="00AC59CD" w:rsidP="00AC59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  <w:vertAlign w:val="superscript"/>
        </w:rPr>
      </w:pPr>
      <w:r w:rsidRPr="006B417E">
        <w:rPr>
          <w:rFonts w:asciiTheme="majorBidi" w:hAnsiTheme="majorBidi" w:cstheme="majorBidi"/>
          <w:sz w:val="20"/>
          <w:szCs w:val="20"/>
          <w:vertAlign w:val="superscript"/>
        </w:rPr>
        <w:br w:type="page"/>
      </w:r>
    </w:p>
    <w:tbl>
      <w:tblPr>
        <w:tblW w:w="4823" w:type="pct"/>
        <w:tblInd w:w="450" w:type="dxa"/>
        <w:tblLook w:val="04A0" w:firstRow="1" w:lastRow="0" w:firstColumn="1" w:lastColumn="0" w:noHBand="0" w:noVBand="1"/>
      </w:tblPr>
      <w:tblGrid>
        <w:gridCol w:w="2696"/>
        <w:gridCol w:w="1436"/>
        <w:gridCol w:w="269"/>
        <w:gridCol w:w="1438"/>
        <w:gridCol w:w="276"/>
        <w:gridCol w:w="1438"/>
        <w:gridCol w:w="269"/>
        <w:gridCol w:w="1434"/>
        <w:gridCol w:w="9"/>
      </w:tblGrid>
      <w:tr w:rsidR="00AC59CD" w:rsidRPr="006B417E" w14:paraId="338D04C9" w14:textId="77777777" w:rsidTr="00A6238E">
        <w:trPr>
          <w:gridAfter w:val="1"/>
          <w:wAfter w:w="5" w:type="pct"/>
        </w:trPr>
        <w:tc>
          <w:tcPr>
            <w:tcW w:w="1455" w:type="pct"/>
            <w:shd w:val="clear" w:color="auto" w:fill="auto"/>
            <w:vAlign w:val="bottom"/>
          </w:tcPr>
          <w:p w14:paraId="00112C68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40" w:type="pct"/>
            <w:gridSpan w:val="7"/>
          </w:tcPr>
          <w:p w14:paraId="2DE133CD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C59CD" w:rsidRPr="006B417E" w14:paraId="0F06AAB5" w14:textId="77777777" w:rsidTr="00A6238E">
        <w:trPr>
          <w:gridAfter w:val="1"/>
          <w:wAfter w:w="5" w:type="pct"/>
        </w:trPr>
        <w:tc>
          <w:tcPr>
            <w:tcW w:w="1455" w:type="pct"/>
            <w:shd w:val="clear" w:color="auto" w:fill="auto"/>
            <w:vAlign w:val="bottom"/>
          </w:tcPr>
          <w:p w14:paraId="43FD54CF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40" w:type="pct"/>
            <w:gridSpan w:val="7"/>
          </w:tcPr>
          <w:p w14:paraId="68AB4F1B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6B417E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AC59CD" w:rsidRPr="006B417E" w:rsidDel="00D43E7A" w14:paraId="409F4677" w14:textId="77777777" w:rsidTr="00A6238E">
        <w:tc>
          <w:tcPr>
            <w:tcW w:w="1455" w:type="pct"/>
            <w:shd w:val="clear" w:color="auto" w:fill="auto"/>
            <w:vAlign w:val="bottom"/>
          </w:tcPr>
          <w:p w14:paraId="0DCFAAD0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5" w:type="pct"/>
            <w:shd w:val="clear" w:color="auto" w:fill="auto"/>
            <w:vAlign w:val="bottom"/>
          </w:tcPr>
          <w:p w14:paraId="72D8A4DB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ที่ไม่มีการเพิ่มขึ้น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อย่างมีนัยสำคัญ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ของความเสี่ยง</w:t>
            </w:r>
            <w:r w:rsidRPr="006B417E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ด้านเครดิต</w:t>
            </w:r>
          </w:p>
        </w:tc>
        <w:tc>
          <w:tcPr>
            <w:tcW w:w="145" w:type="pct"/>
          </w:tcPr>
          <w:p w14:paraId="7C3967B5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6" w:type="pct"/>
            <w:shd w:val="clear" w:color="auto" w:fill="auto"/>
            <w:vAlign w:val="bottom"/>
          </w:tcPr>
          <w:p w14:paraId="414C7839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0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ที่มีการเพิ่มขึ้น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อย่างมีนัยสำคัญ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ของความเสี่ยง</w:t>
            </w:r>
            <w:r w:rsidRPr="006B417E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ด้านเครดิต</w:t>
            </w:r>
          </w:p>
        </w:tc>
        <w:tc>
          <w:tcPr>
            <w:tcW w:w="149" w:type="pct"/>
          </w:tcPr>
          <w:p w14:paraId="2DAD0B15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shd w:val="clear" w:color="auto" w:fill="auto"/>
            <w:vAlign w:val="bottom"/>
          </w:tcPr>
          <w:p w14:paraId="628EFF71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2EA7196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ที่มีการด้อยค่า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ด้านเครดิต</w:t>
            </w:r>
          </w:p>
        </w:tc>
        <w:tc>
          <w:tcPr>
            <w:tcW w:w="145" w:type="pct"/>
          </w:tcPr>
          <w:p w14:paraId="171451AD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9" w:type="pct"/>
            <w:gridSpan w:val="2"/>
            <w:shd w:val="clear" w:color="auto" w:fill="auto"/>
            <w:vAlign w:val="bottom"/>
          </w:tcPr>
          <w:p w14:paraId="018E0696" w14:textId="77777777" w:rsidR="00AC59CD" w:rsidRPr="006B417E" w:rsidDel="00D43E7A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AC59CD" w:rsidRPr="006B417E" w14:paraId="55B5A976" w14:textId="77777777" w:rsidTr="00A6238E">
        <w:tc>
          <w:tcPr>
            <w:tcW w:w="1455" w:type="pct"/>
            <w:shd w:val="clear" w:color="auto" w:fill="auto"/>
          </w:tcPr>
          <w:p w14:paraId="395F0FE2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545" w:type="pct"/>
            <w:gridSpan w:val="8"/>
            <w:shd w:val="clear" w:color="auto" w:fill="auto"/>
          </w:tcPr>
          <w:p w14:paraId="0EF12F71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AC59CD" w:rsidRPr="006B417E" w14:paraId="55923E82" w14:textId="77777777" w:rsidTr="00A6238E">
        <w:tc>
          <w:tcPr>
            <w:tcW w:w="1455" w:type="pct"/>
            <w:shd w:val="clear" w:color="auto" w:fill="auto"/>
          </w:tcPr>
          <w:p w14:paraId="3533028A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ลูกหนี้ตามสัญญาเช่าซื้อ</w:t>
            </w:r>
            <w:r w:rsidRPr="006B417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6B417E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(1)</w:t>
            </w:r>
          </w:p>
        </w:tc>
        <w:tc>
          <w:tcPr>
            <w:tcW w:w="775" w:type="pct"/>
          </w:tcPr>
          <w:p w14:paraId="00F5267A" w14:textId="77777777" w:rsidR="00AC59CD" w:rsidRPr="006B417E" w:rsidRDefault="00AC59CD" w:rsidP="006D3FA9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5" w:type="pct"/>
          </w:tcPr>
          <w:p w14:paraId="57D1CE97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</w:tcPr>
          <w:p w14:paraId="26EF6082" w14:textId="77777777" w:rsidR="00AC59CD" w:rsidRPr="006B417E" w:rsidRDefault="00AC59CD" w:rsidP="006D3FA9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49" w:type="pct"/>
          </w:tcPr>
          <w:p w14:paraId="48561E83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</w:tcPr>
          <w:p w14:paraId="2ADD65C7" w14:textId="77777777" w:rsidR="00AC59CD" w:rsidRPr="006B417E" w:rsidRDefault="00AC59CD" w:rsidP="006D3FA9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45" w:type="pct"/>
          </w:tcPr>
          <w:p w14:paraId="0A964323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9" w:type="pct"/>
            <w:gridSpan w:val="2"/>
          </w:tcPr>
          <w:p w14:paraId="419A3FE6" w14:textId="77777777" w:rsidR="00AC59CD" w:rsidRPr="006B417E" w:rsidRDefault="00AC59CD" w:rsidP="006D3FA9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C59CD" w:rsidRPr="006B417E" w14:paraId="37A0961E" w14:textId="77777777" w:rsidTr="00A6238E">
        <w:tc>
          <w:tcPr>
            <w:tcW w:w="1455" w:type="pct"/>
            <w:shd w:val="clear" w:color="auto" w:fill="auto"/>
          </w:tcPr>
          <w:p w14:paraId="6674E6E7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ปกติ</w:t>
            </w:r>
          </w:p>
        </w:tc>
        <w:tc>
          <w:tcPr>
            <w:tcW w:w="775" w:type="pct"/>
          </w:tcPr>
          <w:p w14:paraId="2DCB186A" w14:textId="77777777" w:rsidR="00AC59CD" w:rsidRPr="006B417E" w:rsidRDefault="00AC59CD" w:rsidP="006D3FA9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115,553</w:t>
            </w:r>
          </w:p>
        </w:tc>
        <w:tc>
          <w:tcPr>
            <w:tcW w:w="145" w:type="pct"/>
          </w:tcPr>
          <w:p w14:paraId="637474F2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</w:tcPr>
          <w:p w14:paraId="05B74AF9" w14:textId="77777777" w:rsidR="00AC59CD" w:rsidRPr="006B417E" w:rsidRDefault="00AC59CD" w:rsidP="006D3FA9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49" w:type="pct"/>
          </w:tcPr>
          <w:p w14:paraId="63C3EAE0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</w:tcPr>
          <w:p w14:paraId="6E168AF5" w14:textId="77777777" w:rsidR="00AC59CD" w:rsidRPr="006B417E" w:rsidRDefault="00AC59CD" w:rsidP="006D3FA9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45" w:type="pct"/>
          </w:tcPr>
          <w:p w14:paraId="71DDD54F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9" w:type="pct"/>
            <w:gridSpan w:val="2"/>
          </w:tcPr>
          <w:p w14:paraId="664D1EB9" w14:textId="77777777" w:rsidR="00AC59CD" w:rsidRPr="006B417E" w:rsidRDefault="00AC59CD" w:rsidP="006D3FA9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115,553</w:t>
            </w:r>
          </w:p>
        </w:tc>
      </w:tr>
      <w:tr w:rsidR="00AC59CD" w:rsidRPr="006B417E" w14:paraId="279CD825" w14:textId="77777777" w:rsidTr="00A6238E">
        <w:tc>
          <w:tcPr>
            <w:tcW w:w="1455" w:type="pct"/>
            <w:shd w:val="clear" w:color="auto" w:fill="auto"/>
          </w:tcPr>
          <w:p w14:paraId="26ABE0DB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6B417E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</w:t>
            </w:r>
            <w:r w:rsidRPr="006B417E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775" w:type="pct"/>
          </w:tcPr>
          <w:p w14:paraId="2ADDF0E0" w14:textId="77777777" w:rsidR="00AC59CD" w:rsidRPr="006B417E" w:rsidRDefault="00AC59CD" w:rsidP="006D3FA9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54,464</w:t>
            </w:r>
          </w:p>
        </w:tc>
        <w:tc>
          <w:tcPr>
            <w:tcW w:w="145" w:type="pct"/>
          </w:tcPr>
          <w:p w14:paraId="1F6E8783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6" w:type="pct"/>
          </w:tcPr>
          <w:p w14:paraId="6E5160AA" w14:textId="77777777" w:rsidR="00AC59CD" w:rsidRPr="006B417E" w:rsidRDefault="00AC59CD" w:rsidP="006D3FA9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49" w:type="pct"/>
          </w:tcPr>
          <w:p w14:paraId="42F63CD0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</w:tcPr>
          <w:p w14:paraId="7B87D67E" w14:textId="77777777" w:rsidR="00AC59CD" w:rsidRPr="006B417E" w:rsidRDefault="00AC59CD" w:rsidP="006D3FA9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45" w:type="pct"/>
          </w:tcPr>
          <w:p w14:paraId="253CA54C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9" w:type="pct"/>
            <w:gridSpan w:val="2"/>
          </w:tcPr>
          <w:p w14:paraId="229E2276" w14:textId="77777777" w:rsidR="00AC59CD" w:rsidRPr="006B417E" w:rsidRDefault="00AC59CD" w:rsidP="006D3FA9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54,464</w:t>
            </w:r>
          </w:p>
        </w:tc>
      </w:tr>
      <w:tr w:rsidR="00AC59CD" w:rsidRPr="006B417E" w14:paraId="7ECBE005" w14:textId="77777777" w:rsidTr="00A6238E">
        <w:tc>
          <w:tcPr>
            <w:tcW w:w="1455" w:type="pct"/>
            <w:shd w:val="clear" w:color="auto" w:fill="auto"/>
          </w:tcPr>
          <w:p w14:paraId="471CBDA9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6B417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</w:t>
            </w:r>
            <w:r w:rsidRPr="006B417E">
              <w:rPr>
                <w:rFonts w:asciiTheme="majorBidi" w:hAnsiTheme="majorBidi" w:cstheme="majorBidi"/>
                <w:sz w:val="28"/>
                <w:szCs w:val="28"/>
              </w:rPr>
              <w:t xml:space="preserve">60 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775" w:type="pct"/>
          </w:tcPr>
          <w:p w14:paraId="34A4DB68" w14:textId="77777777" w:rsidR="00AC59CD" w:rsidRPr="006B417E" w:rsidRDefault="00AC59CD" w:rsidP="006D3FA9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45" w:type="pct"/>
          </w:tcPr>
          <w:p w14:paraId="3381E48C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6" w:type="pct"/>
          </w:tcPr>
          <w:p w14:paraId="19299871" w14:textId="77777777" w:rsidR="00AC59CD" w:rsidRPr="006B417E" w:rsidRDefault="00AC59CD" w:rsidP="006D3FA9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27,728</w:t>
            </w:r>
          </w:p>
        </w:tc>
        <w:tc>
          <w:tcPr>
            <w:tcW w:w="149" w:type="pct"/>
          </w:tcPr>
          <w:p w14:paraId="6BC9E8C3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</w:tcPr>
          <w:p w14:paraId="3BF36625" w14:textId="77777777" w:rsidR="00AC59CD" w:rsidRPr="006B417E" w:rsidRDefault="00AC59CD" w:rsidP="006D3FA9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45" w:type="pct"/>
          </w:tcPr>
          <w:p w14:paraId="03A2631A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9" w:type="pct"/>
            <w:gridSpan w:val="2"/>
          </w:tcPr>
          <w:p w14:paraId="07C07EC4" w14:textId="77777777" w:rsidR="00AC59CD" w:rsidRPr="006B417E" w:rsidRDefault="00AC59CD" w:rsidP="006D3FA9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27,728</w:t>
            </w:r>
          </w:p>
        </w:tc>
      </w:tr>
      <w:tr w:rsidR="00AC59CD" w:rsidRPr="006B417E" w14:paraId="68CDC895" w14:textId="77777777" w:rsidTr="00A6238E">
        <w:tc>
          <w:tcPr>
            <w:tcW w:w="1455" w:type="pct"/>
            <w:shd w:val="clear" w:color="auto" w:fill="auto"/>
          </w:tcPr>
          <w:p w14:paraId="6E5E1035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6B417E">
              <w:rPr>
                <w:rFonts w:asciiTheme="majorBidi" w:hAnsiTheme="majorBidi" w:cstheme="majorBidi"/>
                <w:sz w:val="28"/>
                <w:szCs w:val="28"/>
              </w:rPr>
              <w:t xml:space="preserve">61 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</w:t>
            </w:r>
            <w:r w:rsidRPr="006B417E">
              <w:rPr>
                <w:rFonts w:asciiTheme="majorBidi" w:hAnsiTheme="majorBidi" w:cstheme="majorBidi"/>
                <w:sz w:val="28"/>
                <w:szCs w:val="28"/>
              </w:rPr>
              <w:t xml:space="preserve">90 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775" w:type="pct"/>
          </w:tcPr>
          <w:p w14:paraId="29A0ACC7" w14:textId="77777777" w:rsidR="00AC59CD" w:rsidRPr="006B417E" w:rsidRDefault="00AC59CD" w:rsidP="006D3FA9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45" w:type="pct"/>
          </w:tcPr>
          <w:p w14:paraId="14111AF3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6" w:type="pct"/>
          </w:tcPr>
          <w:p w14:paraId="6F4388C8" w14:textId="77777777" w:rsidR="00AC59CD" w:rsidRPr="006B417E" w:rsidRDefault="00AC59CD" w:rsidP="006D3FA9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39,236</w:t>
            </w:r>
          </w:p>
        </w:tc>
        <w:tc>
          <w:tcPr>
            <w:tcW w:w="149" w:type="pct"/>
          </w:tcPr>
          <w:p w14:paraId="0CE35CD1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</w:tcPr>
          <w:p w14:paraId="096C70A8" w14:textId="77777777" w:rsidR="00AC59CD" w:rsidRPr="006B417E" w:rsidRDefault="00AC59CD" w:rsidP="006D3FA9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45" w:type="pct"/>
          </w:tcPr>
          <w:p w14:paraId="202A8F63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9" w:type="pct"/>
            <w:gridSpan w:val="2"/>
          </w:tcPr>
          <w:p w14:paraId="1BCB7ED7" w14:textId="77777777" w:rsidR="00AC59CD" w:rsidRPr="006B417E" w:rsidRDefault="00AC59CD" w:rsidP="006D3FA9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39,236</w:t>
            </w:r>
          </w:p>
        </w:tc>
      </w:tr>
      <w:tr w:rsidR="00AC59CD" w:rsidRPr="006B417E" w14:paraId="7ABBB861" w14:textId="77777777" w:rsidTr="00A6238E">
        <w:tc>
          <w:tcPr>
            <w:tcW w:w="1455" w:type="pct"/>
            <w:shd w:val="clear" w:color="auto" w:fill="auto"/>
          </w:tcPr>
          <w:p w14:paraId="3994EB19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เกินกำหนดชำระมากกว่า </w:t>
            </w:r>
            <w:r w:rsidRPr="006B417E">
              <w:rPr>
                <w:rFonts w:asciiTheme="majorBidi" w:hAnsiTheme="majorBidi" w:cstheme="majorBidi"/>
                <w:sz w:val="28"/>
                <w:szCs w:val="28"/>
              </w:rPr>
              <w:t>90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775" w:type="pct"/>
          </w:tcPr>
          <w:p w14:paraId="210BF84C" w14:textId="77777777" w:rsidR="00AC59CD" w:rsidRPr="006B417E" w:rsidRDefault="00AC59CD" w:rsidP="006D3FA9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45" w:type="pct"/>
          </w:tcPr>
          <w:p w14:paraId="634149C2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6" w:type="pct"/>
          </w:tcPr>
          <w:p w14:paraId="5AB7829F" w14:textId="77777777" w:rsidR="00AC59CD" w:rsidRPr="006B417E" w:rsidRDefault="00AC59CD" w:rsidP="006D3FA9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49" w:type="pct"/>
          </w:tcPr>
          <w:p w14:paraId="4D1B0439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</w:tcPr>
          <w:p w14:paraId="207DDF38" w14:textId="77777777" w:rsidR="00AC59CD" w:rsidRPr="006B417E" w:rsidRDefault="00AC59CD" w:rsidP="006D3FA9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86,790</w:t>
            </w:r>
          </w:p>
        </w:tc>
        <w:tc>
          <w:tcPr>
            <w:tcW w:w="145" w:type="pct"/>
          </w:tcPr>
          <w:p w14:paraId="17E91906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9" w:type="pct"/>
            <w:gridSpan w:val="2"/>
          </w:tcPr>
          <w:p w14:paraId="6471BF10" w14:textId="77777777" w:rsidR="00AC59CD" w:rsidRPr="006B417E" w:rsidRDefault="00AC59CD" w:rsidP="006D3FA9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86,790</w:t>
            </w:r>
          </w:p>
        </w:tc>
      </w:tr>
      <w:tr w:rsidR="00AC59CD" w:rsidRPr="006B417E" w14:paraId="535B6175" w14:textId="77777777" w:rsidTr="00A6238E">
        <w:tc>
          <w:tcPr>
            <w:tcW w:w="1455" w:type="pct"/>
            <w:shd w:val="clear" w:color="auto" w:fill="auto"/>
          </w:tcPr>
          <w:p w14:paraId="0E9D4CD7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ลูกหนี้โอนกฎหมาย</w:t>
            </w:r>
          </w:p>
        </w:tc>
        <w:tc>
          <w:tcPr>
            <w:tcW w:w="775" w:type="pct"/>
            <w:tcBorders>
              <w:left w:val="nil"/>
              <w:bottom w:val="single" w:sz="4" w:space="0" w:color="auto"/>
              <w:right w:val="nil"/>
            </w:tcBorders>
          </w:tcPr>
          <w:p w14:paraId="4399814A" w14:textId="77777777" w:rsidR="00AC59CD" w:rsidRPr="006B417E" w:rsidRDefault="00AC59CD" w:rsidP="006D3FA9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6B417E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5" w:type="pct"/>
          </w:tcPr>
          <w:p w14:paraId="7301BBA9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6" w:type="pct"/>
            <w:tcBorders>
              <w:left w:val="nil"/>
              <w:bottom w:val="single" w:sz="4" w:space="0" w:color="auto"/>
              <w:right w:val="nil"/>
            </w:tcBorders>
          </w:tcPr>
          <w:p w14:paraId="2489430C" w14:textId="77777777" w:rsidR="00AC59CD" w:rsidRPr="006B417E" w:rsidRDefault="00AC59CD" w:rsidP="006D3FA9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6B417E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9" w:type="pct"/>
          </w:tcPr>
          <w:p w14:paraId="40DDF88E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76" w:type="pct"/>
            <w:tcBorders>
              <w:left w:val="nil"/>
              <w:bottom w:val="single" w:sz="4" w:space="0" w:color="auto"/>
              <w:right w:val="nil"/>
            </w:tcBorders>
          </w:tcPr>
          <w:p w14:paraId="1E952738" w14:textId="77777777" w:rsidR="00AC59CD" w:rsidRPr="006B417E" w:rsidRDefault="00AC59CD" w:rsidP="006D3FA9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lang w:val="en-US" w:bidi="th-TH"/>
              </w:rPr>
            </w:pPr>
            <w:r w:rsidRPr="006B417E">
              <w:rPr>
                <w:rFonts w:asciiTheme="majorBidi" w:hAnsiTheme="majorBidi" w:cstheme="majorBidi"/>
                <w:sz w:val="28"/>
                <w:lang w:val="en-US" w:bidi="th-TH"/>
              </w:rPr>
              <w:t>29</w:t>
            </w:r>
          </w:p>
        </w:tc>
        <w:tc>
          <w:tcPr>
            <w:tcW w:w="145" w:type="pct"/>
          </w:tcPr>
          <w:p w14:paraId="5B0E5BB2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9" w:type="pct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50E09906" w14:textId="77777777" w:rsidR="00AC59CD" w:rsidRPr="006B417E" w:rsidRDefault="00AC59CD" w:rsidP="006D3FA9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lang w:val="en-US" w:bidi="th-TH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29</w:t>
            </w:r>
          </w:p>
        </w:tc>
      </w:tr>
      <w:tr w:rsidR="00AC59CD" w:rsidRPr="006B417E" w14:paraId="5FC7070F" w14:textId="77777777" w:rsidTr="00A6238E">
        <w:tc>
          <w:tcPr>
            <w:tcW w:w="1455" w:type="pct"/>
            <w:shd w:val="clear" w:color="auto" w:fill="auto"/>
          </w:tcPr>
          <w:p w14:paraId="73B69D04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77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B2A8A6" w14:textId="77777777" w:rsidR="00AC59CD" w:rsidRPr="006B417E" w:rsidRDefault="00AC59CD" w:rsidP="006D3FA9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170,017</w:t>
            </w:r>
          </w:p>
        </w:tc>
        <w:tc>
          <w:tcPr>
            <w:tcW w:w="145" w:type="pct"/>
          </w:tcPr>
          <w:p w14:paraId="43FCCE6F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8841E7" w14:textId="77777777" w:rsidR="00AC59CD" w:rsidRPr="006B417E" w:rsidRDefault="00AC59CD" w:rsidP="006D3FA9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66,964</w:t>
            </w:r>
          </w:p>
        </w:tc>
        <w:tc>
          <w:tcPr>
            <w:tcW w:w="149" w:type="pct"/>
          </w:tcPr>
          <w:p w14:paraId="0A5522FF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2C4F93" w14:textId="77777777" w:rsidR="00AC59CD" w:rsidRPr="006B417E" w:rsidRDefault="00AC59CD" w:rsidP="006D3FA9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86,819</w:t>
            </w:r>
          </w:p>
        </w:tc>
        <w:tc>
          <w:tcPr>
            <w:tcW w:w="145" w:type="pct"/>
          </w:tcPr>
          <w:p w14:paraId="61F5AA6B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79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97B9FE" w14:textId="77777777" w:rsidR="00AC59CD" w:rsidRPr="006B417E" w:rsidRDefault="00AC59CD" w:rsidP="006D3FA9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val="en-US" w:bidi="th-TH"/>
              </w:rPr>
            </w:pP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323,800</w:t>
            </w:r>
          </w:p>
        </w:tc>
      </w:tr>
      <w:tr w:rsidR="00AC59CD" w:rsidRPr="006B417E" w14:paraId="34ACF9D6" w14:textId="77777777" w:rsidTr="00A6238E">
        <w:tc>
          <w:tcPr>
            <w:tcW w:w="1455" w:type="pct"/>
            <w:shd w:val="clear" w:color="auto" w:fill="auto"/>
          </w:tcPr>
          <w:p w14:paraId="7166B6B8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right="-52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ค่าเผื่อผลขาดทุนด้านเครดิตที่</w:t>
            </w:r>
          </w:p>
          <w:p w14:paraId="0C7C9CBE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4" w:right="-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คาดว่าจะเกิดขึ้น</w:t>
            </w:r>
          </w:p>
        </w:tc>
        <w:tc>
          <w:tcPr>
            <w:tcW w:w="77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395EE15" w14:textId="77777777" w:rsidR="00AC59CD" w:rsidRPr="006B417E" w:rsidRDefault="00AC59CD" w:rsidP="006D3FA9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</w:rPr>
              <w:t>(5,082)</w:t>
            </w:r>
          </w:p>
        </w:tc>
        <w:tc>
          <w:tcPr>
            <w:tcW w:w="145" w:type="pct"/>
            <w:vAlign w:val="bottom"/>
          </w:tcPr>
          <w:p w14:paraId="49DB52ED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E0929E2" w14:textId="77777777" w:rsidR="00AC59CD" w:rsidRPr="006B417E" w:rsidRDefault="00AC59CD" w:rsidP="006D3FA9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(14,232)</w:t>
            </w:r>
          </w:p>
        </w:tc>
        <w:tc>
          <w:tcPr>
            <w:tcW w:w="149" w:type="pct"/>
            <w:vAlign w:val="bottom"/>
          </w:tcPr>
          <w:p w14:paraId="4098B07F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CB7D978" w14:textId="77777777" w:rsidR="00AC59CD" w:rsidRPr="006B417E" w:rsidRDefault="00AC59CD" w:rsidP="006D3FA9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(57,760)</w:t>
            </w:r>
          </w:p>
        </w:tc>
        <w:tc>
          <w:tcPr>
            <w:tcW w:w="145" w:type="pct"/>
            <w:vAlign w:val="bottom"/>
          </w:tcPr>
          <w:p w14:paraId="741EA88F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9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735593A" w14:textId="77777777" w:rsidR="00AC59CD" w:rsidRPr="006B417E" w:rsidRDefault="00AC59CD" w:rsidP="006D3FA9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</w:rPr>
              <w:t>(77,074)</w:t>
            </w:r>
          </w:p>
        </w:tc>
      </w:tr>
      <w:tr w:rsidR="00AC59CD" w:rsidRPr="006B417E" w14:paraId="3B630168" w14:textId="77777777" w:rsidTr="00A6238E">
        <w:trPr>
          <w:trHeight w:val="91"/>
        </w:trPr>
        <w:tc>
          <w:tcPr>
            <w:tcW w:w="1455" w:type="pct"/>
            <w:shd w:val="clear" w:color="auto" w:fill="auto"/>
          </w:tcPr>
          <w:p w14:paraId="6AF95291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77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9E17DFB" w14:textId="77777777" w:rsidR="00AC59CD" w:rsidRPr="006B417E" w:rsidRDefault="00AC59CD" w:rsidP="006D3FA9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164,935</w:t>
            </w:r>
          </w:p>
        </w:tc>
        <w:tc>
          <w:tcPr>
            <w:tcW w:w="145" w:type="pct"/>
          </w:tcPr>
          <w:p w14:paraId="5AAB0962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E93D089" w14:textId="77777777" w:rsidR="00AC59CD" w:rsidRPr="006B417E" w:rsidRDefault="00AC59CD" w:rsidP="006D3FA9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52,732</w:t>
            </w:r>
          </w:p>
        </w:tc>
        <w:tc>
          <w:tcPr>
            <w:tcW w:w="149" w:type="pct"/>
          </w:tcPr>
          <w:p w14:paraId="37B4131A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24DA5B0" w14:textId="77777777" w:rsidR="00AC59CD" w:rsidRPr="006B417E" w:rsidRDefault="00AC59CD" w:rsidP="006D3FA9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29,059</w:t>
            </w:r>
          </w:p>
        </w:tc>
        <w:tc>
          <w:tcPr>
            <w:tcW w:w="145" w:type="pct"/>
          </w:tcPr>
          <w:p w14:paraId="47DA113A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79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3D3B211" w14:textId="77777777" w:rsidR="00AC59CD" w:rsidRPr="006B417E" w:rsidRDefault="00AC59CD" w:rsidP="006D3FA9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246,726</w:t>
            </w:r>
          </w:p>
        </w:tc>
      </w:tr>
    </w:tbl>
    <w:p w14:paraId="6039B458" w14:textId="77777777" w:rsidR="00AC59CD" w:rsidRPr="006B417E" w:rsidRDefault="00AC59CD" w:rsidP="00AC59CD">
      <w:pPr>
        <w:rPr>
          <w:rFonts w:asciiTheme="majorBidi" w:hAnsiTheme="majorBidi" w:cstheme="majorBidi"/>
        </w:rPr>
      </w:pPr>
    </w:p>
    <w:p w14:paraId="20C86B56" w14:textId="4B0152DC" w:rsidR="00AC59CD" w:rsidRPr="006B417E" w:rsidRDefault="00DF39FE" w:rsidP="00AC59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38"/>
        </w:tabs>
        <w:ind w:left="540"/>
        <w:jc w:val="thaiDistribute"/>
        <w:rPr>
          <w:rFonts w:asciiTheme="majorBidi" w:hAnsiTheme="majorBidi" w:cstheme="majorBidi"/>
          <w:sz w:val="20"/>
          <w:szCs w:val="20"/>
          <w:vertAlign w:val="superscript"/>
        </w:rPr>
      </w:pPr>
      <w:r w:rsidRPr="006B417E">
        <w:rPr>
          <w:rFonts w:asciiTheme="majorBidi" w:hAnsiTheme="majorBidi" w:cstheme="majorBidi"/>
          <w:sz w:val="28"/>
          <w:szCs w:val="28"/>
          <w:vertAlign w:val="superscript"/>
        </w:rPr>
        <w:t>(1)</w:t>
      </w:r>
      <w:r w:rsidR="00AC59CD" w:rsidRPr="006B417E">
        <w:rPr>
          <w:rFonts w:asciiTheme="majorBidi" w:hAnsiTheme="majorBidi" w:cstheme="majorBidi"/>
          <w:sz w:val="20"/>
          <w:szCs w:val="20"/>
          <w:vertAlign w:val="superscript"/>
          <w:cs/>
        </w:rPr>
        <w:tab/>
      </w:r>
      <w:r w:rsidR="00AC59CD" w:rsidRPr="006B417E">
        <w:rPr>
          <w:rFonts w:asciiTheme="majorBidi" w:hAnsiTheme="majorBidi" w:cstheme="majorBidi"/>
          <w:sz w:val="20"/>
          <w:szCs w:val="20"/>
          <w:cs/>
        </w:rPr>
        <w:t>ลูกหนี้ตามสัญญาเช่าซื้อสุทธิรายได้ดอกเบี้ยที่ยังไม่ถือเป็นรายได้</w:t>
      </w:r>
    </w:p>
    <w:p w14:paraId="43CA9424" w14:textId="77777777" w:rsidR="00AC59CD" w:rsidRPr="006B417E" w:rsidRDefault="00AC59CD" w:rsidP="00AC59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lang w:val="th-TH"/>
        </w:rPr>
      </w:pPr>
    </w:p>
    <w:p w14:paraId="4DA1F102" w14:textId="77777777" w:rsidR="00AC59CD" w:rsidRPr="006B417E" w:rsidRDefault="00AC59CD" w:rsidP="00AC59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6B417E">
        <w:rPr>
          <w:rFonts w:asciiTheme="majorBidi" w:hAnsiTheme="majorBidi" w:cstheme="majorBidi"/>
          <w:sz w:val="28"/>
          <w:szCs w:val="28"/>
          <w:cs/>
          <w:lang w:val="th-TH"/>
        </w:rPr>
        <w:t>ระยะเวลาการให้สินเชื่อแก่ลูกหนี้โดยปกติของกลุ่มบริษัทและบริษัทมีระยะเว</w:t>
      </w:r>
      <w:r w:rsidRPr="006B417E">
        <w:rPr>
          <w:rFonts w:asciiTheme="majorBidi" w:hAnsiTheme="majorBidi" w:cstheme="majorBidi"/>
          <w:sz w:val="28"/>
          <w:szCs w:val="28"/>
          <w:cs/>
        </w:rPr>
        <w:t xml:space="preserve">ลาตั้งแต่ </w:t>
      </w:r>
      <w:r w:rsidRPr="006B417E">
        <w:rPr>
          <w:rFonts w:asciiTheme="majorBidi" w:hAnsiTheme="majorBidi" w:cstheme="majorBidi"/>
          <w:sz w:val="28"/>
          <w:szCs w:val="28"/>
        </w:rPr>
        <w:t>6</w:t>
      </w:r>
      <w:r w:rsidRPr="006B417E">
        <w:rPr>
          <w:rFonts w:asciiTheme="majorBidi" w:hAnsiTheme="majorBidi" w:cstheme="majorBidi"/>
          <w:sz w:val="28"/>
          <w:szCs w:val="28"/>
          <w:cs/>
        </w:rPr>
        <w:t xml:space="preserve"> เดือน ถึง </w:t>
      </w:r>
      <w:r w:rsidRPr="006B417E">
        <w:rPr>
          <w:rFonts w:asciiTheme="majorBidi" w:hAnsiTheme="majorBidi" w:cstheme="majorBidi"/>
          <w:sz w:val="28"/>
          <w:szCs w:val="28"/>
        </w:rPr>
        <w:t>72</w:t>
      </w:r>
      <w:r w:rsidRPr="006B417E">
        <w:rPr>
          <w:rFonts w:asciiTheme="majorBidi" w:hAnsiTheme="majorBidi" w:cstheme="majorBidi"/>
          <w:sz w:val="28"/>
          <w:szCs w:val="28"/>
          <w:cs/>
        </w:rPr>
        <w:t xml:space="preserve"> เดือน </w:t>
      </w:r>
    </w:p>
    <w:p w14:paraId="58A7C1F3" w14:textId="77777777" w:rsidR="00AC59CD" w:rsidRPr="006B417E" w:rsidRDefault="00AC59CD" w:rsidP="00AC59CD">
      <w:pPr>
        <w:rPr>
          <w:rFonts w:asciiTheme="majorBidi" w:hAnsiTheme="majorBidi" w:cstheme="majorBidi"/>
          <w:sz w:val="30"/>
          <w:szCs w:val="30"/>
        </w:rPr>
      </w:pPr>
    </w:p>
    <w:p w14:paraId="36C87A85" w14:textId="77777777" w:rsidR="00AC59CD" w:rsidRPr="006B417E" w:rsidRDefault="00AC59CD" w:rsidP="00AC59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6B417E">
        <w:rPr>
          <w:rFonts w:asciiTheme="majorBidi" w:hAnsiTheme="majorBidi" w:cstheme="majorBidi"/>
          <w:b/>
          <w:bCs/>
          <w:sz w:val="30"/>
          <w:szCs w:val="30"/>
        </w:rPr>
        <w:t>3.3</w:t>
      </w:r>
      <w:r w:rsidRPr="006B417E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6B417E">
        <w:rPr>
          <w:rFonts w:asciiTheme="majorBidi" w:hAnsiTheme="majorBidi" w:cstheme="majorBidi"/>
          <w:b/>
          <w:bCs/>
          <w:sz w:val="30"/>
          <w:szCs w:val="30"/>
          <w:cs/>
        </w:rPr>
        <w:t>ผลขาดทุนด้านเครดิตที่คาดว่าจะเกิดขึ้น</w:t>
      </w:r>
    </w:p>
    <w:p w14:paraId="441101BB" w14:textId="77777777" w:rsidR="00AC59CD" w:rsidRPr="006B417E" w:rsidRDefault="00AC59CD" w:rsidP="00AC59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</w:rPr>
      </w:pPr>
    </w:p>
    <w:tbl>
      <w:tblPr>
        <w:tblW w:w="937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7"/>
        <w:gridCol w:w="1080"/>
        <w:gridCol w:w="268"/>
        <w:gridCol w:w="1089"/>
        <w:gridCol w:w="276"/>
        <w:gridCol w:w="1080"/>
        <w:gridCol w:w="270"/>
        <w:gridCol w:w="1173"/>
      </w:tblGrid>
      <w:tr w:rsidR="00AC59CD" w:rsidRPr="006B417E" w14:paraId="2D5D588A" w14:textId="77777777" w:rsidTr="009A0BFC">
        <w:trPr>
          <w:tblHeader/>
        </w:trPr>
        <w:tc>
          <w:tcPr>
            <w:tcW w:w="2207" w:type="pct"/>
          </w:tcPr>
          <w:p w14:paraId="5B7C2C5D" w14:textId="77777777" w:rsidR="00AC59CD" w:rsidRPr="006B417E" w:rsidRDefault="00AC59CD" w:rsidP="006D3FA9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20" w:right="-45"/>
              <w:jc w:val="thaiDistribute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300" w:type="pct"/>
            <w:gridSpan w:val="3"/>
          </w:tcPr>
          <w:p w14:paraId="45BEC5ED" w14:textId="77777777" w:rsidR="00AC59CD" w:rsidRPr="006B417E" w:rsidRDefault="00AC59CD" w:rsidP="006D3F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47" w:type="pct"/>
          </w:tcPr>
          <w:p w14:paraId="42BBDC48" w14:textId="77777777" w:rsidR="00AC59CD" w:rsidRPr="006B417E" w:rsidRDefault="00AC59CD" w:rsidP="006D3F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6" w:type="pct"/>
            <w:gridSpan w:val="3"/>
          </w:tcPr>
          <w:p w14:paraId="3BFE7F10" w14:textId="77777777" w:rsidR="00AC59CD" w:rsidRPr="006B417E" w:rsidRDefault="00AC59CD" w:rsidP="006D3F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AC59CD" w:rsidRPr="006B417E" w14:paraId="3DFB344B" w14:textId="77777777" w:rsidTr="009A0BFC">
        <w:trPr>
          <w:tblHeader/>
        </w:trPr>
        <w:tc>
          <w:tcPr>
            <w:tcW w:w="2207" w:type="pct"/>
          </w:tcPr>
          <w:p w14:paraId="711A63CC" w14:textId="77777777" w:rsidR="00AC59CD" w:rsidRPr="006B417E" w:rsidRDefault="00AC59CD" w:rsidP="006D3F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0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Pr="006B417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Pr="006B417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576" w:type="pct"/>
          </w:tcPr>
          <w:p w14:paraId="1C7375C2" w14:textId="77777777" w:rsidR="00AC59CD" w:rsidRPr="006B417E" w:rsidRDefault="00AC59CD" w:rsidP="006D3F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3" w:type="pct"/>
          </w:tcPr>
          <w:p w14:paraId="147955A4" w14:textId="77777777" w:rsidR="00AC59CD" w:rsidRPr="006B417E" w:rsidRDefault="00AC59CD" w:rsidP="006D3F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0DD736F8" w14:textId="77777777" w:rsidR="00AC59CD" w:rsidRPr="006B417E" w:rsidRDefault="00AC59CD" w:rsidP="006D3F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47" w:type="pct"/>
          </w:tcPr>
          <w:p w14:paraId="14647906" w14:textId="77777777" w:rsidR="00AC59CD" w:rsidRPr="006B417E" w:rsidRDefault="00AC59CD" w:rsidP="006D3F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6D83A61B" w14:textId="77777777" w:rsidR="00AC59CD" w:rsidRPr="006B417E" w:rsidRDefault="00AC59CD" w:rsidP="006D3F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4" w:type="pct"/>
          </w:tcPr>
          <w:p w14:paraId="6E884C39" w14:textId="77777777" w:rsidR="00AC59CD" w:rsidRPr="006B417E" w:rsidRDefault="00AC59CD" w:rsidP="006D3F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</w:tcPr>
          <w:p w14:paraId="7DE10EA1" w14:textId="77777777" w:rsidR="00AC59CD" w:rsidRPr="006B417E" w:rsidRDefault="00AC59CD" w:rsidP="006D3F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AC59CD" w:rsidRPr="006B417E" w14:paraId="336EF876" w14:textId="77777777" w:rsidTr="009A0BFC">
        <w:trPr>
          <w:tblHeader/>
        </w:trPr>
        <w:tc>
          <w:tcPr>
            <w:tcW w:w="2207" w:type="pct"/>
          </w:tcPr>
          <w:p w14:paraId="6911FA2F" w14:textId="77777777" w:rsidR="00AC59CD" w:rsidRPr="006B417E" w:rsidRDefault="00AC59CD" w:rsidP="006D3F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0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93" w:type="pct"/>
            <w:gridSpan w:val="7"/>
          </w:tcPr>
          <w:p w14:paraId="71B7CE37" w14:textId="77777777" w:rsidR="00AC59CD" w:rsidRPr="006B417E" w:rsidRDefault="00AC59CD" w:rsidP="006D3F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AC59CD" w:rsidRPr="006B417E" w14:paraId="7C4B75AB" w14:textId="77777777" w:rsidTr="00090129">
        <w:tc>
          <w:tcPr>
            <w:tcW w:w="2207" w:type="pct"/>
          </w:tcPr>
          <w:p w14:paraId="433E90AC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ลูกหนี้เงินให้สินเชื่อ</w:t>
            </w:r>
          </w:p>
        </w:tc>
        <w:tc>
          <w:tcPr>
            <w:tcW w:w="576" w:type="pct"/>
          </w:tcPr>
          <w:p w14:paraId="5240ED1A" w14:textId="583D987F" w:rsidR="00AC59CD" w:rsidRPr="006B417E" w:rsidRDefault="005165BB" w:rsidP="006D3F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Pr="005165BB">
              <w:rPr>
                <w:rFonts w:asciiTheme="majorBidi" w:hAnsiTheme="majorBidi" w:cstheme="majorBidi"/>
                <w:sz w:val="28"/>
                <w:szCs w:val="28"/>
              </w:rPr>
              <w:t>1,7</w:t>
            </w:r>
            <w:r w:rsidR="00E45BCB">
              <w:rPr>
                <w:rFonts w:asciiTheme="majorBidi" w:hAnsiTheme="majorBidi" w:cstheme="majorBidi" w:hint="cs"/>
                <w:sz w:val="28"/>
                <w:szCs w:val="28"/>
                <w:cs/>
              </w:rPr>
              <w:t>1</w:t>
            </w:r>
            <w:r w:rsidR="00454F1E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5165BB">
              <w:rPr>
                <w:rFonts w:asciiTheme="majorBidi" w:hAnsiTheme="majorBidi" w:cstheme="majorBidi"/>
                <w:sz w:val="28"/>
                <w:szCs w:val="28"/>
              </w:rPr>
              <w:t>,72</w:t>
            </w:r>
            <w:r w:rsidR="00A429B9">
              <w:rPr>
                <w:rFonts w:asciiTheme="majorBidi" w:hAnsiTheme="majorBidi" w:cstheme="majorBidi" w:hint="cs"/>
                <w:sz w:val="28"/>
                <w:szCs w:val="28"/>
                <w:cs/>
              </w:rPr>
              <w:t>7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43" w:type="pct"/>
          </w:tcPr>
          <w:p w14:paraId="1FD4D763" w14:textId="77777777" w:rsidR="00AC59CD" w:rsidRPr="006B417E" w:rsidRDefault="00AC59CD" w:rsidP="006D3F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4357BBBE" w14:textId="77777777" w:rsidR="00AC59CD" w:rsidRPr="006B417E" w:rsidRDefault="00AC59CD" w:rsidP="006D3F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6B417E">
              <w:rPr>
                <w:rFonts w:asciiTheme="majorBidi" w:hAnsiTheme="majorBidi" w:cstheme="majorBidi"/>
                <w:sz w:val="28"/>
                <w:szCs w:val="28"/>
              </w:rPr>
              <w:t>1,816,094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47" w:type="pct"/>
          </w:tcPr>
          <w:p w14:paraId="17CA4C81" w14:textId="77777777" w:rsidR="00AC59CD" w:rsidRPr="006B417E" w:rsidRDefault="00AC59CD" w:rsidP="006D3F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26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46E5BA98" w14:textId="7B409F27" w:rsidR="00AC59CD" w:rsidRPr="006B417E" w:rsidRDefault="005165BB" w:rsidP="006D3F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Pr="005165BB"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 w:rsidR="00346B32">
              <w:rPr>
                <w:rFonts w:asciiTheme="majorBidi" w:hAnsiTheme="majorBidi" w:cstheme="majorBidi" w:hint="cs"/>
                <w:sz w:val="28"/>
                <w:szCs w:val="28"/>
                <w:cs/>
              </w:rPr>
              <w:t>6</w:t>
            </w:r>
            <w:r w:rsidR="00454F1E">
              <w:rPr>
                <w:rFonts w:asciiTheme="majorBidi" w:hAnsiTheme="majorBidi" w:cstheme="majorBidi"/>
                <w:sz w:val="28"/>
                <w:szCs w:val="28"/>
              </w:rPr>
              <w:t>82</w:t>
            </w:r>
            <w:r w:rsidRPr="005165BB">
              <w:rPr>
                <w:rFonts w:asciiTheme="majorBidi" w:hAnsiTheme="majorBidi" w:cstheme="majorBidi"/>
                <w:sz w:val="28"/>
                <w:szCs w:val="28"/>
              </w:rPr>
              <w:t>,751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44" w:type="pct"/>
          </w:tcPr>
          <w:p w14:paraId="763428DD" w14:textId="77777777" w:rsidR="00AC59CD" w:rsidRPr="006B417E" w:rsidRDefault="00AC59CD" w:rsidP="006D3F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</w:tcPr>
          <w:p w14:paraId="4A10A9B6" w14:textId="77777777" w:rsidR="00AC59CD" w:rsidRPr="006B417E" w:rsidRDefault="00AC59CD" w:rsidP="006D3F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6B417E">
              <w:rPr>
                <w:rFonts w:asciiTheme="majorBidi" w:hAnsiTheme="majorBidi" w:cstheme="majorBidi"/>
                <w:sz w:val="28"/>
                <w:szCs w:val="28"/>
              </w:rPr>
              <w:t>1,742,391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AC59CD" w:rsidRPr="006B417E" w14:paraId="2F46C132" w14:textId="77777777" w:rsidTr="00090129">
        <w:tc>
          <w:tcPr>
            <w:tcW w:w="2207" w:type="pct"/>
          </w:tcPr>
          <w:p w14:paraId="75EE170E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ลูกหนี้ตามสัญญาเช่าซื้อ</w:t>
            </w:r>
          </w:p>
        </w:tc>
        <w:tc>
          <w:tcPr>
            <w:tcW w:w="576" w:type="pct"/>
          </w:tcPr>
          <w:p w14:paraId="49F770B1" w14:textId="3962DBE4" w:rsidR="00AC59CD" w:rsidRPr="006B417E" w:rsidRDefault="005165BB" w:rsidP="006D3F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5165BB">
              <w:rPr>
                <w:rFonts w:asciiTheme="majorBidi" w:hAnsiTheme="majorBidi" w:cs="Angsana New"/>
                <w:sz w:val="28"/>
                <w:szCs w:val="28"/>
                <w:cs/>
              </w:rPr>
              <w:t>18</w:t>
            </w:r>
            <w:r w:rsidRPr="005165B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165BB">
              <w:rPr>
                <w:rFonts w:asciiTheme="majorBidi" w:hAnsiTheme="majorBidi" w:cs="Angsana New"/>
                <w:sz w:val="28"/>
                <w:szCs w:val="28"/>
                <w:cs/>
              </w:rPr>
              <w:t>203</w:t>
            </w:r>
          </w:p>
        </w:tc>
        <w:tc>
          <w:tcPr>
            <w:tcW w:w="143" w:type="pct"/>
          </w:tcPr>
          <w:p w14:paraId="34AB12D7" w14:textId="77777777" w:rsidR="00AC59CD" w:rsidRPr="006B417E" w:rsidRDefault="00AC59CD" w:rsidP="006D3F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21FE8219" w14:textId="77777777" w:rsidR="00AC59CD" w:rsidRPr="006B417E" w:rsidRDefault="00AC59CD" w:rsidP="006D3F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(127</w:t>
            </w:r>
            <w:r w:rsidRPr="006B417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914)</w:t>
            </w:r>
          </w:p>
        </w:tc>
        <w:tc>
          <w:tcPr>
            <w:tcW w:w="147" w:type="pct"/>
          </w:tcPr>
          <w:p w14:paraId="3BD1B134" w14:textId="77777777" w:rsidR="00AC59CD" w:rsidRPr="006B417E" w:rsidRDefault="00AC59CD" w:rsidP="006D3F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26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7687F39A" w14:textId="6559CB94" w:rsidR="00AC59CD" w:rsidRPr="006B417E" w:rsidRDefault="005165BB" w:rsidP="006D3F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="Angsana New" w:hint="cs"/>
                <w:sz w:val="28"/>
                <w:szCs w:val="28"/>
                <w:cs/>
              </w:rPr>
              <w:t>(</w:t>
            </w:r>
            <w:r w:rsidRPr="005165BB">
              <w:rPr>
                <w:rFonts w:asciiTheme="majorBidi" w:hAnsiTheme="majorBidi" w:cs="Angsana New"/>
                <w:sz w:val="28"/>
                <w:szCs w:val="28"/>
                <w:cs/>
              </w:rPr>
              <w:t>1</w:t>
            </w:r>
            <w:r w:rsidRPr="005165B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165BB">
              <w:rPr>
                <w:rFonts w:asciiTheme="majorBidi" w:hAnsiTheme="majorBidi" w:cs="Angsana New"/>
                <w:sz w:val="28"/>
                <w:szCs w:val="28"/>
                <w:cs/>
              </w:rPr>
              <w:t>479</w:t>
            </w:r>
            <w:r>
              <w:rPr>
                <w:rFonts w:asciiTheme="majorBidi" w:hAnsiTheme="majorBidi" w:cs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44" w:type="pct"/>
          </w:tcPr>
          <w:p w14:paraId="5899415F" w14:textId="77777777" w:rsidR="00AC59CD" w:rsidRPr="006B417E" w:rsidRDefault="00AC59CD" w:rsidP="006D3F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</w:tcPr>
          <w:p w14:paraId="0A6DBF0B" w14:textId="77777777" w:rsidR="00AC59CD" w:rsidRPr="006B417E" w:rsidRDefault="00AC59CD" w:rsidP="006D3F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6B417E">
              <w:rPr>
                <w:rFonts w:asciiTheme="majorBidi" w:hAnsiTheme="majorBidi" w:cstheme="majorBidi"/>
                <w:sz w:val="28"/>
                <w:szCs w:val="28"/>
              </w:rPr>
              <w:t>20,884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AC59CD" w:rsidRPr="006B417E" w14:paraId="7EE6D5E8" w14:textId="77777777" w:rsidTr="00090129">
        <w:tc>
          <w:tcPr>
            <w:tcW w:w="2207" w:type="pct"/>
          </w:tcPr>
          <w:p w14:paraId="486E577B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14:paraId="4C1EEBFD" w14:textId="7ACC0B24" w:rsidR="00AC59CD" w:rsidRPr="006B417E" w:rsidRDefault="005165BB" w:rsidP="006D3F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5165BB">
              <w:rPr>
                <w:rFonts w:asciiTheme="majorBidi" w:hAnsiTheme="majorBidi" w:cstheme="majorBidi"/>
                <w:sz w:val="28"/>
                <w:szCs w:val="28"/>
              </w:rPr>
              <w:t>8,569</w:t>
            </w:r>
          </w:p>
        </w:tc>
        <w:tc>
          <w:tcPr>
            <w:tcW w:w="143" w:type="pct"/>
          </w:tcPr>
          <w:p w14:paraId="59502EBD" w14:textId="77777777" w:rsidR="00AC59CD" w:rsidRPr="006B417E" w:rsidRDefault="00AC59CD" w:rsidP="006D3F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</w:tcPr>
          <w:p w14:paraId="741DDCBA" w14:textId="77777777" w:rsidR="00AC59CD" w:rsidRPr="006B417E" w:rsidRDefault="00AC59CD" w:rsidP="006D3F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</w:rPr>
              <w:t>(26,700)</w:t>
            </w:r>
          </w:p>
        </w:tc>
        <w:tc>
          <w:tcPr>
            <w:tcW w:w="147" w:type="pct"/>
          </w:tcPr>
          <w:p w14:paraId="38A9C421" w14:textId="77777777" w:rsidR="00AC59CD" w:rsidRPr="006B417E" w:rsidRDefault="00AC59CD" w:rsidP="006D3F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26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14:paraId="63D609DE" w14:textId="6D6BA33F" w:rsidR="00AC59CD" w:rsidRPr="006B417E" w:rsidRDefault="005165BB" w:rsidP="006D3F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65BB">
              <w:rPr>
                <w:rFonts w:asciiTheme="majorBidi" w:hAnsiTheme="majorBidi" w:cstheme="majorBidi"/>
                <w:sz w:val="28"/>
                <w:szCs w:val="28"/>
              </w:rPr>
              <w:t>8,569</w:t>
            </w:r>
          </w:p>
        </w:tc>
        <w:tc>
          <w:tcPr>
            <w:tcW w:w="144" w:type="pct"/>
          </w:tcPr>
          <w:p w14:paraId="2545685C" w14:textId="77777777" w:rsidR="00AC59CD" w:rsidRPr="006B417E" w:rsidRDefault="00AC59CD" w:rsidP="006D3F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</w:tcPr>
          <w:p w14:paraId="72C15BAC" w14:textId="77777777" w:rsidR="00AC59CD" w:rsidRPr="006B417E" w:rsidRDefault="00AC59CD" w:rsidP="006D3F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</w:rPr>
              <w:t>(26,700)</w:t>
            </w:r>
          </w:p>
        </w:tc>
      </w:tr>
      <w:tr w:rsidR="00AC59CD" w:rsidRPr="006B417E" w14:paraId="45FB5852" w14:textId="77777777" w:rsidTr="009A0BFC">
        <w:tc>
          <w:tcPr>
            <w:tcW w:w="2207" w:type="pct"/>
          </w:tcPr>
          <w:p w14:paraId="78A9325E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  <w:r w:rsidRPr="006B417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14:paraId="0DFE418E" w14:textId="60D9DF34" w:rsidR="00AC59CD" w:rsidRPr="00FE759A" w:rsidRDefault="00FE759A" w:rsidP="00FE75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10"/>
              <w:rPr>
                <w:rFonts w:asciiTheme="majorBidi" w:hAnsiTheme="majorBidi" w:cs="Angsana New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(</w:t>
            </w:r>
            <w:r w:rsidR="005165BB" w:rsidRPr="005165BB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1</w:t>
            </w:r>
            <w:r w:rsidR="005165BB" w:rsidRPr="005165B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454F1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691</w:t>
            </w:r>
            <w:r w:rsidR="005165BB" w:rsidRPr="005165B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5165BB" w:rsidRPr="005165BB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95</w:t>
            </w:r>
            <w:r w:rsidR="00A429B9"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</w:rPr>
              <w:t>5</w:t>
            </w:r>
            <w:r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43" w:type="pct"/>
          </w:tcPr>
          <w:p w14:paraId="6E258C5F" w14:textId="77777777" w:rsidR="00AC59CD" w:rsidRPr="006B417E" w:rsidRDefault="00AC59CD" w:rsidP="006D3F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</w:tcPr>
          <w:p w14:paraId="318703A9" w14:textId="77777777" w:rsidR="00AC59CD" w:rsidRPr="006B417E" w:rsidRDefault="00AC59CD" w:rsidP="006D3F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</w:t>
            </w: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</w:t>
            </w: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9</w:t>
            </w: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70,708</w:t>
            </w: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47" w:type="pct"/>
          </w:tcPr>
          <w:p w14:paraId="23A43AA5" w14:textId="77777777" w:rsidR="00AC59CD" w:rsidRPr="006B417E" w:rsidRDefault="00AC59CD" w:rsidP="006D3F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26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14:paraId="6E6A9405" w14:textId="67CA596E" w:rsidR="00AC59CD" w:rsidRPr="006B417E" w:rsidRDefault="00FE759A" w:rsidP="006D3F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(</w:t>
            </w:r>
            <w:r w:rsidR="005165BB" w:rsidRPr="005165BB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1</w:t>
            </w:r>
            <w:r w:rsidR="005165BB" w:rsidRPr="005165B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346B3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6</w:t>
            </w:r>
            <w:r w:rsidR="000A18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75</w:t>
            </w:r>
            <w:r w:rsidR="005165BB" w:rsidRPr="005165B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5165BB" w:rsidRPr="005165BB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661</w:t>
            </w:r>
            <w:r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44" w:type="pct"/>
          </w:tcPr>
          <w:p w14:paraId="09BD79FB" w14:textId="77777777" w:rsidR="00AC59CD" w:rsidRPr="006B417E" w:rsidRDefault="00AC59CD" w:rsidP="006D3F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6" w:type="pct"/>
            <w:tcBorders>
              <w:top w:val="single" w:sz="4" w:space="0" w:color="auto"/>
              <w:bottom w:val="double" w:sz="4" w:space="0" w:color="auto"/>
            </w:tcBorders>
          </w:tcPr>
          <w:p w14:paraId="44FD56E5" w14:textId="77777777" w:rsidR="00AC59CD" w:rsidRPr="006B417E" w:rsidRDefault="00AC59CD" w:rsidP="006D3F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</w:t>
            </w: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1,789,975</w:t>
            </w: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)</w:t>
            </w:r>
          </w:p>
        </w:tc>
      </w:tr>
    </w:tbl>
    <w:p w14:paraId="5678266B" w14:textId="77777777" w:rsidR="00AC59CD" w:rsidRPr="006B417E" w:rsidRDefault="00AC59CD" w:rsidP="00AC59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38"/>
        </w:tabs>
        <w:ind w:left="540"/>
        <w:jc w:val="thaiDistribute"/>
        <w:rPr>
          <w:rFonts w:asciiTheme="majorBidi" w:hAnsiTheme="majorBidi" w:cstheme="majorBidi"/>
          <w:sz w:val="28"/>
          <w:szCs w:val="28"/>
          <w:vertAlign w:val="superscript"/>
        </w:rPr>
      </w:pPr>
    </w:p>
    <w:p w14:paraId="25420F69" w14:textId="0DFD8059" w:rsidR="00D80D53" w:rsidRPr="00E41ED5" w:rsidRDefault="00D80D53" w:rsidP="00E41ED5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90"/>
        </w:tabs>
        <w:spacing w:line="240" w:lineRule="auto"/>
        <w:ind w:right="-45"/>
        <w:jc w:val="thaiDistribute"/>
        <w:rPr>
          <w:rFonts w:asciiTheme="majorBidi" w:hAnsiTheme="majorBidi" w:cstheme="majorBidi"/>
          <w:sz w:val="28"/>
          <w:szCs w:val="28"/>
          <w:u w:val="none"/>
          <w:lang w:val="th-TH"/>
        </w:rPr>
      </w:pPr>
      <w:r>
        <w:rPr>
          <w:rFonts w:asciiTheme="majorBidi" w:hAnsiTheme="majorBidi" w:cstheme="majorBidi" w:hint="cs"/>
          <w:sz w:val="28"/>
          <w:szCs w:val="28"/>
          <w:u w:val="none"/>
          <w:cs/>
          <w:lang w:val="th-TH"/>
        </w:rPr>
        <w:t>เงินลงทุนในบริษัทย่อย</w:t>
      </w:r>
    </w:p>
    <w:p w14:paraId="1E73C3D6" w14:textId="77777777" w:rsidR="00D80D53" w:rsidRPr="00D80D53" w:rsidRDefault="00D80D53" w:rsidP="00E41ED5">
      <w:pPr>
        <w:tabs>
          <w:tab w:val="clear" w:pos="907"/>
          <w:tab w:val="left" w:pos="540"/>
        </w:tabs>
        <w:rPr>
          <w:rFonts w:asciiTheme="majorBidi" w:hAnsiTheme="majorBidi" w:cstheme="majorBidi"/>
          <w:sz w:val="28"/>
          <w:szCs w:val="28"/>
          <w:cs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7290"/>
        <w:gridCol w:w="1980"/>
      </w:tblGrid>
      <w:tr w:rsidR="00D80D53" w:rsidRPr="006B417E" w14:paraId="1F621DB5" w14:textId="77777777" w:rsidTr="00393C2B">
        <w:trPr>
          <w:cantSplit/>
          <w:tblHeader/>
        </w:trPr>
        <w:tc>
          <w:tcPr>
            <w:tcW w:w="7290" w:type="dxa"/>
            <w:vAlign w:val="bottom"/>
          </w:tcPr>
          <w:p w14:paraId="499E8F63" w14:textId="006BBD78" w:rsidR="00D80D53" w:rsidRPr="006B417E" w:rsidRDefault="005B697B" w:rsidP="00393C2B">
            <w:pPr>
              <w:pStyle w:val="acctfourfigures"/>
              <w:tabs>
                <w:tab w:val="decimal" w:pos="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รายการเคลื่อนไหวที่มีสาระสำคัญ</w:t>
            </w:r>
          </w:p>
        </w:tc>
        <w:tc>
          <w:tcPr>
            <w:tcW w:w="1980" w:type="dxa"/>
          </w:tcPr>
          <w:p w14:paraId="62EFAA38" w14:textId="77777777" w:rsidR="00D80D53" w:rsidRPr="006B417E" w:rsidRDefault="00D80D53" w:rsidP="00393C2B">
            <w:pPr>
              <w:pStyle w:val="acctmergecolhdg"/>
              <w:spacing w:line="240" w:lineRule="auto"/>
              <w:ind w:left="-79" w:right="-76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</w:p>
        </w:tc>
      </w:tr>
      <w:tr w:rsidR="00D80D53" w:rsidRPr="006B417E" w14:paraId="0146E000" w14:textId="77777777" w:rsidTr="00393C2B">
        <w:trPr>
          <w:cantSplit/>
          <w:tblHeader/>
        </w:trPr>
        <w:tc>
          <w:tcPr>
            <w:tcW w:w="7290" w:type="dxa"/>
            <w:vAlign w:val="bottom"/>
          </w:tcPr>
          <w:p w14:paraId="166C4282" w14:textId="47DEC025" w:rsidR="00D80D53" w:rsidRPr="00B95296" w:rsidRDefault="00B95296" w:rsidP="00393C2B">
            <w:pPr>
              <w:pStyle w:val="acctfourfigures"/>
              <w:tabs>
                <w:tab w:val="decimal" w:pos="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  <w:r w:rsidRPr="006B417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Pr="006B417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Pr="006B417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มิถุนายน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>2567</w:t>
            </w:r>
          </w:p>
        </w:tc>
        <w:tc>
          <w:tcPr>
            <w:tcW w:w="1980" w:type="dxa"/>
          </w:tcPr>
          <w:p w14:paraId="52402135" w14:textId="351EBED9" w:rsidR="00D80D53" w:rsidRPr="006B417E" w:rsidRDefault="00D80D53" w:rsidP="00393C2B">
            <w:pPr>
              <w:pStyle w:val="acctmergecolhdg"/>
              <w:spacing w:line="240" w:lineRule="auto"/>
              <w:ind w:left="-79" w:right="-76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  <w:r w:rsidRPr="006B417E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D80D53" w:rsidRPr="006B417E" w14:paraId="50C1E041" w14:textId="77777777" w:rsidTr="00393C2B">
        <w:trPr>
          <w:cantSplit/>
        </w:trPr>
        <w:tc>
          <w:tcPr>
            <w:tcW w:w="7290" w:type="dxa"/>
          </w:tcPr>
          <w:p w14:paraId="170C0923" w14:textId="77777777" w:rsidR="00D80D53" w:rsidRPr="006B417E" w:rsidRDefault="00D80D53" w:rsidP="00393C2B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980" w:type="dxa"/>
          </w:tcPr>
          <w:p w14:paraId="43C752D7" w14:textId="77777777" w:rsidR="00D80D53" w:rsidRPr="006B417E" w:rsidRDefault="00D80D53" w:rsidP="00393C2B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6B417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D80D53" w:rsidRPr="006B417E" w14:paraId="3308CFEF" w14:textId="77777777" w:rsidTr="00393C2B">
        <w:trPr>
          <w:cantSplit/>
        </w:trPr>
        <w:tc>
          <w:tcPr>
            <w:tcW w:w="7290" w:type="dxa"/>
          </w:tcPr>
          <w:p w14:paraId="38C4ED30" w14:textId="567E381B" w:rsidR="00D80D53" w:rsidRPr="005B697B" w:rsidRDefault="005B697B" w:rsidP="00393C2B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B697B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980" w:type="dxa"/>
          </w:tcPr>
          <w:p w14:paraId="75CC2087" w14:textId="3436D3A1" w:rsidR="00D80D53" w:rsidRPr="006B417E" w:rsidRDefault="00D80D53" w:rsidP="00393C2B">
            <w:pPr>
              <w:pStyle w:val="acctfourfigures"/>
              <w:tabs>
                <w:tab w:val="clear" w:pos="765"/>
                <w:tab w:val="decimal" w:pos="154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5B697B" w:rsidRPr="006B417E" w14:paraId="2DEDDE02" w14:textId="77777777" w:rsidTr="00393C2B">
        <w:trPr>
          <w:cantSplit/>
        </w:trPr>
        <w:tc>
          <w:tcPr>
            <w:tcW w:w="7290" w:type="dxa"/>
          </w:tcPr>
          <w:p w14:paraId="2B454D91" w14:textId="24DD1ABE" w:rsidR="005B697B" w:rsidRPr="005B697B" w:rsidRDefault="005B697B" w:rsidP="00393C2B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ลงทุนในบริษัท เมืองไทย เพย์ เลเทอร์ จำกัด</w:t>
            </w:r>
          </w:p>
        </w:tc>
        <w:tc>
          <w:tcPr>
            <w:tcW w:w="1980" w:type="dxa"/>
          </w:tcPr>
          <w:p w14:paraId="1CBD86EC" w14:textId="5B106A69" w:rsidR="005B697B" w:rsidRPr="005B697B" w:rsidRDefault="005B697B" w:rsidP="005B697B">
            <w:pPr>
              <w:pStyle w:val="acctfourfigures"/>
              <w:tabs>
                <w:tab w:val="clear" w:pos="765"/>
                <w:tab w:val="decimal" w:pos="118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450,000</w:t>
            </w:r>
          </w:p>
        </w:tc>
      </w:tr>
    </w:tbl>
    <w:p w14:paraId="04FF155A" w14:textId="77777777" w:rsidR="00B95296" w:rsidRDefault="00B95296" w:rsidP="00B95296">
      <w:pPr>
        <w:tabs>
          <w:tab w:val="clear" w:pos="227"/>
          <w:tab w:val="clear" w:pos="907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5E539F8" w14:textId="7542856A" w:rsidR="00D80D53" w:rsidRPr="00B95296" w:rsidRDefault="00B95296" w:rsidP="00B95296">
      <w:pPr>
        <w:tabs>
          <w:tab w:val="clear" w:pos="227"/>
          <w:tab w:val="clear" w:pos="907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</w:rPr>
        <w:t>ในการประชุมคณะกรรมการ</w:t>
      </w:r>
      <w:r w:rsidR="00CA1377">
        <w:rPr>
          <w:rFonts w:asciiTheme="majorBidi" w:hAnsiTheme="majorBidi" w:cstheme="majorBidi" w:hint="cs"/>
          <w:sz w:val="28"/>
          <w:szCs w:val="28"/>
          <w:cs/>
        </w:rPr>
        <w:t>บริษัท</w:t>
      </w:r>
      <w:r>
        <w:rPr>
          <w:rFonts w:asciiTheme="majorBidi" w:hAnsiTheme="majorBidi" w:cstheme="majorBidi" w:hint="cs"/>
          <w:sz w:val="28"/>
          <w:szCs w:val="28"/>
          <w:cs/>
        </w:rPr>
        <w:t>ของบริษัท เมืองไทย เพย์ เลเทอร์ จำกัด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>
        <w:rPr>
          <w:rFonts w:asciiTheme="majorBidi" w:hAnsiTheme="majorBidi" w:cstheme="majorBidi" w:hint="cs"/>
          <w:sz w:val="28"/>
          <w:szCs w:val="28"/>
          <w:cs/>
        </w:rPr>
        <w:t>(</w:t>
      </w:r>
      <w:r>
        <w:rPr>
          <w:rFonts w:asciiTheme="majorBidi" w:hAnsiTheme="majorBidi" w:cstheme="majorBidi"/>
          <w:sz w:val="28"/>
          <w:szCs w:val="28"/>
        </w:rPr>
        <w:t>“</w:t>
      </w:r>
      <w:r>
        <w:rPr>
          <w:rFonts w:asciiTheme="majorBidi" w:hAnsiTheme="majorBidi" w:cstheme="majorBidi" w:hint="cs"/>
          <w:sz w:val="28"/>
          <w:szCs w:val="28"/>
          <w:cs/>
        </w:rPr>
        <w:t>เมืองไทย เพย์ เลเทอร์</w:t>
      </w:r>
      <w:r>
        <w:rPr>
          <w:rFonts w:asciiTheme="majorBidi" w:hAnsiTheme="majorBidi" w:cstheme="majorBidi"/>
          <w:sz w:val="28"/>
          <w:szCs w:val="28"/>
        </w:rPr>
        <w:t>”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) ซึ่งเป็นบริษัทย่อยเมื่อวันที่ </w:t>
      </w:r>
      <w:r>
        <w:rPr>
          <w:rFonts w:asciiTheme="majorBidi" w:hAnsiTheme="majorBidi" w:cstheme="majorBidi"/>
          <w:sz w:val="28"/>
          <w:szCs w:val="28"/>
        </w:rPr>
        <w:t xml:space="preserve">20 </w:t>
      </w:r>
      <w:r>
        <w:rPr>
          <w:rFonts w:asciiTheme="majorBidi" w:hAnsiTheme="majorBidi" w:cstheme="majorBidi" w:hint="cs"/>
          <w:sz w:val="28"/>
          <w:szCs w:val="28"/>
          <w:cs/>
        </w:rPr>
        <w:t>พฤษภาคม</w:t>
      </w:r>
      <w:r w:rsidRPr="00B95296">
        <w:rPr>
          <w:rFonts w:asciiTheme="majorBidi" w:hAnsiTheme="majorBidi" w:cstheme="majorBidi"/>
          <w:sz w:val="28"/>
          <w:szCs w:val="28"/>
        </w:rPr>
        <w:t xml:space="preserve"> 2567</w:t>
      </w:r>
      <w:r w:rsidRPr="00B95296">
        <w:rPr>
          <w:rFonts w:asciiTheme="majorBidi" w:hAnsiTheme="majorBidi" w:cstheme="majorBidi" w:hint="cs"/>
          <w:sz w:val="28"/>
          <w:szCs w:val="28"/>
          <w:cs/>
        </w:rPr>
        <w:t xml:space="preserve"> ที่ประชุมมีมติอนุมัติการเรียกชำระค่าหุ้นสามัญของเมืองไทย เพย์ เลเทอร์ ที่เหลือร้อยละ </w:t>
      </w:r>
      <w:r w:rsidRPr="00B95296">
        <w:rPr>
          <w:rFonts w:asciiTheme="majorBidi" w:hAnsiTheme="majorBidi" w:cstheme="majorBidi"/>
          <w:sz w:val="28"/>
          <w:szCs w:val="28"/>
        </w:rPr>
        <w:t xml:space="preserve">50 </w:t>
      </w:r>
      <w:r w:rsidRPr="00B95296">
        <w:rPr>
          <w:rFonts w:asciiTheme="majorBidi" w:hAnsiTheme="majorBidi" w:cstheme="majorBidi" w:hint="cs"/>
          <w:sz w:val="28"/>
          <w:szCs w:val="28"/>
          <w:cs/>
        </w:rPr>
        <w:t xml:space="preserve">จำนวน </w:t>
      </w:r>
      <w:r w:rsidRPr="00B95296">
        <w:rPr>
          <w:rFonts w:asciiTheme="majorBidi" w:hAnsiTheme="majorBidi" w:cstheme="majorBidi"/>
          <w:sz w:val="28"/>
          <w:szCs w:val="28"/>
        </w:rPr>
        <w:t>450</w:t>
      </w:r>
      <w:r w:rsidRPr="00B95296">
        <w:rPr>
          <w:rFonts w:asciiTheme="majorBidi" w:hAnsiTheme="majorBidi" w:cstheme="majorBidi" w:hint="cs"/>
          <w:sz w:val="28"/>
          <w:szCs w:val="28"/>
          <w:cs/>
        </w:rPr>
        <w:t xml:space="preserve"> ล้านบาท ทั้งนี้บริษัทจ่ายชำระค่าหุ้นดังกล่าวในเดือน</w:t>
      </w:r>
      <w:r w:rsidR="00DC4A91">
        <w:rPr>
          <w:rFonts w:asciiTheme="majorBidi" w:hAnsiTheme="majorBidi" w:cstheme="majorBidi" w:hint="cs"/>
          <w:sz w:val="28"/>
          <w:szCs w:val="28"/>
          <w:cs/>
        </w:rPr>
        <w:t>พฤษภาคม</w:t>
      </w:r>
      <w:r w:rsidRPr="00B95296">
        <w:rPr>
          <w:rFonts w:asciiTheme="majorBidi" w:hAnsiTheme="majorBidi" w:cstheme="majorBidi"/>
          <w:sz w:val="28"/>
          <w:szCs w:val="28"/>
        </w:rPr>
        <w:t xml:space="preserve"> 2567 </w:t>
      </w:r>
    </w:p>
    <w:p w14:paraId="0B5E0031" w14:textId="77777777" w:rsidR="00D80D53" w:rsidRPr="00B95296" w:rsidRDefault="00D80D53" w:rsidP="00D80D53">
      <w:pPr>
        <w:rPr>
          <w:rFonts w:cstheme="minorBidi"/>
          <w:cs/>
          <w:lang w:val="th-TH"/>
        </w:rPr>
      </w:pPr>
    </w:p>
    <w:p w14:paraId="5A66AE89" w14:textId="682479AA" w:rsidR="00AC59CD" w:rsidRPr="00B95296" w:rsidRDefault="00AC59CD" w:rsidP="00AC59CD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90"/>
        </w:tabs>
        <w:spacing w:line="240" w:lineRule="auto"/>
        <w:ind w:right="-45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 w:rsidRPr="00B95296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เงินกู้ยืมระยะสั้นจากสถาบันการเงิน</w:t>
      </w:r>
    </w:p>
    <w:p w14:paraId="3042AB8A" w14:textId="77777777" w:rsidR="00AC59CD" w:rsidRPr="006B417E" w:rsidRDefault="00AC59CD" w:rsidP="00AC59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0" w:lineRule="atLeast"/>
        <w:ind w:left="547"/>
        <w:rPr>
          <w:rFonts w:asciiTheme="majorBidi" w:hAnsiTheme="majorBidi" w:cstheme="majorBidi"/>
          <w:b/>
          <w:sz w:val="28"/>
          <w:szCs w:val="28"/>
        </w:rPr>
      </w:pPr>
    </w:p>
    <w:p w14:paraId="08BBAAF2" w14:textId="77777777" w:rsidR="00AC59CD" w:rsidRPr="006B417E" w:rsidRDefault="00AC59CD" w:rsidP="00AC59CD">
      <w:pPr>
        <w:tabs>
          <w:tab w:val="clear" w:pos="907"/>
          <w:tab w:val="left" w:pos="540"/>
        </w:tabs>
        <w:ind w:firstLine="540"/>
        <w:rPr>
          <w:rFonts w:asciiTheme="majorBidi" w:hAnsiTheme="majorBidi" w:cstheme="majorBidi"/>
          <w:sz w:val="28"/>
          <w:szCs w:val="28"/>
          <w:cs/>
        </w:rPr>
      </w:pPr>
      <w:r w:rsidRPr="006B417E">
        <w:rPr>
          <w:rFonts w:asciiTheme="majorBidi" w:hAnsiTheme="majorBidi" w:cstheme="majorBidi"/>
          <w:sz w:val="28"/>
          <w:szCs w:val="28"/>
          <w:cs/>
        </w:rPr>
        <w:t>เงินกู้ยืมระยะสั้นจากสถาบันการเงินสําหรับงวดหกเดือนสิ้นสุดวันที่</w:t>
      </w:r>
      <w:r w:rsidRPr="006B417E">
        <w:rPr>
          <w:rFonts w:asciiTheme="majorBidi" w:hAnsiTheme="majorBidi" w:cstheme="majorBidi"/>
          <w:sz w:val="28"/>
          <w:szCs w:val="28"/>
        </w:rPr>
        <w:t xml:space="preserve"> </w:t>
      </w:r>
      <w:r w:rsidRPr="006B417E">
        <w:rPr>
          <w:rFonts w:asciiTheme="majorBidi" w:eastAsia="Cordia New" w:hAnsiTheme="majorBidi" w:cstheme="majorBidi"/>
          <w:spacing w:val="-4"/>
          <w:sz w:val="28"/>
          <w:szCs w:val="28"/>
        </w:rPr>
        <w:t>30</w:t>
      </w:r>
      <w:r w:rsidRPr="006B417E">
        <w:rPr>
          <w:rFonts w:asciiTheme="majorBidi" w:eastAsia="Cordia New" w:hAnsiTheme="majorBidi" w:cstheme="majorBidi"/>
          <w:spacing w:val="-4"/>
          <w:sz w:val="28"/>
          <w:szCs w:val="28"/>
          <w:cs/>
        </w:rPr>
        <w:t xml:space="preserve"> มิถุนายน</w:t>
      </w:r>
      <w:r w:rsidRPr="006B417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6B417E">
        <w:rPr>
          <w:rFonts w:asciiTheme="majorBidi" w:hAnsiTheme="majorBidi" w:cstheme="majorBidi"/>
          <w:sz w:val="28"/>
          <w:szCs w:val="28"/>
        </w:rPr>
        <w:t xml:space="preserve">2567 </w:t>
      </w:r>
      <w:r w:rsidRPr="006B417E">
        <w:rPr>
          <w:rFonts w:asciiTheme="majorBidi" w:hAnsiTheme="majorBidi" w:cstheme="majorBidi"/>
          <w:sz w:val="28"/>
          <w:szCs w:val="28"/>
          <w:cs/>
        </w:rPr>
        <w:t>มีการเปลี่ยนแปลงดังนี้</w:t>
      </w:r>
    </w:p>
    <w:p w14:paraId="2299C947" w14:textId="77777777" w:rsidR="00AC59CD" w:rsidRPr="006B417E" w:rsidRDefault="00AC59CD" w:rsidP="00AC59CD">
      <w:pPr>
        <w:tabs>
          <w:tab w:val="clear" w:pos="907"/>
          <w:tab w:val="left" w:pos="540"/>
        </w:tabs>
        <w:ind w:firstLine="540"/>
        <w:rPr>
          <w:rFonts w:asciiTheme="majorBidi" w:hAnsiTheme="majorBidi" w:cstheme="majorBidi"/>
          <w:sz w:val="28"/>
          <w:szCs w:val="28"/>
          <w:cs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860"/>
        <w:gridCol w:w="1350"/>
        <w:gridCol w:w="180"/>
        <w:gridCol w:w="1260"/>
        <w:gridCol w:w="180"/>
        <w:gridCol w:w="1350"/>
      </w:tblGrid>
      <w:tr w:rsidR="00AC59CD" w:rsidRPr="006B417E" w14:paraId="54A2658A" w14:textId="77777777" w:rsidTr="00894D36">
        <w:trPr>
          <w:cantSplit/>
          <w:tblHeader/>
        </w:trPr>
        <w:tc>
          <w:tcPr>
            <w:tcW w:w="4860" w:type="dxa"/>
            <w:vAlign w:val="bottom"/>
          </w:tcPr>
          <w:p w14:paraId="00CB6796" w14:textId="77777777" w:rsidR="00AC59CD" w:rsidRPr="006B417E" w:rsidRDefault="00AC59CD" w:rsidP="006D3FA9">
            <w:pPr>
              <w:pStyle w:val="acctfourfigures"/>
              <w:tabs>
                <w:tab w:val="decimal" w:pos="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4320" w:type="dxa"/>
            <w:gridSpan w:val="5"/>
          </w:tcPr>
          <w:p w14:paraId="1651A137" w14:textId="77777777" w:rsidR="00AC59CD" w:rsidRPr="006B417E" w:rsidRDefault="00AC59CD" w:rsidP="006D3FA9">
            <w:pPr>
              <w:pStyle w:val="acctmergecolhdg"/>
              <w:spacing w:line="240" w:lineRule="auto"/>
              <w:ind w:left="-79" w:right="-76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  <w:r w:rsidRPr="006B417E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งบการเงินรวมและงบการเงินเฉพาะกิจการ</w:t>
            </w:r>
          </w:p>
        </w:tc>
      </w:tr>
      <w:tr w:rsidR="00AC59CD" w:rsidRPr="006B417E" w14:paraId="7EB38A01" w14:textId="77777777" w:rsidTr="00894D36">
        <w:trPr>
          <w:cantSplit/>
          <w:tblHeader/>
        </w:trPr>
        <w:tc>
          <w:tcPr>
            <w:tcW w:w="4860" w:type="dxa"/>
            <w:vAlign w:val="bottom"/>
          </w:tcPr>
          <w:p w14:paraId="751E4B10" w14:textId="77777777" w:rsidR="00AC59CD" w:rsidRPr="006B417E" w:rsidRDefault="00AC59CD" w:rsidP="006D3FA9">
            <w:pPr>
              <w:pStyle w:val="acctfourfigures"/>
              <w:tabs>
                <w:tab w:val="decimal" w:pos="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2632AAF0" w14:textId="77777777" w:rsidR="00AC59CD" w:rsidRPr="006B417E" w:rsidRDefault="00AC59CD" w:rsidP="006D3FA9">
            <w:pPr>
              <w:pStyle w:val="acctmergecolhdg"/>
              <w:spacing w:line="240" w:lineRule="auto"/>
              <w:ind w:left="-78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180" w:type="dxa"/>
          </w:tcPr>
          <w:p w14:paraId="00D47210" w14:textId="77777777" w:rsidR="00AC59CD" w:rsidRPr="006B417E" w:rsidRDefault="00AC59CD" w:rsidP="006D3FA9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1287E1E" w14:textId="77777777" w:rsidR="00AC59CD" w:rsidRPr="006B417E" w:rsidRDefault="00AC59CD" w:rsidP="006D3FA9">
            <w:pPr>
              <w:pStyle w:val="acctmergecolhdg"/>
              <w:spacing w:line="240" w:lineRule="auto"/>
              <w:ind w:left="-79" w:right="-7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ตั๋วแลกเงิน</w:t>
            </w:r>
          </w:p>
        </w:tc>
        <w:tc>
          <w:tcPr>
            <w:tcW w:w="180" w:type="dxa"/>
          </w:tcPr>
          <w:p w14:paraId="397B287B" w14:textId="77777777" w:rsidR="00AC59CD" w:rsidRPr="006B417E" w:rsidRDefault="00AC59CD" w:rsidP="006D3FA9">
            <w:pPr>
              <w:pStyle w:val="acctmergecolhdg"/>
              <w:spacing w:line="240" w:lineRule="auto"/>
              <w:ind w:left="-79" w:right="-7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350" w:type="dxa"/>
          </w:tcPr>
          <w:p w14:paraId="44CCC522" w14:textId="77777777" w:rsidR="00AC59CD" w:rsidRPr="006B417E" w:rsidRDefault="00AC59CD" w:rsidP="006D3FA9">
            <w:pPr>
              <w:pStyle w:val="acctmergecolhdg"/>
              <w:spacing w:line="240" w:lineRule="auto"/>
              <w:ind w:left="-79" w:right="-7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AC59CD" w:rsidRPr="006B417E" w14:paraId="27B375E2" w14:textId="77777777" w:rsidTr="00894D36">
        <w:trPr>
          <w:cantSplit/>
        </w:trPr>
        <w:tc>
          <w:tcPr>
            <w:tcW w:w="4860" w:type="dxa"/>
          </w:tcPr>
          <w:p w14:paraId="48C254B4" w14:textId="77777777" w:rsidR="00AC59CD" w:rsidRPr="006B417E" w:rsidRDefault="00AC59CD" w:rsidP="006D3FA9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320" w:type="dxa"/>
            <w:gridSpan w:val="5"/>
          </w:tcPr>
          <w:p w14:paraId="62385F78" w14:textId="77777777" w:rsidR="00AC59CD" w:rsidRPr="006B417E" w:rsidRDefault="00AC59CD" w:rsidP="006D3FA9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6B417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AC59CD" w:rsidRPr="006B417E" w14:paraId="2D81264B" w14:textId="77777777" w:rsidTr="00894D36">
        <w:trPr>
          <w:cantSplit/>
        </w:trPr>
        <w:tc>
          <w:tcPr>
            <w:tcW w:w="4860" w:type="dxa"/>
          </w:tcPr>
          <w:p w14:paraId="2ABE192C" w14:textId="77777777" w:rsidR="00AC59CD" w:rsidRPr="006B417E" w:rsidRDefault="00AC59CD" w:rsidP="006D3FA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350" w:type="dxa"/>
          </w:tcPr>
          <w:p w14:paraId="59D87E0E" w14:textId="77777777" w:rsidR="00AC59CD" w:rsidRPr="006B417E" w:rsidRDefault="00AC59CD" w:rsidP="006D3FA9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5,800,000</w:t>
            </w:r>
          </w:p>
        </w:tc>
        <w:tc>
          <w:tcPr>
            <w:tcW w:w="180" w:type="dxa"/>
          </w:tcPr>
          <w:p w14:paraId="6168CD74" w14:textId="77777777" w:rsidR="00AC59CD" w:rsidRPr="006B417E" w:rsidRDefault="00AC59CD" w:rsidP="006D3FA9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0C9ECA56" w14:textId="77777777" w:rsidR="00AC59CD" w:rsidRPr="006B417E" w:rsidRDefault="00AC59CD" w:rsidP="006D3FA9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6,891,208</w:t>
            </w:r>
          </w:p>
        </w:tc>
        <w:tc>
          <w:tcPr>
            <w:tcW w:w="180" w:type="dxa"/>
          </w:tcPr>
          <w:p w14:paraId="42C50DFF" w14:textId="77777777" w:rsidR="00AC59CD" w:rsidRPr="006B417E" w:rsidRDefault="00AC59CD" w:rsidP="006D3FA9">
            <w:pPr>
              <w:pStyle w:val="acctfourfigures"/>
              <w:tabs>
                <w:tab w:val="clear" w:pos="765"/>
                <w:tab w:val="decimal" w:pos="1149"/>
                <w:tab w:val="decimal" w:pos="118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1CB6D7CA" w14:textId="77777777" w:rsidR="00AC59CD" w:rsidRPr="006B417E" w:rsidRDefault="00AC59CD" w:rsidP="006D3FA9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12,691,208</w:t>
            </w:r>
          </w:p>
        </w:tc>
      </w:tr>
      <w:tr w:rsidR="007A40B8" w:rsidRPr="006B417E" w14:paraId="2A96E7D5" w14:textId="77777777" w:rsidTr="00894D36">
        <w:trPr>
          <w:cantSplit/>
        </w:trPr>
        <w:tc>
          <w:tcPr>
            <w:tcW w:w="4860" w:type="dxa"/>
          </w:tcPr>
          <w:p w14:paraId="4EA6D0C7" w14:textId="77777777" w:rsidR="007A40B8" w:rsidRPr="006B417E" w:rsidRDefault="007A40B8" w:rsidP="007A40B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50" w:type="dxa"/>
          </w:tcPr>
          <w:p w14:paraId="70A451B5" w14:textId="0E0050E4" w:rsidR="007A40B8" w:rsidRPr="007A40B8" w:rsidRDefault="007A40B8" w:rsidP="007A40B8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A40B8">
              <w:rPr>
                <w:rFonts w:asciiTheme="majorBidi" w:hAnsiTheme="majorBidi" w:cstheme="majorBidi"/>
                <w:sz w:val="28"/>
                <w:szCs w:val="28"/>
              </w:rPr>
              <w:t xml:space="preserve"> 44,760,000 </w:t>
            </w:r>
          </w:p>
        </w:tc>
        <w:tc>
          <w:tcPr>
            <w:tcW w:w="180" w:type="dxa"/>
          </w:tcPr>
          <w:p w14:paraId="6ADF90C6" w14:textId="77777777" w:rsidR="007A40B8" w:rsidRPr="007A40B8" w:rsidRDefault="007A40B8" w:rsidP="007A40B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DC1FE3B" w14:textId="4DB1EDD1" w:rsidR="007A40B8" w:rsidRPr="007A40B8" w:rsidRDefault="007A40B8" w:rsidP="007A40B8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7A40B8">
              <w:rPr>
                <w:rFonts w:asciiTheme="majorBidi" w:hAnsiTheme="majorBidi" w:cstheme="majorBidi"/>
                <w:sz w:val="28"/>
                <w:szCs w:val="28"/>
              </w:rPr>
              <w:t xml:space="preserve"> 8,060,000 </w:t>
            </w:r>
          </w:p>
        </w:tc>
        <w:tc>
          <w:tcPr>
            <w:tcW w:w="180" w:type="dxa"/>
          </w:tcPr>
          <w:p w14:paraId="3642F27A" w14:textId="77777777" w:rsidR="007A40B8" w:rsidRPr="007A40B8" w:rsidRDefault="007A40B8" w:rsidP="007A40B8">
            <w:pPr>
              <w:pStyle w:val="acctfourfigures"/>
              <w:tabs>
                <w:tab w:val="clear" w:pos="765"/>
                <w:tab w:val="decimal" w:pos="1149"/>
                <w:tab w:val="decimal" w:pos="118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15D1261" w14:textId="47C05E74" w:rsidR="007A40B8" w:rsidRPr="007A40B8" w:rsidRDefault="007A40B8" w:rsidP="007A40B8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7A40B8">
              <w:rPr>
                <w:rFonts w:asciiTheme="majorBidi" w:hAnsiTheme="majorBidi" w:cstheme="majorBidi"/>
                <w:sz w:val="28"/>
                <w:szCs w:val="28"/>
              </w:rPr>
              <w:t xml:space="preserve"> 52,820,000 </w:t>
            </w:r>
          </w:p>
        </w:tc>
      </w:tr>
      <w:tr w:rsidR="007A40B8" w:rsidRPr="006B417E" w14:paraId="29D25ACD" w14:textId="77777777" w:rsidTr="00894D36">
        <w:trPr>
          <w:cantSplit/>
        </w:trPr>
        <w:tc>
          <w:tcPr>
            <w:tcW w:w="4860" w:type="dxa"/>
          </w:tcPr>
          <w:p w14:paraId="7A48B2FD" w14:textId="77777777" w:rsidR="007A40B8" w:rsidRPr="006B417E" w:rsidRDefault="007A40B8" w:rsidP="007A40B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จ่ายชำระคืน</w:t>
            </w:r>
          </w:p>
        </w:tc>
        <w:tc>
          <w:tcPr>
            <w:tcW w:w="1350" w:type="dxa"/>
          </w:tcPr>
          <w:p w14:paraId="5207813B" w14:textId="3D2BF86B" w:rsidR="007A40B8" w:rsidRPr="007A40B8" w:rsidRDefault="007A40B8" w:rsidP="007A40B8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7A40B8">
              <w:rPr>
                <w:rFonts w:asciiTheme="majorBidi" w:hAnsiTheme="majorBidi" w:cstheme="majorBidi"/>
                <w:sz w:val="28"/>
                <w:szCs w:val="28"/>
              </w:rPr>
              <w:t xml:space="preserve"> (44,660,000)</w:t>
            </w:r>
          </w:p>
        </w:tc>
        <w:tc>
          <w:tcPr>
            <w:tcW w:w="180" w:type="dxa"/>
          </w:tcPr>
          <w:p w14:paraId="04F58EE0" w14:textId="77777777" w:rsidR="007A40B8" w:rsidRPr="007A40B8" w:rsidRDefault="007A40B8" w:rsidP="007A40B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B76E411" w14:textId="3DFD5AF2" w:rsidR="007A40B8" w:rsidRPr="007A40B8" w:rsidRDefault="007A40B8" w:rsidP="007A40B8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7A40B8">
              <w:rPr>
                <w:rFonts w:asciiTheme="majorBidi" w:hAnsiTheme="majorBidi" w:cstheme="majorBidi"/>
                <w:sz w:val="28"/>
                <w:szCs w:val="28"/>
              </w:rPr>
              <w:t xml:space="preserve"> (7,870,000)</w:t>
            </w:r>
          </w:p>
        </w:tc>
        <w:tc>
          <w:tcPr>
            <w:tcW w:w="180" w:type="dxa"/>
          </w:tcPr>
          <w:p w14:paraId="7B183EF5" w14:textId="77777777" w:rsidR="007A40B8" w:rsidRPr="007A40B8" w:rsidRDefault="007A40B8" w:rsidP="007A40B8">
            <w:pPr>
              <w:pStyle w:val="acctfourfigures"/>
              <w:tabs>
                <w:tab w:val="clear" w:pos="765"/>
                <w:tab w:val="decimal" w:pos="1149"/>
                <w:tab w:val="decimal" w:pos="118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C343496" w14:textId="39F45432" w:rsidR="007A40B8" w:rsidRPr="007A40B8" w:rsidRDefault="007A40B8" w:rsidP="007A40B8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7A40B8">
              <w:rPr>
                <w:rFonts w:asciiTheme="majorBidi" w:hAnsiTheme="majorBidi" w:cstheme="majorBidi"/>
                <w:sz w:val="28"/>
                <w:szCs w:val="28"/>
              </w:rPr>
              <w:t xml:space="preserve"> (52,530,000)</w:t>
            </w:r>
          </w:p>
        </w:tc>
      </w:tr>
      <w:tr w:rsidR="00AC59CD" w:rsidRPr="006B417E" w14:paraId="4A53601B" w14:textId="77777777" w:rsidTr="00894D36">
        <w:trPr>
          <w:cantSplit/>
        </w:trPr>
        <w:tc>
          <w:tcPr>
            <w:tcW w:w="4860" w:type="dxa"/>
          </w:tcPr>
          <w:p w14:paraId="05F22B24" w14:textId="52658B41" w:rsidR="00AC59CD" w:rsidRPr="006B417E" w:rsidRDefault="00AC59CD" w:rsidP="006D3FA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ค่าใช้จ่ายในการกู้ยืมรอตัดบัญชี</w:t>
            </w:r>
            <w:r w:rsidR="00DF39FE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ลดลง (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  <w:r w:rsidR="00DF39F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) 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</w:tcPr>
          <w:p w14:paraId="366DAE30" w14:textId="45CA18AE" w:rsidR="00AC59CD" w:rsidRPr="006B417E" w:rsidRDefault="007A40B8" w:rsidP="006D3FA9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28C0446D" w14:textId="77777777" w:rsidR="00AC59CD" w:rsidRPr="006B417E" w:rsidRDefault="00AC59CD" w:rsidP="006D3FA9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730DCD08" w14:textId="522A8F59" w:rsidR="00AC59CD" w:rsidRPr="006B417E" w:rsidRDefault="007A40B8" w:rsidP="006D3FA9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7A40B8">
              <w:rPr>
                <w:rFonts w:asciiTheme="majorBidi" w:hAnsiTheme="majorBidi" w:cstheme="majorBidi"/>
                <w:sz w:val="28"/>
                <w:szCs w:val="28"/>
              </w:rPr>
              <w:t>16,494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737F9806" w14:textId="77777777" w:rsidR="00AC59CD" w:rsidRPr="006B417E" w:rsidRDefault="00AC59CD" w:rsidP="006D3FA9">
            <w:pPr>
              <w:pStyle w:val="acctfourfigures"/>
              <w:tabs>
                <w:tab w:val="clear" w:pos="765"/>
                <w:tab w:val="decimal" w:pos="1149"/>
                <w:tab w:val="decimal" w:pos="118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</w:tcPr>
          <w:p w14:paraId="00F82295" w14:textId="0D097BF3" w:rsidR="00AC59CD" w:rsidRPr="006B417E" w:rsidRDefault="007A40B8" w:rsidP="006D3FA9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7A40B8">
              <w:rPr>
                <w:rFonts w:asciiTheme="majorBidi" w:hAnsiTheme="majorBidi" w:cstheme="majorBidi"/>
                <w:sz w:val="28"/>
                <w:szCs w:val="28"/>
              </w:rPr>
              <w:t>16,494</w:t>
            </w:r>
          </w:p>
        </w:tc>
      </w:tr>
      <w:tr w:rsidR="00AC59CD" w:rsidRPr="006B417E" w14:paraId="46D87D49" w14:textId="77777777" w:rsidTr="00894D36">
        <w:trPr>
          <w:cantSplit/>
        </w:trPr>
        <w:tc>
          <w:tcPr>
            <w:tcW w:w="4860" w:type="dxa"/>
          </w:tcPr>
          <w:p w14:paraId="7B9ACB91" w14:textId="77777777" w:rsidR="00AC59CD" w:rsidRPr="006B417E" w:rsidRDefault="00AC59CD" w:rsidP="006D3FA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6B417E">
              <w:rPr>
                <w:rFonts w:asciiTheme="majorBidi" w:eastAsia="Cordia New" w:hAnsiTheme="majorBidi" w:cstheme="majorBidi"/>
                <w:b/>
                <w:bCs/>
                <w:spacing w:val="-4"/>
                <w:sz w:val="28"/>
                <w:szCs w:val="28"/>
              </w:rPr>
              <w:t>30</w:t>
            </w:r>
            <w:r w:rsidRPr="006B417E">
              <w:rPr>
                <w:rFonts w:asciiTheme="majorBidi" w:eastAsia="Cordia New" w:hAnsiTheme="majorBidi" w:cstheme="majorBidi"/>
                <w:b/>
                <w:bCs/>
                <w:spacing w:val="-4"/>
                <w:sz w:val="28"/>
                <w:szCs w:val="28"/>
                <w:cs/>
              </w:rPr>
              <w:t xml:space="preserve"> มิถุนายน</w:t>
            </w: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C806438" w14:textId="53889EFF" w:rsidR="00AC59CD" w:rsidRPr="006B417E" w:rsidRDefault="007A40B8" w:rsidP="006D3FA9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A40B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5,900,000</w:t>
            </w:r>
          </w:p>
        </w:tc>
        <w:tc>
          <w:tcPr>
            <w:tcW w:w="180" w:type="dxa"/>
          </w:tcPr>
          <w:p w14:paraId="6491C3EF" w14:textId="77777777" w:rsidR="00AC59CD" w:rsidRPr="006B417E" w:rsidRDefault="00AC59CD" w:rsidP="006D3FA9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71690F3" w14:textId="4CE91C5D" w:rsidR="00AC59CD" w:rsidRPr="006B417E" w:rsidRDefault="007A40B8" w:rsidP="006D3FA9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7A40B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7</w:t>
            </w:r>
            <w:r w:rsidRPr="007A40B8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7A40B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097</w:t>
            </w:r>
            <w:r w:rsidRPr="007A40B8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7A40B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702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47C38E0C" w14:textId="77777777" w:rsidR="00AC59CD" w:rsidRPr="006B417E" w:rsidRDefault="00AC59CD" w:rsidP="006D3FA9">
            <w:pPr>
              <w:pStyle w:val="acctfourfigures"/>
              <w:tabs>
                <w:tab w:val="clear" w:pos="765"/>
                <w:tab w:val="decimal" w:pos="1149"/>
                <w:tab w:val="decimal" w:pos="118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42D3F0C" w14:textId="0FF2A3F4" w:rsidR="00AC59CD" w:rsidRPr="006B417E" w:rsidRDefault="007A40B8" w:rsidP="006D3FA9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A40B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12,997,702</w:t>
            </w:r>
          </w:p>
        </w:tc>
      </w:tr>
    </w:tbl>
    <w:p w14:paraId="7A4B2FC2" w14:textId="77777777" w:rsidR="00AC59CD" w:rsidRPr="006B417E" w:rsidRDefault="00AC59CD" w:rsidP="00AC59CD">
      <w:pPr>
        <w:tabs>
          <w:tab w:val="clear" w:pos="907"/>
          <w:tab w:val="left" w:pos="540"/>
        </w:tabs>
        <w:ind w:firstLine="540"/>
        <w:rPr>
          <w:rFonts w:asciiTheme="majorBidi" w:hAnsiTheme="majorBidi" w:cstheme="majorBidi"/>
          <w:sz w:val="28"/>
          <w:szCs w:val="28"/>
          <w:highlight w:val="green"/>
        </w:rPr>
      </w:pPr>
    </w:p>
    <w:p w14:paraId="3174284D" w14:textId="77777777" w:rsidR="00AC59CD" w:rsidRPr="006B417E" w:rsidRDefault="00AC59CD" w:rsidP="00AC59CD">
      <w:pPr>
        <w:tabs>
          <w:tab w:val="clear" w:pos="227"/>
          <w:tab w:val="clear" w:pos="907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6B417E">
        <w:rPr>
          <w:rFonts w:asciiTheme="majorBidi" w:hAnsiTheme="majorBidi" w:cstheme="majorBidi"/>
          <w:sz w:val="28"/>
          <w:szCs w:val="28"/>
          <w:cs/>
        </w:rPr>
        <w:t>ตั๋วสัญญาใช้เงิน</w:t>
      </w:r>
      <w:r w:rsidRPr="006B417E">
        <w:rPr>
          <w:rFonts w:asciiTheme="majorBidi" w:eastAsia="Cordia New" w:hAnsiTheme="majorBidi" w:cstheme="majorBidi"/>
          <w:spacing w:val="-4"/>
          <w:sz w:val="28"/>
          <w:szCs w:val="28"/>
          <w:cs/>
        </w:rPr>
        <w:t>คิดดอกเบี้ย</w:t>
      </w:r>
      <w:r w:rsidRPr="006B417E">
        <w:rPr>
          <w:rFonts w:asciiTheme="majorBidi" w:hAnsiTheme="majorBidi" w:cstheme="majorBidi"/>
          <w:sz w:val="28"/>
          <w:szCs w:val="28"/>
          <w:cs/>
        </w:rPr>
        <w:t>ในอัตราร้อยละคงที่ต่อปี มีกําหนดชําระคืนเงินต้นทั้งจำนวนตามวันที่ระบุในตั๋วแต่ละฉบับ</w:t>
      </w:r>
      <w:r w:rsidRPr="006B417E">
        <w:rPr>
          <w:rFonts w:asciiTheme="majorBidi" w:eastAsia="Cordia New" w:hAnsiTheme="majorBidi" w:cstheme="majorBidi"/>
          <w:spacing w:val="-4"/>
          <w:sz w:val="28"/>
          <w:szCs w:val="28"/>
          <w:cs/>
        </w:rPr>
        <w:t>และเมื่อทวงถาม และกำหนดชำระดอกเบี้ยทุกเดือน</w:t>
      </w:r>
    </w:p>
    <w:p w14:paraId="503AF181" w14:textId="77777777" w:rsidR="00AC59CD" w:rsidRPr="006B417E" w:rsidRDefault="00AC59CD" w:rsidP="00AC59CD">
      <w:pPr>
        <w:tabs>
          <w:tab w:val="clear" w:pos="907"/>
          <w:tab w:val="left" w:pos="540"/>
        </w:tabs>
        <w:ind w:left="540"/>
        <w:rPr>
          <w:rFonts w:asciiTheme="majorBidi" w:hAnsiTheme="majorBidi" w:cstheme="majorBidi"/>
          <w:sz w:val="28"/>
          <w:szCs w:val="28"/>
        </w:rPr>
      </w:pPr>
    </w:p>
    <w:p w14:paraId="004FD269" w14:textId="77777777" w:rsidR="00AC59CD" w:rsidRPr="006B417E" w:rsidRDefault="00AC59CD" w:rsidP="00AC59CD">
      <w:pPr>
        <w:tabs>
          <w:tab w:val="clear" w:pos="907"/>
          <w:tab w:val="left" w:pos="540"/>
        </w:tabs>
        <w:ind w:firstLine="540"/>
        <w:rPr>
          <w:rFonts w:asciiTheme="majorBidi" w:hAnsiTheme="majorBidi" w:cstheme="majorBidi"/>
          <w:sz w:val="28"/>
          <w:szCs w:val="28"/>
        </w:rPr>
      </w:pPr>
      <w:r w:rsidRPr="006B417E">
        <w:rPr>
          <w:rFonts w:asciiTheme="majorBidi" w:hAnsiTheme="majorBidi" w:cstheme="majorBidi"/>
          <w:sz w:val="28"/>
          <w:szCs w:val="28"/>
          <w:cs/>
        </w:rPr>
        <w:t>ตั๋วแลกเงินมีกำหนดชำระคืนเงินต้นทั้งจำนวนตามวันที่ระบุในตั๋วแต่ละฉบับ</w:t>
      </w:r>
    </w:p>
    <w:p w14:paraId="1147B2E1" w14:textId="77777777" w:rsidR="00AC59CD" w:rsidRPr="006B417E" w:rsidRDefault="00AC59CD" w:rsidP="00AC59CD">
      <w:pPr>
        <w:tabs>
          <w:tab w:val="clear" w:pos="907"/>
          <w:tab w:val="left" w:pos="540"/>
        </w:tabs>
        <w:ind w:firstLine="540"/>
        <w:rPr>
          <w:rFonts w:asciiTheme="majorBidi" w:hAnsiTheme="majorBidi" w:cstheme="majorBidi"/>
          <w:sz w:val="28"/>
          <w:szCs w:val="28"/>
        </w:rPr>
      </w:pPr>
    </w:p>
    <w:p w14:paraId="06A62614" w14:textId="77777777" w:rsidR="00AC59CD" w:rsidRPr="006B417E" w:rsidRDefault="00AC59CD" w:rsidP="00AC59CD">
      <w:pPr>
        <w:tabs>
          <w:tab w:val="clear" w:pos="907"/>
          <w:tab w:val="left" w:pos="540"/>
        </w:tabs>
        <w:ind w:firstLine="540"/>
        <w:rPr>
          <w:rFonts w:asciiTheme="majorBidi" w:hAnsiTheme="majorBidi" w:cstheme="majorBidi"/>
          <w:sz w:val="28"/>
          <w:szCs w:val="28"/>
        </w:rPr>
      </w:pPr>
      <w:r w:rsidRPr="006B417E">
        <w:rPr>
          <w:rFonts w:asciiTheme="majorBidi" w:hAnsiTheme="majorBidi" w:cstheme="majorBidi"/>
          <w:sz w:val="28"/>
          <w:szCs w:val="28"/>
          <w:cs/>
        </w:rPr>
        <w:t>เงินกู้ยืมดังกล่าวเป็นเงินกู้ยืมที่ไม่มีหลักประกัน</w:t>
      </w:r>
    </w:p>
    <w:p w14:paraId="2F0F81EC" w14:textId="77777777" w:rsidR="00AC59CD" w:rsidRPr="006B417E" w:rsidRDefault="00AC59CD" w:rsidP="00AC59CD">
      <w:pPr>
        <w:tabs>
          <w:tab w:val="clear" w:pos="907"/>
          <w:tab w:val="left" w:pos="540"/>
        </w:tabs>
        <w:ind w:firstLine="540"/>
        <w:rPr>
          <w:rFonts w:asciiTheme="majorBidi" w:hAnsiTheme="majorBidi" w:cstheme="majorBidi"/>
          <w:b/>
          <w:sz w:val="28"/>
          <w:szCs w:val="28"/>
        </w:rPr>
      </w:pPr>
    </w:p>
    <w:p w14:paraId="238FC20B" w14:textId="77777777" w:rsidR="008B773E" w:rsidRDefault="008B77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00F810AA" w14:textId="14051F55" w:rsidR="00AC59CD" w:rsidRPr="006B417E" w:rsidRDefault="00AC59CD" w:rsidP="00AC59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sz w:val="28"/>
          <w:szCs w:val="28"/>
          <w:cs/>
        </w:rPr>
      </w:pPr>
      <w:r w:rsidRPr="006B417E">
        <w:rPr>
          <w:rFonts w:asciiTheme="majorBidi" w:hAnsiTheme="majorBidi" w:cstheme="majorBidi"/>
          <w:sz w:val="28"/>
          <w:szCs w:val="28"/>
          <w:cs/>
        </w:rPr>
        <w:t>กลุ่มบริษัทและบริษัท</w:t>
      </w:r>
      <w:r w:rsidRPr="006B417E">
        <w:rPr>
          <w:rFonts w:asciiTheme="majorBidi" w:hAnsiTheme="majorBidi" w:cstheme="majorBidi"/>
          <w:b/>
          <w:sz w:val="28"/>
          <w:szCs w:val="28"/>
          <w:cs/>
        </w:rPr>
        <w:t>ต้องปฏิบัติตามเงื่อนไขทางการเงินตามที่กำหนด</w:t>
      </w:r>
      <w:r w:rsidRPr="006B417E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  <w:r w:rsidRPr="006B417E">
        <w:rPr>
          <w:rFonts w:asciiTheme="majorBidi" w:hAnsiTheme="majorBidi" w:cstheme="majorBidi"/>
          <w:b/>
          <w:sz w:val="28"/>
          <w:szCs w:val="28"/>
          <w:cs/>
        </w:rPr>
        <w:t>เช่น การดำรงอัตราส่วนลูกหนี้ที่มียอดค้างชำระ</w:t>
      </w:r>
      <w:r w:rsidRPr="006B417E">
        <w:rPr>
          <w:rFonts w:asciiTheme="majorBidi" w:hAnsiTheme="majorBidi" w:cstheme="majorBidi"/>
          <w:b/>
          <w:bCs/>
          <w:sz w:val="28"/>
          <w:szCs w:val="28"/>
        </w:rPr>
        <w:br/>
      </w:r>
      <w:r w:rsidRPr="006B417E">
        <w:rPr>
          <w:rFonts w:asciiTheme="majorBidi" w:hAnsiTheme="majorBidi" w:cstheme="majorBidi"/>
          <w:b/>
          <w:sz w:val="28"/>
          <w:szCs w:val="28"/>
          <w:cs/>
        </w:rPr>
        <w:t xml:space="preserve">ไม่เกิน </w:t>
      </w:r>
      <w:r w:rsidRPr="006B417E">
        <w:rPr>
          <w:rFonts w:asciiTheme="majorBidi" w:hAnsiTheme="majorBidi" w:cstheme="majorBidi"/>
          <w:bCs/>
          <w:sz w:val="28"/>
          <w:szCs w:val="28"/>
        </w:rPr>
        <w:t>3</w:t>
      </w:r>
      <w:r w:rsidRPr="006B417E">
        <w:rPr>
          <w:rFonts w:asciiTheme="majorBidi" w:hAnsiTheme="majorBidi" w:cstheme="majorBidi"/>
          <w:b/>
          <w:sz w:val="28"/>
          <w:szCs w:val="28"/>
          <w:cs/>
        </w:rPr>
        <w:t xml:space="preserve"> เดือนต่อหนี้เงินกู้ยืม การดำรงอัตราส่วนของลูกหนี้ด้อยคุณภาพ (ค้างชำระเกิน </w:t>
      </w:r>
      <w:r w:rsidRPr="006B417E">
        <w:rPr>
          <w:rFonts w:asciiTheme="majorBidi" w:hAnsiTheme="majorBidi" w:cstheme="majorBidi"/>
          <w:bCs/>
          <w:sz w:val="28"/>
          <w:szCs w:val="28"/>
        </w:rPr>
        <w:t>3</w:t>
      </w:r>
      <w:r w:rsidRPr="006B417E">
        <w:rPr>
          <w:rFonts w:asciiTheme="majorBidi" w:hAnsiTheme="majorBidi" w:cstheme="majorBidi"/>
          <w:b/>
          <w:sz w:val="28"/>
          <w:szCs w:val="28"/>
          <w:cs/>
        </w:rPr>
        <w:t xml:space="preserve"> เดือน) ต่อลูกหนี้เงินให้สินเชื่อทั้งหมด การดำรงอัตราส่วนหนี้สินรวมต่อส่วนของผู้ถือหุ้น การดำรงอัตราส่วนความสามารถในการจ่ายชำระดอกเบี้ย </w:t>
      </w:r>
      <w:r w:rsidRPr="006B417E">
        <w:rPr>
          <w:rFonts w:asciiTheme="majorBidi" w:hAnsiTheme="majorBidi" w:cstheme="majorBidi"/>
          <w:b/>
          <w:sz w:val="28"/>
          <w:szCs w:val="28"/>
          <w:cs/>
        </w:rPr>
        <w:br/>
      </w:r>
      <w:r w:rsidRPr="006B417E">
        <w:rPr>
          <w:rFonts w:asciiTheme="majorBidi" w:hAnsiTheme="majorBidi" w:cstheme="majorBidi"/>
          <w:b/>
          <w:spacing w:val="-4"/>
          <w:sz w:val="28"/>
          <w:szCs w:val="28"/>
          <w:cs/>
        </w:rPr>
        <w:t>และการดำรงอัตราส่วนการถือหุ้นของผู้ถือหุ้นรายใหญ่ในบริษัท</w:t>
      </w:r>
      <w:r w:rsidRPr="006B417E">
        <w:rPr>
          <w:rFonts w:asciiTheme="majorBidi" w:hAnsiTheme="majorBidi" w:cstheme="majorBidi"/>
          <w:b/>
          <w:bCs/>
          <w:spacing w:val="-4"/>
          <w:sz w:val="28"/>
          <w:szCs w:val="28"/>
          <w:cs/>
        </w:rPr>
        <w:t xml:space="preserve"> </w:t>
      </w:r>
      <w:r w:rsidRPr="006B417E">
        <w:rPr>
          <w:rFonts w:asciiTheme="majorBidi" w:hAnsiTheme="majorBidi" w:cstheme="majorBidi"/>
          <w:b/>
          <w:spacing w:val="-4"/>
          <w:sz w:val="28"/>
          <w:szCs w:val="28"/>
          <w:cs/>
        </w:rPr>
        <w:t>ทั้งนี้ขึ้นอยู่กับเงื่อนไขในสัญญาเงินกู้ยืมแต่ละฉบับ</w:t>
      </w:r>
    </w:p>
    <w:p w14:paraId="47A3EBDA" w14:textId="77777777" w:rsidR="00AC59CD" w:rsidRPr="006B417E" w:rsidRDefault="00AC59CD" w:rsidP="00AC59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p w14:paraId="537FC1D0" w14:textId="69950C32" w:rsidR="00AC59CD" w:rsidRDefault="00AC59CD" w:rsidP="00CA13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6B417E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Pr="006B417E">
        <w:rPr>
          <w:rFonts w:asciiTheme="majorBidi" w:eastAsia="Cordia New" w:hAnsiTheme="majorBidi" w:cstheme="majorBidi"/>
          <w:spacing w:val="-4"/>
          <w:sz w:val="28"/>
          <w:szCs w:val="28"/>
        </w:rPr>
        <w:t>30</w:t>
      </w:r>
      <w:r w:rsidRPr="006B417E">
        <w:rPr>
          <w:rFonts w:asciiTheme="majorBidi" w:eastAsia="Cordia New" w:hAnsiTheme="majorBidi" w:cstheme="majorBidi"/>
          <w:spacing w:val="-4"/>
          <w:sz w:val="28"/>
          <w:szCs w:val="28"/>
          <w:cs/>
        </w:rPr>
        <w:t xml:space="preserve"> มิถุนายน</w:t>
      </w:r>
      <w:r w:rsidRPr="006B417E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  <w:r w:rsidRPr="006B417E">
        <w:rPr>
          <w:rFonts w:asciiTheme="majorBidi" w:hAnsiTheme="majorBidi" w:cstheme="majorBidi"/>
          <w:sz w:val="28"/>
          <w:szCs w:val="28"/>
        </w:rPr>
        <w:t>2567</w:t>
      </w:r>
      <w:r w:rsidRPr="006B417E">
        <w:rPr>
          <w:rFonts w:asciiTheme="majorBidi" w:hAnsiTheme="majorBidi" w:cstheme="majorBidi"/>
          <w:sz w:val="28"/>
          <w:szCs w:val="28"/>
          <w:cs/>
        </w:rPr>
        <w:t xml:space="preserve"> กลุ่มบริษัทและบริษัทมีวงเงินเบิกเกินบัญชีและวงเงินกู้ยืมระยะสั้นจากสถาบันการเงินที่ยังมิได้เบิกใช้คงเหลือจำนวน</w:t>
      </w:r>
      <w:r w:rsidR="00F06888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386BE3">
        <w:rPr>
          <w:rFonts w:asciiTheme="majorBidi" w:hAnsiTheme="majorBidi" w:cstheme="majorBidi"/>
          <w:sz w:val="28"/>
          <w:szCs w:val="28"/>
        </w:rPr>
        <w:t xml:space="preserve">3,730 </w:t>
      </w:r>
      <w:r w:rsidRPr="006B417E">
        <w:rPr>
          <w:rFonts w:asciiTheme="majorBidi" w:hAnsiTheme="majorBidi" w:cstheme="majorBidi"/>
          <w:sz w:val="28"/>
          <w:szCs w:val="28"/>
          <w:cs/>
        </w:rPr>
        <w:t xml:space="preserve">ล้านบาท </w:t>
      </w:r>
      <w:r w:rsidRPr="006B417E">
        <w:rPr>
          <w:rFonts w:asciiTheme="majorBidi" w:hAnsiTheme="majorBidi" w:cstheme="majorBidi"/>
          <w:i/>
          <w:iCs/>
          <w:sz w:val="28"/>
          <w:szCs w:val="28"/>
          <w:cs/>
        </w:rPr>
        <w:t>(</w:t>
      </w:r>
      <w:r w:rsidRPr="006B417E">
        <w:rPr>
          <w:rFonts w:asciiTheme="majorBidi" w:hAnsiTheme="majorBidi" w:cstheme="majorBidi"/>
          <w:i/>
          <w:iCs/>
          <w:sz w:val="28"/>
          <w:szCs w:val="28"/>
        </w:rPr>
        <w:t>31</w:t>
      </w:r>
      <w:r w:rsidRPr="006B417E">
        <w:rPr>
          <w:rFonts w:asciiTheme="majorBidi" w:hAnsiTheme="majorBidi" w:cstheme="majorBidi"/>
          <w:i/>
          <w:iCs/>
          <w:sz w:val="28"/>
          <w:szCs w:val="28"/>
          <w:cs/>
        </w:rPr>
        <w:t xml:space="preserve"> </w:t>
      </w:r>
      <w:r w:rsidRPr="00386BE3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ธันวาคม </w:t>
      </w:r>
      <w:r w:rsidR="00386BE3" w:rsidRPr="00386BE3">
        <w:rPr>
          <w:rFonts w:asciiTheme="majorBidi" w:hAnsiTheme="majorBidi" w:cstheme="majorBidi"/>
          <w:i/>
          <w:iCs/>
          <w:sz w:val="28"/>
          <w:szCs w:val="28"/>
        </w:rPr>
        <w:t>25</w:t>
      </w:r>
      <w:r w:rsidRPr="00386BE3">
        <w:rPr>
          <w:rFonts w:asciiTheme="majorBidi" w:hAnsiTheme="majorBidi" w:cstheme="majorBidi"/>
          <w:i/>
          <w:iCs/>
          <w:sz w:val="28"/>
          <w:szCs w:val="28"/>
        </w:rPr>
        <w:t>66</w:t>
      </w:r>
      <w:r w:rsidRPr="006B417E">
        <w:rPr>
          <w:rFonts w:asciiTheme="majorBidi" w:hAnsiTheme="majorBidi" w:cstheme="majorBidi"/>
          <w:i/>
          <w:iCs/>
          <w:sz w:val="28"/>
          <w:szCs w:val="28"/>
        </w:rPr>
        <w:t xml:space="preserve">: 3,830 </w:t>
      </w:r>
      <w:r w:rsidRPr="006B417E">
        <w:rPr>
          <w:rFonts w:asciiTheme="majorBidi" w:hAnsiTheme="majorBidi" w:cstheme="majorBidi"/>
          <w:i/>
          <w:iCs/>
          <w:sz w:val="28"/>
          <w:szCs w:val="28"/>
          <w:cs/>
        </w:rPr>
        <w:t>ล้านบาท</w:t>
      </w:r>
      <w:r w:rsidR="00CA1377">
        <w:rPr>
          <w:rFonts w:asciiTheme="majorBidi" w:hAnsiTheme="majorBidi" w:cstheme="majorBidi" w:hint="cs"/>
          <w:i/>
          <w:iCs/>
          <w:sz w:val="28"/>
          <w:szCs w:val="28"/>
          <w:cs/>
        </w:rPr>
        <w:t>)</w:t>
      </w:r>
    </w:p>
    <w:p w14:paraId="5FA49F82" w14:textId="77777777" w:rsidR="00CA1377" w:rsidRPr="00CA1377" w:rsidRDefault="00CA1377" w:rsidP="00CA13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673B2B17" w14:textId="77777777" w:rsidR="00AC59CD" w:rsidRPr="006B417E" w:rsidRDefault="00AC59CD" w:rsidP="00AC59CD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90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 w:rsidRPr="006B417E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เงินกู้ยืมระยะยาวจากสถาบันการเงิน</w:t>
      </w:r>
    </w:p>
    <w:p w14:paraId="63F10C16" w14:textId="77777777" w:rsidR="00AC59CD" w:rsidRPr="006B417E" w:rsidRDefault="00AC59CD" w:rsidP="00AC59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547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p w14:paraId="31699610" w14:textId="77777777" w:rsidR="00AC59CD" w:rsidRPr="006B417E" w:rsidRDefault="00AC59CD" w:rsidP="00AC59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547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6B417E">
        <w:rPr>
          <w:rFonts w:asciiTheme="majorBidi" w:hAnsiTheme="majorBidi" w:cstheme="majorBidi"/>
          <w:b/>
          <w:sz w:val="28"/>
          <w:szCs w:val="28"/>
          <w:cs/>
        </w:rPr>
        <w:tab/>
      </w:r>
      <w:r w:rsidRPr="006B417E">
        <w:rPr>
          <w:rFonts w:asciiTheme="majorBidi" w:hAnsiTheme="majorBidi" w:cstheme="majorBidi"/>
          <w:sz w:val="28"/>
          <w:szCs w:val="28"/>
          <w:cs/>
        </w:rPr>
        <w:t>เงินกู้ยืมระยะยาวจากสถาบันการเงินสําหรับงวดหกเดือนสิ้นสุดวันที่</w:t>
      </w:r>
      <w:r w:rsidRPr="006B417E">
        <w:rPr>
          <w:rFonts w:asciiTheme="majorBidi" w:hAnsiTheme="majorBidi" w:cstheme="majorBidi"/>
          <w:sz w:val="28"/>
          <w:szCs w:val="28"/>
        </w:rPr>
        <w:t xml:space="preserve"> </w:t>
      </w:r>
      <w:r w:rsidRPr="006B417E">
        <w:rPr>
          <w:rFonts w:asciiTheme="majorBidi" w:eastAsia="Cordia New" w:hAnsiTheme="majorBidi" w:cstheme="majorBidi"/>
          <w:spacing w:val="-4"/>
          <w:sz w:val="28"/>
          <w:szCs w:val="28"/>
        </w:rPr>
        <w:t>30</w:t>
      </w:r>
      <w:r w:rsidRPr="006B417E">
        <w:rPr>
          <w:rFonts w:asciiTheme="majorBidi" w:eastAsia="Cordia New" w:hAnsiTheme="majorBidi" w:cstheme="majorBidi"/>
          <w:spacing w:val="-4"/>
          <w:sz w:val="28"/>
          <w:szCs w:val="28"/>
          <w:cs/>
        </w:rPr>
        <w:t xml:space="preserve"> มิถุนายน</w:t>
      </w:r>
      <w:r w:rsidRPr="006B417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6B417E">
        <w:rPr>
          <w:rFonts w:asciiTheme="majorBidi" w:hAnsiTheme="majorBidi" w:cstheme="majorBidi"/>
          <w:sz w:val="28"/>
          <w:szCs w:val="28"/>
        </w:rPr>
        <w:t xml:space="preserve">2567 </w:t>
      </w:r>
      <w:r w:rsidRPr="006B417E">
        <w:rPr>
          <w:rFonts w:asciiTheme="majorBidi" w:hAnsiTheme="majorBidi" w:cstheme="majorBidi"/>
          <w:sz w:val="28"/>
          <w:szCs w:val="28"/>
          <w:cs/>
        </w:rPr>
        <w:t>มีการเปลี่ยนแปลงดังนี้</w:t>
      </w:r>
    </w:p>
    <w:p w14:paraId="3AAEB722" w14:textId="77777777" w:rsidR="00AC59CD" w:rsidRPr="006B417E" w:rsidRDefault="00AC59CD" w:rsidP="00AC59CD">
      <w:pPr>
        <w:tabs>
          <w:tab w:val="clear" w:pos="907"/>
          <w:tab w:val="left" w:pos="540"/>
        </w:tabs>
        <w:ind w:firstLine="540"/>
        <w:rPr>
          <w:rFonts w:asciiTheme="majorBidi" w:hAnsiTheme="majorBidi" w:cstheme="majorBidi"/>
          <w:sz w:val="28"/>
          <w:szCs w:val="28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7290"/>
        <w:gridCol w:w="1980"/>
      </w:tblGrid>
      <w:tr w:rsidR="00AC59CD" w:rsidRPr="006B417E" w14:paraId="0577263A" w14:textId="77777777" w:rsidTr="009A0BFC">
        <w:trPr>
          <w:cantSplit/>
          <w:tblHeader/>
        </w:trPr>
        <w:tc>
          <w:tcPr>
            <w:tcW w:w="7290" w:type="dxa"/>
            <w:vAlign w:val="bottom"/>
          </w:tcPr>
          <w:p w14:paraId="5BB46C97" w14:textId="77777777" w:rsidR="00AC59CD" w:rsidRPr="006B417E" w:rsidRDefault="00AC59CD" w:rsidP="006D3FA9">
            <w:pPr>
              <w:pStyle w:val="acctfourfigures"/>
              <w:tabs>
                <w:tab w:val="decimal" w:pos="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980" w:type="dxa"/>
          </w:tcPr>
          <w:p w14:paraId="33B6C382" w14:textId="77777777" w:rsidR="00AC59CD" w:rsidRPr="006B417E" w:rsidRDefault="00AC59CD" w:rsidP="006D3FA9">
            <w:pPr>
              <w:pStyle w:val="acctmergecolhdg"/>
              <w:spacing w:line="240" w:lineRule="auto"/>
              <w:ind w:left="-79" w:right="-76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  <w:r w:rsidRPr="006B417E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งบการเงินรวมและ</w:t>
            </w:r>
            <w:r w:rsidRPr="006B417E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br/>
              <w:t>งบการเงินเฉพาะกิจการ</w:t>
            </w:r>
          </w:p>
        </w:tc>
      </w:tr>
      <w:tr w:rsidR="00AC59CD" w:rsidRPr="006B417E" w14:paraId="28B0F01E" w14:textId="77777777" w:rsidTr="009A0BFC">
        <w:trPr>
          <w:cantSplit/>
        </w:trPr>
        <w:tc>
          <w:tcPr>
            <w:tcW w:w="7290" w:type="dxa"/>
          </w:tcPr>
          <w:p w14:paraId="470223EF" w14:textId="77777777" w:rsidR="00AC59CD" w:rsidRPr="006B417E" w:rsidRDefault="00AC59CD" w:rsidP="006D3FA9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980" w:type="dxa"/>
          </w:tcPr>
          <w:p w14:paraId="38296FC0" w14:textId="77777777" w:rsidR="00AC59CD" w:rsidRPr="006B417E" w:rsidRDefault="00AC59CD" w:rsidP="006D3FA9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6B417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AC59CD" w:rsidRPr="006B417E" w14:paraId="78C699DB" w14:textId="77777777" w:rsidTr="009A0BFC">
        <w:trPr>
          <w:cantSplit/>
        </w:trPr>
        <w:tc>
          <w:tcPr>
            <w:tcW w:w="7290" w:type="dxa"/>
          </w:tcPr>
          <w:p w14:paraId="26F880CC" w14:textId="77777777" w:rsidR="00AC59CD" w:rsidRPr="006B417E" w:rsidRDefault="00AC59CD" w:rsidP="006D3FA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980" w:type="dxa"/>
          </w:tcPr>
          <w:p w14:paraId="2671DA0B" w14:textId="77777777" w:rsidR="00AC59CD" w:rsidRPr="006B417E" w:rsidRDefault="00AC59CD" w:rsidP="006D3FA9">
            <w:pPr>
              <w:pStyle w:val="acctfourfigures"/>
              <w:tabs>
                <w:tab w:val="clear" w:pos="765"/>
                <w:tab w:val="decimal" w:pos="154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23,732,392</w:t>
            </w:r>
          </w:p>
        </w:tc>
      </w:tr>
      <w:tr w:rsidR="00AC59CD" w:rsidRPr="006B417E" w14:paraId="690163B5" w14:textId="77777777" w:rsidTr="009A0BFC">
        <w:trPr>
          <w:cantSplit/>
        </w:trPr>
        <w:tc>
          <w:tcPr>
            <w:tcW w:w="7290" w:type="dxa"/>
          </w:tcPr>
          <w:p w14:paraId="760959CC" w14:textId="77777777" w:rsidR="00AC59CD" w:rsidRPr="006B417E" w:rsidRDefault="00AC59CD" w:rsidP="006D3FA9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980" w:type="dxa"/>
          </w:tcPr>
          <w:p w14:paraId="5FC6CF09" w14:textId="355B7AC0" w:rsidR="00AC59CD" w:rsidRPr="006B417E" w:rsidRDefault="00614C52" w:rsidP="006D3FA9">
            <w:pPr>
              <w:pStyle w:val="acctfourfigures"/>
              <w:tabs>
                <w:tab w:val="clear" w:pos="765"/>
                <w:tab w:val="decimal" w:pos="154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614C52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5</w:t>
            </w:r>
            <w:r w:rsidRPr="00614C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614C52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284</w:t>
            </w:r>
            <w:r w:rsidRPr="00614C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614C52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400</w:t>
            </w:r>
          </w:p>
        </w:tc>
      </w:tr>
      <w:tr w:rsidR="00AC59CD" w:rsidRPr="006B417E" w14:paraId="0A8413BD" w14:textId="77777777" w:rsidTr="009A0BFC">
        <w:trPr>
          <w:cantSplit/>
        </w:trPr>
        <w:tc>
          <w:tcPr>
            <w:tcW w:w="7290" w:type="dxa"/>
          </w:tcPr>
          <w:p w14:paraId="755B15FB" w14:textId="77777777" w:rsidR="00AC59CD" w:rsidRPr="006B417E" w:rsidRDefault="00AC59CD" w:rsidP="006D3FA9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จ่ายชำระคืน</w:t>
            </w:r>
          </w:p>
        </w:tc>
        <w:tc>
          <w:tcPr>
            <w:tcW w:w="1980" w:type="dxa"/>
          </w:tcPr>
          <w:p w14:paraId="4267285B" w14:textId="53A7B63F" w:rsidR="00AC59CD" w:rsidRPr="006B417E" w:rsidRDefault="00614C52" w:rsidP="006D3FA9">
            <w:pPr>
              <w:pStyle w:val="acctfourfigures"/>
              <w:tabs>
                <w:tab w:val="clear" w:pos="765"/>
                <w:tab w:val="decimal" w:pos="154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14C5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(3,833,664)</w:t>
            </w:r>
          </w:p>
        </w:tc>
      </w:tr>
      <w:tr w:rsidR="00AC59CD" w:rsidRPr="006B417E" w14:paraId="0D2D0C3E" w14:textId="77777777" w:rsidTr="009A0BFC">
        <w:trPr>
          <w:cantSplit/>
        </w:trPr>
        <w:tc>
          <w:tcPr>
            <w:tcW w:w="7290" w:type="dxa"/>
          </w:tcPr>
          <w:p w14:paraId="07F5E3A0" w14:textId="715AE90F" w:rsidR="00AC59CD" w:rsidRPr="006B417E" w:rsidRDefault="00AC59CD" w:rsidP="006D3FA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ค่าใช้จ่ายในการกู้ยืมรอตัดบัญชีลดลง</w:t>
            </w:r>
            <w:r w:rsidR="00DF39F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(เพิ่มขึ้น) 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980" w:type="dxa"/>
            <w:tcBorders>
              <w:left w:val="nil"/>
              <w:right w:val="nil"/>
            </w:tcBorders>
          </w:tcPr>
          <w:p w14:paraId="7F2A19CF" w14:textId="12610E73" w:rsidR="00AC59CD" w:rsidRPr="006B417E" w:rsidRDefault="00614C52" w:rsidP="006D3FA9">
            <w:pPr>
              <w:pStyle w:val="acctfourfigures"/>
              <w:tabs>
                <w:tab w:val="clear" w:pos="765"/>
                <w:tab w:val="decimal" w:pos="154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614C52">
              <w:rPr>
                <w:rFonts w:asciiTheme="majorBidi" w:hAnsiTheme="majorBidi" w:cstheme="majorBidi"/>
                <w:sz w:val="28"/>
                <w:szCs w:val="28"/>
              </w:rPr>
              <w:t>9,466</w:t>
            </w:r>
          </w:p>
        </w:tc>
      </w:tr>
      <w:tr w:rsidR="00AC59CD" w:rsidRPr="006B417E" w14:paraId="58C9D512" w14:textId="77777777" w:rsidTr="009A0BFC">
        <w:trPr>
          <w:cantSplit/>
        </w:trPr>
        <w:tc>
          <w:tcPr>
            <w:tcW w:w="7290" w:type="dxa"/>
          </w:tcPr>
          <w:p w14:paraId="143B6BAF" w14:textId="77777777" w:rsidR="00AC59CD" w:rsidRPr="006B417E" w:rsidRDefault="00AC59CD" w:rsidP="006D3FA9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การแปลงค่าอัตราแลกเปลี่ยน</w:t>
            </w:r>
          </w:p>
        </w:tc>
        <w:tc>
          <w:tcPr>
            <w:tcW w:w="1980" w:type="dxa"/>
            <w:tcBorders>
              <w:left w:val="nil"/>
              <w:bottom w:val="single" w:sz="4" w:space="0" w:color="auto"/>
              <w:right w:val="nil"/>
            </w:tcBorders>
          </w:tcPr>
          <w:p w14:paraId="469EE527" w14:textId="6F970997" w:rsidR="00AC59CD" w:rsidRPr="006B417E" w:rsidRDefault="00614C52" w:rsidP="006D3FA9">
            <w:pPr>
              <w:pStyle w:val="acctfourfigures"/>
              <w:tabs>
                <w:tab w:val="clear" w:pos="765"/>
                <w:tab w:val="decimal" w:pos="154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14C5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365,224</w:t>
            </w:r>
          </w:p>
        </w:tc>
      </w:tr>
      <w:tr w:rsidR="00AC59CD" w:rsidRPr="006B417E" w14:paraId="18ABF4ED" w14:textId="77777777" w:rsidTr="009A0BFC">
        <w:trPr>
          <w:cantSplit/>
          <w:trHeight w:val="127"/>
        </w:trPr>
        <w:tc>
          <w:tcPr>
            <w:tcW w:w="7290" w:type="dxa"/>
          </w:tcPr>
          <w:p w14:paraId="51FFED74" w14:textId="77777777" w:rsidR="00AC59CD" w:rsidRPr="006B417E" w:rsidRDefault="00AC59CD" w:rsidP="006D3FA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30 </w:t>
            </w: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มิถุนายน </w:t>
            </w: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24553C7" w14:textId="69EF8147" w:rsidR="00AC59CD" w:rsidRPr="006B417E" w:rsidRDefault="005578B5" w:rsidP="006D3FA9">
            <w:pPr>
              <w:pStyle w:val="acctfourfigures"/>
              <w:tabs>
                <w:tab w:val="clear" w:pos="765"/>
                <w:tab w:val="decimal" w:pos="154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78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25,557,818</w:t>
            </w:r>
          </w:p>
        </w:tc>
      </w:tr>
    </w:tbl>
    <w:p w14:paraId="17DFF6B3" w14:textId="77777777" w:rsidR="00AC59CD" w:rsidRPr="006B417E" w:rsidRDefault="00AC59CD" w:rsidP="00AC59CD">
      <w:pPr>
        <w:rPr>
          <w:rFonts w:asciiTheme="majorBidi" w:hAnsiTheme="majorBidi" w:cstheme="majorBidi"/>
          <w:sz w:val="28"/>
          <w:szCs w:val="28"/>
          <w:cs/>
        </w:rPr>
      </w:pPr>
    </w:p>
    <w:p w14:paraId="0607F943" w14:textId="77777777" w:rsidR="00AC59CD" w:rsidRPr="006B417E" w:rsidRDefault="00AC59CD" w:rsidP="00AC59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547"/>
        <w:jc w:val="thaiDistribute"/>
        <w:rPr>
          <w:rFonts w:asciiTheme="majorBidi" w:hAnsiTheme="majorBidi" w:cstheme="majorBidi"/>
          <w:sz w:val="28"/>
          <w:szCs w:val="28"/>
        </w:rPr>
      </w:pPr>
      <w:r w:rsidRPr="006B417E">
        <w:rPr>
          <w:rFonts w:asciiTheme="majorBidi" w:hAnsiTheme="majorBidi" w:cstheme="majorBidi"/>
          <w:sz w:val="28"/>
          <w:szCs w:val="28"/>
          <w:cs/>
        </w:rPr>
        <w:tab/>
        <w:t>ยอดคงเหลือตามบัญชีของเงินกู้ยืมระยะยาวจากสถาบันการเงิน จำแนกตามระยะเวลาการครบกำหนด มีดังต่อไปนี้</w:t>
      </w:r>
    </w:p>
    <w:p w14:paraId="7AF236B5" w14:textId="77777777" w:rsidR="00AC59CD" w:rsidRPr="006B417E" w:rsidRDefault="00AC59CD" w:rsidP="00AC59CD">
      <w:pPr>
        <w:rPr>
          <w:rFonts w:asciiTheme="majorBidi" w:hAnsiTheme="majorBidi" w:cstheme="majorBidi"/>
          <w:sz w:val="28"/>
          <w:szCs w:val="28"/>
        </w:rPr>
      </w:pPr>
    </w:p>
    <w:tbl>
      <w:tblPr>
        <w:tblW w:w="4826" w:type="pct"/>
        <w:tblInd w:w="450" w:type="dxa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220"/>
        <w:gridCol w:w="1889"/>
        <w:gridCol w:w="182"/>
        <w:gridCol w:w="1980"/>
      </w:tblGrid>
      <w:tr w:rsidR="00AC59CD" w:rsidRPr="006B417E" w14:paraId="4E648BF8" w14:textId="77777777" w:rsidTr="009A0BFC">
        <w:trPr>
          <w:cantSplit/>
        </w:trPr>
        <w:tc>
          <w:tcPr>
            <w:tcW w:w="2815" w:type="pct"/>
          </w:tcPr>
          <w:p w14:paraId="3929C6E0" w14:textId="77777777" w:rsidR="00AC59CD" w:rsidRPr="006B417E" w:rsidRDefault="00AC59CD" w:rsidP="006D3FA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green"/>
                <w:cs/>
              </w:rPr>
            </w:pPr>
          </w:p>
        </w:tc>
        <w:tc>
          <w:tcPr>
            <w:tcW w:w="2185" w:type="pct"/>
            <w:gridSpan w:val="3"/>
          </w:tcPr>
          <w:p w14:paraId="12BF4270" w14:textId="77777777" w:rsidR="00AC59CD" w:rsidRPr="006B417E" w:rsidRDefault="00AC59CD" w:rsidP="006D3FA9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งบการเงินรวมและงบการเงินเฉพาะกิจการ</w:t>
            </w:r>
          </w:p>
        </w:tc>
      </w:tr>
      <w:tr w:rsidR="00AC59CD" w:rsidRPr="006B417E" w14:paraId="0160B80A" w14:textId="77777777" w:rsidTr="009A0BFC">
        <w:trPr>
          <w:cantSplit/>
        </w:trPr>
        <w:tc>
          <w:tcPr>
            <w:tcW w:w="2815" w:type="pct"/>
          </w:tcPr>
          <w:p w14:paraId="025A754D" w14:textId="77777777" w:rsidR="00AC59CD" w:rsidRPr="006B417E" w:rsidRDefault="00AC59CD" w:rsidP="006D3FA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green"/>
                <w:cs/>
              </w:rPr>
            </w:pPr>
          </w:p>
        </w:tc>
        <w:tc>
          <w:tcPr>
            <w:tcW w:w="1019" w:type="pct"/>
          </w:tcPr>
          <w:p w14:paraId="6352B408" w14:textId="77777777" w:rsidR="00AC59CD" w:rsidRPr="006B417E" w:rsidRDefault="00AC59CD" w:rsidP="006D3FA9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30 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มิถุนายน </w:t>
            </w:r>
            <w:r w:rsidRPr="006B417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2567</w:t>
            </w:r>
          </w:p>
        </w:tc>
        <w:tc>
          <w:tcPr>
            <w:tcW w:w="98" w:type="pct"/>
          </w:tcPr>
          <w:p w14:paraId="76D1856D" w14:textId="77777777" w:rsidR="00AC59CD" w:rsidRPr="006B417E" w:rsidRDefault="00AC59CD" w:rsidP="006D3FA9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68" w:type="pct"/>
          </w:tcPr>
          <w:p w14:paraId="5EF8945E" w14:textId="77777777" w:rsidR="00AC59CD" w:rsidRPr="006B417E" w:rsidRDefault="00AC59CD" w:rsidP="006D3FA9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31 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ธันวาคม </w:t>
            </w:r>
            <w:r w:rsidRPr="006B417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2566</w:t>
            </w:r>
          </w:p>
        </w:tc>
      </w:tr>
      <w:tr w:rsidR="00AC59CD" w:rsidRPr="006B417E" w14:paraId="514E5E1B" w14:textId="77777777" w:rsidTr="009A0BFC">
        <w:trPr>
          <w:cantSplit/>
        </w:trPr>
        <w:tc>
          <w:tcPr>
            <w:tcW w:w="2815" w:type="pct"/>
          </w:tcPr>
          <w:p w14:paraId="7680FB98" w14:textId="77777777" w:rsidR="00AC59CD" w:rsidRPr="006B417E" w:rsidRDefault="00AC59CD" w:rsidP="006D3FA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green"/>
                <w:cs/>
              </w:rPr>
            </w:pPr>
          </w:p>
        </w:tc>
        <w:tc>
          <w:tcPr>
            <w:tcW w:w="2185" w:type="pct"/>
            <w:gridSpan w:val="3"/>
          </w:tcPr>
          <w:p w14:paraId="4D40FD9D" w14:textId="77777777" w:rsidR="00AC59CD" w:rsidRPr="006B417E" w:rsidRDefault="00AC59CD" w:rsidP="006D3FA9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  <w:r w:rsidRPr="006B417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(พันบาท)</w:t>
            </w:r>
          </w:p>
        </w:tc>
      </w:tr>
      <w:tr w:rsidR="005578B5" w:rsidRPr="006B417E" w14:paraId="13316A32" w14:textId="77777777" w:rsidTr="00BB6E3F">
        <w:trPr>
          <w:cantSplit/>
        </w:trPr>
        <w:tc>
          <w:tcPr>
            <w:tcW w:w="2815" w:type="pct"/>
          </w:tcPr>
          <w:p w14:paraId="467D0521" w14:textId="02D35D57" w:rsidR="005578B5" w:rsidRPr="006B417E" w:rsidRDefault="005578B5" w:rsidP="005578B5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ส่วน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ที่ถึงกำหนดชำระภายในหนึ่งปี</w:t>
            </w:r>
          </w:p>
        </w:tc>
        <w:tc>
          <w:tcPr>
            <w:tcW w:w="1019" w:type="pct"/>
          </w:tcPr>
          <w:p w14:paraId="453A9C3A" w14:textId="34610EE7" w:rsidR="005578B5" w:rsidRPr="005578B5" w:rsidRDefault="005578B5" w:rsidP="005578B5">
            <w:pPr>
              <w:pStyle w:val="acctfourfigures"/>
              <w:tabs>
                <w:tab w:val="clear" w:pos="765"/>
                <w:tab w:val="decimal" w:pos="154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5578B5">
              <w:rPr>
                <w:rFonts w:asciiTheme="majorBidi" w:hAnsiTheme="majorBidi" w:cstheme="majorBidi"/>
                <w:sz w:val="28"/>
                <w:szCs w:val="28"/>
              </w:rPr>
              <w:t xml:space="preserve"> 10,132,868 </w:t>
            </w:r>
          </w:p>
        </w:tc>
        <w:tc>
          <w:tcPr>
            <w:tcW w:w="98" w:type="pct"/>
          </w:tcPr>
          <w:p w14:paraId="748843B8" w14:textId="77777777" w:rsidR="005578B5" w:rsidRPr="006B417E" w:rsidRDefault="005578B5" w:rsidP="005578B5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8" w:type="pct"/>
            <w:tcBorders>
              <w:left w:val="nil"/>
              <w:right w:val="nil"/>
            </w:tcBorders>
          </w:tcPr>
          <w:p w14:paraId="2A9AE434" w14:textId="77777777" w:rsidR="005578B5" w:rsidRPr="006B417E" w:rsidRDefault="005578B5" w:rsidP="005578B5">
            <w:pPr>
              <w:pStyle w:val="acctfourfigures"/>
              <w:tabs>
                <w:tab w:val="clear" w:pos="765"/>
                <w:tab w:val="decimal" w:pos="154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</w:rPr>
              <w:t>9,148,285</w:t>
            </w:r>
          </w:p>
        </w:tc>
      </w:tr>
      <w:tr w:rsidR="005578B5" w:rsidRPr="006B417E" w14:paraId="236D5A47" w14:textId="77777777" w:rsidTr="00BB6E3F">
        <w:trPr>
          <w:cantSplit/>
        </w:trPr>
        <w:tc>
          <w:tcPr>
            <w:tcW w:w="2815" w:type="pct"/>
          </w:tcPr>
          <w:p w14:paraId="69C3C8B1" w14:textId="3F27648A" w:rsidR="005578B5" w:rsidRPr="006B417E" w:rsidRDefault="005578B5" w:rsidP="005578B5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ส่วน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ที่ถึงกำหนดชำระเกินหนึ่งปี</w:t>
            </w:r>
          </w:p>
        </w:tc>
        <w:tc>
          <w:tcPr>
            <w:tcW w:w="1019" w:type="pct"/>
            <w:tcBorders>
              <w:bottom w:val="single" w:sz="4" w:space="0" w:color="auto"/>
            </w:tcBorders>
          </w:tcPr>
          <w:p w14:paraId="16F727EA" w14:textId="0A858658" w:rsidR="005578B5" w:rsidRPr="005578B5" w:rsidRDefault="005578B5" w:rsidP="005578B5">
            <w:pPr>
              <w:pStyle w:val="acctfourfigures"/>
              <w:tabs>
                <w:tab w:val="clear" w:pos="765"/>
                <w:tab w:val="decimal" w:pos="154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5578B5">
              <w:rPr>
                <w:rFonts w:asciiTheme="majorBidi" w:hAnsiTheme="majorBidi" w:cstheme="majorBidi"/>
                <w:sz w:val="28"/>
                <w:szCs w:val="28"/>
              </w:rPr>
              <w:t xml:space="preserve"> 15,424,950 </w:t>
            </w:r>
          </w:p>
        </w:tc>
        <w:tc>
          <w:tcPr>
            <w:tcW w:w="98" w:type="pct"/>
          </w:tcPr>
          <w:p w14:paraId="22C2E7EB" w14:textId="77777777" w:rsidR="005578B5" w:rsidRPr="006B417E" w:rsidRDefault="005578B5" w:rsidP="005578B5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8" w:type="pct"/>
            <w:tcBorders>
              <w:left w:val="nil"/>
              <w:bottom w:val="single" w:sz="4" w:space="0" w:color="auto"/>
              <w:right w:val="nil"/>
            </w:tcBorders>
          </w:tcPr>
          <w:p w14:paraId="2A47E6C8" w14:textId="77777777" w:rsidR="005578B5" w:rsidRPr="006B417E" w:rsidRDefault="005578B5" w:rsidP="005578B5">
            <w:pPr>
              <w:pStyle w:val="acctfourfigures"/>
              <w:tabs>
                <w:tab w:val="clear" w:pos="765"/>
                <w:tab w:val="decimal" w:pos="154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</w:rPr>
              <w:t>14,584,107</w:t>
            </w:r>
          </w:p>
        </w:tc>
      </w:tr>
      <w:tr w:rsidR="005578B5" w:rsidRPr="006B417E" w14:paraId="58A5DD58" w14:textId="77777777" w:rsidTr="00BB6E3F">
        <w:trPr>
          <w:cantSplit/>
        </w:trPr>
        <w:tc>
          <w:tcPr>
            <w:tcW w:w="2815" w:type="pct"/>
          </w:tcPr>
          <w:p w14:paraId="352D248B" w14:textId="77777777" w:rsidR="005578B5" w:rsidRPr="006B417E" w:rsidRDefault="005578B5" w:rsidP="005578B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green"/>
                <w:cs/>
              </w:rPr>
            </w:pP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19" w:type="pct"/>
            <w:tcBorders>
              <w:top w:val="single" w:sz="4" w:space="0" w:color="auto"/>
              <w:bottom w:val="double" w:sz="4" w:space="0" w:color="auto"/>
            </w:tcBorders>
          </w:tcPr>
          <w:p w14:paraId="1FDFBEAA" w14:textId="3F7F89F4" w:rsidR="005578B5" w:rsidRPr="005578B5" w:rsidRDefault="005578B5" w:rsidP="005578B5">
            <w:pPr>
              <w:pStyle w:val="acctfourfigures"/>
              <w:tabs>
                <w:tab w:val="clear" w:pos="765"/>
                <w:tab w:val="decimal" w:pos="154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78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25,557,818 </w:t>
            </w:r>
          </w:p>
        </w:tc>
        <w:tc>
          <w:tcPr>
            <w:tcW w:w="98" w:type="pct"/>
          </w:tcPr>
          <w:p w14:paraId="65A25540" w14:textId="77777777" w:rsidR="005578B5" w:rsidRPr="006B417E" w:rsidRDefault="005578B5" w:rsidP="005578B5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FAD5BC2" w14:textId="77777777" w:rsidR="005578B5" w:rsidRPr="006B417E" w:rsidRDefault="005578B5" w:rsidP="005578B5">
            <w:pPr>
              <w:pStyle w:val="acctfourfigures"/>
              <w:tabs>
                <w:tab w:val="clear" w:pos="765"/>
                <w:tab w:val="decimal" w:pos="154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23,732,392</w:t>
            </w:r>
          </w:p>
        </w:tc>
      </w:tr>
    </w:tbl>
    <w:p w14:paraId="092C2685" w14:textId="10CE2052" w:rsidR="00AC59CD" w:rsidRPr="006B417E" w:rsidRDefault="00AC59CD" w:rsidP="00CA13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</w:p>
    <w:p w14:paraId="684FA9F3" w14:textId="77777777" w:rsidR="00CA1377" w:rsidRDefault="00CA13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431B3835" w14:textId="4EBA9E17" w:rsidR="00AC59CD" w:rsidRPr="006B417E" w:rsidRDefault="00AC59CD" w:rsidP="00AC59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547"/>
        <w:jc w:val="thaiDistribute"/>
        <w:rPr>
          <w:rFonts w:asciiTheme="majorBidi" w:hAnsiTheme="majorBidi" w:cstheme="majorBidi"/>
          <w:sz w:val="28"/>
          <w:szCs w:val="28"/>
        </w:rPr>
      </w:pPr>
      <w:r w:rsidRPr="006B417E">
        <w:rPr>
          <w:rFonts w:asciiTheme="majorBidi" w:hAnsiTheme="majorBidi" w:cstheme="majorBidi"/>
          <w:sz w:val="28"/>
          <w:szCs w:val="28"/>
          <w:cs/>
        </w:rPr>
        <w:tab/>
        <w:t>ยอดคงเหลือตามบัญชีของเงินกู้ยืมระยะยาวจากสถาบันการเงิน จำแนกตามสกุลเงิน มีดังต่อไปนี้</w:t>
      </w:r>
    </w:p>
    <w:p w14:paraId="06481B28" w14:textId="77777777" w:rsidR="00AC59CD" w:rsidRPr="006B417E" w:rsidRDefault="00AC59CD" w:rsidP="00AC59CD">
      <w:pPr>
        <w:rPr>
          <w:rFonts w:asciiTheme="majorBidi" w:hAnsiTheme="majorBidi" w:cstheme="majorBidi"/>
          <w:sz w:val="28"/>
          <w:szCs w:val="28"/>
        </w:rPr>
      </w:pPr>
      <w:r w:rsidRPr="006B417E">
        <w:rPr>
          <w:rFonts w:asciiTheme="majorBidi" w:hAnsiTheme="majorBidi" w:cstheme="majorBidi"/>
          <w:sz w:val="28"/>
          <w:szCs w:val="28"/>
        </w:rPr>
        <w:tab/>
      </w:r>
    </w:p>
    <w:tbl>
      <w:tblPr>
        <w:tblW w:w="4826" w:type="pct"/>
        <w:tblInd w:w="450" w:type="dxa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220"/>
        <w:gridCol w:w="1889"/>
        <w:gridCol w:w="182"/>
        <w:gridCol w:w="1980"/>
      </w:tblGrid>
      <w:tr w:rsidR="00AC59CD" w:rsidRPr="006B417E" w14:paraId="002F7594" w14:textId="77777777" w:rsidTr="009A0BFC">
        <w:trPr>
          <w:cantSplit/>
        </w:trPr>
        <w:tc>
          <w:tcPr>
            <w:tcW w:w="2815" w:type="pct"/>
          </w:tcPr>
          <w:p w14:paraId="17466F1A" w14:textId="77777777" w:rsidR="00AC59CD" w:rsidRPr="006B417E" w:rsidRDefault="00AC59CD" w:rsidP="006D3FA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185" w:type="pct"/>
            <w:gridSpan w:val="3"/>
          </w:tcPr>
          <w:p w14:paraId="0420FA50" w14:textId="77777777" w:rsidR="00AC59CD" w:rsidRPr="006B417E" w:rsidRDefault="00AC59CD" w:rsidP="006D3FA9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งบการเงินรวมและงบการเงินเฉพาะกิจการ</w:t>
            </w:r>
          </w:p>
        </w:tc>
      </w:tr>
      <w:tr w:rsidR="00AC59CD" w:rsidRPr="006B417E" w14:paraId="78B55AF4" w14:textId="77777777" w:rsidTr="009A0BFC">
        <w:trPr>
          <w:cantSplit/>
        </w:trPr>
        <w:tc>
          <w:tcPr>
            <w:tcW w:w="2815" w:type="pct"/>
          </w:tcPr>
          <w:p w14:paraId="37BE702E" w14:textId="77777777" w:rsidR="00AC59CD" w:rsidRPr="006B417E" w:rsidRDefault="00AC59CD" w:rsidP="006D3FA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19" w:type="pct"/>
          </w:tcPr>
          <w:p w14:paraId="1FE25E25" w14:textId="2FEB3665" w:rsidR="00AC59CD" w:rsidRPr="006B417E" w:rsidRDefault="00AC59CD" w:rsidP="006D3FA9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30 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มิถุนายน </w:t>
            </w:r>
            <w:r w:rsidRPr="006B417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 w:rsidR="00DF39F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98" w:type="pct"/>
          </w:tcPr>
          <w:p w14:paraId="4A42739A" w14:textId="77777777" w:rsidR="00AC59CD" w:rsidRPr="006B417E" w:rsidRDefault="00AC59CD" w:rsidP="006D3FA9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8" w:type="pct"/>
            <w:tcBorders>
              <w:left w:val="nil"/>
              <w:right w:val="nil"/>
            </w:tcBorders>
          </w:tcPr>
          <w:p w14:paraId="7259C3B1" w14:textId="2C4AA490" w:rsidR="00AC59CD" w:rsidRPr="006B417E" w:rsidRDefault="00AC59CD" w:rsidP="006D3FA9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31 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ธันวาคม </w:t>
            </w:r>
            <w:r w:rsidRPr="006B417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 w:rsidR="00DF39F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</w:p>
        </w:tc>
      </w:tr>
      <w:tr w:rsidR="00AC59CD" w:rsidRPr="006B417E" w14:paraId="7E3E79FC" w14:textId="77777777" w:rsidTr="009A0BFC">
        <w:trPr>
          <w:cantSplit/>
        </w:trPr>
        <w:tc>
          <w:tcPr>
            <w:tcW w:w="2815" w:type="pct"/>
          </w:tcPr>
          <w:p w14:paraId="606F3401" w14:textId="77777777" w:rsidR="00AC59CD" w:rsidRPr="006B417E" w:rsidRDefault="00AC59CD" w:rsidP="006D3FA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185" w:type="pct"/>
            <w:gridSpan w:val="3"/>
          </w:tcPr>
          <w:p w14:paraId="252B03D3" w14:textId="77777777" w:rsidR="00AC59CD" w:rsidRPr="006B417E" w:rsidRDefault="00AC59CD" w:rsidP="006D3FA9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(พันบาท)</w:t>
            </w:r>
          </w:p>
        </w:tc>
      </w:tr>
      <w:tr w:rsidR="00AC59CD" w:rsidRPr="006B417E" w14:paraId="0CF2A2B6" w14:textId="77777777" w:rsidTr="009A0BFC">
        <w:trPr>
          <w:cantSplit/>
        </w:trPr>
        <w:tc>
          <w:tcPr>
            <w:tcW w:w="2815" w:type="pct"/>
          </w:tcPr>
          <w:p w14:paraId="3DDAAB90" w14:textId="77777777" w:rsidR="00AC59CD" w:rsidRPr="006B417E" w:rsidRDefault="00AC59CD" w:rsidP="006D3FA9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สกุลบาท</w:t>
            </w:r>
          </w:p>
        </w:tc>
        <w:tc>
          <w:tcPr>
            <w:tcW w:w="1019" w:type="pct"/>
          </w:tcPr>
          <w:p w14:paraId="08F48643" w14:textId="1895D40F" w:rsidR="00AC59CD" w:rsidRPr="006B417E" w:rsidRDefault="00606A53" w:rsidP="006D3FA9">
            <w:pPr>
              <w:pStyle w:val="acctfourfigures"/>
              <w:tabs>
                <w:tab w:val="clear" w:pos="765"/>
                <w:tab w:val="decimal" w:pos="154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606A53">
              <w:rPr>
                <w:rFonts w:asciiTheme="majorBidi" w:hAnsiTheme="majorBidi" w:cstheme="majorBidi"/>
                <w:sz w:val="28"/>
                <w:szCs w:val="28"/>
              </w:rPr>
              <w:t>14,045,476</w:t>
            </w:r>
          </w:p>
        </w:tc>
        <w:tc>
          <w:tcPr>
            <w:tcW w:w="98" w:type="pct"/>
          </w:tcPr>
          <w:p w14:paraId="27CF6EBD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8" w:type="pct"/>
            <w:tcBorders>
              <w:left w:val="nil"/>
              <w:right w:val="nil"/>
            </w:tcBorders>
            <w:vAlign w:val="bottom"/>
          </w:tcPr>
          <w:p w14:paraId="5BD81D8D" w14:textId="77777777" w:rsidR="00AC59CD" w:rsidRPr="006B417E" w:rsidRDefault="00AC59CD" w:rsidP="006D3FA9">
            <w:pPr>
              <w:pStyle w:val="acctfourfigures"/>
              <w:tabs>
                <w:tab w:val="clear" w:pos="765"/>
                <w:tab w:val="decimal" w:pos="154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</w:rPr>
              <w:t>15,605,002</w:t>
            </w:r>
          </w:p>
        </w:tc>
      </w:tr>
      <w:tr w:rsidR="00AC59CD" w:rsidRPr="006B417E" w14:paraId="711CDC8C" w14:textId="77777777" w:rsidTr="009A0BFC">
        <w:trPr>
          <w:cantSplit/>
        </w:trPr>
        <w:tc>
          <w:tcPr>
            <w:tcW w:w="2815" w:type="pct"/>
          </w:tcPr>
          <w:p w14:paraId="5358D697" w14:textId="77777777" w:rsidR="00AC59CD" w:rsidRPr="006B417E" w:rsidRDefault="00AC59CD" w:rsidP="006D3FA9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สกุลเหรียญสหรัฐฯ</w:t>
            </w:r>
          </w:p>
        </w:tc>
        <w:tc>
          <w:tcPr>
            <w:tcW w:w="1019" w:type="pct"/>
          </w:tcPr>
          <w:p w14:paraId="122D3AB8" w14:textId="6037BA86" w:rsidR="00AC59CD" w:rsidRPr="006B417E" w:rsidRDefault="0069785D" w:rsidP="006D3FA9">
            <w:pPr>
              <w:pStyle w:val="acctfourfigures"/>
              <w:tabs>
                <w:tab w:val="clear" w:pos="765"/>
                <w:tab w:val="decimal" w:pos="154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69785D">
              <w:rPr>
                <w:rFonts w:asciiTheme="majorBidi" w:hAnsiTheme="majorBidi" w:cstheme="majorBidi"/>
                <w:sz w:val="28"/>
                <w:szCs w:val="28"/>
              </w:rPr>
              <w:t>7,875,656</w:t>
            </w:r>
          </w:p>
        </w:tc>
        <w:tc>
          <w:tcPr>
            <w:tcW w:w="98" w:type="pct"/>
          </w:tcPr>
          <w:p w14:paraId="6C3272D7" w14:textId="77777777" w:rsidR="00AC59CD" w:rsidRPr="006B417E" w:rsidRDefault="00AC59CD" w:rsidP="006D3FA9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8" w:type="pct"/>
            <w:tcBorders>
              <w:left w:val="nil"/>
              <w:right w:val="nil"/>
            </w:tcBorders>
            <w:vAlign w:val="bottom"/>
          </w:tcPr>
          <w:p w14:paraId="666CA5AD" w14:textId="77777777" w:rsidR="00AC59CD" w:rsidRPr="006B417E" w:rsidRDefault="00AC59CD" w:rsidP="006D3FA9">
            <w:pPr>
              <w:pStyle w:val="acctfourfigures"/>
              <w:tabs>
                <w:tab w:val="clear" w:pos="765"/>
                <w:tab w:val="decimal" w:pos="154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</w:rPr>
              <w:t>4,408,379</w:t>
            </w:r>
          </w:p>
        </w:tc>
      </w:tr>
      <w:tr w:rsidR="00AC59CD" w:rsidRPr="006B417E" w14:paraId="4EDEE35B" w14:textId="77777777" w:rsidTr="009A0BFC">
        <w:trPr>
          <w:cantSplit/>
        </w:trPr>
        <w:tc>
          <w:tcPr>
            <w:tcW w:w="2815" w:type="pct"/>
          </w:tcPr>
          <w:p w14:paraId="7B45ECFA" w14:textId="77777777" w:rsidR="00AC59CD" w:rsidRPr="006B417E" w:rsidRDefault="00AC59CD" w:rsidP="006D3FA9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สกุลเยน</w:t>
            </w:r>
          </w:p>
        </w:tc>
        <w:tc>
          <w:tcPr>
            <w:tcW w:w="1019" w:type="pct"/>
          </w:tcPr>
          <w:p w14:paraId="44A1386B" w14:textId="1A0A4CE6" w:rsidR="00AC59CD" w:rsidRPr="006B417E" w:rsidRDefault="0069785D" w:rsidP="006D3FA9">
            <w:pPr>
              <w:pStyle w:val="acctfourfigures"/>
              <w:tabs>
                <w:tab w:val="clear" w:pos="765"/>
                <w:tab w:val="decimal" w:pos="154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69785D">
              <w:rPr>
                <w:rFonts w:asciiTheme="majorBidi" w:hAnsiTheme="majorBidi" w:cstheme="majorBidi"/>
                <w:sz w:val="28"/>
                <w:szCs w:val="28"/>
              </w:rPr>
              <w:t>2,264,231</w:t>
            </w:r>
          </w:p>
        </w:tc>
        <w:tc>
          <w:tcPr>
            <w:tcW w:w="98" w:type="pct"/>
          </w:tcPr>
          <w:p w14:paraId="77FE359D" w14:textId="77777777" w:rsidR="00AC59CD" w:rsidRPr="006B417E" w:rsidRDefault="00AC59CD" w:rsidP="006D3FA9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8" w:type="pct"/>
            <w:tcBorders>
              <w:left w:val="nil"/>
              <w:right w:val="nil"/>
            </w:tcBorders>
            <w:vAlign w:val="bottom"/>
          </w:tcPr>
          <w:p w14:paraId="6E5BB295" w14:textId="77777777" w:rsidR="00AC59CD" w:rsidRPr="006B417E" w:rsidRDefault="00AC59CD" w:rsidP="006D3FA9">
            <w:pPr>
              <w:pStyle w:val="acctfourfigures"/>
              <w:tabs>
                <w:tab w:val="clear" w:pos="765"/>
                <w:tab w:val="decimal" w:pos="154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</w:rPr>
              <w:t>2,394,774</w:t>
            </w:r>
          </w:p>
        </w:tc>
      </w:tr>
      <w:tr w:rsidR="00AC59CD" w:rsidRPr="006B417E" w14:paraId="4E2C96BF" w14:textId="77777777" w:rsidTr="009A0BFC">
        <w:trPr>
          <w:cantSplit/>
        </w:trPr>
        <w:tc>
          <w:tcPr>
            <w:tcW w:w="2815" w:type="pct"/>
          </w:tcPr>
          <w:p w14:paraId="57C5032F" w14:textId="77777777" w:rsidR="00AC59CD" w:rsidRPr="006B417E" w:rsidRDefault="00AC59CD" w:rsidP="006D3FA9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สกุลยูโร</w:t>
            </w:r>
          </w:p>
        </w:tc>
        <w:tc>
          <w:tcPr>
            <w:tcW w:w="1019" w:type="pct"/>
            <w:tcBorders>
              <w:bottom w:val="single" w:sz="4" w:space="0" w:color="auto"/>
            </w:tcBorders>
          </w:tcPr>
          <w:p w14:paraId="3C17F5D8" w14:textId="6B253151" w:rsidR="00AC59CD" w:rsidRPr="006B417E" w:rsidRDefault="0069785D" w:rsidP="006D3FA9">
            <w:pPr>
              <w:pStyle w:val="acctfourfigures"/>
              <w:tabs>
                <w:tab w:val="clear" w:pos="765"/>
                <w:tab w:val="decimal" w:pos="154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69785D">
              <w:rPr>
                <w:rFonts w:asciiTheme="majorBidi" w:hAnsiTheme="majorBidi" w:cstheme="majorBidi"/>
                <w:sz w:val="28"/>
                <w:szCs w:val="28"/>
              </w:rPr>
              <w:t>1,372,455</w:t>
            </w:r>
          </w:p>
        </w:tc>
        <w:tc>
          <w:tcPr>
            <w:tcW w:w="98" w:type="pct"/>
          </w:tcPr>
          <w:p w14:paraId="7E3F3C27" w14:textId="77777777" w:rsidR="00AC59CD" w:rsidRPr="006B417E" w:rsidRDefault="00AC59CD" w:rsidP="006D3FA9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8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AF39875" w14:textId="77777777" w:rsidR="00AC59CD" w:rsidRPr="006B417E" w:rsidRDefault="00AC59CD" w:rsidP="006D3FA9">
            <w:pPr>
              <w:pStyle w:val="acctfourfigures"/>
              <w:tabs>
                <w:tab w:val="clear" w:pos="765"/>
                <w:tab w:val="decimal" w:pos="154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1,324,237</w:t>
            </w:r>
          </w:p>
        </w:tc>
      </w:tr>
      <w:tr w:rsidR="00AC59CD" w:rsidRPr="006B417E" w14:paraId="2AA2ED0A" w14:textId="77777777" w:rsidTr="009A0BFC">
        <w:trPr>
          <w:cantSplit/>
          <w:trHeight w:val="77"/>
        </w:trPr>
        <w:tc>
          <w:tcPr>
            <w:tcW w:w="2815" w:type="pct"/>
          </w:tcPr>
          <w:p w14:paraId="1F9FF9DA" w14:textId="77777777" w:rsidR="00AC59CD" w:rsidRPr="006B417E" w:rsidRDefault="00AC59CD" w:rsidP="006D3FA9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19" w:type="pct"/>
            <w:tcBorders>
              <w:top w:val="single" w:sz="4" w:space="0" w:color="auto"/>
              <w:bottom w:val="double" w:sz="4" w:space="0" w:color="auto"/>
            </w:tcBorders>
          </w:tcPr>
          <w:p w14:paraId="5740D937" w14:textId="08439678" w:rsidR="00AC59CD" w:rsidRPr="006B417E" w:rsidRDefault="0069785D" w:rsidP="006D3FA9">
            <w:pPr>
              <w:pStyle w:val="acctfourfigures"/>
              <w:tabs>
                <w:tab w:val="clear" w:pos="765"/>
                <w:tab w:val="decimal" w:pos="154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9785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25,557,818</w:t>
            </w:r>
          </w:p>
        </w:tc>
        <w:tc>
          <w:tcPr>
            <w:tcW w:w="98" w:type="pct"/>
          </w:tcPr>
          <w:p w14:paraId="6DD9F595" w14:textId="77777777" w:rsidR="00AC59CD" w:rsidRPr="006B417E" w:rsidRDefault="00AC59CD" w:rsidP="006D3FA9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AF56D4" w14:textId="77777777" w:rsidR="00AC59CD" w:rsidRPr="006B417E" w:rsidRDefault="00AC59CD" w:rsidP="006D3FA9">
            <w:pPr>
              <w:pStyle w:val="acctfourfigures"/>
              <w:tabs>
                <w:tab w:val="clear" w:pos="765"/>
                <w:tab w:val="decimal" w:pos="154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23,732,392</w:t>
            </w:r>
          </w:p>
        </w:tc>
      </w:tr>
    </w:tbl>
    <w:p w14:paraId="476C734C" w14:textId="77777777" w:rsidR="00AC59CD" w:rsidRPr="006B417E" w:rsidRDefault="00AC59CD" w:rsidP="00AC59CD">
      <w:pPr>
        <w:tabs>
          <w:tab w:val="clear" w:pos="907"/>
          <w:tab w:val="left" w:pos="540"/>
        </w:tabs>
        <w:ind w:firstLine="540"/>
        <w:rPr>
          <w:rFonts w:asciiTheme="majorBidi" w:hAnsiTheme="majorBidi" w:cstheme="majorBidi"/>
          <w:sz w:val="28"/>
          <w:szCs w:val="28"/>
        </w:rPr>
      </w:pPr>
    </w:p>
    <w:p w14:paraId="268FFC35" w14:textId="77777777" w:rsidR="00AC59CD" w:rsidRPr="006B417E" w:rsidRDefault="00AC59CD" w:rsidP="00AC59CD">
      <w:pPr>
        <w:tabs>
          <w:tab w:val="clear" w:pos="907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6B417E">
        <w:rPr>
          <w:rFonts w:asciiTheme="majorBidi" w:hAnsiTheme="majorBidi" w:cstheme="majorBidi"/>
          <w:sz w:val="28"/>
          <w:szCs w:val="28"/>
          <w:cs/>
        </w:rPr>
        <w:t>เงินกู้ยืมระยะยาวจากสถาบันการเงินมีกําหนดชําระ</w:t>
      </w:r>
      <w:r w:rsidRPr="00D852C4">
        <w:rPr>
          <w:rFonts w:asciiTheme="majorBidi" w:hAnsiTheme="majorBidi" w:cstheme="majorBidi"/>
          <w:sz w:val="28"/>
          <w:szCs w:val="28"/>
          <w:cs/>
        </w:rPr>
        <w:t xml:space="preserve">คืนเงินต้นทุก </w:t>
      </w:r>
      <w:bookmarkStart w:id="2" w:name="_Hlk118276843"/>
      <w:r w:rsidRPr="00D852C4">
        <w:rPr>
          <w:rFonts w:asciiTheme="majorBidi" w:hAnsiTheme="majorBidi" w:cstheme="majorBidi"/>
          <w:sz w:val="28"/>
          <w:szCs w:val="28"/>
        </w:rPr>
        <w:t>3</w:t>
      </w:r>
      <w:bookmarkEnd w:id="2"/>
      <w:r w:rsidRPr="00D852C4">
        <w:rPr>
          <w:rFonts w:asciiTheme="majorBidi" w:hAnsiTheme="majorBidi" w:cstheme="majorBidi"/>
          <w:sz w:val="28"/>
          <w:szCs w:val="28"/>
        </w:rPr>
        <w:t xml:space="preserve"> </w:t>
      </w:r>
      <w:r w:rsidRPr="00D852C4">
        <w:rPr>
          <w:rFonts w:asciiTheme="majorBidi" w:hAnsiTheme="majorBidi" w:cstheme="majorBidi"/>
          <w:sz w:val="28"/>
          <w:szCs w:val="28"/>
          <w:cs/>
        </w:rPr>
        <w:t xml:space="preserve">เดือน หรือทุก </w:t>
      </w:r>
      <w:r w:rsidRPr="00D852C4">
        <w:rPr>
          <w:rFonts w:asciiTheme="majorBidi" w:hAnsiTheme="majorBidi" w:cstheme="majorBidi"/>
          <w:sz w:val="28"/>
          <w:szCs w:val="28"/>
        </w:rPr>
        <w:t xml:space="preserve">6 </w:t>
      </w:r>
      <w:r w:rsidRPr="00D852C4">
        <w:rPr>
          <w:rFonts w:asciiTheme="majorBidi" w:hAnsiTheme="majorBidi" w:cstheme="majorBidi"/>
          <w:sz w:val="28"/>
          <w:szCs w:val="28"/>
          <w:cs/>
        </w:rPr>
        <w:t>เดือน หรือทุก</w:t>
      </w:r>
      <w:r w:rsidRPr="00D852C4">
        <w:rPr>
          <w:rFonts w:asciiTheme="majorBidi" w:hAnsiTheme="majorBidi" w:cstheme="majorBidi"/>
          <w:sz w:val="28"/>
          <w:szCs w:val="28"/>
        </w:rPr>
        <w:t xml:space="preserve"> 12 </w:t>
      </w:r>
      <w:r w:rsidRPr="00D852C4">
        <w:rPr>
          <w:rFonts w:asciiTheme="majorBidi" w:hAnsiTheme="majorBidi" w:cstheme="majorBidi"/>
          <w:sz w:val="28"/>
          <w:szCs w:val="28"/>
          <w:cs/>
        </w:rPr>
        <w:t xml:space="preserve">เดือน หรือเมื่อครบกำหนด และมีกำหนดชำระดอกเบี้ยทุกสิ้นเดือน หรือทุก </w:t>
      </w:r>
      <w:r w:rsidRPr="00D852C4">
        <w:rPr>
          <w:rFonts w:asciiTheme="majorBidi" w:hAnsiTheme="majorBidi" w:cstheme="majorBidi"/>
          <w:sz w:val="28"/>
          <w:szCs w:val="28"/>
        </w:rPr>
        <w:t>3</w:t>
      </w:r>
      <w:r w:rsidRPr="00D852C4">
        <w:rPr>
          <w:rFonts w:asciiTheme="majorBidi" w:hAnsiTheme="majorBidi" w:cstheme="majorBidi"/>
          <w:sz w:val="28"/>
          <w:szCs w:val="28"/>
          <w:cs/>
        </w:rPr>
        <w:t xml:space="preserve"> เดือน หรือทุก </w:t>
      </w:r>
      <w:r w:rsidRPr="00D852C4">
        <w:rPr>
          <w:rFonts w:asciiTheme="majorBidi" w:hAnsiTheme="majorBidi" w:cstheme="majorBidi"/>
          <w:sz w:val="28"/>
          <w:szCs w:val="28"/>
        </w:rPr>
        <w:t xml:space="preserve">6 </w:t>
      </w:r>
      <w:r w:rsidRPr="00D852C4">
        <w:rPr>
          <w:rFonts w:asciiTheme="majorBidi" w:hAnsiTheme="majorBidi" w:cstheme="majorBidi"/>
          <w:sz w:val="28"/>
          <w:szCs w:val="28"/>
          <w:cs/>
        </w:rPr>
        <w:t>เดือน โดย</w:t>
      </w:r>
      <w:r w:rsidRPr="006B417E">
        <w:rPr>
          <w:rFonts w:asciiTheme="majorBidi" w:hAnsiTheme="majorBidi" w:cstheme="majorBidi"/>
          <w:sz w:val="28"/>
          <w:szCs w:val="28"/>
          <w:cs/>
        </w:rPr>
        <w:t>เงินกู้ยืมระยะยาวจากสถาบันการเงินเหล่านี้</w:t>
      </w:r>
      <w:r w:rsidRPr="006B417E">
        <w:rPr>
          <w:rFonts w:asciiTheme="majorBidi" w:eastAsia="Cordia New" w:hAnsiTheme="majorBidi" w:cstheme="majorBidi"/>
          <w:sz w:val="28"/>
          <w:szCs w:val="28"/>
          <w:cs/>
        </w:rPr>
        <w:t>คิดดอกเบี้ย</w:t>
      </w:r>
      <w:r w:rsidRPr="006B417E">
        <w:rPr>
          <w:rFonts w:asciiTheme="majorBidi" w:hAnsiTheme="majorBidi" w:cstheme="majorBidi"/>
          <w:sz w:val="28"/>
          <w:szCs w:val="28"/>
          <w:cs/>
        </w:rPr>
        <w:t>ในอัตราร้อยละคงที่ต่อปีและอัตราลอยตัวบวกอัตราร้อยละคงที่ต่อปี</w:t>
      </w:r>
    </w:p>
    <w:p w14:paraId="7CCB4FAC" w14:textId="77777777" w:rsidR="00AC59CD" w:rsidRPr="006B417E" w:rsidRDefault="00AC59CD" w:rsidP="00AC59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EBC7232" w14:textId="77777777" w:rsidR="00AC59CD" w:rsidRPr="006B417E" w:rsidRDefault="00AC59CD" w:rsidP="00AC59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sz w:val="28"/>
          <w:szCs w:val="28"/>
          <w:cs/>
        </w:rPr>
      </w:pPr>
      <w:r w:rsidRPr="006B417E">
        <w:rPr>
          <w:rFonts w:asciiTheme="majorBidi" w:hAnsiTheme="majorBidi" w:cstheme="majorBidi"/>
          <w:sz w:val="28"/>
          <w:szCs w:val="28"/>
          <w:cs/>
        </w:rPr>
        <w:t>กลุ่มบริษัทและบริษัท</w:t>
      </w:r>
      <w:r w:rsidRPr="006B417E">
        <w:rPr>
          <w:rFonts w:asciiTheme="majorBidi" w:hAnsiTheme="majorBidi" w:cstheme="majorBidi"/>
          <w:b/>
          <w:sz w:val="28"/>
          <w:szCs w:val="28"/>
          <w:cs/>
        </w:rPr>
        <w:t>ต้องปฏิบัติตามเงื่อนไขทางการเงินตามที่กำหนด</w:t>
      </w:r>
      <w:r w:rsidRPr="006B417E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  <w:r w:rsidRPr="006B417E">
        <w:rPr>
          <w:rFonts w:asciiTheme="majorBidi" w:hAnsiTheme="majorBidi" w:cstheme="majorBidi"/>
          <w:b/>
          <w:sz w:val="28"/>
          <w:szCs w:val="28"/>
          <w:cs/>
        </w:rPr>
        <w:t>เช่น การดำรงอัตราส่วนลูกหนี้ที่มียอดค้างชำระ</w:t>
      </w:r>
      <w:r w:rsidRPr="006B417E">
        <w:rPr>
          <w:rFonts w:asciiTheme="majorBidi" w:hAnsiTheme="majorBidi" w:cstheme="majorBidi"/>
          <w:b/>
          <w:bCs/>
          <w:sz w:val="28"/>
          <w:szCs w:val="28"/>
        </w:rPr>
        <w:br/>
      </w:r>
      <w:r w:rsidRPr="006B417E">
        <w:rPr>
          <w:rFonts w:asciiTheme="majorBidi" w:hAnsiTheme="majorBidi" w:cstheme="majorBidi"/>
          <w:b/>
          <w:sz w:val="28"/>
          <w:szCs w:val="28"/>
          <w:cs/>
        </w:rPr>
        <w:t xml:space="preserve">ไม่เกิน </w:t>
      </w:r>
      <w:r w:rsidRPr="006B417E">
        <w:rPr>
          <w:rFonts w:asciiTheme="majorBidi" w:hAnsiTheme="majorBidi" w:cstheme="majorBidi"/>
          <w:bCs/>
          <w:sz w:val="28"/>
          <w:szCs w:val="28"/>
        </w:rPr>
        <w:t>3</w:t>
      </w:r>
      <w:r w:rsidRPr="006B417E">
        <w:rPr>
          <w:rFonts w:asciiTheme="majorBidi" w:hAnsiTheme="majorBidi" w:cstheme="majorBidi"/>
          <w:b/>
          <w:sz w:val="28"/>
          <w:szCs w:val="28"/>
          <w:cs/>
        </w:rPr>
        <w:t xml:space="preserve"> เดือนต่อหนี้เงินกู้ยืม การดำรงอัตราส่วนของลูกหนี้ด้อยคุณภาพ (ค้างชำระเกิน </w:t>
      </w:r>
      <w:r w:rsidRPr="006B417E">
        <w:rPr>
          <w:rFonts w:asciiTheme="majorBidi" w:hAnsiTheme="majorBidi" w:cstheme="majorBidi"/>
          <w:bCs/>
          <w:sz w:val="28"/>
          <w:szCs w:val="28"/>
        </w:rPr>
        <w:t>3</w:t>
      </w:r>
      <w:r w:rsidRPr="006B417E">
        <w:rPr>
          <w:rFonts w:asciiTheme="majorBidi" w:hAnsiTheme="majorBidi" w:cstheme="majorBidi"/>
          <w:b/>
          <w:sz w:val="28"/>
          <w:szCs w:val="28"/>
          <w:cs/>
        </w:rPr>
        <w:t xml:space="preserve"> เดือน) ต่อลูกหนี้เงินให้สินเชื่อทั้งหมด การดำรงอัตราส่วนหนี้สินรวมต่อส่วนของผู้ถือหุ้น การดำรงอัตราส่วนความสามารถในการจ่ายชำระดอกเบี้ย </w:t>
      </w:r>
      <w:r w:rsidRPr="006B417E">
        <w:rPr>
          <w:rFonts w:asciiTheme="majorBidi" w:hAnsiTheme="majorBidi" w:cstheme="majorBidi"/>
          <w:b/>
          <w:sz w:val="28"/>
          <w:szCs w:val="28"/>
          <w:cs/>
        </w:rPr>
        <w:br/>
        <w:t xml:space="preserve">การดำรงอัตราส่วนเงินสำรองที่มีอยู่ต่อลูกหนี้ด้อยคุณภาพ </w:t>
      </w:r>
      <w:r w:rsidRPr="006B417E">
        <w:rPr>
          <w:rFonts w:asciiTheme="majorBidi" w:hAnsiTheme="majorBidi" w:cstheme="majorBidi"/>
          <w:bCs/>
          <w:sz w:val="28"/>
          <w:szCs w:val="28"/>
        </w:rPr>
        <w:t xml:space="preserve">(NPL Coverage ratio) </w:t>
      </w:r>
      <w:r w:rsidRPr="006B417E">
        <w:rPr>
          <w:rFonts w:asciiTheme="majorBidi" w:hAnsiTheme="majorBidi" w:cstheme="majorBidi"/>
          <w:b/>
          <w:sz w:val="28"/>
          <w:szCs w:val="28"/>
          <w:cs/>
        </w:rPr>
        <w:t>การดำรงกำไรสุทธิให้มากกว่าศูนย์ และการดำรงอัตราส่วนการถือหุ้นของผู้ถือหุ้นรายใหญ่ในบริษัท</w:t>
      </w:r>
      <w:r w:rsidRPr="006B417E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  <w:r w:rsidRPr="006B417E">
        <w:rPr>
          <w:rFonts w:asciiTheme="majorBidi" w:hAnsiTheme="majorBidi" w:cstheme="majorBidi"/>
          <w:b/>
          <w:sz w:val="28"/>
          <w:szCs w:val="28"/>
          <w:cs/>
        </w:rPr>
        <w:t>ทั้งนี้ขึ้นอยู่กับเงื่อนไขในสัญญาเงินกู้ยืมแต่ละฉบับ</w:t>
      </w:r>
    </w:p>
    <w:p w14:paraId="3E75B39E" w14:textId="77777777" w:rsidR="00AC59CD" w:rsidRPr="006B417E" w:rsidRDefault="00AC59CD" w:rsidP="00AC59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p w14:paraId="44788ADE" w14:textId="270F10EC" w:rsidR="00AC59CD" w:rsidRPr="006B417E" w:rsidRDefault="00AC59CD" w:rsidP="00AC59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i/>
          <w:iCs/>
          <w:sz w:val="28"/>
          <w:szCs w:val="28"/>
        </w:rPr>
      </w:pPr>
      <w:r w:rsidRPr="006B417E">
        <w:rPr>
          <w:rFonts w:asciiTheme="majorBidi" w:hAnsiTheme="majorBidi" w:cstheme="majorBidi"/>
          <w:b/>
          <w:sz w:val="28"/>
          <w:szCs w:val="28"/>
          <w:cs/>
        </w:rPr>
        <w:t xml:space="preserve">ณ วันที่ </w:t>
      </w:r>
      <w:r w:rsidRPr="006B417E">
        <w:rPr>
          <w:rFonts w:asciiTheme="majorBidi" w:hAnsiTheme="majorBidi" w:cstheme="majorBidi"/>
          <w:bCs/>
          <w:sz w:val="28"/>
          <w:szCs w:val="28"/>
        </w:rPr>
        <w:t xml:space="preserve">30 </w:t>
      </w:r>
      <w:r w:rsidRPr="006B417E">
        <w:rPr>
          <w:rFonts w:asciiTheme="majorBidi" w:hAnsiTheme="majorBidi" w:cstheme="majorBidi"/>
          <w:b/>
          <w:sz w:val="28"/>
          <w:szCs w:val="28"/>
          <w:cs/>
        </w:rPr>
        <w:t>มิถุนายน</w:t>
      </w:r>
      <w:r w:rsidRPr="006B417E">
        <w:rPr>
          <w:rFonts w:asciiTheme="majorBidi" w:hAnsiTheme="majorBidi" w:cstheme="majorBidi"/>
          <w:bCs/>
          <w:sz w:val="28"/>
          <w:szCs w:val="28"/>
          <w:cs/>
        </w:rPr>
        <w:t xml:space="preserve"> </w:t>
      </w:r>
      <w:r w:rsidRPr="006B417E">
        <w:rPr>
          <w:rFonts w:asciiTheme="majorBidi" w:hAnsiTheme="majorBidi" w:cstheme="majorBidi"/>
          <w:sz w:val="28"/>
          <w:szCs w:val="28"/>
        </w:rPr>
        <w:t>2567</w:t>
      </w:r>
      <w:r w:rsidRPr="006B417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6B417E">
        <w:rPr>
          <w:rFonts w:asciiTheme="majorBidi" w:hAnsiTheme="majorBidi" w:cstheme="majorBidi"/>
          <w:b/>
          <w:sz w:val="28"/>
          <w:szCs w:val="28"/>
          <w:cs/>
        </w:rPr>
        <w:t>กลุ่มบริษัทและบริษัท</w:t>
      </w:r>
      <w:r w:rsidR="00F07739">
        <w:rPr>
          <w:rFonts w:asciiTheme="majorBidi" w:hAnsiTheme="majorBidi" w:cstheme="majorBidi" w:hint="cs"/>
          <w:b/>
          <w:sz w:val="28"/>
          <w:szCs w:val="28"/>
          <w:cs/>
        </w:rPr>
        <w:t>ไม่มี</w:t>
      </w:r>
      <w:r w:rsidRPr="006B417E">
        <w:rPr>
          <w:rFonts w:asciiTheme="majorBidi" w:hAnsiTheme="majorBidi" w:cstheme="majorBidi"/>
          <w:b/>
          <w:sz w:val="28"/>
          <w:szCs w:val="28"/>
          <w:cs/>
        </w:rPr>
        <w:t>วงเงินกู้ยืมระยะยาวจากสถาบันการเงินที่ยังมิได้เบิกใช้</w:t>
      </w:r>
      <w:r w:rsidRPr="006B417E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  <w:r w:rsidRPr="006B417E">
        <w:rPr>
          <w:rFonts w:asciiTheme="majorBidi" w:hAnsiTheme="majorBidi" w:cstheme="majorBidi"/>
          <w:b/>
          <w:i/>
          <w:iCs/>
          <w:sz w:val="28"/>
          <w:szCs w:val="28"/>
          <w:cs/>
        </w:rPr>
        <w:t>(</w:t>
      </w:r>
      <w:r w:rsidRPr="006B417E">
        <w:rPr>
          <w:rFonts w:asciiTheme="majorBidi" w:hAnsiTheme="majorBidi" w:cstheme="majorBidi"/>
          <w:bCs/>
          <w:i/>
          <w:iCs/>
          <w:sz w:val="28"/>
          <w:szCs w:val="28"/>
        </w:rPr>
        <w:t>31</w:t>
      </w:r>
      <w:r w:rsidRPr="006B417E">
        <w:rPr>
          <w:rFonts w:asciiTheme="majorBidi" w:hAnsiTheme="majorBidi" w:cstheme="majorBidi"/>
          <w:b/>
          <w:i/>
          <w:iCs/>
          <w:sz w:val="28"/>
          <w:szCs w:val="28"/>
          <w:cs/>
        </w:rPr>
        <w:t xml:space="preserve"> ธันวาคม </w:t>
      </w:r>
      <w:r w:rsidRPr="006B417E">
        <w:rPr>
          <w:rFonts w:asciiTheme="majorBidi" w:hAnsiTheme="majorBidi" w:cstheme="majorBidi"/>
          <w:bCs/>
          <w:i/>
          <w:iCs/>
          <w:sz w:val="28"/>
          <w:szCs w:val="28"/>
        </w:rPr>
        <w:t>2566</w:t>
      </w:r>
      <w:r w:rsidRPr="006B417E">
        <w:rPr>
          <w:rFonts w:asciiTheme="majorBidi" w:hAnsiTheme="majorBidi" w:cstheme="majorBidi"/>
          <w:b/>
          <w:i/>
          <w:iCs/>
          <w:sz w:val="28"/>
          <w:szCs w:val="28"/>
          <w:cs/>
        </w:rPr>
        <w:t>:</w:t>
      </w:r>
      <w:r w:rsidRPr="006B417E">
        <w:rPr>
          <w:rFonts w:asciiTheme="majorBidi" w:hAnsiTheme="majorBidi" w:cstheme="majorBidi"/>
          <w:b/>
          <w:i/>
          <w:iCs/>
          <w:sz w:val="28"/>
          <w:szCs w:val="28"/>
        </w:rPr>
        <w:t xml:space="preserve"> </w:t>
      </w:r>
      <w:r w:rsidRPr="006B417E">
        <w:rPr>
          <w:rFonts w:asciiTheme="majorBidi" w:hAnsiTheme="majorBidi" w:cstheme="majorBidi"/>
          <w:b/>
          <w:i/>
          <w:iCs/>
          <w:sz w:val="28"/>
          <w:szCs w:val="28"/>
          <w:cs/>
        </w:rPr>
        <w:t>ไม่มีวงเงินกู้ยืมระยะยาวจากสถาบันการเงินที่ยังมิได้เบิกใช้)</w:t>
      </w:r>
    </w:p>
    <w:p w14:paraId="5F7431A6" w14:textId="77777777" w:rsidR="00AC59CD" w:rsidRPr="006B417E" w:rsidRDefault="00AC59CD" w:rsidP="00AC59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i/>
          <w:iCs/>
          <w:sz w:val="28"/>
          <w:szCs w:val="28"/>
        </w:rPr>
      </w:pPr>
    </w:p>
    <w:p w14:paraId="07A1A6B1" w14:textId="7DAA3945" w:rsidR="00AC59CD" w:rsidRPr="006B417E" w:rsidRDefault="00AC59CD" w:rsidP="00AC59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6B417E">
        <w:rPr>
          <w:rFonts w:asciiTheme="majorBidi" w:hAnsiTheme="majorBidi" w:cstheme="majorBidi"/>
          <w:sz w:val="28"/>
          <w:szCs w:val="28"/>
          <w:cs/>
        </w:rPr>
        <w:t>เพื่อเป็นการป้องกันความเสี่ยงจากอัตราดอกเบี้ยและอัตราแลกเปลี่ยนเงินตราต่างประเทศ กลุ่มบริษัทและบริษัทมี</w:t>
      </w:r>
      <w:r w:rsidR="0014079B">
        <w:rPr>
          <w:rFonts w:asciiTheme="majorBidi" w:hAnsiTheme="majorBidi" w:cstheme="majorBidi"/>
          <w:sz w:val="28"/>
          <w:szCs w:val="28"/>
          <w:cs/>
        </w:rPr>
        <w:br/>
      </w:r>
      <w:r w:rsidRPr="006B417E">
        <w:rPr>
          <w:rFonts w:asciiTheme="majorBidi" w:hAnsiTheme="majorBidi" w:cstheme="majorBidi"/>
          <w:sz w:val="28"/>
          <w:szCs w:val="28"/>
          <w:cs/>
        </w:rPr>
        <w:t>ภาระผูกพันตามสัญญาแลกเปลี่ยนอัตราดอกเบี้ยและอัตราแลกเปลี่ยนเงินตราต่างประเทศกับธนาคารพาณิชย์ในประเทศ ภายใต้สัญญาดังกล่าว กลุ่มบริษัทและบริษัทจะจ่ายดอกเบี้ยในอัตราคงที่ให้กับธนาคารเป็นเงินบาท เพื่อแลกกับดอกเบี้ย</w:t>
      </w:r>
      <w:r w:rsidR="0014079B">
        <w:rPr>
          <w:rFonts w:asciiTheme="majorBidi" w:hAnsiTheme="majorBidi" w:cstheme="majorBidi"/>
          <w:sz w:val="28"/>
          <w:szCs w:val="28"/>
          <w:cs/>
        </w:rPr>
        <w:br/>
      </w:r>
      <w:r w:rsidRPr="006B417E">
        <w:rPr>
          <w:rFonts w:asciiTheme="majorBidi" w:hAnsiTheme="majorBidi" w:cstheme="majorBidi"/>
          <w:sz w:val="28"/>
          <w:szCs w:val="28"/>
          <w:cs/>
        </w:rPr>
        <w:t xml:space="preserve">ที่เป็นสกุลเหรียญสหรัฐฯ ในอัตรา </w:t>
      </w:r>
      <w:r w:rsidRPr="006B417E">
        <w:rPr>
          <w:rFonts w:asciiTheme="majorBidi" w:hAnsiTheme="majorBidi" w:cstheme="majorBidi"/>
          <w:sz w:val="28"/>
          <w:szCs w:val="28"/>
        </w:rPr>
        <w:t xml:space="preserve">SOFR </w:t>
      </w:r>
      <w:r w:rsidRPr="006B417E">
        <w:rPr>
          <w:rFonts w:asciiTheme="majorBidi" w:hAnsiTheme="majorBidi" w:cstheme="majorBidi"/>
          <w:sz w:val="28"/>
          <w:szCs w:val="28"/>
          <w:cs/>
        </w:rPr>
        <w:t>บวกอัตราร้อยละคงที่ต่อปี</w:t>
      </w:r>
      <w:r w:rsidR="00403032">
        <w:rPr>
          <w:rFonts w:asciiTheme="majorBidi" w:hAnsiTheme="majorBidi" w:cstheme="majorBidi" w:hint="cs"/>
          <w:sz w:val="28"/>
          <w:szCs w:val="28"/>
          <w:cs/>
        </w:rPr>
        <w:t xml:space="preserve"> ดอกเบี้ยที่เป็นสกุลยูโรในอัตรา </w:t>
      </w:r>
      <w:r w:rsidR="00403032">
        <w:rPr>
          <w:rFonts w:asciiTheme="majorBidi" w:hAnsiTheme="majorBidi" w:cstheme="majorBidi"/>
          <w:sz w:val="28"/>
          <w:szCs w:val="28"/>
        </w:rPr>
        <w:t xml:space="preserve">EURIBOR </w:t>
      </w:r>
      <w:r w:rsidR="00403032">
        <w:rPr>
          <w:rFonts w:asciiTheme="majorBidi" w:hAnsiTheme="majorBidi" w:cstheme="majorBidi" w:hint="cs"/>
          <w:sz w:val="28"/>
          <w:szCs w:val="28"/>
          <w:cs/>
        </w:rPr>
        <w:t>บวกอัตราร้อยละคงที่ต่อปี</w:t>
      </w:r>
      <w:r w:rsidRPr="006B417E">
        <w:rPr>
          <w:rFonts w:asciiTheme="majorBidi" w:hAnsiTheme="majorBidi" w:cstheme="majorBidi"/>
          <w:sz w:val="28"/>
          <w:szCs w:val="28"/>
          <w:cs/>
        </w:rPr>
        <w:t xml:space="preserve"> และดอกเบี้ยที่เป็นสกุลเงินเยนในอัตราร้อยละคงที่ต่อปี และจะจ่ายเงินต้นเป็นเงินบาท เพื่อแลกเปลี่ยนกับเงินต้นที่เป็นสกุลเหรียญสหรัฐฯ </w:t>
      </w:r>
      <w:r w:rsidR="00403032">
        <w:rPr>
          <w:rFonts w:asciiTheme="majorBidi" w:hAnsiTheme="majorBidi" w:cstheme="majorBidi" w:hint="cs"/>
          <w:sz w:val="28"/>
          <w:szCs w:val="28"/>
          <w:cs/>
        </w:rPr>
        <w:t>สกุลยูโร</w:t>
      </w:r>
      <w:r w:rsidRPr="006B417E">
        <w:rPr>
          <w:rFonts w:asciiTheme="majorBidi" w:hAnsiTheme="majorBidi" w:cstheme="majorBidi"/>
          <w:sz w:val="28"/>
          <w:szCs w:val="28"/>
          <w:cs/>
        </w:rPr>
        <w:t>และสกุลเยน สัญญาแลกเปลี่ยนอัตราดอกเบี้ยและอัตราแลกเปลี่ยนเงินตราต่างประเทศมีระยะเวลาเช่นเดียวกับเงื่อนไขการจ่ายชำระคืนเงินกู้ยืม</w:t>
      </w:r>
    </w:p>
    <w:p w14:paraId="5F8491AA" w14:textId="77777777" w:rsidR="00AC59CD" w:rsidRPr="006B417E" w:rsidRDefault="00AC59CD" w:rsidP="00AC59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6684D218" w14:textId="77777777" w:rsidR="00403032" w:rsidRDefault="004030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</w:pPr>
      <w:r>
        <w:rPr>
          <w:rFonts w:asciiTheme="majorBidi" w:hAnsiTheme="majorBidi" w:cstheme="majorBidi"/>
          <w:sz w:val="28"/>
          <w:szCs w:val="28"/>
          <w:cs/>
          <w:lang w:val="th-TH"/>
        </w:rPr>
        <w:br w:type="page"/>
      </w:r>
    </w:p>
    <w:p w14:paraId="7BD51DE4" w14:textId="2F122792" w:rsidR="00AC59CD" w:rsidRPr="006B417E" w:rsidRDefault="00AC59CD" w:rsidP="00AC59CD">
      <w:pPr>
        <w:pStyle w:val="Heading1"/>
        <w:keepLines/>
        <w:numPr>
          <w:ilvl w:val="0"/>
          <w:numId w:val="3"/>
        </w:numPr>
        <w:shd w:val="clear" w:color="auto" w:fill="auto"/>
        <w:spacing w:line="0" w:lineRule="atLeast"/>
        <w:ind w:left="540" w:right="-45" w:hanging="540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 w:rsidRPr="006B417E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หุ้นกู้</w:t>
      </w:r>
    </w:p>
    <w:p w14:paraId="39E8ACB0" w14:textId="77777777" w:rsidR="00AC59CD" w:rsidRPr="006B417E" w:rsidRDefault="00AC59CD" w:rsidP="00AC59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0" w:lineRule="atLeast"/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p w14:paraId="2E35B554" w14:textId="77777777" w:rsidR="00AC59CD" w:rsidRPr="006B417E" w:rsidRDefault="00AC59CD" w:rsidP="00AC59CD">
      <w:pPr>
        <w:tabs>
          <w:tab w:val="clear" w:pos="454"/>
          <w:tab w:val="clear" w:pos="907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6B417E">
        <w:rPr>
          <w:rFonts w:asciiTheme="majorBidi" w:hAnsiTheme="majorBidi" w:cstheme="majorBidi"/>
          <w:sz w:val="28"/>
          <w:szCs w:val="28"/>
          <w:cs/>
        </w:rPr>
        <w:t>หุ้นกู้ชนิดระบุชื่อผู้ถือ ประเภทไม่ด้อยสิทธิและไม่มีหลักประกันสําหรับงวดหกเดือนสิ้นสุดวันที่</w:t>
      </w:r>
      <w:r w:rsidRPr="006B417E">
        <w:rPr>
          <w:rFonts w:asciiTheme="majorBidi" w:hAnsiTheme="majorBidi" w:cstheme="majorBidi"/>
          <w:sz w:val="28"/>
          <w:szCs w:val="28"/>
        </w:rPr>
        <w:t xml:space="preserve"> </w:t>
      </w:r>
      <w:r w:rsidRPr="006B417E">
        <w:rPr>
          <w:rFonts w:asciiTheme="majorBidi" w:eastAsia="Cordia New" w:hAnsiTheme="majorBidi" w:cstheme="majorBidi"/>
          <w:spacing w:val="-4"/>
          <w:sz w:val="28"/>
          <w:szCs w:val="28"/>
        </w:rPr>
        <w:t>30</w:t>
      </w:r>
      <w:r w:rsidRPr="006B417E">
        <w:rPr>
          <w:rFonts w:asciiTheme="majorBidi" w:eastAsia="Cordia New" w:hAnsiTheme="majorBidi" w:cstheme="majorBidi"/>
          <w:spacing w:val="-4"/>
          <w:sz w:val="28"/>
          <w:szCs w:val="28"/>
          <w:cs/>
        </w:rPr>
        <w:t xml:space="preserve"> มิถุนายน</w:t>
      </w:r>
      <w:r w:rsidRPr="006B417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6B417E">
        <w:rPr>
          <w:rFonts w:asciiTheme="majorBidi" w:hAnsiTheme="majorBidi" w:cstheme="majorBidi"/>
          <w:sz w:val="28"/>
          <w:szCs w:val="28"/>
        </w:rPr>
        <w:t xml:space="preserve">2567 </w:t>
      </w:r>
      <w:r w:rsidRPr="006B417E">
        <w:rPr>
          <w:rFonts w:asciiTheme="majorBidi" w:hAnsiTheme="majorBidi" w:cstheme="majorBidi"/>
          <w:sz w:val="28"/>
          <w:szCs w:val="28"/>
          <w:cs/>
        </w:rPr>
        <w:br/>
        <w:t>มีการเปลี่ยนแปลงดังนี้</w:t>
      </w:r>
    </w:p>
    <w:p w14:paraId="5D7A25BD" w14:textId="77777777" w:rsidR="00AC59CD" w:rsidRPr="006B417E" w:rsidRDefault="00AC59CD" w:rsidP="00AC59CD">
      <w:pPr>
        <w:tabs>
          <w:tab w:val="clear" w:pos="454"/>
          <w:tab w:val="clear" w:pos="907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7020"/>
        <w:gridCol w:w="2250"/>
      </w:tblGrid>
      <w:tr w:rsidR="00AC59CD" w:rsidRPr="006B417E" w14:paraId="12EBBAF4" w14:textId="77777777" w:rsidTr="009A0BFC">
        <w:trPr>
          <w:cantSplit/>
          <w:tblHeader/>
        </w:trPr>
        <w:tc>
          <w:tcPr>
            <w:tcW w:w="7020" w:type="dxa"/>
            <w:vAlign w:val="bottom"/>
          </w:tcPr>
          <w:p w14:paraId="3206B5C7" w14:textId="77777777" w:rsidR="00AC59CD" w:rsidRPr="006B417E" w:rsidRDefault="00AC59CD" w:rsidP="006D3FA9">
            <w:pPr>
              <w:pStyle w:val="acctfourfigures"/>
              <w:tabs>
                <w:tab w:val="decimal" w:pos="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highlight w:val="green"/>
                <w:cs/>
                <w:lang w:bidi="th-TH"/>
              </w:rPr>
            </w:pPr>
          </w:p>
        </w:tc>
        <w:tc>
          <w:tcPr>
            <w:tcW w:w="2250" w:type="dxa"/>
          </w:tcPr>
          <w:p w14:paraId="46785F45" w14:textId="77777777" w:rsidR="00AC59CD" w:rsidRPr="006B417E" w:rsidRDefault="00AC59CD" w:rsidP="006D3FA9">
            <w:pPr>
              <w:pStyle w:val="acctmergecolhdg"/>
              <w:spacing w:line="240" w:lineRule="auto"/>
              <w:ind w:left="-79" w:right="-76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  <w:r w:rsidRPr="006B417E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งบการเงินรวมและ</w:t>
            </w:r>
            <w:r w:rsidRPr="006B417E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br/>
              <w:t>งบการเงินเฉพาะกิจการ</w:t>
            </w:r>
          </w:p>
        </w:tc>
      </w:tr>
      <w:tr w:rsidR="00AC59CD" w:rsidRPr="006B417E" w14:paraId="37927244" w14:textId="77777777" w:rsidTr="009A0BFC">
        <w:trPr>
          <w:cantSplit/>
        </w:trPr>
        <w:tc>
          <w:tcPr>
            <w:tcW w:w="7020" w:type="dxa"/>
          </w:tcPr>
          <w:p w14:paraId="786FD0CB" w14:textId="77777777" w:rsidR="00AC59CD" w:rsidRPr="006B417E" w:rsidRDefault="00AC59CD" w:rsidP="006D3FA9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highlight w:val="green"/>
                <w:cs/>
              </w:rPr>
            </w:pPr>
          </w:p>
        </w:tc>
        <w:tc>
          <w:tcPr>
            <w:tcW w:w="2250" w:type="dxa"/>
          </w:tcPr>
          <w:p w14:paraId="74A9F7C0" w14:textId="77777777" w:rsidR="00AC59CD" w:rsidRPr="006B417E" w:rsidRDefault="00AC59CD" w:rsidP="006D3FA9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6B417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AC59CD" w:rsidRPr="006B417E" w14:paraId="01BD6285" w14:textId="77777777" w:rsidTr="009A0BFC">
        <w:trPr>
          <w:cantSplit/>
        </w:trPr>
        <w:tc>
          <w:tcPr>
            <w:tcW w:w="7020" w:type="dxa"/>
          </w:tcPr>
          <w:p w14:paraId="08367BBD" w14:textId="77777777" w:rsidR="00AC59CD" w:rsidRPr="006B417E" w:rsidRDefault="00AC59CD" w:rsidP="006D3FA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2250" w:type="dxa"/>
          </w:tcPr>
          <w:p w14:paraId="2D35BDC1" w14:textId="77777777" w:rsidR="00AC59CD" w:rsidRPr="006B417E" w:rsidRDefault="00AC59CD" w:rsidP="006D3FA9">
            <w:pPr>
              <w:pStyle w:val="acctfourfigures"/>
              <w:tabs>
                <w:tab w:val="clear" w:pos="765"/>
                <w:tab w:val="decimal" w:pos="172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73,440,494</w:t>
            </w:r>
          </w:p>
        </w:tc>
      </w:tr>
      <w:tr w:rsidR="00AC59CD" w:rsidRPr="006B417E" w14:paraId="1D2F1BB6" w14:textId="77777777" w:rsidTr="009A0BFC">
        <w:trPr>
          <w:cantSplit/>
        </w:trPr>
        <w:tc>
          <w:tcPr>
            <w:tcW w:w="7020" w:type="dxa"/>
          </w:tcPr>
          <w:p w14:paraId="59792DC8" w14:textId="77777777" w:rsidR="00AC59CD" w:rsidRPr="006B417E" w:rsidRDefault="00AC59CD" w:rsidP="006D3FA9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การออกหุ้นกู้</w:t>
            </w:r>
          </w:p>
        </w:tc>
        <w:tc>
          <w:tcPr>
            <w:tcW w:w="2250" w:type="dxa"/>
          </w:tcPr>
          <w:p w14:paraId="18DE249B" w14:textId="6D798B4A" w:rsidR="00AC59CD" w:rsidRPr="006B417E" w:rsidRDefault="000E1314" w:rsidP="006D3FA9">
            <w:pPr>
              <w:pStyle w:val="acctfourfigures"/>
              <w:tabs>
                <w:tab w:val="clear" w:pos="765"/>
                <w:tab w:val="decimal" w:pos="172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0E1314">
              <w:rPr>
                <w:rFonts w:asciiTheme="majorBidi" w:hAnsiTheme="majorBidi" w:cstheme="majorBidi"/>
                <w:sz w:val="28"/>
                <w:szCs w:val="28"/>
              </w:rPr>
              <w:t>18,291,000</w:t>
            </w:r>
          </w:p>
        </w:tc>
      </w:tr>
      <w:tr w:rsidR="00AC59CD" w:rsidRPr="006B417E" w14:paraId="7B4CB2AE" w14:textId="77777777" w:rsidTr="009A0BFC">
        <w:trPr>
          <w:cantSplit/>
        </w:trPr>
        <w:tc>
          <w:tcPr>
            <w:tcW w:w="7020" w:type="dxa"/>
          </w:tcPr>
          <w:p w14:paraId="3346E0F2" w14:textId="77777777" w:rsidR="00AC59CD" w:rsidRPr="006B417E" w:rsidRDefault="00AC59CD" w:rsidP="006D3FA9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จ่ายคืนหุ้นกู้</w:t>
            </w:r>
          </w:p>
        </w:tc>
        <w:tc>
          <w:tcPr>
            <w:tcW w:w="2250" w:type="dxa"/>
          </w:tcPr>
          <w:p w14:paraId="413076DC" w14:textId="2AB47D6C" w:rsidR="00AC59CD" w:rsidRPr="006B417E" w:rsidRDefault="000E1314" w:rsidP="006D3FA9">
            <w:pPr>
              <w:pStyle w:val="acctfourfigures"/>
              <w:tabs>
                <w:tab w:val="clear" w:pos="765"/>
                <w:tab w:val="decimal" w:pos="172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0E1314">
              <w:rPr>
                <w:rFonts w:asciiTheme="majorBidi" w:hAnsiTheme="majorBidi" w:cstheme="majorBidi"/>
                <w:sz w:val="28"/>
                <w:szCs w:val="28"/>
              </w:rPr>
              <w:t>(11,446,000)</w:t>
            </w:r>
          </w:p>
        </w:tc>
      </w:tr>
      <w:tr w:rsidR="003E59F0" w:rsidRPr="006B417E" w14:paraId="4F374033" w14:textId="77777777" w:rsidTr="009A0BFC">
        <w:trPr>
          <w:cantSplit/>
        </w:trPr>
        <w:tc>
          <w:tcPr>
            <w:tcW w:w="7020" w:type="dxa"/>
          </w:tcPr>
          <w:p w14:paraId="282B0AFE" w14:textId="6258792C" w:rsidR="003E59F0" w:rsidRPr="006B417E" w:rsidRDefault="003E59F0" w:rsidP="003E59F0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ค่าใช้จ่ายในการกู้ยืมรอตัดบัญชีเพิ่มขึ้นสุทธิ</w:t>
            </w:r>
          </w:p>
        </w:tc>
        <w:tc>
          <w:tcPr>
            <w:tcW w:w="2250" w:type="dxa"/>
          </w:tcPr>
          <w:p w14:paraId="16517D0E" w14:textId="772D6BC4" w:rsidR="003E59F0" w:rsidRPr="000E1314" w:rsidRDefault="003E59F0" w:rsidP="003E59F0">
            <w:pPr>
              <w:pStyle w:val="acctfourfigures"/>
              <w:tabs>
                <w:tab w:val="clear" w:pos="765"/>
                <w:tab w:val="decimal" w:pos="172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0E1314">
              <w:rPr>
                <w:rFonts w:asciiTheme="majorBidi" w:hAnsiTheme="majorBidi" w:cstheme="majorBidi"/>
                <w:sz w:val="28"/>
                <w:szCs w:val="28"/>
              </w:rPr>
              <w:t>(26,381)</w:t>
            </w:r>
          </w:p>
        </w:tc>
      </w:tr>
      <w:tr w:rsidR="003E59F0" w:rsidRPr="006B417E" w14:paraId="2A591A30" w14:textId="77777777" w:rsidTr="009A0BFC">
        <w:trPr>
          <w:cantSplit/>
        </w:trPr>
        <w:tc>
          <w:tcPr>
            <w:tcW w:w="7020" w:type="dxa"/>
          </w:tcPr>
          <w:p w14:paraId="486FB878" w14:textId="49065678" w:rsidR="003E59F0" w:rsidRPr="003E59F0" w:rsidRDefault="003E59F0" w:rsidP="003E59F0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ดอกเบี้ยจ่าย</w:t>
            </w:r>
            <w:r w:rsidR="0055007B">
              <w:rPr>
                <w:rFonts w:asciiTheme="majorBidi" w:hAnsiTheme="majorBidi" w:cstheme="majorBidi" w:hint="cs"/>
                <w:sz w:val="28"/>
                <w:szCs w:val="28"/>
                <w:cs/>
              </w:rPr>
              <w:t>ล่วงหน้าร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อตัดบัญชี</w:t>
            </w:r>
          </w:p>
        </w:tc>
        <w:tc>
          <w:tcPr>
            <w:tcW w:w="2250" w:type="dxa"/>
            <w:tcBorders>
              <w:left w:val="nil"/>
              <w:bottom w:val="single" w:sz="4" w:space="0" w:color="auto"/>
              <w:right w:val="nil"/>
            </w:tcBorders>
          </w:tcPr>
          <w:p w14:paraId="0104A5CB" w14:textId="5BACBFFE" w:rsidR="003E59F0" w:rsidRPr="006B417E" w:rsidRDefault="003E59F0" w:rsidP="003E59F0">
            <w:pPr>
              <w:pStyle w:val="acctfourfigures"/>
              <w:tabs>
                <w:tab w:val="clear" w:pos="765"/>
                <w:tab w:val="decimal" w:pos="172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3E59F0">
              <w:rPr>
                <w:rFonts w:asciiTheme="majorBidi" w:hAnsiTheme="majorBidi" w:cstheme="majorBidi"/>
                <w:sz w:val="28"/>
                <w:szCs w:val="28"/>
              </w:rPr>
              <w:t>(302,032)</w:t>
            </w:r>
          </w:p>
        </w:tc>
      </w:tr>
      <w:tr w:rsidR="003E59F0" w:rsidRPr="006B417E" w14:paraId="01F0FBCC" w14:textId="77777777" w:rsidTr="009A0BFC">
        <w:trPr>
          <w:cantSplit/>
        </w:trPr>
        <w:tc>
          <w:tcPr>
            <w:tcW w:w="7020" w:type="dxa"/>
          </w:tcPr>
          <w:p w14:paraId="374E7B2E" w14:textId="77777777" w:rsidR="003E59F0" w:rsidRPr="006B417E" w:rsidRDefault="003E59F0" w:rsidP="003E59F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30 </w:t>
            </w: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มิถุนายน </w:t>
            </w: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22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8D86D96" w14:textId="47D735C3" w:rsidR="003E59F0" w:rsidRPr="006B417E" w:rsidRDefault="0091733C" w:rsidP="003E59F0">
            <w:pPr>
              <w:pStyle w:val="acctfourfigures"/>
              <w:tabs>
                <w:tab w:val="clear" w:pos="765"/>
                <w:tab w:val="decimal" w:pos="172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1733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79,957,081</w:t>
            </w:r>
          </w:p>
        </w:tc>
      </w:tr>
    </w:tbl>
    <w:p w14:paraId="462C30EA" w14:textId="77777777" w:rsidR="0014079B" w:rsidRDefault="00AC59CD" w:rsidP="00AC59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547"/>
        <w:jc w:val="thaiDistribute"/>
        <w:rPr>
          <w:rFonts w:asciiTheme="majorBidi" w:hAnsiTheme="majorBidi" w:cstheme="majorBidi"/>
          <w:sz w:val="28"/>
          <w:szCs w:val="28"/>
        </w:rPr>
      </w:pPr>
      <w:r w:rsidRPr="006B417E">
        <w:rPr>
          <w:rFonts w:asciiTheme="majorBidi" w:hAnsiTheme="majorBidi" w:cstheme="majorBidi"/>
          <w:sz w:val="28"/>
          <w:szCs w:val="28"/>
          <w:cs/>
        </w:rPr>
        <w:tab/>
      </w:r>
    </w:p>
    <w:p w14:paraId="14F86E98" w14:textId="285D67F6" w:rsidR="00AC59CD" w:rsidRPr="006B417E" w:rsidRDefault="0014079B" w:rsidP="00AC59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547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  <w:cs/>
        </w:rPr>
        <w:tab/>
      </w:r>
      <w:r w:rsidR="00AC59CD" w:rsidRPr="006B417E">
        <w:rPr>
          <w:rFonts w:asciiTheme="majorBidi" w:hAnsiTheme="majorBidi" w:cstheme="majorBidi"/>
          <w:sz w:val="28"/>
          <w:szCs w:val="28"/>
          <w:cs/>
        </w:rPr>
        <w:t>ยอดคงเหลือตามบัญชีของหุ้นกู้ จำแนกตามระยะเวลาการครบกำหนด มีดังต่อไปนี้</w:t>
      </w:r>
    </w:p>
    <w:p w14:paraId="19B77A84" w14:textId="77777777" w:rsidR="00AC59CD" w:rsidRPr="006B417E" w:rsidRDefault="00AC59CD" w:rsidP="00AC59CD">
      <w:pPr>
        <w:rPr>
          <w:rFonts w:asciiTheme="majorBidi" w:hAnsiTheme="majorBidi" w:cstheme="majorBidi"/>
          <w:sz w:val="28"/>
          <w:szCs w:val="28"/>
        </w:rPr>
      </w:pPr>
    </w:p>
    <w:tbl>
      <w:tblPr>
        <w:tblW w:w="4826" w:type="pct"/>
        <w:tblInd w:w="450" w:type="dxa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220"/>
        <w:gridCol w:w="1889"/>
        <w:gridCol w:w="182"/>
        <w:gridCol w:w="1980"/>
      </w:tblGrid>
      <w:tr w:rsidR="00AC59CD" w:rsidRPr="006B417E" w14:paraId="50018612" w14:textId="77777777" w:rsidTr="009A0BFC">
        <w:trPr>
          <w:cantSplit/>
        </w:trPr>
        <w:tc>
          <w:tcPr>
            <w:tcW w:w="2815" w:type="pct"/>
          </w:tcPr>
          <w:p w14:paraId="2EE3D466" w14:textId="77777777" w:rsidR="00AC59CD" w:rsidRPr="006B417E" w:rsidRDefault="00AC59CD" w:rsidP="006D3FA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green"/>
                <w:cs/>
              </w:rPr>
            </w:pPr>
          </w:p>
        </w:tc>
        <w:tc>
          <w:tcPr>
            <w:tcW w:w="2185" w:type="pct"/>
            <w:gridSpan w:val="3"/>
          </w:tcPr>
          <w:p w14:paraId="75581A9A" w14:textId="77777777" w:rsidR="00AC59CD" w:rsidRPr="006B417E" w:rsidRDefault="00AC59CD" w:rsidP="006D3FA9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งบการเงินรวมและงบการเงินเฉพาะกิจการ</w:t>
            </w:r>
          </w:p>
        </w:tc>
      </w:tr>
      <w:tr w:rsidR="00AC59CD" w:rsidRPr="006B417E" w14:paraId="25F87A05" w14:textId="77777777" w:rsidTr="009A0BFC">
        <w:trPr>
          <w:cantSplit/>
        </w:trPr>
        <w:tc>
          <w:tcPr>
            <w:tcW w:w="2815" w:type="pct"/>
          </w:tcPr>
          <w:p w14:paraId="658151C1" w14:textId="77777777" w:rsidR="00AC59CD" w:rsidRPr="006B417E" w:rsidRDefault="00AC59CD" w:rsidP="006D3FA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green"/>
                <w:cs/>
              </w:rPr>
            </w:pPr>
          </w:p>
        </w:tc>
        <w:tc>
          <w:tcPr>
            <w:tcW w:w="1019" w:type="pct"/>
          </w:tcPr>
          <w:p w14:paraId="2D2A4490" w14:textId="77777777" w:rsidR="00AC59CD" w:rsidRPr="006B417E" w:rsidRDefault="00AC59CD" w:rsidP="006D3FA9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30 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มิถุนายน </w:t>
            </w:r>
            <w:r w:rsidRPr="006B417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2567</w:t>
            </w:r>
          </w:p>
        </w:tc>
        <w:tc>
          <w:tcPr>
            <w:tcW w:w="98" w:type="pct"/>
          </w:tcPr>
          <w:p w14:paraId="49950DEC" w14:textId="77777777" w:rsidR="00AC59CD" w:rsidRPr="006B417E" w:rsidRDefault="00AC59CD" w:rsidP="006D3FA9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68" w:type="pct"/>
          </w:tcPr>
          <w:p w14:paraId="7643E6C1" w14:textId="77777777" w:rsidR="00AC59CD" w:rsidRPr="006B417E" w:rsidRDefault="00AC59CD" w:rsidP="006D3FA9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31 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ธันวาคม </w:t>
            </w:r>
            <w:r w:rsidRPr="006B417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2566</w:t>
            </w:r>
          </w:p>
        </w:tc>
      </w:tr>
      <w:tr w:rsidR="00AC59CD" w:rsidRPr="006B417E" w14:paraId="316F1043" w14:textId="77777777" w:rsidTr="009A0BFC">
        <w:trPr>
          <w:cantSplit/>
        </w:trPr>
        <w:tc>
          <w:tcPr>
            <w:tcW w:w="2815" w:type="pct"/>
          </w:tcPr>
          <w:p w14:paraId="486DC7B1" w14:textId="77777777" w:rsidR="00AC59CD" w:rsidRPr="006B417E" w:rsidRDefault="00AC59CD" w:rsidP="006D3FA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green"/>
                <w:cs/>
              </w:rPr>
            </w:pPr>
          </w:p>
        </w:tc>
        <w:tc>
          <w:tcPr>
            <w:tcW w:w="2185" w:type="pct"/>
            <w:gridSpan w:val="3"/>
          </w:tcPr>
          <w:p w14:paraId="36929BC8" w14:textId="77777777" w:rsidR="00AC59CD" w:rsidRPr="006B417E" w:rsidRDefault="00AC59CD" w:rsidP="006D3FA9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  <w:r w:rsidRPr="006B417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(พันบาท)</w:t>
            </w:r>
          </w:p>
        </w:tc>
      </w:tr>
      <w:tr w:rsidR="00AC59CD" w:rsidRPr="006B417E" w14:paraId="35491F19" w14:textId="77777777" w:rsidTr="009A0BFC">
        <w:trPr>
          <w:cantSplit/>
        </w:trPr>
        <w:tc>
          <w:tcPr>
            <w:tcW w:w="2815" w:type="pct"/>
          </w:tcPr>
          <w:p w14:paraId="0CCFB48F" w14:textId="77777777" w:rsidR="00AC59CD" w:rsidRPr="006B417E" w:rsidRDefault="00AC59CD" w:rsidP="006D3FA9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ที่ถึงกำหนดชำระภายในหนึ่งปี</w:t>
            </w:r>
          </w:p>
        </w:tc>
        <w:tc>
          <w:tcPr>
            <w:tcW w:w="1019" w:type="pct"/>
          </w:tcPr>
          <w:p w14:paraId="174E79BD" w14:textId="4AF34721" w:rsidR="00AC59CD" w:rsidRPr="006B417E" w:rsidRDefault="0091733C" w:rsidP="006D3FA9">
            <w:pPr>
              <w:pStyle w:val="acctfourfigures"/>
              <w:tabs>
                <w:tab w:val="clear" w:pos="765"/>
                <w:tab w:val="decimal" w:pos="154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1733C">
              <w:rPr>
                <w:rFonts w:asciiTheme="majorBidi" w:hAnsiTheme="majorBidi" w:cstheme="majorBidi"/>
                <w:sz w:val="28"/>
                <w:szCs w:val="28"/>
              </w:rPr>
              <w:t>32,600,349</w:t>
            </w:r>
          </w:p>
        </w:tc>
        <w:tc>
          <w:tcPr>
            <w:tcW w:w="98" w:type="pct"/>
          </w:tcPr>
          <w:p w14:paraId="38A10C72" w14:textId="77777777" w:rsidR="00AC59CD" w:rsidRPr="006B417E" w:rsidRDefault="00AC59CD" w:rsidP="006D3FA9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8" w:type="pct"/>
            <w:tcBorders>
              <w:left w:val="nil"/>
              <w:right w:val="nil"/>
            </w:tcBorders>
            <w:vAlign w:val="bottom"/>
          </w:tcPr>
          <w:p w14:paraId="15674184" w14:textId="77777777" w:rsidR="00AC59CD" w:rsidRPr="006B417E" w:rsidRDefault="00AC59CD" w:rsidP="006D3FA9">
            <w:pPr>
              <w:pStyle w:val="acctfourfigures"/>
              <w:tabs>
                <w:tab w:val="clear" w:pos="765"/>
                <w:tab w:val="decimal" w:pos="154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24,859,215</w:t>
            </w:r>
          </w:p>
        </w:tc>
      </w:tr>
      <w:tr w:rsidR="00AC59CD" w:rsidRPr="006B417E" w14:paraId="14499D84" w14:textId="77777777" w:rsidTr="009A0BFC">
        <w:trPr>
          <w:cantSplit/>
        </w:trPr>
        <w:tc>
          <w:tcPr>
            <w:tcW w:w="2815" w:type="pct"/>
          </w:tcPr>
          <w:p w14:paraId="513ADA1F" w14:textId="77777777" w:rsidR="00AC59CD" w:rsidRPr="006B417E" w:rsidRDefault="00AC59CD" w:rsidP="006D3FA9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ที่ถึงกำหนดชำระเกินหนึ่งปี</w:t>
            </w:r>
          </w:p>
        </w:tc>
        <w:tc>
          <w:tcPr>
            <w:tcW w:w="1019" w:type="pct"/>
            <w:tcBorders>
              <w:bottom w:val="single" w:sz="4" w:space="0" w:color="auto"/>
            </w:tcBorders>
          </w:tcPr>
          <w:p w14:paraId="59CEC182" w14:textId="3107A7C7" w:rsidR="00AC59CD" w:rsidRPr="00686F4A" w:rsidRDefault="0091733C" w:rsidP="006D3FA9">
            <w:pPr>
              <w:pStyle w:val="acctfourfigures"/>
              <w:tabs>
                <w:tab w:val="clear" w:pos="765"/>
                <w:tab w:val="decimal" w:pos="154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91733C">
              <w:rPr>
                <w:rFonts w:asciiTheme="majorBidi" w:hAnsiTheme="majorBidi" w:cstheme="majorBidi"/>
                <w:sz w:val="28"/>
                <w:szCs w:val="28"/>
              </w:rPr>
              <w:t>47,356,73</w:t>
            </w:r>
            <w:r w:rsidR="00433C3F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2</w:t>
            </w:r>
          </w:p>
        </w:tc>
        <w:tc>
          <w:tcPr>
            <w:tcW w:w="98" w:type="pct"/>
          </w:tcPr>
          <w:p w14:paraId="6BE287CB" w14:textId="77777777" w:rsidR="00AC59CD" w:rsidRPr="006B417E" w:rsidRDefault="00AC59CD" w:rsidP="006D3FA9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8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C806257" w14:textId="77777777" w:rsidR="00AC59CD" w:rsidRPr="006B417E" w:rsidRDefault="00AC59CD" w:rsidP="006D3FA9">
            <w:pPr>
              <w:pStyle w:val="acctfourfigures"/>
              <w:tabs>
                <w:tab w:val="clear" w:pos="765"/>
                <w:tab w:val="decimal" w:pos="154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</w:rPr>
              <w:t>48,581,279</w:t>
            </w:r>
          </w:p>
        </w:tc>
      </w:tr>
      <w:tr w:rsidR="00AC59CD" w:rsidRPr="006B417E" w14:paraId="649982DE" w14:textId="77777777" w:rsidTr="009A0BFC">
        <w:trPr>
          <w:cantSplit/>
        </w:trPr>
        <w:tc>
          <w:tcPr>
            <w:tcW w:w="2815" w:type="pct"/>
          </w:tcPr>
          <w:p w14:paraId="672C98CF" w14:textId="77777777" w:rsidR="00AC59CD" w:rsidRPr="006B417E" w:rsidRDefault="00AC59CD" w:rsidP="006D3FA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green"/>
                <w:cs/>
              </w:rPr>
            </w:pP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19" w:type="pct"/>
            <w:tcBorders>
              <w:top w:val="single" w:sz="4" w:space="0" w:color="auto"/>
              <w:bottom w:val="double" w:sz="4" w:space="0" w:color="auto"/>
            </w:tcBorders>
          </w:tcPr>
          <w:p w14:paraId="34EF1E75" w14:textId="38AEA2F8" w:rsidR="00AC59CD" w:rsidRPr="006B417E" w:rsidRDefault="0091733C" w:rsidP="006D3FA9">
            <w:pPr>
              <w:pStyle w:val="acctfourfigures"/>
              <w:tabs>
                <w:tab w:val="clear" w:pos="765"/>
                <w:tab w:val="decimal" w:pos="154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1733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79,957,081</w:t>
            </w:r>
          </w:p>
        </w:tc>
        <w:tc>
          <w:tcPr>
            <w:tcW w:w="98" w:type="pct"/>
          </w:tcPr>
          <w:p w14:paraId="54703F80" w14:textId="77777777" w:rsidR="00AC59CD" w:rsidRPr="006B417E" w:rsidRDefault="00AC59CD" w:rsidP="006D3FA9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140F8E6" w14:textId="77777777" w:rsidR="00AC59CD" w:rsidRPr="006B417E" w:rsidRDefault="00AC59CD" w:rsidP="006D3FA9">
            <w:pPr>
              <w:pStyle w:val="acctfourfigures"/>
              <w:tabs>
                <w:tab w:val="clear" w:pos="765"/>
                <w:tab w:val="decimal" w:pos="154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73,440,494</w:t>
            </w:r>
          </w:p>
        </w:tc>
      </w:tr>
    </w:tbl>
    <w:p w14:paraId="703E6D77" w14:textId="77777777" w:rsidR="00AC59CD" w:rsidRPr="006B417E" w:rsidRDefault="00AC59CD" w:rsidP="00AC59CD">
      <w:pPr>
        <w:rPr>
          <w:rFonts w:asciiTheme="majorBidi" w:hAnsiTheme="majorBidi" w:cstheme="majorBidi"/>
          <w:sz w:val="28"/>
          <w:szCs w:val="28"/>
          <w:cs/>
        </w:rPr>
      </w:pPr>
    </w:p>
    <w:p w14:paraId="25FA60DF" w14:textId="4622E887" w:rsidR="00AC59CD" w:rsidRPr="006B417E" w:rsidRDefault="00AC59CD" w:rsidP="00AC59CD">
      <w:pPr>
        <w:tabs>
          <w:tab w:val="clear" w:pos="907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6B417E">
        <w:rPr>
          <w:rFonts w:asciiTheme="majorBidi" w:hAnsiTheme="majorBidi" w:cstheme="majorBidi"/>
          <w:sz w:val="28"/>
          <w:szCs w:val="28"/>
          <w:cs/>
        </w:rPr>
        <w:t>หุ้นกู้มีกําหนดชําระคืนเงินต้นทั้งจำนวนเมื่อครบกำหนด</w:t>
      </w:r>
      <w:r w:rsidR="00FE759A">
        <w:rPr>
          <w:rFonts w:asciiTheme="majorBidi" w:hAnsiTheme="majorBidi" w:cstheme="majorBidi"/>
          <w:sz w:val="28"/>
          <w:szCs w:val="28"/>
        </w:rPr>
        <w:t xml:space="preserve"> </w:t>
      </w:r>
      <w:r w:rsidR="00FE759A">
        <w:rPr>
          <w:rFonts w:asciiTheme="majorBidi" w:hAnsiTheme="majorBidi" w:cstheme="majorBidi" w:hint="cs"/>
          <w:sz w:val="28"/>
          <w:szCs w:val="28"/>
          <w:cs/>
        </w:rPr>
        <w:t xml:space="preserve">โดยแบ่งเป็นหุ้นกู้ที่ไม่มีการจ่ายดอกเบี้ย </w:t>
      </w:r>
      <w:r w:rsidR="00FE759A">
        <w:rPr>
          <w:rFonts w:asciiTheme="majorBidi" w:hAnsiTheme="majorBidi" w:cstheme="majorBidi"/>
          <w:sz w:val="28"/>
          <w:szCs w:val="28"/>
        </w:rPr>
        <w:t>(Zero-coupon bond)</w:t>
      </w:r>
      <w:r w:rsidR="00FE759A">
        <w:rPr>
          <w:rFonts w:asciiTheme="majorBidi" w:hAnsiTheme="majorBidi" w:cstheme="majorBidi" w:hint="cs"/>
          <w:sz w:val="28"/>
          <w:szCs w:val="28"/>
          <w:cs/>
        </w:rPr>
        <w:t xml:space="preserve"> และหุ้นกู้ที่</w:t>
      </w:r>
      <w:r w:rsidRPr="006B417E">
        <w:rPr>
          <w:rFonts w:asciiTheme="majorBidi" w:hAnsiTheme="majorBidi" w:cstheme="majorBidi"/>
          <w:sz w:val="28"/>
          <w:szCs w:val="28"/>
          <w:cs/>
        </w:rPr>
        <w:t>มีกำหนดชำระดอกเบี้ย</w:t>
      </w:r>
      <w:r w:rsidRPr="00D95D76">
        <w:rPr>
          <w:rFonts w:asciiTheme="majorBidi" w:hAnsiTheme="majorBidi" w:cstheme="majorBidi"/>
          <w:sz w:val="28"/>
          <w:szCs w:val="28"/>
          <w:cs/>
        </w:rPr>
        <w:t xml:space="preserve">ทุก </w:t>
      </w:r>
      <w:r w:rsidRPr="00D95D76">
        <w:rPr>
          <w:rFonts w:asciiTheme="majorBidi" w:hAnsiTheme="majorBidi" w:cstheme="majorBidi"/>
          <w:sz w:val="28"/>
          <w:szCs w:val="28"/>
        </w:rPr>
        <w:t>3</w:t>
      </w:r>
      <w:r w:rsidRPr="00D95D76">
        <w:rPr>
          <w:rFonts w:asciiTheme="majorBidi" w:hAnsiTheme="majorBidi" w:cstheme="majorBidi"/>
          <w:sz w:val="28"/>
          <w:szCs w:val="28"/>
          <w:cs/>
        </w:rPr>
        <w:t xml:space="preserve"> เดือน หรือทุก </w:t>
      </w:r>
      <w:r w:rsidRPr="00D95D76">
        <w:rPr>
          <w:rFonts w:asciiTheme="majorBidi" w:hAnsiTheme="majorBidi" w:cstheme="majorBidi"/>
          <w:sz w:val="28"/>
          <w:szCs w:val="28"/>
        </w:rPr>
        <w:t xml:space="preserve">6 </w:t>
      </w:r>
      <w:r w:rsidRPr="00D95D76">
        <w:rPr>
          <w:rFonts w:asciiTheme="majorBidi" w:hAnsiTheme="majorBidi" w:cstheme="majorBidi"/>
          <w:sz w:val="28"/>
          <w:szCs w:val="28"/>
          <w:cs/>
        </w:rPr>
        <w:t xml:space="preserve">เดือน </w:t>
      </w:r>
      <w:r w:rsidR="00AA22E0">
        <w:rPr>
          <w:rFonts w:asciiTheme="majorBidi" w:hAnsiTheme="majorBidi" w:cstheme="majorBidi" w:hint="cs"/>
          <w:sz w:val="28"/>
          <w:szCs w:val="28"/>
          <w:cs/>
        </w:rPr>
        <w:t>ซึ่ง</w:t>
      </w:r>
      <w:r w:rsidRPr="006B417E">
        <w:rPr>
          <w:rFonts w:asciiTheme="majorBidi" w:hAnsiTheme="majorBidi" w:cstheme="majorBidi"/>
          <w:sz w:val="28"/>
          <w:szCs w:val="28"/>
          <w:cs/>
        </w:rPr>
        <w:t>คิดดอกเบี้ยในอัตราร้อย</w:t>
      </w:r>
      <w:r w:rsidRPr="00D95D76">
        <w:rPr>
          <w:rFonts w:asciiTheme="majorBidi" w:hAnsiTheme="majorBidi" w:cstheme="majorBidi"/>
          <w:sz w:val="28"/>
          <w:szCs w:val="28"/>
          <w:cs/>
        </w:rPr>
        <w:t>ละคงที่ต่อ</w:t>
      </w:r>
      <w:r w:rsidRPr="006B417E">
        <w:rPr>
          <w:rFonts w:asciiTheme="majorBidi" w:hAnsiTheme="majorBidi" w:cstheme="majorBidi"/>
          <w:sz w:val="28"/>
          <w:szCs w:val="28"/>
          <w:cs/>
        </w:rPr>
        <w:t>ปี</w:t>
      </w:r>
    </w:p>
    <w:p w14:paraId="1163218F" w14:textId="77777777" w:rsidR="00AC59CD" w:rsidRPr="006B417E" w:rsidRDefault="00AC59CD" w:rsidP="00AC59CD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sz w:val="28"/>
          <w:szCs w:val="28"/>
          <w:cs/>
        </w:rPr>
      </w:pPr>
    </w:p>
    <w:p w14:paraId="230B168F" w14:textId="77777777" w:rsidR="00AC59CD" w:rsidRPr="006B417E" w:rsidRDefault="00AC59CD" w:rsidP="00AC59CD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  <w:lang w:val="th-TH"/>
        </w:rPr>
      </w:pPr>
      <w:r w:rsidRPr="006B417E">
        <w:rPr>
          <w:rFonts w:asciiTheme="majorBidi" w:hAnsiTheme="majorBidi" w:cstheme="majorBidi"/>
          <w:b/>
          <w:sz w:val="28"/>
          <w:szCs w:val="28"/>
          <w:cs/>
        </w:rPr>
        <w:t>บริษัทในฐานะผู้ออกหุ้นกู้จะต้องปฏิบัติตามกำหนดเงื่อนไขที่ได้ระบุไว้ ได้แก่</w:t>
      </w:r>
      <w:r w:rsidRPr="006B417E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Pr="006B417E">
        <w:rPr>
          <w:rFonts w:asciiTheme="majorBidi" w:hAnsiTheme="majorBidi" w:cstheme="majorBidi"/>
          <w:b/>
          <w:sz w:val="28"/>
          <w:szCs w:val="28"/>
          <w:cs/>
        </w:rPr>
        <w:t>การดำรงอัตราส่วนหนี้สินต่อส่วนของ</w:t>
      </w:r>
      <w:r w:rsidRPr="006B417E">
        <w:rPr>
          <w:rFonts w:asciiTheme="majorBidi" w:hAnsiTheme="majorBidi" w:cstheme="majorBidi"/>
          <w:b/>
          <w:sz w:val="28"/>
          <w:szCs w:val="28"/>
          <w:cs/>
        </w:rPr>
        <w:br/>
        <w:t>ผู้ถือหุ้น ณ วันสิ้นงวดบัญชีของแต่ละปี</w:t>
      </w:r>
    </w:p>
    <w:p w14:paraId="7B6D3AD8" w14:textId="77777777" w:rsidR="00AC59CD" w:rsidRPr="006B417E" w:rsidRDefault="00AC59CD" w:rsidP="00AC59CD">
      <w:pPr>
        <w:spacing w:line="240" w:lineRule="auto"/>
        <w:ind w:left="540" w:right="45"/>
        <w:jc w:val="thaiDistribute"/>
        <w:rPr>
          <w:rFonts w:asciiTheme="majorBidi" w:hAnsiTheme="majorBidi" w:cstheme="majorBidi"/>
          <w:sz w:val="28"/>
          <w:szCs w:val="28"/>
        </w:rPr>
      </w:pPr>
    </w:p>
    <w:p w14:paraId="28777AF0" w14:textId="77777777" w:rsidR="00AC59CD" w:rsidRPr="006B417E" w:rsidRDefault="00AC59CD" w:rsidP="00AC59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sz w:val="28"/>
          <w:szCs w:val="28"/>
        </w:rPr>
        <w:sectPr w:rsidR="00AC59CD" w:rsidRPr="006B417E" w:rsidSect="008E1272">
          <w:headerReference w:type="default" r:id="rId8"/>
          <w:footerReference w:type="default" r:id="rId9"/>
          <w:pgSz w:w="11909" w:h="16834" w:code="9"/>
          <w:pgMar w:top="691" w:right="1152" w:bottom="576" w:left="1152" w:header="720" w:footer="720" w:gutter="0"/>
          <w:pgNumType w:start="15"/>
          <w:cols w:space="720"/>
          <w:docGrid w:linePitch="360"/>
        </w:sectPr>
      </w:pPr>
    </w:p>
    <w:p w14:paraId="0AB41671" w14:textId="77777777" w:rsidR="00AC59CD" w:rsidRPr="006B417E" w:rsidRDefault="00AC59CD" w:rsidP="00AC59CD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630"/>
          <w:tab w:val="left" w:pos="720"/>
          <w:tab w:val="left" w:pos="810"/>
        </w:tabs>
        <w:spacing w:line="240" w:lineRule="auto"/>
        <w:ind w:left="450" w:right="-45" w:hanging="450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 w:rsidRPr="006B417E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 xml:space="preserve">  ส่วนงานดำเนินงานและการจำแนกรายได้</w:t>
      </w:r>
    </w:p>
    <w:p w14:paraId="39CDAAF1" w14:textId="77777777" w:rsidR="00AC59CD" w:rsidRPr="006B417E" w:rsidRDefault="00AC59CD" w:rsidP="00AC59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Cs/>
          <w:sz w:val="24"/>
          <w:szCs w:val="24"/>
          <w:cs/>
        </w:rPr>
      </w:pPr>
    </w:p>
    <w:p w14:paraId="2223BABE" w14:textId="77777777" w:rsidR="00AC59CD" w:rsidRPr="006B417E" w:rsidRDefault="00AC59CD" w:rsidP="00AC59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  <w:r w:rsidRPr="006B417E">
        <w:rPr>
          <w:rFonts w:asciiTheme="majorBidi" w:hAnsiTheme="majorBidi" w:cstheme="majorBidi"/>
          <w:b/>
          <w:sz w:val="28"/>
          <w:szCs w:val="28"/>
          <w:cs/>
        </w:rPr>
        <w:t>ข้อมูลทางการเงินจำแนกตามส่วนงานของกลุ่มบริษัทสำหรับงวดหกเดือนสิ้นสุดวันที่</w:t>
      </w:r>
      <w:r w:rsidRPr="006B417E">
        <w:rPr>
          <w:rFonts w:asciiTheme="majorBidi" w:hAnsiTheme="majorBidi" w:cstheme="majorBidi"/>
          <w:bCs/>
          <w:sz w:val="28"/>
          <w:szCs w:val="28"/>
        </w:rPr>
        <w:t xml:space="preserve"> </w:t>
      </w:r>
      <w:r w:rsidRPr="006B417E">
        <w:rPr>
          <w:rFonts w:asciiTheme="majorBidi" w:eastAsia="Cordia New" w:hAnsiTheme="majorBidi" w:cstheme="majorBidi"/>
          <w:spacing w:val="-4"/>
          <w:sz w:val="28"/>
          <w:szCs w:val="28"/>
        </w:rPr>
        <w:t>30</w:t>
      </w:r>
      <w:r w:rsidRPr="006B417E">
        <w:rPr>
          <w:rFonts w:asciiTheme="majorBidi" w:eastAsia="Cordia New" w:hAnsiTheme="majorBidi" w:cstheme="majorBidi"/>
          <w:spacing w:val="-4"/>
          <w:sz w:val="28"/>
          <w:szCs w:val="28"/>
          <w:cs/>
        </w:rPr>
        <w:t xml:space="preserve"> มิถุนายน </w:t>
      </w:r>
      <w:r w:rsidRPr="006B417E">
        <w:rPr>
          <w:rFonts w:asciiTheme="majorBidi" w:hAnsiTheme="majorBidi" w:cstheme="majorBidi"/>
          <w:bCs/>
          <w:sz w:val="28"/>
          <w:szCs w:val="28"/>
        </w:rPr>
        <w:t>2567</w:t>
      </w:r>
      <w:r w:rsidRPr="006B417E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  <w:r w:rsidRPr="006B417E">
        <w:rPr>
          <w:rFonts w:asciiTheme="majorBidi" w:hAnsiTheme="majorBidi" w:cstheme="majorBidi"/>
          <w:b/>
          <w:sz w:val="28"/>
          <w:szCs w:val="28"/>
          <w:cs/>
        </w:rPr>
        <w:t xml:space="preserve">และ </w:t>
      </w:r>
      <w:r w:rsidRPr="006B417E">
        <w:rPr>
          <w:rFonts w:asciiTheme="majorBidi" w:hAnsiTheme="majorBidi" w:cstheme="majorBidi"/>
          <w:bCs/>
          <w:sz w:val="28"/>
          <w:szCs w:val="28"/>
        </w:rPr>
        <w:t>2566</w:t>
      </w:r>
      <w:r w:rsidRPr="006B417E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  <w:r w:rsidRPr="006B417E">
        <w:rPr>
          <w:rFonts w:asciiTheme="majorBidi" w:hAnsiTheme="majorBidi" w:cstheme="majorBidi"/>
          <w:b/>
          <w:sz w:val="28"/>
          <w:szCs w:val="28"/>
          <w:cs/>
        </w:rPr>
        <w:t>มีดังต่อไปนี้</w:t>
      </w:r>
    </w:p>
    <w:p w14:paraId="4FBFC0AC" w14:textId="77777777" w:rsidR="00AC59CD" w:rsidRPr="006B417E" w:rsidRDefault="00AC59CD" w:rsidP="00AC59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Theme="majorBidi" w:hAnsiTheme="majorBidi" w:cstheme="majorBidi"/>
          <w:b/>
          <w:sz w:val="24"/>
          <w:szCs w:val="24"/>
        </w:rPr>
      </w:pPr>
    </w:p>
    <w:tbl>
      <w:tblPr>
        <w:tblStyle w:val="TableGrid"/>
        <w:tblW w:w="1412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50"/>
        <w:gridCol w:w="990"/>
        <w:gridCol w:w="257"/>
        <w:gridCol w:w="905"/>
        <w:gridCol w:w="270"/>
        <w:gridCol w:w="881"/>
        <w:gridCol w:w="236"/>
        <w:gridCol w:w="820"/>
        <w:gridCol w:w="236"/>
        <w:gridCol w:w="820"/>
        <w:gridCol w:w="236"/>
        <w:gridCol w:w="839"/>
        <w:gridCol w:w="236"/>
        <w:gridCol w:w="820"/>
        <w:gridCol w:w="236"/>
        <w:gridCol w:w="822"/>
        <w:gridCol w:w="236"/>
        <w:gridCol w:w="963"/>
        <w:gridCol w:w="236"/>
        <w:gridCol w:w="934"/>
      </w:tblGrid>
      <w:tr w:rsidR="00AC59CD" w:rsidRPr="006B417E" w14:paraId="14E509FC" w14:textId="77777777" w:rsidTr="00484411">
        <w:trPr>
          <w:trHeight w:val="144"/>
        </w:trPr>
        <w:tc>
          <w:tcPr>
            <w:tcW w:w="3150" w:type="dxa"/>
            <w:shd w:val="clear" w:color="auto" w:fill="auto"/>
          </w:tcPr>
          <w:p w14:paraId="0A4F626D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973" w:type="dxa"/>
            <w:gridSpan w:val="19"/>
            <w:shd w:val="clear" w:color="auto" w:fill="auto"/>
            <w:vAlign w:val="bottom"/>
          </w:tcPr>
          <w:p w14:paraId="227F9E35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320" w:lineRule="exact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B417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AC59CD" w:rsidRPr="006B417E" w14:paraId="0B13E435" w14:textId="77777777" w:rsidTr="00484411">
        <w:trPr>
          <w:trHeight w:val="144"/>
        </w:trPr>
        <w:tc>
          <w:tcPr>
            <w:tcW w:w="3150" w:type="dxa"/>
            <w:shd w:val="clear" w:color="auto" w:fill="auto"/>
          </w:tcPr>
          <w:p w14:paraId="31BCBAE6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152" w:type="dxa"/>
            <w:gridSpan w:val="3"/>
            <w:shd w:val="clear" w:color="auto" w:fill="auto"/>
            <w:vAlign w:val="bottom"/>
          </w:tcPr>
          <w:p w14:paraId="305AE5CB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B417E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ธุรกิจการให้สินเชื่อ</w:t>
            </w:r>
          </w:p>
        </w:tc>
        <w:tc>
          <w:tcPr>
            <w:tcW w:w="270" w:type="dxa"/>
            <w:shd w:val="clear" w:color="auto" w:fill="auto"/>
          </w:tcPr>
          <w:p w14:paraId="2A2E673A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37" w:type="dxa"/>
            <w:gridSpan w:val="3"/>
            <w:shd w:val="clear" w:color="auto" w:fill="auto"/>
            <w:vAlign w:val="bottom"/>
          </w:tcPr>
          <w:p w14:paraId="513AE4AD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B417E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ธุรกิจนายหน้าประกันภัย</w:t>
            </w:r>
          </w:p>
        </w:tc>
        <w:tc>
          <w:tcPr>
            <w:tcW w:w="236" w:type="dxa"/>
            <w:shd w:val="clear" w:color="auto" w:fill="auto"/>
          </w:tcPr>
          <w:p w14:paraId="5B639B0F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5" w:type="dxa"/>
            <w:gridSpan w:val="3"/>
            <w:shd w:val="clear" w:color="auto" w:fill="auto"/>
            <w:vAlign w:val="bottom"/>
          </w:tcPr>
          <w:p w14:paraId="174082F7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B417E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ธุรกิจสินเชื่อเช่าซื้อ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0ED0284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78" w:type="dxa"/>
            <w:gridSpan w:val="3"/>
            <w:shd w:val="clear" w:color="auto" w:fill="auto"/>
            <w:vAlign w:val="bottom"/>
          </w:tcPr>
          <w:p w14:paraId="3F86520D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B417E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รายการระหว่างกัน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F069D3C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33" w:type="dxa"/>
            <w:gridSpan w:val="3"/>
            <w:shd w:val="clear" w:color="auto" w:fill="auto"/>
            <w:vAlign w:val="bottom"/>
          </w:tcPr>
          <w:p w14:paraId="5BCAB879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B417E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AC59CD" w:rsidRPr="006B417E" w14:paraId="61D1A013" w14:textId="77777777" w:rsidTr="00484411">
        <w:trPr>
          <w:trHeight w:val="144"/>
        </w:trPr>
        <w:tc>
          <w:tcPr>
            <w:tcW w:w="3150" w:type="dxa"/>
            <w:shd w:val="clear" w:color="auto" w:fill="auto"/>
            <w:vAlign w:val="bottom"/>
          </w:tcPr>
          <w:p w14:paraId="15268E76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6B417E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สำหรับงวดหกเดือนสิ้นสุดวันที่ </w:t>
            </w:r>
            <w:r w:rsidRPr="006B417E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30</w:t>
            </w:r>
            <w:r w:rsidRPr="006B417E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 มิถุนายน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3340A1B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B417E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257" w:type="dxa"/>
            <w:shd w:val="clear" w:color="auto" w:fill="auto"/>
            <w:vAlign w:val="bottom"/>
          </w:tcPr>
          <w:p w14:paraId="7E745AFD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5" w:type="dxa"/>
            <w:shd w:val="clear" w:color="auto" w:fill="auto"/>
            <w:vAlign w:val="bottom"/>
          </w:tcPr>
          <w:p w14:paraId="50D38A0E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B417E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E642C73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1" w:type="dxa"/>
            <w:shd w:val="clear" w:color="auto" w:fill="auto"/>
            <w:vAlign w:val="bottom"/>
          </w:tcPr>
          <w:p w14:paraId="440A3129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B417E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60CD5A0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456C2BE6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B417E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1DCE90D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72E57109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B417E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72E53E3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775521C6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B417E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7FDA1DE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78377BB7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B417E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39212EC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shd w:val="clear" w:color="auto" w:fill="auto"/>
            <w:vAlign w:val="bottom"/>
          </w:tcPr>
          <w:p w14:paraId="15EC8988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B417E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E64D6D0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3" w:type="dxa"/>
            <w:shd w:val="clear" w:color="auto" w:fill="auto"/>
            <w:vAlign w:val="bottom"/>
          </w:tcPr>
          <w:p w14:paraId="6D91AA13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B417E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83683CE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2E6B34B4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B417E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</w:tr>
      <w:tr w:rsidR="00AC59CD" w:rsidRPr="006B417E" w14:paraId="64F01919" w14:textId="77777777" w:rsidTr="00484411">
        <w:trPr>
          <w:trHeight w:val="144"/>
        </w:trPr>
        <w:tc>
          <w:tcPr>
            <w:tcW w:w="3150" w:type="dxa"/>
            <w:shd w:val="clear" w:color="auto" w:fill="auto"/>
          </w:tcPr>
          <w:p w14:paraId="41F6EC11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973" w:type="dxa"/>
            <w:gridSpan w:val="19"/>
            <w:shd w:val="clear" w:color="auto" w:fill="auto"/>
            <w:vAlign w:val="bottom"/>
          </w:tcPr>
          <w:p w14:paraId="38CB28FC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B417E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7172FE" w:rsidRPr="006B417E" w14:paraId="0FB7D229" w14:textId="77777777" w:rsidTr="00CB2E53">
        <w:tc>
          <w:tcPr>
            <w:tcW w:w="3150" w:type="dxa"/>
            <w:shd w:val="clear" w:color="auto" w:fill="auto"/>
          </w:tcPr>
          <w:p w14:paraId="69FFADD8" w14:textId="77777777" w:rsidR="007172FE" w:rsidRPr="006B417E" w:rsidRDefault="007172FE" w:rsidP="00717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49" w:hanging="24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B417E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รายได้ดอกเบี้ยในการให้บริการสินเชื่อและสัญญาเช่าซื้อ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0BD288A" w14:textId="24D0E8DB" w:rsidR="007172FE" w:rsidRPr="00121E68" w:rsidRDefault="007172FE" w:rsidP="00717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6B417E">
              <w:rPr>
                <w:rFonts w:asciiTheme="majorBidi" w:hAnsiTheme="majorBidi" w:cstheme="majorBidi"/>
                <w:sz w:val="24"/>
                <w:szCs w:val="24"/>
                <w:cs/>
              </w:rPr>
              <w:t>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6B417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574</w:t>
            </w:r>
            <w:r w:rsidRPr="006B417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780</w:t>
            </w:r>
          </w:p>
        </w:tc>
        <w:tc>
          <w:tcPr>
            <w:tcW w:w="257" w:type="dxa"/>
            <w:shd w:val="clear" w:color="auto" w:fill="auto"/>
          </w:tcPr>
          <w:p w14:paraId="43C8ED48" w14:textId="77777777" w:rsidR="007172FE" w:rsidRPr="006B417E" w:rsidRDefault="007172FE" w:rsidP="00717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5" w:type="dxa"/>
            <w:shd w:val="clear" w:color="auto" w:fill="auto"/>
            <w:vAlign w:val="bottom"/>
          </w:tcPr>
          <w:p w14:paraId="0E43B103" w14:textId="77777777" w:rsidR="007172FE" w:rsidRPr="006B417E" w:rsidRDefault="007172FE" w:rsidP="00717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6B417E">
              <w:rPr>
                <w:rFonts w:asciiTheme="majorBidi" w:hAnsiTheme="majorBidi" w:cstheme="majorBidi"/>
                <w:sz w:val="24"/>
                <w:szCs w:val="24"/>
                <w:cs/>
              </w:rPr>
              <w:t>10</w:t>
            </w:r>
            <w:r w:rsidRPr="006B417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B417E">
              <w:rPr>
                <w:rFonts w:asciiTheme="majorBidi" w:hAnsiTheme="majorBidi" w:cstheme="majorBidi"/>
                <w:sz w:val="24"/>
                <w:szCs w:val="24"/>
                <w:cs/>
              </w:rPr>
              <w:t>674</w:t>
            </w:r>
            <w:r w:rsidRPr="006B417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B417E">
              <w:rPr>
                <w:rFonts w:asciiTheme="majorBidi" w:hAnsiTheme="majorBidi" w:cstheme="majorBidi"/>
                <w:sz w:val="24"/>
                <w:szCs w:val="24"/>
                <w:cs/>
              </w:rPr>
              <w:t>212</w:t>
            </w:r>
          </w:p>
        </w:tc>
        <w:tc>
          <w:tcPr>
            <w:tcW w:w="270" w:type="dxa"/>
            <w:shd w:val="clear" w:color="auto" w:fill="auto"/>
          </w:tcPr>
          <w:p w14:paraId="55EA6900" w14:textId="77777777" w:rsidR="007172FE" w:rsidRPr="006B417E" w:rsidRDefault="007172FE" w:rsidP="00717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1" w:type="dxa"/>
            <w:shd w:val="clear" w:color="auto" w:fill="auto"/>
            <w:vAlign w:val="bottom"/>
          </w:tcPr>
          <w:p w14:paraId="1CCB0596" w14:textId="5C49C301" w:rsidR="007172FE" w:rsidRPr="00121E68" w:rsidRDefault="007172FE" w:rsidP="00717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3A20424" w14:textId="77777777" w:rsidR="007172FE" w:rsidRPr="006B417E" w:rsidRDefault="007172FE" w:rsidP="00717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698598D7" w14:textId="77777777" w:rsidR="007172FE" w:rsidRPr="006B417E" w:rsidRDefault="007172FE" w:rsidP="00717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before="360" w:line="240" w:lineRule="auto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6B417E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545600C" w14:textId="77777777" w:rsidR="007172FE" w:rsidRPr="006B417E" w:rsidRDefault="007172FE" w:rsidP="00717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11829470" w14:textId="1F2583D5" w:rsidR="007172FE" w:rsidRPr="00121E68" w:rsidRDefault="007172FE" w:rsidP="00717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358,541</w:t>
            </w:r>
          </w:p>
        </w:tc>
        <w:tc>
          <w:tcPr>
            <w:tcW w:w="236" w:type="dxa"/>
            <w:shd w:val="clear" w:color="auto" w:fill="auto"/>
          </w:tcPr>
          <w:p w14:paraId="59854BA0" w14:textId="77777777" w:rsidR="007172FE" w:rsidRPr="006B417E" w:rsidRDefault="007172FE" w:rsidP="00717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69B32924" w14:textId="77777777" w:rsidR="007172FE" w:rsidRPr="006B417E" w:rsidRDefault="007172FE" w:rsidP="00717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before="36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6B417E">
              <w:rPr>
                <w:rFonts w:asciiTheme="majorBidi" w:hAnsiTheme="majorBidi" w:cstheme="majorBidi"/>
                <w:sz w:val="24"/>
                <w:szCs w:val="24"/>
                <w:cs/>
              </w:rPr>
              <w:t>476</w:t>
            </w:r>
            <w:r w:rsidRPr="006B417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B417E">
              <w:rPr>
                <w:rFonts w:asciiTheme="majorBidi" w:hAnsiTheme="majorBidi" w:cstheme="majorBidi"/>
                <w:sz w:val="24"/>
                <w:szCs w:val="24"/>
                <w:cs/>
              </w:rPr>
              <w:t>307</w:t>
            </w:r>
          </w:p>
        </w:tc>
        <w:tc>
          <w:tcPr>
            <w:tcW w:w="236" w:type="dxa"/>
            <w:shd w:val="clear" w:color="auto" w:fill="auto"/>
          </w:tcPr>
          <w:p w14:paraId="193E3920" w14:textId="77777777" w:rsidR="007172FE" w:rsidRPr="006B417E" w:rsidRDefault="007172FE" w:rsidP="00717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before="36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shd w:val="clear" w:color="auto" w:fill="auto"/>
          </w:tcPr>
          <w:p w14:paraId="03223B73" w14:textId="1F3F4FD9" w:rsidR="007172FE" w:rsidRPr="00121E68" w:rsidRDefault="007172FE" w:rsidP="00717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before="36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121E6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34F4E71" w14:textId="77777777" w:rsidR="007172FE" w:rsidRPr="006B417E" w:rsidRDefault="007172FE" w:rsidP="00717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before="36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shd w:val="clear" w:color="auto" w:fill="auto"/>
            <w:vAlign w:val="bottom"/>
          </w:tcPr>
          <w:p w14:paraId="24813094" w14:textId="77777777" w:rsidR="007172FE" w:rsidRPr="006B417E" w:rsidRDefault="007172FE" w:rsidP="00717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before="360" w:line="240" w:lineRule="auto"/>
              <w:ind w:right="-46"/>
              <w:rPr>
                <w:rFonts w:asciiTheme="majorBidi" w:hAnsiTheme="majorBidi" w:cstheme="majorBidi"/>
                <w:sz w:val="24"/>
                <w:szCs w:val="24"/>
              </w:rPr>
            </w:pPr>
            <w:r w:rsidRPr="006B417E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B315AFC" w14:textId="77777777" w:rsidR="007172FE" w:rsidRPr="006B417E" w:rsidRDefault="007172FE" w:rsidP="00717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before="36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3" w:type="dxa"/>
            <w:shd w:val="clear" w:color="auto" w:fill="auto"/>
          </w:tcPr>
          <w:p w14:paraId="7F7C3861" w14:textId="634EBA39" w:rsidR="007172FE" w:rsidRPr="00121E68" w:rsidRDefault="007172FE" w:rsidP="00717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before="360"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121E68">
              <w:rPr>
                <w:rFonts w:asciiTheme="majorBidi" w:hAnsiTheme="majorBidi" w:cstheme="majorBidi"/>
                <w:sz w:val="24"/>
                <w:szCs w:val="24"/>
              </w:rPr>
              <w:t xml:space="preserve"> 12,933,321 </w:t>
            </w:r>
          </w:p>
        </w:tc>
        <w:tc>
          <w:tcPr>
            <w:tcW w:w="236" w:type="dxa"/>
            <w:shd w:val="clear" w:color="auto" w:fill="auto"/>
          </w:tcPr>
          <w:p w14:paraId="5B8BE257" w14:textId="77777777" w:rsidR="007172FE" w:rsidRPr="006B417E" w:rsidRDefault="007172FE" w:rsidP="00717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before="36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2076FC3F" w14:textId="77777777" w:rsidR="007172FE" w:rsidRPr="006B417E" w:rsidRDefault="007172FE" w:rsidP="00717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before="36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B417E">
              <w:rPr>
                <w:rFonts w:asciiTheme="majorBidi" w:hAnsiTheme="majorBidi" w:cstheme="majorBidi"/>
                <w:sz w:val="24"/>
                <w:szCs w:val="24"/>
                <w:cs/>
              </w:rPr>
              <w:t>11</w:t>
            </w:r>
            <w:r w:rsidRPr="006B417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B417E">
              <w:rPr>
                <w:rFonts w:asciiTheme="majorBidi" w:hAnsiTheme="majorBidi" w:cstheme="majorBidi"/>
                <w:sz w:val="24"/>
                <w:szCs w:val="24"/>
                <w:cs/>
              </w:rPr>
              <w:t>150</w:t>
            </w:r>
            <w:r w:rsidRPr="006B417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B417E">
              <w:rPr>
                <w:rFonts w:asciiTheme="majorBidi" w:hAnsiTheme="majorBidi" w:cstheme="majorBidi"/>
                <w:sz w:val="24"/>
                <w:szCs w:val="24"/>
                <w:cs/>
              </w:rPr>
              <w:t>519</w:t>
            </w:r>
          </w:p>
        </w:tc>
      </w:tr>
      <w:tr w:rsidR="007172FE" w:rsidRPr="006B417E" w14:paraId="6C9FECED" w14:textId="77777777" w:rsidTr="004F1111">
        <w:tc>
          <w:tcPr>
            <w:tcW w:w="3150" w:type="dxa"/>
            <w:shd w:val="clear" w:color="auto" w:fill="auto"/>
          </w:tcPr>
          <w:p w14:paraId="1A061722" w14:textId="77777777" w:rsidR="007172FE" w:rsidRPr="006B417E" w:rsidRDefault="007172FE" w:rsidP="00717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49" w:hanging="24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B417E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รายได้ค่าธรรมเนียมและบริการ</w:t>
            </w:r>
          </w:p>
        </w:tc>
        <w:tc>
          <w:tcPr>
            <w:tcW w:w="990" w:type="dxa"/>
            <w:shd w:val="clear" w:color="auto" w:fill="auto"/>
          </w:tcPr>
          <w:p w14:paraId="76B23B94" w14:textId="43BEC538" w:rsidR="007172FE" w:rsidRPr="00121E68" w:rsidRDefault="007172FE" w:rsidP="00717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121E68">
              <w:rPr>
                <w:rFonts w:ascii="Angsana New" w:hAnsi="Angsana New" w:cs="Angsana New"/>
                <w:sz w:val="24"/>
                <w:szCs w:val="24"/>
              </w:rPr>
              <w:t xml:space="preserve"> 383,795 </w:t>
            </w:r>
          </w:p>
        </w:tc>
        <w:tc>
          <w:tcPr>
            <w:tcW w:w="257" w:type="dxa"/>
            <w:shd w:val="clear" w:color="auto" w:fill="auto"/>
          </w:tcPr>
          <w:p w14:paraId="2EA4A0DE" w14:textId="77777777" w:rsidR="007172FE" w:rsidRPr="006B417E" w:rsidRDefault="007172FE" w:rsidP="00717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5" w:type="dxa"/>
            <w:shd w:val="clear" w:color="auto" w:fill="auto"/>
            <w:vAlign w:val="bottom"/>
          </w:tcPr>
          <w:p w14:paraId="7CBC211D" w14:textId="77777777" w:rsidR="007172FE" w:rsidRPr="006B417E" w:rsidRDefault="007172FE" w:rsidP="00717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6B417E">
              <w:rPr>
                <w:rFonts w:asciiTheme="majorBidi" w:hAnsiTheme="majorBidi" w:cstheme="majorBidi"/>
                <w:sz w:val="24"/>
                <w:szCs w:val="24"/>
                <w:cs/>
              </w:rPr>
              <w:t>413</w:t>
            </w:r>
            <w:r w:rsidRPr="006B417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B417E">
              <w:rPr>
                <w:rFonts w:asciiTheme="majorBidi" w:hAnsiTheme="majorBidi" w:cstheme="majorBidi"/>
                <w:sz w:val="24"/>
                <w:szCs w:val="24"/>
                <w:cs/>
              </w:rPr>
              <w:t>976</w:t>
            </w:r>
          </w:p>
        </w:tc>
        <w:tc>
          <w:tcPr>
            <w:tcW w:w="270" w:type="dxa"/>
            <w:shd w:val="clear" w:color="auto" w:fill="auto"/>
          </w:tcPr>
          <w:p w14:paraId="584F45C7" w14:textId="77777777" w:rsidR="007172FE" w:rsidRPr="006B417E" w:rsidRDefault="007172FE" w:rsidP="00717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1" w:type="dxa"/>
            <w:shd w:val="clear" w:color="auto" w:fill="auto"/>
          </w:tcPr>
          <w:p w14:paraId="7434C107" w14:textId="38D60DDC" w:rsidR="007172FE" w:rsidRPr="00121E68" w:rsidRDefault="007172FE" w:rsidP="00717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121E68">
              <w:rPr>
                <w:rFonts w:asciiTheme="majorBidi" w:hAnsiTheme="majorBidi" w:cstheme="majorBidi"/>
                <w:sz w:val="24"/>
                <w:szCs w:val="24"/>
              </w:rPr>
              <w:t xml:space="preserve"> 42,385 </w:t>
            </w:r>
          </w:p>
        </w:tc>
        <w:tc>
          <w:tcPr>
            <w:tcW w:w="236" w:type="dxa"/>
            <w:shd w:val="clear" w:color="auto" w:fill="auto"/>
          </w:tcPr>
          <w:p w14:paraId="26DE0C4D" w14:textId="77777777" w:rsidR="007172FE" w:rsidRPr="006B417E" w:rsidRDefault="007172FE" w:rsidP="00717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2F8AA909" w14:textId="77777777" w:rsidR="007172FE" w:rsidRPr="006B417E" w:rsidRDefault="007172FE" w:rsidP="00717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6B417E">
              <w:rPr>
                <w:rFonts w:asciiTheme="majorBidi" w:hAnsiTheme="majorBidi" w:cstheme="majorBidi"/>
                <w:sz w:val="24"/>
                <w:szCs w:val="24"/>
                <w:cs/>
              </w:rPr>
              <w:t>39</w:t>
            </w:r>
            <w:r w:rsidRPr="006B417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B417E">
              <w:rPr>
                <w:rFonts w:asciiTheme="majorBidi" w:hAnsiTheme="majorBidi" w:cstheme="majorBidi"/>
                <w:sz w:val="24"/>
                <w:szCs w:val="24"/>
                <w:cs/>
              </w:rPr>
              <w:t>931</w:t>
            </w:r>
          </w:p>
        </w:tc>
        <w:tc>
          <w:tcPr>
            <w:tcW w:w="236" w:type="dxa"/>
            <w:shd w:val="clear" w:color="auto" w:fill="auto"/>
          </w:tcPr>
          <w:p w14:paraId="7583878C" w14:textId="77777777" w:rsidR="007172FE" w:rsidRPr="006B417E" w:rsidRDefault="007172FE" w:rsidP="00717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shd w:val="clear" w:color="auto" w:fill="auto"/>
          </w:tcPr>
          <w:p w14:paraId="51F3F86D" w14:textId="207E4EFD" w:rsidR="007172FE" w:rsidRPr="00121E68" w:rsidRDefault="007172FE" w:rsidP="00717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121E68">
              <w:rPr>
                <w:rFonts w:asciiTheme="majorBidi" w:hAnsiTheme="majorBidi" w:cstheme="majorBidi"/>
                <w:sz w:val="24"/>
                <w:szCs w:val="24"/>
              </w:rPr>
              <w:t xml:space="preserve"> 16,949 </w:t>
            </w:r>
          </w:p>
        </w:tc>
        <w:tc>
          <w:tcPr>
            <w:tcW w:w="236" w:type="dxa"/>
            <w:shd w:val="clear" w:color="auto" w:fill="auto"/>
          </w:tcPr>
          <w:p w14:paraId="178E3D19" w14:textId="77777777" w:rsidR="007172FE" w:rsidRPr="006B417E" w:rsidRDefault="007172FE" w:rsidP="00717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46CAB735" w14:textId="77777777" w:rsidR="007172FE" w:rsidRPr="006B417E" w:rsidRDefault="007172FE" w:rsidP="00717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6B417E">
              <w:rPr>
                <w:rFonts w:asciiTheme="majorBidi" w:hAnsiTheme="majorBidi" w:cstheme="majorBidi"/>
                <w:sz w:val="24"/>
                <w:szCs w:val="24"/>
                <w:cs/>
              </w:rPr>
              <w:t>18</w:t>
            </w:r>
            <w:r w:rsidRPr="006B417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B417E">
              <w:rPr>
                <w:rFonts w:asciiTheme="majorBidi" w:hAnsiTheme="majorBidi" w:cstheme="majorBidi"/>
                <w:sz w:val="24"/>
                <w:szCs w:val="24"/>
                <w:cs/>
              </w:rPr>
              <w:t>4</w:t>
            </w:r>
            <w:r w:rsidRPr="006B417E">
              <w:rPr>
                <w:rFonts w:asciiTheme="majorBidi" w:hAnsiTheme="majorBidi" w:cstheme="majorBidi"/>
                <w:sz w:val="24"/>
                <w:szCs w:val="24"/>
              </w:rPr>
              <w:t>10</w:t>
            </w:r>
          </w:p>
        </w:tc>
        <w:tc>
          <w:tcPr>
            <w:tcW w:w="236" w:type="dxa"/>
            <w:shd w:val="clear" w:color="auto" w:fill="auto"/>
          </w:tcPr>
          <w:p w14:paraId="69E33EE6" w14:textId="77777777" w:rsidR="007172FE" w:rsidRPr="006B417E" w:rsidRDefault="007172FE" w:rsidP="00717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shd w:val="clear" w:color="auto" w:fill="auto"/>
          </w:tcPr>
          <w:p w14:paraId="4DF0E4CE" w14:textId="6D947E6A" w:rsidR="007172FE" w:rsidRPr="00121E68" w:rsidRDefault="007172FE" w:rsidP="00717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121E68">
              <w:rPr>
                <w:rFonts w:asciiTheme="majorBidi" w:hAnsiTheme="majorBidi" w:cstheme="majorBidi"/>
                <w:sz w:val="24"/>
                <w:szCs w:val="24"/>
              </w:rPr>
              <w:t xml:space="preserve"> -   </w:t>
            </w:r>
          </w:p>
        </w:tc>
        <w:tc>
          <w:tcPr>
            <w:tcW w:w="236" w:type="dxa"/>
            <w:shd w:val="clear" w:color="auto" w:fill="auto"/>
          </w:tcPr>
          <w:p w14:paraId="2D869837" w14:textId="77777777" w:rsidR="007172FE" w:rsidRPr="006B417E" w:rsidRDefault="007172FE" w:rsidP="00717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shd w:val="clear" w:color="auto" w:fill="auto"/>
            <w:vAlign w:val="bottom"/>
          </w:tcPr>
          <w:p w14:paraId="1F8A469B" w14:textId="77777777" w:rsidR="007172FE" w:rsidRPr="006B417E" w:rsidRDefault="007172FE" w:rsidP="00717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95" w:right="-46"/>
              <w:rPr>
                <w:rFonts w:asciiTheme="majorBidi" w:hAnsiTheme="majorBidi" w:cstheme="majorBidi"/>
                <w:sz w:val="24"/>
                <w:szCs w:val="24"/>
              </w:rPr>
            </w:pPr>
            <w:r w:rsidRPr="006B417E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6C36CDF" w14:textId="77777777" w:rsidR="007172FE" w:rsidRPr="006B417E" w:rsidRDefault="007172FE" w:rsidP="00717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3" w:type="dxa"/>
            <w:shd w:val="clear" w:color="auto" w:fill="auto"/>
          </w:tcPr>
          <w:p w14:paraId="62346234" w14:textId="5E4B03F5" w:rsidR="007172FE" w:rsidRPr="00121E68" w:rsidRDefault="007172FE" w:rsidP="00717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95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121E68">
              <w:rPr>
                <w:rFonts w:asciiTheme="majorBidi" w:hAnsiTheme="majorBidi" w:cstheme="majorBidi"/>
                <w:sz w:val="24"/>
                <w:szCs w:val="24"/>
              </w:rPr>
              <w:t xml:space="preserve"> 443,129 </w:t>
            </w:r>
          </w:p>
        </w:tc>
        <w:tc>
          <w:tcPr>
            <w:tcW w:w="236" w:type="dxa"/>
            <w:shd w:val="clear" w:color="auto" w:fill="auto"/>
          </w:tcPr>
          <w:p w14:paraId="0EA851C4" w14:textId="77777777" w:rsidR="007172FE" w:rsidRPr="006B417E" w:rsidRDefault="007172FE" w:rsidP="00717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6A557CC1" w14:textId="77777777" w:rsidR="007172FE" w:rsidRPr="006B417E" w:rsidRDefault="007172FE" w:rsidP="00717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6B417E">
              <w:rPr>
                <w:rFonts w:asciiTheme="majorBidi" w:hAnsiTheme="majorBidi" w:cstheme="majorBidi"/>
                <w:sz w:val="24"/>
                <w:szCs w:val="24"/>
                <w:cs/>
              </w:rPr>
              <w:t>472</w:t>
            </w:r>
            <w:r w:rsidRPr="006B417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B417E">
              <w:rPr>
                <w:rFonts w:asciiTheme="majorBidi" w:hAnsiTheme="majorBidi" w:cstheme="majorBidi"/>
                <w:sz w:val="24"/>
                <w:szCs w:val="24"/>
                <w:cs/>
              </w:rPr>
              <w:t>31</w:t>
            </w:r>
            <w:r w:rsidRPr="006B417E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</w:tr>
      <w:tr w:rsidR="007172FE" w:rsidRPr="006B417E" w14:paraId="4F8E4073" w14:textId="77777777" w:rsidTr="004F1111">
        <w:tc>
          <w:tcPr>
            <w:tcW w:w="3150" w:type="dxa"/>
            <w:shd w:val="clear" w:color="auto" w:fill="auto"/>
          </w:tcPr>
          <w:p w14:paraId="4E5120C1" w14:textId="77777777" w:rsidR="007172FE" w:rsidRPr="006B417E" w:rsidRDefault="007172FE" w:rsidP="00717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49" w:hanging="24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B417E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1962723E" w14:textId="37895BC8" w:rsidR="007172FE" w:rsidRPr="00121E68" w:rsidRDefault="007172FE" w:rsidP="00717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121E68">
              <w:rPr>
                <w:rFonts w:ascii="Angsana New" w:hAnsi="Angsana New" w:cs="Angsana New"/>
                <w:sz w:val="24"/>
                <w:szCs w:val="24"/>
              </w:rPr>
              <w:t xml:space="preserve"> 272,1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87</w:t>
            </w:r>
            <w:r w:rsidRPr="00121E68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257" w:type="dxa"/>
            <w:shd w:val="clear" w:color="auto" w:fill="auto"/>
          </w:tcPr>
          <w:p w14:paraId="70C57E1A" w14:textId="77777777" w:rsidR="007172FE" w:rsidRPr="006B417E" w:rsidRDefault="007172FE" w:rsidP="00717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839385" w14:textId="77777777" w:rsidR="007172FE" w:rsidRPr="006B417E" w:rsidRDefault="007172FE" w:rsidP="00717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6B417E">
              <w:rPr>
                <w:rFonts w:asciiTheme="majorBidi" w:hAnsiTheme="majorBidi" w:cstheme="majorBidi"/>
                <w:sz w:val="24"/>
                <w:szCs w:val="24"/>
                <w:cs/>
              </w:rPr>
              <w:t>255</w:t>
            </w:r>
            <w:r w:rsidRPr="006B417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B417E">
              <w:rPr>
                <w:rFonts w:asciiTheme="majorBidi" w:hAnsiTheme="majorBidi" w:cstheme="majorBidi"/>
                <w:sz w:val="24"/>
                <w:szCs w:val="24"/>
                <w:cs/>
              </w:rPr>
              <w:t>734</w:t>
            </w:r>
          </w:p>
        </w:tc>
        <w:tc>
          <w:tcPr>
            <w:tcW w:w="270" w:type="dxa"/>
            <w:shd w:val="clear" w:color="auto" w:fill="auto"/>
          </w:tcPr>
          <w:p w14:paraId="49BF3AB2" w14:textId="77777777" w:rsidR="007172FE" w:rsidRPr="006B417E" w:rsidRDefault="007172FE" w:rsidP="00717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1" w:type="dxa"/>
            <w:tcBorders>
              <w:bottom w:val="single" w:sz="4" w:space="0" w:color="auto"/>
            </w:tcBorders>
            <w:shd w:val="clear" w:color="auto" w:fill="auto"/>
          </w:tcPr>
          <w:p w14:paraId="483B8F49" w14:textId="06DE848C" w:rsidR="007172FE" w:rsidRPr="00121E68" w:rsidRDefault="007172FE" w:rsidP="00717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121E68">
              <w:rPr>
                <w:rFonts w:asciiTheme="majorBidi" w:hAnsiTheme="majorBidi" w:cstheme="majorBidi"/>
                <w:sz w:val="24"/>
                <w:szCs w:val="24"/>
              </w:rPr>
              <w:t xml:space="preserve"> 233 </w:t>
            </w:r>
          </w:p>
        </w:tc>
        <w:tc>
          <w:tcPr>
            <w:tcW w:w="236" w:type="dxa"/>
            <w:shd w:val="clear" w:color="auto" w:fill="auto"/>
          </w:tcPr>
          <w:p w14:paraId="2FF4CE72" w14:textId="77777777" w:rsidR="007172FE" w:rsidRPr="006B417E" w:rsidRDefault="007172FE" w:rsidP="00717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A0A69B" w14:textId="77777777" w:rsidR="007172FE" w:rsidRPr="006B417E" w:rsidRDefault="007172FE" w:rsidP="00717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6B417E">
              <w:rPr>
                <w:rFonts w:asciiTheme="majorBidi" w:hAnsiTheme="majorBidi" w:cstheme="majorBidi"/>
                <w:sz w:val="24"/>
                <w:szCs w:val="24"/>
                <w:cs/>
              </w:rPr>
              <w:t>104</w:t>
            </w:r>
          </w:p>
        </w:tc>
        <w:tc>
          <w:tcPr>
            <w:tcW w:w="236" w:type="dxa"/>
            <w:shd w:val="clear" w:color="auto" w:fill="auto"/>
          </w:tcPr>
          <w:p w14:paraId="7724752D" w14:textId="77777777" w:rsidR="007172FE" w:rsidRPr="006B417E" w:rsidRDefault="007172FE" w:rsidP="00717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single" w:sz="4" w:space="0" w:color="auto"/>
            </w:tcBorders>
            <w:shd w:val="clear" w:color="auto" w:fill="auto"/>
          </w:tcPr>
          <w:p w14:paraId="4CB03CA1" w14:textId="28A8F7BC" w:rsidR="007172FE" w:rsidRPr="00121E68" w:rsidRDefault="007172FE" w:rsidP="00717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121E68">
              <w:rPr>
                <w:rFonts w:asciiTheme="majorBidi" w:hAnsiTheme="majorBidi" w:cstheme="majorBidi"/>
                <w:sz w:val="24"/>
                <w:szCs w:val="24"/>
              </w:rPr>
              <w:t xml:space="preserve"> 18,214 </w:t>
            </w:r>
          </w:p>
        </w:tc>
        <w:tc>
          <w:tcPr>
            <w:tcW w:w="236" w:type="dxa"/>
            <w:shd w:val="clear" w:color="auto" w:fill="auto"/>
          </w:tcPr>
          <w:p w14:paraId="2012BAF1" w14:textId="77777777" w:rsidR="007172FE" w:rsidRPr="006B417E" w:rsidRDefault="007172FE" w:rsidP="00717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9A69D9" w14:textId="77777777" w:rsidR="007172FE" w:rsidRPr="006B417E" w:rsidRDefault="007172FE" w:rsidP="00717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6B417E">
              <w:rPr>
                <w:rFonts w:asciiTheme="majorBidi" w:hAnsiTheme="majorBidi" w:cstheme="majorBidi"/>
                <w:sz w:val="24"/>
                <w:szCs w:val="24"/>
                <w:cs/>
              </w:rPr>
              <w:t>39</w:t>
            </w:r>
            <w:r w:rsidRPr="006B417E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236" w:type="dxa"/>
            <w:shd w:val="clear" w:color="auto" w:fill="auto"/>
          </w:tcPr>
          <w:p w14:paraId="03DB6973" w14:textId="77777777" w:rsidR="007172FE" w:rsidRPr="006B417E" w:rsidRDefault="007172FE" w:rsidP="00717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single" w:sz="4" w:space="0" w:color="auto"/>
            </w:tcBorders>
            <w:shd w:val="clear" w:color="auto" w:fill="auto"/>
          </w:tcPr>
          <w:p w14:paraId="13691C6C" w14:textId="01DA1F24" w:rsidR="007172FE" w:rsidRPr="00121E68" w:rsidRDefault="007172FE" w:rsidP="00717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121E68">
              <w:rPr>
                <w:rFonts w:asciiTheme="majorBidi" w:hAnsiTheme="majorBidi" w:cstheme="majorBidi"/>
                <w:sz w:val="24"/>
                <w:szCs w:val="24"/>
              </w:rPr>
              <w:t xml:space="preserve"> (204,1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78</w:t>
            </w:r>
            <w:r w:rsidRPr="00121E68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42742530" w14:textId="77777777" w:rsidR="007172FE" w:rsidRPr="006B417E" w:rsidRDefault="007172FE" w:rsidP="00717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C386FD" w14:textId="77777777" w:rsidR="007172FE" w:rsidRPr="006B417E" w:rsidRDefault="007172FE" w:rsidP="00717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95" w:right="-46"/>
              <w:rPr>
                <w:rFonts w:asciiTheme="majorBidi" w:hAnsiTheme="majorBidi" w:cstheme="majorBidi"/>
                <w:sz w:val="24"/>
                <w:szCs w:val="24"/>
              </w:rPr>
            </w:pPr>
            <w:r w:rsidRPr="006B417E">
              <w:rPr>
                <w:rFonts w:asciiTheme="majorBidi" w:hAnsiTheme="majorBidi" w:cstheme="majorBidi"/>
                <w:sz w:val="24"/>
                <w:szCs w:val="24"/>
                <w:cs/>
              </w:rPr>
              <w:t>(207</w:t>
            </w:r>
            <w:r w:rsidRPr="006B417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B417E">
              <w:rPr>
                <w:rFonts w:asciiTheme="majorBidi" w:hAnsiTheme="majorBidi" w:cstheme="majorBidi"/>
                <w:sz w:val="24"/>
                <w:szCs w:val="24"/>
                <w:cs/>
              </w:rPr>
              <w:t>85</w:t>
            </w:r>
            <w:r w:rsidRPr="006B417E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6B417E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741E8EF8" w14:textId="77777777" w:rsidR="007172FE" w:rsidRPr="006B417E" w:rsidRDefault="007172FE" w:rsidP="00717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3" w:type="dxa"/>
            <w:tcBorders>
              <w:bottom w:val="single" w:sz="4" w:space="0" w:color="auto"/>
            </w:tcBorders>
            <w:shd w:val="clear" w:color="auto" w:fill="auto"/>
          </w:tcPr>
          <w:p w14:paraId="535FB20F" w14:textId="7EE3B361" w:rsidR="007172FE" w:rsidRPr="00121E68" w:rsidRDefault="007172FE" w:rsidP="00717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95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121E68">
              <w:rPr>
                <w:rFonts w:asciiTheme="majorBidi" w:hAnsiTheme="majorBidi" w:cstheme="majorBidi"/>
                <w:sz w:val="24"/>
                <w:szCs w:val="24"/>
              </w:rPr>
              <w:t xml:space="preserve"> 86,456 </w:t>
            </w:r>
          </w:p>
        </w:tc>
        <w:tc>
          <w:tcPr>
            <w:tcW w:w="236" w:type="dxa"/>
            <w:shd w:val="clear" w:color="auto" w:fill="auto"/>
          </w:tcPr>
          <w:p w14:paraId="193ECDEE" w14:textId="77777777" w:rsidR="007172FE" w:rsidRPr="006B417E" w:rsidRDefault="007172FE" w:rsidP="00717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6EED31" w14:textId="77777777" w:rsidR="007172FE" w:rsidRPr="006B417E" w:rsidRDefault="007172FE" w:rsidP="00717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6B417E">
              <w:rPr>
                <w:rFonts w:asciiTheme="majorBidi" w:hAnsiTheme="majorBidi" w:cstheme="majorBidi"/>
                <w:sz w:val="24"/>
                <w:szCs w:val="24"/>
                <w:cs/>
              </w:rPr>
              <w:t>48</w:t>
            </w:r>
            <w:r w:rsidRPr="006B417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B417E">
              <w:rPr>
                <w:rFonts w:asciiTheme="majorBidi" w:hAnsiTheme="majorBidi" w:cstheme="majorBidi"/>
                <w:sz w:val="24"/>
                <w:szCs w:val="24"/>
                <w:cs/>
              </w:rPr>
              <w:t>38</w:t>
            </w:r>
            <w:r w:rsidRPr="006B417E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</w:tr>
      <w:tr w:rsidR="007172FE" w:rsidRPr="006B417E" w14:paraId="5CF32802" w14:textId="77777777" w:rsidTr="004F1111">
        <w:tc>
          <w:tcPr>
            <w:tcW w:w="3150" w:type="dxa"/>
            <w:shd w:val="clear" w:color="auto" w:fill="auto"/>
          </w:tcPr>
          <w:p w14:paraId="1F4B58D7" w14:textId="77777777" w:rsidR="007172FE" w:rsidRPr="006B417E" w:rsidRDefault="007172FE" w:rsidP="00717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49" w:hanging="24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B417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9BFA83" w14:textId="2E269AFC" w:rsidR="007172FE" w:rsidRPr="00121E68" w:rsidRDefault="007172FE" w:rsidP="00717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121E68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13,230,7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62</w:t>
            </w:r>
            <w:r w:rsidRPr="00121E68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57" w:type="dxa"/>
            <w:shd w:val="clear" w:color="auto" w:fill="auto"/>
          </w:tcPr>
          <w:p w14:paraId="02E6353B" w14:textId="77777777" w:rsidR="007172FE" w:rsidRPr="006B417E" w:rsidRDefault="007172FE" w:rsidP="00717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94D067" w14:textId="77777777" w:rsidR="007172FE" w:rsidRPr="006B417E" w:rsidRDefault="007172FE" w:rsidP="00717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B417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11</w:t>
            </w:r>
            <w:r w:rsidRPr="006B417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6B417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343</w:t>
            </w:r>
            <w:r w:rsidRPr="006B417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6B417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922</w:t>
            </w:r>
          </w:p>
        </w:tc>
        <w:tc>
          <w:tcPr>
            <w:tcW w:w="270" w:type="dxa"/>
            <w:shd w:val="clear" w:color="auto" w:fill="auto"/>
          </w:tcPr>
          <w:p w14:paraId="6C0BF38F" w14:textId="77777777" w:rsidR="007172FE" w:rsidRPr="006B417E" w:rsidRDefault="007172FE" w:rsidP="00717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8B9443" w14:textId="218F973F" w:rsidR="007172FE" w:rsidRPr="00121E68" w:rsidRDefault="007172FE" w:rsidP="00717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21E68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121E6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42,618 </w:t>
            </w:r>
          </w:p>
        </w:tc>
        <w:tc>
          <w:tcPr>
            <w:tcW w:w="236" w:type="dxa"/>
            <w:shd w:val="clear" w:color="auto" w:fill="auto"/>
          </w:tcPr>
          <w:p w14:paraId="02C3839E" w14:textId="77777777" w:rsidR="007172FE" w:rsidRPr="006B417E" w:rsidRDefault="007172FE" w:rsidP="00717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9CFD7F" w14:textId="77777777" w:rsidR="007172FE" w:rsidRPr="006B417E" w:rsidRDefault="007172FE" w:rsidP="00717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B417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40</w:t>
            </w:r>
            <w:r w:rsidRPr="006B417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6B417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035</w:t>
            </w:r>
          </w:p>
        </w:tc>
        <w:tc>
          <w:tcPr>
            <w:tcW w:w="236" w:type="dxa"/>
            <w:shd w:val="clear" w:color="auto" w:fill="auto"/>
          </w:tcPr>
          <w:p w14:paraId="1EB5B45A" w14:textId="77777777" w:rsidR="007172FE" w:rsidRPr="006B417E" w:rsidRDefault="007172FE" w:rsidP="00717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D4A88D" w14:textId="7534A722" w:rsidR="007172FE" w:rsidRPr="00121E68" w:rsidRDefault="007172FE" w:rsidP="00717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21E6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393,704 </w:t>
            </w:r>
          </w:p>
        </w:tc>
        <w:tc>
          <w:tcPr>
            <w:tcW w:w="236" w:type="dxa"/>
            <w:shd w:val="clear" w:color="auto" w:fill="auto"/>
          </w:tcPr>
          <w:p w14:paraId="68530A7A" w14:textId="77777777" w:rsidR="007172FE" w:rsidRPr="006B417E" w:rsidRDefault="007172FE" w:rsidP="00717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C5E1AE" w14:textId="77777777" w:rsidR="007172FE" w:rsidRPr="006B417E" w:rsidRDefault="007172FE" w:rsidP="00717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B417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495</w:t>
            </w:r>
            <w:r w:rsidRPr="006B417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6B417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115</w:t>
            </w:r>
          </w:p>
        </w:tc>
        <w:tc>
          <w:tcPr>
            <w:tcW w:w="236" w:type="dxa"/>
            <w:shd w:val="clear" w:color="auto" w:fill="auto"/>
          </w:tcPr>
          <w:p w14:paraId="466FB79D" w14:textId="77777777" w:rsidR="007172FE" w:rsidRPr="006B417E" w:rsidRDefault="007172FE" w:rsidP="00717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E3CEFD" w14:textId="0C04DA09" w:rsidR="007172FE" w:rsidRPr="00121E68" w:rsidRDefault="007172FE" w:rsidP="00717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86F4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(204,178)</w:t>
            </w:r>
          </w:p>
        </w:tc>
        <w:tc>
          <w:tcPr>
            <w:tcW w:w="236" w:type="dxa"/>
            <w:shd w:val="clear" w:color="auto" w:fill="auto"/>
          </w:tcPr>
          <w:p w14:paraId="2C88884B" w14:textId="77777777" w:rsidR="007172FE" w:rsidRPr="006B417E" w:rsidRDefault="007172FE" w:rsidP="00717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E16A8F" w14:textId="77777777" w:rsidR="007172FE" w:rsidRPr="006B417E" w:rsidRDefault="007172FE" w:rsidP="00717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95" w:right="-4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B417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(207</w:t>
            </w:r>
            <w:r w:rsidRPr="006B417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6B417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85</w:t>
            </w:r>
            <w:r w:rsidRPr="006B417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  <w:r w:rsidRPr="006B417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3EC1A41A" w14:textId="77777777" w:rsidR="007172FE" w:rsidRPr="006B417E" w:rsidRDefault="007172FE" w:rsidP="00717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C13D1C" w14:textId="0065873B" w:rsidR="007172FE" w:rsidRPr="00121E68" w:rsidRDefault="007172FE" w:rsidP="00717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95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21E68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121E6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13,462,906 </w:t>
            </w:r>
          </w:p>
        </w:tc>
        <w:tc>
          <w:tcPr>
            <w:tcW w:w="236" w:type="dxa"/>
            <w:shd w:val="clear" w:color="auto" w:fill="auto"/>
          </w:tcPr>
          <w:p w14:paraId="01520F7A" w14:textId="77777777" w:rsidR="007172FE" w:rsidRPr="006B417E" w:rsidRDefault="007172FE" w:rsidP="00717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28668E" w14:textId="77777777" w:rsidR="007172FE" w:rsidRPr="006B417E" w:rsidRDefault="007172FE" w:rsidP="00717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B417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11</w:t>
            </w:r>
            <w:r w:rsidRPr="006B417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6B417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671</w:t>
            </w:r>
            <w:r w:rsidRPr="006B417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6B417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220</w:t>
            </w:r>
          </w:p>
        </w:tc>
      </w:tr>
      <w:tr w:rsidR="007172FE" w:rsidRPr="006B417E" w14:paraId="10795690" w14:textId="77777777" w:rsidTr="00484411">
        <w:tc>
          <w:tcPr>
            <w:tcW w:w="3150" w:type="dxa"/>
            <w:shd w:val="clear" w:color="auto" w:fill="auto"/>
          </w:tcPr>
          <w:p w14:paraId="7752B289" w14:textId="77777777" w:rsidR="007172FE" w:rsidRPr="006B417E" w:rsidRDefault="007172FE" w:rsidP="00717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49" w:hanging="249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981B7E" w14:textId="77777777" w:rsidR="007172FE" w:rsidRPr="006B417E" w:rsidRDefault="007172FE" w:rsidP="00717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7" w:type="dxa"/>
            <w:shd w:val="clear" w:color="auto" w:fill="auto"/>
          </w:tcPr>
          <w:p w14:paraId="78639600" w14:textId="77777777" w:rsidR="007172FE" w:rsidRPr="006B417E" w:rsidRDefault="007172FE" w:rsidP="00717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7E670D" w14:textId="77777777" w:rsidR="007172FE" w:rsidRPr="006B417E" w:rsidRDefault="007172FE" w:rsidP="00717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4F442AAC" w14:textId="77777777" w:rsidR="007172FE" w:rsidRPr="006B417E" w:rsidRDefault="007172FE" w:rsidP="00717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25F73B" w14:textId="77777777" w:rsidR="007172FE" w:rsidRPr="006B417E" w:rsidRDefault="007172FE" w:rsidP="00717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1C8A57BF" w14:textId="77777777" w:rsidR="007172FE" w:rsidRPr="006B417E" w:rsidRDefault="007172FE" w:rsidP="00717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54EE8A" w14:textId="77777777" w:rsidR="007172FE" w:rsidRPr="006B417E" w:rsidRDefault="007172FE" w:rsidP="00717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0F4FE7CC" w14:textId="77777777" w:rsidR="007172FE" w:rsidRPr="006B417E" w:rsidRDefault="007172FE" w:rsidP="00717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7C316A" w14:textId="77777777" w:rsidR="007172FE" w:rsidRPr="006B417E" w:rsidRDefault="007172FE" w:rsidP="00717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428071BF" w14:textId="77777777" w:rsidR="007172FE" w:rsidRPr="006B417E" w:rsidRDefault="007172FE" w:rsidP="00717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9875BE" w14:textId="77777777" w:rsidR="007172FE" w:rsidRPr="006B417E" w:rsidRDefault="007172FE" w:rsidP="00717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77E9CD31" w14:textId="77777777" w:rsidR="007172FE" w:rsidRPr="006B417E" w:rsidRDefault="007172FE" w:rsidP="00717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71C277" w14:textId="77777777" w:rsidR="007172FE" w:rsidRPr="006B417E" w:rsidRDefault="007172FE" w:rsidP="00717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2A3E3E33" w14:textId="77777777" w:rsidR="007172FE" w:rsidRPr="006B417E" w:rsidRDefault="007172FE" w:rsidP="00717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E504BE" w14:textId="77777777" w:rsidR="007172FE" w:rsidRPr="006B417E" w:rsidRDefault="007172FE" w:rsidP="00717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95" w:right="-4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5CF3BB2C" w14:textId="77777777" w:rsidR="007172FE" w:rsidRPr="006B417E" w:rsidRDefault="007172FE" w:rsidP="00717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607223" w14:textId="77777777" w:rsidR="007172FE" w:rsidRPr="006B417E" w:rsidRDefault="007172FE" w:rsidP="00717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95"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48075273" w14:textId="77777777" w:rsidR="007172FE" w:rsidRPr="006B417E" w:rsidRDefault="007172FE" w:rsidP="00717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F2E649" w14:textId="77777777" w:rsidR="007172FE" w:rsidRPr="006B417E" w:rsidRDefault="007172FE" w:rsidP="00717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7172FE" w:rsidRPr="006B417E" w14:paraId="77703F66" w14:textId="77777777" w:rsidTr="003548C4">
        <w:tc>
          <w:tcPr>
            <w:tcW w:w="3150" w:type="dxa"/>
            <w:shd w:val="clear" w:color="auto" w:fill="auto"/>
          </w:tcPr>
          <w:p w14:paraId="19FA9633" w14:textId="77777777" w:rsidR="007172FE" w:rsidRPr="006B417E" w:rsidRDefault="007172FE" w:rsidP="00717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49" w:hanging="24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B417E">
              <w:rPr>
                <w:rFonts w:asciiTheme="majorBidi" w:hAnsiTheme="majorBidi" w:cstheme="majorBidi"/>
                <w:sz w:val="24"/>
                <w:szCs w:val="24"/>
                <w:cs/>
              </w:rPr>
              <w:t>กำไรตามส่วนงานก่อนหักภาษีเงินได้</w:t>
            </w:r>
          </w:p>
        </w:tc>
        <w:tc>
          <w:tcPr>
            <w:tcW w:w="990" w:type="dxa"/>
            <w:shd w:val="clear" w:color="auto" w:fill="auto"/>
          </w:tcPr>
          <w:p w14:paraId="3D60EBBC" w14:textId="34C45B0F" w:rsidR="007172FE" w:rsidRPr="00D30C15" w:rsidRDefault="007172FE" w:rsidP="00717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D30C15">
              <w:rPr>
                <w:rFonts w:asciiTheme="majorBidi" w:hAnsiTheme="majorBidi" w:cstheme="majorBidi"/>
                <w:sz w:val="24"/>
                <w:szCs w:val="24"/>
              </w:rPr>
              <w:t xml:space="preserve"> 3,2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94</w:t>
            </w:r>
            <w:r w:rsidRPr="00D30C15">
              <w:rPr>
                <w:rFonts w:asciiTheme="majorBidi" w:hAnsiTheme="majorBidi" w:cstheme="majorBidi"/>
                <w:sz w:val="24"/>
                <w:szCs w:val="24"/>
              </w:rPr>
              <w:t>,24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5</w:t>
            </w:r>
            <w:r w:rsidRPr="00D30C1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257" w:type="dxa"/>
            <w:shd w:val="clear" w:color="auto" w:fill="auto"/>
          </w:tcPr>
          <w:p w14:paraId="4A405088" w14:textId="77777777" w:rsidR="007172FE" w:rsidRPr="006B417E" w:rsidRDefault="007172FE" w:rsidP="00717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5" w:type="dxa"/>
            <w:shd w:val="clear" w:color="auto" w:fill="auto"/>
            <w:vAlign w:val="bottom"/>
          </w:tcPr>
          <w:p w14:paraId="205E44F4" w14:textId="77777777" w:rsidR="007172FE" w:rsidRPr="006B417E" w:rsidRDefault="007172FE" w:rsidP="00717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6B417E">
              <w:rPr>
                <w:rFonts w:asciiTheme="majorBidi" w:hAnsiTheme="majorBidi" w:cstheme="majorBidi"/>
                <w:sz w:val="24"/>
                <w:szCs w:val="24"/>
              </w:rPr>
              <w:t>2,637,846</w:t>
            </w:r>
          </w:p>
        </w:tc>
        <w:tc>
          <w:tcPr>
            <w:tcW w:w="270" w:type="dxa"/>
            <w:shd w:val="clear" w:color="auto" w:fill="auto"/>
          </w:tcPr>
          <w:p w14:paraId="5B880C6C" w14:textId="77777777" w:rsidR="007172FE" w:rsidRPr="006B417E" w:rsidRDefault="007172FE" w:rsidP="00717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1" w:type="dxa"/>
            <w:shd w:val="clear" w:color="auto" w:fill="auto"/>
          </w:tcPr>
          <w:p w14:paraId="0D516587" w14:textId="642DD45C" w:rsidR="007172FE" w:rsidRPr="00D30C15" w:rsidRDefault="007172FE" w:rsidP="00717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D30C15">
              <w:rPr>
                <w:rFonts w:asciiTheme="majorBidi" w:hAnsiTheme="majorBidi" w:cstheme="majorBidi"/>
                <w:sz w:val="24"/>
                <w:szCs w:val="24"/>
              </w:rPr>
              <w:t xml:space="preserve"> 8,113 </w:t>
            </w:r>
          </w:p>
        </w:tc>
        <w:tc>
          <w:tcPr>
            <w:tcW w:w="236" w:type="dxa"/>
            <w:shd w:val="clear" w:color="auto" w:fill="auto"/>
          </w:tcPr>
          <w:p w14:paraId="06B09ACD" w14:textId="77777777" w:rsidR="007172FE" w:rsidRPr="006B417E" w:rsidRDefault="007172FE" w:rsidP="00717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402F6B23" w14:textId="77777777" w:rsidR="007172FE" w:rsidRPr="006B417E" w:rsidRDefault="007172FE" w:rsidP="00717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6B417E">
              <w:rPr>
                <w:rFonts w:asciiTheme="majorBidi" w:hAnsiTheme="majorBidi" w:cstheme="majorBidi"/>
                <w:sz w:val="24"/>
                <w:szCs w:val="24"/>
              </w:rPr>
              <w:t>7,545</w:t>
            </w:r>
          </w:p>
        </w:tc>
        <w:tc>
          <w:tcPr>
            <w:tcW w:w="236" w:type="dxa"/>
            <w:shd w:val="clear" w:color="auto" w:fill="auto"/>
          </w:tcPr>
          <w:p w14:paraId="762DEE2F" w14:textId="77777777" w:rsidR="007172FE" w:rsidRPr="006B417E" w:rsidRDefault="007172FE" w:rsidP="00717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shd w:val="clear" w:color="auto" w:fill="auto"/>
          </w:tcPr>
          <w:p w14:paraId="5B17846C" w14:textId="630A23F9" w:rsidR="007172FE" w:rsidRPr="00D30C15" w:rsidRDefault="007172FE" w:rsidP="00717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D30C15">
              <w:rPr>
                <w:rFonts w:asciiTheme="majorBidi" w:hAnsiTheme="majorBidi" w:cstheme="majorBidi"/>
                <w:sz w:val="24"/>
                <w:szCs w:val="24"/>
              </w:rPr>
              <w:t xml:space="preserve"> 229,188 </w:t>
            </w:r>
          </w:p>
        </w:tc>
        <w:tc>
          <w:tcPr>
            <w:tcW w:w="236" w:type="dxa"/>
            <w:shd w:val="clear" w:color="auto" w:fill="auto"/>
          </w:tcPr>
          <w:p w14:paraId="30400D1C" w14:textId="77777777" w:rsidR="007172FE" w:rsidRPr="006B417E" w:rsidRDefault="007172FE" w:rsidP="00717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2443B7E7" w14:textId="77777777" w:rsidR="007172FE" w:rsidRPr="006B417E" w:rsidRDefault="007172FE" w:rsidP="00717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6B417E">
              <w:rPr>
                <w:rFonts w:asciiTheme="majorBidi" w:hAnsiTheme="majorBidi" w:cstheme="majorBidi"/>
                <w:sz w:val="24"/>
                <w:szCs w:val="24"/>
              </w:rPr>
              <w:t>189,102</w:t>
            </w:r>
          </w:p>
        </w:tc>
        <w:tc>
          <w:tcPr>
            <w:tcW w:w="236" w:type="dxa"/>
            <w:shd w:val="clear" w:color="auto" w:fill="auto"/>
          </w:tcPr>
          <w:p w14:paraId="54F2CC65" w14:textId="77777777" w:rsidR="007172FE" w:rsidRPr="006B417E" w:rsidRDefault="007172FE" w:rsidP="00717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0198105E" w14:textId="6FEB2C3B" w:rsidR="007172FE" w:rsidRPr="006B417E" w:rsidRDefault="007172FE" w:rsidP="00717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6B417E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1B8992D" w14:textId="77777777" w:rsidR="007172FE" w:rsidRPr="006B417E" w:rsidRDefault="007172FE" w:rsidP="00717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shd w:val="clear" w:color="auto" w:fill="auto"/>
            <w:vAlign w:val="bottom"/>
          </w:tcPr>
          <w:p w14:paraId="61D92192" w14:textId="77777777" w:rsidR="007172FE" w:rsidRPr="006B417E" w:rsidRDefault="007172FE" w:rsidP="00717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95" w:right="-46"/>
              <w:rPr>
                <w:rFonts w:asciiTheme="majorBidi" w:hAnsiTheme="majorBidi" w:cstheme="majorBidi"/>
                <w:sz w:val="24"/>
                <w:szCs w:val="24"/>
              </w:rPr>
            </w:pPr>
            <w:r w:rsidRPr="006B417E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1E9DB9E" w14:textId="77777777" w:rsidR="007172FE" w:rsidRPr="006B417E" w:rsidRDefault="007172FE" w:rsidP="00717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3" w:type="dxa"/>
            <w:shd w:val="clear" w:color="auto" w:fill="auto"/>
          </w:tcPr>
          <w:p w14:paraId="639B26B8" w14:textId="59BE6068" w:rsidR="007172FE" w:rsidRPr="00D30C15" w:rsidRDefault="007172FE" w:rsidP="00717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95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D30C1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,531,546</w:t>
            </w:r>
            <w:r w:rsidRPr="00D30C1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236" w:type="dxa"/>
            <w:shd w:val="clear" w:color="auto" w:fill="auto"/>
          </w:tcPr>
          <w:p w14:paraId="52295761" w14:textId="77777777" w:rsidR="007172FE" w:rsidRPr="006B417E" w:rsidRDefault="007172FE" w:rsidP="00717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170A0BB8" w14:textId="77777777" w:rsidR="007172FE" w:rsidRPr="006B417E" w:rsidRDefault="007172FE" w:rsidP="00717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6B417E">
              <w:rPr>
                <w:rFonts w:asciiTheme="majorBidi" w:hAnsiTheme="majorBidi" w:cstheme="majorBidi"/>
                <w:sz w:val="24"/>
                <w:szCs w:val="24"/>
              </w:rPr>
              <w:t>2,834,493</w:t>
            </w:r>
          </w:p>
        </w:tc>
      </w:tr>
      <w:tr w:rsidR="007172FE" w:rsidRPr="006B417E" w14:paraId="67538FB8" w14:textId="77777777" w:rsidTr="003548C4">
        <w:tc>
          <w:tcPr>
            <w:tcW w:w="3150" w:type="dxa"/>
            <w:shd w:val="clear" w:color="auto" w:fill="auto"/>
          </w:tcPr>
          <w:p w14:paraId="283D16AE" w14:textId="77777777" w:rsidR="007172FE" w:rsidRPr="006B417E" w:rsidRDefault="007172FE" w:rsidP="00717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B417E">
              <w:rPr>
                <w:rFonts w:asciiTheme="majorBidi" w:hAnsiTheme="majorBidi" w:cstheme="majorBidi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4A9BD6F8" w14:textId="1528A9D6" w:rsidR="007172FE" w:rsidRPr="00817807" w:rsidRDefault="007172FE" w:rsidP="00717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817807">
              <w:rPr>
                <w:rFonts w:asciiTheme="majorBidi" w:hAnsiTheme="majorBidi" w:cstheme="majorBidi"/>
                <w:sz w:val="24"/>
                <w:szCs w:val="24"/>
              </w:rPr>
              <w:t xml:space="preserve"> (649,54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4</w:t>
            </w:r>
            <w:r w:rsidRPr="0081780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57" w:type="dxa"/>
            <w:shd w:val="clear" w:color="auto" w:fill="auto"/>
          </w:tcPr>
          <w:p w14:paraId="5792C60D" w14:textId="77777777" w:rsidR="007172FE" w:rsidRPr="006B417E" w:rsidRDefault="007172FE" w:rsidP="00717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C4D862" w14:textId="77777777" w:rsidR="007172FE" w:rsidRPr="006B417E" w:rsidRDefault="007172FE" w:rsidP="00717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6B417E">
              <w:rPr>
                <w:rFonts w:asciiTheme="majorBidi" w:hAnsiTheme="majorBidi" w:cstheme="majorBidi"/>
                <w:sz w:val="24"/>
                <w:szCs w:val="24"/>
              </w:rPr>
              <w:t>(524,704)</w:t>
            </w:r>
          </w:p>
        </w:tc>
        <w:tc>
          <w:tcPr>
            <w:tcW w:w="270" w:type="dxa"/>
            <w:shd w:val="clear" w:color="auto" w:fill="auto"/>
          </w:tcPr>
          <w:p w14:paraId="7EAE0482" w14:textId="77777777" w:rsidR="007172FE" w:rsidRPr="006B417E" w:rsidRDefault="007172FE" w:rsidP="00717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1" w:type="dxa"/>
            <w:tcBorders>
              <w:bottom w:val="single" w:sz="4" w:space="0" w:color="auto"/>
            </w:tcBorders>
            <w:shd w:val="clear" w:color="auto" w:fill="auto"/>
          </w:tcPr>
          <w:p w14:paraId="74EFF86B" w14:textId="4D38BD70" w:rsidR="007172FE" w:rsidRPr="00D30C15" w:rsidRDefault="007172FE" w:rsidP="00717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D30C15">
              <w:rPr>
                <w:rFonts w:asciiTheme="majorBidi" w:hAnsiTheme="majorBidi" w:cstheme="majorBidi"/>
                <w:sz w:val="24"/>
                <w:szCs w:val="24"/>
              </w:rPr>
              <w:t xml:space="preserve"> (1,622)</w:t>
            </w:r>
          </w:p>
        </w:tc>
        <w:tc>
          <w:tcPr>
            <w:tcW w:w="236" w:type="dxa"/>
            <w:shd w:val="clear" w:color="auto" w:fill="auto"/>
          </w:tcPr>
          <w:p w14:paraId="351A1131" w14:textId="77777777" w:rsidR="007172FE" w:rsidRPr="006B417E" w:rsidRDefault="007172FE" w:rsidP="00717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124311" w14:textId="77777777" w:rsidR="007172FE" w:rsidRPr="006B417E" w:rsidRDefault="007172FE" w:rsidP="00717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6B417E">
              <w:rPr>
                <w:rFonts w:asciiTheme="majorBidi" w:hAnsiTheme="majorBidi" w:cstheme="majorBidi"/>
                <w:sz w:val="24"/>
                <w:szCs w:val="24"/>
              </w:rPr>
              <w:t>(1,509)</w:t>
            </w:r>
          </w:p>
        </w:tc>
        <w:tc>
          <w:tcPr>
            <w:tcW w:w="236" w:type="dxa"/>
            <w:shd w:val="clear" w:color="auto" w:fill="auto"/>
          </w:tcPr>
          <w:p w14:paraId="0BA3BAD8" w14:textId="77777777" w:rsidR="007172FE" w:rsidRPr="006B417E" w:rsidRDefault="007172FE" w:rsidP="00717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single" w:sz="4" w:space="0" w:color="auto"/>
            </w:tcBorders>
            <w:shd w:val="clear" w:color="auto" w:fill="auto"/>
          </w:tcPr>
          <w:p w14:paraId="2343B7E1" w14:textId="1712F4B5" w:rsidR="007172FE" w:rsidRPr="00D30C15" w:rsidRDefault="007172FE" w:rsidP="00717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D30C15">
              <w:rPr>
                <w:rFonts w:asciiTheme="majorBidi" w:hAnsiTheme="majorBidi" w:cstheme="majorBidi"/>
                <w:sz w:val="24"/>
                <w:szCs w:val="24"/>
              </w:rPr>
              <w:t xml:space="preserve"> (46,770)</w:t>
            </w:r>
          </w:p>
        </w:tc>
        <w:tc>
          <w:tcPr>
            <w:tcW w:w="236" w:type="dxa"/>
            <w:shd w:val="clear" w:color="auto" w:fill="auto"/>
          </w:tcPr>
          <w:p w14:paraId="77F1EA2F" w14:textId="77777777" w:rsidR="007172FE" w:rsidRPr="006B417E" w:rsidRDefault="007172FE" w:rsidP="00717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B1F6CD" w14:textId="77777777" w:rsidR="007172FE" w:rsidRPr="006B417E" w:rsidRDefault="007172FE" w:rsidP="00717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6B417E">
              <w:rPr>
                <w:rFonts w:asciiTheme="majorBidi" w:hAnsiTheme="majorBidi" w:cstheme="majorBidi"/>
                <w:sz w:val="24"/>
                <w:szCs w:val="24"/>
              </w:rPr>
              <w:t>(38,104)</w:t>
            </w:r>
          </w:p>
        </w:tc>
        <w:tc>
          <w:tcPr>
            <w:tcW w:w="236" w:type="dxa"/>
            <w:shd w:val="clear" w:color="auto" w:fill="auto"/>
          </w:tcPr>
          <w:p w14:paraId="4455D556" w14:textId="77777777" w:rsidR="007172FE" w:rsidRPr="006B417E" w:rsidRDefault="007172FE" w:rsidP="00717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E62D4B" w14:textId="2C0CD5F6" w:rsidR="007172FE" w:rsidRPr="006B417E" w:rsidRDefault="007172FE" w:rsidP="00717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6B417E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864630C" w14:textId="77777777" w:rsidR="007172FE" w:rsidRPr="006B417E" w:rsidRDefault="007172FE" w:rsidP="00717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38A42A" w14:textId="77777777" w:rsidR="007172FE" w:rsidRPr="006B417E" w:rsidRDefault="007172FE" w:rsidP="00717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95" w:right="-46"/>
              <w:rPr>
                <w:rFonts w:asciiTheme="majorBidi" w:hAnsiTheme="majorBidi" w:cstheme="majorBidi"/>
                <w:sz w:val="24"/>
                <w:szCs w:val="24"/>
              </w:rPr>
            </w:pPr>
            <w:r w:rsidRPr="006B417E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DFED32C" w14:textId="77777777" w:rsidR="007172FE" w:rsidRPr="006B417E" w:rsidRDefault="007172FE" w:rsidP="00717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3" w:type="dxa"/>
            <w:tcBorders>
              <w:bottom w:val="single" w:sz="4" w:space="0" w:color="auto"/>
            </w:tcBorders>
            <w:shd w:val="clear" w:color="auto" w:fill="auto"/>
          </w:tcPr>
          <w:p w14:paraId="13F818D4" w14:textId="4BF8C6D0" w:rsidR="007172FE" w:rsidRPr="00817807" w:rsidRDefault="007172FE" w:rsidP="00717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95" w:right="-108"/>
              <w:rPr>
                <w:rFonts w:ascii="Angsana New" w:hAnsi="Angsana New" w:cs="Angsana New"/>
                <w:sz w:val="24"/>
                <w:szCs w:val="24"/>
              </w:rPr>
            </w:pPr>
            <w:r w:rsidRPr="00817807">
              <w:rPr>
                <w:rFonts w:ascii="Angsana New" w:hAnsi="Angsana New" w:cs="Angsana New"/>
                <w:sz w:val="24"/>
                <w:szCs w:val="24"/>
              </w:rPr>
              <w:t xml:space="preserve"> (697,936)</w:t>
            </w:r>
          </w:p>
        </w:tc>
        <w:tc>
          <w:tcPr>
            <w:tcW w:w="236" w:type="dxa"/>
            <w:shd w:val="clear" w:color="auto" w:fill="auto"/>
          </w:tcPr>
          <w:p w14:paraId="2FDD2853" w14:textId="77777777" w:rsidR="007172FE" w:rsidRPr="006B417E" w:rsidRDefault="007172FE" w:rsidP="00717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60D18A" w14:textId="77777777" w:rsidR="007172FE" w:rsidRPr="006B417E" w:rsidRDefault="007172FE" w:rsidP="00717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6B417E">
              <w:rPr>
                <w:rFonts w:asciiTheme="majorBidi" w:hAnsiTheme="majorBidi" w:cstheme="majorBidi"/>
                <w:sz w:val="24"/>
                <w:szCs w:val="24"/>
              </w:rPr>
              <w:t>(564,317)</w:t>
            </w:r>
          </w:p>
        </w:tc>
      </w:tr>
      <w:tr w:rsidR="007172FE" w:rsidRPr="006B417E" w14:paraId="187CF957" w14:textId="77777777" w:rsidTr="003548C4">
        <w:trPr>
          <w:trHeight w:val="144"/>
        </w:trPr>
        <w:tc>
          <w:tcPr>
            <w:tcW w:w="3150" w:type="dxa"/>
            <w:shd w:val="clear" w:color="auto" w:fill="auto"/>
          </w:tcPr>
          <w:p w14:paraId="0BBD77F7" w14:textId="77777777" w:rsidR="007172FE" w:rsidRPr="006B417E" w:rsidRDefault="007172FE" w:rsidP="00717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B417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กำไรตามส่วนงาน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AFE457" w14:textId="58C6F253" w:rsidR="007172FE" w:rsidRPr="00817807" w:rsidRDefault="007172FE" w:rsidP="00717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1780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2,644,70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1</w:t>
            </w:r>
            <w:r w:rsidRPr="0081780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57" w:type="dxa"/>
            <w:shd w:val="clear" w:color="auto" w:fill="auto"/>
          </w:tcPr>
          <w:p w14:paraId="3CD7E4DA" w14:textId="77777777" w:rsidR="007172FE" w:rsidRPr="00D30C15" w:rsidRDefault="007172FE" w:rsidP="00717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7353CA" w14:textId="77777777" w:rsidR="007172FE" w:rsidRPr="006B417E" w:rsidRDefault="007172FE" w:rsidP="00717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B417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2,113,142</w:t>
            </w:r>
          </w:p>
        </w:tc>
        <w:tc>
          <w:tcPr>
            <w:tcW w:w="270" w:type="dxa"/>
            <w:shd w:val="clear" w:color="auto" w:fill="auto"/>
          </w:tcPr>
          <w:p w14:paraId="00624900" w14:textId="77777777" w:rsidR="007172FE" w:rsidRPr="006B417E" w:rsidRDefault="007172FE" w:rsidP="00717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972598" w14:textId="14C860BC" w:rsidR="007172FE" w:rsidRPr="00D30C15" w:rsidRDefault="007172FE" w:rsidP="00717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D30C1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6,491 </w:t>
            </w:r>
          </w:p>
        </w:tc>
        <w:tc>
          <w:tcPr>
            <w:tcW w:w="236" w:type="dxa"/>
            <w:shd w:val="clear" w:color="auto" w:fill="auto"/>
          </w:tcPr>
          <w:p w14:paraId="228A1296" w14:textId="77777777" w:rsidR="007172FE" w:rsidRPr="006B417E" w:rsidRDefault="007172FE" w:rsidP="00717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F7C89B" w14:textId="77777777" w:rsidR="007172FE" w:rsidRPr="006B417E" w:rsidRDefault="007172FE" w:rsidP="00717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B417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6,036</w:t>
            </w:r>
          </w:p>
        </w:tc>
        <w:tc>
          <w:tcPr>
            <w:tcW w:w="236" w:type="dxa"/>
            <w:shd w:val="clear" w:color="auto" w:fill="auto"/>
          </w:tcPr>
          <w:p w14:paraId="2DD79A0F" w14:textId="77777777" w:rsidR="007172FE" w:rsidRPr="006B417E" w:rsidRDefault="007172FE" w:rsidP="00717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3DEA52" w14:textId="4D4270C9" w:rsidR="007172FE" w:rsidRPr="00D30C15" w:rsidRDefault="007172FE" w:rsidP="00717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30C1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182,418 </w:t>
            </w:r>
          </w:p>
        </w:tc>
        <w:tc>
          <w:tcPr>
            <w:tcW w:w="236" w:type="dxa"/>
            <w:shd w:val="clear" w:color="auto" w:fill="auto"/>
          </w:tcPr>
          <w:p w14:paraId="39532075" w14:textId="77777777" w:rsidR="007172FE" w:rsidRPr="006B417E" w:rsidRDefault="007172FE" w:rsidP="00717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110C15" w14:textId="77777777" w:rsidR="007172FE" w:rsidRPr="006B417E" w:rsidRDefault="007172FE" w:rsidP="00717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B417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150,998</w:t>
            </w:r>
          </w:p>
        </w:tc>
        <w:tc>
          <w:tcPr>
            <w:tcW w:w="236" w:type="dxa"/>
            <w:shd w:val="clear" w:color="auto" w:fill="auto"/>
          </w:tcPr>
          <w:p w14:paraId="3A096AD4" w14:textId="77777777" w:rsidR="007172FE" w:rsidRPr="006B417E" w:rsidRDefault="007172FE" w:rsidP="00717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5421C2" w14:textId="03790208" w:rsidR="007172FE" w:rsidRPr="006B417E" w:rsidRDefault="007172FE" w:rsidP="00717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B417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49FC1AE" w14:textId="77777777" w:rsidR="007172FE" w:rsidRPr="006B417E" w:rsidRDefault="007172FE" w:rsidP="00717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D5FE82" w14:textId="77777777" w:rsidR="007172FE" w:rsidRPr="006B417E" w:rsidRDefault="007172FE" w:rsidP="00717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95" w:right="-4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B417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F91BA4F" w14:textId="77777777" w:rsidR="007172FE" w:rsidRPr="006B417E" w:rsidRDefault="007172FE" w:rsidP="00717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A556EC" w14:textId="0F7E8F64" w:rsidR="007172FE" w:rsidRPr="00817807" w:rsidRDefault="007172FE" w:rsidP="00717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95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17807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817807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2,833,610 </w:t>
            </w:r>
          </w:p>
        </w:tc>
        <w:tc>
          <w:tcPr>
            <w:tcW w:w="236" w:type="dxa"/>
            <w:shd w:val="clear" w:color="auto" w:fill="auto"/>
          </w:tcPr>
          <w:p w14:paraId="260456B4" w14:textId="77777777" w:rsidR="007172FE" w:rsidRPr="006B417E" w:rsidRDefault="007172FE" w:rsidP="00717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7F0F5C" w14:textId="77777777" w:rsidR="007172FE" w:rsidRPr="006B417E" w:rsidRDefault="007172FE" w:rsidP="00717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B417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2,270,176</w:t>
            </w:r>
          </w:p>
        </w:tc>
      </w:tr>
      <w:tr w:rsidR="007172FE" w:rsidRPr="006B417E" w14:paraId="29594DCE" w14:textId="77777777" w:rsidTr="00484411">
        <w:trPr>
          <w:trHeight w:val="125"/>
        </w:trPr>
        <w:tc>
          <w:tcPr>
            <w:tcW w:w="3150" w:type="dxa"/>
            <w:shd w:val="clear" w:color="auto" w:fill="auto"/>
          </w:tcPr>
          <w:p w14:paraId="0D764BEF" w14:textId="77777777" w:rsidR="007172FE" w:rsidRPr="006B417E" w:rsidRDefault="007172FE" w:rsidP="00717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4BD4B0" w14:textId="77777777" w:rsidR="007172FE" w:rsidRPr="006B417E" w:rsidRDefault="007172FE" w:rsidP="00717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57" w:type="dxa"/>
            <w:shd w:val="clear" w:color="auto" w:fill="auto"/>
          </w:tcPr>
          <w:p w14:paraId="0E2B14A5" w14:textId="77777777" w:rsidR="007172FE" w:rsidRPr="006B417E" w:rsidRDefault="007172FE" w:rsidP="00717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C3B3F7" w14:textId="77777777" w:rsidR="007172FE" w:rsidRPr="006B417E" w:rsidRDefault="007172FE" w:rsidP="00717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5FDBE325" w14:textId="77777777" w:rsidR="007172FE" w:rsidRPr="006B417E" w:rsidRDefault="007172FE" w:rsidP="00717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A5E92C" w14:textId="77777777" w:rsidR="007172FE" w:rsidRPr="006B417E" w:rsidRDefault="007172FE" w:rsidP="00717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</w:tcPr>
          <w:p w14:paraId="24EEF196" w14:textId="77777777" w:rsidR="007172FE" w:rsidRPr="006B417E" w:rsidRDefault="007172FE" w:rsidP="00717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B6CE98" w14:textId="77777777" w:rsidR="007172FE" w:rsidRPr="006B417E" w:rsidRDefault="007172FE" w:rsidP="00717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</w:tcPr>
          <w:p w14:paraId="6920ABE1" w14:textId="77777777" w:rsidR="007172FE" w:rsidRPr="006B417E" w:rsidRDefault="007172FE" w:rsidP="00717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6ED0F3" w14:textId="77777777" w:rsidR="007172FE" w:rsidRPr="006B417E" w:rsidRDefault="007172FE" w:rsidP="00717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</w:tcPr>
          <w:p w14:paraId="2752B792" w14:textId="77777777" w:rsidR="007172FE" w:rsidRPr="006B417E" w:rsidRDefault="007172FE" w:rsidP="00717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5925D8" w14:textId="77777777" w:rsidR="007172FE" w:rsidRPr="006B417E" w:rsidRDefault="007172FE" w:rsidP="00717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</w:tcPr>
          <w:p w14:paraId="160DA617" w14:textId="77777777" w:rsidR="007172FE" w:rsidRPr="006B417E" w:rsidRDefault="007172FE" w:rsidP="00717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A972EF" w14:textId="77777777" w:rsidR="007172FE" w:rsidRPr="006B417E" w:rsidRDefault="007172FE" w:rsidP="00717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</w:tcPr>
          <w:p w14:paraId="13AB059B" w14:textId="77777777" w:rsidR="007172FE" w:rsidRPr="006B417E" w:rsidRDefault="007172FE" w:rsidP="00717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02C96D" w14:textId="77777777" w:rsidR="007172FE" w:rsidRPr="006B417E" w:rsidRDefault="007172FE" w:rsidP="00717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95" w:right="-46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3CF62454" w14:textId="77777777" w:rsidR="007172FE" w:rsidRPr="006B417E" w:rsidRDefault="007172FE" w:rsidP="00717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DC7A2A" w14:textId="77777777" w:rsidR="007172FE" w:rsidRPr="006B417E" w:rsidRDefault="007172FE" w:rsidP="00717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95" w:righ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</w:tcPr>
          <w:p w14:paraId="2A477A52" w14:textId="77777777" w:rsidR="007172FE" w:rsidRPr="006B417E" w:rsidRDefault="007172FE" w:rsidP="00717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2C6632" w14:textId="77777777" w:rsidR="007172FE" w:rsidRPr="006B417E" w:rsidRDefault="007172FE" w:rsidP="00717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7172FE" w:rsidRPr="006B417E" w14:paraId="11780A27" w14:textId="77777777" w:rsidTr="00484411">
        <w:trPr>
          <w:trHeight w:val="144"/>
        </w:trPr>
        <w:tc>
          <w:tcPr>
            <w:tcW w:w="3150" w:type="dxa"/>
            <w:shd w:val="clear" w:color="auto" w:fill="auto"/>
          </w:tcPr>
          <w:p w14:paraId="620A8FCE" w14:textId="77777777" w:rsidR="007172FE" w:rsidRPr="006B417E" w:rsidRDefault="007172FE" w:rsidP="00717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B417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รายการที่ไม่เป็นตัวเงินอื่นที่มีสาระสำคัญ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A3BC5F9" w14:textId="77777777" w:rsidR="007172FE" w:rsidRPr="006B417E" w:rsidRDefault="007172FE" w:rsidP="00717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7" w:type="dxa"/>
            <w:shd w:val="clear" w:color="auto" w:fill="auto"/>
          </w:tcPr>
          <w:p w14:paraId="7226D020" w14:textId="77777777" w:rsidR="007172FE" w:rsidRPr="006B417E" w:rsidRDefault="007172FE" w:rsidP="00717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5" w:type="dxa"/>
            <w:shd w:val="clear" w:color="auto" w:fill="auto"/>
            <w:vAlign w:val="bottom"/>
          </w:tcPr>
          <w:p w14:paraId="560B4054" w14:textId="77777777" w:rsidR="007172FE" w:rsidRPr="006B417E" w:rsidRDefault="007172FE" w:rsidP="00717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08AFB527" w14:textId="77777777" w:rsidR="007172FE" w:rsidRPr="006B417E" w:rsidRDefault="007172FE" w:rsidP="00717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81" w:type="dxa"/>
            <w:shd w:val="clear" w:color="auto" w:fill="auto"/>
            <w:vAlign w:val="bottom"/>
          </w:tcPr>
          <w:p w14:paraId="57C55C74" w14:textId="77777777" w:rsidR="007172FE" w:rsidRPr="006B417E" w:rsidRDefault="007172FE" w:rsidP="00717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4978AC53" w14:textId="77777777" w:rsidR="007172FE" w:rsidRPr="006B417E" w:rsidRDefault="007172FE" w:rsidP="00717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3577D25B" w14:textId="77777777" w:rsidR="007172FE" w:rsidRPr="006B417E" w:rsidRDefault="007172FE" w:rsidP="00717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50CDBD9B" w14:textId="77777777" w:rsidR="007172FE" w:rsidRPr="006B417E" w:rsidRDefault="007172FE" w:rsidP="00717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7FEFC742" w14:textId="77777777" w:rsidR="007172FE" w:rsidRPr="006B417E" w:rsidRDefault="007172FE" w:rsidP="00717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2CBC3B05" w14:textId="77777777" w:rsidR="007172FE" w:rsidRPr="006B417E" w:rsidRDefault="007172FE" w:rsidP="00717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4C30F506" w14:textId="77777777" w:rsidR="007172FE" w:rsidRPr="006B417E" w:rsidRDefault="007172FE" w:rsidP="00717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0D34C897" w14:textId="77777777" w:rsidR="007172FE" w:rsidRPr="006B417E" w:rsidRDefault="007172FE" w:rsidP="00717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3D00016D" w14:textId="77777777" w:rsidR="007172FE" w:rsidRPr="006B417E" w:rsidRDefault="007172FE" w:rsidP="00717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444391C2" w14:textId="77777777" w:rsidR="007172FE" w:rsidRPr="006B417E" w:rsidRDefault="007172FE" w:rsidP="00717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2" w:type="dxa"/>
            <w:shd w:val="clear" w:color="auto" w:fill="auto"/>
            <w:vAlign w:val="bottom"/>
          </w:tcPr>
          <w:p w14:paraId="6F3B8D2D" w14:textId="77777777" w:rsidR="007172FE" w:rsidRPr="006B417E" w:rsidRDefault="007172FE" w:rsidP="00717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95" w:right="-46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5AA3DF0C" w14:textId="77777777" w:rsidR="007172FE" w:rsidRPr="006B417E" w:rsidRDefault="007172FE" w:rsidP="00717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3" w:type="dxa"/>
            <w:shd w:val="clear" w:color="auto" w:fill="auto"/>
            <w:vAlign w:val="bottom"/>
          </w:tcPr>
          <w:p w14:paraId="5BB0B82F" w14:textId="77777777" w:rsidR="007172FE" w:rsidRPr="006B417E" w:rsidRDefault="007172FE" w:rsidP="00717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95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2596C156" w14:textId="77777777" w:rsidR="007172FE" w:rsidRPr="006B417E" w:rsidRDefault="007172FE" w:rsidP="00717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2383C70D" w14:textId="77777777" w:rsidR="007172FE" w:rsidRPr="006B417E" w:rsidRDefault="007172FE" w:rsidP="00717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7172FE" w:rsidRPr="006B417E" w14:paraId="1FAA6540" w14:textId="77777777" w:rsidTr="001308CB">
        <w:trPr>
          <w:trHeight w:val="144"/>
        </w:trPr>
        <w:tc>
          <w:tcPr>
            <w:tcW w:w="3150" w:type="dxa"/>
            <w:shd w:val="clear" w:color="auto" w:fill="auto"/>
          </w:tcPr>
          <w:p w14:paraId="452A3822" w14:textId="3D9DA2FC" w:rsidR="007172FE" w:rsidRPr="008B773E" w:rsidRDefault="007172FE" w:rsidP="008B7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4" w:hanging="25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B417E">
              <w:rPr>
                <w:rFonts w:asciiTheme="majorBidi" w:hAnsiTheme="majorBidi" w:cstheme="majorBidi"/>
                <w:sz w:val="24"/>
                <w:szCs w:val="24"/>
                <w:cs/>
              </w:rPr>
              <w:t>ผลขาดทุนจากการตัดรายการสินทรัพย์</w:t>
            </w:r>
            <w:r w:rsidR="008B773E">
              <w:rPr>
                <w:rFonts w:asciiTheme="majorBidi" w:hAnsiTheme="majorBidi" w:cstheme="majorBidi"/>
                <w:sz w:val="24"/>
                <w:szCs w:val="24"/>
                <w:cs/>
              </w:rPr>
              <w:br/>
            </w:r>
            <w:r w:rsidRPr="006B417E">
              <w:rPr>
                <w:rFonts w:asciiTheme="majorBidi" w:hAnsiTheme="majorBidi" w:cstheme="majorBidi"/>
                <w:sz w:val="24"/>
                <w:szCs w:val="24"/>
                <w:cs/>
              </w:rPr>
              <w:t>ทางการเงินที่วัดมูลค่าด้วยราคาทุนตัดจำหน่ายและลูกหนี้ตามสัญญาเช่าซื้อ</w:t>
            </w:r>
          </w:p>
        </w:tc>
        <w:tc>
          <w:tcPr>
            <w:tcW w:w="990" w:type="dxa"/>
            <w:shd w:val="clear" w:color="auto" w:fill="auto"/>
          </w:tcPr>
          <w:p w14:paraId="3C0702FF" w14:textId="77777777" w:rsidR="007172FE" w:rsidRDefault="007172FE" w:rsidP="00717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  <w:p w14:paraId="0E1BEEB2" w14:textId="77777777" w:rsidR="007172FE" w:rsidRPr="008B773E" w:rsidRDefault="007172FE" w:rsidP="00717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  <w:p w14:paraId="7FB85281" w14:textId="2DB4DA00" w:rsidR="007172FE" w:rsidRPr="00294FC3" w:rsidRDefault="007172FE" w:rsidP="00717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294FC3">
              <w:rPr>
                <w:rFonts w:ascii="Angsana New" w:hAnsi="Angsana New" w:cs="Angsana New"/>
                <w:sz w:val="24"/>
                <w:szCs w:val="24"/>
              </w:rPr>
              <w:t xml:space="preserve"> (492,070)</w:t>
            </w:r>
          </w:p>
        </w:tc>
        <w:tc>
          <w:tcPr>
            <w:tcW w:w="257" w:type="dxa"/>
            <w:shd w:val="clear" w:color="auto" w:fill="auto"/>
          </w:tcPr>
          <w:p w14:paraId="5D421D1E" w14:textId="77777777" w:rsidR="007172FE" w:rsidRPr="006B417E" w:rsidRDefault="007172FE" w:rsidP="00717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5" w:type="dxa"/>
            <w:shd w:val="clear" w:color="auto" w:fill="auto"/>
            <w:vAlign w:val="bottom"/>
          </w:tcPr>
          <w:p w14:paraId="4C63E449" w14:textId="5D3FDAFD" w:rsidR="007172FE" w:rsidRPr="008B773E" w:rsidRDefault="00EA2027" w:rsidP="00EA2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 xml:space="preserve">  </w:t>
            </w:r>
            <w:r w:rsidR="007172FE" w:rsidRPr="008B773E">
              <w:rPr>
                <w:rFonts w:ascii="Angsana New" w:hAnsi="Angsana New" w:cs="Angsana New"/>
                <w:sz w:val="24"/>
                <w:szCs w:val="24"/>
              </w:rPr>
              <w:t>(276,508)</w:t>
            </w:r>
          </w:p>
        </w:tc>
        <w:tc>
          <w:tcPr>
            <w:tcW w:w="270" w:type="dxa"/>
            <w:shd w:val="clear" w:color="auto" w:fill="auto"/>
          </w:tcPr>
          <w:p w14:paraId="2F399CF0" w14:textId="77777777" w:rsidR="007172FE" w:rsidRPr="006B417E" w:rsidRDefault="007172FE" w:rsidP="00717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1" w:type="dxa"/>
            <w:shd w:val="clear" w:color="auto" w:fill="auto"/>
            <w:vAlign w:val="bottom"/>
          </w:tcPr>
          <w:p w14:paraId="5046638D" w14:textId="7A778D4C" w:rsidR="007172FE" w:rsidRPr="00294FC3" w:rsidRDefault="007172FE" w:rsidP="00717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6B417E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765F330" w14:textId="77777777" w:rsidR="007172FE" w:rsidRPr="006B417E" w:rsidRDefault="007172FE" w:rsidP="00717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5D2F3F8B" w14:textId="77777777" w:rsidR="007172FE" w:rsidRPr="006B417E" w:rsidRDefault="007172FE" w:rsidP="00717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6B417E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8A59FCB" w14:textId="77777777" w:rsidR="007172FE" w:rsidRPr="006B417E" w:rsidRDefault="007172FE" w:rsidP="00717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shd w:val="clear" w:color="auto" w:fill="auto"/>
          </w:tcPr>
          <w:p w14:paraId="3C5FF152" w14:textId="77777777" w:rsidR="007172FE" w:rsidRDefault="007172FE" w:rsidP="00717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6BD4490" w14:textId="77777777" w:rsidR="007172FE" w:rsidRDefault="007172FE" w:rsidP="008B7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4F028F5" w14:textId="15FC115F" w:rsidR="007172FE" w:rsidRPr="006B417E" w:rsidRDefault="007172FE" w:rsidP="00717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294FC3">
              <w:rPr>
                <w:rFonts w:asciiTheme="majorBidi" w:hAnsiTheme="majorBidi" w:cstheme="majorBidi"/>
                <w:sz w:val="24"/>
                <w:szCs w:val="24"/>
              </w:rPr>
              <w:t xml:space="preserve"> (99,503)</w:t>
            </w:r>
          </w:p>
        </w:tc>
        <w:tc>
          <w:tcPr>
            <w:tcW w:w="236" w:type="dxa"/>
            <w:shd w:val="clear" w:color="auto" w:fill="auto"/>
          </w:tcPr>
          <w:p w14:paraId="0C5FFC60" w14:textId="77777777" w:rsidR="007172FE" w:rsidRPr="006B417E" w:rsidRDefault="007172FE" w:rsidP="00717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59619948" w14:textId="77777777" w:rsidR="007172FE" w:rsidRPr="006B417E" w:rsidRDefault="007172FE" w:rsidP="00717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6B417E">
              <w:rPr>
                <w:rFonts w:asciiTheme="majorBidi" w:hAnsiTheme="majorBidi" w:cstheme="majorBidi"/>
                <w:sz w:val="24"/>
                <w:szCs w:val="24"/>
              </w:rPr>
              <w:t>(18,165)</w:t>
            </w:r>
          </w:p>
        </w:tc>
        <w:tc>
          <w:tcPr>
            <w:tcW w:w="236" w:type="dxa"/>
            <w:shd w:val="clear" w:color="auto" w:fill="auto"/>
          </w:tcPr>
          <w:p w14:paraId="10425805" w14:textId="77777777" w:rsidR="007172FE" w:rsidRPr="006B417E" w:rsidRDefault="007172FE" w:rsidP="00717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5C376AC4" w14:textId="123B15FE" w:rsidR="007172FE" w:rsidRPr="00800F42" w:rsidRDefault="007172FE" w:rsidP="00717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6B417E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507CED2" w14:textId="77777777" w:rsidR="007172FE" w:rsidRPr="006B417E" w:rsidRDefault="007172FE" w:rsidP="00717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shd w:val="clear" w:color="auto" w:fill="auto"/>
            <w:vAlign w:val="bottom"/>
          </w:tcPr>
          <w:p w14:paraId="27964487" w14:textId="77777777" w:rsidR="007172FE" w:rsidRPr="006B417E" w:rsidRDefault="007172FE" w:rsidP="00717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95" w:right="-4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B417E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ACFBAA5" w14:textId="77777777" w:rsidR="007172FE" w:rsidRPr="006B417E" w:rsidRDefault="007172FE" w:rsidP="00717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3" w:type="dxa"/>
            <w:shd w:val="clear" w:color="auto" w:fill="auto"/>
          </w:tcPr>
          <w:p w14:paraId="0401335F" w14:textId="77777777" w:rsidR="007172FE" w:rsidRDefault="007172FE" w:rsidP="00717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95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4A857D0" w14:textId="77777777" w:rsidR="007172FE" w:rsidRDefault="007172FE" w:rsidP="008B7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E383059" w14:textId="39A045F3" w:rsidR="007172FE" w:rsidRPr="00800F42" w:rsidRDefault="007172FE" w:rsidP="00717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95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800F42">
              <w:rPr>
                <w:rFonts w:asciiTheme="majorBidi" w:hAnsiTheme="majorBidi" w:cstheme="majorBidi"/>
                <w:sz w:val="24"/>
                <w:szCs w:val="24"/>
              </w:rPr>
              <w:t xml:space="preserve"> (591,573)</w:t>
            </w:r>
          </w:p>
        </w:tc>
        <w:tc>
          <w:tcPr>
            <w:tcW w:w="236" w:type="dxa"/>
            <w:shd w:val="clear" w:color="auto" w:fill="auto"/>
          </w:tcPr>
          <w:p w14:paraId="6CA38917" w14:textId="77777777" w:rsidR="007172FE" w:rsidRPr="006B417E" w:rsidRDefault="007172FE" w:rsidP="00717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58CF317D" w14:textId="77777777" w:rsidR="007172FE" w:rsidRPr="006B417E" w:rsidRDefault="007172FE" w:rsidP="00717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6B417E">
              <w:rPr>
                <w:rFonts w:asciiTheme="majorBidi" w:hAnsiTheme="majorBidi" w:cstheme="majorBidi"/>
                <w:sz w:val="24"/>
                <w:szCs w:val="24"/>
              </w:rPr>
              <w:t>(294,673)</w:t>
            </w:r>
          </w:p>
        </w:tc>
      </w:tr>
      <w:tr w:rsidR="007172FE" w:rsidRPr="006B417E" w14:paraId="3E617C60" w14:textId="77777777" w:rsidTr="001308CB">
        <w:trPr>
          <w:trHeight w:val="144"/>
        </w:trPr>
        <w:tc>
          <w:tcPr>
            <w:tcW w:w="3150" w:type="dxa"/>
            <w:shd w:val="clear" w:color="auto" w:fill="auto"/>
          </w:tcPr>
          <w:p w14:paraId="66FAFDBF" w14:textId="77777777" w:rsidR="007172FE" w:rsidRPr="006B417E" w:rsidRDefault="007172FE" w:rsidP="00717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B417E">
              <w:rPr>
                <w:rFonts w:asciiTheme="majorBidi" w:hAnsiTheme="majorBidi" w:cstheme="majorBidi"/>
                <w:sz w:val="24"/>
                <w:szCs w:val="24"/>
                <w:cs/>
              </w:rPr>
              <w:t>ขาดทุนด้านเครดิตที่คาดว่าจะเกิดขึ้น</w:t>
            </w:r>
          </w:p>
        </w:tc>
        <w:tc>
          <w:tcPr>
            <w:tcW w:w="990" w:type="dxa"/>
            <w:shd w:val="clear" w:color="auto" w:fill="auto"/>
          </w:tcPr>
          <w:p w14:paraId="45E57CC0" w14:textId="186BA678" w:rsidR="007172FE" w:rsidRPr="00294FC3" w:rsidRDefault="007172FE" w:rsidP="00717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294FC3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F924C6">
              <w:rPr>
                <w:rFonts w:ascii="Angsana New" w:hAnsi="Angsana New" w:cs="Angsana New"/>
                <w:sz w:val="24"/>
                <w:szCs w:val="24"/>
              </w:rPr>
              <w:t xml:space="preserve"> (1,7</w:t>
            </w:r>
            <w:r w:rsidR="00295323">
              <w:rPr>
                <w:rFonts w:ascii="Angsana New" w:hAnsi="Angsana New" w:cs="Angsana New"/>
                <w:sz w:val="24"/>
                <w:szCs w:val="24"/>
              </w:rPr>
              <w:t>10</w:t>
            </w:r>
            <w:r w:rsidRPr="00F924C6">
              <w:rPr>
                <w:rFonts w:ascii="Angsana New" w:hAnsi="Angsana New" w:cs="Angsana New"/>
                <w:sz w:val="24"/>
                <w:szCs w:val="24"/>
              </w:rPr>
              <w:t>,158)</w:t>
            </w:r>
          </w:p>
        </w:tc>
        <w:tc>
          <w:tcPr>
            <w:tcW w:w="257" w:type="dxa"/>
            <w:shd w:val="clear" w:color="auto" w:fill="auto"/>
          </w:tcPr>
          <w:p w14:paraId="0FEFAEF7" w14:textId="77777777" w:rsidR="007172FE" w:rsidRPr="006B417E" w:rsidRDefault="007172FE" w:rsidP="00717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5" w:type="dxa"/>
            <w:shd w:val="clear" w:color="auto" w:fill="auto"/>
            <w:vAlign w:val="bottom"/>
          </w:tcPr>
          <w:p w14:paraId="7917EBB4" w14:textId="77777777" w:rsidR="007172FE" w:rsidRPr="006B417E" w:rsidRDefault="007172FE" w:rsidP="00717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6B417E">
              <w:rPr>
                <w:rFonts w:asciiTheme="majorBidi" w:hAnsiTheme="majorBidi" w:cstheme="majorBidi"/>
                <w:sz w:val="24"/>
                <w:szCs w:val="24"/>
              </w:rPr>
              <w:t>(1,842,794)</w:t>
            </w:r>
          </w:p>
        </w:tc>
        <w:tc>
          <w:tcPr>
            <w:tcW w:w="270" w:type="dxa"/>
            <w:shd w:val="clear" w:color="auto" w:fill="auto"/>
          </w:tcPr>
          <w:p w14:paraId="25BA5E84" w14:textId="77777777" w:rsidR="007172FE" w:rsidRPr="006B417E" w:rsidRDefault="007172FE" w:rsidP="00717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81" w:type="dxa"/>
            <w:shd w:val="clear" w:color="auto" w:fill="auto"/>
            <w:vAlign w:val="bottom"/>
          </w:tcPr>
          <w:p w14:paraId="79C8A6D2" w14:textId="2EED321B" w:rsidR="007172FE" w:rsidRPr="00294FC3" w:rsidRDefault="007172FE" w:rsidP="00717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6B417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1B4C153" w14:textId="77777777" w:rsidR="007172FE" w:rsidRPr="006B417E" w:rsidRDefault="007172FE" w:rsidP="00717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2E694A85" w14:textId="77777777" w:rsidR="007172FE" w:rsidRPr="006B417E" w:rsidRDefault="007172FE" w:rsidP="00717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B417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85CA118" w14:textId="77777777" w:rsidR="007172FE" w:rsidRPr="006B417E" w:rsidRDefault="007172FE" w:rsidP="00717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0" w:type="dxa"/>
            <w:shd w:val="clear" w:color="auto" w:fill="auto"/>
          </w:tcPr>
          <w:p w14:paraId="349CC1DA" w14:textId="023320D0" w:rsidR="007172FE" w:rsidRPr="006B417E" w:rsidRDefault="007172FE" w:rsidP="00717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294FC3">
              <w:rPr>
                <w:rFonts w:asciiTheme="majorBidi" w:hAnsiTheme="majorBidi" w:cstheme="majorBidi"/>
                <w:sz w:val="24"/>
                <w:szCs w:val="24"/>
              </w:rPr>
              <w:t xml:space="preserve"> 18,203 </w:t>
            </w:r>
          </w:p>
        </w:tc>
        <w:tc>
          <w:tcPr>
            <w:tcW w:w="236" w:type="dxa"/>
            <w:shd w:val="clear" w:color="auto" w:fill="auto"/>
          </w:tcPr>
          <w:p w14:paraId="7CC5A182" w14:textId="77777777" w:rsidR="007172FE" w:rsidRPr="006B417E" w:rsidRDefault="007172FE" w:rsidP="00717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44D1E5D9" w14:textId="77777777" w:rsidR="007172FE" w:rsidRPr="006B417E" w:rsidRDefault="007172FE" w:rsidP="00717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B417E">
              <w:rPr>
                <w:rFonts w:asciiTheme="majorBidi" w:hAnsiTheme="majorBidi" w:cstheme="majorBidi"/>
                <w:sz w:val="24"/>
                <w:szCs w:val="24"/>
              </w:rPr>
              <w:t>(127,914)</w:t>
            </w:r>
          </w:p>
        </w:tc>
        <w:tc>
          <w:tcPr>
            <w:tcW w:w="236" w:type="dxa"/>
            <w:shd w:val="clear" w:color="auto" w:fill="auto"/>
          </w:tcPr>
          <w:p w14:paraId="436B85C8" w14:textId="77777777" w:rsidR="007172FE" w:rsidRPr="006B417E" w:rsidRDefault="007172FE" w:rsidP="00717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0EF81C3B" w14:textId="1DFE1C1B" w:rsidR="007172FE" w:rsidRPr="00800F42" w:rsidRDefault="007172FE" w:rsidP="00717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6B417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F5FBD5A" w14:textId="77777777" w:rsidR="007172FE" w:rsidRPr="006B417E" w:rsidRDefault="007172FE" w:rsidP="00717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2" w:type="dxa"/>
            <w:shd w:val="clear" w:color="auto" w:fill="auto"/>
            <w:vAlign w:val="bottom"/>
          </w:tcPr>
          <w:p w14:paraId="76F00F31" w14:textId="77777777" w:rsidR="007172FE" w:rsidRPr="006B417E" w:rsidRDefault="007172FE" w:rsidP="00717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95" w:right="-46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B417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283C169" w14:textId="77777777" w:rsidR="007172FE" w:rsidRPr="006B417E" w:rsidRDefault="007172FE" w:rsidP="00717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3" w:type="dxa"/>
            <w:shd w:val="clear" w:color="auto" w:fill="auto"/>
          </w:tcPr>
          <w:p w14:paraId="439FC7AA" w14:textId="713FDC72" w:rsidR="007172FE" w:rsidRPr="00800F42" w:rsidRDefault="007172FE" w:rsidP="00717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95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00F42">
              <w:rPr>
                <w:rFonts w:asciiTheme="majorBidi" w:hAnsiTheme="majorBidi" w:cstheme="majorBidi"/>
                <w:sz w:val="24"/>
                <w:szCs w:val="24"/>
              </w:rPr>
              <w:t xml:space="preserve"> (1,</w:t>
            </w:r>
            <w:r w:rsidR="00AB0D7D">
              <w:rPr>
                <w:rFonts w:asciiTheme="majorBidi" w:hAnsiTheme="majorBidi" w:cstheme="majorBidi"/>
                <w:sz w:val="24"/>
                <w:szCs w:val="24"/>
              </w:rPr>
              <w:t>691</w:t>
            </w:r>
            <w:r w:rsidRPr="00800F42">
              <w:rPr>
                <w:rFonts w:asciiTheme="majorBidi" w:hAnsiTheme="majorBidi" w:cstheme="majorBidi"/>
                <w:sz w:val="24"/>
                <w:szCs w:val="24"/>
              </w:rPr>
              <w:t>,955)</w:t>
            </w:r>
          </w:p>
        </w:tc>
        <w:tc>
          <w:tcPr>
            <w:tcW w:w="236" w:type="dxa"/>
            <w:shd w:val="clear" w:color="auto" w:fill="auto"/>
          </w:tcPr>
          <w:p w14:paraId="63BB9B99" w14:textId="77777777" w:rsidR="007172FE" w:rsidRPr="006B417E" w:rsidRDefault="007172FE" w:rsidP="00717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2F4D2A6E" w14:textId="2D392B86" w:rsidR="007172FE" w:rsidRPr="006B417E" w:rsidRDefault="007172FE" w:rsidP="00717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924C6">
              <w:rPr>
                <w:rFonts w:asciiTheme="majorBidi" w:hAnsiTheme="majorBidi" w:cstheme="majorBidi"/>
                <w:sz w:val="24"/>
                <w:szCs w:val="24"/>
              </w:rPr>
              <w:t>(1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,970,708</w:t>
            </w:r>
            <w:r w:rsidRPr="00F924C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</w:tbl>
    <w:p w14:paraId="3CED547A" w14:textId="77777777" w:rsidR="00AC59CD" w:rsidRPr="006B417E" w:rsidRDefault="00AC59CD" w:rsidP="00AC59CD">
      <w:pPr>
        <w:spacing w:line="240" w:lineRule="auto"/>
        <w:rPr>
          <w:rFonts w:asciiTheme="majorBidi" w:hAnsiTheme="majorBidi" w:cstheme="majorBidi"/>
          <w:sz w:val="2"/>
          <w:szCs w:val="2"/>
        </w:rPr>
      </w:pPr>
    </w:p>
    <w:p w14:paraId="77CEB1D8" w14:textId="77777777" w:rsidR="00AC59CD" w:rsidRPr="006B417E" w:rsidRDefault="00AC59CD" w:rsidP="00AC59CD">
      <w:pPr>
        <w:spacing w:line="240" w:lineRule="auto"/>
        <w:rPr>
          <w:rFonts w:asciiTheme="majorBidi" w:hAnsiTheme="majorBidi" w:cstheme="majorBidi"/>
          <w:sz w:val="2"/>
          <w:szCs w:val="2"/>
        </w:rPr>
      </w:pPr>
    </w:p>
    <w:p w14:paraId="4F89B064" w14:textId="77777777" w:rsidR="00AC59CD" w:rsidRPr="006B417E" w:rsidRDefault="00AC59CD" w:rsidP="00AC59CD">
      <w:pPr>
        <w:tabs>
          <w:tab w:val="left" w:pos="9900"/>
          <w:tab w:val="left" w:pos="9990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tbl>
      <w:tblPr>
        <w:tblStyle w:val="TableGrid"/>
        <w:tblW w:w="13988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10"/>
        <w:gridCol w:w="1001"/>
        <w:gridCol w:w="257"/>
        <w:gridCol w:w="991"/>
        <w:gridCol w:w="270"/>
        <w:gridCol w:w="881"/>
        <w:gridCol w:w="237"/>
        <w:gridCol w:w="819"/>
        <w:gridCol w:w="236"/>
        <w:gridCol w:w="820"/>
        <w:gridCol w:w="236"/>
        <w:gridCol w:w="839"/>
        <w:gridCol w:w="236"/>
        <w:gridCol w:w="1007"/>
        <w:gridCol w:w="240"/>
        <w:gridCol w:w="930"/>
        <w:gridCol w:w="236"/>
        <w:gridCol w:w="963"/>
        <w:gridCol w:w="236"/>
        <w:gridCol w:w="935"/>
        <w:gridCol w:w="8"/>
      </w:tblGrid>
      <w:tr w:rsidR="00AC59CD" w:rsidRPr="006B417E" w14:paraId="2D1486AB" w14:textId="77777777" w:rsidTr="00A6238E">
        <w:trPr>
          <w:trHeight w:val="20"/>
          <w:tblHeader/>
        </w:trPr>
        <w:tc>
          <w:tcPr>
            <w:tcW w:w="2610" w:type="dxa"/>
            <w:shd w:val="clear" w:color="auto" w:fill="auto"/>
            <w:vAlign w:val="bottom"/>
          </w:tcPr>
          <w:p w14:paraId="7040CF28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4"/>
                <w:szCs w:val="24"/>
                <w:cs/>
              </w:rPr>
            </w:pPr>
          </w:p>
        </w:tc>
        <w:tc>
          <w:tcPr>
            <w:tcW w:w="11378" w:type="dxa"/>
            <w:gridSpan w:val="20"/>
            <w:vAlign w:val="bottom"/>
          </w:tcPr>
          <w:p w14:paraId="015821C7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B417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AC59CD" w:rsidRPr="006B417E" w14:paraId="0F245724" w14:textId="77777777" w:rsidTr="00A6238E">
        <w:trPr>
          <w:gridAfter w:val="1"/>
          <w:wAfter w:w="8" w:type="dxa"/>
          <w:trHeight w:val="20"/>
          <w:tblHeader/>
        </w:trPr>
        <w:tc>
          <w:tcPr>
            <w:tcW w:w="2610" w:type="dxa"/>
            <w:shd w:val="clear" w:color="auto" w:fill="auto"/>
            <w:vAlign w:val="bottom"/>
          </w:tcPr>
          <w:p w14:paraId="077F0A85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249" w:type="dxa"/>
            <w:gridSpan w:val="3"/>
            <w:vAlign w:val="bottom"/>
          </w:tcPr>
          <w:p w14:paraId="2FC3385E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B417E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ธุรกิจการให้สินเชื่อ</w:t>
            </w:r>
          </w:p>
        </w:tc>
        <w:tc>
          <w:tcPr>
            <w:tcW w:w="270" w:type="dxa"/>
            <w:vAlign w:val="bottom"/>
          </w:tcPr>
          <w:p w14:paraId="6F563823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37" w:type="dxa"/>
            <w:gridSpan w:val="3"/>
            <w:vAlign w:val="bottom"/>
          </w:tcPr>
          <w:p w14:paraId="59B491EF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B417E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ธุรกิจนายหน้าประกันภัย</w:t>
            </w:r>
          </w:p>
        </w:tc>
        <w:tc>
          <w:tcPr>
            <w:tcW w:w="236" w:type="dxa"/>
            <w:vAlign w:val="bottom"/>
          </w:tcPr>
          <w:p w14:paraId="7F4F5FC1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5" w:type="dxa"/>
            <w:gridSpan w:val="3"/>
            <w:vAlign w:val="bottom"/>
          </w:tcPr>
          <w:p w14:paraId="23195877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B417E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ธุรกิจสินเชื่อเช่าซื้อ</w:t>
            </w:r>
          </w:p>
        </w:tc>
        <w:tc>
          <w:tcPr>
            <w:tcW w:w="236" w:type="dxa"/>
            <w:vAlign w:val="bottom"/>
          </w:tcPr>
          <w:p w14:paraId="1E638FB2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77" w:type="dxa"/>
            <w:gridSpan w:val="3"/>
            <w:vAlign w:val="bottom"/>
          </w:tcPr>
          <w:p w14:paraId="6C8C578F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B417E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รายการระหว่างกัน</w:t>
            </w:r>
          </w:p>
        </w:tc>
        <w:tc>
          <w:tcPr>
            <w:tcW w:w="236" w:type="dxa"/>
            <w:vAlign w:val="bottom"/>
          </w:tcPr>
          <w:p w14:paraId="5F07F61E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34" w:type="dxa"/>
            <w:gridSpan w:val="3"/>
            <w:vAlign w:val="bottom"/>
          </w:tcPr>
          <w:p w14:paraId="4F79CFC3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B417E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AC59CD" w:rsidRPr="006B417E" w14:paraId="50E18152" w14:textId="77777777" w:rsidTr="00A6238E">
        <w:trPr>
          <w:gridAfter w:val="1"/>
          <w:wAfter w:w="8" w:type="dxa"/>
          <w:trHeight w:val="20"/>
          <w:tblHeader/>
        </w:trPr>
        <w:tc>
          <w:tcPr>
            <w:tcW w:w="2610" w:type="dxa"/>
            <w:vAlign w:val="bottom"/>
          </w:tcPr>
          <w:p w14:paraId="002FB7C1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01" w:type="dxa"/>
            <w:vAlign w:val="bottom"/>
          </w:tcPr>
          <w:p w14:paraId="41A91904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B417E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Pr="006B417E">
              <w:rPr>
                <w:rFonts w:asciiTheme="majorBidi" w:hAnsiTheme="majorBidi" w:cstheme="majorBidi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257" w:type="dxa"/>
            <w:vAlign w:val="bottom"/>
          </w:tcPr>
          <w:p w14:paraId="0F31873F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vAlign w:val="bottom"/>
          </w:tcPr>
          <w:p w14:paraId="7A1E471D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B417E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6B417E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70" w:type="dxa"/>
            <w:vAlign w:val="bottom"/>
          </w:tcPr>
          <w:p w14:paraId="769B0B75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1" w:type="dxa"/>
            <w:vAlign w:val="bottom"/>
          </w:tcPr>
          <w:p w14:paraId="3513854F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B417E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Pr="006B417E">
              <w:rPr>
                <w:rFonts w:asciiTheme="majorBidi" w:hAnsiTheme="majorBidi" w:cstheme="majorBidi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237" w:type="dxa"/>
            <w:vAlign w:val="bottom"/>
          </w:tcPr>
          <w:p w14:paraId="48EE00A4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vAlign w:val="bottom"/>
          </w:tcPr>
          <w:p w14:paraId="6D9B5E5B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B417E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6B417E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36" w:type="dxa"/>
            <w:vAlign w:val="bottom"/>
          </w:tcPr>
          <w:p w14:paraId="7C7FAD89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vAlign w:val="bottom"/>
          </w:tcPr>
          <w:p w14:paraId="493150F0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B417E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Pr="006B417E">
              <w:rPr>
                <w:rFonts w:asciiTheme="majorBidi" w:hAnsiTheme="majorBidi" w:cstheme="majorBidi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236" w:type="dxa"/>
            <w:vAlign w:val="bottom"/>
          </w:tcPr>
          <w:p w14:paraId="03FADDE2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vAlign w:val="bottom"/>
          </w:tcPr>
          <w:p w14:paraId="4A1EE0A5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B417E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6B417E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36" w:type="dxa"/>
            <w:vAlign w:val="bottom"/>
          </w:tcPr>
          <w:p w14:paraId="1D9D06F7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  <w:vAlign w:val="bottom"/>
          </w:tcPr>
          <w:p w14:paraId="2C20F039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B417E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Pr="006B417E">
              <w:rPr>
                <w:rFonts w:asciiTheme="majorBidi" w:hAnsiTheme="majorBidi" w:cstheme="majorBidi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240" w:type="dxa"/>
            <w:vAlign w:val="bottom"/>
          </w:tcPr>
          <w:p w14:paraId="06AC80EB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0" w:type="dxa"/>
            <w:vAlign w:val="bottom"/>
          </w:tcPr>
          <w:p w14:paraId="22DA726B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B417E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6B417E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36" w:type="dxa"/>
            <w:vAlign w:val="bottom"/>
          </w:tcPr>
          <w:p w14:paraId="31642B71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3" w:type="dxa"/>
            <w:vAlign w:val="bottom"/>
          </w:tcPr>
          <w:p w14:paraId="6AE36D35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B417E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Pr="006B417E">
              <w:rPr>
                <w:rFonts w:asciiTheme="majorBidi" w:hAnsiTheme="majorBidi" w:cstheme="majorBidi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236" w:type="dxa"/>
            <w:vAlign w:val="bottom"/>
          </w:tcPr>
          <w:p w14:paraId="31E17E52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5" w:type="dxa"/>
            <w:vAlign w:val="bottom"/>
          </w:tcPr>
          <w:p w14:paraId="32B7D134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B417E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6B417E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</w:p>
        </w:tc>
      </w:tr>
      <w:tr w:rsidR="00AC59CD" w:rsidRPr="006B417E" w14:paraId="00EF24EF" w14:textId="77777777" w:rsidTr="00A6238E">
        <w:trPr>
          <w:gridAfter w:val="1"/>
          <w:wAfter w:w="8" w:type="dxa"/>
          <w:trHeight w:val="20"/>
          <w:tblHeader/>
        </w:trPr>
        <w:tc>
          <w:tcPr>
            <w:tcW w:w="2610" w:type="dxa"/>
            <w:vAlign w:val="bottom"/>
          </w:tcPr>
          <w:p w14:paraId="762B00ED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01" w:type="dxa"/>
            <w:vAlign w:val="bottom"/>
          </w:tcPr>
          <w:p w14:paraId="6ACF71A4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B417E">
              <w:rPr>
                <w:rFonts w:asciiTheme="majorBidi" w:hAnsiTheme="majorBidi" w:cstheme="majorBidi"/>
                <w:sz w:val="24"/>
                <w:szCs w:val="24"/>
                <w:cs/>
              </w:rPr>
              <w:t>256</w:t>
            </w:r>
            <w:r w:rsidRPr="006B417E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257" w:type="dxa"/>
            <w:vAlign w:val="bottom"/>
          </w:tcPr>
          <w:p w14:paraId="33478FFF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vAlign w:val="bottom"/>
          </w:tcPr>
          <w:p w14:paraId="5B6C075F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B417E">
              <w:rPr>
                <w:rFonts w:asciiTheme="majorBidi" w:hAnsiTheme="majorBidi" w:cstheme="majorBidi"/>
                <w:sz w:val="24"/>
                <w:szCs w:val="24"/>
                <w:cs/>
              </w:rPr>
              <w:t>256</w:t>
            </w:r>
            <w:r w:rsidRPr="006B417E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270" w:type="dxa"/>
            <w:vAlign w:val="bottom"/>
          </w:tcPr>
          <w:p w14:paraId="5A63AA44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1" w:type="dxa"/>
            <w:vAlign w:val="bottom"/>
          </w:tcPr>
          <w:p w14:paraId="3C87DBFA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B417E">
              <w:rPr>
                <w:rFonts w:asciiTheme="majorBidi" w:hAnsiTheme="majorBidi" w:cstheme="majorBidi"/>
                <w:sz w:val="24"/>
                <w:szCs w:val="24"/>
                <w:cs/>
              </w:rPr>
              <w:t>256</w:t>
            </w:r>
            <w:r w:rsidRPr="006B417E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237" w:type="dxa"/>
            <w:vAlign w:val="bottom"/>
          </w:tcPr>
          <w:p w14:paraId="430EE787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vAlign w:val="bottom"/>
          </w:tcPr>
          <w:p w14:paraId="2DD4FA7D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B417E">
              <w:rPr>
                <w:rFonts w:asciiTheme="majorBidi" w:hAnsiTheme="majorBidi" w:cstheme="majorBidi"/>
                <w:sz w:val="24"/>
                <w:szCs w:val="24"/>
                <w:cs/>
              </w:rPr>
              <w:t>256</w:t>
            </w:r>
            <w:r w:rsidRPr="006B417E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236" w:type="dxa"/>
            <w:vAlign w:val="bottom"/>
          </w:tcPr>
          <w:p w14:paraId="5E9A5C15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vAlign w:val="bottom"/>
          </w:tcPr>
          <w:p w14:paraId="62CB8731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B417E">
              <w:rPr>
                <w:rFonts w:asciiTheme="majorBidi" w:hAnsiTheme="majorBidi" w:cstheme="majorBidi"/>
                <w:sz w:val="24"/>
                <w:szCs w:val="24"/>
                <w:cs/>
              </w:rPr>
              <w:t>256</w:t>
            </w:r>
            <w:r w:rsidRPr="006B417E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236" w:type="dxa"/>
            <w:vAlign w:val="bottom"/>
          </w:tcPr>
          <w:p w14:paraId="350E3C6A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vAlign w:val="bottom"/>
          </w:tcPr>
          <w:p w14:paraId="7E3091A2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B417E">
              <w:rPr>
                <w:rFonts w:asciiTheme="majorBidi" w:hAnsiTheme="majorBidi" w:cstheme="majorBidi"/>
                <w:sz w:val="24"/>
                <w:szCs w:val="24"/>
                <w:cs/>
              </w:rPr>
              <w:t>256</w:t>
            </w:r>
            <w:r w:rsidRPr="006B417E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236" w:type="dxa"/>
            <w:vAlign w:val="bottom"/>
          </w:tcPr>
          <w:p w14:paraId="284FFFF8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  <w:vAlign w:val="bottom"/>
          </w:tcPr>
          <w:p w14:paraId="201B9A59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B417E">
              <w:rPr>
                <w:rFonts w:asciiTheme="majorBidi" w:hAnsiTheme="majorBidi" w:cstheme="majorBidi"/>
                <w:sz w:val="24"/>
                <w:szCs w:val="24"/>
                <w:cs/>
              </w:rPr>
              <w:t>256</w:t>
            </w:r>
            <w:r w:rsidRPr="006B417E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240" w:type="dxa"/>
            <w:vAlign w:val="bottom"/>
          </w:tcPr>
          <w:p w14:paraId="5DFD0639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0" w:type="dxa"/>
            <w:vAlign w:val="bottom"/>
          </w:tcPr>
          <w:p w14:paraId="4EE493E5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B417E">
              <w:rPr>
                <w:rFonts w:asciiTheme="majorBidi" w:hAnsiTheme="majorBidi" w:cstheme="majorBidi"/>
                <w:sz w:val="24"/>
                <w:szCs w:val="24"/>
                <w:cs/>
              </w:rPr>
              <w:t>256</w:t>
            </w:r>
            <w:r w:rsidRPr="006B417E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236" w:type="dxa"/>
            <w:vAlign w:val="bottom"/>
          </w:tcPr>
          <w:p w14:paraId="320A9434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3" w:type="dxa"/>
            <w:vAlign w:val="bottom"/>
          </w:tcPr>
          <w:p w14:paraId="5AE46AD4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B417E">
              <w:rPr>
                <w:rFonts w:asciiTheme="majorBidi" w:hAnsiTheme="majorBidi" w:cstheme="majorBidi"/>
                <w:sz w:val="24"/>
                <w:szCs w:val="24"/>
                <w:cs/>
              </w:rPr>
              <w:t>256</w:t>
            </w:r>
            <w:r w:rsidRPr="006B417E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236" w:type="dxa"/>
            <w:vAlign w:val="bottom"/>
          </w:tcPr>
          <w:p w14:paraId="07E31BFD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5" w:type="dxa"/>
            <w:vAlign w:val="bottom"/>
          </w:tcPr>
          <w:p w14:paraId="2EB56BA3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B417E">
              <w:rPr>
                <w:rFonts w:asciiTheme="majorBidi" w:hAnsiTheme="majorBidi" w:cstheme="majorBidi"/>
                <w:sz w:val="24"/>
                <w:szCs w:val="24"/>
                <w:cs/>
              </w:rPr>
              <w:t>256</w:t>
            </w:r>
            <w:r w:rsidRPr="006B417E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</w:tr>
      <w:tr w:rsidR="00AC59CD" w:rsidRPr="006B417E" w14:paraId="04A54260" w14:textId="77777777" w:rsidTr="00A6238E">
        <w:trPr>
          <w:trHeight w:val="20"/>
          <w:tblHeader/>
        </w:trPr>
        <w:tc>
          <w:tcPr>
            <w:tcW w:w="2610" w:type="dxa"/>
            <w:vAlign w:val="bottom"/>
          </w:tcPr>
          <w:p w14:paraId="71689AB2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378" w:type="dxa"/>
            <w:gridSpan w:val="20"/>
            <w:vAlign w:val="bottom"/>
          </w:tcPr>
          <w:p w14:paraId="55038F82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6B417E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5E027A" w:rsidRPr="006B417E" w14:paraId="400C460C" w14:textId="77777777" w:rsidTr="00322319">
        <w:trPr>
          <w:gridAfter w:val="1"/>
          <w:wAfter w:w="8" w:type="dxa"/>
          <w:trHeight w:val="20"/>
        </w:trPr>
        <w:tc>
          <w:tcPr>
            <w:tcW w:w="2610" w:type="dxa"/>
            <w:shd w:val="clear" w:color="auto" w:fill="auto"/>
            <w:vAlign w:val="bottom"/>
          </w:tcPr>
          <w:p w14:paraId="52F00FAD" w14:textId="77777777" w:rsidR="005E027A" w:rsidRPr="006B417E" w:rsidRDefault="005E027A" w:rsidP="005E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9" w:right="-111" w:hanging="24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B417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รวมสินทรัพย์</w:t>
            </w:r>
          </w:p>
        </w:tc>
        <w:tc>
          <w:tcPr>
            <w:tcW w:w="1001" w:type="dxa"/>
            <w:tcBorders>
              <w:bottom w:val="double" w:sz="4" w:space="0" w:color="auto"/>
            </w:tcBorders>
            <w:shd w:val="clear" w:color="auto" w:fill="auto"/>
          </w:tcPr>
          <w:p w14:paraId="5E963F88" w14:textId="03836A37" w:rsidR="005E027A" w:rsidRPr="005E027A" w:rsidRDefault="003A78E4" w:rsidP="005E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A78E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164,</w:t>
            </w:r>
            <w:r w:rsidR="00DA176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DF1E5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78</w:t>
            </w:r>
            <w:r w:rsidR="00DA176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1E291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18</w:t>
            </w:r>
            <w:r w:rsidR="00DA176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257" w:type="dxa"/>
            <w:shd w:val="clear" w:color="auto" w:fill="auto"/>
            <w:vAlign w:val="bottom"/>
          </w:tcPr>
          <w:p w14:paraId="45101C86" w14:textId="77777777" w:rsidR="005E027A" w:rsidRPr="006B417E" w:rsidRDefault="005E027A" w:rsidP="005E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6230B89" w14:textId="77777777" w:rsidR="005E027A" w:rsidRPr="006B417E" w:rsidRDefault="005E027A" w:rsidP="005E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B417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154,081,379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97E4BDA" w14:textId="77777777" w:rsidR="005E027A" w:rsidRPr="006B417E" w:rsidRDefault="005E027A" w:rsidP="005E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1" w:type="dxa"/>
            <w:tcBorders>
              <w:bottom w:val="double" w:sz="4" w:space="0" w:color="auto"/>
            </w:tcBorders>
            <w:shd w:val="clear" w:color="auto" w:fill="auto"/>
          </w:tcPr>
          <w:p w14:paraId="5D30D62A" w14:textId="5E981DBD" w:rsidR="005E027A" w:rsidRPr="005E027A" w:rsidRDefault="005E027A" w:rsidP="005E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E027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100,280 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3594FFA5" w14:textId="77777777" w:rsidR="005E027A" w:rsidRPr="006B417E" w:rsidRDefault="005E027A" w:rsidP="005E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020367B" w14:textId="77777777" w:rsidR="005E027A" w:rsidRPr="006B417E" w:rsidRDefault="005E027A" w:rsidP="005E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B417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106,076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ED6E8D8" w14:textId="77777777" w:rsidR="005E027A" w:rsidRPr="006B417E" w:rsidRDefault="005E027A" w:rsidP="005E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double" w:sz="4" w:space="0" w:color="auto"/>
            </w:tcBorders>
            <w:shd w:val="clear" w:color="auto" w:fill="auto"/>
          </w:tcPr>
          <w:p w14:paraId="75AF9057" w14:textId="1B1926CD" w:rsidR="005E027A" w:rsidRPr="005E027A" w:rsidRDefault="005E027A" w:rsidP="005E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E027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4,831,206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B414CB1" w14:textId="77777777" w:rsidR="005E027A" w:rsidRPr="006B417E" w:rsidRDefault="005E027A" w:rsidP="005E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3282281" w14:textId="77777777" w:rsidR="005E027A" w:rsidRPr="006B417E" w:rsidRDefault="005E027A" w:rsidP="005E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B417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5,163,839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5C0809B" w14:textId="77777777" w:rsidR="005E027A" w:rsidRPr="006B417E" w:rsidRDefault="005E027A" w:rsidP="005E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  <w:tcBorders>
              <w:bottom w:val="double" w:sz="4" w:space="0" w:color="auto"/>
            </w:tcBorders>
            <w:shd w:val="clear" w:color="auto" w:fill="auto"/>
          </w:tcPr>
          <w:p w14:paraId="7512C107" w14:textId="472DE551" w:rsidR="005E027A" w:rsidRPr="005E027A" w:rsidRDefault="00C714F4" w:rsidP="00697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line="240" w:lineRule="auto"/>
              <w:ind w:left="-70" w:right="-46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  </w:t>
            </w:r>
            <w:r w:rsidR="00883438" w:rsidRPr="0088343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(8,193,572)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6B841A28" w14:textId="77777777" w:rsidR="005E027A" w:rsidRPr="006B417E" w:rsidRDefault="005E027A" w:rsidP="005E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5EC7109" w14:textId="77777777" w:rsidR="005E027A" w:rsidRPr="006B417E" w:rsidRDefault="005E027A" w:rsidP="005E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line="240" w:lineRule="auto"/>
              <w:ind w:left="-70" w:right="-4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B417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(9,195,348)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AB92D87" w14:textId="77777777" w:rsidR="005E027A" w:rsidRPr="006B417E" w:rsidRDefault="005E027A" w:rsidP="005E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240" w:lineRule="auto"/>
              <w:ind w:left="-70" w:right="-4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3" w:type="dxa"/>
            <w:tcBorders>
              <w:bottom w:val="double" w:sz="4" w:space="0" w:color="auto"/>
            </w:tcBorders>
            <w:shd w:val="clear" w:color="auto" w:fill="auto"/>
          </w:tcPr>
          <w:p w14:paraId="4D1463EB" w14:textId="2B4CE757" w:rsidR="005E027A" w:rsidRPr="005E027A" w:rsidRDefault="009315EC" w:rsidP="00931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72" w:right="-43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3A78E4" w:rsidRPr="003A78E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160,</w:t>
            </w:r>
            <w:r w:rsidR="00DA176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</w:t>
            </w:r>
            <w:r w:rsidR="000038A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16,094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249F9FA" w14:textId="77777777" w:rsidR="005E027A" w:rsidRPr="006B417E" w:rsidRDefault="005E027A" w:rsidP="005E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70" w:right="-4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B07A9DD" w14:textId="77777777" w:rsidR="005E027A" w:rsidRPr="006B417E" w:rsidRDefault="005E027A" w:rsidP="005E027A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72" w:right="-4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B417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150,155,946</w:t>
            </w:r>
          </w:p>
        </w:tc>
      </w:tr>
      <w:tr w:rsidR="005E027A" w:rsidRPr="006B417E" w14:paraId="1D44955C" w14:textId="77777777" w:rsidTr="00322319">
        <w:trPr>
          <w:gridAfter w:val="1"/>
          <w:wAfter w:w="8" w:type="dxa"/>
          <w:trHeight w:val="20"/>
        </w:trPr>
        <w:tc>
          <w:tcPr>
            <w:tcW w:w="2610" w:type="dxa"/>
            <w:shd w:val="clear" w:color="auto" w:fill="auto"/>
            <w:vAlign w:val="bottom"/>
          </w:tcPr>
          <w:p w14:paraId="31E80E21" w14:textId="77777777" w:rsidR="005E027A" w:rsidRPr="006B417E" w:rsidRDefault="005E027A" w:rsidP="005E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9" w:right="-111" w:hanging="24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B417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รวมหนี้สิน</w:t>
            </w:r>
          </w:p>
        </w:tc>
        <w:tc>
          <w:tcPr>
            <w:tcW w:w="1001" w:type="dxa"/>
            <w:tcBorders>
              <w:bottom w:val="double" w:sz="4" w:space="0" w:color="auto"/>
            </w:tcBorders>
            <w:shd w:val="clear" w:color="auto" w:fill="auto"/>
          </w:tcPr>
          <w:p w14:paraId="2E72E4AD" w14:textId="5B63915A" w:rsidR="005E027A" w:rsidRPr="005E027A" w:rsidRDefault="003A78E4" w:rsidP="005E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A78E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129,</w:t>
            </w:r>
            <w:r w:rsidR="00DA176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</w:t>
            </w:r>
            <w:r w:rsidR="000038A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59</w:t>
            </w:r>
            <w:r w:rsidR="00DA176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0038A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  <w:r w:rsidR="00DA176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257" w:type="dxa"/>
            <w:shd w:val="clear" w:color="auto" w:fill="auto"/>
            <w:vAlign w:val="bottom"/>
          </w:tcPr>
          <w:p w14:paraId="08BB8EC7" w14:textId="77777777" w:rsidR="005E027A" w:rsidRPr="006B417E" w:rsidRDefault="005E027A" w:rsidP="005E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E61182D" w14:textId="77777777" w:rsidR="005E027A" w:rsidRPr="006B417E" w:rsidRDefault="005E027A" w:rsidP="005E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B417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1</w:t>
            </w:r>
            <w:r w:rsidRPr="006B417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22,558,092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DE92C73" w14:textId="77777777" w:rsidR="005E027A" w:rsidRPr="006B417E" w:rsidRDefault="005E027A" w:rsidP="005E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1" w:type="dxa"/>
            <w:tcBorders>
              <w:bottom w:val="double" w:sz="4" w:space="0" w:color="auto"/>
            </w:tcBorders>
            <w:shd w:val="clear" w:color="auto" w:fill="auto"/>
          </w:tcPr>
          <w:p w14:paraId="455AF0CC" w14:textId="2D00F382" w:rsidR="005E027A" w:rsidRPr="005E027A" w:rsidRDefault="005E027A" w:rsidP="005E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E027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44,75</w:t>
            </w:r>
            <w:r w:rsidR="00FA2C1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4CD4A4B7" w14:textId="77777777" w:rsidR="005E027A" w:rsidRPr="006B417E" w:rsidRDefault="005E027A" w:rsidP="005E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4BFDBD2" w14:textId="77777777" w:rsidR="005E027A" w:rsidRPr="006B417E" w:rsidRDefault="005E027A" w:rsidP="005E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B417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57,037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F60CAE0" w14:textId="77777777" w:rsidR="005E027A" w:rsidRPr="006B417E" w:rsidRDefault="005E027A" w:rsidP="005E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double" w:sz="4" w:space="0" w:color="auto"/>
            </w:tcBorders>
            <w:shd w:val="clear" w:color="auto" w:fill="auto"/>
          </w:tcPr>
          <w:p w14:paraId="5F53C711" w14:textId="2EF24557" w:rsidR="005E027A" w:rsidRPr="005E027A" w:rsidRDefault="005E027A" w:rsidP="005E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E027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2,850,960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C08D342" w14:textId="77777777" w:rsidR="005E027A" w:rsidRPr="006B417E" w:rsidRDefault="005E027A" w:rsidP="005E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99D5D05" w14:textId="77777777" w:rsidR="005E027A" w:rsidRPr="006B417E" w:rsidRDefault="005E027A" w:rsidP="005E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B417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3,267,365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506850C" w14:textId="77777777" w:rsidR="005E027A" w:rsidRPr="006B417E" w:rsidRDefault="005E027A" w:rsidP="005E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  <w:tcBorders>
              <w:bottom w:val="double" w:sz="4" w:space="0" w:color="auto"/>
            </w:tcBorders>
            <w:shd w:val="clear" w:color="auto" w:fill="auto"/>
          </w:tcPr>
          <w:p w14:paraId="762AFD57" w14:textId="27718368" w:rsidR="005E027A" w:rsidRPr="005E027A" w:rsidRDefault="00883438" w:rsidP="00697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line="240" w:lineRule="auto"/>
              <w:ind w:left="-70" w:right="-46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8343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(6,191,57</w:t>
            </w:r>
            <w:r w:rsidR="00FA2C1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  <w:r w:rsidRPr="0088343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6A45E698" w14:textId="77777777" w:rsidR="005E027A" w:rsidRPr="006B417E" w:rsidRDefault="005E027A" w:rsidP="005E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6AC35F4" w14:textId="77777777" w:rsidR="005E027A" w:rsidRPr="006B417E" w:rsidRDefault="005E027A" w:rsidP="005E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line="240" w:lineRule="auto"/>
              <w:ind w:left="-70" w:right="-46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B417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(7,643,347)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79E9839" w14:textId="77777777" w:rsidR="005E027A" w:rsidRPr="006B417E" w:rsidRDefault="005E027A" w:rsidP="005E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240" w:lineRule="auto"/>
              <w:ind w:left="-70" w:right="-4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3" w:type="dxa"/>
            <w:tcBorders>
              <w:bottom w:val="double" w:sz="4" w:space="0" w:color="auto"/>
            </w:tcBorders>
            <w:shd w:val="clear" w:color="auto" w:fill="auto"/>
          </w:tcPr>
          <w:p w14:paraId="4A42A098" w14:textId="4C9EFDC0" w:rsidR="005E027A" w:rsidRPr="005E027A" w:rsidRDefault="005E027A" w:rsidP="00931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72" w:right="-43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E027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126,</w:t>
            </w:r>
            <w:r w:rsidR="00DA176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56</w:t>
            </w:r>
            <w:r w:rsidR="000038A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3,439</w:t>
            </w:r>
            <w:r w:rsidRPr="005E027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917B18B" w14:textId="77777777" w:rsidR="005E027A" w:rsidRPr="006B417E" w:rsidRDefault="005E027A" w:rsidP="005E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70" w:right="-4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D0328E5" w14:textId="77777777" w:rsidR="005E027A" w:rsidRPr="006B417E" w:rsidRDefault="005E027A" w:rsidP="005E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72" w:right="-4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B417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118,239,147</w:t>
            </w:r>
          </w:p>
        </w:tc>
      </w:tr>
    </w:tbl>
    <w:p w14:paraId="6B22BECA" w14:textId="77777777" w:rsidR="00AC59CD" w:rsidRPr="006B417E" w:rsidRDefault="00AC59CD" w:rsidP="00AC59CD">
      <w:pPr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2EFE3974" w14:textId="77777777" w:rsidR="00AC59CD" w:rsidRPr="006B417E" w:rsidRDefault="00AC59CD" w:rsidP="00AC59CD">
      <w:pPr>
        <w:spacing w:line="240" w:lineRule="auto"/>
        <w:rPr>
          <w:rFonts w:asciiTheme="majorBidi" w:hAnsiTheme="majorBidi" w:cstheme="majorBidi"/>
          <w:sz w:val="28"/>
          <w:szCs w:val="28"/>
          <w:cs/>
        </w:rPr>
      </w:pPr>
    </w:p>
    <w:p w14:paraId="69EEEA89" w14:textId="77777777" w:rsidR="00AC59CD" w:rsidRPr="006B417E" w:rsidRDefault="00AC59CD" w:rsidP="00AC59CD">
      <w:pPr>
        <w:rPr>
          <w:rFonts w:asciiTheme="majorBidi" w:eastAsia="DengXian" w:hAnsiTheme="majorBidi" w:cstheme="majorBidi"/>
          <w:sz w:val="28"/>
          <w:szCs w:val="28"/>
          <w:cs/>
        </w:rPr>
        <w:sectPr w:rsidR="00AC59CD" w:rsidRPr="006B417E" w:rsidSect="00520552">
          <w:headerReference w:type="default" r:id="rId10"/>
          <w:footerReference w:type="default" r:id="rId11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0DA869FB" w14:textId="5264C905" w:rsidR="00AC59CD" w:rsidRPr="006B417E" w:rsidRDefault="00403032" w:rsidP="00AC59CD">
      <w:pPr>
        <w:pStyle w:val="Heading1"/>
        <w:keepLines/>
        <w:numPr>
          <w:ilvl w:val="0"/>
          <w:numId w:val="3"/>
        </w:numPr>
        <w:shd w:val="clear" w:color="auto" w:fill="auto"/>
        <w:spacing w:line="0" w:lineRule="atLeast"/>
        <w:ind w:left="540" w:right="-45" w:hanging="540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>
        <w:rPr>
          <w:rFonts w:asciiTheme="majorBidi" w:hAnsiTheme="majorBidi" w:cstheme="majorBidi" w:hint="cs"/>
          <w:sz w:val="28"/>
          <w:szCs w:val="28"/>
          <w:u w:val="none"/>
          <w:cs/>
          <w:lang w:val="th-TH"/>
        </w:rPr>
        <w:t>เ</w:t>
      </w:r>
      <w:r>
        <w:rPr>
          <w:rFonts w:asciiTheme="majorBidi" w:hAnsiTheme="majorBidi" w:cstheme="majorBidi" w:hint="cs"/>
          <w:sz w:val="28"/>
          <w:szCs w:val="28"/>
          <w:u w:val="none"/>
          <w:cs/>
        </w:rPr>
        <w:t>งินปันผล</w:t>
      </w:r>
    </w:p>
    <w:p w14:paraId="10F67E5B" w14:textId="77777777" w:rsidR="00AC59CD" w:rsidRPr="006B417E" w:rsidRDefault="00AC59CD" w:rsidP="00AC59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eastAsia="DengXian" w:hAnsiTheme="majorBidi" w:cstheme="majorBidi"/>
          <w:sz w:val="28"/>
          <w:szCs w:val="28"/>
          <w:cs/>
        </w:rPr>
      </w:pPr>
    </w:p>
    <w:tbl>
      <w:tblPr>
        <w:tblStyle w:val="TableGrid1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20"/>
        <w:gridCol w:w="1530"/>
        <w:gridCol w:w="1800"/>
        <w:gridCol w:w="1800"/>
        <w:gridCol w:w="270"/>
        <w:gridCol w:w="1350"/>
      </w:tblGrid>
      <w:tr w:rsidR="00AC59CD" w:rsidRPr="006B417E" w14:paraId="3511565A" w14:textId="77777777" w:rsidTr="00204DC7">
        <w:trPr>
          <w:trHeight w:val="218"/>
          <w:tblHeader/>
        </w:trPr>
        <w:tc>
          <w:tcPr>
            <w:tcW w:w="2520" w:type="dxa"/>
            <w:vAlign w:val="bottom"/>
          </w:tcPr>
          <w:p w14:paraId="5B5A1710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2A33AEE2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0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วันที่อนุมัติ</w:t>
            </w:r>
          </w:p>
        </w:tc>
        <w:tc>
          <w:tcPr>
            <w:tcW w:w="1800" w:type="dxa"/>
            <w:vAlign w:val="bottom"/>
          </w:tcPr>
          <w:p w14:paraId="1BC8E76D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กำหนดจ่ายเงินปันผล</w:t>
            </w:r>
          </w:p>
        </w:tc>
        <w:tc>
          <w:tcPr>
            <w:tcW w:w="1800" w:type="dxa"/>
            <w:vAlign w:val="bottom"/>
          </w:tcPr>
          <w:p w14:paraId="0562F37A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อัตราเงินปันผลต่อหุ้น</w:t>
            </w:r>
          </w:p>
        </w:tc>
        <w:tc>
          <w:tcPr>
            <w:tcW w:w="270" w:type="dxa"/>
          </w:tcPr>
          <w:p w14:paraId="40234F9C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right="-10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25B1E7AB" w14:textId="77777777" w:rsidR="00AC59CD" w:rsidRPr="006B417E" w:rsidDel="00D43E7A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จำนวนเงิน</w:t>
            </w:r>
          </w:p>
        </w:tc>
      </w:tr>
      <w:tr w:rsidR="00AC59CD" w:rsidRPr="006B417E" w14:paraId="675B25BD" w14:textId="77777777" w:rsidTr="00204DC7">
        <w:trPr>
          <w:trHeight w:val="220"/>
          <w:tblHeader/>
        </w:trPr>
        <w:tc>
          <w:tcPr>
            <w:tcW w:w="2520" w:type="dxa"/>
          </w:tcPr>
          <w:p w14:paraId="752A7C41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  <w:p w14:paraId="79EDC757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2567</w:t>
            </w:r>
          </w:p>
        </w:tc>
        <w:tc>
          <w:tcPr>
            <w:tcW w:w="1530" w:type="dxa"/>
          </w:tcPr>
          <w:p w14:paraId="32054D04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-10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</w:tcPr>
          <w:p w14:paraId="10686866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800" w:type="dxa"/>
          </w:tcPr>
          <w:p w14:paraId="1079D1A5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270" w:type="dxa"/>
          </w:tcPr>
          <w:p w14:paraId="2C6C7073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5722A685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AC59CD" w:rsidRPr="006B417E" w14:paraId="68FBD6C4" w14:textId="77777777" w:rsidTr="00204DC7">
        <w:trPr>
          <w:trHeight w:val="228"/>
        </w:trPr>
        <w:tc>
          <w:tcPr>
            <w:tcW w:w="2520" w:type="dxa"/>
          </w:tcPr>
          <w:p w14:paraId="2EC3B34E" w14:textId="05ED01C9" w:rsidR="00AC59CD" w:rsidRPr="006717B0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717B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เงินปันผลประจำปี </w:t>
            </w:r>
            <w:r w:rsidRPr="006717B0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1126CD" w:rsidRPr="006717B0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530" w:type="dxa"/>
          </w:tcPr>
          <w:p w14:paraId="24C2838A" w14:textId="3F66ABDF" w:rsidR="00AC59CD" w:rsidRPr="006717B0" w:rsidRDefault="00EA6664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0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717B0">
              <w:rPr>
                <w:rFonts w:asciiTheme="majorBidi" w:hAnsiTheme="majorBidi" w:cstheme="majorBidi"/>
                <w:sz w:val="28"/>
                <w:szCs w:val="28"/>
              </w:rPr>
              <w:t>23</w:t>
            </w:r>
            <w:r w:rsidR="00AC59CD" w:rsidRPr="006717B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เมษายน </w:t>
            </w:r>
            <w:r w:rsidR="00AC59CD" w:rsidRPr="006717B0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6717B0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800" w:type="dxa"/>
          </w:tcPr>
          <w:p w14:paraId="553D148E" w14:textId="7FD02C4E" w:rsidR="00AC59CD" w:rsidRPr="006717B0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rPr>
                <w:rFonts w:asciiTheme="majorBidi" w:hAnsiTheme="majorBidi" w:cstheme="majorBidi"/>
                <w:sz w:val="28"/>
                <w:szCs w:val="28"/>
              </w:rPr>
            </w:pPr>
            <w:r w:rsidRPr="006717B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พฤษภาคม </w:t>
            </w:r>
            <w:r w:rsidRPr="006717B0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EA6664" w:rsidRPr="006717B0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800" w:type="dxa"/>
          </w:tcPr>
          <w:p w14:paraId="234A7A1B" w14:textId="3B63F6E1" w:rsidR="00AC59CD" w:rsidRPr="006717B0" w:rsidRDefault="001126CD" w:rsidP="00112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2" w:right="-145"/>
              <w:rPr>
                <w:rFonts w:asciiTheme="majorBidi" w:hAnsiTheme="majorBidi" w:cstheme="majorBidi"/>
                <w:sz w:val="28"/>
                <w:szCs w:val="28"/>
              </w:rPr>
            </w:pPr>
            <w:r w:rsidRPr="006717B0">
              <w:rPr>
                <w:rFonts w:asciiTheme="majorBidi" w:hAnsiTheme="majorBidi" w:cstheme="majorBidi"/>
                <w:sz w:val="28"/>
                <w:szCs w:val="28"/>
              </w:rPr>
              <w:t>0.21</w:t>
            </w:r>
          </w:p>
        </w:tc>
        <w:tc>
          <w:tcPr>
            <w:tcW w:w="270" w:type="dxa"/>
          </w:tcPr>
          <w:p w14:paraId="7B3B3493" w14:textId="77777777" w:rsidR="00AC59CD" w:rsidRPr="006717B0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95CD248" w14:textId="6CF199A9" w:rsidR="00AC59CD" w:rsidRPr="006717B0" w:rsidRDefault="001126CD" w:rsidP="005A7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8"/>
                <w:szCs w:val="28"/>
              </w:rPr>
            </w:pPr>
            <w:r w:rsidRPr="006717B0">
              <w:rPr>
                <w:rFonts w:asciiTheme="majorBidi" w:hAnsiTheme="majorBidi" w:cstheme="majorBidi"/>
                <w:sz w:val="28"/>
                <w:szCs w:val="28"/>
              </w:rPr>
              <w:t>445,200</w:t>
            </w:r>
          </w:p>
        </w:tc>
      </w:tr>
      <w:tr w:rsidR="00AC59CD" w:rsidRPr="006B417E" w14:paraId="2690FE2A" w14:textId="77777777" w:rsidTr="00204DC7">
        <w:trPr>
          <w:trHeight w:val="228"/>
        </w:trPr>
        <w:tc>
          <w:tcPr>
            <w:tcW w:w="2520" w:type="dxa"/>
          </w:tcPr>
          <w:p w14:paraId="206B0967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455472FC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0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</w:tcPr>
          <w:p w14:paraId="53CBFAB9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0" w:type="dxa"/>
          </w:tcPr>
          <w:p w14:paraId="535E687E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2" w:right="-14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67DB8915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C26C644" w14:textId="77777777" w:rsidR="00AC59CD" w:rsidRPr="006B417E" w:rsidRDefault="00AC59CD" w:rsidP="005A7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C59CD" w:rsidRPr="006B417E" w14:paraId="3CC89F5A" w14:textId="77777777" w:rsidTr="00204DC7">
        <w:trPr>
          <w:trHeight w:val="220"/>
        </w:trPr>
        <w:tc>
          <w:tcPr>
            <w:tcW w:w="2520" w:type="dxa"/>
          </w:tcPr>
          <w:p w14:paraId="2373549F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2566</w:t>
            </w:r>
          </w:p>
        </w:tc>
        <w:tc>
          <w:tcPr>
            <w:tcW w:w="1530" w:type="dxa"/>
          </w:tcPr>
          <w:p w14:paraId="1A82168E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-10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</w:tcPr>
          <w:p w14:paraId="0BA8014F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</w:tcPr>
          <w:p w14:paraId="4746DE42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2" w:right="-1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4C96A6A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E040F38" w14:textId="77777777" w:rsidR="00AC59CD" w:rsidRPr="006B417E" w:rsidRDefault="00AC59CD" w:rsidP="005A7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C59CD" w:rsidRPr="006B417E" w14:paraId="7E31FE95" w14:textId="77777777" w:rsidTr="00204DC7">
        <w:trPr>
          <w:trHeight w:val="192"/>
        </w:trPr>
        <w:tc>
          <w:tcPr>
            <w:tcW w:w="2520" w:type="dxa"/>
          </w:tcPr>
          <w:p w14:paraId="77960886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เงินปันผลประจำปี </w:t>
            </w:r>
            <w:r w:rsidRPr="006B417E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530" w:type="dxa"/>
          </w:tcPr>
          <w:p w14:paraId="51D1EBCC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0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</w:rPr>
              <w:t>18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เมษายน </w:t>
            </w:r>
            <w:r w:rsidRPr="006B417E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800" w:type="dxa"/>
          </w:tcPr>
          <w:p w14:paraId="7D4FD955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rPr>
                <w:rFonts w:asciiTheme="majorBidi" w:hAnsiTheme="majorBidi" w:cstheme="majorBidi"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พฤษภาคม </w:t>
            </w:r>
            <w:r w:rsidRPr="006B417E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800" w:type="dxa"/>
          </w:tcPr>
          <w:p w14:paraId="7B51851E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2" w:right="-145"/>
              <w:rPr>
                <w:rFonts w:asciiTheme="majorBidi" w:hAnsiTheme="majorBidi" w:cstheme="majorBidi"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       0.</w:t>
            </w:r>
            <w:r w:rsidRPr="006B417E">
              <w:rPr>
                <w:rFonts w:asciiTheme="majorBidi" w:hAnsiTheme="majorBidi" w:cstheme="majorBidi"/>
                <w:sz w:val="28"/>
                <w:szCs w:val="28"/>
              </w:rPr>
              <w:t>95</w:t>
            </w:r>
          </w:p>
        </w:tc>
        <w:tc>
          <w:tcPr>
            <w:tcW w:w="270" w:type="dxa"/>
          </w:tcPr>
          <w:p w14:paraId="016CB7D4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2D4F118" w14:textId="77777777" w:rsidR="00AC59CD" w:rsidRPr="006B417E" w:rsidRDefault="00AC59CD" w:rsidP="005A7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  </w:t>
            </w:r>
            <w:r w:rsidRPr="006B417E">
              <w:rPr>
                <w:rFonts w:asciiTheme="majorBidi" w:hAnsiTheme="majorBidi" w:cstheme="majorBidi"/>
                <w:sz w:val="28"/>
                <w:szCs w:val="28"/>
              </w:rPr>
              <w:t>2,014,000</w:t>
            </w:r>
          </w:p>
        </w:tc>
      </w:tr>
    </w:tbl>
    <w:p w14:paraId="5F008FC4" w14:textId="77777777" w:rsidR="00AC59CD" w:rsidRPr="006B417E" w:rsidRDefault="00AC59CD" w:rsidP="00AC59CD">
      <w:pPr>
        <w:rPr>
          <w:rFonts w:asciiTheme="majorBidi" w:hAnsiTheme="majorBidi" w:cstheme="majorBidi"/>
          <w:b/>
          <w:sz w:val="28"/>
          <w:szCs w:val="28"/>
        </w:rPr>
      </w:pPr>
    </w:p>
    <w:p w14:paraId="339832F0" w14:textId="77777777" w:rsidR="00AC59CD" w:rsidRPr="006B417E" w:rsidRDefault="00AC59CD" w:rsidP="00AC59CD">
      <w:pPr>
        <w:rPr>
          <w:rFonts w:asciiTheme="majorBidi" w:hAnsiTheme="majorBidi" w:cstheme="majorBidi"/>
          <w:b/>
          <w:sz w:val="28"/>
          <w:szCs w:val="28"/>
        </w:rPr>
      </w:pPr>
    </w:p>
    <w:p w14:paraId="70E6E7C4" w14:textId="77777777" w:rsidR="00AC59CD" w:rsidRPr="006B417E" w:rsidRDefault="00AC59CD" w:rsidP="00AC59CD">
      <w:pPr>
        <w:rPr>
          <w:rFonts w:asciiTheme="majorBidi" w:hAnsiTheme="majorBidi" w:cstheme="majorBidi"/>
          <w:b/>
          <w:sz w:val="28"/>
          <w:szCs w:val="28"/>
        </w:rPr>
      </w:pPr>
    </w:p>
    <w:p w14:paraId="65564E73" w14:textId="77777777" w:rsidR="00AC59CD" w:rsidRPr="006B417E" w:rsidRDefault="00AC59CD" w:rsidP="00AC59CD">
      <w:pPr>
        <w:rPr>
          <w:rFonts w:asciiTheme="majorBidi" w:eastAsia="DengXian" w:hAnsiTheme="majorBidi" w:cstheme="majorBidi"/>
          <w:sz w:val="28"/>
          <w:szCs w:val="28"/>
          <w:cs/>
        </w:rPr>
        <w:sectPr w:rsidR="00AC59CD" w:rsidRPr="006B417E" w:rsidSect="00520552">
          <w:headerReference w:type="default" r:id="rId12"/>
          <w:footerReference w:type="default" r:id="rId13"/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</w:p>
    <w:p w14:paraId="3B0C828C" w14:textId="77777777" w:rsidR="00AC59CD" w:rsidRPr="006B417E" w:rsidRDefault="00AC59CD" w:rsidP="00AC59CD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 w:rsidRPr="006B417E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เครื่องมือทางการเงิน</w:t>
      </w:r>
    </w:p>
    <w:p w14:paraId="69F8F67F" w14:textId="77777777" w:rsidR="00AC59CD" w:rsidRPr="006B417E" w:rsidRDefault="00AC59CD" w:rsidP="00AC59C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  <w:shd w:val="clear" w:color="auto" w:fill="D9D9D9"/>
          <w:lang w:val="en-GB"/>
        </w:rPr>
      </w:pPr>
    </w:p>
    <w:p w14:paraId="0F15447A" w14:textId="77777777" w:rsidR="00AC59CD" w:rsidRPr="006B417E" w:rsidRDefault="00AC59CD" w:rsidP="00AC59CD">
      <w:pPr>
        <w:pStyle w:val="block"/>
        <w:shd w:val="clear" w:color="auto" w:fill="FFFFFF" w:themeFill="background1"/>
        <w:spacing w:after="0" w:line="240" w:lineRule="auto"/>
        <w:ind w:left="540" w:right="-7"/>
        <w:jc w:val="thaiDistribute"/>
        <w:rPr>
          <w:rFonts w:asciiTheme="majorBidi" w:hAnsiTheme="majorBidi" w:cstheme="majorBidi"/>
          <w:i/>
          <w:iCs/>
          <w:sz w:val="28"/>
          <w:szCs w:val="28"/>
          <w:lang w:bidi="th-TH"/>
        </w:rPr>
      </w:pPr>
      <w:r w:rsidRPr="006B417E">
        <w:rPr>
          <w:rFonts w:asciiTheme="majorBidi" w:hAnsiTheme="majorBidi" w:cstheme="majorBidi"/>
          <w:i/>
          <w:iCs/>
          <w:sz w:val="28"/>
          <w:szCs w:val="28"/>
          <w:cs/>
          <w:lang w:bidi="th-TH"/>
        </w:rPr>
        <w:t>มูลค่าตามบัญชีและมูลค่ายุติธรรม</w:t>
      </w:r>
    </w:p>
    <w:p w14:paraId="3DF0A3BC" w14:textId="77777777" w:rsidR="00AC59CD" w:rsidRPr="006B417E" w:rsidRDefault="00AC59CD" w:rsidP="00AC59CD">
      <w:pPr>
        <w:pStyle w:val="block"/>
        <w:shd w:val="clear" w:color="auto" w:fill="FFFFFF" w:themeFill="background1"/>
        <w:spacing w:after="0" w:line="240" w:lineRule="auto"/>
        <w:ind w:left="540" w:right="-7"/>
        <w:jc w:val="thaiDistribute"/>
        <w:rPr>
          <w:rFonts w:asciiTheme="majorBidi" w:hAnsiTheme="majorBidi" w:cstheme="majorBidi"/>
          <w:i/>
          <w:iCs/>
          <w:sz w:val="20"/>
          <w:lang w:bidi="th-TH"/>
        </w:rPr>
      </w:pPr>
    </w:p>
    <w:p w14:paraId="53C62B9A" w14:textId="77777777" w:rsidR="00AC59CD" w:rsidRPr="006B417E" w:rsidRDefault="00AC59CD" w:rsidP="00AC59CD">
      <w:pPr>
        <w:pStyle w:val="block"/>
        <w:shd w:val="clear" w:color="auto" w:fill="FFFFFF" w:themeFill="background1"/>
        <w:spacing w:after="0" w:line="240" w:lineRule="auto"/>
        <w:ind w:left="540" w:right="-36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6B417E">
        <w:rPr>
          <w:rFonts w:asciiTheme="majorBidi" w:hAnsiTheme="majorBidi" w:cstheme="majorBidi"/>
          <w:sz w:val="28"/>
          <w:szCs w:val="28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</w:t>
      </w:r>
      <w:r w:rsidRPr="006B417E">
        <w:rPr>
          <w:rFonts w:asciiTheme="majorBidi" w:hAnsiTheme="majorBidi" w:cstheme="majorBidi"/>
          <w:b/>
          <w:sz w:val="28"/>
          <w:szCs w:val="28"/>
          <w:cs/>
          <w:lang w:val="en-US" w:bidi="th-TH"/>
        </w:rPr>
        <w:t>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</w:t>
      </w:r>
      <w:r w:rsidRPr="006B417E">
        <w:rPr>
          <w:rFonts w:asciiTheme="majorBidi" w:hAnsiTheme="majorBidi" w:cstheme="majorBidi"/>
          <w:sz w:val="28"/>
          <w:szCs w:val="28"/>
          <w:cs/>
          <w:lang w:bidi="th-TH"/>
        </w:rPr>
        <w:t>อย่างสมเหตุสมผล</w:t>
      </w:r>
    </w:p>
    <w:p w14:paraId="748397A5" w14:textId="77777777" w:rsidR="00AC59CD" w:rsidRPr="006B417E" w:rsidRDefault="00AC59CD" w:rsidP="00AC59CD">
      <w:pPr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"/>
        <w:jc w:val="thaiDistribute"/>
        <w:rPr>
          <w:rFonts w:asciiTheme="majorBidi" w:eastAsia="Calibri" w:hAnsiTheme="majorBidi" w:cstheme="majorBidi"/>
          <w:sz w:val="20"/>
          <w:szCs w:val="20"/>
          <w:lang w:val="en-GB"/>
        </w:rPr>
      </w:pPr>
    </w:p>
    <w:tbl>
      <w:tblPr>
        <w:tblW w:w="1422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960"/>
        <w:gridCol w:w="1530"/>
        <w:gridCol w:w="183"/>
        <w:gridCol w:w="1617"/>
        <w:gridCol w:w="180"/>
        <w:gridCol w:w="1350"/>
        <w:gridCol w:w="185"/>
        <w:gridCol w:w="1165"/>
        <w:gridCol w:w="180"/>
        <w:gridCol w:w="1080"/>
        <w:gridCol w:w="180"/>
        <w:gridCol w:w="1170"/>
        <w:gridCol w:w="180"/>
        <w:gridCol w:w="1260"/>
      </w:tblGrid>
      <w:tr w:rsidR="00AC59CD" w:rsidRPr="006B417E" w14:paraId="36A350E0" w14:textId="77777777" w:rsidTr="008B773E">
        <w:trPr>
          <w:cantSplit/>
          <w:trHeight w:val="74"/>
        </w:trPr>
        <w:tc>
          <w:tcPr>
            <w:tcW w:w="3960" w:type="dxa"/>
            <w:shd w:val="clear" w:color="auto" w:fill="auto"/>
            <w:vAlign w:val="bottom"/>
          </w:tcPr>
          <w:p w14:paraId="775D99F0" w14:textId="77777777" w:rsidR="00AC59CD" w:rsidRPr="006B417E" w:rsidDel="00A71EB6" w:rsidRDefault="00AC59CD" w:rsidP="006D3FA9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260" w:type="dxa"/>
            <w:gridSpan w:val="13"/>
            <w:vAlign w:val="bottom"/>
          </w:tcPr>
          <w:p w14:paraId="5CE775E9" w14:textId="77777777" w:rsidR="00AC59CD" w:rsidRPr="006B417E" w:rsidRDefault="00AC59CD" w:rsidP="006D3FA9">
            <w:pPr>
              <w:pStyle w:val="acctcolumnheading"/>
              <w:spacing w:after="0"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AC59CD" w:rsidRPr="006B417E" w14:paraId="0C8A1296" w14:textId="77777777" w:rsidTr="008B773E">
        <w:trPr>
          <w:cantSplit/>
          <w:trHeight w:val="60"/>
        </w:trPr>
        <w:tc>
          <w:tcPr>
            <w:tcW w:w="3960" w:type="dxa"/>
            <w:shd w:val="clear" w:color="auto" w:fill="auto"/>
            <w:vAlign w:val="bottom"/>
          </w:tcPr>
          <w:p w14:paraId="32626410" w14:textId="77777777" w:rsidR="00AC59CD" w:rsidRPr="006B417E" w:rsidRDefault="00AC59CD" w:rsidP="006D3FA9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4860" w:type="dxa"/>
            <w:gridSpan w:val="5"/>
            <w:tcBorders>
              <w:bottom w:val="single" w:sz="4" w:space="0" w:color="auto"/>
            </w:tcBorders>
            <w:vAlign w:val="bottom"/>
          </w:tcPr>
          <w:p w14:paraId="03A5869E" w14:textId="77777777" w:rsidR="00AC59CD" w:rsidRPr="006B417E" w:rsidRDefault="00AC59CD" w:rsidP="006D3FA9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185" w:type="dxa"/>
            <w:vAlign w:val="bottom"/>
          </w:tcPr>
          <w:p w14:paraId="002A15D9" w14:textId="77777777" w:rsidR="00AC59CD" w:rsidRPr="006B417E" w:rsidRDefault="00AC59CD" w:rsidP="006D3FA9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15" w:type="dxa"/>
            <w:gridSpan w:val="7"/>
            <w:tcBorders>
              <w:bottom w:val="single" w:sz="4" w:space="0" w:color="auto"/>
            </w:tcBorders>
            <w:vAlign w:val="bottom"/>
          </w:tcPr>
          <w:p w14:paraId="6994CD04" w14:textId="77777777" w:rsidR="00AC59CD" w:rsidRPr="006B417E" w:rsidRDefault="00AC59CD" w:rsidP="006D3FA9">
            <w:pPr>
              <w:pStyle w:val="acctcolumnheading"/>
              <w:spacing w:after="0" w:line="240" w:lineRule="auto"/>
              <w:ind w:left="-79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AC59CD" w:rsidRPr="006B417E" w14:paraId="652213FE" w14:textId="77777777" w:rsidTr="008B773E">
        <w:trPr>
          <w:cantSplit/>
          <w:trHeight w:val="60"/>
        </w:trPr>
        <w:tc>
          <w:tcPr>
            <w:tcW w:w="3960" w:type="dxa"/>
            <w:shd w:val="clear" w:color="auto" w:fill="auto"/>
            <w:vAlign w:val="bottom"/>
          </w:tcPr>
          <w:p w14:paraId="27F7B738" w14:textId="77777777" w:rsidR="00AC59CD" w:rsidRPr="006B417E" w:rsidRDefault="00AC59CD" w:rsidP="006D3FA9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653CB80F" w14:textId="77777777" w:rsidR="00AC59CD" w:rsidRPr="006B417E" w:rsidRDefault="00AC59CD" w:rsidP="006D3FA9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มูลค่ายุติธรรม 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- เครื่องมือที่ใช้ในการป้องกันความเสี่ยง</w:t>
            </w:r>
          </w:p>
        </w:tc>
        <w:tc>
          <w:tcPr>
            <w:tcW w:w="183" w:type="dxa"/>
            <w:tcBorders>
              <w:top w:val="single" w:sz="4" w:space="0" w:color="auto"/>
            </w:tcBorders>
            <w:vAlign w:val="bottom"/>
          </w:tcPr>
          <w:p w14:paraId="656DF3AF" w14:textId="77777777" w:rsidR="00AC59CD" w:rsidRPr="006B417E" w:rsidRDefault="00AC59CD" w:rsidP="006D3FA9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  <w:tcBorders>
              <w:top w:val="single" w:sz="4" w:space="0" w:color="auto"/>
            </w:tcBorders>
            <w:vAlign w:val="bottom"/>
          </w:tcPr>
          <w:p w14:paraId="462A716B" w14:textId="77777777" w:rsidR="00AC59CD" w:rsidRPr="006B417E" w:rsidRDefault="00AC59CD" w:rsidP="006D3FA9">
            <w:pPr>
              <w:pStyle w:val="acctcolumnheading"/>
              <w:spacing w:after="0" w:line="240" w:lineRule="auto"/>
              <w:ind w:left="-70" w:right="-8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ราคาทุนตัดจำหน่าย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654DDE7A" w14:textId="77777777" w:rsidR="00AC59CD" w:rsidRPr="006B417E" w:rsidRDefault="00AC59CD" w:rsidP="006D3FA9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75CC888" w14:textId="77777777" w:rsidR="00AC59CD" w:rsidRPr="006B417E" w:rsidRDefault="00AC59CD" w:rsidP="006D3FA9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85" w:type="dxa"/>
            <w:vAlign w:val="bottom"/>
          </w:tcPr>
          <w:p w14:paraId="3D85FDEC" w14:textId="77777777" w:rsidR="00AC59CD" w:rsidRPr="006B417E" w:rsidRDefault="00AC59CD" w:rsidP="006D3FA9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vAlign w:val="bottom"/>
          </w:tcPr>
          <w:p w14:paraId="586B0B98" w14:textId="77777777" w:rsidR="00AC59CD" w:rsidRPr="006B417E" w:rsidRDefault="00AC59CD" w:rsidP="006D3FA9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ระดับ </w:t>
            </w:r>
            <w:r w:rsidRPr="006B417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80" w:type="dxa"/>
            <w:vAlign w:val="bottom"/>
          </w:tcPr>
          <w:p w14:paraId="1DA89D4A" w14:textId="77777777" w:rsidR="00AC59CD" w:rsidRPr="006B417E" w:rsidRDefault="00AC59CD" w:rsidP="006D3FA9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8A6D5E7" w14:textId="77777777" w:rsidR="00AC59CD" w:rsidRPr="006B417E" w:rsidRDefault="00AC59CD" w:rsidP="006D3FA9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ระดับ </w:t>
            </w:r>
            <w:r w:rsidRPr="006B417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80" w:type="dxa"/>
            <w:vAlign w:val="bottom"/>
          </w:tcPr>
          <w:p w14:paraId="6368FDB2" w14:textId="77777777" w:rsidR="00AC59CD" w:rsidRPr="006B417E" w:rsidRDefault="00AC59CD" w:rsidP="006D3FA9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DD97C64" w14:textId="77777777" w:rsidR="00AC59CD" w:rsidRPr="006B417E" w:rsidRDefault="00AC59CD" w:rsidP="006D3FA9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ระดับ </w:t>
            </w:r>
            <w:r w:rsidRPr="006B417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2B85E34B" w14:textId="77777777" w:rsidR="00AC59CD" w:rsidRPr="006B417E" w:rsidRDefault="00AC59CD" w:rsidP="006D3FA9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A6D7B5A" w14:textId="77777777" w:rsidR="00AC59CD" w:rsidRPr="006B417E" w:rsidRDefault="00AC59CD" w:rsidP="006D3FA9">
            <w:pPr>
              <w:pStyle w:val="acctcolumnheading"/>
              <w:spacing w:after="0" w:line="240" w:lineRule="auto"/>
              <w:ind w:left="-79" w:right="-8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AC59CD" w:rsidRPr="006B417E" w14:paraId="5C9DD669" w14:textId="77777777" w:rsidTr="008B773E">
        <w:trPr>
          <w:cantSplit/>
          <w:trHeight w:val="56"/>
        </w:trPr>
        <w:tc>
          <w:tcPr>
            <w:tcW w:w="3960" w:type="dxa"/>
            <w:shd w:val="clear" w:color="auto" w:fill="auto"/>
            <w:vAlign w:val="bottom"/>
          </w:tcPr>
          <w:p w14:paraId="6765F17B" w14:textId="77777777" w:rsidR="00AC59CD" w:rsidRPr="006B417E" w:rsidRDefault="00AC59CD" w:rsidP="006D3FA9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260" w:type="dxa"/>
            <w:gridSpan w:val="13"/>
            <w:vAlign w:val="bottom"/>
          </w:tcPr>
          <w:p w14:paraId="4CEDDF56" w14:textId="77777777" w:rsidR="00AC59CD" w:rsidRPr="006B417E" w:rsidRDefault="00AC59CD" w:rsidP="006D3FA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AC59CD" w:rsidRPr="006B417E" w14:paraId="0776C070" w14:textId="77777777" w:rsidTr="008B773E">
        <w:trPr>
          <w:cantSplit/>
          <w:trHeight w:val="60"/>
        </w:trPr>
        <w:tc>
          <w:tcPr>
            <w:tcW w:w="3960" w:type="dxa"/>
            <w:shd w:val="clear" w:color="auto" w:fill="auto"/>
            <w:vAlign w:val="bottom"/>
          </w:tcPr>
          <w:p w14:paraId="2E3750C3" w14:textId="77777777" w:rsidR="00AC59CD" w:rsidRPr="006B417E" w:rsidRDefault="00AC59CD" w:rsidP="006D3FA9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Pr="006B417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มิถุนายน </w:t>
            </w:r>
            <w:r w:rsidRPr="006B417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2567</w:t>
            </w:r>
          </w:p>
        </w:tc>
        <w:tc>
          <w:tcPr>
            <w:tcW w:w="10260" w:type="dxa"/>
            <w:gridSpan w:val="13"/>
            <w:vAlign w:val="bottom"/>
          </w:tcPr>
          <w:p w14:paraId="1B2221C8" w14:textId="77777777" w:rsidR="00AC59CD" w:rsidRPr="006B417E" w:rsidRDefault="00AC59CD" w:rsidP="006D3FA9">
            <w:pPr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</w:tr>
      <w:tr w:rsidR="00AC59CD" w:rsidRPr="006B417E" w14:paraId="4948C37C" w14:textId="77777777" w:rsidTr="008B773E">
        <w:trPr>
          <w:cantSplit/>
        </w:trPr>
        <w:tc>
          <w:tcPr>
            <w:tcW w:w="3960" w:type="dxa"/>
          </w:tcPr>
          <w:p w14:paraId="71C146CD" w14:textId="77777777" w:rsidR="00AC59CD" w:rsidRPr="006B417E" w:rsidRDefault="00AC59CD" w:rsidP="006D3FA9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530" w:type="dxa"/>
            <w:vAlign w:val="bottom"/>
          </w:tcPr>
          <w:p w14:paraId="1EC61691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</w:tcPr>
          <w:p w14:paraId="305C8853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  <w:vAlign w:val="bottom"/>
          </w:tcPr>
          <w:p w14:paraId="68E6B536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75C2C962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CB49C9A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5" w:type="dxa"/>
            <w:vAlign w:val="bottom"/>
          </w:tcPr>
          <w:p w14:paraId="47E89E48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vAlign w:val="bottom"/>
          </w:tcPr>
          <w:p w14:paraId="420CFDEF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7768222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86B10B1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6E6C34EF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8379E79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18C7664B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4AC1906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172FE" w:rsidRPr="006B417E" w14:paraId="34F0EC94" w14:textId="77777777" w:rsidTr="008B773E">
        <w:trPr>
          <w:cantSplit/>
        </w:trPr>
        <w:tc>
          <w:tcPr>
            <w:tcW w:w="3960" w:type="dxa"/>
          </w:tcPr>
          <w:p w14:paraId="5D2F60C1" w14:textId="5D7742B3" w:rsidR="007172FE" w:rsidRPr="006B417E" w:rsidRDefault="007172FE" w:rsidP="007172FE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ลูกหนี้เงินให้สินเชื่อ</w:t>
            </w:r>
          </w:p>
        </w:tc>
        <w:tc>
          <w:tcPr>
            <w:tcW w:w="1530" w:type="dxa"/>
            <w:vAlign w:val="bottom"/>
          </w:tcPr>
          <w:p w14:paraId="7D9FABCB" w14:textId="4346BAF3" w:rsidR="007172FE" w:rsidRPr="006B417E" w:rsidRDefault="007172FE" w:rsidP="00717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3" w:type="dxa"/>
            <w:vAlign w:val="bottom"/>
          </w:tcPr>
          <w:p w14:paraId="718E8939" w14:textId="77777777" w:rsidR="007172FE" w:rsidRPr="006B417E" w:rsidRDefault="007172FE" w:rsidP="00717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</w:tcPr>
          <w:p w14:paraId="043340ED" w14:textId="3B628A96" w:rsidR="007172FE" w:rsidRPr="006B417E" w:rsidRDefault="007172FE" w:rsidP="00717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E2588">
              <w:rPr>
                <w:rFonts w:asciiTheme="majorBidi" w:hAnsiTheme="majorBidi" w:cstheme="majorBidi"/>
                <w:sz w:val="28"/>
                <w:szCs w:val="28"/>
              </w:rPr>
              <w:t>145,18</w:t>
            </w:r>
            <w:r w:rsidR="000B257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2E2588">
              <w:rPr>
                <w:rFonts w:asciiTheme="majorBidi" w:hAnsiTheme="majorBidi" w:cstheme="majorBidi"/>
                <w:sz w:val="28"/>
                <w:szCs w:val="28"/>
              </w:rPr>
              <w:t>,052</w:t>
            </w:r>
          </w:p>
        </w:tc>
        <w:tc>
          <w:tcPr>
            <w:tcW w:w="180" w:type="dxa"/>
          </w:tcPr>
          <w:p w14:paraId="3D4E8942" w14:textId="77777777" w:rsidR="007172FE" w:rsidRPr="006B417E" w:rsidRDefault="007172FE" w:rsidP="00717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8F4758F" w14:textId="0B54104E" w:rsidR="007172FE" w:rsidRPr="006B417E" w:rsidRDefault="007172FE" w:rsidP="00717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E2588">
              <w:rPr>
                <w:rFonts w:asciiTheme="majorBidi" w:hAnsiTheme="majorBidi" w:cstheme="majorBidi"/>
                <w:sz w:val="28"/>
                <w:szCs w:val="28"/>
              </w:rPr>
              <w:t>145,18</w:t>
            </w:r>
            <w:r w:rsidR="000B257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2E2588">
              <w:rPr>
                <w:rFonts w:asciiTheme="majorBidi" w:hAnsiTheme="majorBidi" w:cstheme="majorBidi"/>
                <w:sz w:val="28"/>
                <w:szCs w:val="28"/>
              </w:rPr>
              <w:t>,052</w:t>
            </w:r>
          </w:p>
        </w:tc>
        <w:tc>
          <w:tcPr>
            <w:tcW w:w="185" w:type="dxa"/>
            <w:vAlign w:val="bottom"/>
          </w:tcPr>
          <w:p w14:paraId="254E947E" w14:textId="77777777" w:rsidR="007172FE" w:rsidRPr="006B417E" w:rsidRDefault="007172FE" w:rsidP="00717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vAlign w:val="bottom"/>
          </w:tcPr>
          <w:p w14:paraId="52A35953" w14:textId="7843AE53" w:rsidR="007172FE" w:rsidRPr="006B417E" w:rsidRDefault="007172FE" w:rsidP="00717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5FA69DCA" w14:textId="77777777" w:rsidR="007172FE" w:rsidRPr="006B417E" w:rsidRDefault="007172FE" w:rsidP="00717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6004A04" w14:textId="74B4A8FA" w:rsidR="007172FE" w:rsidRPr="006B417E" w:rsidRDefault="007172FE" w:rsidP="006B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14:paraId="24244A0E" w14:textId="77777777" w:rsidR="007172FE" w:rsidRPr="006B417E" w:rsidRDefault="007172FE" w:rsidP="00717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F39C352" w14:textId="7722DD61" w:rsidR="007172FE" w:rsidRPr="006B417E" w:rsidRDefault="007172FE" w:rsidP="00717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DE1A70">
              <w:rPr>
                <w:rFonts w:asciiTheme="majorBidi" w:hAnsiTheme="majorBidi" w:cs="Angsana New"/>
                <w:sz w:val="28"/>
                <w:szCs w:val="28"/>
                <w:cs/>
              </w:rPr>
              <w:t>144</w:t>
            </w:r>
            <w:r w:rsidRPr="00DE1A7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E1A70">
              <w:rPr>
                <w:rFonts w:asciiTheme="majorBidi" w:hAnsiTheme="majorBidi" w:cs="Angsana New"/>
                <w:sz w:val="28"/>
                <w:szCs w:val="28"/>
                <w:cs/>
              </w:rPr>
              <w:t>43</w:t>
            </w:r>
            <w:r w:rsidR="000B257C">
              <w:rPr>
                <w:rFonts w:asciiTheme="majorBidi" w:hAnsiTheme="majorBidi" w:cs="Angsana New"/>
                <w:sz w:val="28"/>
                <w:szCs w:val="28"/>
              </w:rPr>
              <w:t>2</w:t>
            </w:r>
            <w:r w:rsidRPr="00DE1A7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E1A70">
              <w:rPr>
                <w:rFonts w:asciiTheme="majorBidi" w:hAnsiTheme="majorBidi" w:cs="Angsana New"/>
                <w:sz w:val="28"/>
                <w:szCs w:val="28"/>
                <w:cs/>
              </w:rPr>
              <w:t>629</w:t>
            </w:r>
          </w:p>
        </w:tc>
        <w:tc>
          <w:tcPr>
            <w:tcW w:w="180" w:type="dxa"/>
            <w:vAlign w:val="bottom"/>
          </w:tcPr>
          <w:p w14:paraId="0606D82A" w14:textId="77777777" w:rsidR="007172FE" w:rsidRPr="006B417E" w:rsidRDefault="007172FE" w:rsidP="00717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F9F7FA6" w14:textId="30EF598F" w:rsidR="007172FE" w:rsidRPr="006B417E" w:rsidRDefault="007172FE" w:rsidP="00717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DE1A70">
              <w:rPr>
                <w:rFonts w:asciiTheme="majorBidi" w:hAnsiTheme="majorBidi" w:cs="Angsana New"/>
                <w:sz w:val="28"/>
                <w:szCs w:val="28"/>
                <w:cs/>
              </w:rPr>
              <w:t>144</w:t>
            </w:r>
            <w:r w:rsidRPr="00DE1A7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E1A70">
              <w:rPr>
                <w:rFonts w:asciiTheme="majorBidi" w:hAnsiTheme="majorBidi" w:cs="Angsana New"/>
                <w:sz w:val="28"/>
                <w:szCs w:val="28"/>
                <w:cs/>
              </w:rPr>
              <w:t>43</w:t>
            </w:r>
            <w:r w:rsidR="000B257C">
              <w:rPr>
                <w:rFonts w:asciiTheme="majorBidi" w:hAnsiTheme="majorBidi" w:cs="Angsana New"/>
                <w:sz w:val="28"/>
                <w:szCs w:val="28"/>
              </w:rPr>
              <w:t>2</w:t>
            </w:r>
            <w:r w:rsidRPr="00DE1A7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E1A70">
              <w:rPr>
                <w:rFonts w:asciiTheme="majorBidi" w:hAnsiTheme="majorBidi" w:cs="Angsana New"/>
                <w:sz w:val="28"/>
                <w:szCs w:val="28"/>
                <w:cs/>
              </w:rPr>
              <w:t>629</w:t>
            </w:r>
          </w:p>
        </w:tc>
      </w:tr>
      <w:tr w:rsidR="008B773E" w:rsidRPr="006B417E" w14:paraId="3FDAC3A8" w14:textId="77777777" w:rsidTr="008B773E">
        <w:trPr>
          <w:cantSplit/>
          <w:trHeight w:val="659"/>
        </w:trPr>
        <w:tc>
          <w:tcPr>
            <w:tcW w:w="3960" w:type="dxa"/>
          </w:tcPr>
          <w:p w14:paraId="57274D16" w14:textId="7CEE6A17" w:rsidR="008B773E" w:rsidRPr="006B417E" w:rsidRDefault="008B773E" w:rsidP="008B7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5" w:hanging="19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อนุพันธ์ </w:t>
            </w:r>
            <w:r w:rsidRPr="006B417E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สัญญาแลกเปลี่ยน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อัตราดอกเบี้ยและอัตราแลกเปลี่ยนเงินตราต่างประเทศ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</w:t>
            </w:r>
          </w:p>
        </w:tc>
        <w:tc>
          <w:tcPr>
            <w:tcW w:w="1530" w:type="dxa"/>
            <w:vAlign w:val="bottom"/>
          </w:tcPr>
          <w:p w14:paraId="19C5238E" w14:textId="557D881D" w:rsidR="008B773E" w:rsidRPr="006B417E" w:rsidRDefault="008B773E" w:rsidP="008B7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152,749</w:t>
            </w:r>
          </w:p>
        </w:tc>
        <w:tc>
          <w:tcPr>
            <w:tcW w:w="183" w:type="dxa"/>
            <w:vAlign w:val="bottom"/>
          </w:tcPr>
          <w:p w14:paraId="3AF1BAE7" w14:textId="77777777" w:rsidR="008B773E" w:rsidRPr="006B417E" w:rsidRDefault="008B773E" w:rsidP="008B773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  <w:vAlign w:val="bottom"/>
          </w:tcPr>
          <w:p w14:paraId="669C1239" w14:textId="4BDBB31A" w:rsidR="008B773E" w:rsidRPr="006B417E" w:rsidRDefault="008B773E" w:rsidP="008B7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0C73FA8A" w14:textId="77777777" w:rsidR="008B773E" w:rsidRPr="006B417E" w:rsidRDefault="008B773E" w:rsidP="008B773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85F2DD7" w14:textId="4672BBDF" w:rsidR="008B773E" w:rsidRPr="006B417E" w:rsidRDefault="008B773E" w:rsidP="008B7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152,749</w:t>
            </w:r>
          </w:p>
        </w:tc>
        <w:tc>
          <w:tcPr>
            <w:tcW w:w="185" w:type="dxa"/>
            <w:vAlign w:val="bottom"/>
          </w:tcPr>
          <w:p w14:paraId="566E634D" w14:textId="77777777" w:rsidR="008B773E" w:rsidRPr="006B417E" w:rsidRDefault="008B773E" w:rsidP="008B773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vAlign w:val="bottom"/>
          </w:tcPr>
          <w:p w14:paraId="63E464C6" w14:textId="3A9E222B" w:rsidR="008B773E" w:rsidRPr="006B417E" w:rsidRDefault="008B773E" w:rsidP="008B7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4BFAFE09" w14:textId="77777777" w:rsidR="008B773E" w:rsidRPr="006B417E" w:rsidRDefault="008B773E" w:rsidP="008B773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6F06DA4" w14:textId="5F91A263" w:rsidR="008B773E" w:rsidRPr="006B417E" w:rsidRDefault="008B773E" w:rsidP="006B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    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152,749</w:t>
            </w:r>
          </w:p>
        </w:tc>
        <w:tc>
          <w:tcPr>
            <w:tcW w:w="180" w:type="dxa"/>
            <w:vAlign w:val="bottom"/>
          </w:tcPr>
          <w:p w14:paraId="00AB2CA3" w14:textId="77777777" w:rsidR="008B773E" w:rsidRPr="006B417E" w:rsidRDefault="008B773E" w:rsidP="008B773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1DC06A9" w14:textId="710F96D7" w:rsidR="008B773E" w:rsidRPr="006B417E" w:rsidRDefault="008B773E" w:rsidP="008B7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30F869FF" w14:textId="77777777" w:rsidR="008B773E" w:rsidRPr="006B417E" w:rsidRDefault="008B773E" w:rsidP="008B773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5073075" w14:textId="7E1A9F00" w:rsidR="008B773E" w:rsidRPr="006B417E" w:rsidRDefault="008B773E" w:rsidP="008B7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 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152,749</w:t>
            </w:r>
          </w:p>
        </w:tc>
      </w:tr>
      <w:tr w:rsidR="008B773E" w:rsidRPr="006B417E" w14:paraId="5A586C76" w14:textId="77777777" w:rsidTr="008B773E">
        <w:trPr>
          <w:cantSplit/>
          <w:trHeight w:val="659"/>
        </w:trPr>
        <w:tc>
          <w:tcPr>
            <w:tcW w:w="3960" w:type="dxa"/>
          </w:tcPr>
          <w:p w14:paraId="4BBFE116" w14:textId="77777777" w:rsidR="008B773E" w:rsidRDefault="008B773E" w:rsidP="008B7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5" w:hanging="195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D7ED84F" w14:textId="77777777" w:rsidR="008B773E" w:rsidRDefault="008B773E" w:rsidP="008B7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5" w:hanging="19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063D48FC" w14:textId="77777777" w:rsidR="008B773E" w:rsidRDefault="008B773E" w:rsidP="008B7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7825AFCE" w14:textId="77777777" w:rsidR="008B773E" w:rsidRPr="006B417E" w:rsidRDefault="008B773E" w:rsidP="008B773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  <w:vAlign w:val="bottom"/>
          </w:tcPr>
          <w:p w14:paraId="58D65DE2" w14:textId="77777777" w:rsidR="008B773E" w:rsidRDefault="008B773E" w:rsidP="008B7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32DC7E3F" w14:textId="77777777" w:rsidR="008B773E" w:rsidRPr="006B417E" w:rsidRDefault="008B773E" w:rsidP="008B773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FE3F3E1" w14:textId="77777777" w:rsidR="008B773E" w:rsidRDefault="008B773E" w:rsidP="008B7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5" w:type="dxa"/>
            <w:vAlign w:val="bottom"/>
          </w:tcPr>
          <w:p w14:paraId="770FD308" w14:textId="77777777" w:rsidR="008B773E" w:rsidRPr="006B417E" w:rsidRDefault="008B773E" w:rsidP="008B773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vAlign w:val="bottom"/>
          </w:tcPr>
          <w:p w14:paraId="351FC102" w14:textId="77777777" w:rsidR="008B773E" w:rsidRDefault="008B773E" w:rsidP="008B7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E3C412C" w14:textId="77777777" w:rsidR="008B773E" w:rsidRPr="006B417E" w:rsidRDefault="008B773E" w:rsidP="008B773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89CE77D" w14:textId="77777777" w:rsidR="008B773E" w:rsidRDefault="008B773E" w:rsidP="008B7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" w:type="dxa"/>
            <w:vAlign w:val="bottom"/>
          </w:tcPr>
          <w:p w14:paraId="06696A39" w14:textId="77777777" w:rsidR="008B773E" w:rsidRPr="006B417E" w:rsidRDefault="008B773E" w:rsidP="008B773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51CCEF2" w14:textId="77777777" w:rsidR="008B773E" w:rsidRDefault="008B773E" w:rsidP="008B7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D3BE346" w14:textId="77777777" w:rsidR="008B773E" w:rsidRPr="006B417E" w:rsidRDefault="008B773E" w:rsidP="008B773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D8AA13C" w14:textId="77777777" w:rsidR="008B773E" w:rsidRDefault="008B773E" w:rsidP="008B7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8B773E" w:rsidRPr="006B417E" w14:paraId="51AFE315" w14:textId="77777777" w:rsidTr="008B773E">
        <w:trPr>
          <w:cantSplit/>
          <w:trHeight w:val="493"/>
        </w:trPr>
        <w:tc>
          <w:tcPr>
            <w:tcW w:w="3960" w:type="dxa"/>
          </w:tcPr>
          <w:p w14:paraId="5F8EC26B" w14:textId="77777777" w:rsidR="008B773E" w:rsidRPr="006B417E" w:rsidRDefault="008B773E" w:rsidP="008B7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5" w:hanging="19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02C560AF" w14:textId="77777777" w:rsidR="008B773E" w:rsidRPr="006B417E" w:rsidRDefault="008B773E" w:rsidP="008B7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691ADCEF" w14:textId="77777777" w:rsidR="008B773E" w:rsidRPr="006B417E" w:rsidRDefault="008B773E" w:rsidP="008B773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  <w:vAlign w:val="bottom"/>
          </w:tcPr>
          <w:p w14:paraId="469AA1FB" w14:textId="77777777" w:rsidR="008B773E" w:rsidRPr="006B417E" w:rsidRDefault="008B773E" w:rsidP="008B7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3544ECE8" w14:textId="77777777" w:rsidR="008B773E" w:rsidRPr="006B417E" w:rsidRDefault="008B773E" w:rsidP="008B773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0414824" w14:textId="77777777" w:rsidR="008B773E" w:rsidRPr="006B417E" w:rsidRDefault="008B773E" w:rsidP="008B7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5" w:type="dxa"/>
            <w:vAlign w:val="bottom"/>
          </w:tcPr>
          <w:p w14:paraId="537947F9" w14:textId="77777777" w:rsidR="008B773E" w:rsidRPr="006B417E" w:rsidRDefault="008B773E" w:rsidP="008B773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vAlign w:val="bottom"/>
          </w:tcPr>
          <w:p w14:paraId="6ECAEC74" w14:textId="77777777" w:rsidR="008B773E" w:rsidRPr="006B417E" w:rsidRDefault="008B773E" w:rsidP="008B7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79DE058A" w14:textId="77777777" w:rsidR="008B773E" w:rsidRPr="006B417E" w:rsidRDefault="008B773E" w:rsidP="008B773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5877272" w14:textId="77777777" w:rsidR="008B773E" w:rsidRPr="006B417E" w:rsidRDefault="008B773E" w:rsidP="008B7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483E6E3C" w14:textId="77777777" w:rsidR="008B773E" w:rsidRPr="006B417E" w:rsidRDefault="008B773E" w:rsidP="008B773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E17C014" w14:textId="77777777" w:rsidR="008B773E" w:rsidRPr="006B417E" w:rsidRDefault="008B773E" w:rsidP="008B7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10306F4C" w14:textId="77777777" w:rsidR="008B773E" w:rsidRPr="006B417E" w:rsidRDefault="008B773E" w:rsidP="008B773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D2A7AA5" w14:textId="77777777" w:rsidR="008B773E" w:rsidRPr="006B417E" w:rsidRDefault="008B773E" w:rsidP="008B7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B773E" w:rsidRPr="006B417E" w14:paraId="677FB570" w14:textId="77777777" w:rsidTr="008B773E">
        <w:trPr>
          <w:cantSplit/>
          <w:trHeight w:val="74"/>
        </w:trPr>
        <w:tc>
          <w:tcPr>
            <w:tcW w:w="3960" w:type="dxa"/>
            <w:shd w:val="clear" w:color="auto" w:fill="auto"/>
            <w:vAlign w:val="bottom"/>
          </w:tcPr>
          <w:p w14:paraId="7A3153BE" w14:textId="77777777" w:rsidR="008B773E" w:rsidRPr="006B417E" w:rsidDel="00A71EB6" w:rsidRDefault="008B773E" w:rsidP="008B773E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260" w:type="dxa"/>
            <w:gridSpan w:val="13"/>
            <w:vAlign w:val="bottom"/>
          </w:tcPr>
          <w:p w14:paraId="5166956F" w14:textId="549B591C" w:rsidR="008B773E" w:rsidRPr="006B417E" w:rsidRDefault="008B773E" w:rsidP="008B773E">
            <w:pPr>
              <w:pStyle w:val="acctcolumnheading"/>
              <w:spacing w:after="0"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8B773E" w:rsidRPr="006B417E" w14:paraId="03E3FA94" w14:textId="77777777" w:rsidTr="008B773E">
        <w:trPr>
          <w:cantSplit/>
          <w:trHeight w:val="60"/>
        </w:trPr>
        <w:tc>
          <w:tcPr>
            <w:tcW w:w="3960" w:type="dxa"/>
            <w:shd w:val="clear" w:color="auto" w:fill="auto"/>
            <w:vAlign w:val="bottom"/>
          </w:tcPr>
          <w:p w14:paraId="29607C08" w14:textId="77777777" w:rsidR="008B773E" w:rsidRPr="006B417E" w:rsidRDefault="008B773E" w:rsidP="008B773E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4860" w:type="dxa"/>
            <w:gridSpan w:val="5"/>
            <w:tcBorders>
              <w:bottom w:val="single" w:sz="4" w:space="0" w:color="auto"/>
            </w:tcBorders>
            <w:vAlign w:val="bottom"/>
          </w:tcPr>
          <w:p w14:paraId="7582F96C" w14:textId="77777777" w:rsidR="008B773E" w:rsidRPr="006B417E" w:rsidRDefault="008B773E" w:rsidP="008B773E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185" w:type="dxa"/>
            <w:vAlign w:val="bottom"/>
          </w:tcPr>
          <w:p w14:paraId="3CA79F1E" w14:textId="77777777" w:rsidR="008B773E" w:rsidRPr="006B417E" w:rsidRDefault="008B773E" w:rsidP="008B773E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15" w:type="dxa"/>
            <w:gridSpan w:val="7"/>
            <w:tcBorders>
              <w:bottom w:val="single" w:sz="4" w:space="0" w:color="auto"/>
            </w:tcBorders>
            <w:vAlign w:val="bottom"/>
          </w:tcPr>
          <w:p w14:paraId="0590178C" w14:textId="77777777" w:rsidR="008B773E" w:rsidRPr="006B417E" w:rsidRDefault="008B773E" w:rsidP="008B773E">
            <w:pPr>
              <w:pStyle w:val="acctcolumnheading"/>
              <w:spacing w:after="0" w:line="240" w:lineRule="auto"/>
              <w:ind w:left="-79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8B773E" w:rsidRPr="006B417E" w14:paraId="3B715DAD" w14:textId="77777777" w:rsidTr="008B773E">
        <w:trPr>
          <w:cantSplit/>
          <w:trHeight w:val="60"/>
        </w:trPr>
        <w:tc>
          <w:tcPr>
            <w:tcW w:w="3960" w:type="dxa"/>
            <w:shd w:val="clear" w:color="auto" w:fill="auto"/>
            <w:vAlign w:val="bottom"/>
          </w:tcPr>
          <w:p w14:paraId="5C10B364" w14:textId="77777777" w:rsidR="008B773E" w:rsidRPr="006B417E" w:rsidRDefault="008B773E" w:rsidP="008B773E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07BEE2F1" w14:textId="77777777" w:rsidR="008B773E" w:rsidRPr="006B417E" w:rsidRDefault="008B773E" w:rsidP="008B773E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มูลค่ายุติธรรม 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- เครื่องมือที่ใช้ในการป้องกันความเสี่ยง</w:t>
            </w:r>
          </w:p>
        </w:tc>
        <w:tc>
          <w:tcPr>
            <w:tcW w:w="183" w:type="dxa"/>
            <w:tcBorders>
              <w:top w:val="single" w:sz="4" w:space="0" w:color="auto"/>
            </w:tcBorders>
            <w:vAlign w:val="bottom"/>
          </w:tcPr>
          <w:p w14:paraId="4114E256" w14:textId="77777777" w:rsidR="008B773E" w:rsidRPr="006B417E" w:rsidRDefault="008B773E" w:rsidP="008B773E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  <w:tcBorders>
              <w:top w:val="single" w:sz="4" w:space="0" w:color="auto"/>
            </w:tcBorders>
            <w:vAlign w:val="bottom"/>
          </w:tcPr>
          <w:p w14:paraId="593BCC37" w14:textId="77777777" w:rsidR="008B773E" w:rsidRPr="006B417E" w:rsidRDefault="008B773E" w:rsidP="008B773E">
            <w:pPr>
              <w:pStyle w:val="acctcolumnheading"/>
              <w:spacing w:after="0" w:line="240" w:lineRule="auto"/>
              <w:ind w:left="-70" w:right="-8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ราคาทุนตัดจำหน่าย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6616450D" w14:textId="77777777" w:rsidR="008B773E" w:rsidRPr="006B417E" w:rsidRDefault="008B773E" w:rsidP="008B773E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F63F336" w14:textId="77777777" w:rsidR="008B773E" w:rsidRPr="006B417E" w:rsidRDefault="008B773E" w:rsidP="008B773E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85" w:type="dxa"/>
            <w:vAlign w:val="bottom"/>
          </w:tcPr>
          <w:p w14:paraId="3876699C" w14:textId="77777777" w:rsidR="008B773E" w:rsidRPr="006B417E" w:rsidRDefault="008B773E" w:rsidP="008B773E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vAlign w:val="bottom"/>
          </w:tcPr>
          <w:p w14:paraId="31BE5D6A" w14:textId="77777777" w:rsidR="008B773E" w:rsidRPr="006B417E" w:rsidRDefault="008B773E" w:rsidP="008B773E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ระดับ </w:t>
            </w:r>
            <w:r w:rsidRPr="006B417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80" w:type="dxa"/>
            <w:vAlign w:val="bottom"/>
          </w:tcPr>
          <w:p w14:paraId="6F1279E1" w14:textId="77777777" w:rsidR="008B773E" w:rsidRPr="006B417E" w:rsidRDefault="008B773E" w:rsidP="008B773E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2DAACCB" w14:textId="77777777" w:rsidR="008B773E" w:rsidRPr="006B417E" w:rsidRDefault="008B773E" w:rsidP="008B773E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ระดับ </w:t>
            </w:r>
            <w:r w:rsidRPr="006B417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80" w:type="dxa"/>
            <w:vAlign w:val="bottom"/>
          </w:tcPr>
          <w:p w14:paraId="0A23AB8F" w14:textId="77777777" w:rsidR="008B773E" w:rsidRPr="006B417E" w:rsidRDefault="008B773E" w:rsidP="008B773E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5794F30" w14:textId="77777777" w:rsidR="008B773E" w:rsidRPr="006B417E" w:rsidRDefault="008B773E" w:rsidP="008B773E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ระดับ </w:t>
            </w:r>
            <w:r w:rsidRPr="006B417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69DFADCA" w14:textId="77777777" w:rsidR="008B773E" w:rsidRPr="006B417E" w:rsidRDefault="008B773E" w:rsidP="008B773E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51B17EB" w14:textId="77777777" w:rsidR="008B773E" w:rsidRPr="006B417E" w:rsidRDefault="008B773E" w:rsidP="008B773E">
            <w:pPr>
              <w:pStyle w:val="acctcolumnheading"/>
              <w:spacing w:after="0" w:line="240" w:lineRule="auto"/>
              <w:ind w:left="-79" w:right="-8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8B773E" w:rsidRPr="006B417E" w14:paraId="549BC151" w14:textId="77777777" w:rsidTr="008B773E">
        <w:trPr>
          <w:cantSplit/>
          <w:trHeight w:val="56"/>
        </w:trPr>
        <w:tc>
          <w:tcPr>
            <w:tcW w:w="3960" w:type="dxa"/>
            <w:shd w:val="clear" w:color="auto" w:fill="auto"/>
            <w:vAlign w:val="bottom"/>
          </w:tcPr>
          <w:p w14:paraId="07237E62" w14:textId="77777777" w:rsidR="008B773E" w:rsidRPr="006B417E" w:rsidRDefault="008B773E" w:rsidP="008B773E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260" w:type="dxa"/>
            <w:gridSpan w:val="13"/>
            <w:vAlign w:val="bottom"/>
          </w:tcPr>
          <w:p w14:paraId="77B4227B" w14:textId="77777777" w:rsidR="008B773E" w:rsidRPr="006B417E" w:rsidRDefault="008B773E" w:rsidP="008B773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8B773E" w:rsidRPr="006B417E" w14:paraId="78B3AF7B" w14:textId="77777777" w:rsidTr="008B773E">
        <w:trPr>
          <w:cantSplit/>
          <w:trHeight w:val="60"/>
        </w:trPr>
        <w:tc>
          <w:tcPr>
            <w:tcW w:w="3960" w:type="dxa"/>
            <w:shd w:val="clear" w:color="auto" w:fill="auto"/>
            <w:vAlign w:val="bottom"/>
          </w:tcPr>
          <w:p w14:paraId="76542B58" w14:textId="77777777" w:rsidR="008B773E" w:rsidRPr="006B417E" w:rsidRDefault="008B773E" w:rsidP="008B773E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Pr="006B417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มิถุนายน </w:t>
            </w:r>
            <w:r w:rsidRPr="006B417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2567</w:t>
            </w:r>
          </w:p>
        </w:tc>
        <w:tc>
          <w:tcPr>
            <w:tcW w:w="10260" w:type="dxa"/>
            <w:gridSpan w:val="13"/>
            <w:vAlign w:val="bottom"/>
          </w:tcPr>
          <w:p w14:paraId="160FD6E4" w14:textId="77777777" w:rsidR="008B773E" w:rsidRPr="006B417E" w:rsidRDefault="008B773E" w:rsidP="008B773E">
            <w:pPr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</w:tr>
      <w:tr w:rsidR="008B773E" w:rsidRPr="006B417E" w14:paraId="4B8778A9" w14:textId="77777777" w:rsidTr="008B773E">
        <w:trPr>
          <w:cantSplit/>
        </w:trPr>
        <w:tc>
          <w:tcPr>
            <w:tcW w:w="3960" w:type="dxa"/>
          </w:tcPr>
          <w:p w14:paraId="2E2AC52E" w14:textId="77777777" w:rsidR="008B773E" w:rsidRPr="006B417E" w:rsidRDefault="008B773E" w:rsidP="008B773E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530" w:type="dxa"/>
            <w:vAlign w:val="bottom"/>
          </w:tcPr>
          <w:p w14:paraId="39DB4164" w14:textId="77777777" w:rsidR="008B773E" w:rsidRPr="006B417E" w:rsidRDefault="008B773E" w:rsidP="008B7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2B685E57" w14:textId="77777777" w:rsidR="008B773E" w:rsidRPr="006B417E" w:rsidRDefault="008B773E" w:rsidP="008B7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  <w:vAlign w:val="bottom"/>
          </w:tcPr>
          <w:p w14:paraId="5DF7EE3E" w14:textId="77777777" w:rsidR="008B773E" w:rsidRPr="006B417E" w:rsidRDefault="008B773E" w:rsidP="008B7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B7BBB09" w14:textId="77777777" w:rsidR="008B773E" w:rsidRPr="006B417E" w:rsidRDefault="008B773E" w:rsidP="008B7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4C2FB13" w14:textId="77777777" w:rsidR="008B773E" w:rsidRPr="006B417E" w:rsidRDefault="008B773E" w:rsidP="008B7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5" w:type="dxa"/>
            <w:vAlign w:val="bottom"/>
          </w:tcPr>
          <w:p w14:paraId="6726C138" w14:textId="77777777" w:rsidR="008B773E" w:rsidRPr="006B417E" w:rsidRDefault="008B773E" w:rsidP="008B7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vAlign w:val="bottom"/>
          </w:tcPr>
          <w:p w14:paraId="54CF7FD2" w14:textId="77777777" w:rsidR="008B773E" w:rsidRPr="006B417E" w:rsidRDefault="008B773E" w:rsidP="008B7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37678C82" w14:textId="77777777" w:rsidR="008B773E" w:rsidRPr="006B417E" w:rsidRDefault="008B773E" w:rsidP="008B7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A861C50" w14:textId="77777777" w:rsidR="008B773E" w:rsidRPr="006B417E" w:rsidRDefault="008B773E" w:rsidP="008B7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5F8EEAC" w14:textId="77777777" w:rsidR="008B773E" w:rsidRPr="006B417E" w:rsidRDefault="008B773E" w:rsidP="008B7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9E90C82" w14:textId="77777777" w:rsidR="008B773E" w:rsidRPr="006B417E" w:rsidRDefault="008B773E" w:rsidP="008B7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5C91B0C4" w14:textId="77777777" w:rsidR="008B773E" w:rsidRPr="006B417E" w:rsidRDefault="008B773E" w:rsidP="008B7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C372B5D" w14:textId="77777777" w:rsidR="008B773E" w:rsidRPr="006B417E" w:rsidRDefault="008B773E" w:rsidP="008B7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B773E" w:rsidRPr="006B417E" w14:paraId="3931CB36" w14:textId="77777777" w:rsidTr="008B773E">
        <w:trPr>
          <w:cantSplit/>
        </w:trPr>
        <w:tc>
          <w:tcPr>
            <w:tcW w:w="3960" w:type="dxa"/>
          </w:tcPr>
          <w:p w14:paraId="38E94D40" w14:textId="77777777" w:rsidR="008B773E" w:rsidRPr="006B417E" w:rsidRDefault="008B773E" w:rsidP="008B773E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530" w:type="dxa"/>
            <w:vAlign w:val="bottom"/>
          </w:tcPr>
          <w:p w14:paraId="694556FB" w14:textId="77777777" w:rsidR="008B773E" w:rsidRPr="006B417E" w:rsidRDefault="008B773E" w:rsidP="008B7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83" w:type="dxa"/>
            <w:vAlign w:val="bottom"/>
          </w:tcPr>
          <w:p w14:paraId="2426C702" w14:textId="77777777" w:rsidR="008B773E" w:rsidRPr="006B417E" w:rsidRDefault="008B773E" w:rsidP="008B773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  <w:vAlign w:val="bottom"/>
          </w:tcPr>
          <w:p w14:paraId="7EAD59CF" w14:textId="77777777" w:rsidR="008B773E" w:rsidRPr="006B417E" w:rsidRDefault="008B773E" w:rsidP="008B7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72189">
              <w:rPr>
                <w:rFonts w:asciiTheme="majorBidi" w:hAnsiTheme="majorBidi" w:cs="Angsana New"/>
                <w:sz w:val="28"/>
                <w:szCs w:val="28"/>
                <w:cs/>
              </w:rPr>
              <w:t>25</w:t>
            </w:r>
            <w:r w:rsidRPr="0077218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72189">
              <w:rPr>
                <w:rFonts w:asciiTheme="majorBidi" w:hAnsiTheme="majorBidi" w:cs="Angsana New"/>
                <w:sz w:val="28"/>
                <w:szCs w:val="28"/>
                <w:cs/>
              </w:rPr>
              <w:t>557</w:t>
            </w:r>
            <w:r w:rsidRPr="0077218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72189">
              <w:rPr>
                <w:rFonts w:asciiTheme="majorBidi" w:hAnsiTheme="majorBidi" w:cs="Angsana New"/>
                <w:sz w:val="28"/>
                <w:szCs w:val="28"/>
                <w:cs/>
              </w:rPr>
              <w:t>818</w:t>
            </w:r>
          </w:p>
        </w:tc>
        <w:tc>
          <w:tcPr>
            <w:tcW w:w="180" w:type="dxa"/>
            <w:vAlign w:val="bottom"/>
          </w:tcPr>
          <w:p w14:paraId="5B5B6258" w14:textId="77777777" w:rsidR="008B773E" w:rsidRPr="006B417E" w:rsidRDefault="008B773E" w:rsidP="008B773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BD8A574" w14:textId="77777777" w:rsidR="008B773E" w:rsidRPr="006B417E" w:rsidRDefault="008B773E" w:rsidP="008B7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72189">
              <w:rPr>
                <w:rFonts w:asciiTheme="majorBidi" w:hAnsiTheme="majorBidi" w:cs="Angsana New"/>
                <w:sz w:val="28"/>
                <w:szCs w:val="28"/>
                <w:cs/>
              </w:rPr>
              <w:t>25</w:t>
            </w:r>
            <w:r w:rsidRPr="0077218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72189">
              <w:rPr>
                <w:rFonts w:asciiTheme="majorBidi" w:hAnsiTheme="majorBidi" w:cs="Angsana New"/>
                <w:sz w:val="28"/>
                <w:szCs w:val="28"/>
                <w:cs/>
              </w:rPr>
              <w:t>557</w:t>
            </w:r>
            <w:r w:rsidRPr="0077218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72189">
              <w:rPr>
                <w:rFonts w:asciiTheme="majorBidi" w:hAnsiTheme="majorBidi" w:cs="Angsana New"/>
                <w:sz w:val="28"/>
                <w:szCs w:val="28"/>
                <w:cs/>
              </w:rPr>
              <w:t>818</w:t>
            </w:r>
          </w:p>
        </w:tc>
        <w:tc>
          <w:tcPr>
            <w:tcW w:w="185" w:type="dxa"/>
            <w:vAlign w:val="bottom"/>
          </w:tcPr>
          <w:p w14:paraId="21504B07" w14:textId="77777777" w:rsidR="008B773E" w:rsidRPr="006B417E" w:rsidRDefault="008B773E" w:rsidP="008B773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vAlign w:val="bottom"/>
          </w:tcPr>
          <w:p w14:paraId="205B16FF" w14:textId="77777777" w:rsidR="008B773E" w:rsidRPr="006B417E" w:rsidRDefault="008B773E" w:rsidP="008B7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14:paraId="618E0B1A" w14:textId="77777777" w:rsidR="008B773E" w:rsidRPr="006B417E" w:rsidRDefault="008B773E" w:rsidP="008B773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14CD5D0" w14:textId="736E9128" w:rsidR="008B773E" w:rsidRPr="006B417E" w:rsidRDefault="008B773E" w:rsidP="008B7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="Angsana New"/>
                <w:sz w:val="28"/>
                <w:szCs w:val="28"/>
              </w:rPr>
              <w:t>25,579,158</w:t>
            </w:r>
          </w:p>
        </w:tc>
        <w:tc>
          <w:tcPr>
            <w:tcW w:w="180" w:type="dxa"/>
            <w:vAlign w:val="bottom"/>
          </w:tcPr>
          <w:p w14:paraId="1BB35F96" w14:textId="77777777" w:rsidR="008B773E" w:rsidRPr="006B417E" w:rsidRDefault="008B773E" w:rsidP="008B773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B66BADC" w14:textId="77777777" w:rsidR="008B773E" w:rsidRPr="006B417E" w:rsidRDefault="008B773E" w:rsidP="008B7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3F1B5AB2" w14:textId="77777777" w:rsidR="008B773E" w:rsidRPr="006B417E" w:rsidRDefault="008B773E" w:rsidP="008B773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773312A" w14:textId="2EE1C475" w:rsidR="008B773E" w:rsidRPr="006B417E" w:rsidRDefault="008B773E" w:rsidP="008B7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="Angsana New"/>
                <w:sz w:val="28"/>
                <w:szCs w:val="28"/>
              </w:rPr>
              <w:t>25,579,158</w:t>
            </w:r>
          </w:p>
        </w:tc>
      </w:tr>
      <w:tr w:rsidR="008B773E" w:rsidRPr="006B417E" w14:paraId="27E60B20" w14:textId="77777777" w:rsidTr="008B773E">
        <w:trPr>
          <w:cantSplit/>
        </w:trPr>
        <w:tc>
          <w:tcPr>
            <w:tcW w:w="3960" w:type="dxa"/>
          </w:tcPr>
          <w:p w14:paraId="464D9DE0" w14:textId="77777777" w:rsidR="008B773E" w:rsidRPr="006B417E" w:rsidRDefault="008B773E" w:rsidP="008B773E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530" w:type="dxa"/>
            <w:vAlign w:val="bottom"/>
          </w:tcPr>
          <w:p w14:paraId="2AAE6A40" w14:textId="77777777" w:rsidR="008B773E" w:rsidRPr="006B417E" w:rsidRDefault="008B773E" w:rsidP="008B7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3" w:type="dxa"/>
            <w:vAlign w:val="bottom"/>
          </w:tcPr>
          <w:p w14:paraId="002EE4DB" w14:textId="77777777" w:rsidR="008B773E" w:rsidRPr="006B417E" w:rsidRDefault="008B773E" w:rsidP="008B773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  <w:vAlign w:val="bottom"/>
          </w:tcPr>
          <w:p w14:paraId="220E639A" w14:textId="77777777" w:rsidR="008B773E" w:rsidRPr="006B417E" w:rsidRDefault="008B773E" w:rsidP="008B7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00C68">
              <w:rPr>
                <w:rFonts w:asciiTheme="majorBidi" w:hAnsiTheme="majorBidi" w:cstheme="majorBidi"/>
                <w:sz w:val="28"/>
                <w:szCs w:val="28"/>
              </w:rPr>
              <w:t>79,957,081</w:t>
            </w:r>
          </w:p>
        </w:tc>
        <w:tc>
          <w:tcPr>
            <w:tcW w:w="180" w:type="dxa"/>
            <w:vAlign w:val="bottom"/>
          </w:tcPr>
          <w:p w14:paraId="1D0FCDB6" w14:textId="77777777" w:rsidR="008B773E" w:rsidRPr="006B417E" w:rsidRDefault="008B773E" w:rsidP="008B773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2537AEA" w14:textId="77777777" w:rsidR="008B773E" w:rsidRPr="006B417E" w:rsidRDefault="008B773E" w:rsidP="008B7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00C68">
              <w:rPr>
                <w:rFonts w:asciiTheme="majorBidi" w:hAnsiTheme="majorBidi" w:cstheme="majorBidi"/>
                <w:sz w:val="28"/>
                <w:szCs w:val="28"/>
              </w:rPr>
              <w:t>79,957,081</w:t>
            </w:r>
          </w:p>
        </w:tc>
        <w:tc>
          <w:tcPr>
            <w:tcW w:w="185" w:type="dxa"/>
            <w:vAlign w:val="bottom"/>
          </w:tcPr>
          <w:p w14:paraId="579F1489" w14:textId="77777777" w:rsidR="008B773E" w:rsidRPr="006B417E" w:rsidRDefault="008B773E" w:rsidP="008B773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vAlign w:val="bottom"/>
          </w:tcPr>
          <w:p w14:paraId="0CE3A816" w14:textId="77777777" w:rsidR="008B773E" w:rsidRPr="006B417E" w:rsidRDefault="008B773E" w:rsidP="008B7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14:paraId="14B41615" w14:textId="77777777" w:rsidR="008B773E" w:rsidRPr="006B417E" w:rsidRDefault="008B773E" w:rsidP="008B773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BBFDF0C" w14:textId="77777777" w:rsidR="008B773E" w:rsidRPr="006B417E" w:rsidRDefault="008B773E" w:rsidP="008B7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84744">
              <w:rPr>
                <w:rFonts w:asciiTheme="majorBidi" w:hAnsiTheme="majorBidi" w:cs="Angsana New"/>
                <w:sz w:val="28"/>
                <w:szCs w:val="28"/>
                <w:cs/>
              </w:rPr>
              <w:t>79</w:t>
            </w:r>
            <w:r w:rsidRPr="0068474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84744">
              <w:rPr>
                <w:rFonts w:asciiTheme="majorBidi" w:hAnsiTheme="majorBidi" w:cs="Angsana New"/>
                <w:sz w:val="28"/>
                <w:szCs w:val="28"/>
                <w:cs/>
              </w:rPr>
              <w:t>833</w:t>
            </w:r>
            <w:r w:rsidRPr="0068474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84744">
              <w:rPr>
                <w:rFonts w:asciiTheme="majorBidi" w:hAnsiTheme="majorBidi" w:cs="Angsana New"/>
                <w:sz w:val="28"/>
                <w:szCs w:val="28"/>
                <w:cs/>
              </w:rPr>
              <w:t>518</w:t>
            </w:r>
          </w:p>
        </w:tc>
        <w:tc>
          <w:tcPr>
            <w:tcW w:w="180" w:type="dxa"/>
            <w:vAlign w:val="bottom"/>
          </w:tcPr>
          <w:p w14:paraId="6ADCAAC5" w14:textId="77777777" w:rsidR="008B773E" w:rsidRPr="006B417E" w:rsidRDefault="008B773E" w:rsidP="008B773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E90387C" w14:textId="77777777" w:rsidR="008B773E" w:rsidRPr="006B417E" w:rsidRDefault="008B773E" w:rsidP="008B7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6DD3BCB1" w14:textId="77777777" w:rsidR="008B773E" w:rsidRPr="006B417E" w:rsidRDefault="008B773E" w:rsidP="008B773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EFAD5B9" w14:textId="77777777" w:rsidR="008B773E" w:rsidRPr="006B417E" w:rsidRDefault="008B773E" w:rsidP="008B7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84744">
              <w:rPr>
                <w:rFonts w:asciiTheme="majorBidi" w:hAnsiTheme="majorBidi" w:cs="Angsana New"/>
                <w:sz w:val="28"/>
                <w:szCs w:val="28"/>
                <w:cs/>
              </w:rPr>
              <w:t>79</w:t>
            </w:r>
            <w:r w:rsidRPr="0068474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84744">
              <w:rPr>
                <w:rFonts w:asciiTheme="majorBidi" w:hAnsiTheme="majorBidi" w:cs="Angsana New"/>
                <w:sz w:val="28"/>
                <w:szCs w:val="28"/>
                <w:cs/>
              </w:rPr>
              <w:t>833</w:t>
            </w:r>
            <w:r w:rsidRPr="0068474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84744">
              <w:rPr>
                <w:rFonts w:asciiTheme="majorBidi" w:hAnsiTheme="majorBidi" w:cs="Angsana New"/>
                <w:sz w:val="28"/>
                <w:szCs w:val="28"/>
                <w:cs/>
              </w:rPr>
              <w:t>518</w:t>
            </w:r>
          </w:p>
        </w:tc>
      </w:tr>
      <w:tr w:rsidR="008B773E" w:rsidRPr="006B417E" w14:paraId="20B5689F" w14:textId="77777777" w:rsidTr="008B773E">
        <w:trPr>
          <w:cantSplit/>
        </w:trPr>
        <w:tc>
          <w:tcPr>
            <w:tcW w:w="3960" w:type="dxa"/>
          </w:tcPr>
          <w:p w14:paraId="0FE851ED" w14:textId="13ABBECB" w:rsidR="008B773E" w:rsidRPr="006B417E" w:rsidRDefault="008B773E" w:rsidP="008B7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5" w:hanging="19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หนี้สินอนุพันธ์ </w:t>
            </w:r>
            <w:r w:rsidRPr="006B417E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สัญญาแลกเปลี่ยน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อัตราดอกเบี้ยและอัตราแลกเปลี่ยนเงินตราต่างประเทศ</w:t>
            </w:r>
          </w:p>
        </w:tc>
        <w:tc>
          <w:tcPr>
            <w:tcW w:w="1530" w:type="dxa"/>
            <w:vAlign w:val="bottom"/>
          </w:tcPr>
          <w:p w14:paraId="5E9BAD0A" w14:textId="3EC33ABB" w:rsidR="008B773E" w:rsidRDefault="008B773E" w:rsidP="008B7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440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,806</w:t>
            </w:r>
          </w:p>
        </w:tc>
        <w:tc>
          <w:tcPr>
            <w:tcW w:w="183" w:type="dxa"/>
            <w:vAlign w:val="bottom"/>
          </w:tcPr>
          <w:p w14:paraId="154A3E77" w14:textId="77777777" w:rsidR="008B773E" w:rsidRPr="006B417E" w:rsidRDefault="008B773E" w:rsidP="008B773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  <w:vAlign w:val="bottom"/>
          </w:tcPr>
          <w:p w14:paraId="5C4B08EF" w14:textId="62B0DF43" w:rsidR="008B773E" w:rsidRPr="00600C68" w:rsidRDefault="008B773E" w:rsidP="008B7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45A2B162" w14:textId="77777777" w:rsidR="008B773E" w:rsidRPr="006B417E" w:rsidRDefault="008B773E" w:rsidP="008B773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D7BE069" w14:textId="36720A8C" w:rsidR="008B773E" w:rsidRPr="00600C68" w:rsidRDefault="008B773E" w:rsidP="008B7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440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,806</w:t>
            </w:r>
          </w:p>
        </w:tc>
        <w:tc>
          <w:tcPr>
            <w:tcW w:w="185" w:type="dxa"/>
            <w:vAlign w:val="bottom"/>
          </w:tcPr>
          <w:p w14:paraId="645CCD85" w14:textId="77777777" w:rsidR="008B773E" w:rsidRPr="006B417E" w:rsidRDefault="008B773E" w:rsidP="008B773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vAlign w:val="bottom"/>
          </w:tcPr>
          <w:p w14:paraId="57455C0E" w14:textId="500B6457" w:rsidR="008B773E" w:rsidRDefault="008B773E" w:rsidP="008B7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1AE95EC7" w14:textId="77777777" w:rsidR="008B773E" w:rsidRPr="006B417E" w:rsidRDefault="008B773E" w:rsidP="008B773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5E5BC08" w14:textId="60154262" w:rsidR="008B773E" w:rsidRPr="00684744" w:rsidRDefault="008B773E" w:rsidP="008B7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08" w:right="-108"/>
              <w:rPr>
                <w:rFonts w:asciiTheme="majorBidi" w:hAnsiTheme="majorBidi" w:cs="Angsana New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440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,806</w:t>
            </w:r>
          </w:p>
        </w:tc>
        <w:tc>
          <w:tcPr>
            <w:tcW w:w="180" w:type="dxa"/>
            <w:vAlign w:val="bottom"/>
          </w:tcPr>
          <w:p w14:paraId="596B3A2C" w14:textId="77777777" w:rsidR="008B773E" w:rsidRPr="006B417E" w:rsidRDefault="008B773E" w:rsidP="008B773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1A39DD4" w14:textId="2AA08F35" w:rsidR="008B773E" w:rsidRDefault="008B773E" w:rsidP="008B7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7CEA7A72" w14:textId="77777777" w:rsidR="008B773E" w:rsidRPr="006B417E" w:rsidRDefault="008B773E" w:rsidP="008B773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A685C9A" w14:textId="6CA2A36B" w:rsidR="008B773E" w:rsidRPr="00684744" w:rsidRDefault="008B773E" w:rsidP="008B7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 w:right="-108"/>
              <w:rPr>
                <w:rFonts w:asciiTheme="majorBidi" w:hAnsiTheme="majorBidi" w:cs="Angsana New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440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,806</w:t>
            </w:r>
          </w:p>
        </w:tc>
      </w:tr>
    </w:tbl>
    <w:p w14:paraId="7A830B43" w14:textId="77777777" w:rsidR="00DC413A" w:rsidRDefault="00DC413A">
      <w:r>
        <w:br w:type="page"/>
      </w:r>
    </w:p>
    <w:tbl>
      <w:tblPr>
        <w:tblW w:w="1422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960"/>
        <w:gridCol w:w="1530"/>
        <w:gridCol w:w="183"/>
        <w:gridCol w:w="1617"/>
        <w:gridCol w:w="180"/>
        <w:gridCol w:w="1350"/>
        <w:gridCol w:w="185"/>
        <w:gridCol w:w="1165"/>
        <w:gridCol w:w="180"/>
        <w:gridCol w:w="1080"/>
        <w:gridCol w:w="180"/>
        <w:gridCol w:w="1170"/>
        <w:gridCol w:w="180"/>
        <w:gridCol w:w="1260"/>
      </w:tblGrid>
      <w:tr w:rsidR="00AC59CD" w:rsidRPr="006B417E" w14:paraId="77E1A5A9" w14:textId="77777777" w:rsidTr="00A6238E">
        <w:trPr>
          <w:cantSplit/>
          <w:trHeight w:val="74"/>
        </w:trPr>
        <w:tc>
          <w:tcPr>
            <w:tcW w:w="3960" w:type="dxa"/>
            <w:shd w:val="clear" w:color="auto" w:fill="auto"/>
            <w:vAlign w:val="bottom"/>
          </w:tcPr>
          <w:p w14:paraId="771DEFFC" w14:textId="5F05BF26" w:rsidR="00AC59CD" w:rsidRPr="006B417E" w:rsidDel="00A71EB6" w:rsidRDefault="00AC59CD" w:rsidP="006D3FA9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260" w:type="dxa"/>
            <w:gridSpan w:val="13"/>
            <w:vAlign w:val="center"/>
          </w:tcPr>
          <w:p w14:paraId="528C9FF7" w14:textId="00D26842" w:rsidR="00AC59CD" w:rsidRPr="006B417E" w:rsidRDefault="00AC59CD" w:rsidP="006D3FA9">
            <w:pPr>
              <w:pStyle w:val="acctcolumnheading"/>
              <w:spacing w:after="0"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AC59CD" w:rsidRPr="006B417E" w14:paraId="022CF9F5" w14:textId="77777777" w:rsidTr="00A6238E">
        <w:trPr>
          <w:cantSplit/>
          <w:trHeight w:val="60"/>
        </w:trPr>
        <w:tc>
          <w:tcPr>
            <w:tcW w:w="3960" w:type="dxa"/>
            <w:shd w:val="clear" w:color="auto" w:fill="auto"/>
            <w:vAlign w:val="bottom"/>
          </w:tcPr>
          <w:p w14:paraId="269D49EB" w14:textId="77777777" w:rsidR="00AC59CD" w:rsidRPr="006B417E" w:rsidRDefault="00AC59CD" w:rsidP="006D3FA9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4860" w:type="dxa"/>
            <w:gridSpan w:val="5"/>
            <w:tcBorders>
              <w:bottom w:val="single" w:sz="4" w:space="0" w:color="auto"/>
            </w:tcBorders>
            <w:vAlign w:val="bottom"/>
          </w:tcPr>
          <w:p w14:paraId="7B298A38" w14:textId="77777777" w:rsidR="00AC59CD" w:rsidRPr="006B417E" w:rsidRDefault="00AC59CD" w:rsidP="006D3FA9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185" w:type="dxa"/>
            <w:vAlign w:val="bottom"/>
          </w:tcPr>
          <w:p w14:paraId="03A87BFC" w14:textId="77777777" w:rsidR="00AC59CD" w:rsidRPr="006B417E" w:rsidRDefault="00AC59CD" w:rsidP="006D3FA9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15" w:type="dxa"/>
            <w:gridSpan w:val="7"/>
            <w:tcBorders>
              <w:bottom w:val="single" w:sz="4" w:space="0" w:color="auto"/>
            </w:tcBorders>
            <w:vAlign w:val="bottom"/>
          </w:tcPr>
          <w:p w14:paraId="71A92CEA" w14:textId="77777777" w:rsidR="00AC59CD" w:rsidRPr="006B417E" w:rsidRDefault="00AC59CD" w:rsidP="006D3FA9">
            <w:pPr>
              <w:pStyle w:val="acctcolumnheading"/>
              <w:spacing w:after="0" w:line="240" w:lineRule="auto"/>
              <w:ind w:left="-79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AC59CD" w:rsidRPr="006B417E" w14:paraId="7B2F4888" w14:textId="77777777" w:rsidTr="00A6238E">
        <w:trPr>
          <w:cantSplit/>
          <w:trHeight w:val="60"/>
        </w:trPr>
        <w:tc>
          <w:tcPr>
            <w:tcW w:w="3960" w:type="dxa"/>
            <w:shd w:val="clear" w:color="auto" w:fill="auto"/>
            <w:vAlign w:val="bottom"/>
          </w:tcPr>
          <w:p w14:paraId="127DE3AE" w14:textId="77777777" w:rsidR="00AC59CD" w:rsidRPr="006B417E" w:rsidRDefault="00AC59CD" w:rsidP="006D3FA9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02943C1F" w14:textId="77777777" w:rsidR="00AC59CD" w:rsidRPr="006B417E" w:rsidRDefault="00AC59CD" w:rsidP="006D3FA9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มูลค่ายุติธรรม 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- เครื่องมือที่ใช้ในการป้องกันความเสี่ยง</w:t>
            </w:r>
          </w:p>
        </w:tc>
        <w:tc>
          <w:tcPr>
            <w:tcW w:w="183" w:type="dxa"/>
            <w:tcBorders>
              <w:top w:val="single" w:sz="4" w:space="0" w:color="auto"/>
            </w:tcBorders>
            <w:vAlign w:val="bottom"/>
          </w:tcPr>
          <w:p w14:paraId="0BD31455" w14:textId="77777777" w:rsidR="00AC59CD" w:rsidRPr="006B417E" w:rsidRDefault="00AC59CD" w:rsidP="006D3FA9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  <w:tcBorders>
              <w:top w:val="single" w:sz="4" w:space="0" w:color="auto"/>
            </w:tcBorders>
            <w:vAlign w:val="bottom"/>
          </w:tcPr>
          <w:p w14:paraId="3BBFB4A8" w14:textId="77777777" w:rsidR="00AC59CD" w:rsidRPr="006B417E" w:rsidRDefault="00AC59CD" w:rsidP="006D3FA9">
            <w:pPr>
              <w:pStyle w:val="acctcolumnheading"/>
              <w:spacing w:after="0" w:line="240" w:lineRule="auto"/>
              <w:ind w:left="-70" w:right="-8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ราคาทุนตัดจำหน่าย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44826F35" w14:textId="77777777" w:rsidR="00AC59CD" w:rsidRPr="006B417E" w:rsidRDefault="00AC59CD" w:rsidP="006D3FA9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5AF11B2B" w14:textId="77777777" w:rsidR="00AC59CD" w:rsidRPr="006B417E" w:rsidRDefault="00AC59CD" w:rsidP="006D3FA9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85" w:type="dxa"/>
            <w:vAlign w:val="bottom"/>
          </w:tcPr>
          <w:p w14:paraId="6EAC356F" w14:textId="77777777" w:rsidR="00AC59CD" w:rsidRPr="006B417E" w:rsidRDefault="00AC59CD" w:rsidP="006D3FA9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vAlign w:val="bottom"/>
          </w:tcPr>
          <w:p w14:paraId="5F8AC3FB" w14:textId="77777777" w:rsidR="00AC59CD" w:rsidRPr="006B417E" w:rsidRDefault="00AC59CD" w:rsidP="006D3FA9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ระดับ </w:t>
            </w:r>
            <w:r w:rsidRPr="006B417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80" w:type="dxa"/>
            <w:vAlign w:val="bottom"/>
          </w:tcPr>
          <w:p w14:paraId="698D5A4F" w14:textId="77777777" w:rsidR="00AC59CD" w:rsidRPr="006B417E" w:rsidRDefault="00AC59CD" w:rsidP="006D3FA9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ECE78A4" w14:textId="77777777" w:rsidR="00AC59CD" w:rsidRPr="006B417E" w:rsidRDefault="00AC59CD" w:rsidP="006D3FA9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ระดับ </w:t>
            </w:r>
            <w:r w:rsidRPr="006B417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80" w:type="dxa"/>
            <w:vAlign w:val="bottom"/>
          </w:tcPr>
          <w:p w14:paraId="01F713A8" w14:textId="77777777" w:rsidR="00AC59CD" w:rsidRPr="006B417E" w:rsidRDefault="00AC59CD" w:rsidP="006D3FA9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EB9D30B" w14:textId="77777777" w:rsidR="00AC59CD" w:rsidRPr="006B417E" w:rsidRDefault="00AC59CD" w:rsidP="006D3FA9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ระดับ </w:t>
            </w:r>
            <w:r w:rsidRPr="006B417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39E243FC" w14:textId="77777777" w:rsidR="00AC59CD" w:rsidRPr="006B417E" w:rsidRDefault="00AC59CD" w:rsidP="006D3FA9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856F62F" w14:textId="77777777" w:rsidR="00AC59CD" w:rsidRPr="006B417E" w:rsidRDefault="00AC59CD" w:rsidP="006D3FA9">
            <w:pPr>
              <w:pStyle w:val="acctcolumnheading"/>
              <w:spacing w:after="0" w:line="240" w:lineRule="auto"/>
              <w:ind w:left="-79" w:right="-8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AC59CD" w:rsidRPr="006B417E" w14:paraId="409CB940" w14:textId="77777777" w:rsidTr="00A6238E">
        <w:trPr>
          <w:cantSplit/>
          <w:trHeight w:val="56"/>
        </w:trPr>
        <w:tc>
          <w:tcPr>
            <w:tcW w:w="3960" w:type="dxa"/>
            <w:shd w:val="clear" w:color="auto" w:fill="auto"/>
            <w:vAlign w:val="bottom"/>
          </w:tcPr>
          <w:p w14:paraId="5FFE72FB" w14:textId="77777777" w:rsidR="00AC59CD" w:rsidRPr="006B417E" w:rsidRDefault="00AC59CD" w:rsidP="006D3FA9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260" w:type="dxa"/>
            <w:gridSpan w:val="13"/>
            <w:vAlign w:val="bottom"/>
          </w:tcPr>
          <w:p w14:paraId="3F8DDE7A" w14:textId="77777777" w:rsidR="00AC59CD" w:rsidRPr="006B417E" w:rsidRDefault="00AC59CD" w:rsidP="006D3FA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AC59CD" w:rsidRPr="006B417E" w14:paraId="6B15D40C" w14:textId="77777777" w:rsidTr="00A6238E">
        <w:trPr>
          <w:cantSplit/>
          <w:trHeight w:val="60"/>
        </w:trPr>
        <w:tc>
          <w:tcPr>
            <w:tcW w:w="3960" w:type="dxa"/>
            <w:shd w:val="clear" w:color="auto" w:fill="auto"/>
            <w:vAlign w:val="bottom"/>
          </w:tcPr>
          <w:p w14:paraId="577B984D" w14:textId="77777777" w:rsidR="00AC59CD" w:rsidRPr="006B417E" w:rsidRDefault="00AC59CD" w:rsidP="006D3FA9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6B417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6B417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2566</w:t>
            </w:r>
          </w:p>
        </w:tc>
        <w:tc>
          <w:tcPr>
            <w:tcW w:w="10260" w:type="dxa"/>
            <w:gridSpan w:val="13"/>
            <w:vAlign w:val="bottom"/>
          </w:tcPr>
          <w:p w14:paraId="3B8EA9D3" w14:textId="77777777" w:rsidR="00AC59CD" w:rsidRPr="006B417E" w:rsidRDefault="00AC59CD" w:rsidP="006D3FA9">
            <w:pPr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</w:tr>
      <w:tr w:rsidR="00AC59CD" w:rsidRPr="006B417E" w14:paraId="41A046C8" w14:textId="77777777" w:rsidTr="00A6238E">
        <w:trPr>
          <w:cantSplit/>
        </w:trPr>
        <w:tc>
          <w:tcPr>
            <w:tcW w:w="3960" w:type="dxa"/>
          </w:tcPr>
          <w:p w14:paraId="3F74CCBE" w14:textId="77777777" w:rsidR="00AC59CD" w:rsidRPr="006B417E" w:rsidRDefault="00AC59CD" w:rsidP="006D3FA9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530" w:type="dxa"/>
            <w:vAlign w:val="bottom"/>
          </w:tcPr>
          <w:p w14:paraId="7EDF5C94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</w:tcPr>
          <w:p w14:paraId="59EF8583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  <w:vAlign w:val="bottom"/>
          </w:tcPr>
          <w:p w14:paraId="54E1D438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76975C2E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7B849DF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5" w:type="dxa"/>
            <w:vAlign w:val="bottom"/>
          </w:tcPr>
          <w:p w14:paraId="63F6BEE9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vAlign w:val="bottom"/>
          </w:tcPr>
          <w:p w14:paraId="0C06D4C1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7D1C96FF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CD9BF41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588AFBF3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6F08339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33E71BC4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42103EC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C59CD" w:rsidRPr="006B417E" w14:paraId="74EF53DE" w14:textId="77777777" w:rsidTr="00A6238E">
        <w:trPr>
          <w:cantSplit/>
        </w:trPr>
        <w:tc>
          <w:tcPr>
            <w:tcW w:w="3960" w:type="dxa"/>
          </w:tcPr>
          <w:p w14:paraId="3CC83C86" w14:textId="77777777" w:rsidR="00AC59CD" w:rsidRPr="006B417E" w:rsidRDefault="00AC59CD" w:rsidP="006D3FA9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ลูกหนี้เงินให้สินเชื่อ</w:t>
            </w:r>
          </w:p>
        </w:tc>
        <w:tc>
          <w:tcPr>
            <w:tcW w:w="1530" w:type="dxa"/>
            <w:vAlign w:val="bottom"/>
          </w:tcPr>
          <w:p w14:paraId="68C6C0A9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83" w:type="dxa"/>
            <w:vAlign w:val="bottom"/>
          </w:tcPr>
          <w:p w14:paraId="2BDA0763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</w:tcPr>
          <w:p w14:paraId="665A1B55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133</w:t>
            </w:r>
            <w:r w:rsidRPr="006B417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925</w:t>
            </w:r>
            <w:r w:rsidRPr="006B417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899</w:t>
            </w:r>
          </w:p>
        </w:tc>
        <w:tc>
          <w:tcPr>
            <w:tcW w:w="180" w:type="dxa"/>
          </w:tcPr>
          <w:p w14:paraId="29D778D4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A43148A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133</w:t>
            </w:r>
            <w:r w:rsidRPr="006B417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925</w:t>
            </w:r>
            <w:r w:rsidRPr="006B417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899</w:t>
            </w:r>
          </w:p>
        </w:tc>
        <w:tc>
          <w:tcPr>
            <w:tcW w:w="185" w:type="dxa"/>
            <w:vAlign w:val="bottom"/>
          </w:tcPr>
          <w:p w14:paraId="0A77BC77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vAlign w:val="bottom"/>
          </w:tcPr>
          <w:p w14:paraId="2E85DBE7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14:paraId="6051E902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164E57E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14:paraId="56C4DE9A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99C8CE4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132</w:t>
            </w:r>
            <w:r w:rsidRPr="006B417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797</w:t>
            </w:r>
            <w:r w:rsidRPr="006B417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941</w:t>
            </w:r>
          </w:p>
        </w:tc>
        <w:tc>
          <w:tcPr>
            <w:tcW w:w="180" w:type="dxa"/>
            <w:vAlign w:val="bottom"/>
          </w:tcPr>
          <w:p w14:paraId="65D5E396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988ECBF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132</w:t>
            </w:r>
            <w:r w:rsidRPr="006B417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797</w:t>
            </w:r>
            <w:r w:rsidRPr="006B417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941</w:t>
            </w:r>
          </w:p>
        </w:tc>
      </w:tr>
      <w:tr w:rsidR="00AC59CD" w:rsidRPr="006B417E" w14:paraId="3B90CFA0" w14:textId="77777777" w:rsidTr="00A6238E">
        <w:trPr>
          <w:cantSplit/>
          <w:trHeight w:val="189"/>
        </w:trPr>
        <w:tc>
          <w:tcPr>
            <w:tcW w:w="3960" w:type="dxa"/>
          </w:tcPr>
          <w:p w14:paraId="1C716EDA" w14:textId="77777777" w:rsidR="00AC59CD" w:rsidRPr="006B417E" w:rsidRDefault="00AC59CD" w:rsidP="006D3FA9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30" w:type="dxa"/>
            <w:vAlign w:val="bottom"/>
          </w:tcPr>
          <w:p w14:paraId="46B656C5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3" w:type="dxa"/>
            <w:vAlign w:val="bottom"/>
          </w:tcPr>
          <w:p w14:paraId="5C2B9889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617" w:type="dxa"/>
            <w:vAlign w:val="bottom"/>
          </w:tcPr>
          <w:p w14:paraId="0F8798DD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14:paraId="600008A3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50" w:type="dxa"/>
            <w:vAlign w:val="bottom"/>
          </w:tcPr>
          <w:p w14:paraId="7C583173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5" w:type="dxa"/>
            <w:vAlign w:val="bottom"/>
          </w:tcPr>
          <w:p w14:paraId="5E6DF99E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65" w:type="dxa"/>
            <w:vAlign w:val="bottom"/>
          </w:tcPr>
          <w:p w14:paraId="3C0E1185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14:paraId="02C2DD1C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0" w:type="dxa"/>
            <w:vAlign w:val="bottom"/>
          </w:tcPr>
          <w:p w14:paraId="08A91AB8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14:paraId="5A72CA61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0" w:type="dxa"/>
            <w:vAlign w:val="bottom"/>
          </w:tcPr>
          <w:p w14:paraId="00CACB4B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7EE59B30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60" w:type="dxa"/>
          </w:tcPr>
          <w:p w14:paraId="497F8151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AC59CD" w:rsidRPr="006B417E" w14:paraId="2A2F91DF" w14:textId="77777777" w:rsidTr="00A6238E">
        <w:trPr>
          <w:cantSplit/>
        </w:trPr>
        <w:tc>
          <w:tcPr>
            <w:tcW w:w="3960" w:type="dxa"/>
          </w:tcPr>
          <w:p w14:paraId="3D7A06BD" w14:textId="77777777" w:rsidR="00AC59CD" w:rsidRPr="006B417E" w:rsidRDefault="00AC59CD" w:rsidP="006D3FA9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530" w:type="dxa"/>
            <w:vAlign w:val="bottom"/>
          </w:tcPr>
          <w:p w14:paraId="0D6163CB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6C3E2222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  <w:vAlign w:val="bottom"/>
          </w:tcPr>
          <w:p w14:paraId="26B065D1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583ED951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E23E2D2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5" w:type="dxa"/>
            <w:vAlign w:val="bottom"/>
          </w:tcPr>
          <w:p w14:paraId="41C18FCB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vAlign w:val="bottom"/>
          </w:tcPr>
          <w:p w14:paraId="39B6422D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015939D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6CCAAA6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4BBA07C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D088A64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5BB1F3E5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4E682AA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C59CD" w:rsidRPr="006B417E" w14:paraId="69CA019E" w14:textId="77777777" w:rsidTr="00A6238E">
        <w:trPr>
          <w:cantSplit/>
        </w:trPr>
        <w:tc>
          <w:tcPr>
            <w:tcW w:w="3960" w:type="dxa"/>
          </w:tcPr>
          <w:p w14:paraId="0FE4CA11" w14:textId="77777777" w:rsidR="00AC59CD" w:rsidRPr="006B417E" w:rsidRDefault="00AC59CD" w:rsidP="006D3FA9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530" w:type="dxa"/>
            <w:vAlign w:val="bottom"/>
          </w:tcPr>
          <w:p w14:paraId="572894FD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3" w:type="dxa"/>
            <w:vAlign w:val="bottom"/>
          </w:tcPr>
          <w:p w14:paraId="4AE88B32" w14:textId="77777777" w:rsidR="00AC59CD" w:rsidRPr="006B417E" w:rsidRDefault="00AC59CD" w:rsidP="006D3FA9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  <w:vAlign w:val="bottom"/>
          </w:tcPr>
          <w:p w14:paraId="5630DC79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</w:rPr>
              <w:t>23,732,392</w:t>
            </w:r>
          </w:p>
        </w:tc>
        <w:tc>
          <w:tcPr>
            <w:tcW w:w="180" w:type="dxa"/>
            <w:vAlign w:val="bottom"/>
          </w:tcPr>
          <w:p w14:paraId="2B86E999" w14:textId="77777777" w:rsidR="00AC59CD" w:rsidRPr="006B417E" w:rsidRDefault="00AC59CD" w:rsidP="006D3FA9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1BC4BAD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</w:rPr>
              <w:t>23,732,392</w:t>
            </w:r>
          </w:p>
        </w:tc>
        <w:tc>
          <w:tcPr>
            <w:tcW w:w="185" w:type="dxa"/>
            <w:vAlign w:val="bottom"/>
          </w:tcPr>
          <w:p w14:paraId="5FB0156C" w14:textId="77777777" w:rsidR="00AC59CD" w:rsidRPr="006B417E" w:rsidRDefault="00AC59CD" w:rsidP="006D3FA9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vAlign w:val="bottom"/>
          </w:tcPr>
          <w:p w14:paraId="0132A788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0F51B0F9" w14:textId="77777777" w:rsidR="00AC59CD" w:rsidRPr="006B417E" w:rsidRDefault="00AC59CD" w:rsidP="006D3FA9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BFF0C83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</w:rPr>
              <w:t>23,761,873</w:t>
            </w:r>
          </w:p>
        </w:tc>
        <w:tc>
          <w:tcPr>
            <w:tcW w:w="180" w:type="dxa"/>
            <w:vAlign w:val="bottom"/>
          </w:tcPr>
          <w:p w14:paraId="128FCA95" w14:textId="77777777" w:rsidR="00AC59CD" w:rsidRPr="006B417E" w:rsidRDefault="00AC59CD" w:rsidP="006D3FA9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15B6EC7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1BB5880F" w14:textId="77777777" w:rsidR="00AC59CD" w:rsidRPr="006B417E" w:rsidRDefault="00AC59CD" w:rsidP="006D3FA9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E317108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</w:rPr>
              <w:t>23,761,873</w:t>
            </w:r>
          </w:p>
        </w:tc>
      </w:tr>
      <w:tr w:rsidR="00AC59CD" w:rsidRPr="006B417E" w14:paraId="062C2E3F" w14:textId="77777777" w:rsidTr="00A6238E">
        <w:trPr>
          <w:cantSplit/>
        </w:trPr>
        <w:tc>
          <w:tcPr>
            <w:tcW w:w="3960" w:type="dxa"/>
          </w:tcPr>
          <w:p w14:paraId="05ACEFB5" w14:textId="77777777" w:rsidR="00AC59CD" w:rsidRPr="006B417E" w:rsidRDefault="00AC59CD" w:rsidP="006D3FA9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530" w:type="dxa"/>
            <w:vAlign w:val="bottom"/>
          </w:tcPr>
          <w:p w14:paraId="5674960B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3" w:type="dxa"/>
            <w:vAlign w:val="bottom"/>
          </w:tcPr>
          <w:p w14:paraId="51AD130A" w14:textId="77777777" w:rsidR="00AC59CD" w:rsidRPr="006B417E" w:rsidRDefault="00AC59CD" w:rsidP="006D3FA9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  <w:vAlign w:val="bottom"/>
          </w:tcPr>
          <w:p w14:paraId="77C047D0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</w:rPr>
              <w:t>73,440,494</w:t>
            </w:r>
          </w:p>
        </w:tc>
        <w:tc>
          <w:tcPr>
            <w:tcW w:w="180" w:type="dxa"/>
            <w:vAlign w:val="bottom"/>
          </w:tcPr>
          <w:p w14:paraId="268FE6F5" w14:textId="77777777" w:rsidR="00AC59CD" w:rsidRPr="006B417E" w:rsidRDefault="00AC59CD" w:rsidP="006D3FA9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99C0A29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</w:rPr>
              <w:t>73,440,494</w:t>
            </w:r>
          </w:p>
        </w:tc>
        <w:tc>
          <w:tcPr>
            <w:tcW w:w="185" w:type="dxa"/>
            <w:vAlign w:val="bottom"/>
          </w:tcPr>
          <w:p w14:paraId="723EB9D5" w14:textId="77777777" w:rsidR="00AC59CD" w:rsidRPr="006B417E" w:rsidRDefault="00AC59CD" w:rsidP="006D3FA9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vAlign w:val="bottom"/>
          </w:tcPr>
          <w:p w14:paraId="6B6C12CB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2C19DDAC" w14:textId="77777777" w:rsidR="00AC59CD" w:rsidRPr="006B417E" w:rsidRDefault="00AC59CD" w:rsidP="006D3FA9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759E6EC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</w:rPr>
              <w:t>73,300,642</w:t>
            </w:r>
          </w:p>
        </w:tc>
        <w:tc>
          <w:tcPr>
            <w:tcW w:w="180" w:type="dxa"/>
            <w:vAlign w:val="bottom"/>
          </w:tcPr>
          <w:p w14:paraId="4EFCEAF6" w14:textId="77777777" w:rsidR="00AC59CD" w:rsidRPr="006B417E" w:rsidRDefault="00AC59CD" w:rsidP="006D3FA9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7CEC9B0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331C5B7A" w14:textId="77777777" w:rsidR="00AC59CD" w:rsidRPr="006B417E" w:rsidRDefault="00AC59CD" w:rsidP="006D3FA9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1EE186E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</w:rPr>
              <w:t>73,300,642</w:t>
            </w:r>
          </w:p>
        </w:tc>
      </w:tr>
      <w:tr w:rsidR="008B773E" w:rsidRPr="006B417E" w14:paraId="3F0EC308" w14:textId="77777777" w:rsidTr="00A6238E">
        <w:trPr>
          <w:cantSplit/>
        </w:trPr>
        <w:tc>
          <w:tcPr>
            <w:tcW w:w="3960" w:type="dxa"/>
          </w:tcPr>
          <w:p w14:paraId="205AE421" w14:textId="099DE618" w:rsidR="008B773E" w:rsidRPr="006B417E" w:rsidRDefault="008B773E" w:rsidP="008B7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5" w:hanging="19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หนี้สินอนุพันธ์ </w:t>
            </w:r>
            <w:r w:rsidRPr="006B417E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สัญญาแลกเปลี่ยน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อัตราดอกเบี้ยและอัตราแลกเปลี่ยนเงินตราต่างประเทศ</w:t>
            </w:r>
          </w:p>
        </w:tc>
        <w:tc>
          <w:tcPr>
            <w:tcW w:w="1530" w:type="dxa"/>
            <w:vAlign w:val="bottom"/>
          </w:tcPr>
          <w:p w14:paraId="59EE8FDE" w14:textId="0990E271" w:rsidR="008B773E" w:rsidRPr="006B417E" w:rsidRDefault="008B773E" w:rsidP="008B7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</w:rPr>
              <w:t>715,902</w:t>
            </w:r>
          </w:p>
        </w:tc>
        <w:tc>
          <w:tcPr>
            <w:tcW w:w="183" w:type="dxa"/>
            <w:vAlign w:val="bottom"/>
          </w:tcPr>
          <w:p w14:paraId="3012153C" w14:textId="77777777" w:rsidR="008B773E" w:rsidRPr="006B417E" w:rsidRDefault="008B773E" w:rsidP="008B773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  <w:vAlign w:val="bottom"/>
          </w:tcPr>
          <w:p w14:paraId="40C5739E" w14:textId="164BB39D" w:rsidR="008B773E" w:rsidRPr="006B417E" w:rsidRDefault="008B773E" w:rsidP="008B7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71F13F8C" w14:textId="77777777" w:rsidR="008B773E" w:rsidRPr="006B417E" w:rsidRDefault="008B773E" w:rsidP="008B773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F1FE52E" w14:textId="7136481A" w:rsidR="008B773E" w:rsidRPr="006B417E" w:rsidRDefault="008B773E" w:rsidP="008B7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</w:rPr>
              <w:t>715,902</w:t>
            </w:r>
          </w:p>
        </w:tc>
        <w:tc>
          <w:tcPr>
            <w:tcW w:w="185" w:type="dxa"/>
            <w:vAlign w:val="bottom"/>
          </w:tcPr>
          <w:p w14:paraId="15A7F15A" w14:textId="77777777" w:rsidR="008B773E" w:rsidRPr="006B417E" w:rsidRDefault="008B773E" w:rsidP="008B773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vAlign w:val="bottom"/>
          </w:tcPr>
          <w:p w14:paraId="66E2C2CA" w14:textId="4A7904E1" w:rsidR="008B773E" w:rsidRPr="006B417E" w:rsidRDefault="008B773E" w:rsidP="008B7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2457A8F5" w14:textId="77777777" w:rsidR="008B773E" w:rsidRPr="006B417E" w:rsidRDefault="008B773E" w:rsidP="008B773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1F99638" w14:textId="1FBD1A43" w:rsidR="008B773E" w:rsidRPr="006B417E" w:rsidRDefault="008B773E" w:rsidP="008B7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</w:rPr>
              <w:t>715,902</w:t>
            </w:r>
          </w:p>
        </w:tc>
        <w:tc>
          <w:tcPr>
            <w:tcW w:w="180" w:type="dxa"/>
            <w:vAlign w:val="bottom"/>
          </w:tcPr>
          <w:p w14:paraId="6F04CCAA" w14:textId="77777777" w:rsidR="008B773E" w:rsidRPr="006B417E" w:rsidRDefault="008B773E" w:rsidP="008B773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62C8C4C" w14:textId="34A52CBF" w:rsidR="008B773E" w:rsidRPr="006B417E" w:rsidRDefault="008B773E" w:rsidP="008B7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160F00E0" w14:textId="77777777" w:rsidR="008B773E" w:rsidRPr="006B417E" w:rsidRDefault="008B773E" w:rsidP="008B773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8A14CDE" w14:textId="3FB25BE6" w:rsidR="008B773E" w:rsidRPr="006B417E" w:rsidRDefault="008B773E" w:rsidP="008B7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</w:rPr>
              <w:t>715,902</w:t>
            </w:r>
          </w:p>
        </w:tc>
      </w:tr>
    </w:tbl>
    <w:p w14:paraId="67F6EB25" w14:textId="77777777" w:rsidR="00AC59CD" w:rsidRPr="006B417E" w:rsidRDefault="00AC59CD" w:rsidP="00AC59CD">
      <w:pPr>
        <w:pStyle w:val="block"/>
        <w:shd w:val="clear" w:color="auto" w:fill="FFFFFF" w:themeFill="background1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</w:p>
    <w:p w14:paraId="06A7D67E" w14:textId="77777777" w:rsidR="00AC59CD" w:rsidRPr="006B417E" w:rsidRDefault="00AC59CD" w:rsidP="00AC59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6B417E">
        <w:rPr>
          <w:rFonts w:asciiTheme="majorBidi" w:hAnsiTheme="majorBidi" w:cstheme="majorBidi"/>
          <w:sz w:val="28"/>
          <w:szCs w:val="28"/>
        </w:rPr>
        <w:br w:type="page"/>
      </w:r>
    </w:p>
    <w:tbl>
      <w:tblPr>
        <w:tblW w:w="1422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960"/>
        <w:gridCol w:w="1530"/>
        <w:gridCol w:w="183"/>
        <w:gridCol w:w="1617"/>
        <w:gridCol w:w="180"/>
        <w:gridCol w:w="1350"/>
        <w:gridCol w:w="182"/>
        <w:gridCol w:w="1168"/>
        <w:gridCol w:w="180"/>
        <w:gridCol w:w="1080"/>
        <w:gridCol w:w="180"/>
        <w:gridCol w:w="1170"/>
        <w:gridCol w:w="180"/>
        <w:gridCol w:w="1260"/>
      </w:tblGrid>
      <w:tr w:rsidR="00AC59CD" w:rsidRPr="006B417E" w14:paraId="51947247" w14:textId="77777777" w:rsidTr="00DB6CF3">
        <w:trPr>
          <w:cantSplit/>
          <w:trHeight w:val="74"/>
          <w:tblHeader/>
        </w:trPr>
        <w:tc>
          <w:tcPr>
            <w:tcW w:w="3960" w:type="dxa"/>
            <w:shd w:val="clear" w:color="auto" w:fill="auto"/>
            <w:vAlign w:val="bottom"/>
          </w:tcPr>
          <w:p w14:paraId="6FDC5066" w14:textId="77777777" w:rsidR="00AC59CD" w:rsidRPr="006B417E" w:rsidDel="00A71EB6" w:rsidRDefault="00AC59CD" w:rsidP="006D3FA9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260" w:type="dxa"/>
            <w:gridSpan w:val="13"/>
            <w:vAlign w:val="bottom"/>
          </w:tcPr>
          <w:p w14:paraId="720554D5" w14:textId="77777777" w:rsidR="00AC59CD" w:rsidRPr="006B417E" w:rsidRDefault="00AC59CD" w:rsidP="006D3FA9">
            <w:pPr>
              <w:pStyle w:val="acctcolumnheading"/>
              <w:spacing w:after="0"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AC59CD" w:rsidRPr="006B417E" w14:paraId="4700EDF2" w14:textId="77777777" w:rsidTr="00DB6CF3">
        <w:trPr>
          <w:cantSplit/>
          <w:trHeight w:val="60"/>
          <w:tblHeader/>
        </w:trPr>
        <w:tc>
          <w:tcPr>
            <w:tcW w:w="3960" w:type="dxa"/>
            <w:shd w:val="clear" w:color="auto" w:fill="auto"/>
            <w:vAlign w:val="bottom"/>
          </w:tcPr>
          <w:p w14:paraId="46F0F438" w14:textId="77777777" w:rsidR="00AC59CD" w:rsidRPr="006B417E" w:rsidRDefault="00AC59CD" w:rsidP="006D3FA9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4860" w:type="dxa"/>
            <w:gridSpan w:val="5"/>
            <w:tcBorders>
              <w:bottom w:val="single" w:sz="4" w:space="0" w:color="auto"/>
            </w:tcBorders>
            <w:vAlign w:val="bottom"/>
          </w:tcPr>
          <w:p w14:paraId="24D5EDCC" w14:textId="77777777" w:rsidR="00AC59CD" w:rsidRPr="006B417E" w:rsidRDefault="00AC59CD" w:rsidP="006D3FA9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182" w:type="dxa"/>
            <w:vAlign w:val="bottom"/>
          </w:tcPr>
          <w:p w14:paraId="3E1082B3" w14:textId="77777777" w:rsidR="00AC59CD" w:rsidRPr="006B417E" w:rsidRDefault="00AC59CD" w:rsidP="006D3FA9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18" w:type="dxa"/>
            <w:gridSpan w:val="7"/>
            <w:tcBorders>
              <w:bottom w:val="single" w:sz="4" w:space="0" w:color="auto"/>
            </w:tcBorders>
            <w:vAlign w:val="bottom"/>
          </w:tcPr>
          <w:p w14:paraId="1A72F3D5" w14:textId="77777777" w:rsidR="00AC59CD" w:rsidRPr="006B417E" w:rsidRDefault="00AC59CD" w:rsidP="006D3FA9">
            <w:pPr>
              <w:pStyle w:val="acctcolumnheading"/>
              <w:spacing w:after="0" w:line="240" w:lineRule="auto"/>
              <w:ind w:left="-79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AC59CD" w:rsidRPr="006B417E" w14:paraId="39D8DBEF" w14:textId="77777777" w:rsidTr="00DB6CF3">
        <w:trPr>
          <w:cantSplit/>
          <w:trHeight w:val="60"/>
          <w:tblHeader/>
        </w:trPr>
        <w:tc>
          <w:tcPr>
            <w:tcW w:w="3960" w:type="dxa"/>
            <w:shd w:val="clear" w:color="auto" w:fill="auto"/>
            <w:vAlign w:val="bottom"/>
          </w:tcPr>
          <w:p w14:paraId="09B54644" w14:textId="77777777" w:rsidR="00AC59CD" w:rsidRPr="006B417E" w:rsidRDefault="00AC59CD" w:rsidP="006D3FA9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0A556105" w14:textId="77777777" w:rsidR="00AC59CD" w:rsidRPr="006B417E" w:rsidRDefault="00AC59CD" w:rsidP="006D3FA9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มูลค่ายุติธรรม 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- เครื่องมือที่ใช้ในการป้องกันความเสี่ยง</w:t>
            </w:r>
          </w:p>
        </w:tc>
        <w:tc>
          <w:tcPr>
            <w:tcW w:w="183" w:type="dxa"/>
            <w:tcBorders>
              <w:top w:val="single" w:sz="4" w:space="0" w:color="auto"/>
            </w:tcBorders>
            <w:vAlign w:val="bottom"/>
          </w:tcPr>
          <w:p w14:paraId="0877A6C8" w14:textId="77777777" w:rsidR="00AC59CD" w:rsidRPr="006B417E" w:rsidRDefault="00AC59CD" w:rsidP="006D3FA9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  <w:tcBorders>
              <w:top w:val="single" w:sz="4" w:space="0" w:color="auto"/>
            </w:tcBorders>
            <w:vAlign w:val="bottom"/>
          </w:tcPr>
          <w:p w14:paraId="7145EF57" w14:textId="77777777" w:rsidR="00AC59CD" w:rsidRPr="006B417E" w:rsidRDefault="00AC59CD" w:rsidP="006D3FA9">
            <w:pPr>
              <w:pStyle w:val="acctcolumnheading"/>
              <w:spacing w:after="0" w:line="240" w:lineRule="auto"/>
              <w:ind w:left="-70" w:right="-8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ราคาทุนตัดจำหน่าย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22FBCEA6" w14:textId="77777777" w:rsidR="00AC59CD" w:rsidRPr="006B417E" w:rsidRDefault="00AC59CD" w:rsidP="006D3FA9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31337B77" w14:textId="77777777" w:rsidR="00AC59CD" w:rsidRPr="006B417E" w:rsidRDefault="00AC59CD" w:rsidP="006D3FA9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82" w:type="dxa"/>
            <w:vAlign w:val="bottom"/>
          </w:tcPr>
          <w:p w14:paraId="1F1450CF" w14:textId="77777777" w:rsidR="00AC59CD" w:rsidRPr="006B417E" w:rsidRDefault="00AC59CD" w:rsidP="006D3FA9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696CE119" w14:textId="77777777" w:rsidR="00AC59CD" w:rsidRPr="006B417E" w:rsidRDefault="00AC59CD" w:rsidP="006D3FA9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ระดับ </w:t>
            </w:r>
            <w:r w:rsidRPr="006B417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80" w:type="dxa"/>
            <w:vAlign w:val="bottom"/>
          </w:tcPr>
          <w:p w14:paraId="11047C5D" w14:textId="77777777" w:rsidR="00AC59CD" w:rsidRPr="006B417E" w:rsidRDefault="00AC59CD" w:rsidP="006D3FA9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423AE0F" w14:textId="77777777" w:rsidR="00AC59CD" w:rsidRPr="006B417E" w:rsidRDefault="00AC59CD" w:rsidP="006D3FA9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ระดับ </w:t>
            </w:r>
            <w:r w:rsidRPr="006B417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80" w:type="dxa"/>
            <w:vAlign w:val="bottom"/>
          </w:tcPr>
          <w:p w14:paraId="17D97115" w14:textId="77777777" w:rsidR="00AC59CD" w:rsidRPr="006B417E" w:rsidRDefault="00AC59CD" w:rsidP="006D3FA9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BD40162" w14:textId="77777777" w:rsidR="00AC59CD" w:rsidRPr="006B417E" w:rsidRDefault="00AC59CD" w:rsidP="006D3FA9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ระดับ </w:t>
            </w:r>
            <w:r w:rsidRPr="006B417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5F45BC67" w14:textId="77777777" w:rsidR="00AC59CD" w:rsidRPr="006B417E" w:rsidRDefault="00AC59CD" w:rsidP="006D3FA9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159B747" w14:textId="77777777" w:rsidR="00AC59CD" w:rsidRPr="006B417E" w:rsidRDefault="00AC59CD" w:rsidP="006D3FA9">
            <w:pPr>
              <w:pStyle w:val="acctcolumnheading"/>
              <w:spacing w:after="0" w:line="240" w:lineRule="auto"/>
              <w:ind w:left="-79" w:right="-8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AC59CD" w:rsidRPr="006B417E" w14:paraId="1002A91C" w14:textId="77777777" w:rsidTr="00DB6CF3">
        <w:trPr>
          <w:cantSplit/>
          <w:trHeight w:val="56"/>
          <w:tblHeader/>
        </w:trPr>
        <w:tc>
          <w:tcPr>
            <w:tcW w:w="3960" w:type="dxa"/>
            <w:shd w:val="clear" w:color="auto" w:fill="auto"/>
            <w:vAlign w:val="bottom"/>
          </w:tcPr>
          <w:p w14:paraId="4F7A420E" w14:textId="77777777" w:rsidR="00AC59CD" w:rsidRPr="006B417E" w:rsidRDefault="00AC59CD" w:rsidP="006D3FA9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260" w:type="dxa"/>
            <w:gridSpan w:val="13"/>
            <w:vAlign w:val="bottom"/>
          </w:tcPr>
          <w:p w14:paraId="2044F1F3" w14:textId="77777777" w:rsidR="00AC59CD" w:rsidRPr="006B417E" w:rsidRDefault="00AC59CD" w:rsidP="006D3FA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AC59CD" w:rsidRPr="006B417E" w14:paraId="3C2574E9" w14:textId="77777777" w:rsidTr="00DB6CF3">
        <w:trPr>
          <w:cantSplit/>
          <w:trHeight w:val="60"/>
        </w:trPr>
        <w:tc>
          <w:tcPr>
            <w:tcW w:w="3960" w:type="dxa"/>
            <w:shd w:val="clear" w:color="auto" w:fill="auto"/>
            <w:vAlign w:val="bottom"/>
          </w:tcPr>
          <w:p w14:paraId="511E42A1" w14:textId="77777777" w:rsidR="00AC59CD" w:rsidRPr="006B417E" w:rsidRDefault="00AC59CD" w:rsidP="006D3FA9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Pr="006B417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มิถุนายน </w:t>
            </w:r>
            <w:r w:rsidRPr="006B417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2567</w:t>
            </w:r>
          </w:p>
        </w:tc>
        <w:tc>
          <w:tcPr>
            <w:tcW w:w="10260" w:type="dxa"/>
            <w:gridSpan w:val="13"/>
            <w:vAlign w:val="bottom"/>
          </w:tcPr>
          <w:p w14:paraId="10EF01D1" w14:textId="77777777" w:rsidR="00AC59CD" w:rsidRPr="006B417E" w:rsidRDefault="00AC59CD" w:rsidP="006D3FA9">
            <w:pPr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</w:tr>
      <w:tr w:rsidR="00AC59CD" w:rsidRPr="006B417E" w14:paraId="50BD9DCE" w14:textId="77777777" w:rsidTr="00DB6CF3">
        <w:trPr>
          <w:cantSplit/>
        </w:trPr>
        <w:tc>
          <w:tcPr>
            <w:tcW w:w="3960" w:type="dxa"/>
          </w:tcPr>
          <w:p w14:paraId="0402DB26" w14:textId="77777777" w:rsidR="00AC59CD" w:rsidRPr="006B417E" w:rsidRDefault="00AC59CD" w:rsidP="006D3FA9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530" w:type="dxa"/>
            <w:vAlign w:val="bottom"/>
          </w:tcPr>
          <w:p w14:paraId="7C9E05BC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</w:tcPr>
          <w:p w14:paraId="554F01B2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  <w:vAlign w:val="bottom"/>
          </w:tcPr>
          <w:p w14:paraId="5300E201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63EB201F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E3C2458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" w:type="dxa"/>
            <w:vAlign w:val="bottom"/>
          </w:tcPr>
          <w:p w14:paraId="744B3110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03A61EA3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6F21561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02AECA0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69C48D6A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4720CCD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1661E087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3EF5C88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C59CD" w:rsidRPr="006B417E" w14:paraId="6F3ED0FF" w14:textId="77777777" w:rsidTr="00DB6CF3">
        <w:trPr>
          <w:cantSplit/>
        </w:trPr>
        <w:tc>
          <w:tcPr>
            <w:tcW w:w="3960" w:type="dxa"/>
          </w:tcPr>
          <w:p w14:paraId="155BBDDB" w14:textId="77777777" w:rsidR="00AC59CD" w:rsidRPr="006B417E" w:rsidRDefault="00AC59CD" w:rsidP="006D3FA9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ลูกหนี้เงินให้สินเชื่อ</w:t>
            </w:r>
          </w:p>
        </w:tc>
        <w:tc>
          <w:tcPr>
            <w:tcW w:w="1530" w:type="dxa"/>
            <w:vAlign w:val="bottom"/>
          </w:tcPr>
          <w:p w14:paraId="7B8F421D" w14:textId="67BC85A4" w:rsidR="00AC59CD" w:rsidRPr="006B417E" w:rsidRDefault="001A3FA3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108" w:right="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3" w:type="dxa"/>
            <w:vAlign w:val="bottom"/>
          </w:tcPr>
          <w:p w14:paraId="41E83E48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</w:tcPr>
          <w:p w14:paraId="05AA31CB" w14:textId="312824E1" w:rsidR="00AC59CD" w:rsidRPr="006B417E" w:rsidRDefault="00115FD7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1"/>
              </w:tabs>
              <w:spacing w:line="240" w:lineRule="auto"/>
              <w:ind w:left="-108"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15FD7">
              <w:rPr>
                <w:rFonts w:asciiTheme="majorBidi" w:hAnsiTheme="majorBidi" w:cstheme="majorBidi"/>
                <w:sz w:val="28"/>
                <w:szCs w:val="28"/>
              </w:rPr>
              <w:t>142,53</w:t>
            </w:r>
            <w:r w:rsidR="002D0A21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115FD7">
              <w:rPr>
                <w:rFonts w:asciiTheme="majorBidi" w:hAnsiTheme="majorBidi" w:cstheme="majorBidi"/>
                <w:sz w:val="28"/>
                <w:szCs w:val="28"/>
              </w:rPr>
              <w:t>,486</w:t>
            </w:r>
          </w:p>
        </w:tc>
        <w:tc>
          <w:tcPr>
            <w:tcW w:w="180" w:type="dxa"/>
          </w:tcPr>
          <w:p w14:paraId="6D44DFDB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64CCDB9" w14:textId="79F1445A" w:rsidR="00AC59CD" w:rsidRPr="006B417E" w:rsidRDefault="00115FD7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15FD7">
              <w:rPr>
                <w:rFonts w:asciiTheme="majorBidi" w:hAnsiTheme="majorBidi" w:cstheme="majorBidi"/>
                <w:sz w:val="28"/>
                <w:szCs w:val="28"/>
              </w:rPr>
              <w:t>142,53</w:t>
            </w:r>
            <w:r w:rsidR="002D0A21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115FD7">
              <w:rPr>
                <w:rFonts w:asciiTheme="majorBidi" w:hAnsiTheme="majorBidi" w:cstheme="majorBidi"/>
                <w:sz w:val="28"/>
                <w:szCs w:val="28"/>
              </w:rPr>
              <w:t>,486</w:t>
            </w:r>
          </w:p>
        </w:tc>
        <w:tc>
          <w:tcPr>
            <w:tcW w:w="182" w:type="dxa"/>
            <w:vAlign w:val="bottom"/>
          </w:tcPr>
          <w:p w14:paraId="4B7CDABE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0FE08F22" w14:textId="08355FDB" w:rsidR="00AC59CD" w:rsidRPr="006B417E" w:rsidRDefault="00817A71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10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14:paraId="34DFB23E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4C5B26B" w14:textId="3A87D64F" w:rsidR="00AC59CD" w:rsidRPr="006B417E" w:rsidRDefault="00817A71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14:paraId="2F5A67B2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A48F3AD" w14:textId="7926D856" w:rsidR="00AC59CD" w:rsidRPr="006B417E" w:rsidRDefault="00817A71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8" w:right="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17A71">
              <w:rPr>
                <w:rFonts w:asciiTheme="majorBidi" w:hAnsiTheme="majorBidi" w:cs="Angsana New"/>
                <w:sz w:val="28"/>
                <w:szCs w:val="28"/>
                <w:cs/>
              </w:rPr>
              <w:t>141</w:t>
            </w:r>
            <w:r w:rsidRPr="00817A7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17A71">
              <w:rPr>
                <w:rFonts w:asciiTheme="majorBidi" w:hAnsiTheme="majorBidi" w:cs="Angsana New"/>
                <w:sz w:val="28"/>
                <w:szCs w:val="28"/>
                <w:cs/>
              </w:rPr>
              <w:t>78</w:t>
            </w:r>
            <w:r w:rsidR="002D0A21">
              <w:rPr>
                <w:rFonts w:asciiTheme="majorBidi" w:hAnsiTheme="majorBidi" w:cs="Angsana New"/>
                <w:sz w:val="28"/>
                <w:szCs w:val="28"/>
              </w:rPr>
              <w:t>2</w:t>
            </w:r>
            <w:r w:rsidRPr="00817A7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17A71">
              <w:rPr>
                <w:rFonts w:asciiTheme="majorBidi" w:hAnsiTheme="majorBidi" w:cs="Angsana New"/>
                <w:sz w:val="28"/>
                <w:szCs w:val="28"/>
                <w:cs/>
              </w:rPr>
              <w:t>061</w:t>
            </w:r>
          </w:p>
        </w:tc>
        <w:tc>
          <w:tcPr>
            <w:tcW w:w="180" w:type="dxa"/>
            <w:vAlign w:val="bottom"/>
          </w:tcPr>
          <w:p w14:paraId="1BB90FCA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59F66FD" w14:textId="3FE71978" w:rsidR="00AC59CD" w:rsidRPr="006B417E" w:rsidRDefault="00817A71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17A71">
              <w:rPr>
                <w:rFonts w:asciiTheme="majorBidi" w:hAnsiTheme="majorBidi" w:cs="Angsana New"/>
                <w:sz w:val="28"/>
                <w:szCs w:val="28"/>
                <w:cs/>
              </w:rPr>
              <w:t>141</w:t>
            </w:r>
            <w:r w:rsidRPr="00817A7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17A71">
              <w:rPr>
                <w:rFonts w:asciiTheme="majorBidi" w:hAnsiTheme="majorBidi" w:cs="Angsana New"/>
                <w:sz w:val="28"/>
                <w:szCs w:val="28"/>
                <w:cs/>
              </w:rPr>
              <w:t>78</w:t>
            </w:r>
            <w:r w:rsidR="002D0A21">
              <w:rPr>
                <w:rFonts w:asciiTheme="majorBidi" w:hAnsiTheme="majorBidi" w:cs="Angsana New"/>
                <w:sz w:val="28"/>
                <w:szCs w:val="28"/>
              </w:rPr>
              <w:t>2</w:t>
            </w:r>
            <w:r w:rsidRPr="00817A7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17A71">
              <w:rPr>
                <w:rFonts w:asciiTheme="majorBidi" w:hAnsiTheme="majorBidi" w:cs="Angsana New"/>
                <w:sz w:val="28"/>
                <w:szCs w:val="28"/>
                <w:cs/>
              </w:rPr>
              <w:t>061</w:t>
            </w:r>
          </w:p>
        </w:tc>
      </w:tr>
      <w:tr w:rsidR="00AC59CD" w:rsidRPr="006B417E" w14:paraId="1789B943" w14:textId="77777777" w:rsidTr="00DB6CF3">
        <w:trPr>
          <w:cantSplit/>
        </w:trPr>
        <w:tc>
          <w:tcPr>
            <w:tcW w:w="3960" w:type="dxa"/>
          </w:tcPr>
          <w:p w14:paraId="57E4C5B7" w14:textId="77777777" w:rsidR="00AC59CD" w:rsidRPr="006B417E" w:rsidRDefault="00AC59CD" w:rsidP="006D3FA9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เงินให้กู้ยืมระยะยาว </w:t>
            </w:r>
            <w:r w:rsidRPr="006B417E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530" w:type="dxa"/>
            <w:vAlign w:val="bottom"/>
          </w:tcPr>
          <w:p w14:paraId="7E81D9B7" w14:textId="051C5265" w:rsidR="00AC59CD" w:rsidRPr="006B417E" w:rsidRDefault="00375B39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108" w:right="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83" w:type="dxa"/>
            <w:vAlign w:val="bottom"/>
          </w:tcPr>
          <w:p w14:paraId="568A3252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</w:tcPr>
          <w:p w14:paraId="0EB962E9" w14:textId="0F654BB0" w:rsidR="00AC59CD" w:rsidRPr="006B417E" w:rsidRDefault="00375B39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1"/>
              </w:tabs>
              <w:spacing w:line="240" w:lineRule="auto"/>
              <w:ind w:left="-108"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75B39">
              <w:rPr>
                <w:rFonts w:asciiTheme="majorBidi" w:hAnsiTheme="majorBidi" w:cs="Angsana New"/>
                <w:sz w:val="28"/>
                <w:szCs w:val="28"/>
                <w:cs/>
              </w:rPr>
              <w:t>1</w:t>
            </w:r>
            <w:r w:rsidRPr="00375B3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75B39">
              <w:rPr>
                <w:rFonts w:asciiTheme="majorBidi" w:hAnsiTheme="majorBidi" w:cs="Angsana New"/>
                <w:sz w:val="28"/>
                <w:szCs w:val="28"/>
                <w:cs/>
              </w:rPr>
              <w:t>112</w:t>
            </w:r>
            <w:r w:rsidRPr="00375B3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75B39">
              <w:rPr>
                <w:rFonts w:asciiTheme="majorBidi" w:hAnsiTheme="majorBidi" w:cs="Angsana New"/>
                <w:sz w:val="28"/>
                <w:szCs w:val="28"/>
                <w:cs/>
              </w:rPr>
              <w:t>500</w:t>
            </w:r>
          </w:p>
        </w:tc>
        <w:tc>
          <w:tcPr>
            <w:tcW w:w="180" w:type="dxa"/>
          </w:tcPr>
          <w:p w14:paraId="7914466E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9DED63C" w14:textId="26CC4268" w:rsidR="00AC59CD" w:rsidRPr="006B417E" w:rsidRDefault="00375B39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375B39">
              <w:rPr>
                <w:rFonts w:asciiTheme="majorBidi" w:hAnsiTheme="majorBidi" w:cs="Angsana New"/>
                <w:sz w:val="28"/>
                <w:szCs w:val="28"/>
                <w:cs/>
              </w:rPr>
              <w:t>1</w:t>
            </w:r>
            <w:r w:rsidRPr="00375B3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75B39">
              <w:rPr>
                <w:rFonts w:asciiTheme="majorBidi" w:hAnsiTheme="majorBidi" w:cs="Angsana New"/>
                <w:sz w:val="28"/>
                <w:szCs w:val="28"/>
                <w:cs/>
              </w:rPr>
              <w:t>112</w:t>
            </w:r>
            <w:r w:rsidRPr="00375B3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75B39">
              <w:rPr>
                <w:rFonts w:asciiTheme="majorBidi" w:hAnsiTheme="majorBidi" w:cs="Angsana New"/>
                <w:sz w:val="28"/>
                <w:szCs w:val="28"/>
                <w:cs/>
              </w:rPr>
              <w:t>500</w:t>
            </w:r>
          </w:p>
        </w:tc>
        <w:tc>
          <w:tcPr>
            <w:tcW w:w="182" w:type="dxa"/>
            <w:vAlign w:val="bottom"/>
          </w:tcPr>
          <w:p w14:paraId="14CD8169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2AEA42CE" w14:textId="3D26D75E" w:rsidR="00AC59CD" w:rsidRPr="006B417E" w:rsidRDefault="00AC60D4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7811B25F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9F4E909" w14:textId="5C1DC929" w:rsidR="00AC59CD" w:rsidRPr="006B417E" w:rsidRDefault="00474F0E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,119,844</w:t>
            </w:r>
          </w:p>
        </w:tc>
        <w:tc>
          <w:tcPr>
            <w:tcW w:w="180" w:type="dxa"/>
            <w:vAlign w:val="bottom"/>
          </w:tcPr>
          <w:p w14:paraId="239CE84C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5885FE9" w14:textId="162102D3" w:rsidR="00AC59CD" w:rsidRPr="006B417E" w:rsidRDefault="00AC60D4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8" w:right="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6BD43F3D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88AFFF2" w14:textId="70826CC5" w:rsidR="00AC59CD" w:rsidRPr="006B417E" w:rsidRDefault="00474F0E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,119,844</w:t>
            </w:r>
          </w:p>
        </w:tc>
      </w:tr>
      <w:tr w:rsidR="00EB2199" w:rsidRPr="006B417E" w14:paraId="13BB5390" w14:textId="77777777" w:rsidTr="0009435C">
        <w:trPr>
          <w:cantSplit/>
          <w:trHeight w:val="189"/>
        </w:trPr>
        <w:tc>
          <w:tcPr>
            <w:tcW w:w="3960" w:type="dxa"/>
          </w:tcPr>
          <w:p w14:paraId="19950AB8" w14:textId="702CF14C" w:rsidR="00EB2199" w:rsidRPr="006B417E" w:rsidRDefault="00EB2199" w:rsidP="00EB2199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12"/>
                <w:szCs w:val="12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อนุพันธ์ </w:t>
            </w:r>
            <w:r w:rsidRPr="006B417E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สัญญาแลกเปลี่ยน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อัตราดอกเบี้ยและอัตราแลกเปลี่ยนเงินตราต่างประเทศ</w:t>
            </w:r>
          </w:p>
        </w:tc>
        <w:tc>
          <w:tcPr>
            <w:tcW w:w="1530" w:type="dxa"/>
            <w:vAlign w:val="bottom"/>
          </w:tcPr>
          <w:p w14:paraId="05C90459" w14:textId="35D97739" w:rsidR="00EB2199" w:rsidRPr="004952C4" w:rsidRDefault="00EB2199" w:rsidP="00EB2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7"/>
              </w:tabs>
              <w:spacing w:line="240" w:lineRule="auto"/>
              <w:ind w:left="-108" w:right="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152,749</w:t>
            </w:r>
          </w:p>
        </w:tc>
        <w:tc>
          <w:tcPr>
            <w:tcW w:w="183" w:type="dxa"/>
            <w:vAlign w:val="bottom"/>
          </w:tcPr>
          <w:p w14:paraId="0BB87319" w14:textId="77777777" w:rsidR="00EB2199" w:rsidRPr="006B417E" w:rsidRDefault="00EB2199" w:rsidP="00EB2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617" w:type="dxa"/>
            <w:vAlign w:val="bottom"/>
          </w:tcPr>
          <w:p w14:paraId="3E24325D" w14:textId="3B8C78B7" w:rsidR="00EB2199" w:rsidRPr="006B417E" w:rsidRDefault="00EB2199" w:rsidP="00EB2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100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0DAD010A" w14:textId="77777777" w:rsidR="00EB2199" w:rsidRPr="006B417E" w:rsidRDefault="00EB2199" w:rsidP="00EB2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350" w:type="dxa"/>
            <w:vAlign w:val="bottom"/>
          </w:tcPr>
          <w:p w14:paraId="410D9BA6" w14:textId="2C94ACBE" w:rsidR="00EB2199" w:rsidRPr="006B417E" w:rsidRDefault="00EB2199" w:rsidP="00EB2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2"/>
                <w:szCs w:val="12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152,749</w:t>
            </w:r>
          </w:p>
        </w:tc>
        <w:tc>
          <w:tcPr>
            <w:tcW w:w="182" w:type="dxa"/>
            <w:vAlign w:val="bottom"/>
          </w:tcPr>
          <w:p w14:paraId="4218FFED" w14:textId="77777777" w:rsidR="00EB2199" w:rsidRPr="006B417E" w:rsidRDefault="00EB2199" w:rsidP="00EB2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168" w:type="dxa"/>
            <w:vAlign w:val="bottom"/>
          </w:tcPr>
          <w:p w14:paraId="541F1205" w14:textId="6DE2A5B8" w:rsidR="00EB2199" w:rsidRPr="006B417E" w:rsidRDefault="00EB2199" w:rsidP="00EB2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100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47032B5F" w14:textId="77777777" w:rsidR="00EB2199" w:rsidRPr="006B417E" w:rsidRDefault="00EB2199" w:rsidP="00EB2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080" w:type="dxa"/>
            <w:vAlign w:val="bottom"/>
          </w:tcPr>
          <w:p w14:paraId="5FA3C862" w14:textId="5EB3BA55" w:rsidR="00EB2199" w:rsidRPr="006B417E" w:rsidRDefault="00EB2199" w:rsidP="00EB2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2"/>
                <w:szCs w:val="12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    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152,749</w:t>
            </w:r>
          </w:p>
        </w:tc>
        <w:tc>
          <w:tcPr>
            <w:tcW w:w="180" w:type="dxa"/>
            <w:vAlign w:val="bottom"/>
          </w:tcPr>
          <w:p w14:paraId="294B2E85" w14:textId="77777777" w:rsidR="00EB2199" w:rsidRPr="006B417E" w:rsidRDefault="00EB2199" w:rsidP="00EB2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170" w:type="dxa"/>
            <w:vAlign w:val="bottom"/>
          </w:tcPr>
          <w:p w14:paraId="444472C4" w14:textId="2F6C0B45" w:rsidR="00EB2199" w:rsidRPr="006B417E" w:rsidRDefault="00EB2199" w:rsidP="00EB2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8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10F3A9DD" w14:textId="77777777" w:rsidR="00EB2199" w:rsidRPr="006B417E" w:rsidRDefault="00EB2199" w:rsidP="00EB2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260" w:type="dxa"/>
            <w:vAlign w:val="bottom"/>
          </w:tcPr>
          <w:p w14:paraId="6EC842E6" w14:textId="30002965" w:rsidR="00EB2199" w:rsidRPr="006B417E" w:rsidRDefault="00EB2199" w:rsidP="00EB2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2"/>
                <w:szCs w:val="12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 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152,749</w:t>
            </w:r>
          </w:p>
        </w:tc>
      </w:tr>
      <w:tr w:rsidR="007172FE" w:rsidRPr="006B417E" w14:paraId="78750E96" w14:textId="77777777" w:rsidTr="0009435C">
        <w:trPr>
          <w:cantSplit/>
          <w:trHeight w:val="189"/>
        </w:trPr>
        <w:tc>
          <w:tcPr>
            <w:tcW w:w="3960" w:type="dxa"/>
          </w:tcPr>
          <w:p w14:paraId="4EBAC7A4" w14:textId="77777777" w:rsidR="007172FE" w:rsidRDefault="007172FE" w:rsidP="00EB2199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6E89C201" w14:textId="77777777" w:rsidR="007172FE" w:rsidRDefault="007172FE" w:rsidP="00EB2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7"/>
              </w:tabs>
              <w:spacing w:line="240" w:lineRule="auto"/>
              <w:ind w:left="-108" w:right="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35E4A1FD" w14:textId="77777777" w:rsidR="007172FE" w:rsidRPr="006B417E" w:rsidRDefault="007172FE" w:rsidP="00EB2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617" w:type="dxa"/>
            <w:vAlign w:val="bottom"/>
          </w:tcPr>
          <w:p w14:paraId="1F274A0B" w14:textId="77777777" w:rsidR="007172FE" w:rsidRDefault="007172FE" w:rsidP="00EB2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41504763" w14:textId="77777777" w:rsidR="007172FE" w:rsidRPr="006B417E" w:rsidRDefault="007172FE" w:rsidP="00EB2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350" w:type="dxa"/>
            <w:vAlign w:val="bottom"/>
          </w:tcPr>
          <w:p w14:paraId="3FCF6E11" w14:textId="77777777" w:rsidR="007172FE" w:rsidRDefault="007172FE" w:rsidP="00EB2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2" w:type="dxa"/>
            <w:vAlign w:val="bottom"/>
          </w:tcPr>
          <w:p w14:paraId="13BE587F" w14:textId="77777777" w:rsidR="007172FE" w:rsidRPr="006B417E" w:rsidRDefault="007172FE" w:rsidP="00EB2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168" w:type="dxa"/>
            <w:vAlign w:val="bottom"/>
          </w:tcPr>
          <w:p w14:paraId="0855BD35" w14:textId="77777777" w:rsidR="007172FE" w:rsidRDefault="007172FE" w:rsidP="00EB2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5C484F27" w14:textId="77777777" w:rsidR="007172FE" w:rsidRPr="006B417E" w:rsidRDefault="007172FE" w:rsidP="00EB2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080" w:type="dxa"/>
            <w:vAlign w:val="bottom"/>
          </w:tcPr>
          <w:p w14:paraId="5D116E26" w14:textId="77777777" w:rsidR="007172FE" w:rsidRDefault="007172FE" w:rsidP="00EB2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" w:type="dxa"/>
            <w:vAlign w:val="bottom"/>
          </w:tcPr>
          <w:p w14:paraId="00BB7FA0" w14:textId="77777777" w:rsidR="007172FE" w:rsidRPr="006B417E" w:rsidRDefault="007172FE" w:rsidP="00EB2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170" w:type="dxa"/>
            <w:vAlign w:val="bottom"/>
          </w:tcPr>
          <w:p w14:paraId="341BCC1B" w14:textId="77777777" w:rsidR="007172FE" w:rsidRDefault="007172FE" w:rsidP="00EB2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971FD61" w14:textId="77777777" w:rsidR="007172FE" w:rsidRPr="006B417E" w:rsidRDefault="007172FE" w:rsidP="00EB2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260" w:type="dxa"/>
            <w:vAlign w:val="bottom"/>
          </w:tcPr>
          <w:p w14:paraId="151241DA" w14:textId="77777777" w:rsidR="007172FE" w:rsidRDefault="007172FE" w:rsidP="00EB2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5B697B" w:rsidRPr="006B417E" w14:paraId="670262B9" w14:textId="77777777" w:rsidTr="00181502">
        <w:trPr>
          <w:cantSplit/>
          <w:trHeight w:val="189"/>
        </w:trPr>
        <w:tc>
          <w:tcPr>
            <w:tcW w:w="3960" w:type="dxa"/>
          </w:tcPr>
          <w:p w14:paraId="2AE9E0B4" w14:textId="2AB486D9" w:rsidR="005B697B" w:rsidRDefault="005B697B" w:rsidP="005B697B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530" w:type="dxa"/>
            <w:vAlign w:val="bottom"/>
          </w:tcPr>
          <w:p w14:paraId="695E29F0" w14:textId="77777777" w:rsidR="005B697B" w:rsidRDefault="005B697B" w:rsidP="005B6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7"/>
              </w:tabs>
              <w:spacing w:line="240" w:lineRule="auto"/>
              <w:ind w:left="-108" w:right="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5C7BC024" w14:textId="77777777" w:rsidR="005B697B" w:rsidRPr="006B417E" w:rsidRDefault="005B697B" w:rsidP="005B6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617" w:type="dxa"/>
            <w:vAlign w:val="bottom"/>
          </w:tcPr>
          <w:p w14:paraId="12870AC2" w14:textId="77777777" w:rsidR="005B697B" w:rsidRDefault="005B697B" w:rsidP="005B6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61B47A9C" w14:textId="77777777" w:rsidR="005B697B" w:rsidRPr="006B417E" w:rsidRDefault="005B697B" w:rsidP="005B6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350" w:type="dxa"/>
            <w:vAlign w:val="bottom"/>
          </w:tcPr>
          <w:p w14:paraId="63D08D1C" w14:textId="77777777" w:rsidR="005B697B" w:rsidRDefault="005B697B" w:rsidP="005B6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2" w:type="dxa"/>
            <w:vAlign w:val="bottom"/>
          </w:tcPr>
          <w:p w14:paraId="52C24E3A" w14:textId="77777777" w:rsidR="005B697B" w:rsidRPr="006B417E" w:rsidRDefault="005B697B" w:rsidP="005B6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168" w:type="dxa"/>
            <w:vAlign w:val="bottom"/>
          </w:tcPr>
          <w:p w14:paraId="033FE5DC" w14:textId="77777777" w:rsidR="005B697B" w:rsidRDefault="005B697B" w:rsidP="005B6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4561D3C8" w14:textId="77777777" w:rsidR="005B697B" w:rsidRPr="006B417E" w:rsidRDefault="005B697B" w:rsidP="005B6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080" w:type="dxa"/>
            <w:vAlign w:val="bottom"/>
          </w:tcPr>
          <w:p w14:paraId="5506759A" w14:textId="77777777" w:rsidR="005B697B" w:rsidRDefault="005B697B" w:rsidP="005B6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" w:type="dxa"/>
            <w:vAlign w:val="bottom"/>
          </w:tcPr>
          <w:p w14:paraId="73DA6C89" w14:textId="77777777" w:rsidR="005B697B" w:rsidRPr="006B417E" w:rsidRDefault="005B697B" w:rsidP="005B6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170" w:type="dxa"/>
            <w:vAlign w:val="bottom"/>
          </w:tcPr>
          <w:p w14:paraId="1D82AA93" w14:textId="77777777" w:rsidR="005B697B" w:rsidRDefault="005B697B" w:rsidP="005B6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38D684F9" w14:textId="77777777" w:rsidR="005B697B" w:rsidRPr="006B417E" w:rsidRDefault="005B697B" w:rsidP="005B6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260" w:type="dxa"/>
          </w:tcPr>
          <w:p w14:paraId="18B80772" w14:textId="77777777" w:rsidR="005B697B" w:rsidRDefault="005B697B" w:rsidP="005B6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5B697B" w:rsidRPr="006B417E" w14:paraId="2D80E2FD" w14:textId="77777777" w:rsidTr="00181502">
        <w:trPr>
          <w:cantSplit/>
          <w:trHeight w:val="189"/>
        </w:trPr>
        <w:tc>
          <w:tcPr>
            <w:tcW w:w="3960" w:type="dxa"/>
          </w:tcPr>
          <w:p w14:paraId="77C58764" w14:textId="49F90E86" w:rsidR="005B697B" w:rsidRDefault="005B697B" w:rsidP="005B697B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530" w:type="dxa"/>
            <w:vAlign w:val="bottom"/>
          </w:tcPr>
          <w:p w14:paraId="6FE80A26" w14:textId="72AEF42E" w:rsidR="005B697B" w:rsidRDefault="005B697B" w:rsidP="005B6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7"/>
              </w:tabs>
              <w:spacing w:line="240" w:lineRule="auto"/>
              <w:ind w:left="-108" w:right="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3" w:type="dxa"/>
            <w:vAlign w:val="bottom"/>
          </w:tcPr>
          <w:p w14:paraId="33DA59B4" w14:textId="77777777" w:rsidR="005B697B" w:rsidRPr="006B417E" w:rsidRDefault="005B697B" w:rsidP="005B6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617" w:type="dxa"/>
            <w:vAlign w:val="bottom"/>
          </w:tcPr>
          <w:p w14:paraId="5AB018A5" w14:textId="3CDA902F" w:rsidR="005B697B" w:rsidRDefault="005B697B" w:rsidP="005B6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72189">
              <w:rPr>
                <w:rFonts w:asciiTheme="majorBidi" w:hAnsiTheme="majorBidi" w:cs="Angsana New"/>
                <w:sz w:val="28"/>
                <w:szCs w:val="28"/>
                <w:cs/>
              </w:rPr>
              <w:t>25</w:t>
            </w:r>
            <w:r w:rsidRPr="0077218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72189">
              <w:rPr>
                <w:rFonts w:asciiTheme="majorBidi" w:hAnsiTheme="majorBidi" w:cs="Angsana New"/>
                <w:sz w:val="28"/>
                <w:szCs w:val="28"/>
                <w:cs/>
              </w:rPr>
              <w:t>557</w:t>
            </w:r>
            <w:r w:rsidRPr="0077218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72189">
              <w:rPr>
                <w:rFonts w:asciiTheme="majorBidi" w:hAnsiTheme="majorBidi" w:cs="Angsana New"/>
                <w:sz w:val="28"/>
                <w:szCs w:val="28"/>
                <w:cs/>
              </w:rPr>
              <w:t>818</w:t>
            </w:r>
          </w:p>
        </w:tc>
        <w:tc>
          <w:tcPr>
            <w:tcW w:w="180" w:type="dxa"/>
            <w:vAlign w:val="bottom"/>
          </w:tcPr>
          <w:p w14:paraId="30AE4C02" w14:textId="77777777" w:rsidR="005B697B" w:rsidRPr="006B417E" w:rsidRDefault="005B697B" w:rsidP="005B6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350" w:type="dxa"/>
            <w:vAlign w:val="bottom"/>
          </w:tcPr>
          <w:p w14:paraId="29A6A8F1" w14:textId="27DA1E23" w:rsidR="005B697B" w:rsidRDefault="005B697B" w:rsidP="005B6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72189">
              <w:rPr>
                <w:rFonts w:asciiTheme="majorBidi" w:hAnsiTheme="majorBidi" w:cs="Angsana New"/>
                <w:sz w:val="28"/>
                <w:szCs w:val="28"/>
                <w:cs/>
              </w:rPr>
              <w:t>25</w:t>
            </w:r>
            <w:r w:rsidRPr="0077218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72189">
              <w:rPr>
                <w:rFonts w:asciiTheme="majorBidi" w:hAnsiTheme="majorBidi" w:cs="Angsana New"/>
                <w:sz w:val="28"/>
                <w:szCs w:val="28"/>
                <w:cs/>
              </w:rPr>
              <w:t>557</w:t>
            </w:r>
            <w:r w:rsidRPr="0077218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72189">
              <w:rPr>
                <w:rFonts w:asciiTheme="majorBidi" w:hAnsiTheme="majorBidi" w:cs="Angsana New"/>
                <w:sz w:val="28"/>
                <w:szCs w:val="28"/>
                <w:cs/>
              </w:rPr>
              <w:t>818</w:t>
            </w:r>
          </w:p>
        </w:tc>
        <w:tc>
          <w:tcPr>
            <w:tcW w:w="182" w:type="dxa"/>
            <w:vAlign w:val="bottom"/>
          </w:tcPr>
          <w:p w14:paraId="79ABF293" w14:textId="77777777" w:rsidR="005B697B" w:rsidRPr="006B417E" w:rsidRDefault="005B697B" w:rsidP="005B6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168" w:type="dxa"/>
            <w:vAlign w:val="bottom"/>
          </w:tcPr>
          <w:p w14:paraId="5485E71D" w14:textId="75C2EDFE" w:rsidR="005B697B" w:rsidRDefault="005B697B" w:rsidP="005B6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14:paraId="30002B2A" w14:textId="77777777" w:rsidR="005B697B" w:rsidRPr="006B417E" w:rsidRDefault="005B697B" w:rsidP="005B6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080" w:type="dxa"/>
            <w:vAlign w:val="bottom"/>
          </w:tcPr>
          <w:p w14:paraId="1184A5C1" w14:textId="52311BD7" w:rsidR="005B697B" w:rsidRDefault="005B697B" w:rsidP="008B7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="Angsana New"/>
                <w:sz w:val="28"/>
                <w:szCs w:val="28"/>
              </w:rPr>
              <w:t>25,579,158</w:t>
            </w:r>
          </w:p>
        </w:tc>
        <w:tc>
          <w:tcPr>
            <w:tcW w:w="180" w:type="dxa"/>
            <w:vAlign w:val="bottom"/>
          </w:tcPr>
          <w:p w14:paraId="28D79922" w14:textId="77777777" w:rsidR="005B697B" w:rsidRPr="006B417E" w:rsidRDefault="005B697B" w:rsidP="005B6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170" w:type="dxa"/>
            <w:vAlign w:val="bottom"/>
          </w:tcPr>
          <w:p w14:paraId="721A73C8" w14:textId="4105D69B" w:rsidR="005B697B" w:rsidRDefault="005B697B" w:rsidP="005B6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7BD8B5F7" w14:textId="77777777" w:rsidR="005B697B" w:rsidRPr="006B417E" w:rsidRDefault="005B697B" w:rsidP="005B6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260" w:type="dxa"/>
            <w:vAlign w:val="bottom"/>
          </w:tcPr>
          <w:p w14:paraId="43C9BDBD" w14:textId="1806C770" w:rsidR="005B697B" w:rsidRDefault="005B697B" w:rsidP="005B6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="Angsana New"/>
                <w:sz w:val="28"/>
                <w:szCs w:val="28"/>
              </w:rPr>
              <w:t>25,579,158</w:t>
            </w:r>
          </w:p>
        </w:tc>
      </w:tr>
      <w:tr w:rsidR="005B697B" w:rsidRPr="006B417E" w14:paraId="1D3C6364" w14:textId="77777777" w:rsidTr="00181502">
        <w:trPr>
          <w:cantSplit/>
          <w:trHeight w:val="189"/>
        </w:trPr>
        <w:tc>
          <w:tcPr>
            <w:tcW w:w="3960" w:type="dxa"/>
          </w:tcPr>
          <w:p w14:paraId="31B6C73E" w14:textId="571DBFF8" w:rsidR="005B697B" w:rsidRDefault="005B697B" w:rsidP="005B697B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530" w:type="dxa"/>
            <w:vAlign w:val="bottom"/>
          </w:tcPr>
          <w:p w14:paraId="4C06640C" w14:textId="2B5A7459" w:rsidR="005B697B" w:rsidRDefault="005B697B" w:rsidP="005B6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7"/>
              </w:tabs>
              <w:spacing w:line="240" w:lineRule="auto"/>
              <w:ind w:left="-108" w:right="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3" w:type="dxa"/>
            <w:vAlign w:val="bottom"/>
          </w:tcPr>
          <w:p w14:paraId="2C3907FD" w14:textId="77777777" w:rsidR="005B697B" w:rsidRPr="006B417E" w:rsidRDefault="005B697B" w:rsidP="005B6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617" w:type="dxa"/>
            <w:vAlign w:val="bottom"/>
          </w:tcPr>
          <w:p w14:paraId="22F43068" w14:textId="482E3959" w:rsidR="005B697B" w:rsidRDefault="005B697B" w:rsidP="005B6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00C68">
              <w:rPr>
                <w:rFonts w:asciiTheme="majorBidi" w:hAnsiTheme="majorBidi" w:cstheme="majorBidi"/>
                <w:sz w:val="28"/>
                <w:szCs w:val="28"/>
              </w:rPr>
              <w:t>79,957,081</w:t>
            </w:r>
          </w:p>
        </w:tc>
        <w:tc>
          <w:tcPr>
            <w:tcW w:w="180" w:type="dxa"/>
            <w:vAlign w:val="bottom"/>
          </w:tcPr>
          <w:p w14:paraId="0CF1C1CD" w14:textId="77777777" w:rsidR="005B697B" w:rsidRPr="006B417E" w:rsidRDefault="005B697B" w:rsidP="005B6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350" w:type="dxa"/>
            <w:vAlign w:val="bottom"/>
          </w:tcPr>
          <w:p w14:paraId="31A49BE8" w14:textId="305ADBF5" w:rsidR="005B697B" w:rsidRDefault="005B697B" w:rsidP="005B6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00C68">
              <w:rPr>
                <w:rFonts w:asciiTheme="majorBidi" w:hAnsiTheme="majorBidi" w:cstheme="majorBidi"/>
                <w:sz w:val="28"/>
                <w:szCs w:val="28"/>
              </w:rPr>
              <w:t>79,957,081</w:t>
            </w:r>
          </w:p>
        </w:tc>
        <w:tc>
          <w:tcPr>
            <w:tcW w:w="182" w:type="dxa"/>
            <w:vAlign w:val="bottom"/>
          </w:tcPr>
          <w:p w14:paraId="12FDE33C" w14:textId="77777777" w:rsidR="005B697B" w:rsidRPr="006B417E" w:rsidRDefault="005B697B" w:rsidP="005B6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168" w:type="dxa"/>
            <w:vAlign w:val="bottom"/>
          </w:tcPr>
          <w:p w14:paraId="31032101" w14:textId="28B50A91" w:rsidR="005B697B" w:rsidRDefault="005B697B" w:rsidP="005B6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14:paraId="601603A5" w14:textId="77777777" w:rsidR="005B697B" w:rsidRPr="006B417E" w:rsidRDefault="005B697B" w:rsidP="005B6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080" w:type="dxa"/>
            <w:vAlign w:val="bottom"/>
          </w:tcPr>
          <w:p w14:paraId="4796BA71" w14:textId="446317DF" w:rsidR="005B697B" w:rsidRDefault="005B697B" w:rsidP="005B6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84744">
              <w:rPr>
                <w:rFonts w:asciiTheme="majorBidi" w:hAnsiTheme="majorBidi" w:cs="Angsana New"/>
                <w:sz w:val="28"/>
                <w:szCs w:val="28"/>
                <w:cs/>
              </w:rPr>
              <w:t>79</w:t>
            </w:r>
            <w:r w:rsidRPr="0068474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84744">
              <w:rPr>
                <w:rFonts w:asciiTheme="majorBidi" w:hAnsiTheme="majorBidi" w:cs="Angsana New"/>
                <w:sz w:val="28"/>
                <w:szCs w:val="28"/>
                <w:cs/>
              </w:rPr>
              <w:t>833</w:t>
            </w:r>
            <w:r w:rsidRPr="0068474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84744">
              <w:rPr>
                <w:rFonts w:asciiTheme="majorBidi" w:hAnsiTheme="majorBidi" w:cs="Angsana New"/>
                <w:sz w:val="28"/>
                <w:szCs w:val="28"/>
                <w:cs/>
              </w:rPr>
              <w:t>518</w:t>
            </w:r>
          </w:p>
        </w:tc>
        <w:tc>
          <w:tcPr>
            <w:tcW w:w="180" w:type="dxa"/>
            <w:vAlign w:val="bottom"/>
          </w:tcPr>
          <w:p w14:paraId="7C7B514C" w14:textId="77777777" w:rsidR="005B697B" w:rsidRPr="006B417E" w:rsidRDefault="005B697B" w:rsidP="005B6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170" w:type="dxa"/>
            <w:vAlign w:val="bottom"/>
          </w:tcPr>
          <w:p w14:paraId="21EABF0E" w14:textId="28978C85" w:rsidR="005B697B" w:rsidRDefault="005B697B" w:rsidP="005B6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45B04C09" w14:textId="77777777" w:rsidR="005B697B" w:rsidRPr="006B417E" w:rsidRDefault="005B697B" w:rsidP="005B6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260" w:type="dxa"/>
            <w:vAlign w:val="bottom"/>
          </w:tcPr>
          <w:p w14:paraId="1761C7D8" w14:textId="58F6A13B" w:rsidR="005B697B" w:rsidRDefault="005B697B" w:rsidP="005B6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84744">
              <w:rPr>
                <w:rFonts w:asciiTheme="majorBidi" w:hAnsiTheme="majorBidi" w:cs="Angsana New"/>
                <w:sz w:val="28"/>
                <w:szCs w:val="28"/>
                <w:cs/>
              </w:rPr>
              <w:t>79</w:t>
            </w:r>
            <w:r w:rsidRPr="0068474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84744">
              <w:rPr>
                <w:rFonts w:asciiTheme="majorBidi" w:hAnsiTheme="majorBidi" w:cs="Angsana New"/>
                <w:sz w:val="28"/>
                <w:szCs w:val="28"/>
                <w:cs/>
              </w:rPr>
              <w:t>833</w:t>
            </w:r>
            <w:r w:rsidRPr="0068474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84744">
              <w:rPr>
                <w:rFonts w:asciiTheme="majorBidi" w:hAnsiTheme="majorBidi" w:cs="Angsana New"/>
                <w:sz w:val="28"/>
                <w:szCs w:val="28"/>
                <w:cs/>
              </w:rPr>
              <w:t>518</w:t>
            </w:r>
          </w:p>
        </w:tc>
      </w:tr>
      <w:tr w:rsidR="008B773E" w:rsidRPr="006B417E" w14:paraId="15B4921E" w14:textId="77777777" w:rsidTr="00181502">
        <w:trPr>
          <w:cantSplit/>
          <w:trHeight w:val="189"/>
        </w:trPr>
        <w:tc>
          <w:tcPr>
            <w:tcW w:w="3960" w:type="dxa"/>
          </w:tcPr>
          <w:p w14:paraId="4DEC09AE" w14:textId="6377845E" w:rsidR="008B773E" w:rsidRPr="006B417E" w:rsidRDefault="008B773E" w:rsidP="008B773E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หนี้สินอนุพันธ์ </w:t>
            </w:r>
            <w:r w:rsidRPr="006B417E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สัญญาแลกเปลี่ยน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อัตราดอกเบี้ยและอัตราแลกเปลี่ยนเงินตราต่างประเทศ</w:t>
            </w:r>
          </w:p>
        </w:tc>
        <w:tc>
          <w:tcPr>
            <w:tcW w:w="1530" w:type="dxa"/>
            <w:vAlign w:val="bottom"/>
          </w:tcPr>
          <w:p w14:paraId="733C380B" w14:textId="7B1DFC90" w:rsidR="008B773E" w:rsidRDefault="008B773E" w:rsidP="008B7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7"/>
              </w:tabs>
              <w:spacing w:line="240" w:lineRule="auto"/>
              <w:ind w:left="-108" w:right="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440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,806</w:t>
            </w:r>
          </w:p>
        </w:tc>
        <w:tc>
          <w:tcPr>
            <w:tcW w:w="183" w:type="dxa"/>
            <w:vAlign w:val="bottom"/>
          </w:tcPr>
          <w:p w14:paraId="683EE40C" w14:textId="77777777" w:rsidR="008B773E" w:rsidRPr="006B417E" w:rsidRDefault="008B773E" w:rsidP="008B7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617" w:type="dxa"/>
            <w:vAlign w:val="bottom"/>
          </w:tcPr>
          <w:p w14:paraId="4FBF897C" w14:textId="486F082A" w:rsidR="008B773E" w:rsidRPr="00600C68" w:rsidRDefault="008B773E" w:rsidP="008B7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020A2DD2" w14:textId="77777777" w:rsidR="008B773E" w:rsidRPr="006B417E" w:rsidRDefault="008B773E" w:rsidP="008B7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350" w:type="dxa"/>
            <w:vAlign w:val="bottom"/>
          </w:tcPr>
          <w:p w14:paraId="5B8C879C" w14:textId="669903CE" w:rsidR="008B773E" w:rsidRPr="00600C68" w:rsidRDefault="008B773E" w:rsidP="008B7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440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,806</w:t>
            </w:r>
          </w:p>
        </w:tc>
        <w:tc>
          <w:tcPr>
            <w:tcW w:w="182" w:type="dxa"/>
            <w:vAlign w:val="bottom"/>
          </w:tcPr>
          <w:p w14:paraId="393B5FF7" w14:textId="77777777" w:rsidR="008B773E" w:rsidRPr="006B417E" w:rsidRDefault="008B773E" w:rsidP="008B7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168" w:type="dxa"/>
            <w:vAlign w:val="bottom"/>
          </w:tcPr>
          <w:p w14:paraId="35DD4D9D" w14:textId="1733D9CB" w:rsidR="008B773E" w:rsidRDefault="008B773E" w:rsidP="008B7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10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05F7536F" w14:textId="77777777" w:rsidR="008B773E" w:rsidRPr="006B417E" w:rsidRDefault="008B773E" w:rsidP="008B7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080" w:type="dxa"/>
            <w:vAlign w:val="bottom"/>
          </w:tcPr>
          <w:p w14:paraId="7C48832A" w14:textId="3B370010" w:rsidR="008B773E" w:rsidRPr="00684744" w:rsidRDefault="008B773E" w:rsidP="008B7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08" w:right="-108"/>
              <w:rPr>
                <w:rFonts w:asciiTheme="majorBidi" w:hAnsiTheme="majorBidi" w:cs="Angsana New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440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,806</w:t>
            </w:r>
          </w:p>
        </w:tc>
        <w:tc>
          <w:tcPr>
            <w:tcW w:w="180" w:type="dxa"/>
            <w:vAlign w:val="bottom"/>
          </w:tcPr>
          <w:p w14:paraId="04DCEB28" w14:textId="77777777" w:rsidR="008B773E" w:rsidRPr="006B417E" w:rsidRDefault="008B773E" w:rsidP="008B7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170" w:type="dxa"/>
            <w:vAlign w:val="bottom"/>
          </w:tcPr>
          <w:p w14:paraId="2A360B9D" w14:textId="480A2BF2" w:rsidR="008B773E" w:rsidRDefault="008B773E" w:rsidP="008B7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766854B5" w14:textId="77777777" w:rsidR="008B773E" w:rsidRPr="006B417E" w:rsidRDefault="008B773E" w:rsidP="008B7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260" w:type="dxa"/>
            <w:vAlign w:val="bottom"/>
          </w:tcPr>
          <w:p w14:paraId="1B869952" w14:textId="4944BD5A" w:rsidR="008B773E" w:rsidRPr="00684744" w:rsidRDefault="008B773E" w:rsidP="008B7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 w:right="-108"/>
              <w:rPr>
                <w:rFonts w:asciiTheme="majorBidi" w:hAnsiTheme="majorBidi" w:cs="Angsana New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440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,806</w:t>
            </w:r>
          </w:p>
        </w:tc>
      </w:tr>
    </w:tbl>
    <w:p w14:paraId="2175983A" w14:textId="77777777" w:rsidR="00AC59CD" w:rsidRPr="006B417E" w:rsidRDefault="00AC59CD" w:rsidP="00AC59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  <w:r w:rsidRPr="006B417E">
        <w:rPr>
          <w:rFonts w:asciiTheme="majorBidi" w:hAnsiTheme="majorBidi" w:cstheme="majorBidi"/>
          <w:sz w:val="28"/>
          <w:szCs w:val="28"/>
          <w:cs/>
        </w:rPr>
        <w:br w:type="page"/>
      </w:r>
    </w:p>
    <w:tbl>
      <w:tblPr>
        <w:tblW w:w="1422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960"/>
        <w:gridCol w:w="1530"/>
        <w:gridCol w:w="183"/>
        <w:gridCol w:w="1617"/>
        <w:gridCol w:w="180"/>
        <w:gridCol w:w="1350"/>
        <w:gridCol w:w="182"/>
        <w:gridCol w:w="1168"/>
        <w:gridCol w:w="180"/>
        <w:gridCol w:w="1080"/>
        <w:gridCol w:w="180"/>
        <w:gridCol w:w="1170"/>
        <w:gridCol w:w="180"/>
        <w:gridCol w:w="1260"/>
      </w:tblGrid>
      <w:tr w:rsidR="00AC59CD" w:rsidRPr="006B417E" w14:paraId="1284C276" w14:textId="77777777" w:rsidTr="00DB6CF3">
        <w:trPr>
          <w:cantSplit/>
          <w:trHeight w:val="74"/>
          <w:tblHeader/>
        </w:trPr>
        <w:tc>
          <w:tcPr>
            <w:tcW w:w="3960" w:type="dxa"/>
            <w:shd w:val="clear" w:color="auto" w:fill="auto"/>
            <w:vAlign w:val="bottom"/>
          </w:tcPr>
          <w:p w14:paraId="375DAA7C" w14:textId="77777777" w:rsidR="00AC59CD" w:rsidRPr="006B417E" w:rsidDel="00A71EB6" w:rsidRDefault="00AC59CD" w:rsidP="006D3FA9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260" w:type="dxa"/>
            <w:gridSpan w:val="13"/>
            <w:vAlign w:val="bottom"/>
          </w:tcPr>
          <w:p w14:paraId="1F62207B" w14:textId="77777777" w:rsidR="00AC59CD" w:rsidRPr="006B417E" w:rsidRDefault="00AC59CD" w:rsidP="006D3FA9">
            <w:pPr>
              <w:pStyle w:val="acctcolumnheading"/>
              <w:spacing w:after="0"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AC59CD" w:rsidRPr="006B417E" w14:paraId="0350DCAB" w14:textId="77777777" w:rsidTr="00DB6CF3">
        <w:trPr>
          <w:cantSplit/>
          <w:trHeight w:val="60"/>
          <w:tblHeader/>
        </w:trPr>
        <w:tc>
          <w:tcPr>
            <w:tcW w:w="3960" w:type="dxa"/>
            <w:shd w:val="clear" w:color="auto" w:fill="auto"/>
            <w:vAlign w:val="bottom"/>
          </w:tcPr>
          <w:p w14:paraId="0A24F00D" w14:textId="77777777" w:rsidR="00AC59CD" w:rsidRPr="006B417E" w:rsidRDefault="00AC59CD" w:rsidP="006D3FA9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4860" w:type="dxa"/>
            <w:gridSpan w:val="5"/>
            <w:tcBorders>
              <w:bottom w:val="single" w:sz="4" w:space="0" w:color="auto"/>
            </w:tcBorders>
            <w:vAlign w:val="bottom"/>
          </w:tcPr>
          <w:p w14:paraId="4619EBA1" w14:textId="77777777" w:rsidR="00AC59CD" w:rsidRPr="006B417E" w:rsidRDefault="00AC59CD" w:rsidP="006D3FA9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182" w:type="dxa"/>
            <w:vAlign w:val="bottom"/>
          </w:tcPr>
          <w:p w14:paraId="6B714F36" w14:textId="77777777" w:rsidR="00AC59CD" w:rsidRPr="006B417E" w:rsidRDefault="00AC59CD" w:rsidP="006D3FA9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18" w:type="dxa"/>
            <w:gridSpan w:val="7"/>
            <w:tcBorders>
              <w:bottom w:val="single" w:sz="4" w:space="0" w:color="auto"/>
            </w:tcBorders>
            <w:vAlign w:val="bottom"/>
          </w:tcPr>
          <w:p w14:paraId="74F8AEA5" w14:textId="77777777" w:rsidR="00AC59CD" w:rsidRPr="006B417E" w:rsidRDefault="00AC59CD" w:rsidP="006D3FA9">
            <w:pPr>
              <w:pStyle w:val="acctcolumnheading"/>
              <w:spacing w:after="0" w:line="240" w:lineRule="auto"/>
              <w:ind w:left="-79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AC59CD" w:rsidRPr="006B417E" w14:paraId="3A60C2FA" w14:textId="77777777" w:rsidTr="00DB6CF3">
        <w:trPr>
          <w:cantSplit/>
          <w:trHeight w:val="60"/>
          <w:tblHeader/>
        </w:trPr>
        <w:tc>
          <w:tcPr>
            <w:tcW w:w="3960" w:type="dxa"/>
            <w:shd w:val="clear" w:color="auto" w:fill="auto"/>
            <w:vAlign w:val="bottom"/>
          </w:tcPr>
          <w:p w14:paraId="502E2ED0" w14:textId="77777777" w:rsidR="00AC59CD" w:rsidRPr="006B417E" w:rsidRDefault="00AC59CD" w:rsidP="006D3FA9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16C6BF3A" w14:textId="77777777" w:rsidR="00AC59CD" w:rsidRPr="006B417E" w:rsidRDefault="00AC59CD" w:rsidP="006D3FA9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มูลค่ายุติธรรม 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- เครื่องมือที่ใช้ในการป้องกันความเสี่ยง</w:t>
            </w:r>
          </w:p>
        </w:tc>
        <w:tc>
          <w:tcPr>
            <w:tcW w:w="183" w:type="dxa"/>
            <w:tcBorders>
              <w:top w:val="single" w:sz="4" w:space="0" w:color="auto"/>
            </w:tcBorders>
            <w:vAlign w:val="bottom"/>
          </w:tcPr>
          <w:p w14:paraId="61A2E07F" w14:textId="77777777" w:rsidR="00AC59CD" w:rsidRPr="006B417E" w:rsidRDefault="00AC59CD" w:rsidP="006D3FA9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  <w:tcBorders>
              <w:top w:val="single" w:sz="4" w:space="0" w:color="auto"/>
            </w:tcBorders>
            <w:vAlign w:val="bottom"/>
          </w:tcPr>
          <w:p w14:paraId="408B4C77" w14:textId="77777777" w:rsidR="00AC59CD" w:rsidRPr="006B417E" w:rsidRDefault="00AC59CD" w:rsidP="006D3FA9">
            <w:pPr>
              <w:pStyle w:val="acctcolumnheading"/>
              <w:spacing w:after="0" w:line="240" w:lineRule="auto"/>
              <w:ind w:left="-70" w:right="-8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ราคาทุนตัดจำหน่าย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3B015363" w14:textId="77777777" w:rsidR="00AC59CD" w:rsidRPr="006B417E" w:rsidRDefault="00AC59CD" w:rsidP="006D3FA9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3CE8D4DB" w14:textId="77777777" w:rsidR="00AC59CD" w:rsidRPr="006B417E" w:rsidRDefault="00AC59CD" w:rsidP="006D3FA9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82" w:type="dxa"/>
            <w:vAlign w:val="bottom"/>
          </w:tcPr>
          <w:p w14:paraId="4B3AB1DF" w14:textId="77777777" w:rsidR="00AC59CD" w:rsidRPr="006B417E" w:rsidRDefault="00AC59CD" w:rsidP="006D3FA9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25C68976" w14:textId="77777777" w:rsidR="00AC59CD" w:rsidRPr="006B417E" w:rsidRDefault="00AC59CD" w:rsidP="006D3FA9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ระดับ </w:t>
            </w:r>
            <w:r w:rsidRPr="006B417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80" w:type="dxa"/>
            <w:vAlign w:val="bottom"/>
          </w:tcPr>
          <w:p w14:paraId="4C94385A" w14:textId="77777777" w:rsidR="00AC59CD" w:rsidRPr="006B417E" w:rsidRDefault="00AC59CD" w:rsidP="006D3FA9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D42AF48" w14:textId="77777777" w:rsidR="00AC59CD" w:rsidRPr="006B417E" w:rsidRDefault="00AC59CD" w:rsidP="006D3FA9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ระดับ </w:t>
            </w:r>
            <w:r w:rsidRPr="006B417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80" w:type="dxa"/>
            <w:vAlign w:val="bottom"/>
          </w:tcPr>
          <w:p w14:paraId="324B4E26" w14:textId="77777777" w:rsidR="00AC59CD" w:rsidRPr="006B417E" w:rsidRDefault="00AC59CD" w:rsidP="006D3FA9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E01DE5A" w14:textId="77777777" w:rsidR="00AC59CD" w:rsidRPr="006B417E" w:rsidRDefault="00AC59CD" w:rsidP="006D3FA9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ระดับ </w:t>
            </w:r>
            <w:r w:rsidRPr="006B417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78BBCE4D" w14:textId="77777777" w:rsidR="00AC59CD" w:rsidRPr="006B417E" w:rsidRDefault="00AC59CD" w:rsidP="006D3FA9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7E6553C" w14:textId="77777777" w:rsidR="00AC59CD" w:rsidRPr="006B417E" w:rsidRDefault="00AC59CD" w:rsidP="006D3FA9">
            <w:pPr>
              <w:pStyle w:val="acctcolumnheading"/>
              <w:spacing w:after="0" w:line="240" w:lineRule="auto"/>
              <w:ind w:left="-79" w:right="-8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AC59CD" w:rsidRPr="006B417E" w14:paraId="23CC6AC4" w14:textId="77777777" w:rsidTr="00DB6CF3">
        <w:trPr>
          <w:cantSplit/>
          <w:trHeight w:val="56"/>
          <w:tblHeader/>
        </w:trPr>
        <w:tc>
          <w:tcPr>
            <w:tcW w:w="3960" w:type="dxa"/>
            <w:shd w:val="clear" w:color="auto" w:fill="auto"/>
            <w:vAlign w:val="bottom"/>
          </w:tcPr>
          <w:p w14:paraId="2D24C50B" w14:textId="77777777" w:rsidR="00AC59CD" w:rsidRPr="006B417E" w:rsidRDefault="00AC59CD" w:rsidP="006D3FA9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260" w:type="dxa"/>
            <w:gridSpan w:val="13"/>
            <w:vAlign w:val="bottom"/>
          </w:tcPr>
          <w:p w14:paraId="76A7F0C3" w14:textId="77777777" w:rsidR="00AC59CD" w:rsidRPr="006B417E" w:rsidRDefault="00AC59CD" w:rsidP="006D3FA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AC59CD" w:rsidRPr="006B417E" w14:paraId="7BB4E968" w14:textId="77777777" w:rsidTr="00DB6CF3">
        <w:trPr>
          <w:cantSplit/>
          <w:trHeight w:val="60"/>
        </w:trPr>
        <w:tc>
          <w:tcPr>
            <w:tcW w:w="3960" w:type="dxa"/>
            <w:shd w:val="clear" w:color="auto" w:fill="auto"/>
            <w:vAlign w:val="bottom"/>
          </w:tcPr>
          <w:p w14:paraId="7428B9D7" w14:textId="77777777" w:rsidR="00AC59CD" w:rsidRPr="006B417E" w:rsidRDefault="00AC59CD" w:rsidP="006D3FA9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6B417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6B417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2566</w:t>
            </w:r>
          </w:p>
        </w:tc>
        <w:tc>
          <w:tcPr>
            <w:tcW w:w="10260" w:type="dxa"/>
            <w:gridSpan w:val="13"/>
            <w:vAlign w:val="bottom"/>
          </w:tcPr>
          <w:p w14:paraId="596E68BC" w14:textId="77777777" w:rsidR="00AC59CD" w:rsidRPr="006B417E" w:rsidRDefault="00AC59CD" w:rsidP="006D3FA9">
            <w:pPr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</w:tr>
      <w:tr w:rsidR="00AC59CD" w:rsidRPr="006B417E" w14:paraId="6050E915" w14:textId="77777777" w:rsidTr="00DB6CF3">
        <w:trPr>
          <w:cantSplit/>
        </w:trPr>
        <w:tc>
          <w:tcPr>
            <w:tcW w:w="3960" w:type="dxa"/>
          </w:tcPr>
          <w:p w14:paraId="666B374F" w14:textId="77777777" w:rsidR="00AC59CD" w:rsidRPr="006B417E" w:rsidRDefault="00AC59CD" w:rsidP="006D3FA9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530" w:type="dxa"/>
            <w:vAlign w:val="bottom"/>
          </w:tcPr>
          <w:p w14:paraId="3A35CDB5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</w:tcPr>
          <w:p w14:paraId="3D2163D5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  <w:vAlign w:val="bottom"/>
          </w:tcPr>
          <w:p w14:paraId="44FFBC5E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1EA41C2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2E980A0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" w:type="dxa"/>
            <w:vAlign w:val="bottom"/>
          </w:tcPr>
          <w:p w14:paraId="42F84919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4A192F27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4332DAA9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0FB6A07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81F3FD9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1E12F3E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36DE14F9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0D757D3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C59CD" w:rsidRPr="006B417E" w14:paraId="09F80CC3" w14:textId="77777777" w:rsidTr="00DB6CF3">
        <w:trPr>
          <w:cantSplit/>
        </w:trPr>
        <w:tc>
          <w:tcPr>
            <w:tcW w:w="3960" w:type="dxa"/>
          </w:tcPr>
          <w:p w14:paraId="1B0AA3A6" w14:textId="77777777" w:rsidR="00AC59CD" w:rsidRPr="006B417E" w:rsidRDefault="00AC59CD" w:rsidP="006D3FA9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ลูกหนี้เงินให้สินเชื่อ</w:t>
            </w:r>
          </w:p>
        </w:tc>
        <w:tc>
          <w:tcPr>
            <w:tcW w:w="1530" w:type="dxa"/>
            <w:vAlign w:val="bottom"/>
          </w:tcPr>
          <w:p w14:paraId="0234CE28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108" w:right="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83" w:type="dxa"/>
            <w:vAlign w:val="bottom"/>
          </w:tcPr>
          <w:p w14:paraId="3ED58682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</w:tcPr>
          <w:p w14:paraId="209608FD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240" w:lineRule="auto"/>
              <w:ind w:left="-108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131</w:t>
            </w:r>
            <w:r w:rsidRPr="006B417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359</w:t>
            </w:r>
            <w:r w:rsidRPr="006B417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154</w:t>
            </w:r>
          </w:p>
        </w:tc>
        <w:tc>
          <w:tcPr>
            <w:tcW w:w="180" w:type="dxa"/>
          </w:tcPr>
          <w:p w14:paraId="36E3A1A2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5BCA7E1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131</w:t>
            </w:r>
            <w:r w:rsidRPr="006B417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359</w:t>
            </w:r>
            <w:r w:rsidRPr="006B417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154</w:t>
            </w:r>
          </w:p>
        </w:tc>
        <w:tc>
          <w:tcPr>
            <w:tcW w:w="182" w:type="dxa"/>
            <w:vAlign w:val="bottom"/>
          </w:tcPr>
          <w:p w14:paraId="41814F62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18CF4AFB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10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637C33A2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ED5AD63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56697925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759538A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8" w:right="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130</w:t>
            </w:r>
            <w:r w:rsidRPr="006B417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231</w:t>
            </w:r>
            <w:r w:rsidRPr="006B417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194</w:t>
            </w:r>
          </w:p>
        </w:tc>
        <w:tc>
          <w:tcPr>
            <w:tcW w:w="180" w:type="dxa"/>
            <w:vAlign w:val="bottom"/>
          </w:tcPr>
          <w:p w14:paraId="28E69978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19A5D3F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130</w:t>
            </w:r>
            <w:r w:rsidRPr="006B417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231</w:t>
            </w:r>
            <w:r w:rsidRPr="006B417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194</w:t>
            </w:r>
          </w:p>
        </w:tc>
      </w:tr>
      <w:tr w:rsidR="00AC59CD" w:rsidRPr="006B417E" w14:paraId="2E760EB1" w14:textId="77777777" w:rsidTr="00DB6CF3">
        <w:trPr>
          <w:cantSplit/>
        </w:trPr>
        <w:tc>
          <w:tcPr>
            <w:tcW w:w="3960" w:type="dxa"/>
          </w:tcPr>
          <w:p w14:paraId="0C0E4446" w14:textId="77777777" w:rsidR="00AC59CD" w:rsidRPr="006B417E" w:rsidRDefault="00AC59CD" w:rsidP="006D3FA9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เงินให้กู้ยืมระยะยาว </w:t>
            </w:r>
            <w:r w:rsidRPr="006B417E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530" w:type="dxa"/>
            <w:vAlign w:val="bottom"/>
          </w:tcPr>
          <w:p w14:paraId="1A5DE415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108" w:right="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83" w:type="dxa"/>
            <w:vAlign w:val="bottom"/>
          </w:tcPr>
          <w:p w14:paraId="1F03CB61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</w:tcPr>
          <w:p w14:paraId="6F9E023B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240" w:lineRule="auto"/>
              <w:ind w:left="-108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Pr="006B417E">
              <w:rPr>
                <w:rFonts w:asciiTheme="majorBidi" w:hAnsiTheme="majorBidi" w:cstheme="majorBidi"/>
                <w:sz w:val="28"/>
                <w:szCs w:val="28"/>
              </w:rPr>
              <w:t>,362,500</w:t>
            </w:r>
          </w:p>
        </w:tc>
        <w:tc>
          <w:tcPr>
            <w:tcW w:w="180" w:type="dxa"/>
          </w:tcPr>
          <w:p w14:paraId="1BC881E7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62C471E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Pr="006B417E">
              <w:rPr>
                <w:rFonts w:asciiTheme="majorBidi" w:hAnsiTheme="majorBidi" w:cstheme="majorBidi"/>
                <w:sz w:val="28"/>
                <w:szCs w:val="28"/>
              </w:rPr>
              <w:t>,362,500</w:t>
            </w:r>
          </w:p>
        </w:tc>
        <w:tc>
          <w:tcPr>
            <w:tcW w:w="182" w:type="dxa"/>
            <w:vAlign w:val="bottom"/>
          </w:tcPr>
          <w:p w14:paraId="1BB13FB0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79E50B17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14:paraId="62E76E7C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3867212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Pr="006B417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373</w:t>
            </w:r>
            <w:r w:rsidRPr="006B417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549</w:t>
            </w:r>
          </w:p>
        </w:tc>
        <w:tc>
          <w:tcPr>
            <w:tcW w:w="180" w:type="dxa"/>
            <w:vAlign w:val="bottom"/>
          </w:tcPr>
          <w:p w14:paraId="37D31360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79B26DD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8" w:right="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14:paraId="562EAFB8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81811F7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Pr="006B417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373</w:t>
            </w:r>
            <w:r w:rsidRPr="006B417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549</w:t>
            </w:r>
          </w:p>
        </w:tc>
      </w:tr>
      <w:tr w:rsidR="00AC59CD" w:rsidRPr="006B417E" w14:paraId="23562CAC" w14:textId="77777777" w:rsidTr="00DB6CF3">
        <w:trPr>
          <w:cantSplit/>
          <w:trHeight w:val="189"/>
        </w:trPr>
        <w:tc>
          <w:tcPr>
            <w:tcW w:w="3960" w:type="dxa"/>
          </w:tcPr>
          <w:p w14:paraId="021E6D9A" w14:textId="77777777" w:rsidR="00AC59CD" w:rsidRPr="006B417E" w:rsidRDefault="00AC59CD" w:rsidP="006D3FA9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530" w:type="dxa"/>
            <w:vAlign w:val="bottom"/>
          </w:tcPr>
          <w:p w14:paraId="645F637E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10"/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83" w:type="dxa"/>
            <w:vAlign w:val="bottom"/>
          </w:tcPr>
          <w:p w14:paraId="3A78BB9B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617" w:type="dxa"/>
            <w:vAlign w:val="bottom"/>
          </w:tcPr>
          <w:p w14:paraId="44C20A31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240" w:lineRule="auto"/>
              <w:ind w:left="-108" w:right="-80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80" w:type="dxa"/>
            <w:vAlign w:val="bottom"/>
          </w:tcPr>
          <w:p w14:paraId="630DCE51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350" w:type="dxa"/>
            <w:vAlign w:val="bottom"/>
          </w:tcPr>
          <w:p w14:paraId="23B0F56F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82" w:type="dxa"/>
            <w:vAlign w:val="bottom"/>
          </w:tcPr>
          <w:p w14:paraId="56C46E67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168" w:type="dxa"/>
            <w:vAlign w:val="bottom"/>
          </w:tcPr>
          <w:p w14:paraId="48CC3F68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100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80" w:type="dxa"/>
            <w:vAlign w:val="bottom"/>
          </w:tcPr>
          <w:p w14:paraId="5EA95863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080" w:type="dxa"/>
            <w:vAlign w:val="bottom"/>
          </w:tcPr>
          <w:p w14:paraId="21B0C57A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80" w:type="dxa"/>
            <w:vAlign w:val="bottom"/>
          </w:tcPr>
          <w:p w14:paraId="1594A84C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170" w:type="dxa"/>
            <w:vAlign w:val="bottom"/>
          </w:tcPr>
          <w:p w14:paraId="03093053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8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80" w:type="dxa"/>
          </w:tcPr>
          <w:p w14:paraId="128F82EC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260" w:type="dxa"/>
          </w:tcPr>
          <w:p w14:paraId="269E5601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</w:tr>
      <w:tr w:rsidR="00AC59CD" w:rsidRPr="006B417E" w14:paraId="766076BA" w14:textId="77777777" w:rsidTr="00DB6CF3">
        <w:trPr>
          <w:cantSplit/>
        </w:trPr>
        <w:tc>
          <w:tcPr>
            <w:tcW w:w="3960" w:type="dxa"/>
          </w:tcPr>
          <w:p w14:paraId="3BFC80D3" w14:textId="77777777" w:rsidR="00AC59CD" w:rsidRPr="006B417E" w:rsidRDefault="00AC59CD" w:rsidP="006D3FA9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530" w:type="dxa"/>
            <w:vAlign w:val="bottom"/>
          </w:tcPr>
          <w:p w14:paraId="60E6FD49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188FC32C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  <w:vAlign w:val="bottom"/>
          </w:tcPr>
          <w:p w14:paraId="5E3F26CE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240" w:lineRule="auto"/>
              <w:ind w:left="-108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37C0930A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1D5B72E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" w:type="dxa"/>
            <w:vAlign w:val="bottom"/>
          </w:tcPr>
          <w:p w14:paraId="2EE143AB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12EDB697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44826C90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A8BA282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39E63908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026BFA6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799311AD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A1A19E7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C59CD" w:rsidRPr="006B417E" w14:paraId="5E62CD83" w14:textId="77777777" w:rsidTr="00DB6CF3">
        <w:trPr>
          <w:cantSplit/>
        </w:trPr>
        <w:tc>
          <w:tcPr>
            <w:tcW w:w="3960" w:type="dxa"/>
          </w:tcPr>
          <w:p w14:paraId="242570BB" w14:textId="77777777" w:rsidR="00AC59CD" w:rsidRPr="006B417E" w:rsidRDefault="00AC59CD" w:rsidP="006D3FA9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530" w:type="dxa"/>
            <w:vAlign w:val="bottom"/>
          </w:tcPr>
          <w:p w14:paraId="4B628967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108" w:right="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3" w:type="dxa"/>
            <w:vAlign w:val="bottom"/>
          </w:tcPr>
          <w:p w14:paraId="1E3E1B99" w14:textId="77777777" w:rsidR="00AC59CD" w:rsidRPr="006B417E" w:rsidRDefault="00AC59CD" w:rsidP="006D3FA9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  <w:vAlign w:val="bottom"/>
          </w:tcPr>
          <w:p w14:paraId="4FB574A1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240" w:lineRule="auto"/>
              <w:ind w:left="-108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</w:rPr>
              <w:t>23,732,392</w:t>
            </w:r>
          </w:p>
        </w:tc>
        <w:tc>
          <w:tcPr>
            <w:tcW w:w="180" w:type="dxa"/>
            <w:vAlign w:val="bottom"/>
          </w:tcPr>
          <w:p w14:paraId="7F48193B" w14:textId="77777777" w:rsidR="00AC59CD" w:rsidRPr="006B417E" w:rsidRDefault="00AC59CD" w:rsidP="006D3FA9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BFCD6FC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</w:rPr>
              <w:t>23,732,392</w:t>
            </w:r>
          </w:p>
        </w:tc>
        <w:tc>
          <w:tcPr>
            <w:tcW w:w="182" w:type="dxa"/>
            <w:vAlign w:val="bottom"/>
          </w:tcPr>
          <w:p w14:paraId="7DD04069" w14:textId="77777777" w:rsidR="00AC59CD" w:rsidRPr="006B417E" w:rsidRDefault="00AC59CD" w:rsidP="006D3FA9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3943E532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7CBC7C1D" w14:textId="77777777" w:rsidR="00AC59CD" w:rsidRPr="006B417E" w:rsidRDefault="00AC59CD" w:rsidP="006D3FA9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5F25347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</w:rPr>
              <w:t>23,761,873</w:t>
            </w:r>
          </w:p>
        </w:tc>
        <w:tc>
          <w:tcPr>
            <w:tcW w:w="180" w:type="dxa"/>
            <w:vAlign w:val="bottom"/>
          </w:tcPr>
          <w:p w14:paraId="1C71B69E" w14:textId="77777777" w:rsidR="00AC59CD" w:rsidRPr="006B417E" w:rsidRDefault="00AC59CD" w:rsidP="006D3FA9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1778D7C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8" w:right="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727BAFD3" w14:textId="77777777" w:rsidR="00AC59CD" w:rsidRPr="006B417E" w:rsidRDefault="00AC59CD" w:rsidP="006D3FA9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E15336E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</w:rPr>
              <w:t>23,761,873</w:t>
            </w:r>
          </w:p>
        </w:tc>
      </w:tr>
      <w:tr w:rsidR="00AC59CD" w:rsidRPr="006B417E" w14:paraId="38DA0CF9" w14:textId="77777777" w:rsidTr="00DB6CF3">
        <w:trPr>
          <w:cantSplit/>
        </w:trPr>
        <w:tc>
          <w:tcPr>
            <w:tcW w:w="3960" w:type="dxa"/>
          </w:tcPr>
          <w:p w14:paraId="0F731088" w14:textId="77777777" w:rsidR="00AC59CD" w:rsidRPr="006B417E" w:rsidRDefault="00AC59CD" w:rsidP="006D3FA9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530" w:type="dxa"/>
            <w:vAlign w:val="bottom"/>
          </w:tcPr>
          <w:p w14:paraId="4C4DE123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108" w:right="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3" w:type="dxa"/>
            <w:vAlign w:val="bottom"/>
          </w:tcPr>
          <w:p w14:paraId="62C2CA3D" w14:textId="77777777" w:rsidR="00AC59CD" w:rsidRPr="006B417E" w:rsidRDefault="00AC59CD" w:rsidP="006D3FA9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  <w:vAlign w:val="bottom"/>
          </w:tcPr>
          <w:p w14:paraId="65D56DC9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240" w:lineRule="auto"/>
              <w:ind w:left="-108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</w:rPr>
              <w:t>73,440,494</w:t>
            </w:r>
          </w:p>
        </w:tc>
        <w:tc>
          <w:tcPr>
            <w:tcW w:w="180" w:type="dxa"/>
            <w:vAlign w:val="bottom"/>
          </w:tcPr>
          <w:p w14:paraId="47E199E0" w14:textId="77777777" w:rsidR="00AC59CD" w:rsidRPr="006B417E" w:rsidRDefault="00AC59CD" w:rsidP="006D3FA9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4D908C2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</w:rPr>
              <w:t>73,440,494</w:t>
            </w:r>
          </w:p>
        </w:tc>
        <w:tc>
          <w:tcPr>
            <w:tcW w:w="182" w:type="dxa"/>
            <w:vAlign w:val="bottom"/>
          </w:tcPr>
          <w:p w14:paraId="0531C0EA" w14:textId="77777777" w:rsidR="00AC59CD" w:rsidRPr="006B417E" w:rsidRDefault="00AC59CD" w:rsidP="006D3FA9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60C27A97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1FE5EBCB" w14:textId="77777777" w:rsidR="00AC59CD" w:rsidRPr="006B417E" w:rsidRDefault="00AC59CD" w:rsidP="006D3FA9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29384AA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</w:rPr>
              <w:t>73,300,642</w:t>
            </w:r>
          </w:p>
        </w:tc>
        <w:tc>
          <w:tcPr>
            <w:tcW w:w="180" w:type="dxa"/>
            <w:vAlign w:val="bottom"/>
          </w:tcPr>
          <w:p w14:paraId="00555743" w14:textId="77777777" w:rsidR="00AC59CD" w:rsidRPr="006B417E" w:rsidRDefault="00AC59CD" w:rsidP="006D3FA9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5014F39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8" w:right="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7E492C26" w14:textId="77777777" w:rsidR="00AC59CD" w:rsidRPr="006B417E" w:rsidRDefault="00AC59CD" w:rsidP="006D3FA9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82FB25A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</w:rPr>
              <w:t>73,300,642</w:t>
            </w:r>
          </w:p>
        </w:tc>
      </w:tr>
      <w:tr w:rsidR="008B773E" w:rsidRPr="006B417E" w14:paraId="6D9615F8" w14:textId="77777777" w:rsidTr="00DB6CF3">
        <w:trPr>
          <w:cantSplit/>
        </w:trPr>
        <w:tc>
          <w:tcPr>
            <w:tcW w:w="3960" w:type="dxa"/>
          </w:tcPr>
          <w:p w14:paraId="04833924" w14:textId="08C71E05" w:rsidR="008B773E" w:rsidRPr="006B417E" w:rsidRDefault="008B773E" w:rsidP="008B7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0" w:hanging="1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หนี้สินอนุพันธ์ </w:t>
            </w:r>
            <w:r w:rsidRPr="006B417E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สัญญาแลกเปลี่ยน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อัตราดอกเบี้ยและอัตราแลกเปลี่ยนเงินตราต่างประเทศ</w:t>
            </w:r>
          </w:p>
        </w:tc>
        <w:tc>
          <w:tcPr>
            <w:tcW w:w="1530" w:type="dxa"/>
            <w:vAlign w:val="bottom"/>
          </w:tcPr>
          <w:p w14:paraId="3933D559" w14:textId="59D75937" w:rsidR="008B773E" w:rsidRPr="006B417E" w:rsidRDefault="008B773E" w:rsidP="008B7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108" w:right="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</w:rPr>
              <w:t>715,902</w:t>
            </w:r>
          </w:p>
        </w:tc>
        <w:tc>
          <w:tcPr>
            <w:tcW w:w="183" w:type="dxa"/>
            <w:vAlign w:val="bottom"/>
          </w:tcPr>
          <w:p w14:paraId="148C84D0" w14:textId="77777777" w:rsidR="008B773E" w:rsidRPr="006B417E" w:rsidRDefault="008B773E" w:rsidP="008B773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  <w:vAlign w:val="bottom"/>
          </w:tcPr>
          <w:p w14:paraId="6DCFCBFE" w14:textId="3586840C" w:rsidR="008B773E" w:rsidRPr="006B417E" w:rsidRDefault="008B773E" w:rsidP="008B7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240" w:lineRule="auto"/>
              <w:ind w:left="-108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57D1C476" w14:textId="77777777" w:rsidR="008B773E" w:rsidRPr="006B417E" w:rsidRDefault="008B773E" w:rsidP="008B773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56AC001" w14:textId="04849DE0" w:rsidR="008B773E" w:rsidRPr="006B417E" w:rsidRDefault="008B773E" w:rsidP="008B7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</w:rPr>
              <w:t>715,902</w:t>
            </w:r>
          </w:p>
        </w:tc>
        <w:tc>
          <w:tcPr>
            <w:tcW w:w="182" w:type="dxa"/>
            <w:vAlign w:val="bottom"/>
          </w:tcPr>
          <w:p w14:paraId="0B54B7BD" w14:textId="77777777" w:rsidR="008B773E" w:rsidRPr="006B417E" w:rsidRDefault="008B773E" w:rsidP="008B773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4C198B2D" w14:textId="6EA941DC" w:rsidR="008B773E" w:rsidRPr="006B417E" w:rsidRDefault="008B773E" w:rsidP="008B7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0AFD1C10" w14:textId="77777777" w:rsidR="008B773E" w:rsidRPr="006B417E" w:rsidRDefault="008B773E" w:rsidP="008B773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B2A35B4" w14:textId="6E508A8F" w:rsidR="008B773E" w:rsidRPr="006B417E" w:rsidRDefault="008B773E" w:rsidP="008B7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</w:rPr>
              <w:t xml:space="preserve"> 715,902</w:t>
            </w:r>
          </w:p>
        </w:tc>
        <w:tc>
          <w:tcPr>
            <w:tcW w:w="180" w:type="dxa"/>
            <w:vAlign w:val="bottom"/>
          </w:tcPr>
          <w:p w14:paraId="0D5B1475" w14:textId="77777777" w:rsidR="008B773E" w:rsidRPr="006B417E" w:rsidRDefault="008B773E" w:rsidP="008B773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A2C8CB7" w14:textId="22E070AF" w:rsidR="008B773E" w:rsidRPr="006B417E" w:rsidRDefault="008B773E" w:rsidP="008B7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8" w:right="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1A1F3BDF" w14:textId="77777777" w:rsidR="008B773E" w:rsidRPr="006B417E" w:rsidRDefault="008B773E" w:rsidP="008B773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B48A95D" w14:textId="174FB03C" w:rsidR="008B773E" w:rsidRPr="006B417E" w:rsidRDefault="008B773E" w:rsidP="008B7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</w:rPr>
              <w:t>715,902</w:t>
            </w:r>
          </w:p>
        </w:tc>
      </w:tr>
    </w:tbl>
    <w:p w14:paraId="203083FA" w14:textId="77777777" w:rsidR="00AC59CD" w:rsidRPr="006B417E" w:rsidRDefault="00AC59CD" w:rsidP="00AC59CD">
      <w:pPr>
        <w:pStyle w:val="block"/>
        <w:shd w:val="clear" w:color="auto" w:fill="FFFFFF" w:themeFill="background1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</w:p>
    <w:p w14:paraId="1F86F2BD" w14:textId="295CF30F" w:rsidR="00403032" w:rsidRDefault="00403032" w:rsidP="00AC59CD">
      <w:pPr>
        <w:pStyle w:val="block"/>
        <w:shd w:val="clear" w:color="auto" w:fill="FFFFFF" w:themeFill="background1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28"/>
          <w:szCs w:val="28"/>
          <w:cs/>
          <w:lang w:val="en-US" w:bidi="th-TH"/>
        </w:rPr>
      </w:pPr>
      <w:r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 xml:space="preserve">ในระหว่างงวดหกเดือนสิ้นสุดวันที่ </w:t>
      </w:r>
      <w:r>
        <w:rPr>
          <w:rFonts w:asciiTheme="majorBidi" w:hAnsiTheme="majorBidi" w:cstheme="majorBidi"/>
          <w:sz w:val="28"/>
          <w:szCs w:val="28"/>
          <w:lang w:val="en-US" w:bidi="th-TH"/>
        </w:rPr>
        <w:t xml:space="preserve">30 </w:t>
      </w:r>
      <w:r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 xml:space="preserve">มิถุนายน </w:t>
      </w:r>
      <w:r>
        <w:rPr>
          <w:rFonts w:asciiTheme="majorBidi" w:hAnsiTheme="majorBidi" w:cstheme="majorBidi"/>
          <w:sz w:val="28"/>
          <w:szCs w:val="28"/>
          <w:lang w:val="en-US" w:bidi="th-TH"/>
        </w:rPr>
        <w:t xml:space="preserve">2567 </w:t>
      </w:r>
      <w:r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กลุ่มบริษัทและบริษัทไม่มีการเปลี่ยนแปลงเทคนิคการประเมินค่า</w:t>
      </w:r>
      <w:r w:rsidR="009338DD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ยุ</w:t>
      </w:r>
      <w:r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ติธรรมของเครื่องมือทางการเงิน</w:t>
      </w:r>
    </w:p>
    <w:p w14:paraId="0043C74B" w14:textId="5CCF80A4" w:rsidR="00403032" w:rsidRPr="006B417E" w:rsidRDefault="00403032" w:rsidP="00AC59CD">
      <w:pPr>
        <w:pStyle w:val="block"/>
        <w:shd w:val="clear" w:color="auto" w:fill="FFFFFF" w:themeFill="background1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28"/>
          <w:szCs w:val="28"/>
          <w:cs/>
          <w:lang w:val="en-US" w:bidi="th-TH"/>
        </w:rPr>
        <w:sectPr w:rsidR="00403032" w:rsidRPr="006B417E" w:rsidSect="00FF1068">
          <w:headerReference w:type="default" r:id="rId14"/>
          <w:footerReference w:type="default" r:id="rId15"/>
          <w:type w:val="nextColumn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07AD0D57" w14:textId="77777777" w:rsidR="00AC59CD" w:rsidRPr="006B417E" w:rsidRDefault="00AC59CD" w:rsidP="00AC59CD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left="540" w:right="-45" w:hanging="540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 w:rsidRPr="006B417E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ภาระผูกพันกับบุคคลหรือกิจการที่ไม่เกี่ยวข้องกัน</w:t>
      </w:r>
    </w:p>
    <w:p w14:paraId="14E57316" w14:textId="77777777" w:rsidR="00AC59CD" w:rsidRPr="006B417E" w:rsidRDefault="00AC59CD" w:rsidP="00AC59CD">
      <w:pPr>
        <w:pStyle w:val="block"/>
        <w:spacing w:after="0" w:line="240" w:lineRule="auto"/>
        <w:ind w:left="0" w:right="-7"/>
        <w:jc w:val="both"/>
        <w:rPr>
          <w:rFonts w:asciiTheme="majorBidi" w:hAnsiTheme="majorBidi" w:cstheme="majorBidi"/>
          <w:sz w:val="28"/>
          <w:szCs w:val="28"/>
          <w:lang w:val="en-US" w:bidi="th-TH"/>
        </w:rPr>
      </w:pPr>
    </w:p>
    <w:tbl>
      <w:tblPr>
        <w:tblW w:w="9174" w:type="dxa"/>
        <w:tblInd w:w="450" w:type="dxa"/>
        <w:tblLook w:val="04A0" w:firstRow="1" w:lastRow="0" w:firstColumn="1" w:lastColumn="0" w:noHBand="0" w:noVBand="1"/>
      </w:tblPr>
      <w:tblGrid>
        <w:gridCol w:w="6474"/>
        <w:gridCol w:w="265"/>
        <w:gridCol w:w="1081"/>
        <w:gridCol w:w="268"/>
        <w:gridCol w:w="1086"/>
      </w:tblGrid>
      <w:tr w:rsidR="00AC59CD" w:rsidRPr="006B417E" w14:paraId="3E2A8215" w14:textId="77777777" w:rsidTr="00A6238E">
        <w:trPr>
          <w:trHeight w:val="20"/>
          <w:tblHeader/>
        </w:trPr>
        <w:tc>
          <w:tcPr>
            <w:tcW w:w="6474" w:type="dxa"/>
            <w:shd w:val="clear" w:color="auto" w:fill="auto"/>
            <w:vAlign w:val="bottom"/>
          </w:tcPr>
          <w:p w14:paraId="417CDA79" w14:textId="77777777" w:rsidR="00AC59CD" w:rsidRPr="006B417E" w:rsidRDefault="00AC59CD" w:rsidP="006D3FA9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65" w:type="dxa"/>
            <w:vAlign w:val="bottom"/>
          </w:tcPr>
          <w:p w14:paraId="6DD638BC" w14:textId="77777777" w:rsidR="00AC59CD" w:rsidRPr="006B417E" w:rsidRDefault="00AC59CD" w:rsidP="006D3FA9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35" w:type="dxa"/>
            <w:gridSpan w:val="3"/>
            <w:vAlign w:val="bottom"/>
          </w:tcPr>
          <w:p w14:paraId="4E4B69E6" w14:textId="77777777" w:rsidR="00AC59CD" w:rsidRPr="006B417E" w:rsidRDefault="00AC59CD" w:rsidP="006D3FA9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งบการเงินรวมและ</w:t>
            </w: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br/>
              <w:t>งบการเงินเฉพาะกิจการ</w:t>
            </w:r>
          </w:p>
        </w:tc>
      </w:tr>
      <w:tr w:rsidR="00AC59CD" w:rsidRPr="006B417E" w14:paraId="2EDB7A4D" w14:textId="77777777" w:rsidTr="00A6238E">
        <w:trPr>
          <w:trHeight w:val="20"/>
          <w:tblHeader/>
        </w:trPr>
        <w:tc>
          <w:tcPr>
            <w:tcW w:w="6474" w:type="dxa"/>
            <w:shd w:val="clear" w:color="auto" w:fill="auto"/>
            <w:vAlign w:val="bottom"/>
          </w:tcPr>
          <w:p w14:paraId="7FCD3E2F" w14:textId="77777777" w:rsidR="00AC59CD" w:rsidRPr="006B417E" w:rsidRDefault="00AC59CD" w:rsidP="006D3FA9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65" w:type="dxa"/>
            <w:vAlign w:val="bottom"/>
          </w:tcPr>
          <w:p w14:paraId="7FD79A1D" w14:textId="77777777" w:rsidR="00AC59CD" w:rsidRPr="006B417E" w:rsidRDefault="00AC59CD" w:rsidP="006D3FA9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14:paraId="0D405348" w14:textId="77777777" w:rsidR="00AC59CD" w:rsidRPr="006B417E" w:rsidRDefault="00AC59CD" w:rsidP="006D3FA9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68" w:type="dxa"/>
            <w:vAlign w:val="bottom"/>
          </w:tcPr>
          <w:p w14:paraId="77C7B7A9" w14:textId="77777777" w:rsidR="00AC59CD" w:rsidRPr="006B417E" w:rsidRDefault="00AC59CD" w:rsidP="006D3FA9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6" w:type="dxa"/>
            <w:vAlign w:val="bottom"/>
          </w:tcPr>
          <w:p w14:paraId="43DDCBAD" w14:textId="77777777" w:rsidR="00AC59CD" w:rsidRPr="006B417E" w:rsidRDefault="00AC59CD" w:rsidP="006D3FA9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AC59CD" w:rsidRPr="006B417E" w14:paraId="3BFFFEF5" w14:textId="77777777" w:rsidTr="00A6238E">
        <w:trPr>
          <w:trHeight w:val="20"/>
          <w:tblHeader/>
        </w:trPr>
        <w:tc>
          <w:tcPr>
            <w:tcW w:w="6474" w:type="dxa"/>
            <w:shd w:val="clear" w:color="auto" w:fill="auto"/>
            <w:vAlign w:val="bottom"/>
          </w:tcPr>
          <w:p w14:paraId="34EF9645" w14:textId="77777777" w:rsidR="00AC59CD" w:rsidRPr="006B417E" w:rsidRDefault="00AC59CD" w:rsidP="006D3FA9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65" w:type="dxa"/>
            <w:vAlign w:val="bottom"/>
          </w:tcPr>
          <w:p w14:paraId="666494AE" w14:textId="77777777" w:rsidR="00AC59CD" w:rsidRPr="006B417E" w:rsidRDefault="00AC59CD" w:rsidP="006D3FA9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1" w:type="dxa"/>
            <w:vAlign w:val="bottom"/>
          </w:tcPr>
          <w:p w14:paraId="3BA8B938" w14:textId="77777777" w:rsidR="00AC59CD" w:rsidRPr="006B417E" w:rsidRDefault="00AC59CD" w:rsidP="006D3FA9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68" w:type="dxa"/>
            <w:vAlign w:val="bottom"/>
          </w:tcPr>
          <w:p w14:paraId="52D6634C" w14:textId="77777777" w:rsidR="00AC59CD" w:rsidRPr="006B417E" w:rsidRDefault="00AC59CD" w:rsidP="006D3FA9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6" w:type="dxa"/>
            <w:vAlign w:val="bottom"/>
          </w:tcPr>
          <w:p w14:paraId="05AC3F2B" w14:textId="77777777" w:rsidR="00AC59CD" w:rsidRPr="006B417E" w:rsidRDefault="00AC59CD" w:rsidP="006D3FA9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AC59CD" w:rsidRPr="006B417E" w14:paraId="5E96573D" w14:textId="77777777" w:rsidTr="00A6238E">
        <w:trPr>
          <w:trHeight w:val="20"/>
          <w:tblHeader/>
        </w:trPr>
        <w:tc>
          <w:tcPr>
            <w:tcW w:w="6474" w:type="dxa"/>
            <w:shd w:val="clear" w:color="auto" w:fill="auto"/>
            <w:vAlign w:val="bottom"/>
          </w:tcPr>
          <w:p w14:paraId="66E4C888" w14:textId="77777777" w:rsidR="00AC59CD" w:rsidRPr="006B417E" w:rsidRDefault="00AC59CD" w:rsidP="006D3FA9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65" w:type="dxa"/>
            <w:vAlign w:val="bottom"/>
          </w:tcPr>
          <w:p w14:paraId="71EDE6D7" w14:textId="77777777" w:rsidR="00AC59CD" w:rsidRPr="006B417E" w:rsidRDefault="00AC59CD" w:rsidP="006D3FA9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35" w:type="dxa"/>
            <w:gridSpan w:val="3"/>
            <w:vAlign w:val="bottom"/>
          </w:tcPr>
          <w:p w14:paraId="4EBDB35A" w14:textId="77777777" w:rsidR="00AC59CD" w:rsidRPr="006B417E" w:rsidRDefault="00AC59CD" w:rsidP="006D3FA9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AC59CD" w:rsidRPr="006B417E" w14:paraId="75DF6DCC" w14:textId="77777777" w:rsidTr="00A6238E">
        <w:trPr>
          <w:trHeight w:val="20"/>
        </w:trPr>
        <w:tc>
          <w:tcPr>
            <w:tcW w:w="6474" w:type="dxa"/>
            <w:shd w:val="clear" w:color="auto" w:fill="auto"/>
            <w:vAlign w:val="bottom"/>
          </w:tcPr>
          <w:p w14:paraId="489DAD4E" w14:textId="77777777" w:rsidR="00AC59CD" w:rsidRPr="006B417E" w:rsidRDefault="00AC59CD" w:rsidP="006D3FA9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5" w:hanging="16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ภาระผูกพันรายจ่ายฝ่ายทุน</w:t>
            </w:r>
          </w:p>
        </w:tc>
        <w:tc>
          <w:tcPr>
            <w:tcW w:w="265" w:type="dxa"/>
          </w:tcPr>
          <w:p w14:paraId="640E639F" w14:textId="77777777" w:rsidR="00AC59CD" w:rsidRPr="006B417E" w:rsidRDefault="00AC59CD" w:rsidP="006D3FA9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ind w:left="-129"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1" w:type="dxa"/>
          </w:tcPr>
          <w:p w14:paraId="1710C63F" w14:textId="77777777" w:rsidR="00AC59CD" w:rsidRPr="006B417E" w:rsidRDefault="00AC59CD" w:rsidP="006D3FA9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8" w:type="dxa"/>
            <w:vAlign w:val="bottom"/>
          </w:tcPr>
          <w:p w14:paraId="79921F8C" w14:textId="77777777" w:rsidR="00AC59CD" w:rsidRPr="006B417E" w:rsidRDefault="00AC59CD" w:rsidP="006D3FA9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ind w:left="-95" w:right="-12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6" w:type="dxa"/>
            <w:vAlign w:val="bottom"/>
          </w:tcPr>
          <w:p w14:paraId="75D134B1" w14:textId="77777777" w:rsidR="00AC59CD" w:rsidRPr="006B417E" w:rsidRDefault="00AC59CD" w:rsidP="006D3FA9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C59CD" w:rsidRPr="006B417E" w14:paraId="4CCA76FE" w14:textId="77777777" w:rsidTr="00A6238E">
        <w:trPr>
          <w:trHeight w:val="20"/>
        </w:trPr>
        <w:tc>
          <w:tcPr>
            <w:tcW w:w="6474" w:type="dxa"/>
            <w:shd w:val="clear" w:color="auto" w:fill="auto"/>
            <w:vAlign w:val="bottom"/>
          </w:tcPr>
          <w:p w14:paraId="178422EC" w14:textId="77777777" w:rsidR="00AC59CD" w:rsidRPr="006B417E" w:rsidRDefault="00AC59CD" w:rsidP="006D3FA9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5" w:hanging="165"/>
              <w:rPr>
                <w:rFonts w:asciiTheme="majorBidi" w:hAnsiTheme="majorBidi" w:cstheme="majorBidi"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ส่วนปรับปรุงอาคาร</w:t>
            </w:r>
          </w:p>
        </w:tc>
        <w:tc>
          <w:tcPr>
            <w:tcW w:w="265" w:type="dxa"/>
          </w:tcPr>
          <w:p w14:paraId="433C7C4B" w14:textId="77777777" w:rsidR="00AC59CD" w:rsidRPr="006B417E" w:rsidRDefault="00AC59CD" w:rsidP="006D3FA9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1" w:type="dxa"/>
          </w:tcPr>
          <w:p w14:paraId="02792ACF" w14:textId="44DA0D2F" w:rsidR="00AC59CD" w:rsidRPr="006B417E" w:rsidRDefault="00BC778A" w:rsidP="006D3FA9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68" w:type="dxa"/>
            <w:vAlign w:val="bottom"/>
          </w:tcPr>
          <w:p w14:paraId="7D6BE757" w14:textId="77777777" w:rsidR="00AC59CD" w:rsidRPr="006B417E" w:rsidRDefault="00AC59CD" w:rsidP="006D3FA9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ind w:left="-95" w:right="-12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6" w:type="dxa"/>
          </w:tcPr>
          <w:p w14:paraId="2F96F1E4" w14:textId="77777777" w:rsidR="00AC59CD" w:rsidRPr="006B417E" w:rsidRDefault="00AC59CD" w:rsidP="006D3FA9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4</w:t>
            </w:r>
            <w:r w:rsidRPr="006B417E">
              <w:rPr>
                <w:rFonts w:asciiTheme="majorBidi" w:hAnsiTheme="majorBidi" w:cstheme="majorBidi"/>
                <w:sz w:val="28"/>
                <w:szCs w:val="28"/>
              </w:rPr>
              <w:t>,006</w:t>
            </w:r>
          </w:p>
        </w:tc>
      </w:tr>
    </w:tbl>
    <w:p w14:paraId="1AC36C1E" w14:textId="3B0A6C12" w:rsidR="00403032" w:rsidRPr="00403032" w:rsidRDefault="00403032" w:rsidP="005543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28"/>
          <w:szCs w:val="28"/>
          <w:cs/>
          <w:lang w:val="th-TH"/>
        </w:rPr>
      </w:pPr>
    </w:p>
    <w:p w14:paraId="075DD0E1" w14:textId="6CEF892E" w:rsidR="00403032" w:rsidRDefault="005543C1" w:rsidP="005543C1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left="540" w:right="-45" w:hanging="540"/>
        <w:jc w:val="thaiDistribute"/>
        <w:rPr>
          <w:rFonts w:asciiTheme="majorBidi" w:hAnsiTheme="majorBidi" w:cstheme="majorBidi"/>
          <w:sz w:val="28"/>
          <w:szCs w:val="28"/>
          <w:u w:val="none"/>
        </w:rPr>
      </w:pPr>
      <w:r>
        <w:rPr>
          <w:rFonts w:asciiTheme="majorBidi" w:hAnsiTheme="majorBidi" w:cstheme="majorBidi" w:hint="cs"/>
          <w:sz w:val="28"/>
          <w:szCs w:val="28"/>
          <w:u w:val="none"/>
          <w:cs/>
        </w:rPr>
        <w:t>การจัดประเภทรายการใหม่</w:t>
      </w:r>
    </w:p>
    <w:p w14:paraId="7A629FCE" w14:textId="77777777" w:rsidR="005543C1" w:rsidRDefault="005543C1" w:rsidP="005543C1">
      <w:pPr>
        <w:rPr>
          <w:rFonts w:cstheme="minorBidi"/>
        </w:rPr>
      </w:pPr>
    </w:p>
    <w:p w14:paraId="21400566" w14:textId="69D7E85E" w:rsidR="005543C1" w:rsidRPr="004417AA" w:rsidRDefault="005543C1" w:rsidP="008B773E">
      <w:pPr>
        <w:tabs>
          <w:tab w:val="clear" w:pos="907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4417AA">
        <w:rPr>
          <w:rFonts w:asciiTheme="majorBidi" w:hAnsiTheme="majorBidi" w:cstheme="majorBidi"/>
          <w:sz w:val="28"/>
          <w:szCs w:val="28"/>
          <w:cs/>
        </w:rPr>
        <w:t>รายการบางรายการในงบฐานะการเงิน</w:t>
      </w:r>
      <w:r w:rsidR="00863259">
        <w:rPr>
          <w:rFonts w:asciiTheme="majorBidi" w:hAnsiTheme="majorBidi" w:cstheme="majorBidi" w:hint="cs"/>
          <w:sz w:val="28"/>
          <w:szCs w:val="28"/>
          <w:cs/>
        </w:rPr>
        <w:t>รวมและงบฐานะการเงินเฉพาะกิจการ</w:t>
      </w:r>
      <w:r w:rsidRPr="004417AA">
        <w:rPr>
          <w:rFonts w:asciiTheme="majorBidi" w:hAnsiTheme="majorBidi" w:cstheme="majorBidi"/>
          <w:sz w:val="28"/>
          <w:szCs w:val="28"/>
          <w:cs/>
        </w:rPr>
        <w:t xml:space="preserve"> ณ วันที่ </w:t>
      </w:r>
      <w:r w:rsidRPr="004417AA">
        <w:rPr>
          <w:rFonts w:asciiTheme="majorBidi" w:hAnsiTheme="majorBidi" w:cstheme="majorBidi"/>
          <w:sz w:val="28"/>
          <w:szCs w:val="28"/>
        </w:rPr>
        <w:t xml:space="preserve">31 </w:t>
      </w:r>
      <w:r w:rsidRPr="004417AA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Pr="004417AA">
        <w:rPr>
          <w:rFonts w:asciiTheme="majorBidi" w:hAnsiTheme="majorBidi" w:cstheme="majorBidi"/>
          <w:sz w:val="28"/>
          <w:szCs w:val="28"/>
        </w:rPr>
        <w:t xml:space="preserve">2566 </w:t>
      </w:r>
      <w:r w:rsidRPr="0056687E">
        <w:rPr>
          <w:rFonts w:asciiTheme="majorBidi" w:hAnsiTheme="majorBidi" w:cstheme="majorBidi"/>
          <w:sz w:val="28"/>
          <w:szCs w:val="28"/>
          <w:cs/>
        </w:rPr>
        <w:t>ซึ่งรวมอยู่เพื่อวัตถุประสงค์ในการเปรียบเทียบ</w:t>
      </w:r>
      <w:r w:rsidRPr="004417AA">
        <w:rPr>
          <w:rFonts w:asciiTheme="majorBidi" w:hAnsiTheme="majorBidi" w:cstheme="majorBidi"/>
          <w:sz w:val="28"/>
          <w:szCs w:val="28"/>
        </w:rPr>
        <w:t xml:space="preserve"> </w:t>
      </w:r>
      <w:r w:rsidRPr="004417AA">
        <w:rPr>
          <w:rFonts w:asciiTheme="majorBidi" w:hAnsiTheme="majorBidi" w:cstheme="majorBidi"/>
          <w:sz w:val="28"/>
          <w:szCs w:val="28"/>
          <w:cs/>
        </w:rPr>
        <w:t>ได้มีการจัดประเภทรายการใหม่เพื่อให้สอดคล้องกับการนำเสนองบการเงินระหว่างกาล</w:t>
      </w:r>
      <w:r w:rsidR="002C7751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2C7751">
        <w:rPr>
          <w:rFonts w:asciiTheme="majorBidi" w:hAnsiTheme="majorBidi" w:cstheme="majorBidi"/>
          <w:sz w:val="28"/>
          <w:szCs w:val="28"/>
          <w:cs/>
        </w:rPr>
        <w:br/>
      </w:r>
      <w:r w:rsidR="002C7751">
        <w:rPr>
          <w:rFonts w:asciiTheme="majorBidi" w:hAnsiTheme="majorBidi" w:cstheme="majorBidi" w:hint="cs"/>
          <w:sz w:val="28"/>
          <w:szCs w:val="28"/>
          <w:cs/>
        </w:rPr>
        <w:t xml:space="preserve">ณ </w:t>
      </w:r>
      <w:r w:rsidRPr="004417AA">
        <w:rPr>
          <w:rFonts w:asciiTheme="majorBidi" w:hAnsiTheme="majorBidi" w:cstheme="majorBidi"/>
          <w:sz w:val="28"/>
          <w:szCs w:val="28"/>
          <w:cs/>
        </w:rPr>
        <w:t xml:space="preserve">วันที่ </w:t>
      </w:r>
      <w:r w:rsidRPr="004417AA">
        <w:rPr>
          <w:rFonts w:asciiTheme="majorBidi" w:hAnsiTheme="majorBidi" w:cstheme="majorBidi"/>
          <w:sz w:val="28"/>
          <w:szCs w:val="28"/>
        </w:rPr>
        <w:t xml:space="preserve">30 </w:t>
      </w:r>
      <w:r w:rsidRPr="004417AA">
        <w:rPr>
          <w:rFonts w:asciiTheme="majorBidi" w:hAnsiTheme="majorBidi" w:cstheme="majorBidi"/>
          <w:sz w:val="28"/>
          <w:szCs w:val="28"/>
          <w:cs/>
        </w:rPr>
        <w:t xml:space="preserve">มิถุนายน </w:t>
      </w:r>
      <w:r w:rsidRPr="004417AA">
        <w:rPr>
          <w:rFonts w:asciiTheme="majorBidi" w:hAnsiTheme="majorBidi" w:cstheme="majorBidi"/>
          <w:sz w:val="28"/>
          <w:szCs w:val="28"/>
        </w:rPr>
        <w:t>2567</w:t>
      </w:r>
    </w:p>
    <w:p w14:paraId="68C323C4" w14:textId="77777777" w:rsidR="005543C1" w:rsidRPr="005543C1" w:rsidRDefault="005543C1" w:rsidP="005543C1">
      <w:pPr>
        <w:rPr>
          <w:rFonts w:cstheme="minorBidi"/>
        </w:rPr>
      </w:pPr>
    </w:p>
    <w:p w14:paraId="65700C41" w14:textId="77777777" w:rsidR="005543C1" w:rsidRPr="005543C1" w:rsidRDefault="005543C1" w:rsidP="005543C1">
      <w:pPr>
        <w:rPr>
          <w:rFonts w:cstheme="minorBidi"/>
        </w:rPr>
      </w:pPr>
      <w:r>
        <w:rPr>
          <w:rFonts w:cstheme="minorBidi"/>
          <w:cs/>
        </w:rPr>
        <w:tab/>
      </w:r>
      <w:r>
        <w:rPr>
          <w:rFonts w:cstheme="minorBidi"/>
          <w:cs/>
        </w:rPr>
        <w:tab/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487"/>
        <w:gridCol w:w="989"/>
        <w:gridCol w:w="270"/>
        <w:gridCol w:w="1079"/>
        <w:gridCol w:w="270"/>
        <w:gridCol w:w="1085"/>
      </w:tblGrid>
      <w:tr w:rsidR="008B773E" w:rsidRPr="00DE7D48" w14:paraId="195E30D5" w14:textId="77777777" w:rsidTr="00F4789F">
        <w:trPr>
          <w:trHeight w:val="74"/>
        </w:trPr>
        <w:tc>
          <w:tcPr>
            <w:tcW w:w="5487" w:type="dxa"/>
          </w:tcPr>
          <w:p w14:paraId="61834348" w14:textId="77777777" w:rsidR="008B773E" w:rsidRPr="00DE7D48" w:rsidRDefault="008B773E" w:rsidP="00AE5A77">
            <w:pPr>
              <w:pStyle w:val="BodyText"/>
              <w:spacing w:after="0" w:line="340" w:lineRule="exact"/>
              <w:ind w:right="-46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693" w:type="dxa"/>
            <w:gridSpan w:val="5"/>
            <w:vAlign w:val="bottom"/>
          </w:tcPr>
          <w:p w14:paraId="171EF308" w14:textId="24D88329" w:rsidR="008B773E" w:rsidRPr="00E93530" w:rsidRDefault="008B773E" w:rsidP="00AE5A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left="-102" w:right="-7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E93530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5543C1" w:rsidRPr="00DE7D48" w14:paraId="559D15C7" w14:textId="77777777" w:rsidTr="00AE5A77">
        <w:trPr>
          <w:trHeight w:val="74"/>
        </w:trPr>
        <w:tc>
          <w:tcPr>
            <w:tcW w:w="5487" w:type="dxa"/>
          </w:tcPr>
          <w:p w14:paraId="169315FF" w14:textId="77777777" w:rsidR="005543C1" w:rsidRPr="00DE7D48" w:rsidRDefault="005543C1" w:rsidP="00AE5A77">
            <w:pPr>
              <w:pStyle w:val="BodyText"/>
              <w:spacing w:after="0" w:line="340" w:lineRule="exact"/>
              <w:ind w:right="-46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89" w:type="dxa"/>
            <w:vAlign w:val="bottom"/>
          </w:tcPr>
          <w:p w14:paraId="23BF9F32" w14:textId="77777777" w:rsidR="005543C1" w:rsidRPr="00DE7D48" w:rsidRDefault="005543C1" w:rsidP="00AE5A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after="0"/>
              <w:ind w:left="-108" w:right="-1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E7D48">
              <w:rPr>
                <w:rFonts w:ascii="Angsana New" w:hAnsi="Angsana New" w:hint="cs"/>
                <w:sz w:val="28"/>
                <w:szCs w:val="28"/>
                <w:cs/>
              </w:rPr>
              <w:t>ก่อนจัดประเภทใหม่</w:t>
            </w:r>
          </w:p>
        </w:tc>
        <w:tc>
          <w:tcPr>
            <w:tcW w:w="270" w:type="dxa"/>
            <w:vAlign w:val="bottom"/>
          </w:tcPr>
          <w:p w14:paraId="094B068D" w14:textId="77777777" w:rsidR="005543C1" w:rsidRPr="00DE7D48" w:rsidRDefault="005543C1" w:rsidP="00AE5A77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9" w:type="dxa"/>
            <w:vAlign w:val="bottom"/>
          </w:tcPr>
          <w:p w14:paraId="1E470A58" w14:textId="77777777" w:rsidR="005543C1" w:rsidRPr="00DE7D48" w:rsidRDefault="005543C1" w:rsidP="00AE5A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left="-102" w:right="-7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7D48">
              <w:rPr>
                <w:rFonts w:ascii="Angsana New" w:hAnsi="Angsana New" w:hint="cs"/>
                <w:sz w:val="28"/>
                <w:szCs w:val="28"/>
                <w:cs/>
              </w:rPr>
              <w:t>จัดประเภทใหม่</w:t>
            </w:r>
          </w:p>
        </w:tc>
        <w:tc>
          <w:tcPr>
            <w:tcW w:w="270" w:type="dxa"/>
            <w:vAlign w:val="bottom"/>
          </w:tcPr>
          <w:p w14:paraId="26649183" w14:textId="77777777" w:rsidR="005543C1" w:rsidRPr="00DE7D48" w:rsidRDefault="005543C1" w:rsidP="00AE5A77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5" w:type="dxa"/>
            <w:vAlign w:val="bottom"/>
          </w:tcPr>
          <w:p w14:paraId="7B2F0343" w14:textId="77777777" w:rsidR="005543C1" w:rsidRPr="00DE7D48" w:rsidRDefault="005543C1" w:rsidP="00AE5A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left="-102" w:right="-7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E7D48">
              <w:rPr>
                <w:rFonts w:ascii="Angsana New" w:hAnsi="Angsana New" w:hint="cs"/>
                <w:sz w:val="28"/>
                <w:szCs w:val="28"/>
                <w:cs/>
              </w:rPr>
              <w:t>หลังจัด</w:t>
            </w:r>
            <w:r w:rsidRPr="00DE7D48">
              <w:rPr>
                <w:rFonts w:ascii="Angsana New" w:hAnsi="Angsana New" w:hint="cs"/>
                <w:sz w:val="28"/>
                <w:szCs w:val="28"/>
              </w:rPr>
              <w:br/>
            </w:r>
            <w:r w:rsidRPr="00DE7D48">
              <w:rPr>
                <w:rFonts w:ascii="Angsana New" w:hAnsi="Angsana New" w:hint="cs"/>
                <w:sz w:val="28"/>
                <w:szCs w:val="28"/>
                <w:cs/>
              </w:rPr>
              <w:t>ประเภทใหม่</w:t>
            </w:r>
          </w:p>
        </w:tc>
      </w:tr>
      <w:tr w:rsidR="009E0DA8" w:rsidRPr="00DE7D48" w14:paraId="44C41F43" w14:textId="77777777" w:rsidTr="00814959">
        <w:trPr>
          <w:trHeight w:val="74"/>
        </w:trPr>
        <w:tc>
          <w:tcPr>
            <w:tcW w:w="5487" w:type="dxa"/>
          </w:tcPr>
          <w:p w14:paraId="065957A0" w14:textId="77777777" w:rsidR="009E0DA8" w:rsidRPr="00DE7D48" w:rsidRDefault="009E0DA8" w:rsidP="009E0DA8">
            <w:pPr>
              <w:pStyle w:val="BodyText"/>
              <w:spacing w:after="0" w:line="340" w:lineRule="exact"/>
              <w:ind w:right="-46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693" w:type="dxa"/>
            <w:gridSpan w:val="5"/>
            <w:vAlign w:val="bottom"/>
          </w:tcPr>
          <w:p w14:paraId="2C8350EB" w14:textId="3C94B3A9" w:rsidR="009E0DA8" w:rsidRPr="008B773E" w:rsidRDefault="009E0DA8" w:rsidP="009E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77"/>
              </w:tabs>
              <w:spacing w:after="0"/>
              <w:ind w:right="-75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6B417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9E0DA8" w:rsidRPr="00DE7D48" w14:paraId="13F56ABA" w14:textId="77777777" w:rsidTr="00AE5A77">
        <w:trPr>
          <w:trHeight w:val="74"/>
        </w:trPr>
        <w:tc>
          <w:tcPr>
            <w:tcW w:w="5487" w:type="dxa"/>
            <w:hideMark/>
          </w:tcPr>
          <w:p w14:paraId="32F029A7" w14:textId="012CBF73" w:rsidR="009E0DA8" w:rsidRPr="00DE7D48" w:rsidRDefault="009E0DA8" w:rsidP="009E0DA8">
            <w:pPr>
              <w:pStyle w:val="BodyText"/>
              <w:spacing w:after="0" w:line="340" w:lineRule="exact"/>
              <w:ind w:right="-4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งบฐานะการเงิน ณ 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2566 </w:t>
            </w:r>
          </w:p>
        </w:tc>
        <w:tc>
          <w:tcPr>
            <w:tcW w:w="989" w:type="dxa"/>
          </w:tcPr>
          <w:p w14:paraId="427ABD1D" w14:textId="77777777" w:rsidR="009E0DA8" w:rsidRPr="00DE7D48" w:rsidRDefault="009E0DA8" w:rsidP="009E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decimal" w:pos="695"/>
              </w:tabs>
              <w:spacing w:after="0"/>
              <w:ind w:right="-113" w:firstLine="70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70" w:type="dxa"/>
          </w:tcPr>
          <w:p w14:paraId="79B5EC61" w14:textId="77777777" w:rsidR="009E0DA8" w:rsidRPr="00DE7D48" w:rsidRDefault="009E0DA8" w:rsidP="009E0DA8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</w:tcPr>
          <w:p w14:paraId="533A4630" w14:textId="77777777" w:rsidR="009E0DA8" w:rsidRPr="00DE7D48" w:rsidRDefault="009E0DA8" w:rsidP="009E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decimal" w:pos="792"/>
              </w:tabs>
              <w:spacing w:after="0"/>
              <w:ind w:right="-113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70" w:type="dxa"/>
          </w:tcPr>
          <w:p w14:paraId="7DA39080" w14:textId="77777777" w:rsidR="009E0DA8" w:rsidRPr="00DE7D48" w:rsidRDefault="009E0DA8" w:rsidP="009E0DA8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</w:tcPr>
          <w:p w14:paraId="06EB8261" w14:textId="77777777" w:rsidR="009E0DA8" w:rsidRPr="00DE7D48" w:rsidRDefault="009E0DA8" w:rsidP="009E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spacing w:after="0"/>
              <w:ind w:left="-102" w:right="-75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</w:tr>
      <w:tr w:rsidR="009E0DA8" w:rsidRPr="00DE7D48" w14:paraId="7D694FB8" w14:textId="77777777" w:rsidTr="00AE5A77">
        <w:trPr>
          <w:trHeight w:val="74"/>
        </w:trPr>
        <w:tc>
          <w:tcPr>
            <w:tcW w:w="5487" w:type="dxa"/>
          </w:tcPr>
          <w:p w14:paraId="490C30D8" w14:textId="296AE3FD" w:rsidR="009E0DA8" w:rsidRPr="00DE7D48" w:rsidRDefault="009E0DA8" w:rsidP="009E0DA8">
            <w:pPr>
              <w:pStyle w:val="BodyText"/>
              <w:spacing w:after="0" w:line="340" w:lineRule="exact"/>
              <w:ind w:right="-4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หนี้สินอนุพันธ์ที่ถึงกำหนดชำระภายในหนึ่งปี</w:t>
            </w:r>
          </w:p>
        </w:tc>
        <w:tc>
          <w:tcPr>
            <w:tcW w:w="989" w:type="dxa"/>
            <w:vAlign w:val="bottom"/>
          </w:tcPr>
          <w:p w14:paraId="73BAAF0C" w14:textId="52F2E901" w:rsidR="009E0DA8" w:rsidRPr="00DE7D48" w:rsidRDefault="009E0DA8" w:rsidP="009E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5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715,902</w:t>
            </w:r>
          </w:p>
        </w:tc>
        <w:tc>
          <w:tcPr>
            <w:tcW w:w="270" w:type="dxa"/>
            <w:vAlign w:val="bottom"/>
          </w:tcPr>
          <w:p w14:paraId="5BDA64BB" w14:textId="77777777" w:rsidR="009E0DA8" w:rsidRPr="00DE7D48" w:rsidRDefault="009E0DA8" w:rsidP="009E0DA8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vAlign w:val="bottom"/>
          </w:tcPr>
          <w:p w14:paraId="6457400F" w14:textId="4D274BAC" w:rsidR="009E0DA8" w:rsidRPr="00DE7D48" w:rsidRDefault="009E0DA8" w:rsidP="009E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/>
              <w:ind w:right="-15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(</w:t>
            </w:r>
            <w:r w:rsidR="00207F19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492,879</w:t>
            </w: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)</w:t>
            </w:r>
          </w:p>
        </w:tc>
        <w:tc>
          <w:tcPr>
            <w:tcW w:w="270" w:type="dxa"/>
            <w:vAlign w:val="bottom"/>
          </w:tcPr>
          <w:p w14:paraId="02416F65" w14:textId="77777777" w:rsidR="009E0DA8" w:rsidRPr="00DE7D48" w:rsidRDefault="009E0DA8" w:rsidP="009E0DA8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  <w:vAlign w:val="bottom"/>
          </w:tcPr>
          <w:p w14:paraId="235B3768" w14:textId="6E27DB19" w:rsidR="009E0DA8" w:rsidRPr="00DE7D48" w:rsidRDefault="00207F19" w:rsidP="009E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right="-15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223,023</w:t>
            </w:r>
          </w:p>
        </w:tc>
      </w:tr>
      <w:tr w:rsidR="009E0DA8" w:rsidRPr="00DE7D48" w14:paraId="59B07349" w14:textId="77777777" w:rsidTr="00AE5A77">
        <w:trPr>
          <w:trHeight w:val="74"/>
        </w:trPr>
        <w:tc>
          <w:tcPr>
            <w:tcW w:w="5487" w:type="dxa"/>
          </w:tcPr>
          <w:p w14:paraId="4C244CDD" w14:textId="54D782AE" w:rsidR="009E0DA8" w:rsidRPr="005543C1" w:rsidRDefault="009E0DA8" w:rsidP="009E0DA8">
            <w:pPr>
              <w:pStyle w:val="BodyText"/>
              <w:spacing w:after="0" w:line="340" w:lineRule="exact"/>
              <w:ind w:right="-46"/>
              <w:rPr>
                <w:rFonts w:asciiTheme="majorBidi" w:hAnsiTheme="majorBidi" w:cs="Angsana New"/>
                <w:sz w:val="28"/>
                <w:szCs w:val="35"/>
                <w:cs/>
              </w:rPr>
            </w:pPr>
            <w:r w:rsidRPr="005543C1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หนี้สินอนุพันธ์</w:t>
            </w:r>
          </w:p>
        </w:tc>
        <w:tc>
          <w:tcPr>
            <w:tcW w:w="989" w:type="dxa"/>
            <w:vAlign w:val="bottom"/>
          </w:tcPr>
          <w:p w14:paraId="27A5A06A" w14:textId="295890C5" w:rsidR="009E0DA8" w:rsidRPr="00DE7D48" w:rsidRDefault="009E0DA8" w:rsidP="009E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5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1807CC17" w14:textId="77777777" w:rsidR="009E0DA8" w:rsidRPr="00DE7D48" w:rsidRDefault="009E0DA8" w:rsidP="009E0DA8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vAlign w:val="bottom"/>
          </w:tcPr>
          <w:p w14:paraId="7E2D5010" w14:textId="637F81E8" w:rsidR="009E0DA8" w:rsidRPr="00DE7D48" w:rsidRDefault="009E0DA8" w:rsidP="009E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/>
              <w:ind w:right="-15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49</w:t>
            </w:r>
            <w:r w:rsidR="00207F19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2,879</w:t>
            </w:r>
          </w:p>
        </w:tc>
        <w:tc>
          <w:tcPr>
            <w:tcW w:w="270" w:type="dxa"/>
            <w:vAlign w:val="bottom"/>
          </w:tcPr>
          <w:p w14:paraId="2B65817B" w14:textId="77777777" w:rsidR="009E0DA8" w:rsidRPr="00DE7D48" w:rsidRDefault="009E0DA8" w:rsidP="009E0DA8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  <w:vAlign w:val="bottom"/>
          </w:tcPr>
          <w:p w14:paraId="70251556" w14:textId="5CDCFC88" w:rsidR="009E0DA8" w:rsidRPr="00DE7D48" w:rsidRDefault="00207F19" w:rsidP="009E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right="-15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492,879</w:t>
            </w:r>
          </w:p>
        </w:tc>
      </w:tr>
      <w:tr w:rsidR="009E0DA8" w:rsidRPr="00DE7D48" w14:paraId="20F96B2B" w14:textId="77777777" w:rsidTr="00AE5A77">
        <w:trPr>
          <w:trHeight w:val="248"/>
        </w:trPr>
        <w:tc>
          <w:tcPr>
            <w:tcW w:w="5487" w:type="dxa"/>
          </w:tcPr>
          <w:p w14:paraId="7116E1A1" w14:textId="77777777" w:rsidR="009E0DA8" w:rsidRPr="00DE7D48" w:rsidRDefault="009E0DA8" w:rsidP="009E0DA8">
            <w:pPr>
              <w:pStyle w:val="BodyText"/>
              <w:spacing w:after="0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vAlign w:val="bottom"/>
          </w:tcPr>
          <w:p w14:paraId="15DAD60D" w14:textId="77777777" w:rsidR="009E0DA8" w:rsidRPr="00DE7D48" w:rsidRDefault="009E0DA8" w:rsidP="009E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07526E3E" w14:textId="77777777" w:rsidR="009E0DA8" w:rsidRPr="00DE7D48" w:rsidRDefault="009E0DA8" w:rsidP="009E0DA8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005BF8E0" w14:textId="77777777" w:rsidR="009E0DA8" w:rsidRPr="00DE7D48" w:rsidRDefault="009E0DA8" w:rsidP="009E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/>
              <w:ind w:right="-15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DE7D48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63674D44" w14:textId="77777777" w:rsidR="009E0DA8" w:rsidRPr="00DE7D48" w:rsidRDefault="009E0DA8" w:rsidP="009E0DA8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  <w:vAlign w:val="bottom"/>
          </w:tcPr>
          <w:p w14:paraId="0D0C03C6" w14:textId="77777777" w:rsidR="009E0DA8" w:rsidRPr="00DE7D48" w:rsidRDefault="009E0DA8" w:rsidP="009E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right="-15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</w:tr>
    </w:tbl>
    <w:p w14:paraId="20AA9208" w14:textId="4C01358C" w:rsidR="005543C1" w:rsidRPr="005543C1" w:rsidRDefault="005543C1" w:rsidP="005543C1">
      <w:pPr>
        <w:rPr>
          <w:rFonts w:cstheme="minorBidi"/>
        </w:rPr>
      </w:pPr>
    </w:p>
    <w:sectPr w:rsidR="005543C1" w:rsidRPr="005543C1" w:rsidSect="00BF4AC0">
      <w:headerReference w:type="default" r:id="rId16"/>
      <w:footerReference w:type="default" r:id="rId17"/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607C0F" w14:textId="77777777" w:rsidR="00506196" w:rsidRDefault="00506196">
      <w:r>
        <w:separator/>
      </w:r>
    </w:p>
  </w:endnote>
  <w:endnote w:type="continuationSeparator" w:id="0">
    <w:p w14:paraId="5564CC74" w14:textId="77777777" w:rsidR="00506196" w:rsidRDefault="00506196">
      <w:r>
        <w:continuationSeparator/>
      </w:r>
    </w:p>
  </w:endnote>
  <w:endnote w:type="continuationNotice" w:id="1">
    <w:p w14:paraId="1BCCF413" w14:textId="77777777" w:rsidR="00506196" w:rsidRDefault="00506196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ngsanaNew">
    <w:altName w:val="Microsoft JhengHei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500195978"/>
      <w:docPartObj>
        <w:docPartGallery w:val="Page Numbers (Bottom of Page)"/>
        <w:docPartUnique/>
      </w:docPartObj>
    </w:sdtPr>
    <w:sdtEndPr>
      <w:rPr>
        <w:rFonts w:ascii="Angsana New" w:hAnsi="Angsana New" w:cs="Angsana New"/>
        <w:noProof/>
        <w:sz w:val="28"/>
        <w:szCs w:val="28"/>
      </w:rPr>
    </w:sdtEndPr>
    <w:sdtContent>
      <w:p w14:paraId="0AF1FAF6" w14:textId="0497EB41" w:rsidR="00AC59CD" w:rsidRPr="008E1272" w:rsidRDefault="008E1272" w:rsidP="008E1272">
        <w:pPr>
          <w:pStyle w:val="Footer"/>
          <w:jc w:val="center"/>
          <w:rPr>
            <w:rFonts w:ascii="Angsana New" w:hAnsi="Angsana New" w:cs="Angsana New"/>
            <w:sz w:val="28"/>
            <w:szCs w:val="28"/>
          </w:rPr>
        </w:pPr>
        <w:r w:rsidRPr="008E1272">
          <w:rPr>
            <w:rFonts w:ascii="Angsana New" w:hAnsi="Angsana New" w:cs="Angsana New"/>
            <w:sz w:val="28"/>
            <w:szCs w:val="28"/>
          </w:rPr>
          <w:fldChar w:fldCharType="begin"/>
        </w:r>
        <w:r w:rsidRPr="008E1272">
          <w:rPr>
            <w:rFonts w:ascii="Angsana New" w:hAnsi="Angsana New" w:cs="Angsana New"/>
            <w:sz w:val="28"/>
            <w:szCs w:val="28"/>
          </w:rPr>
          <w:instrText xml:space="preserve"> PAGE   \* MERGEFORMAT </w:instrText>
        </w:r>
        <w:r w:rsidRPr="008E1272">
          <w:rPr>
            <w:rFonts w:ascii="Angsana New" w:hAnsi="Angsana New" w:cs="Angsana New"/>
            <w:sz w:val="28"/>
            <w:szCs w:val="28"/>
          </w:rPr>
          <w:fldChar w:fldCharType="separate"/>
        </w:r>
        <w:r w:rsidRPr="008E1272">
          <w:rPr>
            <w:rFonts w:ascii="Angsana New" w:hAnsi="Angsana New" w:cs="Angsana New"/>
            <w:noProof/>
            <w:sz w:val="28"/>
            <w:szCs w:val="28"/>
          </w:rPr>
          <w:t>2</w:t>
        </w:r>
        <w:r w:rsidRPr="008E1272">
          <w:rPr>
            <w:rFonts w:ascii="Angsana New" w:hAnsi="Angsana New" w:cs="Angsana New"/>
            <w:noProof/>
            <w:sz w:val="28"/>
            <w:szCs w:val="2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55492719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28"/>
        <w:szCs w:val="28"/>
      </w:rPr>
    </w:sdtEndPr>
    <w:sdtContent>
      <w:p w14:paraId="71A9EAF7" w14:textId="77777777" w:rsidR="00AC59CD" w:rsidRPr="004A72A3" w:rsidRDefault="00AC59CD">
        <w:pPr>
          <w:pStyle w:val="Footer"/>
          <w:jc w:val="center"/>
          <w:rPr>
            <w:rFonts w:asciiTheme="majorBidi" w:hAnsiTheme="majorBidi" w:cstheme="majorBidi"/>
            <w:sz w:val="28"/>
            <w:szCs w:val="28"/>
          </w:rPr>
        </w:pPr>
        <w:r w:rsidRPr="004A72A3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Pr="004A72A3">
          <w:rPr>
            <w:rFonts w:asciiTheme="majorBidi" w:hAnsiTheme="majorBidi" w:cstheme="majorBidi"/>
            <w:sz w:val="28"/>
            <w:szCs w:val="28"/>
          </w:rPr>
          <w:instrText xml:space="preserve"> PAGE   \* MERGEFORMAT </w:instrText>
        </w:r>
        <w:r w:rsidRPr="004A72A3">
          <w:rPr>
            <w:rFonts w:asciiTheme="majorBidi" w:hAnsiTheme="majorBidi" w:cstheme="majorBidi"/>
            <w:sz w:val="28"/>
            <w:szCs w:val="28"/>
          </w:rPr>
          <w:fldChar w:fldCharType="separate"/>
        </w:r>
        <w:r w:rsidRPr="004A72A3">
          <w:rPr>
            <w:rFonts w:asciiTheme="majorBidi" w:hAnsiTheme="majorBidi" w:cstheme="majorBidi"/>
            <w:noProof/>
            <w:sz w:val="28"/>
            <w:szCs w:val="28"/>
          </w:rPr>
          <w:t>2</w:t>
        </w:r>
        <w:r w:rsidRPr="004A72A3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EA7D3C" w14:textId="77777777" w:rsidR="00AC59CD" w:rsidRPr="00564C7C" w:rsidRDefault="00000000" w:rsidP="00D70249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decimal" w:pos="4680"/>
        <w:tab w:val="left" w:pos="4770"/>
      </w:tabs>
      <w:rPr>
        <w:sz w:val="28"/>
        <w:szCs w:val="28"/>
      </w:rPr>
    </w:pPr>
    <w:sdt>
      <w:sdtPr>
        <w:id w:val="-2112890481"/>
        <w:docPartObj>
          <w:docPartGallery w:val="Page Numbers (Bottom of Page)"/>
          <w:docPartUnique/>
        </w:docPartObj>
      </w:sdtPr>
      <w:sdtEndPr>
        <w:rPr>
          <w:noProof/>
          <w:sz w:val="28"/>
          <w:szCs w:val="28"/>
        </w:rPr>
      </w:sdtEndPr>
      <w:sdtContent>
        <w:r w:rsidR="00AC59CD">
          <w:rPr>
            <w:rFonts w:cstheme="minorBidi"/>
            <w:cs/>
          </w:rPr>
          <w:tab/>
        </w:r>
        <w:r w:rsidR="00AC59CD" w:rsidRPr="00564C7C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="00AC59CD" w:rsidRPr="00564C7C">
          <w:rPr>
            <w:rFonts w:asciiTheme="majorBidi" w:hAnsiTheme="majorBidi" w:cstheme="majorBidi"/>
            <w:sz w:val="28"/>
            <w:szCs w:val="28"/>
          </w:rPr>
          <w:instrText xml:space="preserve"> PAGE   \</w:instrText>
        </w:r>
        <w:r w:rsidR="00AC59CD" w:rsidRPr="00564C7C">
          <w:rPr>
            <w:rFonts w:asciiTheme="majorBidi" w:hAnsiTheme="majorBidi" w:cs="Angsana New"/>
            <w:sz w:val="28"/>
            <w:szCs w:val="28"/>
            <w:cs/>
          </w:rPr>
          <w:instrText xml:space="preserve">* </w:instrText>
        </w:r>
        <w:r w:rsidR="00AC59CD" w:rsidRPr="00564C7C">
          <w:rPr>
            <w:rFonts w:asciiTheme="majorBidi" w:hAnsiTheme="majorBidi" w:cstheme="majorBidi"/>
            <w:sz w:val="28"/>
            <w:szCs w:val="28"/>
          </w:rPr>
          <w:instrText xml:space="preserve">MERGEFORMAT </w:instrText>
        </w:r>
        <w:r w:rsidR="00AC59CD" w:rsidRPr="00564C7C">
          <w:rPr>
            <w:rFonts w:asciiTheme="majorBidi" w:hAnsiTheme="majorBidi" w:cstheme="majorBidi"/>
            <w:sz w:val="28"/>
            <w:szCs w:val="28"/>
          </w:rPr>
          <w:fldChar w:fldCharType="separate"/>
        </w:r>
        <w:r w:rsidR="00AC59CD">
          <w:rPr>
            <w:rFonts w:asciiTheme="majorBidi" w:hAnsiTheme="majorBidi" w:cstheme="majorBidi"/>
            <w:noProof/>
            <w:sz w:val="28"/>
            <w:szCs w:val="28"/>
          </w:rPr>
          <w:t>37</w:t>
        </w:r>
        <w:r w:rsidR="00AC59CD" w:rsidRPr="00564C7C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sdtContent>
    </w:sdt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56507191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28"/>
        <w:szCs w:val="28"/>
      </w:rPr>
    </w:sdtEndPr>
    <w:sdtContent>
      <w:p w14:paraId="22E8CD7D" w14:textId="77777777" w:rsidR="00AC59CD" w:rsidRPr="004A72A3" w:rsidRDefault="00AC59CD">
        <w:pPr>
          <w:pStyle w:val="Footer"/>
          <w:jc w:val="center"/>
          <w:rPr>
            <w:rFonts w:asciiTheme="majorBidi" w:hAnsiTheme="majorBidi" w:cstheme="majorBidi"/>
            <w:sz w:val="28"/>
            <w:szCs w:val="28"/>
          </w:rPr>
        </w:pPr>
        <w:r w:rsidRPr="004A72A3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Pr="004A72A3">
          <w:rPr>
            <w:rFonts w:asciiTheme="majorBidi" w:hAnsiTheme="majorBidi" w:cstheme="majorBidi"/>
            <w:sz w:val="28"/>
            <w:szCs w:val="28"/>
          </w:rPr>
          <w:instrText xml:space="preserve"> PAGE   \* MERGEFORMAT </w:instrText>
        </w:r>
        <w:r w:rsidRPr="004A72A3">
          <w:rPr>
            <w:rFonts w:asciiTheme="majorBidi" w:hAnsiTheme="majorBidi" w:cstheme="majorBidi"/>
            <w:sz w:val="28"/>
            <w:szCs w:val="28"/>
          </w:rPr>
          <w:fldChar w:fldCharType="separate"/>
        </w:r>
        <w:r w:rsidRPr="004A72A3">
          <w:rPr>
            <w:rFonts w:asciiTheme="majorBidi" w:hAnsiTheme="majorBidi" w:cstheme="majorBidi"/>
            <w:noProof/>
            <w:sz w:val="28"/>
            <w:szCs w:val="28"/>
          </w:rPr>
          <w:t>2</w:t>
        </w:r>
        <w:r w:rsidRPr="004A72A3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11068790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3A3B210C" w14:textId="77777777" w:rsidR="00AC59CD" w:rsidRPr="00ED2F7E" w:rsidRDefault="00AC59CD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5A2DB7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Pr="005A2DB7">
          <w:rPr>
            <w:rFonts w:asciiTheme="majorBidi" w:hAnsiTheme="majorBidi" w:cstheme="majorBidi"/>
            <w:sz w:val="28"/>
            <w:szCs w:val="28"/>
          </w:rPr>
          <w:instrText xml:space="preserve"> PAGE   \* MERGEFORMAT </w:instrText>
        </w:r>
        <w:r w:rsidRPr="005A2DB7">
          <w:rPr>
            <w:rFonts w:asciiTheme="majorBidi" w:hAnsiTheme="majorBidi" w:cstheme="majorBidi"/>
            <w:sz w:val="28"/>
            <w:szCs w:val="28"/>
          </w:rPr>
          <w:fldChar w:fldCharType="separate"/>
        </w:r>
        <w:r w:rsidRPr="005A2DB7">
          <w:rPr>
            <w:rFonts w:asciiTheme="majorBidi" w:hAnsiTheme="majorBidi" w:cstheme="majorBidi"/>
            <w:noProof/>
            <w:sz w:val="28"/>
            <w:szCs w:val="28"/>
          </w:rPr>
          <w:t>2</w:t>
        </w:r>
        <w:r w:rsidRPr="005A2DB7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9C3B65" w14:textId="77777777" w:rsidR="00506196" w:rsidRDefault="00506196">
      <w:r>
        <w:separator/>
      </w:r>
    </w:p>
  </w:footnote>
  <w:footnote w:type="continuationSeparator" w:id="0">
    <w:p w14:paraId="7CB1E55C" w14:textId="77777777" w:rsidR="00506196" w:rsidRDefault="00506196">
      <w:r>
        <w:continuationSeparator/>
      </w:r>
    </w:p>
  </w:footnote>
  <w:footnote w:type="continuationNotice" w:id="1">
    <w:p w14:paraId="076AD2C1" w14:textId="77777777" w:rsidR="00506196" w:rsidRDefault="00506196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43CCD6" w14:textId="77777777" w:rsidR="00AC59CD" w:rsidRPr="00606B89" w:rsidRDefault="00AC59CD" w:rsidP="00C62F1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0"/>
        <w:szCs w:val="30"/>
        <w:cs/>
      </w:rPr>
    </w:pPr>
    <w:r w:rsidRPr="00606B89">
      <w:rPr>
        <w:rFonts w:ascii="Angsana New" w:hAnsi="Angsana New" w:cs="Angsana New"/>
        <w:b/>
        <w:bCs/>
        <w:sz w:val="30"/>
        <w:szCs w:val="30"/>
        <w:cs/>
      </w:rPr>
      <w:t xml:space="preserve">บริษัท </w:t>
    </w:r>
    <w:r w:rsidRPr="00B82E50">
      <w:rPr>
        <w:rFonts w:ascii="Angsana New" w:hAnsi="Angsana New" w:cs="Angsana New"/>
        <w:b/>
        <w:bCs/>
        <w:sz w:val="30"/>
        <w:szCs w:val="30"/>
        <w:cs/>
      </w:rPr>
      <w:t>เมืองไทย</w:t>
    </w:r>
    <w:r>
      <w:rPr>
        <w:rFonts w:ascii="Angsana New" w:hAnsi="Angsana New" w:cs="Angsana New"/>
        <w:b/>
        <w:bCs/>
        <w:sz w:val="30"/>
        <w:szCs w:val="30"/>
        <w:cs/>
      </w:rPr>
      <w:t xml:space="preserve"> </w:t>
    </w:r>
    <w:r w:rsidRPr="00B82E50">
      <w:rPr>
        <w:rFonts w:ascii="Angsana New" w:hAnsi="Angsana New" w:cs="Angsana New"/>
        <w:b/>
        <w:bCs/>
        <w:sz w:val="30"/>
        <w:szCs w:val="30"/>
        <w:cs/>
      </w:rPr>
      <w:t>แคปปิตอล</w:t>
    </w:r>
    <w:r>
      <w:rPr>
        <w:rFonts w:ascii="Angsana New" w:hAnsi="Angsana New" w:cs="Angsana New"/>
        <w:b/>
        <w:bCs/>
        <w:sz w:val="30"/>
        <w:szCs w:val="30"/>
        <w:cs/>
      </w:rPr>
      <w:t xml:space="preserve"> </w:t>
    </w:r>
    <w:r w:rsidRPr="00606B89">
      <w:rPr>
        <w:rFonts w:ascii="Angsana New" w:hAnsi="Angsana New" w:cs="Angsana New"/>
        <w:b/>
        <w:bCs/>
        <w:sz w:val="30"/>
        <w:szCs w:val="30"/>
        <w:cs/>
      </w:rPr>
      <w:t xml:space="preserve">จำกัด (มหาชน) </w:t>
    </w:r>
    <w:r w:rsidRPr="00B82E50">
      <w:rPr>
        <w:rFonts w:ascii="Angsana New" w:hAnsi="Angsana New" w:cs="Angsana New"/>
        <w:b/>
        <w:bCs/>
        <w:sz w:val="30"/>
        <w:szCs w:val="30"/>
        <w:cs/>
      </w:rPr>
      <w:t>และบริษัทย่อย</w:t>
    </w:r>
  </w:p>
  <w:p w14:paraId="5A15EA0F" w14:textId="77777777" w:rsidR="00AC59CD" w:rsidRPr="00606B89" w:rsidRDefault="00AC59CD" w:rsidP="00C62F1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0"/>
        <w:szCs w:val="30"/>
      </w:rPr>
    </w:pPr>
    <w:r w:rsidRPr="00606B89">
      <w:rPr>
        <w:rFonts w:ascii="Angsana New" w:hAnsi="Angsana New" w:cs="Angsana New"/>
        <w:b/>
        <w:bCs/>
        <w:sz w:val="30"/>
        <w:szCs w:val="30"/>
        <w:cs/>
      </w:rPr>
      <w:t>หมายเหตุประกอบ</w:t>
    </w:r>
    <w:r w:rsidRPr="00606B89">
      <w:rPr>
        <w:rFonts w:ascii="Angsana New" w:hAnsi="Angsana New" w:cs="Angsana New" w:hint="cs"/>
        <w:b/>
        <w:bCs/>
        <w:sz w:val="30"/>
        <w:szCs w:val="30"/>
        <w:cs/>
      </w:rPr>
      <w:t>งบ</w:t>
    </w:r>
    <w:r w:rsidRPr="00606B89">
      <w:rPr>
        <w:rFonts w:ascii="Angsana New" w:hAnsi="Angsana New" w:cs="Angsana New"/>
        <w:b/>
        <w:bCs/>
        <w:sz w:val="30"/>
        <w:szCs w:val="30"/>
        <w:cs/>
      </w:rPr>
      <w:t>การเงิน</w:t>
    </w:r>
    <w:r w:rsidRPr="00C75F68">
      <w:rPr>
        <w:rFonts w:ascii="Angsana New" w:hAnsi="Angsana New" w:cs="Angsana New"/>
        <w:b/>
        <w:bCs/>
        <w:sz w:val="30"/>
        <w:szCs w:val="30"/>
        <w:cs/>
      </w:rPr>
      <w:t>ระหว่างกาล</w:t>
    </w:r>
    <w:r w:rsidRPr="009777AF">
      <w:rPr>
        <w:rFonts w:ascii="Angsana New" w:hAnsi="Angsana New" w:cs="Angsana New"/>
        <w:b/>
        <w:bCs/>
        <w:sz w:val="30"/>
        <w:szCs w:val="30"/>
        <w:cs/>
      </w:rPr>
      <w:t>แบบย่อ</w:t>
    </w:r>
  </w:p>
  <w:p w14:paraId="15C123C2" w14:textId="77777777" w:rsidR="00AC59CD" w:rsidRPr="00B82E50" w:rsidRDefault="00AC59CD" w:rsidP="00C62F1A">
    <w:pPr>
      <w:pStyle w:val="acctmainheading"/>
      <w:spacing w:after="0" w:line="240" w:lineRule="atLeast"/>
      <w:rPr>
        <w:rFonts w:ascii="Angsana New" w:hAnsi="Angsana New" w:cs="Angsana New"/>
        <w:bCs/>
        <w:sz w:val="30"/>
        <w:szCs w:val="30"/>
        <w:lang w:val="en-US" w:bidi="th-TH"/>
      </w:rPr>
    </w:pPr>
    <w:r w:rsidRPr="00AC7560">
      <w:rPr>
        <w:rFonts w:ascii="Angsana New" w:eastAsia="Cordia New" w:hAnsi="Angsana New" w:cs="Angsana New"/>
        <w:bCs/>
        <w:sz w:val="30"/>
        <w:szCs w:val="30"/>
        <w:cs/>
        <w:lang w:val="en-US" w:bidi="th-TH"/>
      </w:rPr>
      <w:t>สำหรับงวด</w:t>
    </w:r>
    <w:r w:rsidRPr="00AC7560">
      <w:rPr>
        <w:rFonts w:ascii="Angsana New" w:eastAsia="Cordia New" w:hAnsi="Angsana New" w:cs="Angsana New" w:hint="cs"/>
        <w:bCs/>
        <w:sz w:val="30"/>
        <w:szCs w:val="30"/>
        <w:cs/>
        <w:lang w:val="en-US" w:bidi="th-TH"/>
      </w:rPr>
      <w:t>สามเดือนและหกเดือน</w:t>
    </w:r>
    <w:r w:rsidRPr="00AC7560">
      <w:rPr>
        <w:rFonts w:ascii="Angsana New" w:eastAsia="Cordia New" w:hAnsi="Angsana New" w:cs="Angsana New"/>
        <w:bCs/>
        <w:sz w:val="30"/>
        <w:szCs w:val="30"/>
        <w:cs/>
        <w:lang w:val="en-US" w:bidi="th-TH"/>
      </w:rPr>
      <w:t>สิ้นสุดวันที่</w:t>
    </w:r>
    <w:r w:rsidRPr="00AC7560">
      <w:rPr>
        <w:rFonts w:ascii="Angsana New" w:eastAsia="Cordia New" w:hAnsi="Angsana New" w:cs="Angsana New" w:hint="cs"/>
        <w:bCs/>
        <w:sz w:val="30"/>
        <w:szCs w:val="30"/>
        <w:cs/>
        <w:lang w:val="en-US" w:bidi="th-TH"/>
      </w:rPr>
      <w:t xml:space="preserve"> </w:t>
    </w:r>
    <w:r>
      <w:rPr>
        <w:rFonts w:ascii="Angsana New" w:eastAsia="Cordia New" w:hAnsi="Angsana New" w:cs="Angsana New"/>
        <w:bCs/>
        <w:sz w:val="30"/>
        <w:szCs w:val="30"/>
        <w:lang w:val="en-US" w:bidi="th-TH"/>
      </w:rPr>
      <w:t xml:space="preserve">30 </w:t>
    </w:r>
    <w:r w:rsidRPr="00AC7560">
      <w:rPr>
        <w:rFonts w:ascii="Angsana New" w:eastAsia="Cordia New" w:hAnsi="Angsana New" w:cs="Angsana New" w:hint="cs"/>
        <w:bCs/>
        <w:sz w:val="30"/>
        <w:szCs w:val="30"/>
        <w:cs/>
        <w:lang w:val="en-US" w:bidi="th-TH"/>
      </w:rPr>
      <w:t>มิถุนายน</w:t>
    </w:r>
    <w:r>
      <w:rPr>
        <w:rFonts w:ascii="Angsana New" w:eastAsia="Cordia New" w:hAnsi="Angsana New" w:cs="Angsana New" w:hint="cs"/>
        <w:bCs/>
        <w:sz w:val="30"/>
        <w:szCs w:val="30"/>
        <w:cs/>
        <w:lang w:val="en-US" w:bidi="th-TH"/>
      </w:rPr>
      <w:t xml:space="preserve"> </w:t>
    </w:r>
    <w:r>
      <w:rPr>
        <w:rFonts w:ascii="Angsana New" w:hAnsi="Angsana New" w:cs="Angsana New"/>
        <w:bCs/>
        <w:sz w:val="30"/>
        <w:szCs w:val="30"/>
        <w:lang w:val="en-US" w:bidi="th-TH"/>
      </w:rPr>
      <w:t>2567</w:t>
    </w:r>
    <w:r w:rsidRPr="00B82E50">
      <w:rPr>
        <w:rFonts w:ascii="Angsana New" w:hAnsi="Angsana New" w:cs="Angsana New"/>
        <w:bCs/>
        <w:sz w:val="30"/>
        <w:szCs w:val="30"/>
        <w:cs/>
        <w:lang w:val="en-US" w:bidi="th-TH"/>
      </w:rPr>
      <w:t xml:space="preserve"> (ไม่ได้ตรวจสอบ)</w:t>
    </w:r>
  </w:p>
  <w:p w14:paraId="2D8588F1" w14:textId="77777777" w:rsidR="00AC59CD" w:rsidRPr="00FD4633" w:rsidRDefault="00AC59CD" w:rsidP="00B0227D">
    <w:pPr>
      <w:pStyle w:val="acctmainheading"/>
      <w:spacing w:after="0" w:line="240" w:lineRule="atLeast"/>
      <w:ind w:left="900" w:hanging="270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9EF8D0" w14:textId="77777777" w:rsidR="00AC59CD" w:rsidRPr="00606B89" w:rsidRDefault="00AC59CD" w:rsidP="0048441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0"/>
        <w:szCs w:val="30"/>
        <w:cs/>
      </w:rPr>
    </w:pPr>
    <w:r w:rsidRPr="00606B89">
      <w:rPr>
        <w:rFonts w:ascii="Angsana New" w:hAnsi="Angsana New" w:cs="Angsana New"/>
        <w:b/>
        <w:bCs/>
        <w:sz w:val="30"/>
        <w:szCs w:val="30"/>
        <w:cs/>
      </w:rPr>
      <w:t xml:space="preserve">บริษัท </w:t>
    </w:r>
    <w:r w:rsidRPr="00B82E50">
      <w:rPr>
        <w:rFonts w:ascii="Angsana New" w:hAnsi="Angsana New" w:cs="Angsana New"/>
        <w:b/>
        <w:bCs/>
        <w:sz w:val="30"/>
        <w:szCs w:val="30"/>
        <w:cs/>
      </w:rPr>
      <w:t>เมืองไทย</w:t>
    </w:r>
    <w:r>
      <w:rPr>
        <w:rFonts w:ascii="Angsana New" w:hAnsi="Angsana New" w:cs="Angsana New"/>
        <w:b/>
        <w:bCs/>
        <w:sz w:val="30"/>
        <w:szCs w:val="30"/>
        <w:cs/>
      </w:rPr>
      <w:t xml:space="preserve"> </w:t>
    </w:r>
    <w:r w:rsidRPr="00B82E50">
      <w:rPr>
        <w:rFonts w:ascii="Angsana New" w:hAnsi="Angsana New" w:cs="Angsana New"/>
        <w:b/>
        <w:bCs/>
        <w:sz w:val="30"/>
        <w:szCs w:val="30"/>
        <w:cs/>
      </w:rPr>
      <w:t>แคปปิตอล</w:t>
    </w:r>
    <w:r>
      <w:rPr>
        <w:rFonts w:ascii="Angsana New" w:hAnsi="Angsana New" w:cs="Angsana New"/>
        <w:b/>
        <w:bCs/>
        <w:sz w:val="30"/>
        <w:szCs w:val="30"/>
        <w:cs/>
      </w:rPr>
      <w:t xml:space="preserve"> </w:t>
    </w:r>
    <w:r w:rsidRPr="00606B89">
      <w:rPr>
        <w:rFonts w:ascii="Angsana New" w:hAnsi="Angsana New" w:cs="Angsana New"/>
        <w:b/>
        <w:bCs/>
        <w:sz w:val="30"/>
        <w:szCs w:val="30"/>
        <w:cs/>
      </w:rPr>
      <w:t xml:space="preserve">จำกัด (มหาชน) </w:t>
    </w:r>
    <w:r w:rsidRPr="00B82E50">
      <w:rPr>
        <w:rFonts w:ascii="Angsana New" w:hAnsi="Angsana New" w:cs="Angsana New"/>
        <w:b/>
        <w:bCs/>
        <w:sz w:val="30"/>
        <w:szCs w:val="30"/>
        <w:cs/>
      </w:rPr>
      <w:t>และบริษัทย่อย</w:t>
    </w:r>
  </w:p>
  <w:p w14:paraId="19BC0DD2" w14:textId="77777777" w:rsidR="00AC59CD" w:rsidRPr="00606B89" w:rsidRDefault="00AC59CD" w:rsidP="0048441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0"/>
        <w:szCs w:val="30"/>
      </w:rPr>
    </w:pPr>
    <w:r w:rsidRPr="00606B89">
      <w:rPr>
        <w:rFonts w:ascii="Angsana New" w:hAnsi="Angsana New" w:cs="Angsana New"/>
        <w:b/>
        <w:bCs/>
        <w:sz w:val="30"/>
        <w:szCs w:val="30"/>
        <w:cs/>
      </w:rPr>
      <w:t>หมายเหตุประกอบ</w:t>
    </w:r>
    <w:r w:rsidRPr="00606B89">
      <w:rPr>
        <w:rFonts w:ascii="Angsana New" w:hAnsi="Angsana New" w:cs="Angsana New" w:hint="cs"/>
        <w:b/>
        <w:bCs/>
        <w:sz w:val="30"/>
        <w:szCs w:val="30"/>
        <w:cs/>
      </w:rPr>
      <w:t>งบ</w:t>
    </w:r>
    <w:r w:rsidRPr="00606B89">
      <w:rPr>
        <w:rFonts w:ascii="Angsana New" w:hAnsi="Angsana New" w:cs="Angsana New"/>
        <w:b/>
        <w:bCs/>
        <w:sz w:val="30"/>
        <w:szCs w:val="30"/>
        <w:cs/>
      </w:rPr>
      <w:t>การเงิน</w:t>
    </w:r>
    <w:r w:rsidRPr="00C75F68">
      <w:rPr>
        <w:rFonts w:ascii="Angsana New" w:hAnsi="Angsana New" w:cs="Angsana New"/>
        <w:b/>
        <w:bCs/>
        <w:sz w:val="30"/>
        <w:szCs w:val="30"/>
        <w:cs/>
      </w:rPr>
      <w:t>ระหว่างกาล</w:t>
    </w:r>
    <w:r w:rsidRPr="009777AF">
      <w:rPr>
        <w:rFonts w:ascii="Angsana New" w:hAnsi="Angsana New" w:cs="Angsana New"/>
        <w:b/>
        <w:bCs/>
        <w:sz w:val="30"/>
        <w:szCs w:val="30"/>
        <w:cs/>
      </w:rPr>
      <w:t>แบบย่อ</w:t>
    </w:r>
  </w:p>
  <w:p w14:paraId="5E6AF360" w14:textId="77777777" w:rsidR="00AC59CD" w:rsidRDefault="00AC59CD" w:rsidP="00484411">
    <w:pPr>
      <w:pStyle w:val="acctmainheading"/>
      <w:spacing w:after="0" w:line="240" w:lineRule="atLeast"/>
      <w:rPr>
        <w:rFonts w:ascii="Angsana New" w:hAnsi="Angsana New" w:cs="Angsana New"/>
        <w:bCs/>
        <w:sz w:val="30"/>
        <w:szCs w:val="30"/>
        <w:lang w:val="en-US" w:bidi="th-TH"/>
      </w:rPr>
    </w:pPr>
    <w:r w:rsidRPr="00AC7560">
      <w:rPr>
        <w:rFonts w:ascii="Angsana New" w:eastAsia="Cordia New" w:hAnsi="Angsana New" w:cs="Angsana New"/>
        <w:bCs/>
        <w:sz w:val="30"/>
        <w:szCs w:val="30"/>
        <w:cs/>
        <w:lang w:val="en-US" w:bidi="th-TH"/>
      </w:rPr>
      <w:t>สำหรับงวด</w:t>
    </w:r>
    <w:r w:rsidRPr="00AC7560">
      <w:rPr>
        <w:rFonts w:ascii="Angsana New" w:eastAsia="Cordia New" w:hAnsi="Angsana New" w:cs="Angsana New" w:hint="cs"/>
        <w:bCs/>
        <w:sz w:val="30"/>
        <w:szCs w:val="30"/>
        <w:cs/>
        <w:lang w:val="en-US" w:bidi="th-TH"/>
      </w:rPr>
      <w:t>สามเดือนและหกเดือน</w:t>
    </w:r>
    <w:r w:rsidRPr="00AC7560">
      <w:rPr>
        <w:rFonts w:ascii="Angsana New" w:eastAsia="Cordia New" w:hAnsi="Angsana New" w:cs="Angsana New"/>
        <w:bCs/>
        <w:sz w:val="30"/>
        <w:szCs w:val="30"/>
        <w:cs/>
        <w:lang w:val="en-US" w:bidi="th-TH"/>
      </w:rPr>
      <w:t>สิ้นสุดวันที่</w:t>
    </w:r>
    <w:r w:rsidRPr="00AC7560">
      <w:rPr>
        <w:rFonts w:ascii="Angsana New" w:eastAsia="Cordia New" w:hAnsi="Angsana New" w:cs="Angsana New" w:hint="cs"/>
        <w:bCs/>
        <w:sz w:val="30"/>
        <w:szCs w:val="30"/>
        <w:cs/>
        <w:lang w:val="en-US" w:bidi="th-TH"/>
      </w:rPr>
      <w:t xml:space="preserve"> </w:t>
    </w:r>
    <w:r>
      <w:rPr>
        <w:rFonts w:ascii="Angsana New" w:eastAsia="Cordia New" w:hAnsi="Angsana New" w:cs="Angsana New"/>
        <w:bCs/>
        <w:sz w:val="30"/>
        <w:szCs w:val="30"/>
        <w:lang w:val="en-US" w:bidi="th-TH"/>
      </w:rPr>
      <w:t xml:space="preserve">30 </w:t>
    </w:r>
    <w:r w:rsidRPr="00AC7560">
      <w:rPr>
        <w:rFonts w:ascii="Angsana New" w:eastAsia="Cordia New" w:hAnsi="Angsana New" w:cs="Angsana New" w:hint="cs"/>
        <w:bCs/>
        <w:sz w:val="30"/>
        <w:szCs w:val="30"/>
        <w:cs/>
        <w:lang w:val="en-US" w:bidi="th-TH"/>
      </w:rPr>
      <w:t>มิถุนายน</w:t>
    </w:r>
    <w:r>
      <w:rPr>
        <w:rFonts w:ascii="Angsana New" w:eastAsia="Cordia New" w:hAnsi="Angsana New" w:cs="Angsana New" w:hint="cs"/>
        <w:bCs/>
        <w:sz w:val="30"/>
        <w:szCs w:val="30"/>
        <w:cs/>
        <w:lang w:val="en-US" w:bidi="th-TH"/>
      </w:rPr>
      <w:t xml:space="preserve"> </w:t>
    </w:r>
    <w:r>
      <w:rPr>
        <w:rFonts w:ascii="Angsana New" w:hAnsi="Angsana New" w:cs="Angsana New"/>
        <w:bCs/>
        <w:sz w:val="30"/>
        <w:szCs w:val="30"/>
        <w:lang w:val="en-US" w:bidi="th-TH"/>
      </w:rPr>
      <w:t>2567</w:t>
    </w:r>
    <w:r w:rsidRPr="00B82E50">
      <w:rPr>
        <w:rFonts w:ascii="Angsana New" w:hAnsi="Angsana New" w:cs="Angsana New"/>
        <w:bCs/>
        <w:sz w:val="30"/>
        <w:szCs w:val="30"/>
        <w:cs/>
        <w:lang w:val="en-US" w:bidi="th-TH"/>
      </w:rPr>
      <w:t xml:space="preserve"> (ไม่ได้ตรวจสอบ)</w:t>
    </w:r>
  </w:p>
  <w:p w14:paraId="48078BA8" w14:textId="77777777" w:rsidR="00AC59CD" w:rsidRPr="008C7553" w:rsidRDefault="00AC59CD" w:rsidP="008C7553">
    <w:pPr>
      <w:pStyle w:val="Header"/>
      <w:ind w:left="720"/>
      <w:rPr>
        <w:rFonts w:ascii="Angsana New" w:hAnsi="Angsana New" w:cs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6EA55D" w14:textId="77777777" w:rsidR="00AC59CD" w:rsidRPr="00606B89" w:rsidRDefault="00AC59CD" w:rsidP="00E430F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0"/>
        <w:szCs w:val="30"/>
        <w:cs/>
      </w:rPr>
    </w:pPr>
    <w:r w:rsidRPr="00606B89">
      <w:rPr>
        <w:rFonts w:ascii="Angsana New" w:hAnsi="Angsana New" w:cs="Angsana New"/>
        <w:b/>
        <w:bCs/>
        <w:sz w:val="30"/>
        <w:szCs w:val="30"/>
        <w:cs/>
      </w:rPr>
      <w:t xml:space="preserve">บริษัท </w:t>
    </w:r>
    <w:r w:rsidRPr="00B82E50">
      <w:rPr>
        <w:rFonts w:ascii="Angsana New" w:hAnsi="Angsana New" w:cs="Angsana New"/>
        <w:b/>
        <w:bCs/>
        <w:sz w:val="30"/>
        <w:szCs w:val="30"/>
        <w:cs/>
      </w:rPr>
      <w:t>เมืองไทย</w:t>
    </w:r>
    <w:r>
      <w:rPr>
        <w:rFonts w:ascii="Angsana New" w:hAnsi="Angsana New" w:cs="Angsana New"/>
        <w:b/>
        <w:bCs/>
        <w:sz w:val="30"/>
        <w:szCs w:val="30"/>
        <w:cs/>
      </w:rPr>
      <w:t xml:space="preserve"> </w:t>
    </w:r>
    <w:r w:rsidRPr="00B82E50">
      <w:rPr>
        <w:rFonts w:ascii="Angsana New" w:hAnsi="Angsana New" w:cs="Angsana New"/>
        <w:b/>
        <w:bCs/>
        <w:sz w:val="30"/>
        <w:szCs w:val="30"/>
        <w:cs/>
      </w:rPr>
      <w:t>แคปปิตอล</w:t>
    </w:r>
    <w:r>
      <w:rPr>
        <w:rFonts w:ascii="Angsana New" w:hAnsi="Angsana New" w:cs="Angsana New"/>
        <w:b/>
        <w:bCs/>
        <w:sz w:val="30"/>
        <w:szCs w:val="30"/>
        <w:cs/>
      </w:rPr>
      <w:t xml:space="preserve"> </w:t>
    </w:r>
    <w:r w:rsidRPr="00606B89">
      <w:rPr>
        <w:rFonts w:ascii="Angsana New" w:hAnsi="Angsana New" w:cs="Angsana New"/>
        <w:b/>
        <w:bCs/>
        <w:sz w:val="30"/>
        <w:szCs w:val="30"/>
        <w:cs/>
      </w:rPr>
      <w:t xml:space="preserve">จำกัด (มหาชน) </w:t>
    </w:r>
    <w:r w:rsidRPr="00B82E50">
      <w:rPr>
        <w:rFonts w:ascii="Angsana New" w:hAnsi="Angsana New" w:cs="Angsana New"/>
        <w:b/>
        <w:bCs/>
        <w:sz w:val="30"/>
        <w:szCs w:val="30"/>
        <w:cs/>
      </w:rPr>
      <w:t>และบริษัทย่อย</w:t>
    </w:r>
  </w:p>
  <w:p w14:paraId="08CABD40" w14:textId="77777777" w:rsidR="00AC59CD" w:rsidRPr="00606B89" w:rsidRDefault="00AC59CD" w:rsidP="00E430F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0"/>
        <w:szCs w:val="30"/>
      </w:rPr>
    </w:pPr>
    <w:r w:rsidRPr="00606B89">
      <w:rPr>
        <w:rFonts w:ascii="Angsana New" w:hAnsi="Angsana New" w:cs="Angsana New"/>
        <w:b/>
        <w:bCs/>
        <w:sz w:val="30"/>
        <w:szCs w:val="30"/>
        <w:cs/>
      </w:rPr>
      <w:t>หมายเหตุประกอบ</w:t>
    </w:r>
    <w:r w:rsidRPr="00606B89">
      <w:rPr>
        <w:rFonts w:ascii="Angsana New" w:hAnsi="Angsana New" w:cs="Angsana New" w:hint="cs"/>
        <w:b/>
        <w:bCs/>
        <w:sz w:val="30"/>
        <w:szCs w:val="30"/>
        <w:cs/>
      </w:rPr>
      <w:t>งบ</w:t>
    </w:r>
    <w:r w:rsidRPr="00606B89">
      <w:rPr>
        <w:rFonts w:ascii="Angsana New" w:hAnsi="Angsana New" w:cs="Angsana New"/>
        <w:b/>
        <w:bCs/>
        <w:sz w:val="30"/>
        <w:szCs w:val="30"/>
        <w:cs/>
      </w:rPr>
      <w:t>การเงิน</w:t>
    </w:r>
    <w:r w:rsidRPr="00C75F68">
      <w:rPr>
        <w:rFonts w:ascii="Angsana New" w:hAnsi="Angsana New" w:cs="Angsana New"/>
        <w:b/>
        <w:bCs/>
        <w:sz w:val="30"/>
        <w:szCs w:val="30"/>
        <w:cs/>
      </w:rPr>
      <w:t>ระหว่างกาล</w:t>
    </w:r>
    <w:r w:rsidRPr="009777AF">
      <w:rPr>
        <w:rFonts w:ascii="Angsana New" w:hAnsi="Angsana New" w:cs="Angsana New"/>
        <w:b/>
        <w:bCs/>
        <w:sz w:val="30"/>
        <w:szCs w:val="30"/>
        <w:cs/>
      </w:rPr>
      <w:t>แบบย่อ</w:t>
    </w:r>
  </w:p>
  <w:p w14:paraId="64CAF945" w14:textId="77777777" w:rsidR="00AC59CD" w:rsidRPr="00B82E50" w:rsidRDefault="00AC59CD" w:rsidP="00E430FB">
    <w:pPr>
      <w:pStyle w:val="acctmainheading"/>
      <w:spacing w:after="0" w:line="240" w:lineRule="atLeast"/>
      <w:rPr>
        <w:rFonts w:ascii="Angsana New" w:hAnsi="Angsana New" w:cs="Angsana New"/>
        <w:bCs/>
        <w:sz w:val="30"/>
        <w:szCs w:val="30"/>
        <w:lang w:val="en-US" w:bidi="th-TH"/>
      </w:rPr>
    </w:pPr>
    <w:r w:rsidRPr="00AC7560">
      <w:rPr>
        <w:rFonts w:ascii="Angsana New" w:eastAsia="Cordia New" w:hAnsi="Angsana New" w:cs="Angsana New"/>
        <w:bCs/>
        <w:sz w:val="30"/>
        <w:szCs w:val="30"/>
        <w:cs/>
        <w:lang w:val="en-US" w:bidi="th-TH"/>
      </w:rPr>
      <w:t>สำหรับงวด</w:t>
    </w:r>
    <w:r w:rsidRPr="00AC7560">
      <w:rPr>
        <w:rFonts w:ascii="Angsana New" w:eastAsia="Cordia New" w:hAnsi="Angsana New" w:cs="Angsana New" w:hint="cs"/>
        <w:bCs/>
        <w:sz w:val="30"/>
        <w:szCs w:val="30"/>
        <w:cs/>
        <w:lang w:val="en-US" w:bidi="th-TH"/>
      </w:rPr>
      <w:t>สามเดือนและหกเดือน</w:t>
    </w:r>
    <w:r w:rsidRPr="00AC7560">
      <w:rPr>
        <w:rFonts w:ascii="Angsana New" w:eastAsia="Cordia New" w:hAnsi="Angsana New" w:cs="Angsana New"/>
        <w:bCs/>
        <w:sz w:val="30"/>
        <w:szCs w:val="30"/>
        <w:cs/>
        <w:lang w:val="en-US" w:bidi="th-TH"/>
      </w:rPr>
      <w:t>สิ้นสุดวันที่</w:t>
    </w:r>
    <w:r w:rsidRPr="00AC7560">
      <w:rPr>
        <w:rFonts w:ascii="Angsana New" w:eastAsia="Cordia New" w:hAnsi="Angsana New" w:cs="Angsana New" w:hint="cs"/>
        <w:bCs/>
        <w:sz w:val="30"/>
        <w:szCs w:val="30"/>
        <w:cs/>
        <w:lang w:val="en-US" w:bidi="th-TH"/>
      </w:rPr>
      <w:t xml:space="preserve"> </w:t>
    </w:r>
    <w:r>
      <w:rPr>
        <w:rFonts w:ascii="Angsana New" w:eastAsia="Cordia New" w:hAnsi="Angsana New" w:cs="Angsana New"/>
        <w:bCs/>
        <w:sz w:val="30"/>
        <w:szCs w:val="30"/>
        <w:lang w:val="en-US" w:bidi="th-TH"/>
      </w:rPr>
      <w:t xml:space="preserve">30 </w:t>
    </w:r>
    <w:r w:rsidRPr="00AC7560">
      <w:rPr>
        <w:rFonts w:ascii="Angsana New" w:eastAsia="Cordia New" w:hAnsi="Angsana New" w:cs="Angsana New" w:hint="cs"/>
        <w:bCs/>
        <w:sz w:val="30"/>
        <w:szCs w:val="30"/>
        <w:cs/>
        <w:lang w:val="en-US" w:bidi="th-TH"/>
      </w:rPr>
      <w:t>มิถุนายน</w:t>
    </w:r>
    <w:r>
      <w:rPr>
        <w:rFonts w:ascii="Angsana New" w:eastAsia="Cordia New" w:hAnsi="Angsana New" w:cs="Angsana New" w:hint="cs"/>
        <w:bCs/>
        <w:sz w:val="30"/>
        <w:szCs w:val="30"/>
        <w:cs/>
        <w:lang w:val="en-US" w:bidi="th-TH"/>
      </w:rPr>
      <w:t xml:space="preserve"> </w:t>
    </w:r>
    <w:r>
      <w:rPr>
        <w:rFonts w:ascii="Angsana New" w:hAnsi="Angsana New" w:cs="Angsana New"/>
        <w:bCs/>
        <w:sz w:val="30"/>
        <w:szCs w:val="30"/>
        <w:lang w:val="en-US" w:bidi="th-TH"/>
      </w:rPr>
      <w:t>2567</w:t>
    </w:r>
    <w:r w:rsidRPr="00B82E50">
      <w:rPr>
        <w:rFonts w:ascii="Angsana New" w:hAnsi="Angsana New" w:cs="Angsana New"/>
        <w:bCs/>
        <w:sz w:val="30"/>
        <w:szCs w:val="30"/>
        <w:cs/>
        <w:lang w:val="en-US" w:bidi="th-TH"/>
      </w:rPr>
      <w:t xml:space="preserve"> (ไม่ได้ตรวจสอบ)</w:t>
    </w:r>
  </w:p>
  <w:p w14:paraId="59C9AEAC" w14:textId="77777777" w:rsidR="00AC59CD" w:rsidRPr="00FD4633" w:rsidRDefault="00AC59CD" w:rsidP="00E430FB">
    <w:pPr>
      <w:pStyle w:val="acctmainheading"/>
      <w:spacing w:after="0" w:line="240" w:lineRule="atLeast"/>
      <w:ind w:left="900" w:hanging="270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37875B" w14:textId="77777777" w:rsidR="00AC59CD" w:rsidRPr="00606B89" w:rsidRDefault="00AC59CD" w:rsidP="002469E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0"/>
        <w:szCs w:val="30"/>
        <w:cs/>
      </w:rPr>
    </w:pPr>
    <w:r w:rsidRPr="00606B89">
      <w:rPr>
        <w:rFonts w:ascii="Angsana New" w:hAnsi="Angsana New" w:cs="Angsana New"/>
        <w:b/>
        <w:bCs/>
        <w:sz w:val="30"/>
        <w:szCs w:val="30"/>
        <w:cs/>
      </w:rPr>
      <w:t xml:space="preserve">บริษัท </w:t>
    </w:r>
    <w:r w:rsidRPr="00B82E50">
      <w:rPr>
        <w:rFonts w:ascii="Angsana New" w:hAnsi="Angsana New" w:cs="Angsana New"/>
        <w:b/>
        <w:bCs/>
        <w:sz w:val="30"/>
        <w:szCs w:val="30"/>
        <w:cs/>
      </w:rPr>
      <w:t>เมืองไทย</w:t>
    </w:r>
    <w:r>
      <w:rPr>
        <w:rFonts w:ascii="Angsana New" w:hAnsi="Angsana New" w:cs="Angsana New"/>
        <w:b/>
        <w:bCs/>
        <w:sz w:val="30"/>
        <w:szCs w:val="30"/>
        <w:cs/>
      </w:rPr>
      <w:t xml:space="preserve"> </w:t>
    </w:r>
    <w:r w:rsidRPr="00B82E50">
      <w:rPr>
        <w:rFonts w:ascii="Angsana New" w:hAnsi="Angsana New" w:cs="Angsana New"/>
        <w:b/>
        <w:bCs/>
        <w:sz w:val="30"/>
        <w:szCs w:val="30"/>
        <w:cs/>
      </w:rPr>
      <w:t>แคปปิตอล</w:t>
    </w:r>
    <w:r>
      <w:rPr>
        <w:rFonts w:ascii="Angsana New" w:hAnsi="Angsana New" w:cs="Angsana New"/>
        <w:b/>
        <w:bCs/>
        <w:sz w:val="30"/>
        <w:szCs w:val="30"/>
        <w:cs/>
      </w:rPr>
      <w:t xml:space="preserve"> </w:t>
    </w:r>
    <w:r w:rsidRPr="00606B89">
      <w:rPr>
        <w:rFonts w:ascii="Angsana New" w:hAnsi="Angsana New" w:cs="Angsana New"/>
        <w:b/>
        <w:bCs/>
        <w:sz w:val="30"/>
        <w:szCs w:val="30"/>
        <w:cs/>
      </w:rPr>
      <w:t xml:space="preserve">จำกัด (มหาชน) </w:t>
    </w:r>
    <w:r w:rsidRPr="00B82E50">
      <w:rPr>
        <w:rFonts w:ascii="Angsana New" w:hAnsi="Angsana New" w:cs="Angsana New"/>
        <w:b/>
        <w:bCs/>
        <w:sz w:val="30"/>
        <w:szCs w:val="30"/>
        <w:cs/>
      </w:rPr>
      <w:t>และบริษัทย่อย</w:t>
    </w:r>
  </w:p>
  <w:p w14:paraId="555060B6" w14:textId="77777777" w:rsidR="00AC59CD" w:rsidRPr="00606B89" w:rsidRDefault="00AC59CD" w:rsidP="002469E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0"/>
        <w:szCs w:val="30"/>
      </w:rPr>
    </w:pPr>
    <w:r w:rsidRPr="00606B89">
      <w:rPr>
        <w:rFonts w:ascii="Angsana New" w:hAnsi="Angsana New" w:cs="Angsana New"/>
        <w:b/>
        <w:bCs/>
        <w:sz w:val="30"/>
        <w:szCs w:val="30"/>
        <w:cs/>
      </w:rPr>
      <w:t>หมายเหตุประกอบ</w:t>
    </w:r>
    <w:r w:rsidRPr="00606B89">
      <w:rPr>
        <w:rFonts w:ascii="Angsana New" w:hAnsi="Angsana New" w:cs="Angsana New" w:hint="cs"/>
        <w:b/>
        <w:bCs/>
        <w:sz w:val="30"/>
        <w:szCs w:val="30"/>
        <w:cs/>
      </w:rPr>
      <w:t>งบ</w:t>
    </w:r>
    <w:r w:rsidRPr="00606B89">
      <w:rPr>
        <w:rFonts w:ascii="Angsana New" w:hAnsi="Angsana New" w:cs="Angsana New"/>
        <w:b/>
        <w:bCs/>
        <w:sz w:val="30"/>
        <w:szCs w:val="30"/>
        <w:cs/>
      </w:rPr>
      <w:t>การเงิน</w:t>
    </w:r>
    <w:r w:rsidRPr="00C75F68">
      <w:rPr>
        <w:rFonts w:ascii="Angsana New" w:hAnsi="Angsana New" w:cs="Angsana New"/>
        <w:b/>
        <w:bCs/>
        <w:sz w:val="30"/>
        <w:szCs w:val="30"/>
        <w:cs/>
      </w:rPr>
      <w:t>ระหว่างกาล</w:t>
    </w:r>
    <w:r w:rsidRPr="009777AF">
      <w:rPr>
        <w:rFonts w:ascii="Angsana New" w:hAnsi="Angsana New" w:cs="Angsana New"/>
        <w:b/>
        <w:bCs/>
        <w:sz w:val="30"/>
        <w:szCs w:val="30"/>
        <w:cs/>
      </w:rPr>
      <w:t>แบบย่อ</w:t>
    </w:r>
  </w:p>
  <w:p w14:paraId="079AF7DE" w14:textId="77777777" w:rsidR="00AC59CD" w:rsidRPr="00B37835" w:rsidRDefault="00AC59CD" w:rsidP="002469E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0"/>
        <w:szCs w:val="30"/>
      </w:rPr>
    </w:pPr>
    <w:r w:rsidRPr="00AC7560">
      <w:rPr>
        <w:rFonts w:ascii="Angsana New" w:eastAsia="Cordia New" w:hAnsi="Angsana New" w:cs="Angsana New"/>
        <w:bCs/>
        <w:sz w:val="30"/>
        <w:szCs w:val="30"/>
        <w:cs/>
      </w:rPr>
      <w:t>สำหรับ</w:t>
    </w:r>
    <w:r w:rsidRPr="00AC7560">
      <w:rPr>
        <w:rFonts w:ascii="Angsana New" w:eastAsia="Cordia New" w:hAnsi="Angsana New" w:cs="Angsana New" w:hint="cs"/>
        <w:bCs/>
        <w:sz w:val="30"/>
        <w:szCs w:val="30"/>
        <w:cs/>
      </w:rPr>
      <w:t>สามเดือนและหกเดือน</w:t>
    </w:r>
    <w:r w:rsidRPr="00AC7560">
      <w:rPr>
        <w:rFonts w:ascii="Angsana New" w:eastAsia="Cordia New" w:hAnsi="Angsana New" w:cs="Angsana New"/>
        <w:bCs/>
        <w:sz w:val="30"/>
        <w:szCs w:val="30"/>
        <w:cs/>
      </w:rPr>
      <w:t>สิ้นสุดวันที่</w:t>
    </w:r>
    <w:r w:rsidRPr="00AC7560">
      <w:rPr>
        <w:rFonts w:ascii="Angsana New" w:eastAsia="Cordia New" w:hAnsi="Angsana New" w:cs="Angsana New" w:hint="cs"/>
        <w:bCs/>
        <w:sz w:val="30"/>
        <w:szCs w:val="30"/>
        <w:cs/>
      </w:rPr>
      <w:t xml:space="preserve"> </w:t>
    </w:r>
    <w:r w:rsidRPr="00DF06A8">
      <w:rPr>
        <w:rFonts w:ascii="Angsana New" w:eastAsia="Cordia New" w:hAnsi="Angsana New" w:cs="Angsana New"/>
        <w:b/>
        <w:sz w:val="30"/>
        <w:szCs w:val="30"/>
      </w:rPr>
      <w:t xml:space="preserve">30 </w:t>
    </w:r>
    <w:r w:rsidRPr="00DF06A8">
      <w:rPr>
        <w:rFonts w:ascii="Angsana New" w:eastAsia="Cordia New" w:hAnsi="Angsana New" w:cs="Angsana New" w:hint="cs"/>
        <w:bCs/>
        <w:sz w:val="30"/>
        <w:szCs w:val="30"/>
        <w:cs/>
      </w:rPr>
      <w:t>มิถุนายน</w:t>
    </w:r>
    <w:r w:rsidRPr="00DF06A8">
      <w:rPr>
        <w:rFonts w:ascii="Angsana New" w:eastAsia="Cordia New" w:hAnsi="Angsana New" w:cs="Angsana New" w:hint="cs"/>
        <w:b/>
        <w:sz w:val="30"/>
        <w:szCs w:val="30"/>
        <w:cs/>
      </w:rPr>
      <w:t xml:space="preserve"> </w:t>
    </w:r>
    <w:r w:rsidRPr="00DF06A8">
      <w:rPr>
        <w:rFonts w:ascii="Angsana New" w:hAnsi="Angsana New" w:cs="Angsana New"/>
        <w:b/>
        <w:sz w:val="30"/>
        <w:szCs w:val="30"/>
      </w:rPr>
      <w:t>256</w:t>
    </w:r>
    <w:r>
      <w:rPr>
        <w:rFonts w:ascii="Angsana New" w:hAnsi="Angsana New" w:cs="Angsana New"/>
        <w:b/>
        <w:sz w:val="30"/>
        <w:szCs w:val="30"/>
      </w:rPr>
      <w:t xml:space="preserve">7 </w:t>
    </w:r>
    <w:r w:rsidRPr="00B82E50">
      <w:rPr>
        <w:rFonts w:ascii="Angsana New" w:hAnsi="Angsana New" w:cs="Angsana New"/>
        <w:bCs/>
        <w:sz w:val="30"/>
        <w:szCs w:val="30"/>
        <w:cs/>
      </w:rPr>
      <w:t>(ไม่ได้ตรวจสอบ)</w:t>
    </w:r>
  </w:p>
  <w:p w14:paraId="5F23B9A4" w14:textId="77777777" w:rsidR="00AC59CD" w:rsidRPr="00BC5B69" w:rsidRDefault="00AC59CD">
    <w:pPr>
      <w:pStyle w:val="Header"/>
      <w:rPr>
        <w:rFonts w:ascii="Angsana New" w:hAnsi="Angsana New" w:cs="Angsana New"/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B96919" w14:textId="77777777" w:rsidR="00AC59CD" w:rsidRPr="00606B89" w:rsidRDefault="00AC59CD" w:rsidP="00AC59C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0"/>
        <w:szCs w:val="30"/>
        <w:cs/>
      </w:rPr>
    </w:pPr>
    <w:r w:rsidRPr="00606B89">
      <w:rPr>
        <w:rFonts w:ascii="Angsana New" w:hAnsi="Angsana New" w:cs="Angsana New"/>
        <w:b/>
        <w:bCs/>
        <w:sz w:val="30"/>
        <w:szCs w:val="30"/>
        <w:cs/>
      </w:rPr>
      <w:t xml:space="preserve">บริษัท </w:t>
    </w:r>
    <w:r w:rsidRPr="00B82E50">
      <w:rPr>
        <w:rFonts w:ascii="Angsana New" w:hAnsi="Angsana New" w:cs="Angsana New"/>
        <w:b/>
        <w:bCs/>
        <w:sz w:val="30"/>
        <w:szCs w:val="30"/>
        <w:cs/>
      </w:rPr>
      <w:t>เมืองไทย</w:t>
    </w:r>
    <w:r>
      <w:rPr>
        <w:rFonts w:ascii="Angsana New" w:hAnsi="Angsana New" w:cs="Angsana New"/>
        <w:b/>
        <w:bCs/>
        <w:sz w:val="30"/>
        <w:szCs w:val="30"/>
        <w:cs/>
      </w:rPr>
      <w:t xml:space="preserve"> </w:t>
    </w:r>
    <w:r w:rsidRPr="00B82E50">
      <w:rPr>
        <w:rFonts w:ascii="Angsana New" w:hAnsi="Angsana New" w:cs="Angsana New"/>
        <w:b/>
        <w:bCs/>
        <w:sz w:val="30"/>
        <w:szCs w:val="30"/>
        <w:cs/>
      </w:rPr>
      <w:t>แคปปิตอล</w:t>
    </w:r>
    <w:r>
      <w:rPr>
        <w:rFonts w:ascii="Angsana New" w:hAnsi="Angsana New" w:cs="Angsana New"/>
        <w:b/>
        <w:bCs/>
        <w:sz w:val="30"/>
        <w:szCs w:val="30"/>
        <w:cs/>
      </w:rPr>
      <w:t xml:space="preserve"> </w:t>
    </w:r>
    <w:r w:rsidRPr="00606B89">
      <w:rPr>
        <w:rFonts w:ascii="Angsana New" w:hAnsi="Angsana New" w:cs="Angsana New"/>
        <w:b/>
        <w:bCs/>
        <w:sz w:val="30"/>
        <w:szCs w:val="30"/>
        <w:cs/>
      </w:rPr>
      <w:t xml:space="preserve">จำกัด (มหาชน) </w:t>
    </w:r>
    <w:r w:rsidRPr="00B82E50">
      <w:rPr>
        <w:rFonts w:ascii="Angsana New" w:hAnsi="Angsana New" w:cs="Angsana New"/>
        <w:b/>
        <w:bCs/>
        <w:sz w:val="30"/>
        <w:szCs w:val="30"/>
        <w:cs/>
      </w:rPr>
      <w:t>และบริษัทย่อย</w:t>
    </w:r>
  </w:p>
  <w:p w14:paraId="57019D2D" w14:textId="77777777" w:rsidR="00AC59CD" w:rsidRPr="00606B89" w:rsidRDefault="00AC59CD" w:rsidP="00AC59C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0"/>
        <w:szCs w:val="30"/>
      </w:rPr>
    </w:pPr>
    <w:r w:rsidRPr="00606B89">
      <w:rPr>
        <w:rFonts w:ascii="Angsana New" w:hAnsi="Angsana New" w:cs="Angsana New"/>
        <w:b/>
        <w:bCs/>
        <w:sz w:val="30"/>
        <w:szCs w:val="30"/>
        <w:cs/>
      </w:rPr>
      <w:t>หมายเหตุประกอบ</w:t>
    </w:r>
    <w:r w:rsidRPr="00606B89">
      <w:rPr>
        <w:rFonts w:ascii="Angsana New" w:hAnsi="Angsana New" w:cs="Angsana New" w:hint="cs"/>
        <w:b/>
        <w:bCs/>
        <w:sz w:val="30"/>
        <w:szCs w:val="30"/>
        <w:cs/>
      </w:rPr>
      <w:t>งบ</w:t>
    </w:r>
    <w:r w:rsidRPr="00606B89">
      <w:rPr>
        <w:rFonts w:ascii="Angsana New" w:hAnsi="Angsana New" w:cs="Angsana New"/>
        <w:b/>
        <w:bCs/>
        <w:sz w:val="30"/>
        <w:szCs w:val="30"/>
        <w:cs/>
      </w:rPr>
      <w:t>การเงิน</w:t>
    </w:r>
    <w:r w:rsidRPr="00C75F68">
      <w:rPr>
        <w:rFonts w:ascii="Angsana New" w:hAnsi="Angsana New" w:cs="Angsana New"/>
        <w:b/>
        <w:bCs/>
        <w:sz w:val="30"/>
        <w:szCs w:val="30"/>
        <w:cs/>
      </w:rPr>
      <w:t>ระหว่างกาล</w:t>
    </w:r>
    <w:r w:rsidRPr="009777AF">
      <w:rPr>
        <w:rFonts w:ascii="Angsana New" w:hAnsi="Angsana New" w:cs="Angsana New"/>
        <w:b/>
        <w:bCs/>
        <w:sz w:val="30"/>
        <w:szCs w:val="30"/>
        <w:cs/>
      </w:rPr>
      <w:t>แบบย่อ</w:t>
    </w:r>
  </w:p>
  <w:p w14:paraId="73F7B0EB" w14:textId="77777777" w:rsidR="00AC59CD" w:rsidRPr="00B82E50" w:rsidRDefault="00AC59CD" w:rsidP="00AC59CD">
    <w:pPr>
      <w:pStyle w:val="acctmainheading"/>
      <w:spacing w:after="0" w:line="240" w:lineRule="atLeast"/>
      <w:rPr>
        <w:rFonts w:ascii="Angsana New" w:hAnsi="Angsana New" w:cs="Angsana New"/>
        <w:bCs/>
        <w:sz w:val="30"/>
        <w:szCs w:val="30"/>
        <w:lang w:val="en-US" w:bidi="th-TH"/>
      </w:rPr>
    </w:pPr>
    <w:r w:rsidRPr="00AC7560">
      <w:rPr>
        <w:rFonts w:ascii="Angsana New" w:eastAsia="Cordia New" w:hAnsi="Angsana New" w:cs="Angsana New"/>
        <w:bCs/>
        <w:sz w:val="30"/>
        <w:szCs w:val="30"/>
        <w:cs/>
        <w:lang w:val="en-US" w:bidi="th-TH"/>
      </w:rPr>
      <w:t>สำหรับงวด</w:t>
    </w:r>
    <w:r w:rsidRPr="00AC7560">
      <w:rPr>
        <w:rFonts w:ascii="Angsana New" w:eastAsia="Cordia New" w:hAnsi="Angsana New" w:cs="Angsana New" w:hint="cs"/>
        <w:bCs/>
        <w:sz w:val="30"/>
        <w:szCs w:val="30"/>
        <w:cs/>
        <w:lang w:val="en-US" w:bidi="th-TH"/>
      </w:rPr>
      <w:t>สามเดือนและหกเดือน</w:t>
    </w:r>
    <w:r w:rsidRPr="00AC7560">
      <w:rPr>
        <w:rFonts w:ascii="Angsana New" w:eastAsia="Cordia New" w:hAnsi="Angsana New" w:cs="Angsana New"/>
        <w:bCs/>
        <w:sz w:val="30"/>
        <w:szCs w:val="30"/>
        <w:cs/>
        <w:lang w:val="en-US" w:bidi="th-TH"/>
      </w:rPr>
      <w:t>สิ้นสุดวันที่</w:t>
    </w:r>
    <w:r w:rsidRPr="00AC7560">
      <w:rPr>
        <w:rFonts w:ascii="Angsana New" w:eastAsia="Cordia New" w:hAnsi="Angsana New" w:cs="Angsana New" w:hint="cs"/>
        <w:bCs/>
        <w:sz w:val="30"/>
        <w:szCs w:val="30"/>
        <w:cs/>
        <w:lang w:val="en-US" w:bidi="th-TH"/>
      </w:rPr>
      <w:t xml:space="preserve"> </w:t>
    </w:r>
    <w:r>
      <w:rPr>
        <w:rFonts w:ascii="Angsana New" w:eastAsia="Cordia New" w:hAnsi="Angsana New" w:cs="Angsana New"/>
        <w:bCs/>
        <w:sz w:val="30"/>
        <w:szCs w:val="30"/>
        <w:lang w:val="en-US" w:bidi="th-TH"/>
      </w:rPr>
      <w:t xml:space="preserve">30 </w:t>
    </w:r>
    <w:r w:rsidRPr="00AC7560">
      <w:rPr>
        <w:rFonts w:ascii="Angsana New" w:eastAsia="Cordia New" w:hAnsi="Angsana New" w:cs="Angsana New" w:hint="cs"/>
        <w:bCs/>
        <w:sz w:val="30"/>
        <w:szCs w:val="30"/>
        <w:cs/>
        <w:lang w:val="en-US" w:bidi="th-TH"/>
      </w:rPr>
      <w:t>มิถุนายน</w:t>
    </w:r>
    <w:r>
      <w:rPr>
        <w:rFonts w:ascii="Angsana New" w:eastAsia="Cordia New" w:hAnsi="Angsana New" w:cs="Angsana New" w:hint="cs"/>
        <w:bCs/>
        <w:sz w:val="30"/>
        <w:szCs w:val="30"/>
        <w:cs/>
        <w:lang w:val="en-US" w:bidi="th-TH"/>
      </w:rPr>
      <w:t xml:space="preserve"> </w:t>
    </w:r>
    <w:r>
      <w:rPr>
        <w:rFonts w:ascii="Angsana New" w:hAnsi="Angsana New" w:cs="Angsana New"/>
        <w:bCs/>
        <w:sz w:val="30"/>
        <w:szCs w:val="30"/>
        <w:lang w:val="en-US" w:bidi="th-TH"/>
      </w:rPr>
      <w:t>2567</w:t>
    </w:r>
    <w:r w:rsidRPr="00B82E50">
      <w:rPr>
        <w:rFonts w:ascii="Angsana New" w:hAnsi="Angsana New" w:cs="Angsana New"/>
        <w:bCs/>
        <w:sz w:val="30"/>
        <w:szCs w:val="30"/>
        <w:cs/>
        <w:lang w:val="en-US" w:bidi="th-TH"/>
      </w:rPr>
      <w:t xml:space="preserve"> (ไม่ได้ตรวจสอบ)</w:t>
    </w:r>
  </w:p>
  <w:p w14:paraId="55DBD991" w14:textId="77777777" w:rsidR="00AC59CD" w:rsidRDefault="00AC59CD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-396"/>
        </w:tabs>
        <w:ind w:left="-396" w:hanging="360"/>
      </w:pPr>
      <w:rPr>
        <w:rFonts w:ascii="Symbol" w:hAnsi="Symbol" w:hint="default"/>
      </w:rPr>
    </w:lvl>
  </w:abstractNum>
  <w:abstractNum w:abstractNumId="1" w15:restartNumberingAfterBreak="0">
    <w:nsid w:val="0C7750A0"/>
    <w:multiLevelType w:val="multilevel"/>
    <w:tmpl w:val="8854746C"/>
    <w:lvl w:ilvl="0">
      <w:start w:val="1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10A40B2A"/>
    <w:multiLevelType w:val="multilevel"/>
    <w:tmpl w:val="79CABA04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28"/>
        <w:szCs w:val="28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3" w15:restartNumberingAfterBreak="0">
    <w:nsid w:val="1BFF3FFC"/>
    <w:multiLevelType w:val="multilevel"/>
    <w:tmpl w:val="AF04B53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2F0E770D"/>
    <w:multiLevelType w:val="multilevel"/>
    <w:tmpl w:val="0F7EA3E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5" w15:restartNumberingAfterBreak="0">
    <w:nsid w:val="3FA844EF"/>
    <w:multiLevelType w:val="multilevel"/>
    <w:tmpl w:val="0F7EA3E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6" w15:restartNumberingAfterBreak="0">
    <w:nsid w:val="47263C93"/>
    <w:multiLevelType w:val="multilevel"/>
    <w:tmpl w:val="0F7EA3E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7" w15:restartNumberingAfterBreak="0">
    <w:nsid w:val="5D56674A"/>
    <w:multiLevelType w:val="multilevel"/>
    <w:tmpl w:val="AF04B53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6ACE3E2C"/>
    <w:multiLevelType w:val="multilevel"/>
    <w:tmpl w:val="0F7EA3E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9" w15:restartNumberingAfterBreak="0">
    <w:nsid w:val="7E414623"/>
    <w:multiLevelType w:val="hybridMultilevel"/>
    <w:tmpl w:val="B5E8F5FA"/>
    <w:lvl w:ilvl="0" w:tplc="0409000F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44339644">
    <w:abstractNumId w:val="0"/>
  </w:num>
  <w:num w:numId="2" w16cid:durableId="1430080230">
    <w:abstractNumId w:val="2"/>
  </w:num>
  <w:num w:numId="3" w16cid:durableId="1781140968">
    <w:abstractNumId w:val="6"/>
  </w:num>
  <w:num w:numId="4" w16cid:durableId="1181821572">
    <w:abstractNumId w:val="0"/>
  </w:num>
  <w:num w:numId="5" w16cid:durableId="7144962">
    <w:abstractNumId w:val="0"/>
  </w:num>
  <w:num w:numId="6" w16cid:durableId="815269062">
    <w:abstractNumId w:val="4"/>
  </w:num>
  <w:num w:numId="7" w16cid:durableId="379138633">
    <w:abstractNumId w:val="5"/>
  </w:num>
  <w:num w:numId="8" w16cid:durableId="2135365155">
    <w:abstractNumId w:val="3"/>
  </w:num>
  <w:num w:numId="9" w16cid:durableId="253713615">
    <w:abstractNumId w:val="8"/>
  </w:num>
  <w:num w:numId="10" w16cid:durableId="255796996">
    <w:abstractNumId w:val="1"/>
  </w:num>
  <w:num w:numId="11" w16cid:durableId="251087856">
    <w:abstractNumId w:val="7"/>
  </w:num>
  <w:num w:numId="12" w16cid:durableId="1247420198">
    <w:abstractNumId w:val="9"/>
  </w:num>
  <w:num w:numId="13" w16cid:durableId="1209486136">
    <w:abstractNumId w:val="0"/>
  </w:num>
  <w:num w:numId="14" w16cid:durableId="502280877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isplayBackgroundShape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64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5CFC"/>
    <w:rsid w:val="000000DC"/>
    <w:rsid w:val="00000530"/>
    <w:rsid w:val="000006F0"/>
    <w:rsid w:val="00000779"/>
    <w:rsid w:val="00000AB6"/>
    <w:rsid w:val="00000E89"/>
    <w:rsid w:val="0000106E"/>
    <w:rsid w:val="000015A1"/>
    <w:rsid w:val="000019CD"/>
    <w:rsid w:val="00001BEF"/>
    <w:rsid w:val="00001F8A"/>
    <w:rsid w:val="0000200C"/>
    <w:rsid w:val="0000212C"/>
    <w:rsid w:val="000025CB"/>
    <w:rsid w:val="0000264D"/>
    <w:rsid w:val="00002891"/>
    <w:rsid w:val="0000293E"/>
    <w:rsid w:val="00002C59"/>
    <w:rsid w:val="00002D6B"/>
    <w:rsid w:val="00002F50"/>
    <w:rsid w:val="0000312E"/>
    <w:rsid w:val="00003133"/>
    <w:rsid w:val="000034F2"/>
    <w:rsid w:val="000035CF"/>
    <w:rsid w:val="00003891"/>
    <w:rsid w:val="000038A2"/>
    <w:rsid w:val="000039AE"/>
    <w:rsid w:val="000039BE"/>
    <w:rsid w:val="00003AFE"/>
    <w:rsid w:val="00003B00"/>
    <w:rsid w:val="0000435C"/>
    <w:rsid w:val="0000464A"/>
    <w:rsid w:val="0000477A"/>
    <w:rsid w:val="00004819"/>
    <w:rsid w:val="00004A86"/>
    <w:rsid w:val="00005185"/>
    <w:rsid w:val="000053E2"/>
    <w:rsid w:val="00005434"/>
    <w:rsid w:val="00005611"/>
    <w:rsid w:val="000058C2"/>
    <w:rsid w:val="00005ACB"/>
    <w:rsid w:val="00005BAB"/>
    <w:rsid w:val="00005CA7"/>
    <w:rsid w:val="00005D4F"/>
    <w:rsid w:val="00005DC0"/>
    <w:rsid w:val="00006121"/>
    <w:rsid w:val="00006390"/>
    <w:rsid w:val="000063EE"/>
    <w:rsid w:val="000064DE"/>
    <w:rsid w:val="00006518"/>
    <w:rsid w:val="00006690"/>
    <w:rsid w:val="00006B52"/>
    <w:rsid w:val="0000703D"/>
    <w:rsid w:val="00007449"/>
    <w:rsid w:val="00007873"/>
    <w:rsid w:val="00007B57"/>
    <w:rsid w:val="00007EE9"/>
    <w:rsid w:val="00007F8E"/>
    <w:rsid w:val="00010374"/>
    <w:rsid w:val="0001052C"/>
    <w:rsid w:val="00010738"/>
    <w:rsid w:val="00010985"/>
    <w:rsid w:val="00010B13"/>
    <w:rsid w:val="00010B77"/>
    <w:rsid w:val="00010B8B"/>
    <w:rsid w:val="00010DF6"/>
    <w:rsid w:val="000112EE"/>
    <w:rsid w:val="000115FA"/>
    <w:rsid w:val="000115FB"/>
    <w:rsid w:val="0001192B"/>
    <w:rsid w:val="0001193B"/>
    <w:rsid w:val="00011950"/>
    <w:rsid w:val="00011F66"/>
    <w:rsid w:val="00011F81"/>
    <w:rsid w:val="00012683"/>
    <w:rsid w:val="00012E3F"/>
    <w:rsid w:val="00012E83"/>
    <w:rsid w:val="0001307F"/>
    <w:rsid w:val="0001324D"/>
    <w:rsid w:val="000135F7"/>
    <w:rsid w:val="00013631"/>
    <w:rsid w:val="0001364C"/>
    <w:rsid w:val="0001367E"/>
    <w:rsid w:val="0001370F"/>
    <w:rsid w:val="00013716"/>
    <w:rsid w:val="00013BD7"/>
    <w:rsid w:val="00013C02"/>
    <w:rsid w:val="000140BB"/>
    <w:rsid w:val="00014A12"/>
    <w:rsid w:val="00014A49"/>
    <w:rsid w:val="00014A4A"/>
    <w:rsid w:val="00014D55"/>
    <w:rsid w:val="0001531D"/>
    <w:rsid w:val="000153D8"/>
    <w:rsid w:val="000154C0"/>
    <w:rsid w:val="000157E3"/>
    <w:rsid w:val="00015A0A"/>
    <w:rsid w:val="00015BEC"/>
    <w:rsid w:val="00015C52"/>
    <w:rsid w:val="000160A4"/>
    <w:rsid w:val="00016678"/>
    <w:rsid w:val="00016740"/>
    <w:rsid w:val="000167EF"/>
    <w:rsid w:val="00016879"/>
    <w:rsid w:val="00016E14"/>
    <w:rsid w:val="00016FE5"/>
    <w:rsid w:val="00017019"/>
    <w:rsid w:val="000173F0"/>
    <w:rsid w:val="000174CB"/>
    <w:rsid w:val="00017563"/>
    <w:rsid w:val="000175E9"/>
    <w:rsid w:val="000175F2"/>
    <w:rsid w:val="000179E9"/>
    <w:rsid w:val="000179F5"/>
    <w:rsid w:val="00017A15"/>
    <w:rsid w:val="00017D34"/>
    <w:rsid w:val="0002001D"/>
    <w:rsid w:val="00020021"/>
    <w:rsid w:val="00020144"/>
    <w:rsid w:val="0002055E"/>
    <w:rsid w:val="00020700"/>
    <w:rsid w:val="00020855"/>
    <w:rsid w:val="00020882"/>
    <w:rsid w:val="0002090A"/>
    <w:rsid w:val="00020DE5"/>
    <w:rsid w:val="00020E2A"/>
    <w:rsid w:val="00020E35"/>
    <w:rsid w:val="00020F08"/>
    <w:rsid w:val="0002119C"/>
    <w:rsid w:val="00021255"/>
    <w:rsid w:val="00021740"/>
    <w:rsid w:val="00021A4A"/>
    <w:rsid w:val="00021F8D"/>
    <w:rsid w:val="00021FCB"/>
    <w:rsid w:val="0002207C"/>
    <w:rsid w:val="00022087"/>
    <w:rsid w:val="000221F6"/>
    <w:rsid w:val="000222B6"/>
    <w:rsid w:val="00022345"/>
    <w:rsid w:val="0002249D"/>
    <w:rsid w:val="00022888"/>
    <w:rsid w:val="00022BB4"/>
    <w:rsid w:val="00022CE8"/>
    <w:rsid w:val="00022EAC"/>
    <w:rsid w:val="00023725"/>
    <w:rsid w:val="00023748"/>
    <w:rsid w:val="00023B62"/>
    <w:rsid w:val="00023CE6"/>
    <w:rsid w:val="00023D7D"/>
    <w:rsid w:val="00023DFC"/>
    <w:rsid w:val="00023EC6"/>
    <w:rsid w:val="00024270"/>
    <w:rsid w:val="00024304"/>
    <w:rsid w:val="0002438F"/>
    <w:rsid w:val="00024398"/>
    <w:rsid w:val="000243CE"/>
    <w:rsid w:val="0002474D"/>
    <w:rsid w:val="0002486D"/>
    <w:rsid w:val="00024922"/>
    <w:rsid w:val="00024953"/>
    <w:rsid w:val="00024B71"/>
    <w:rsid w:val="00024DA9"/>
    <w:rsid w:val="00024F30"/>
    <w:rsid w:val="00025287"/>
    <w:rsid w:val="00025953"/>
    <w:rsid w:val="00025B1F"/>
    <w:rsid w:val="00025B80"/>
    <w:rsid w:val="00026132"/>
    <w:rsid w:val="0002616B"/>
    <w:rsid w:val="000261DD"/>
    <w:rsid w:val="0002655E"/>
    <w:rsid w:val="0002666D"/>
    <w:rsid w:val="000267AF"/>
    <w:rsid w:val="00026A46"/>
    <w:rsid w:val="00026B06"/>
    <w:rsid w:val="000273CF"/>
    <w:rsid w:val="000279FB"/>
    <w:rsid w:val="00027A4F"/>
    <w:rsid w:val="00027BBA"/>
    <w:rsid w:val="00027BD5"/>
    <w:rsid w:val="00027C88"/>
    <w:rsid w:val="00027D74"/>
    <w:rsid w:val="00027DE4"/>
    <w:rsid w:val="00027E00"/>
    <w:rsid w:val="00027ED2"/>
    <w:rsid w:val="0003010E"/>
    <w:rsid w:val="0003022F"/>
    <w:rsid w:val="00030329"/>
    <w:rsid w:val="000307FB"/>
    <w:rsid w:val="00030AB6"/>
    <w:rsid w:val="00030F72"/>
    <w:rsid w:val="00031482"/>
    <w:rsid w:val="00031583"/>
    <w:rsid w:val="000315C3"/>
    <w:rsid w:val="000316A7"/>
    <w:rsid w:val="00031779"/>
    <w:rsid w:val="00031980"/>
    <w:rsid w:val="00031A44"/>
    <w:rsid w:val="00031ADE"/>
    <w:rsid w:val="00031DDF"/>
    <w:rsid w:val="00031F4C"/>
    <w:rsid w:val="000324F8"/>
    <w:rsid w:val="0003250C"/>
    <w:rsid w:val="00032ABF"/>
    <w:rsid w:val="0003340E"/>
    <w:rsid w:val="00033483"/>
    <w:rsid w:val="00033585"/>
    <w:rsid w:val="000339D5"/>
    <w:rsid w:val="00033D3C"/>
    <w:rsid w:val="00033EFB"/>
    <w:rsid w:val="0003401F"/>
    <w:rsid w:val="0003464A"/>
    <w:rsid w:val="0003464D"/>
    <w:rsid w:val="0003497F"/>
    <w:rsid w:val="00034AEF"/>
    <w:rsid w:val="00034B47"/>
    <w:rsid w:val="000350B5"/>
    <w:rsid w:val="000351D6"/>
    <w:rsid w:val="000351EC"/>
    <w:rsid w:val="000352FC"/>
    <w:rsid w:val="00035570"/>
    <w:rsid w:val="00035579"/>
    <w:rsid w:val="00035609"/>
    <w:rsid w:val="000356B4"/>
    <w:rsid w:val="00035857"/>
    <w:rsid w:val="00035878"/>
    <w:rsid w:val="00035A15"/>
    <w:rsid w:val="00035BFA"/>
    <w:rsid w:val="00035D7C"/>
    <w:rsid w:val="0003632C"/>
    <w:rsid w:val="00036576"/>
    <w:rsid w:val="00036714"/>
    <w:rsid w:val="000367C5"/>
    <w:rsid w:val="000367E5"/>
    <w:rsid w:val="00036C21"/>
    <w:rsid w:val="00036C24"/>
    <w:rsid w:val="00036E95"/>
    <w:rsid w:val="00036F52"/>
    <w:rsid w:val="0003705E"/>
    <w:rsid w:val="0003758F"/>
    <w:rsid w:val="00037609"/>
    <w:rsid w:val="000376CB"/>
    <w:rsid w:val="000378C7"/>
    <w:rsid w:val="00037979"/>
    <w:rsid w:val="00037B93"/>
    <w:rsid w:val="00037D28"/>
    <w:rsid w:val="00040331"/>
    <w:rsid w:val="000404E2"/>
    <w:rsid w:val="00040591"/>
    <w:rsid w:val="00040791"/>
    <w:rsid w:val="000407EC"/>
    <w:rsid w:val="00040944"/>
    <w:rsid w:val="00040952"/>
    <w:rsid w:val="00040C14"/>
    <w:rsid w:val="00040D43"/>
    <w:rsid w:val="00040E14"/>
    <w:rsid w:val="00040E69"/>
    <w:rsid w:val="0004147B"/>
    <w:rsid w:val="00041597"/>
    <w:rsid w:val="0004168D"/>
    <w:rsid w:val="000416BD"/>
    <w:rsid w:val="000417FD"/>
    <w:rsid w:val="00041B3B"/>
    <w:rsid w:val="00041C82"/>
    <w:rsid w:val="00041E25"/>
    <w:rsid w:val="00041E72"/>
    <w:rsid w:val="00042021"/>
    <w:rsid w:val="0004220E"/>
    <w:rsid w:val="0004224A"/>
    <w:rsid w:val="0004235B"/>
    <w:rsid w:val="000423B8"/>
    <w:rsid w:val="000424C0"/>
    <w:rsid w:val="000425EC"/>
    <w:rsid w:val="00042ACF"/>
    <w:rsid w:val="00042B99"/>
    <w:rsid w:val="00042F74"/>
    <w:rsid w:val="00043109"/>
    <w:rsid w:val="0004334B"/>
    <w:rsid w:val="00043355"/>
    <w:rsid w:val="000434F1"/>
    <w:rsid w:val="000437CB"/>
    <w:rsid w:val="00043C98"/>
    <w:rsid w:val="00043DDD"/>
    <w:rsid w:val="00043EF5"/>
    <w:rsid w:val="0004445C"/>
    <w:rsid w:val="000444A8"/>
    <w:rsid w:val="00044500"/>
    <w:rsid w:val="00044872"/>
    <w:rsid w:val="00044987"/>
    <w:rsid w:val="00044BD7"/>
    <w:rsid w:val="00044DAA"/>
    <w:rsid w:val="00044E56"/>
    <w:rsid w:val="00045016"/>
    <w:rsid w:val="00045116"/>
    <w:rsid w:val="00045154"/>
    <w:rsid w:val="00045320"/>
    <w:rsid w:val="00045740"/>
    <w:rsid w:val="0004581E"/>
    <w:rsid w:val="00045AAB"/>
    <w:rsid w:val="00045BC3"/>
    <w:rsid w:val="00045E6A"/>
    <w:rsid w:val="00046274"/>
    <w:rsid w:val="000463AC"/>
    <w:rsid w:val="00046429"/>
    <w:rsid w:val="000465CE"/>
    <w:rsid w:val="00046613"/>
    <w:rsid w:val="00046696"/>
    <w:rsid w:val="00047017"/>
    <w:rsid w:val="000472AB"/>
    <w:rsid w:val="000475F4"/>
    <w:rsid w:val="00047844"/>
    <w:rsid w:val="000479E8"/>
    <w:rsid w:val="00047A74"/>
    <w:rsid w:val="00047E44"/>
    <w:rsid w:val="00050177"/>
    <w:rsid w:val="0005031A"/>
    <w:rsid w:val="00050493"/>
    <w:rsid w:val="000505AE"/>
    <w:rsid w:val="0005062C"/>
    <w:rsid w:val="0005087C"/>
    <w:rsid w:val="00050935"/>
    <w:rsid w:val="0005094A"/>
    <w:rsid w:val="00050BEF"/>
    <w:rsid w:val="00050C98"/>
    <w:rsid w:val="00050D2B"/>
    <w:rsid w:val="00050DC9"/>
    <w:rsid w:val="00050DDE"/>
    <w:rsid w:val="00050EB0"/>
    <w:rsid w:val="0005118E"/>
    <w:rsid w:val="00051417"/>
    <w:rsid w:val="000515CE"/>
    <w:rsid w:val="0005174D"/>
    <w:rsid w:val="000518C8"/>
    <w:rsid w:val="00051A15"/>
    <w:rsid w:val="00051BD2"/>
    <w:rsid w:val="00051C63"/>
    <w:rsid w:val="00051E25"/>
    <w:rsid w:val="00051F69"/>
    <w:rsid w:val="0005209B"/>
    <w:rsid w:val="00052183"/>
    <w:rsid w:val="00052251"/>
    <w:rsid w:val="0005288D"/>
    <w:rsid w:val="000528EF"/>
    <w:rsid w:val="000529F4"/>
    <w:rsid w:val="00052EB3"/>
    <w:rsid w:val="00052FF6"/>
    <w:rsid w:val="000533E5"/>
    <w:rsid w:val="00053483"/>
    <w:rsid w:val="00053BD5"/>
    <w:rsid w:val="00054199"/>
    <w:rsid w:val="00054433"/>
    <w:rsid w:val="00054663"/>
    <w:rsid w:val="0005493A"/>
    <w:rsid w:val="000553C1"/>
    <w:rsid w:val="0005542F"/>
    <w:rsid w:val="00055442"/>
    <w:rsid w:val="00055589"/>
    <w:rsid w:val="000555B9"/>
    <w:rsid w:val="0005560F"/>
    <w:rsid w:val="000558B6"/>
    <w:rsid w:val="000558C4"/>
    <w:rsid w:val="00055F34"/>
    <w:rsid w:val="00056222"/>
    <w:rsid w:val="00056664"/>
    <w:rsid w:val="000569A6"/>
    <w:rsid w:val="00056A6B"/>
    <w:rsid w:val="00056D36"/>
    <w:rsid w:val="00056DED"/>
    <w:rsid w:val="00056DFE"/>
    <w:rsid w:val="00056F2D"/>
    <w:rsid w:val="000570A0"/>
    <w:rsid w:val="0005764F"/>
    <w:rsid w:val="00057A0E"/>
    <w:rsid w:val="00057A43"/>
    <w:rsid w:val="00057AD1"/>
    <w:rsid w:val="00057AE7"/>
    <w:rsid w:val="00057AEE"/>
    <w:rsid w:val="00057B29"/>
    <w:rsid w:val="00057DAB"/>
    <w:rsid w:val="00060173"/>
    <w:rsid w:val="000601C0"/>
    <w:rsid w:val="00060398"/>
    <w:rsid w:val="0006046D"/>
    <w:rsid w:val="000604AF"/>
    <w:rsid w:val="000605A4"/>
    <w:rsid w:val="00060AB1"/>
    <w:rsid w:val="00060B16"/>
    <w:rsid w:val="00060B82"/>
    <w:rsid w:val="00060DF6"/>
    <w:rsid w:val="00060E92"/>
    <w:rsid w:val="00060FEB"/>
    <w:rsid w:val="000610E0"/>
    <w:rsid w:val="00061154"/>
    <w:rsid w:val="00061514"/>
    <w:rsid w:val="00061623"/>
    <w:rsid w:val="0006165F"/>
    <w:rsid w:val="000616BD"/>
    <w:rsid w:val="00061955"/>
    <w:rsid w:val="00061A77"/>
    <w:rsid w:val="00061B0E"/>
    <w:rsid w:val="00061C8C"/>
    <w:rsid w:val="00061CDD"/>
    <w:rsid w:val="00061E0B"/>
    <w:rsid w:val="00062201"/>
    <w:rsid w:val="0006245C"/>
    <w:rsid w:val="0006258F"/>
    <w:rsid w:val="000626D0"/>
    <w:rsid w:val="00062766"/>
    <w:rsid w:val="0006276B"/>
    <w:rsid w:val="000629BD"/>
    <w:rsid w:val="00062B25"/>
    <w:rsid w:val="00062C18"/>
    <w:rsid w:val="00062ECA"/>
    <w:rsid w:val="00062F38"/>
    <w:rsid w:val="0006324D"/>
    <w:rsid w:val="000632B1"/>
    <w:rsid w:val="000632F6"/>
    <w:rsid w:val="00063714"/>
    <w:rsid w:val="000639A9"/>
    <w:rsid w:val="000639E1"/>
    <w:rsid w:val="00063A6E"/>
    <w:rsid w:val="00063DC3"/>
    <w:rsid w:val="000640C2"/>
    <w:rsid w:val="0006417E"/>
    <w:rsid w:val="000641F4"/>
    <w:rsid w:val="000643EC"/>
    <w:rsid w:val="000644F1"/>
    <w:rsid w:val="00064837"/>
    <w:rsid w:val="0006485E"/>
    <w:rsid w:val="0006491A"/>
    <w:rsid w:val="00064966"/>
    <w:rsid w:val="000649B9"/>
    <w:rsid w:val="000649D9"/>
    <w:rsid w:val="00064DF1"/>
    <w:rsid w:val="00064E8D"/>
    <w:rsid w:val="00065008"/>
    <w:rsid w:val="00065061"/>
    <w:rsid w:val="00065178"/>
    <w:rsid w:val="0006537A"/>
    <w:rsid w:val="000654B1"/>
    <w:rsid w:val="000655B0"/>
    <w:rsid w:val="00065604"/>
    <w:rsid w:val="00065C76"/>
    <w:rsid w:val="00065CE9"/>
    <w:rsid w:val="00065E8B"/>
    <w:rsid w:val="00065F17"/>
    <w:rsid w:val="000660AB"/>
    <w:rsid w:val="0006644C"/>
    <w:rsid w:val="0006646D"/>
    <w:rsid w:val="000665EF"/>
    <w:rsid w:val="00066B40"/>
    <w:rsid w:val="00066EC0"/>
    <w:rsid w:val="00067056"/>
    <w:rsid w:val="000672DA"/>
    <w:rsid w:val="000672F9"/>
    <w:rsid w:val="000675C1"/>
    <w:rsid w:val="000675C4"/>
    <w:rsid w:val="0006774B"/>
    <w:rsid w:val="000677E1"/>
    <w:rsid w:val="000678DA"/>
    <w:rsid w:val="000679B9"/>
    <w:rsid w:val="00067A85"/>
    <w:rsid w:val="00067BEB"/>
    <w:rsid w:val="00067E20"/>
    <w:rsid w:val="000704B7"/>
    <w:rsid w:val="00070559"/>
    <w:rsid w:val="00070687"/>
    <w:rsid w:val="0007075C"/>
    <w:rsid w:val="000708C8"/>
    <w:rsid w:val="000708D6"/>
    <w:rsid w:val="00070C82"/>
    <w:rsid w:val="00071770"/>
    <w:rsid w:val="000719EE"/>
    <w:rsid w:val="00071C80"/>
    <w:rsid w:val="00071E82"/>
    <w:rsid w:val="00072132"/>
    <w:rsid w:val="00072517"/>
    <w:rsid w:val="00072552"/>
    <w:rsid w:val="0007266E"/>
    <w:rsid w:val="000726DB"/>
    <w:rsid w:val="00072A47"/>
    <w:rsid w:val="00072CBF"/>
    <w:rsid w:val="00072D96"/>
    <w:rsid w:val="00072E83"/>
    <w:rsid w:val="00073286"/>
    <w:rsid w:val="000732DB"/>
    <w:rsid w:val="00073367"/>
    <w:rsid w:val="0007349B"/>
    <w:rsid w:val="000736E0"/>
    <w:rsid w:val="00073C23"/>
    <w:rsid w:val="000741E3"/>
    <w:rsid w:val="00074621"/>
    <w:rsid w:val="000746CF"/>
    <w:rsid w:val="00074727"/>
    <w:rsid w:val="00074891"/>
    <w:rsid w:val="00074AF2"/>
    <w:rsid w:val="00074BBC"/>
    <w:rsid w:val="00074C10"/>
    <w:rsid w:val="00074D50"/>
    <w:rsid w:val="00074F14"/>
    <w:rsid w:val="00074F69"/>
    <w:rsid w:val="00075041"/>
    <w:rsid w:val="0007510D"/>
    <w:rsid w:val="00075690"/>
    <w:rsid w:val="000758AE"/>
    <w:rsid w:val="00075907"/>
    <w:rsid w:val="00075927"/>
    <w:rsid w:val="00075AA3"/>
    <w:rsid w:val="00075BC1"/>
    <w:rsid w:val="00075CF4"/>
    <w:rsid w:val="00075D21"/>
    <w:rsid w:val="00075FFE"/>
    <w:rsid w:val="00076170"/>
    <w:rsid w:val="00076593"/>
    <w:rsid w:val="0007689D"/>
    <w:rsid w:val="00076922"/>
    <w:rsid w:val="00076B87"/>
    <w:rsid w:val="00076BDC"/>
    <w:rsid w:val="00076E25"/>
    <w:rsid w:val="00077245"/>
    <w:rsid w:val="00077471"/>
    <w:rsid w:val="000776A6"/>
    <w:rsid w:val="00077C63"/>
    <w:rsid w:val="00077E11"/>
    <w:rsid w:val="00077F9C"/>
    <w:rsid w:val="00077FEF"/>
    <w:rsid w:val="0008008B"/>
    <w:rsid w:val="00080402"/>
    <w:rsid w:val="000806A1"/>
    <w:rsid w:val="00080A5F"/>
    <w:rsid w:val="00080B72"/>
    <w:rsid w:val="0008106E"/>
    <w:rsid w:val="00081145"/>
    <w:rsid w:val="0008157C"/>
    <w:rsid w:val="00081947"/>
    <w:rsid w:val="000819B2"/>
    <w:rsid w:val="00081F3B"/>
    <w:rsid w:val="00081F88"/>
    <w:rsid w:val="00082360"/>
    <w:rsid w:val="0008250A"/>
    <w:rsid w:val="0008255E"/>
    <w:rsid w:val="000826F9"/>
    <w:rsid w:val="000827F7"/>
    <w:rsid w:val="00082881"/>
    <w:rsid w:val="00082944"/>
    <w:rsid w:val="00082B8C"/>
    <w:rsid w:val="00082CA4"/>
    <w:rsid w:val="00083324"/>
    <w:rsid w:val="00083365"/>
    <w:rsid w:val="00083497"/>
    <w:rsid w:val="0008376D"/>
    <w:rsid w:val="0008395E"/>
    <w:rsid w:val="00083971"/>
    <w:rsid w:val="00083A90"/>
    <w:rsid w:val="00083E1D"/>
    <w:rsid w:val="00083E69"/>
    <w:rsid w:val="000840F1"/>
    <w:rsid w:val="00084299"/>
    <w:rsid w:val="00084311"/>
    <w:rsid w:val="000848D5"/>
    <w:rsid w:val="00084E43"/>
    <w:rsid w:val="00084E93"/>
    <w:rsid w:val="00084F1B"/>
    <w:rsid w:val="00085178"/>
    <w:rsid w:val="00085378"/>
    <w:rsid w:val="000853FC"/>
    <w:rsid w:val="00085406"/>
    <w:rsid w:val="0008577C"/>
    <w:rsid w:val="0008582F"/>
    <w:rsid w:val="00085AC4"/>
    <w:rsid w:val="00085B70"/>
    <w:rsid w:val="00085BFC"/>
    <w:rsid w:val="00085C50"/>
    <w:rsid w:val="00085C82"/>
    <w:rsid w:val="00085D18"/>
    <w:rsid w:val="00085E26"/>
    <w:rsid w:val="00085EAB"/>
    <w:rsid w:val="00085F5F"/>
    <w:rsid w:val="00086220"/>
    <w:rsid w:val="0008628B"/>
    <w:rsid w:val="0008628F"/>
    <w:rsid w:val="00086689"/>
    <w:rsid w:val="00086754"/>
    <w:rsid w:val="0008684D"/>
    <w:rsid w:val="0008691E"/>
    <w:rsid w:val="00086A0D"/>
    <w:rsid w:val="00086B7B"/>
    <w:rsid w:val="00086BFD"/>
    <w:rsid w:val="00086EB9"/>
    <w:rsid w:val="0008735C"/>
    <w:rsid w:val="0008743D"/>
    <w:rsid w:val="000874B9"/>
    <w:rsid w:val="00087571"/>
    <w:rsid w:val="00087633"/>
    <w:rsid w:val="00087679"/>
    <w:rsid w:val="0008768D"/>
    <w:rsid w:val="00087870"/>
    <w:rsid w:val="00087CCE"/>
    <w:rsid w:val="00087F67"/>
    <w:rsid w:val="00087FC1"/>
    <w:rsid w:val="000900D2"/>
    <w:rsid w:val="00090129"/>
    <w:rsid w:val="000901E2"/>
    <w:rsid w:val="000902EE"/>
    <w:rsid w:val="00090388"/>
    <w:rsid w:val="000904B7"/>
    <w:rsid w:val="00090737"/>
    <w:rsid w:val="000908D0"/>
    <w:rsid w:val="000909FF"/>
    <w:rsid w:val="00090A18"/>
    <w:rsid w:val="00090ACF"/>
    <w:rsid w:val="00090EBA"/>
    <w:rsid w:val="00090F48"/>
    <w:rsid w:val="000911C3"/>
    <w:rsid w:val="000913A0"/>
    <w:rsid w:val="00091B88"/>
    <w:rsid w:val="00091DB4"/>
    <w:rsid w:val="00092224"/>
    <w:rsid w:val="000923AB"/>
    <w:rsid w:val="000926A7"/>
    <w:rsid w:val="00092801"/>
    <w:rsid w:val="00092B09"/>
    <w:rsid w:val="00092EEE"/>
    <w:rsid w:val="0009316C"/>
    <w:rsid w:val="0009353D"/>
    <w:rsid w:val="00093B30"/>
    <w:rsid w:val="00093B78"/>
    <w:rsid w:val="00093F08"/>
    <w:rsid w:val="00093FE0"/>
    <w:rsid w:val="000941C0"/>
    <w:rsid w:val="0009470A"/>
    <w:rsid w:val="0009490F"/>
    <w:rsid w:val="00094999"/>
    <w:rsid w:val="00094BAF"/>
    <w:rsid w:val="00094D1B"/>
    <w:rsid w:val="00094FB4"/>
    <w:rsid w:val="00095639"/>
    <w:rsid w:val="0009575F"/>
    <w:rsid w:val="00095A5F"/>
    <w:rsid w:val="00095B3D"/>
    <w:rsid w:val="00095B92"/>
    <w:rsid w:val="00095E09"/>
    <w:rsid w:val="00095E63"/>
    <w:rsid w:val="00095E95"/>
    <w:rsid w:val="0009630E"/>
    <w:rsid w:val="00096354"/>
    <w:rsid w:val="000967D6"/>
    <w:rsid w:val="000968CC"/>
    <w:rsid w:val="00096A7A"/>
    <w:rsid w:val="00096A8E"/>
    <w:rsid w:val="00096F65"/>
    <w:rsid w:val="00097067"/>
    <w:rsid w:val="000970FD"/>
    <w:rsid w:val="00097201"/>
    <w:rsid w:val="00097659"/>
    <w:rsid w:val="00097B79"/>
    <w:rsid w:val="00097CAE"/>
    <w:rsid w:val="00097E6E"/>
    <w:rsid w:val="00097EBA"/>
    <w:rsid w:val="000A01C6"/>
    <w:rsid w:val="000A0559"/>
    <w:rsid w:val="000A0669"/>
    <w:rsid w:val="000A07B1"/>
    <w:rsid w:val="000A0982"/>
    <w:rsid w:val="000A09EB"/>
    <w:rsid w:val="000A0A00"/>
    <w:rsid w:val="000A0BB9"/>
    <w:rsid w:val="000A0C81"/>
    <w:rsid w:val="000A0C9E"/>
    <w:rsid w:val="000A0FBB"/>
    <w:rsid w:val="000A11A7"/>
    <w:rsid w:val="000A12A1"/>
    <w:rsid w:val="000A1458"/>
    <w:rsid w:val="000A14B2"/>
    <w:rsid w:val="000A15E3"/>
    <w:rsid w:val="000A160F"/>
    <w:rsid w:val="000A171A"/>
    <w:rsid w:val="000A1793"/>
    <w:rsid w:val="000A18A2"/>
    <w:rsid w:val="000A1E4E"/>
    <w:rsid w:val="000A1F12"/>
    <w:rsid w:val="000A2225"/>
    <w:rsid w:val="000A25F8"/>
    <w:rsid w:val="000A2610"/>
    <w:rsid w:val="000A26A7"/>
    <w:rsid w:val="000A28AB"/>
    <w:rsid w:val="000A2A7D"/>
    <w:rsid w:val="000A3093"/>
    <w:rsid w:val="000A37E2"/>
    <w:rsid w:val="000A390B"/>
    <w:rsid w:val="000A390C"/>
    <w:rsid w:val="000A398B"/>
    <w:rsid w:val="000A4114"/>
    <w:rsid w:val="000A42BF"/>
    <w:rsid w:val="000A4553"/>
    <w:rsid w:val="000A4781"/>
    <w:rsid w:val="000A4796"/>
    <w:rsid w:val="000A4951"/>
    <w:rsid w:val="000A4A82"/>
    <w:rsid w:val="000A4B0B"/>
    <w:rsid w:val="000A4C2E"/>
    <w:rsid w:val="000A4CC4"/>
    <w:rsid w:val="000A4D19"/>
    <w:rsid w:val="000A4EF3"/>
    <w:rsid w:val="000A534B"/>
    <w:rsid w:val="000A5395"/>
    <w:rsid w:val="000A5401"/>
    <w:rsid w:val="000A54F8"/>
    <w:rsid w:val="000A5777"/>
    <w:rsid w:val="000A5B2D"/>
    <w:rsid w:val="000A5E70"/>
    <w:rsid w:val="000A5ED5"/>
    <w:rsid w:val="000A6287"/>
    <w:rsid w:val="000A66CA"/>
    <w:rsid w:val="000A6842"/>
    <w:rsid w:val="000A6B33"/>
    <w:rsid w:val="000A6BB1"/>
    <w:rsid w:val="000A6C08"/>
    <w:rsid w:val="000A6D5A"/>
    <w:rsid w:val="000A6E57"/>
    <w:rsid w:val="000A6F12"/>
    <w:rsid w:val="000A72E3"/>
    <w:rsid w:val="000A74A7"/>
    <w:rsid w:val="000A75D6"/>
    <w:rsid w:val="000A7635"/>
    <w:rsid w:val="000A7749"/>
    <w:rsid w:val="000A78E1"/>
    <w:rsid w:val="000A79CC"/>
    <w:rsid w:val="000A7B48"/>
    <w:rsid w:val="000A7BBD"/>
    <w:rsid w:val="000A7C89"/>
    <w:rsid w:val="000A7CD7"/>
    <w:rsid w:val="000A7DB4"/>
    <w:rsid w:val="000B00A5"/>
    <w:rsid w:val="000B01A4"/>
    <w:rsid w:val="000B079B"/>
    <w:rsid w:val="000B09DC"/>
    <w:rsid w:val="000B0D32"/>
    <w:rsid w:val="000B0D7E"/>
    <w:rsid w:val="000B1006"/>
    <w:rsid w:val="000B110D"/>
    <w:rsid w:val="000B132A"/>
    <w:rsid w:val="000B142E"/>
    <w:rsid w:val="000B14A1"/>
    <w:rsid w:val="000B1666"/>
    <w:rsid w:val="000B1944"/>
    <w:rsid w:val="000B1BF6"/>
    <w:rsid w:val="000B1C16"/>
    <w:rsid w:val="000B1CB1"/>
    <w:rsid w:val="000B1D94"/>
    <w:rsid w:val="000B1FED"/>
    <w:rsid w:val="000B21CA"/>
    <w:rsid w:val="000B257C"/>
    <w:rsid w:val="000B2675"/>
    <w:rsid w:val="000B268E"/>
    <w:rsid w:val="000B287F"/>
    <w:rsid w:val="000B2F43"/>
    <w:rsid w:val="000B33C5"/>
    <w:rsid w:val="000B33FE"/>
    <w:rsid w:val="000B376B"/>
    <w:rsid w:val="000B3DCD"/>
    <w:rsid w:val="000B42B6"/>
    <w:rsid w:val="000B4309"/>
    <w:rsid w:val="000B44E3"/>
    <w:rsid w:val="000B47CB"/>
    <w:rsid w:val="000B48C6"/>
    <w:rsid w:val="000B48F4"/>
    <w:rsid w:val="000B4C40"/>
    <w:rsid w:val="000B4CB1"/>
    <w:rsid w:val="000B4D54"/>
    <w:rsid w:val="000B4D87"/>
    <w:rsid w:val="000B4ED6"/>
    <w:rsid w:val="000B4F74"/>
    <w:rsid w:val="000B5306"/>
    <w:rsid w:val="000B5333"/>
    <w:rsid w:val="000B5513"/>
    <w:rsid w:val="000B5589"/>
    <w:rsid w:val="000B57F9"/>
    <w:rsid w:val="000B599C"/>
    <w:rsid w:val="000B5A36"/>
    <w:rsid w:val="000B5BC5"/>
    <w:rsid w:val="000B5C97"/>
    <w:rsid w:val="000B5F3F"/>
    <w:rsid w:val="000B62B8"/>
    <w:rsid w:val="000B6828"/>
    <w:rsid w:val="000B684C"/>
    <w:rsid w:val="000B68D0"/>
    <w:rsid w:val="000B6AF9"/>
    <w:rsid w:val="000B6B2A"/>
    <w:rsid w:val="000B6C2A"/>
    <w:rsid w:val="000B6CDD"/>
    <w:rsid w:val="000B6FC3"/>
    <w:rsid w:val="000B6FD3"/>
    <w:rsid w:val="000B7081"/>
    <w:rsid w:val="000B714A"/>
    <w:rsid w:val="000B7292"/>
    <w:rsid w:val="000B7375"/>
    <w:rsid w:val="000B74CF"/>
    <w:rsid w:val="000B7961"/>
    <w:rsid w:val="000B7A4E"/>
    <w:rsid w:val="000B7C00"/>
    <w:rsid w:val="000B7E6D"/>
    <w:rsid w:val="000C00BB"/>
    <w:rsid w:val="000C0354"/>
    <w:rsid w:val="000C0362"/>
    <w:rsid w:val="000C09D7"/>
    <w:rsid w:val="000C0B62"/>
    <w:rsid w:val="000C0BA5"/>
    <w:rsid w:val="000C0CD4"/>
    <w:rsid w:val="000C0D1C"/>
    <w:rsid w:val="000C0D6A"/>
    <w:rsid w:val="000C0DBC"/>
    <w:rsid w:val="000C0FB2"/>
    <w:rsid w:val="000C1276"/>
    <w:rsid w:val="000C135C"/>
    <w:rsid w:val="000C13EE"/>
    <w:rsid w:val="000C1494"/>
    <w:rsid w:val="000C154D"/>
    <w:rsid w:val="000C1616"/>
    <w:rsid w:val="000C1648"/>
    <w:rsid w:val="000C180A"/>
    <w:rsid w:val="000C199A"/>
    <w:rsid w:val="000C1A99"/>
    <w:rsid w:val="000C2074"/>
    <w:rsid w:val="000C21DB"/>
    <w:rsid w:val="000C2252"/>
    <w:rsid w:val="000C25AD"/>
    <w:rsid w:val="000C25AF"/>
    <w:rsid w:val="000C2880"/>
    <w:rsid w:val="000C29C0"/>
    <w:rsid w:val="000C2B77"/>
    <w:rsid w:val="000C2DF8"/>
    <w:rsid w:val="000C3117"/>
    <w:rsid w:val="000C3226"/>
    <w:rsid w:val="000C3273"/>
    <w:rsid w:val="000C3693"/>
    <w:rsid w:val="000C3824"/>
    <w:rsid w:val="000C38FA"/>
    <w:rsid w:val="000C3994"/>
    <w:rsid w:val="000C3CF9"/>
    <w:rsid w:val="000C3DA0"/>
    <w:rsid w:val="000C41C4"/>
    <w:rsid w:val="000C431B"/>
    <w:rsid w:val="000C451D"/>
    <w:rsid w:val="000C45B1"/>
    <w:rsid w:val="000C49CD"/>
    <w:rsid w:val="000C4ACA"/>
    <w:rsid w:val="000C4CAA"/>
    <w:rsid w:val="000C4DF0"/>
    <w:rsid w:val="000C4E7D"/>
    <w:rsid w:val="000C5243"/>
    <w:rsid w:val="000C5376"/>
    <w:rsid w:val="000C539F"/>
    <w:rsid w:val="000C582A"/>
    <w:rsid w:val="000C5D19"/>
    <w:rsid w:val="000C5D3E"/>
    <w:rsid w:val="000C6330"/>
    <w:rsid w:val="000C633A"/>
    <w:rsid w:val="000C698D"/>
    <w:rsid w:val="000C6AB3"/>
    <w:rsid w:val="000C6B3B"/>
    <w:rsid w:val="000C6DDD"/>
    <w:rsid w:val="000C6EA8"/>
    <w:rsid w:val="000C6F4D"/>
    <w:rsid w:val="000C7237"/>
    <w:rsid w:val="000C7C98"/>
    <w:rsid w:val="000C7D56"/>
    <w:rsid w:val="000C7FD4"/>
    <w:rsid w:val="000D01FE"/>
    <w:rsid w:val="000D041B"/>
    <w:rsid w:val="000D0562"/>
    <w:rsid w:val="000D059F"/>
    <w:rsid w:val="000D08FD"/>
    <w:rsid w:val="000D0A7A"/>
    <w:rsid w:val="000D0AE2"/>
    <w:rsid w:val="000D0CDC"/>
    <w:rsid w:val="000D0FED"/>
    <w:rsid w:val="000D13AA"/>
    <w:rsid w:val="000D165D"/>
    <w:rsid w:val="000D16F5"/>
    <w:rsid w:val="000D17C3"/>
    <w:rsid w:val="000D1835"/>
    <w:rsid w:val="000D1847"/>
    <w:rsid w:val="000D1947"/>
    <w:rsid w:val="000D1979"/>
    <w:rsid w:val="000D1997"/>
    <w:rsid w:val="000D19E0"/>
    <w:rsid w:val="000D1C82"/>
    <w:rsid w:val="000D1F12"/>
    <w:rsid w:val="000D1FF2"/>
    <w:rsid w:val="000D20A9"/>
    <w:rsid w:val="000D2494"/>
    <w:rsid w:val="000D2500"/>
    <w:rsid w:val="000D262E"/>
    <w:rsid w:val="000D2D38"/>
    <w:rsid w:val="000D2EF9"/>
    <w:rsid w:val="000D30D7"/>
    <w:rsid w:val="000D31A0"/>
    <w:rsid w:val="000D31E5"/>
    <w:rsid w:val="000D3327"/>
    <w:rsid w:val="000D3540"/>
    <w:rsid w:val="000D3629"/>
    <w:rsid w:val="000D3725"/>
    <w:rsid w:val="000D3B7D"/>
    <w:rsid w:val="000D3D4E"/>
    <w:rsid w:val="000D3DC9"/>
    <w:rsid w:val="000D3E01"/>
    <w:rsid w:val="000D3EDE"/>
    <w:rsid w:val="000D3F3E"/>
    <w:rsid w:val="000D40B6"/>
    <w:rsid w:val="000D4291"/>
    <w:rsid w:val="000D4329"/>
    <w:rsid w:val="000D4472"/>
    <w:rsid w:val="000D44D9"/>
    <w:rsid w:val="000D4881"/>
    <w:rsid w:val="000D4AD9"/>
    <w:rsid w:val="000D4AED"/>
    <w:rsid w:val="000D4CC2"/>
    <w:rsid w:val="000D4CEA"/>
    <w:rsid w:val="000D4E2B"/>
    <w:rsid w:val="000D51E8"/>
    <w:rsid w:val="000D5251"/>
    <w:rsid w:val="000D5375"/>
    <w:rsid w:val="000D53AB"/>
    <w:rsid w:val="000D5565"/>
    <w:rsid w:val="000D5A9D"/>
    <w:rsid w:val="000D6054"/>
    <w:rsid w:val="000D614D"/>
    <w:rsid w:val="000D6183"/>
    <w:rsid w:val="000D618D"/>
    <w:rsid w:val="000D6286"/>
    <w:rsid w:val="000D631B"/>
    <w:rsid w:val="000D6351"/>
    <w:rsid w:val="000D6590"/>
    <w:rsid w:val="000D65AB"/>
    <w:rsid w:val="000D6696"/>
    <w:rsid w:val="000D66BA"/>
    <w:rsid w:val="000D6776"/>
    <w:rsid w:val="000D6971"/>
    <w:rsid w:val="000D6BFF"/>
    <w:rsid w:val="000D6FB3"/>
    <w:rsid w:val="000D7072"/>
    <w:rsid w:val="000D71CC"/>
    <w:rsid w:val="000D72B5"/>
    <w:rsid w:val="000D7433"/>
    <w:rsid w:val="000D7607"/>
    <w:rsid w:val="000D7721"/>
    <w:rsid w:val="000E00EA"/>
    <w:rsid w:val="000E015E"/>
    <w:rsid w:val="000E0629"/>
    <w:rsid w:val="000E069E"/>
    <w:rsid w:val="000E0849"/>
    <w:rsid w:val="000E087D"/>
    <w:rsid w:val="000E088B"/>
    <w:rsid w:val="000E0BB8"/>
    <w:rsid w:val="000E0E4E"/>
    <w:rsid w:val="000E0F5D"/>
    <w:rsid w:val="000E0FB6"/>
    <w:rsid w:val="000E102D"/>
    <w:rsid w:val="000E10DB"/>
    <w:rsid w:val="000E1314"/>
    <w:rsid w:val="000E1333"/>
    <w:rsid w:val="000E14C0"/>
    <w:rsid w:val="000E16D7"/>
    <w:rsid w:val="000E1BF7"/>
    <w:rsid w:val="000E1C9F"/>
    <w:rsid w:val="000E23F3"/>
    <w:rsid w:val="000E28E6"/>
    <w:rsid w:val="000E29C3"/>
    <w:rsid w:val="000E2C49"/>
    <w:rsid w:val="000E2D39"/>
    <w:rsid w:val="000E2DA9"/>
    <w:rsid w:val="000E2EAF"/>
    <w:rsid w:val="000E2EEC"/>
    <w:rsid w:val="000E2F85"/>
    <w:rsid w:val="000E31AD"/>
    <w:rsid w:val="000E3283"/>
    <w:rsid w:val="000E3890"/>
    <w:rsid w:val="000E39D3"/>
    <w:rsid w:val="000E3F18"/>
    <w:rsid w:val="000E4154"/>
    <w:rsid w:val="000E42B7"/>
    <w:rsid w:val="000E430F"/>
    <w:rsid w:val="000E44BF"/>
    <w:rsid w:val="000E45AB"/>
    <w:rsid w:val="000E4A25"/>
    <w:rsid w:val="000E4A87"/>
    <w:rsid w:val="000E4BD7"/>
    <w:rsid w:val="000E4EE7"/>
    <w:rsid w:val="000E51EA"/>
    <w:rsid w:val="000E5361"/>
    <w:rsid w:val="000E5408"/>
    <w:rsid w:val="000E54C4"/>
    <w:rsid w:val="000E56AF"/>
    <w:rsid w:val="000E56DD"/>
    <w:rsid w:val="000E5B32"/>
    <w:rsid w:val="000E5B65"/>
    <w:rsid w:val="000E5B90"/>
    <w:rsid w:val="000E5F52"/>
    <w:rsid w:val="000E5FA0"/>
    <w:rsid w:val="000E60C6"/>
    <w:rsid w:val="000E63FD"/>
    <w:rsid w:val="000E64AD"/>
    <w:rsid w:val="000E6788"/>
    <w:rsid w:val="000E69D1"/>
    <w:rsid w:val="000E6DE2"/>
    <w:rsid w:val="000E6DE5"/>
    <w:rsid w:val="000E7766"/>
    <w:rsid w:val="000E78E1"/>
    <w:rsid w:val="000E7902"/>
    <w:rsid w:val="000E7AEE"/>
    <w:rsid w:val="000E7D46"/>
    <w:rsid w:val="000F0217"/>
    <w:rsid w:val="000F0637"/>
    <w:rsid w:val="000F0832"/>
    <w:rsid w:val="000F08E2"/>
    <w:rsid w:val="000F0BC6"/>
    <w:rsid w:val="000F0CB4"/>
    <w:rsid w:val="000F1003"/>
    <w:rsid w:val="000F1653"/>
    <w:rsid w:val="000F16A3"/>
    <w:rsid w:val="000F172B"/>
    <w:rsid w:val="000F173C"/>
    <w:rsid w:val="000F1787"/>
    <w:rsid w:val="000F1879"/>
    <w:rsid w:val="000F1A6F"/>
    <w:rsid w:val="000F1BC9"/>
    <w:rsid w:val="000F1C55"/>
    <w:rsid w:val="000F1D7F"/>
    <w:rsid w:val="000F2239"/>
    <w:rsid w:val="000F2770"/>
    <w:rsid w:val="000F2B86"/>
    <w:rsid w:val="000F2C4F"/>
    <w:rsid w:val="000F2C64"/>
    <w:rsid w:val="000F2D2C"/>
    <w:rsid w:val="000F2DC7"/>
    <w:rsid w:val="000F2EE0"/>
    <w:rsid w:val="000F2EE7"/>
    <w:rsid w:val="000F2F5B"/>
    <w:rsid w:val="000F30C4"/>
    <w:rsid w:val="000F3123"/>
    <w:rsid w:val="000F3869"/>
    <w:rsid w:val="000F3B1D"/>
    <w:rsid w:val="000F3BAD"/>
    <w:rsid w:val="000F3C79"/>
    <w:rsid w:val="000F3C89"/>
    <w:rsid w:val="000F4067"/>
    <w:rsid w:val="000F412F"/>
    <w:rsid w:val="000F4524"/>
    <w:rsid w:val="000F456B"/>
    <w:rsid w:val="000F466D"/>
    <w:rsid w:val="000F4864"/>
    <w:rsid w:val="000F4894"/>
    <w:rsid w:val="000F48BF"/>
    <w:rsid w:val="000F4D71"/>
    <w:rsid w:val="000F4D7F"/>
    <w:rsid w:val="000F503A"/>
    <w:rsid w:val="000F509B"/>
    <w:rsid w:val="000F5193"/>
    <w:rsid w:val="000F540A"/>
    <w:rsid w:val="000F56DE"/>
    <w:rsid w:val="000F59B5"/>
    <w:rsid w:val="000F6169"/>
    <w:rsid w:val="000F6231"/>
    <w:rsid w:val="000F6356"/>
    <w:rsid w:val="000F6488"/>
    <w:rsid w:val="000F65F5"/>
    <w:rsid w:val="000F6F02"/>
    <w:rsid w:val="000F6F4B"/>
    <w:rsid w:val="000F6FBD"/>
    <w:rsid w:val="000F700F"/>
    <w:rsid w:val="000F71DD"/>
    <w:rsid w:val="000F71DF"/>
    <w:rsid w:val="000F7354"/>
    <w:rsid w:val="000F7C6D"/>
    <w:rsid w:val="00100142"/>
    <w:rsid w:val="0010049A"/>
    <w:rsid w:val="0010067E"/>
    <w:rsid w:val="00100A6A"/>
    <w:rsid w:val="00101032"/>
    <w:rsid w:val="00101040"/>
    <w:rsid w:val="001011B7"/>
    <w:rsid w:val="001011FA"/>
    <w:rsid w:val="00101750"/>
    <w:rsid w:val="00101A27"/>
    <w:rsid w:val="00101A8B"/>
    <w:rsid w:val="00101CFC"/>
    <w:rsid w:val="00101E1D"/>
    <w:rsid w:val="001028C1"/>
    <w:rsid w:val="00102CA6"/>
    <w:rsid w:val="00102EB1"/>
    <w:rsid w:val="001031F9"/>
    <w:rsid w:val="00103224"/>
    <w:rsid w:val="001032B9"/>
    <w:rsid w:val="00103304"/>
    <w:rsid w:val="00103853"/>
    <w:rsid w:val="001038AB"/>
    <w:rsid w:val="001038C6"/>
    <w:rsid w:val="001038F6"/>
    <w:rsid w:val="00103942"/>
    <w:rsid w:val="00103ACA"/>
    <w:rsid w:val="00103B4E"/>
    <w:rsid w:val="00103DD6"/>
    <w:rsid w:val="00103FE9"/>
    <w:rsid w:val="001044D7"/>
    <w:rsid w:val="001046F0"/>
    <w:rsid w:val="001046FC"/>
    <w:rsid w:val="00104777"/>
    <w:rsid w:val="00104960"/>
    <w:rsid w:val="001049A0"/>
    <w:rsid w:val="001049F6"/>
    <w:rsid w:val="00104BE9"/>
    <w:rsid w:val="0010503C"/>
    <w:rsid w:val="00105246"/>
    <w:rsid w:val="001053F1"/>
    <w:rsid w:val="00105D39"/>
    <w:rsid w:val="00105E29"/>
    <w:rsid w:val="001060B0"/>
    <w:rsid w:val="00106136"/>
    <w:rsid w:val="00106190"/>
    <w:rsid w:val="001063D4"/>
    <w:rsid w:val="0010641D"/>
    <w:rsid w:val="001064BD"/>
    <w:rsid w:val="001065EB"/>
    <w:rsid w:val="001066D4"/>
    <w:rsid w:val="00106B88"/>
    <w:rsid w:val="00106E28"/>
    <w:rsid w:val="00107004"/>
    <w:rsid w:val="001074AA"/>
    <w:rsid w:val="001078C8"/>
    <w:rsid w:val="00107A82"/>
    <w:rsid w:val="00107B8A"/>
    <w:rsid w:val="00107BC4"/>
    <w:rsid w:val="00107E0A"/>
    <w:rsid w:val="00107EA8"/>
    <w:rsid w:val="0011021A"/>
    <w:rsid w:val="0011047A"/>
    <w:rsid w:val="00110B7B"/>
    <w:rsid w:val="00110C30"/>
    <w:rsid w:val="00111087"/>
    <w:rsid w:val="001110AA"/>
    <w:rsid w:val="001110B6"/>
    <w:rsid w:val="001111E1"/>
    <w:rsid w:val="00111498"/>
    <w:rsid w:val="001114A3"/>
    <w:rsid w:val="00111815"/>
    <w:rsid w:val="00111928"/>
    <w:rsid w:val="00111B59"/>
    <w:rsid w:val="00111B79"/>
    <w:rsid w:val="00111B99"/>
    <w:rsid w:val="00111D63"/>
    <w:rsid w:val="00111D8D"/>
    <w:rsid w:val="00111D97"/>
    <w:rsid w:val="00112677"/>
    <w:rsid w:val="001126CD"/>
    <w:rsid w:val="00112D60"/>
    <w:rsid w:val="00113150"/>
    <w:rsid w:val="001131B7"/>
    <w:rsid w:val="00113288"/>
    <w:rsid w:val="0011355A"/>
    <w:rsid w:val="00113595"/>
    <w:rsid w:val="00113A1E"/>
    <w:rsid w:val="00113ADD"/>
    <w:rsid w:val="00113DDE"/>
    <w:rsid w:val="00113E35"/>
    <w:rsid w:val="00113FF0"/>
    <w:rsid w:val="0011404B"/>
    <w:rsid w:val="00114277"/>
    <w:rsid w:val="0011430C"/>
    <w:rsid w:val="00114334"/>
    <w:rsid w:val="001144C8"/>
    <w:rsid w:val="00114698"/>
    <w:rsid w:val="00114D64"/>
    <w:rsid w:val="00114DEB"/>
    <w:rsid w:val="00114DFA"/>
    <w:rsid w:val="00114ED6"/>
    <w:rsid w:val="00115B5F"/>
    <w:rsid w:val="00115B7F"/>
    <w:rsid w:val="00115D9F"/>
    <w:rsid w:val="00115F76"/>
    <w:rsid w:val="00115FD7"/>
    <w:rsid w:val="001161F4"/>
    <w:rsid w:val="00116569"/>
    <w:rsid w:val="00116572"/>
    <w:rsid w:val="00116574"/>
    <w:rsid w:val="0011673B"/>
    <w:rsid w:val="001168D5"/>
    <w:rsid w:val="00116924"/>
    <w:rsid w:val="00116A49"/>
    <w:rsid w:val="00116AA6"/>
    <w:rsid w:val="00116BE0"/>
    <w:rsid w:val="00116EC2"/>
    <w:rsid w:val="00116F60"/>
    <w:rsid w:val="0011749D"/>
    <w:rsid w:val="00117964"/>
    <w:rsid w:val="001179E6"/>
    <w:rsid w:val="00117BDB"/>
    <w:rsid w:val="00117BE6"/>
    <w:rsid w:val="00117C4C"/>
    <w:rsid w:val="00117D0F"/>
    <w:rsid w:val="00120021"/>
    <w:rsid w:val="0012007F"/>
    <w:rsid w:val="001201B0"/>
    <w:rsid w:val="001202FD"/>
    <w:rsid w:val="0012046E"/>
    <w:rsid w:val="00120505"/>
    <w:rsid w:val="0012068A"/>
    <w:rsid w:val="00120A0C"/>
    <w:rsid w:val="00120A3F"/>
    <w:rsid w:val="00120B4C"/>
    <w:rsid w:val="00120C4E"/>
    <w:rsid w:val="00120C71"/>
    <w:rsid w:val="00120DB4"/>
    <w:rsid w:val="00120E1F"/>
    <w:rsid w:val="00120E82"/>
    <w:rsid w:val="00120EDE"/>
    <w:rsid w:val="00120F23"/>
    <w:rsid w:val="001214B2"/>
    <w:rsid w:val="001214B7"/>
    <w:rsid w:val="001216E4"/>
    <w:rsid w:val="001217B0"/>
    <w:rsid w:val="0012182C"/>
    <w:rsid w:val="001218F1"/>
    <w:rsid w:val="00121944"/>
    <w:rsid w:val="00121E68"/>
    <w:rsid w:val="00122202"/>
    <w:rsid w:val="001224A3"/>
    <w:rsid w:val="00122505"/>
    <w:rsid w:val="0012295A"/>
    <w:rsid w:val="00122A8E"/>
    <w:rsid w:val="00122B08"/>
    <w:rsid w:val="00122BAF"/>
    <w:rsid w:val="00122D3A"/>
    <w:rsid w:val="00122F76"/>
    <w:rsid w:val="00122FAC"/>
    <w:rsid w:val="001231CE"/>
    <w:rsid w:val="00123587"/>
    <w:rsid w:val="001235BA"/>
    <w:rsid w:val="0012367C"/>
    <w:rsid w:val="0012381A"/>
    <w:rsid w:val="001238A0"/>
    <w:rsid w:val="001238FC"/>
    <w:rsid w:val="001239BC"/>
    <w:rsid w:val="00123DBE"/>
    <w:rsid w:val="00124335"/>
    <w:rsid w:val="001246CB"/>
    <w:rsid w:val="00124898"/>
    <w:rsid w:val="00124970"/>
    <w:rsid w:val="00124B44"/>
    <w:rsid w:val="00124D32"/>
    <w:rsid w:val="00124FCF"/>
    <w:rsid w:val="0012508D"/>
    <w:rsid w:val="00125754"/>
    <w:rsid w:val="001257C6"/>
    <w:rsid w:val="00125877"/>
    <w:rsid w:val="001263D6"/>
    <w:rsid w:val="001265B4"/>
    <w:rsid w:val="001267B2"/>
    <w:rsid w:val="00126939"/>
    <w:rsid w:val="00126C48"/>
    <w:rsid w:val="00126E8B"/>
    <w:rsid w:val="0012709C"/>
    <w:rsid w:val="001271B4"/>
    <w:rsid w:val="001271B5"/>
    <w:rsid w:val="00127422"/>
    <w:rsid w:val="0012761C"/>
    <w:rsid w:val="0012795F"/>
    <w:rsid w:val="00127973"/>
    <w:rsid w:val="00127B3E"/>
    <w:rsid w:val="0013011B"/>
    <w:rsid w:val="00130545"/>
    <w:rsid w:val="00130588"/>
    <w:rsid w:val="001305BB"/>
    <w:rsid w:val="00130698"/>
    <w:rsid w:val="00130FB2"/>
    <w:rsid w:val="00131191"/>
    <w:rsid w:val="001311D3"/>
    <w:rsid w:val="001313C4"/>
    <w:rsid w:val="001314A3"/>
    <w:rsid w:val="00131892"/>
    <w:rsid w:val="00131B88"/>
    <w:rsid w:val="00131C8D"/>
    <w:rsid w:val="00131EB2"/>
    <w:rsid w:val="00131FEB"/>
    <w:rsid w:val="001321CC"/>
    <w:rsid w:val="00132222"/>
    <w:rsid w:val="001328EF"/>
    <w:rsid w:val="00132971"/>
    <w:rsid w:val="00132980"/>
    <w:rsid w:val="00132B37"/>
    <w:rsid w:val="00132BD3"/>
    <w:rsid w:val="00132F57"/>
    <w:rsid w:val="001331B3"/>
    <w:rsid w:val="001333FA"/>
    <w:rsid w:val="00133A4E"/>
    <w:rsid w:val="00133AF3"/>
    <w:rsid w:val="00133C74"/>
    <w:rsid w:val="00133FEA"/>
    <w:rsid w:val="00134349"/>
    <w:rsid w:val="001343B2"/>
    <w:rsid w:val="0013461E"/>
    <w:rsid w:val="001346D4"/>
    <w:rsid w:val="00134B38"/>
    <w:rsid w:val="00134D5F"/>
    <w:rsid w:val="00135009"/>
    <w:rsid w:val="00135138"/>
    <w:rsid w:val="00135401"/>
    <w:rsid w:val="0013549D"/>
    <w:rsid w:val="00135511"/>
    <w:rsid w:val="0013557B"/>
    <w:rsid w:val="001357C9"/>
    <w:rsid w:val="001357F2"/>
    <w:rsid w:val="001357FF"/>
    <w:rsid w:val="00135AB7"/>
    <w:rsid w:val="00135D88"/>
    <w:rsid w:val="00135F5A"/>
    <w:rsid w:val="0013606F"/>
    <w:rsid w:val="001362AB"/>
    <w:rsid w:val="001363AF"/>
    <w:rsid w:val="0013648A"/>
    <w:rsid w:val="0013657B"/>
    <w:rsid w:val="00136C30"/>
    <w:rsid w:val="00136C9E"/>
    <w:rsid w:val="00137083"/>
    <w:rsid w:val="0013717D"/>
    <w:rsid w:val="0013756D"/>
    <w:rsid w:val="001377AE"/>
    <w:rsid w:val="0013796D"/>
    <w:rsid w:val="001379B1"/>
    <w:rsid w:val="00137A75"/>
    <w:rsid w:val="00137A8B"/>
    <w:rsid w:val="001400CC"/>
    <w:rsid w:val="001401E0"/>
    <w:rsid w:val="00140292"/>
    <w:rsid w:val="001403A2"/>
    <w:rsid w:val="001403B4"/>
    <w:rsid w:val="0014079B"/>
    <w:rsid w:val="00140BB9"/>
    <w:rsid w:val="001411CF"/>
    <w:rsid w:val="001414A3"/>
    <w:rsid w:val="001417E4"/>
    <w:rsid w:val="001418E0"/>
    <w:rsid w:val="00141A20"/>
    <w:rsid w:val="00141BF7"/>
    <w:rsid w:val="00141D2E"/>
    <w:rsid w:val="00141FC7"/>
    <w:rsid w:val="001422FE"/>
    <w:rsid w:val="0014236C"/>
    <w:rsid w:val="00142451"/>
    <w:rsid w:val="001424C2"/>
    <w:rsid w:val="00142A43"/>
    <w:rsid w:val="00142B35"/>
    <w:rsid w:val="00142C71"/>
    <w:rsid w:val="00142DDF"/>
    <w:rsid w:val="00143016"/>
    <w:rsid w:val="001430E7"/>
    <w:rsid w:val="001431A2"/>
    <w:rsid w:val="0014329A"/>
    <w:rsid w:val="00143403"/>
    <w:rsid w:val="00143436"/>
    <w:rsid w:val="001435C0"/>
    <w:rsid w:val="00143A1A"/>
    <w:rsid w:val="00143A89"/>
    <w:rsid w:val="00143AEF"/>
    <w:rsid w:val="00143F40"/>
    <w:rsid w:val="001441A1"/>
    <w:rsid w:val="0014428F"/>
    <w:rsid w:val="001447D3"/>
    <w:rsid w:val="00144809"/>
    <w:rsid w:val="0014480E"/>
    <w:rsid w:val="00144C3C"/>
    <w:rsid w:val="00144F02"/>
    <w:rsid w:val="00144F79"/>
    <w:rsid w:val="0014505C"/>
    <w:rsid w:val="0014507B"/>
    <w:rsid w:val="0014517B"/>
    <w:rsid w:val="001452F7"/>
    <w:rsid w:val="00145522"/>
    <w:rsid w:val="001455E8"/>
    <w:rsid w:val="001457CD"/>
    <w:rsid w:val="00145930"/>
    <w:rsid w:val="00145B06"/>
    <w:rsid w:val="00145CBB"/>
    <w:rsid w:val="00145CFB"/>
    <w:rsid w:val="00145D01"/>
    <w:rsid w:val="0014616C"/>
    <w:rsid w:val="00146334"/>
    <w:rsid w:val="001463A3"/>
    <w:rsid w:val="00146450"/>
    <w:rsid w:val="001466B3"/>
    <w:rsid w:val="00146C91"/>
    <w:rsid w:val="00146F44"/>
    <w:rsid w:val="00146F4C"/>
    <w:rsid w:val="00147086"/>
    <w:rsid w:val="001472A2"/>
    <w:rsid w:val="0014738E"/>
    <w:rsid w:val="001476E8"/>
    <w:rsid w:val="0014774F"/>
    <w:rsid w:val="001478A7"/>
    <w:rsid w:val="00147FE2"/>
    <w:rsid w:val="00150087"/>
    <w:rsid w:val="00150273"/>
    <w:rsid w:val="00150521"/>
    <w:rsid w:val="0015060B"/>
    <w:rsid w:val="00150681"/>
    <w:rsid w:val="001508F8"/>
    <w:rsid w:val="00150BD1"/>
    <w:rsid w:val="001515E0"/>
    <w:rsid w:val="0015162A"/>
    <w:rsid w:val="00151839"/>
    <w:rsid w:val="00151AD7"/>
    <w:rsid w:val="00151CA8"/>
    <w:rsid w:val="00151EDF"/>
    <w:rsid w:val="001520E7"/>
    <w:rsid w:val="001525FB"/>
    <w:rsid w:val="0015288D"/>
    <w:rsid w:val="00152942"/>
    <w:rsid w:val="00152B35"/>
    <w:rsid w:val="00152E00"/>
    <w:rsid w:val="00152E38"/>
    <w:rsid w:val="001535AF"/>
    <w:rsid w:val="00153793"/>
    <w:rsid w:val="00153A70"/>
    <w:rsid w:val="00153B37"/>
    <w:rsid w:val="00153B4E"/>
    <w:rsid w:val="00153B92"/>
    <w:rsid w:val="00153BF9"/>
    <w:rsid w:val="00153E26"/>
    <w:rsid w:val="00153FFB"/>
    <w:rsid w:val="001541EA"/>
    <w:rsid w:val="0015440E"/>
    <w:rsid w:val="00154441"/>
    <w:rsid w:val="001544E3"/>
    <w:rsid w:val="0015451C"/>
    <w:rsid w:val="001545E7"/>
    <w:rsid w:val="00154714"/>
    <w:rsid w:val="00154776"/>
    <w:rsid w:val="001547A1"/>
    <w:rsid w:val="00154D62"/>
    <w:rsid w:val="00154E62"/>
    <w:rsid w:val="00154E9F"/>
    <w:rsid w:val="00154EB7"/>
    <w:rsid w:val="001550B0"/>
    <w:rsid w:val="00155437"/>
    <w:rsid w:val="0015544B"/>
    <w:rsid w:val="00155479"/>
    <w:rsid w:val="00155554"/>
    <w:rsid w:val="00155582"/>
    <w:rsid w:val="001557BD"/>
    <w:rsid w:val="00155A8A"/>
    <w:rsid w:val="00155D02"/>
    <w:rsid w:val="00155D10"/>
    <w:rsid w:val="001561CE"/>
    <w:rsid w:val="00156307"/>
    <w:rsid w:val="00156719"/>
    <w:rsid w:val="001569A1"/>
    <w:rsid w:val="00156D01"/>
    <w:rsid w:val="001572A8"/>
    <w:rsid w:val="001573FD"/>
    <w:rsid w:val="00157412"/>
    <w:rsid w:val="00157929"/>
    <w:rsid w:val="00157C97"/>
    <w:rsid w:val="00160128"/>
    <w:rsid w:val="001602F3"/>
    <w:rsid w:val="0016031D"/>
    <w:rsid w:val="0016046D"/>
    <w:rsid w:val="00160526"/>
    <w:rsid w:val="00160769"/>
    <w:rsid w:val="001608CB"/>
    <w:rsid w:val="00160A32"/>
    <w:rsid w:val="00160B06"/>
    <w:rsid w:val="00161465"/>
    <w:rsid w:val="00161720"/>
    <w:rsid w:val="0016178C"/>
    <w:rsid w:val="00161822"/>
    <w:rsid w:val="00161A8F"/>
    <w:rsid w:val="00161AC9"/>
    <w:rsid w:val="00161BDE"/>
    <w:rsid w:val="00161C6E"/>
    <w:rsid w:val="00162019"/>
    <w:rsid w:val="00162235"/>
    <w:rsid w:val="00162343"/>
    <w:rsid w:val="00162451"/>
    <w:rsid w:val="0016246E"/>
    <w:rsid w:val="001628F7"/>
    <w:rsid w:val="00162E95"/>
    <w:rsid w:val="00162FFC"/>
    <w:rsid w:val="00163049"/>
    <w:rsid w:val="001634A2"/>
    <w:rsid w:val="001639BA"/>
    <w:rsid w:val="00163CFD"/>
    <w:rsid w:val="00163FB1"/>
    <w:rsid w:val="001642CD"/>
    <w:rsid w:val="00164BF3"/>
    <w:rsid w:val="00164FA7"/>
    <w:rsid w:val="0016501A"/>
    <w:rsid w:val="0016556C"/>
    <w:rsid w:val="00165727"/>
    <w:rsid w:val="001657B2"/>
    <w:rsid w:val="001659FF"/>
    <w:rsid w:val="00165A2C"/>
    <w:rsid w:val="00165AFD"/>
    <w:rsid w:val="00165C4A"/>
    <w:rsid w:val="00165CD4"/>
    <w:rsid w:val="00166027"/>
    <w:rsid w:val="001662EE"/>
    <w:rsid w:val="00166D63"/>
    <w:rsid w:val="00166FD8"/>
    <w:rsid w:val="00167120"/>
    <w:rsid w:val="0016754C"/>
    <w:rsid w:val="0016760F"/>
    <w:rsid w:val="00167728"/>
    <w:rsid w:val="00167793"/>
    <w:rsid w:val="00167EB5"/>
    <w:rsid w:val="00170371"/>
    <w:rsid w:val="00170380"/>
    <w:rsid w:val="0017038D"/>
    <w:rsid w:val="00170451"/>
    <w:rsid w:val="0017045E"/>
    <w:rsid w:val="001704F4"/>
    <w:rsid w:val="00170693"/>
    <w:rsid w:val="001708FA"/>
    <w:rsid w:val="001709E2"/>
    <w:rsid w:val="00170B19"/>
    <w:rsid w:val="00170B9B"/>
    <w:rsid w:val="00170D50"/>
    <w:rsid w:val="00170EB5"/>
    <w:rsid w:val="00170FCC"/>
    <w:rsid w:val="00171076"/>
    <w:rsid w:val="001710A5"/>
    <w:rsid w:val="0017111E"/>
    <w:rsid w:val="001711E0"/>
    <w:rsid w:val="00171351"/>
    <w:rsid w:val="00171361"/>
    <w:rsid w:val="001713B2"/>
    <w:rsid w:val="001717D4"/>
    <w:rsid w:val="00171880"/>
    <w:rsid w:val="001719AF"/>
    <w:rsid w:val="00171B05"/>
    <w:rsid w:val="00171D7E"/>
    <w:rsid w:val="00171DC4"/>
    <w:rsid w:val="00172148"/>
    <w:rsid w:val="001723F7"/>
    <w:rsid w:val="00172429"/>
    <w:rsid w:val="0017276A"/>
    <w:rsid w:val="001728D0"/>
    <w:rsid w:val="00173059"/>
    <w:rsid w:val="00173659"/>
    <w:rsid w:val="00173786"/>
    <w:rsid w:val="00173987"/>
    <w:rsid w:val="00173995"/>
    <w:rsid w:val="00173C24"/>
    <w:rsid w:val="00173D47"/>
    <w:rsid w:val="00173DC0"/>
    <w:rsid w:val="00173EEE"/>
    <w:rsid w:val="00173F00"/>
    <w:rsid w:val="00174060"/>
    <w:rsid w:val="00174161"/>
    <w:rsid w:val="00174292"/>
    <w:rsid w:val="0017439B"/>
    <w:rsid w:val="0017440D"/>
    <w:rsid w:val="001748AF"/>
    <w:rsid w:val="00174931"/>
    <w:rsid w:val="00174AAC"/>
    <w:rsid w:val="00174BF5"/>
    <w:rsid w:val="00174DC5"/>
    <w:rsid w:val="00174E57"/>
    <w:rsid w:val="00174FF9"/>
    <w:rsid w:val="001751A8"/>
    <w:rsid w:val="00175590"/>
    <w:rsid w:val="001757CF"/>
    <w:rsid w:val="001758A5"/>
    <w:rsid w:val="00175DD2"/>
    <w:rsid w:val="00175E89"/>
    <w:rsid w:val="00175F1A"/>
    <w:rsid w:val="001768D4"/>
    <w:rsid w:val="00176927"/>
    <w:rsid w:val="00176AD9"/>
    <w:rsid w:val="00176C38"/>
    <w:rsid w:val="00176C9D"/>
    <w:rsid w:val="00176DA0"/>
    <w:rsid w:val="001770CB"/>
    <w:rsid w:val="0017765D"/>
    <w:rsid w:val="001778B0"/>
    <w:rsid w:val="00177B4D"/>
    <w:rsid w:val="00177EE2"/>
    <w:rsid w:val="00180086"/>
    <w:rsid w:val="001800B7"/>
    <w:rsid w:val="001800D7"/>
    <w:rsid w:val="001804E5"/>
    <w:rsid w:val="0018075B"/>
    <w:rsid w:val="00180A42"/>
    <w:rsid w:val="00180AE8"/>
    <w:rsid w:val="00180AF3"/>
    <w:rsid w:val="00180DB8"/>
    <w:rsid w:val="0018108A"/>
    <w:rsid w:val="0018127B"/>
    <w:rsid w:val="0018135A"/>
    <w:rsid w:val="00181460"/>
    <w:rsid w:val="00181551"/>
    <w:rsid w:val="001815B5"/>
    <w:rsid w:val="001815DF"/>
    <w:rsid w:val="001816E8"/>
    <w:rsid w:val="001818C0"/>
    <w:rsid w:val="001818DA"/>
    <w:rsid w:val="001819ED"/>
    <w:rsid w:val="00181B8C"/>
    <w:rsid w:val="00181D49"/>
    <w:rsid w:val="00182124"/>
    <w:rsid w:val="00182234"/>
    <w:rsid w:val="00182587"/>
    <w:rsid w:val="001826FA"/>
    <w:rsid w:val="001826FB"/>
    <w:rsid w:val="00182B20"/>
    <w:rsid w:val="00182BC4"/>
    <w:rsid w:val="00182CF0"/>
    <w:rsid w:val="00182D71"/>
    <w:rsid w:val="00182E7A"/>
    <w:rsid w:val="00183341"/>
    <w:rsid w:val="001833C8"/>
    <w:rsid w:val="001835BA"/>
    <w:rsid w:val="001839EC"/>
    <w:rsid w:val="00183A4D"/>
    <w:rsid w:val="00183E94"/>
    <w:rsid w:val="00183EEA"/>
    <w:rsid w:val="00183FB5"/>
    <w:rsid w:val="00183FC1"/>
    <w:rsid w:val="001841D0"/>
    <w:rsid w:val="00184294"/>
    <w:rsid w:val="001844DF"/>
    <w:rsid w:val="001845C2"/>
    <w:rsid w:val="00184715"/>
    <w:rsid w:val="00184997"/>
    <w:rsid w:val="00184CA8"/>
    <w:rsid w:val="00184FDB"/>
    <w:rsid w:val="001851D7"/>
    <w:rsid w:val="001852BE"/>
    <w:rsid w:val="00185324"/>
    <w:rsid w:val="001854C0"/>
    <w:rsid w:val="0018561C"/>
    <w:rsid w:val="00185730"/>
    <w:rsid w:val="00185764"/>
    <w:rsid w:val="00185851"/>
    <w:rsid w:val="00185888"/>
    <w:rsid w:val="00185959"/>
    <w:rsid w:val="001859B1"/>
    <w:rsid w:val="00185CEF"/>
    <w:rsid w:val="00185FDB"/>
    <w:rsid w:val="001863E9"/>
    <w:rsid w:val="00186522"/>
    <w:rsid w:val="001865C5"/>
    <w:rsid w:val="00186681"/>
    <w:rsid w:val="00186708"/>
    <w:rsid w:val="0018681D"/>
    <w:rsid w:val="0018694A"/>
    <w:rsid w:val="00186AC3"/>
    <w:rsid w:val="00186E89"/>
    <w:rsid w:val="00187057"/>
    <w:rsid w:val="00187423"/>
    <w:rsid w:val="00187431"/>
    <w:rsid w:val="00187533"/>
    <w:rsid w:val="0018767D"/>
    <w:rsid w:val="001878CC"/>
    <w:rsid w:val="001879C1"/>
    <w:rsid w:val="00187B3D"/>
    <w:rsid w:val="00187C92"/>
    <w:rsid w:val="00187D20"/>
    <w:rsid w:val="00190035"/>
    <w:rsid w:val="001902EA"/>
    <w:rsid w:val="00190354"/>
    <w:rsid w:val="00190404"/>
    <w:rsid w:val="00190454"/>
    <w:rsid w:val="00190501"/>
    <w:rsid w:val="00190538"/>
    <w:rsid w:val="0019063D"/>
    <w:rsid w:val="001906D8"/>
    <w:rsid w:val="00190CD1"/>
    <w:rsid w:val="00190D01"/>
    <w:rsid w:val="00191564"/>
    <w:rsid w:val="001915DD"/>
    <w:rsid w:val="001917FD"/>
    <w:rsid w:val="0019183E"/>
    <w:rsid w:val="001918DC"/>
    <w:rsid w:val="00191940"/>
    <w:rsid w:val="0019198D"/>
    <w:rsid w:val="00191A6B"/>
    <w:rsid w:val="00191B7A"/>
    <w:rsid w:val="001921AD"/>
    <w:rsid w:val="001921AF"/>
    <w:rsid w:val="00192399"/>
    <w:rsid w:val="001929B2"/>
    <w:rsid w:val="00192CB5"/>
    <w:rsid w:val="00192F3E"/>
    <w:rsid w:val="00193035"/>
    <w:rsid w:val="001933EA"/>
    <w:rsid w:val="00193427"/>
    <w:rsid w:val="0019350D"/>
    <w:rsid w:val="00193725"/>
    <w:rsid w:val="00193852"/>
    <w:rsid w:val="00193BFA"/>
    <w:rsid w:val="0019403B"/>
    <w:rsid w:val="001940EA"/>
    <w:rsid w:val="001943FB"/>
    <w:rsid w:val="001944C5"/>
    <w:rsid w:val="001947CB"/>
    <w:rsid w:val="001949BC"/>
    <w:rsid w:val="00194CA6"/>
    <w:rsid w:val="00194D35"/>
    <w:rsid w:val="00194D40"/>
    <w:rsid w:val="00194D7B"/>
    <w:rsid w:val="00194DD2"/>
    <w:rsid w:val="0019505C"/>
    <w:rsid w:val="00195149"/>
    <w:rsid w:val="00195304"/>
    <w:rsid w:val="00195516"/>
    <w:rsid w:val="00195790"/>
    <w:rsid w:val="00195A92"/>
    <w:rsid w:val="00195AA1"/>
    <w:rsid w:val="00195AD7"/>
    <w:rsid w:val="00195B1F"/>
    <w:rsid w:val="00195B6D"/>
    <w:rsid w:val="00195DC1"/>
    <w:rsid w:val="00196169"/>
    <w:rsid w:val="00196228"/>
    <w:rsid w:val="00196344"/>
    <w:rsid w:val="001964A9"/>
    <w:rsid w:val="00196543"/>
    <w:rsid w:val="00196B08"/>
    <w:rsid w:val="00196C0A"/>
    <w:rsid w:val="00196CB8"/>
    <w:rsid w:val="00196CBF"/>
    <w:rsid w:val="0019739F"/>
    <w:rsid w:val="001973AB"/>
    <w:rsid w:val="001973B5"/>
    <w:rsid w:val="00197515"/>
    <w:rsid w:val="00197591"/>
    <w:rsid w:val="0019762E"/>
    <w:rsid w:val="00197A99"/>
    <w:rsid w:val="00197E2D"/>
    <w:rsid w:val="00197EE5"/>
    <w:rsid w:val="001A0493"/>
    <w:rsid w:val="001A0564"/>
    <w:rsid w:val="001A06E4"/>
    <w:rsid w:val="001A0935"/>
    <w:rsid w:val="001A0A40"/>
    <w:rsid w:val="001A0B1A"/>
    <w:rsid w:val="001A0B75"/>
    <w:rsid w:val="001A0DC4"/>
    <w:rsid w:val="001A0E1E"/>
    <w:rsid w:val="001A1168"/>
    <w:rsid w:val="001A14DA"/>
    <w:rsid w:val="001A152B"/>
    <w:rsid w:val="001A1807"/>
    <w:rsid w:val="001A1A6C"/>
    <w:rsid w:val="001A1C68"/>
    <w:rsid w:val="001A1EF8"/>
    <w:rsid w:val="001A1FC0"/>
    <w:rsid w:val="001A2547"/>
    <w:rsid w:val="001A269D"/>
    <w:rsid w:val="001A2830"/>
    <w:rsid w:val="001A2944"/>
    <w:rsid w:val="001A2ACE"/>
    <w:rsid w:val="001A2DEE"/>
    <w:rsid w:val="001A2EDF"/>
    <w:rsid w:val="001A2F0F"/>
    <w:rsid w:val="001A306A"/>
    <w:rsid w:val="001A327D"/>
    <w:rsid w:val="001A3281"/>
    <w:rsid w:val="001A3570"/>
    <w:rsid w:val="001A35BC"/>
    <w:rsid w:val="001A3BC7"/>
    <w:rsid w:val="001A3E07"/>
    <w:rsid w:val="001A3FA3"/>
    <w:rsid w:val="001A41E0"/>
    <w:rsid w:val="001A422D"/>
    <w:rsid w:val="001A42A1"/>
    <w:rsid w:val="001A442F"/>
    <w:rsid w:val="001A4649"/>
    <w:rsid w:val="001A4825"/>
    <w:rsid w:val="001A485D"/>
    <w:rsid w:val="001A4A19"/>
    <w:rsid w:val="001A4F65"/>
    <w:rsid w:val="001A52A8"/>
    <w:rsid w:val="001A568F"/>
    <w:rsid w:val="001A5859"/>
    <w:rsid w:val="001A587F"/>
    <w:rsid w:val="001A5C0B"/>
    <w:rsid w:val="001A5CAA"/>
    <w:rsid w:val="001A5E35"/>
    <w:rsid w:val="001A61B6"/>
    <w:rsid w:val="001A649F"/>
    <w:rsid w:val="001A65B3"/>
    <w:rsid w:val="001A6BB5"/>
    <w:rsid w:val="001A6BC2"/>
    <w:rsid w:val="001A6BD2"/>
    <w:rsid w:val="001A7031"/>
    <w:rsid w:val="001A727B"/>
    <w:rsid w:val="001A72D9"/>
    <w:rsid w:val="001A74B6"/>
    <w:rsid w:val="001A76CF"/>
    <w:rsid w:val="001A77F0"/>
    <w:rsid w:val="001A7A47"/>
    <w:rsid w:val="001A7B35"/>
    <w:rsid w:val="001A7C47"/>
    <w:rsid w:val="001B025A"/>
    <w:rsid w:val="001B0394"/>
    <w:rsid w:val="001B0471"/>
    <w:rsid w:val="001B0809"/>
    <w:rsid w:val="001B087C"/>
    <w:rsid w:val="001B0CF7"/>
    <w:rsid w:val="001B0E0D"/>
    <w:rsid w:val="001B0F87"/>
    <w:rsid w:val="001B127F"/>
    <w:rsid w:val="001B1480"/>
    <w:rsid w:val="001B1483"/>
    <w:rsid w:val="001B15BE"/>
    <w:rsid w:val="001B1625"/>
    <w:rsid w:val="001B1684"/>
    <w:rsid w:val="001B1B48"/>
    <w:rsid w:val="001B1BE6"/>
    <w:rsid w:val="001B1D5B"/>
    <w:rsid w:val="001B1EFC"/>
    <w:rsid w:val="001B1F37"/>
    <w:rsid w:val="001B22BF"/>
    <w:rsid w:val="001B24DE"/>
    <w:rsid w:val="001B27CE"/>
    <w:rsid w:val="001B28B1"/>
    <w:rsid w:val="001B2937"/>
    <w:rsid w:val="001B2B88"/>
    <w:rsid w:val="001B2CD4"/>
    <w:rsid w:val="001B3051"/>
    <w:rsid w:val="001B3160"/>
    <w:rsid w:val="001B33F9"/>
    <w:rsid w:val="001B375C"/>
    <w:rsid w:val="001B37F6"/>
    <w:rsid w:val="001B3A4F"/>
    <w:rsid w:val="001B3AB0"/>
    <w:rsid w:val="001B40E0"/>
    <w:rsid w:val="001B4233"/>
    <w:rsid w:val="001B479D"/>
    <w:rsid w:val="001B49E6"/>
    <w:rsid w:val="001B4A59"/>
    <w:rsid w:val="001B4C9C"/>
    <w:rsid w:val="001B4F5D"/>
    <w:rsid w:val="001B4F5E"/>
    <w:rsid w:val="001B514E"/>
    <w:rsid w:val="001B52C9"/>
    <w:rsid w:val="001B53FA"/>
    <w:rsid w:val="001B5774"/>
    <w:rsid w:val="001B5928"/>
    <w:rsid w:val="001B599D"/>
    <w:rsid w:val="001B5CC3"/>
    <w:rsid w:val="001B5F0C"/>
    <w:rsid w:val="001B5F28"/>
    <w:rsid w:val="001B5FAE"/>
    <w:rsid w:val="001B6016"/>
    <w:rsid w:val="001B63B7"/>
    <w:rsid w:val="001B662B"/>
    <w:rsid w:val="001B6A47"/>
    <w:rsid w:val="001B6D32"/>
    <w:rsid w:val="001B6DC0"/>
    <w:rsid w:val="001B6DF9"/>
    <w:rsid w:val="001B6E98"/>
    <w:rsid w:val="001B7091"/>
    <w:rsid w:val="001B71ED"/>
    <w:rsid w:val="001B7369"/>
    <w:rsid w:val="001B749F"/>
    <w:rsid w:val="001B75F7"/>
    <w:rsid w:val="001B764F"/>
    <w:rsid w:val="001B7900"/>
    <w:rsid w:val="001B7B72"/>
    <w:rsid w:val="001B7B73"/>
    <w:rsid w:val="001B7E1F"/>
    <w:rsid w:val="001C0266"/>
    <w:rsid w:val="001C036A"/>
    <w:rsid w:val="001C069E"/>
    <w:rsid w:val="001C0A57"/>
    <w:rsid w:val="001C0CE9"/>
    <w:rsid w:val="001C0D3B"/>
    <w:rsid w:val="001C0D92"/>
    <w:rsid w:val="001C0F55"/>
    <w:rsid w:val="001C0FB1"/>
    <w:rsid w:val="001C133C"/>
    <w:rsid w:val="001C1415"/>
    <w:rsid w:val="001C165A"/>
    <w:rsid w:val="001C1823"/>
    <w:rsid w:val="001C1A2B"/>
    <w:rsid w:val="001C1A36"/>
    <w:rsid w:val="001C1B7E"/>
    <w:rsid w:val="001C1D86"/>
    <w:rsid w:val="001C1DB3"/>
    <w:rsid w:val="001C1E2D"/>
    <w:rsid w:val="001C1F9F"/>
    <w:rsid w:val="001C2102"/>
    <w:rsid w:val="001C2307"/>
    <w:rsid w:val="001C246C"/>
    <w:rsid w:val="001C24A2"/>
    <w:rsid w:val="001C2764"/>
    <w:rsid w:val="001C2785"/>
    <w:rsid w:val="001C28A3"/>
    <w:rsid w:val="001C2C9D"/>
    <w:rsid w:val="001C2FF9"/>
    <w:rsid w:val="001C330C"/>
    <w:rsid w:val="001C334B"/>
    <w:rsid w:val="001C351A"/>
    <w:rsid w:val="001C35E0"/>
    <w:rsid w:val="001C367A"/>
    <w:rsid w:val="001C3B09"/>
    <w:rsid w:val="001C3C91"/>
    <w:rsid w:val="001C41F3"/>
    <w:rsid w:val="001C4325"/>
    <w:rsid w:val="001C486D"/>
    <w:rsid w:val="001C48EE"/>
    <w:rsid w:val="001C4995"/>
    <w:rsid w:val="001C4A99"/>
    <w:rsid w:val="001C50F2"/>
    <w:rsid w:val="001C515F"/>
    <w:rsid w:val="001C52F8"/>
    <w:rsid w:val="001C5421"/>
    <w:rsid w:val="001C5425"/>
    <w:rsid w:val="001C5927"/>
    <w:rsid w:val="001C5939"/>
    <w:rsid w:val="001C5E68"/>
    <w:rsid w:val="001C5EFC"/>
    <w:rsid w:val="001C615F"/>
    <w:rsid w:val="001C619F"/>
    <w:rsid w:val="001C6316"/>
    <w:rsid w:val="001C63F9"/>
    <w:rsid w:val="001C652C"/>
    <w:rsid w:val="001C653F"/>
    <w:rsid w:val="001C65F2"/>
    <w:rsid w:val="001C6956"/>
    <w:rsid w:val="001C6A84"/>
    <w:rsid w:val="001C6AAD"/>
    <w:rsid w:val="001C6B2D"/>
    <w:rsid w:val="001C6D27"/>
    <w:rsid w:val="001C6D57"/>
    <w:rsid w:val="001C6DE3"/>
    <w:rsid w:val="001C6E4C"/>
    <w:rsid w:val="001C7049"/>
    <w:rsid w:val="001C7210"/>
    <w:rsid w:val="001C7218"/>
    <w:rsid w:val="001C74C6"/>
    <w:rsid w:val="001C75A5"/>
    <w:rsid w:val="001C7F3A"/>
    <w:rsid w:val="001C7FB4"/>
    <w:rsid w:val="001C7FB5"/>
    <w:rsid w:val="001D0217"/>
    <w:rsid w:val="001D09A6"/>
    <w:rsid w:val="001D0DFC"/>
    <w:rsid w:val="001D0EFA"/>
    <w:rsid w:val="001D0F19"/>
    <w:rsid w:val="001D0F6E"/>
    <w:rsid w:val="001D0FFF"/>
    <w:rsid w:val="001D10E3"/>
    <w:rsid w:val="001D13A9"/>
    <w:rsid w:val="001D14DB"/>
    <w:rsid w:val="001D1638"/>
    <w:rsid w:val="001D1740"/>
    <w:rsid w:val="001D174E"/>
    <w:rsid w:val="001D17BF"/>
    <w:rsid w:val="001D1889"/>
    <w:rsid w:val="001D189B"/>
    <w:rsid w:val="001D1AB6"/>
    <w:rsid w:val="001D1B68"/>
    <w:rsid w:val="001D21FC"/>
    <w:rsid w:val="001D2824"/>
    <w:rsid w:val="001D2ABC"/>
    <w:rsid w:val="001D2C80"/>
    <w:rsid w:val="001D2D4A"/>
    <w:rsid w:val="001D2FEC"/>
    <w:rsid w:val="001D302B"/>
    <w:rsid w:val="001D38AB"/>
    <w:rsid w:val="001D396A"/>
    <w:rsid w:val="001D3978"/>
    <w:rsid w:val="001D3DA4"/>
    <w:rsid w:val="001D3DFA"/>
    <w:rsid w:val="001D4174"/>
    <w:rsid w:val="001D4343"/>
    <w:rsid w:val="001D4711"/>
    <w:rsid w:val="001D522E"/>
    <w:rsid w:val="001D549D"/>
    <w:rsid w:val="001D5645"/>
    <w:rsid w:val="001D584E"/>
    <w:rsid w:val="001D5D3F"/>
    <w:rsid w:val="001D5D99"/>
    <w:rsid w:val="001D5DAD"/>
    <w:rsid w:val="001D5EA6"/>
    <w:rsid w:val="001D624C"/>
    <w:rsid w:val="001D65E4"/>
    <w:rsid w:val="001D6F41"/>
    <w:rsid w:val="001D73E2"/>
    <w:rsid w:val="001D757C"/>
    <w:rsid w:val="001D76BB"/>
    <w:rsid w:val="001D792D"/>
    <w:rsid w:val="001D7A44"/>
    <w:rsid w:val="001D7DA1"/>
    <w:rsid w:val="001D7E5C"/>
    <w:rsid w:val="001D7F15"/>
    <w:rsid w:val="001E084A"/>
    <w:rsid w:val="001E08D6"/>
    <w:rsid w:val="001E0976"/>
    <w:rsid w:val="001E0CE4"/>
    <w:rsid w:val="001E12E9"/>
    <w:rsid w:val="001E152F"/>
    <w:rsid w:val="001E16E3"/>
    <w:rsid w:val="001E185E"/>
    <w:rsid w:val="001E1925"/>
    <w:rsid w:val="001E1C32"/>
    <w:rsid w:val="001E1C6D"/>
    <w:rsid w:val="001E1CD2"/>
    <w:rsid w:val="001E1F36"/>
    <w:rsid w:val="001E20AB"/>
    <w:rsid w:val="001E221E"/>
    <w:rsid w:val="001E24EC"/>
    <w:rsid w:val="001E2593"/>
    <w:rsid w:val="001E25F0"/>
    <w:rsid w:val="001E2918"/>
    <w:rsid w:val="001E2A56"/>
    <w:rsid w:val="001E2A8B"/>
    <w:rsid w:val="001E2AE6"/>
    <w:rsid w:val="001E2B15"/>
    <w:rsid w:val="001E2C14"/>
    <w:rsid w:val="001E2CFD"/>
    <w:rsid w:val="001E2D9A"/>
    <w:rsid w:val="001E2FAD"/>
    <w:rsid w:val="001E3026"/>
    <w:rsid w:val="001E3139"/>
    <w:rsid w:val="001E3590"/>
    <w:rsid w:val="001E3925"/>
    <w:rsid w:val="001E3A83"/>
    <w:rsid w:val="001E3A8F"/>
    <w:rsid w:val="001E3F31"/>
    <w:rsid w:val="001E4302"/>
    <w:rsid w:val="001E45B6"/>
    <w:rsid w:val="001E45BD"/>
    <w:rsid w:val="001E4733"/>
    <w:rsid w:val="001E4992"/>
    <w:rsid w:val="001E4A5C"/>
    <w:rsid w:val="001E4CD0"/>
    <w:rsid w:val="001E4D49"/>
    <w:rsid w:val="001E4E5E"/>
    <w:rsid w:val="001E4FB5"/>
    <w:rsid w:val="001E51A1"/>
    <w:rsid w:val="001E5203"/>
    <w:rsid w:val="001E528E"/>
    <w:rsid w:val="001E544F"/>
    <w:rsid w:val="001E56F2"/>
    <w:rsid w:val="001E5739"/>
    <w:rsid w:val="001E5895"/>
    <w:rsid w:val="001E5A5D"/>
    <w:rsid w:val="001E5A93"/>
    <w:rsid w:val="001E5EED"/>
    <w:rsid w:val="001E60E0"/>
    <w:rsid w:val="001E6124"/>
    <w:rsid w:val="001E6380"/>
    <w:rsid w:val="001E640A"/>
    <w:rsid w:val="001E64A2"/>
    <w:rsid w:val="001E656B"/>
    <w:rsid w:val="001E6870"/>
    <w:rsid w:val="001E6CC5"/>
    <w:rsid w:val="001E6CDC"/>
    <w:rsid w:val="001E6D7A"/>
    <w:rsid w:val="001E6F38"/>
    <w:rsid w:val="001E7058"/>
    <w:rsid w:val="001E7168"/>
    <w:rsid w:val="001E72D9"/>
    <w:rsid w:val="001E7747"/>
    <w:rsid w:val="001E79F3"/>
    <w:rsid w:val="001E7A88"/>
    <w:rsid w:val="001E7B1D"/>
    <w:rsid w:val="001E7EF8"/>
    <w:rsid w:val="001F0508"/>
    <w:rsid w:val="001F07D0"/>
    <w:rsid w:val="001F0909"/>
    <w:rsid w:val="001F0A56"/>
    <w:rsid w:val="001F0B07"/>
    <w:rsid w:val="001F0D1F"/>
    <w:rsid w:val="001F0EFA"/>
    <w:rsid w:val="001F101E"/>
    <w:rsid w:val="001F1197"/>
    <w:rsid w:val="001F12CF"/>
    <w:rsid w:val="001F1319"/>
    <w:rsid w:val="001F134A"/>
    <w:rsid w:val="001F13AC"/>
    <w:rsid w:val="001F160F"/>
    <w:rsid w:val="001F18CF"/>
    <w:rsid w:val="001F1A15"/>
    <w:rsid w:val="001F1A85"/>
    <w:rsid w:val="001F1C27"/>
    <w:rsid w:val="001F1C95"/>
    <w:rsid w:val="001F1D3F"/>
    <w:rsid w:val="001F1EF5"/>
    <w:rsid w:val="001F1F39"/>
    <w:rsid w:val="001F1FA7"/>
    <w:rsid w:val="001F2043"/>
    <w:rsid w:val="001F21B2"/>
    <w:rsid w:val="001F21C6"/>
    <w:rsid w:val="001F2343"/>
    <w:rsid w:val="001F248C"/>
    <w:rsid w:val="001F25A2"/>
    <w:rsid w:val="001F2847"/>
    <w:rsid w:val="001F2870"/>
    <w:rsid w:val="001F29A3"/>
    <w:rsid w:val="001F2E68"/>
    <w:rsid w:val="001F2E8C"/>
    <w:rsid w:val="001F2ECD"/>
    <w:rsid w:val="001F2F98"/>
    <w:rsid w:val="001F3192"/>
    <w:rsid w:val="001F32FF"/>
    <w:rsid w:val="001F3A53"/>
    <w:rsid w:val="001F3AFF"/>
    <w:rsid w:val="001F3CD1"/>
    <w:rsid w:val="001F3D49"/>
    <w:rsid w:val="001F40DC"/>
    <w:rsid w:val="001F48BE"/>
    <w:rsid w:val="001F49FE"/>
    <w:rsid w:val="001F4F5E"/>
    <w:rsid w:val="001F5143"/>
    <w:rsid w:val="001F51B1"/>
    <w:rsid w:val="001F53DF"/>
    <w:rsid w:val="001F568E"/>
    <w:rsid w:val="001F5B18"/>
    <w:rsid w:val="001F5C19"/>
    <w:rsid w:val="001F5C3D"/>
    <w:rsid w:val="001F5F2A"/>
    <w:rsid w:val="001F5FD9"/>
    <w:rsid w:val="001F6027"/>
    <w:rsid w:val="001F624B"/>
    <w:rsid w:val="001F6556"/>
    <w:rsid w:val="001F663E"/>
    <w:rsid w:val="001F680F"/>
    <w:rsid w:val="001F69AD"/>
    <w:rsid w:val="001F69E9"/>
    <w:rsid w:val="001F6A92"/>
    <w:rsid w:val="001F6DAD"/>
    <w:rsid w:val="001F6DC9"/>
    <w:rsid w:val="001F7627"/>
    <w:rsid w:val="001F7BC6"/>
    <w:rsid w:val="001F7CA1"/>
    <w:rsid w:val="001F7FFA"/>
    <w:rsid w:val="002005CE"/>
    <w:rsid w:val="00200685"/>
    <w:rsid w:val="00200861"/>
    <w:rsid w:val="002008E9"/>
    <w:rsid w:val="00200ACA"/>
    <w:rsid w:val="00200B51"/>
    <w:rsid w:val="00200B7F"/>
    <w:rsid w:val="00200FF1"/>
    <w:rsid w:val="002010FD"/>
    <w:rsid w:val="002011EF"/>
    <w:rsid w:val="00201484"/>
    <w:rsid w:val="002014D4"/>
    <w:rsid w:val="00201552"/>
    <w:rsid w:val="0020157D"/>
    <w:rsid w:val="002015A0"/>
    <w:rsid w:val="00201AA0"/>
    <w:rsid w:val="00201CF8"/>
    <w:rsid w:val="00201FB1"/>
    <w:rsid w:val="002022E2"/>
    <w:rsid w:val="00202491"/>
    <w:rsid w:val="002027CA"/>
    <w:rsid w:val="00202B12"/>
    <w:rsid w:val="00202CA0"/>
    <w:rsid w:val="00202E26"/>
    <w:rsid w:val="00202E9D"/>
    <w:rsid w:val="00203012"/>
    <w:rsid w:val="00203A1C"/>
    <w:rsid w:val="00203ADD"/>
    <w:rsid w:val="00203B9F"/>
    <w:rsid w:val="00203D30"/>
    <w:rsid w:val="00203E44"/>
    <w:rsid w:val="0020428C"/>
    <w:rsid w:val="002045F9"/>
    <w:rsid w:val="00204DC7"/>
    <w:rsid w:val="00204E6B"/>
    <w:rsid w:val="00204E7A"/>
    <w:rsid w:val="00204EA3"/>
    <w:rsid w:val="0020518E"/>
    <w:rsid w:val="002052BC"/>
    <w:rsid w:val="00205642"/>
    <w:rsid w:val="00205802"/>
    <w:rsid w:val="0020590F"/>
    <w:rsid w:val="00205D72"/>
    <w:rsid w:val="00206210"/>
    <w:rsid w:val="0020690E"/>
    <w:rsid w:val="00206A12"/>
    <w:rsid w:val="00206C91"/>
    <w:rsid w:val="00206CB0"/>
    <w:rsid w:val="00206DEC"/>
    <w:rsid w:val="00207087"/>
    <w:rsid w:val="00207168"/>
    <w:rsid w:val="00207360"/>
    <w:rsid w:val="00207395"/>
    <w:rsid w:val="00207454"/>
    <w:rsid w:val="0020745F"/>
    <w:rsid w:val="0020755D"/>
    <w:rsid w:val="0020766F"/>
    <w:rsid w:val="002076C9"/>
    <w:rsid w:val="0020792E"/>
    <w:rsid w:val="00207C56"/>
    <w:rsid w:val="00207F19"/>
    <w:rsid w:val="002104DC"/>
    <w:rsid w:val="00210987"/>
    <w:rsid w:val="00210A44"/>
    <w:rsid w:val="00210AA1"/>
    <w:rsid w:val="00210AAC"/>
    <w:rsid w:val="00210D41"/>
    <w:rsid w:val="00210DEC"/>
    <w:rsid w:val="00210E1B"/>
    <w:rsid w:val="00211165"/>
    <w:rsid w:val="0021127B"/>
    <w:rsid w:val="0021139F"/>
    <w:rsid w:val="0021154D"/>
    <w:rsid w:val="002115C2"/>
    <w:rsid w:val="002115CB"/>
    <w:rsid w:val="002115E0"/>
    <w:rsid w:val="00211612"/>
    <w:rsid w:val="002117DD"/>
    <w:rsid w:val="0021198A"/>
    <w:rsid w:val="00211AA7"/>
    <w:rsid w:val="00211F7D"/>
    <w:rsid w:val="00211F94"/>
    <w:rsid w:val="00212021"/>
    <w:rsid w:val="00212214"/>
    <w:rsid w:val="0021287D"/>
    <w:rsid w:val="00212CF9"/>
    <w:rsid w:val="00212DDA"/>
    <w:rsid w:val="00212EB3"/>
    <w:rsid w:val="00213131"/>
    <w:rsid w:val="002131C8"/>
    <w:rsid w:val="0021327E"/>
    <w:rsid w:val="0021345E"/>
    <w:rsid w:val="002134EA"/>
    <w:rsid w:val="002135AD"/>
    <w:rsid w:val="00213898"/>
    <w:rsid w:val="00213968"/>
    <w:rsid w:val="002139BF"/>
    <w:rsid w:val="002139F4"/>
    <w:rsid w:val="00213A1E"/>
    <w:rsid w:val="00213B00"/>
    <w:rsid w:val="00213B5E"/>
    <w:rsid w:val="00213C1F"/>
    <w:rsid w:val="00213D9D"/>
    <w:rsid w:val="00213EAA"/>
    <w:rsid w:val="002140E9"/>
    <w:rsid w:val="00214177"/>
    <w:rsid w:val="002141E8"/>
    <w:rsid w:val="002141F0"/>
    <w:rsid w:val="002143C8"/>
    <w:rsid w:val="00214863"/>
    <w:rsid w:val="002148A9"/>
    <w:rsid w:val="00214B7D"/>
    <w:rsid w:val="00214C30"/>
    <w:rsid w:val="00214DD8"/>
    <w:rsid w:val="00215113"/>
    <w:rsid w:val="00215194"/>
    <w:rsid w:val="002153E0"/>
    <w:rsid w:val="00215620"/>
    <w:rsid w:val="002158F7"/>
    <w:rsid w:val="00215947"/>
    <w:rsid w:val="00215A71"/>
    <w:rsid w:val="00216313"/>
    <w:rsid w:val="00216936"/>
    <w:rsid w:val="00216ADD"/>
    <w:rsid w:val="00217196"/>
    <w:rsid w:val="002175E4"/>
    <w:rsid w:val="00217890"/>
    <w:rsid w:val="0021790A"/>
    <w:rsid w:val="00217ABA"/>
    <w:rsid w:val="00217AC3"/>
    <w:rsid w:val="00217C0A"/>
    <w:rsid w:val="00217E08"/>
    <w:rsid w:val="00217F39"/>
    <w:rsid w:val="0022014A"/>
    <w:rsid w:val="0022041A"/>
    <w:rsid w:val="0022048A"/>
    <w:rsid w:val="00220853"/>
    <w:rsid w:val="00220AF3"/>
    <w:rsid w:val="00220D28"/>
    <w:rsid w:val="00220F09"/>
    <w:rsid w:val="00220F7E"/>
    <w:rsid w:val="00220F81"/>
    <w:rsid w:val="00220FDE"/>
    <w:rsid w:val="0022127F"/>
    <w:rsid w:val="002212B1"/>
    <w:rsid w:val="0022159F"/>
    <w:rsid w:val="002217E7"/>
    <w:rsid w:val="00221C10"/>
    <w:rsid w:val="00221C3F"/>
    <w:rsid w:val="00221C45"/>
    <w:rsid w:val="00221E0F"/>
    <w:rsid w:val="00221EB8"/>
    <w:rsid w:val="00221ECC"/>
    <w:rsid w:val="00221F0A"/>
    <w:rsid w:val="0022213F"/>
    <w:rsid w:val="00222360"/>
    <w:rsid w:val="002223E2"/>
    <w:rsid w:val="00222558"/>
    <w:rsid w:val="00222634"/>
    <w:rsid w:val="00222793"/>
    <w:rsid w:val="002227B3"/>
    <w:rsid w:val="0022295F"/>
    <w:rsid w:val="002229DD"/>
    <w:rsid w:val="00222AB6"/>
    <w:rsid w:val="00222D36"/>
    <w:rsid w:val="00222E3E"/>
    <w:rsid w:val="00222FC2"/>
    <w:rsid w:val="002233CF"/>
    <w:rsid w:val="00223650"/>
    <w:rsid w:val="0022388B"/>
    <w:rsid w:val="002238C4"/>
    <w:rsid w:val="0022392A"/>
    <w:rsid w:val="002239D8"/>
    <w:rsid w:val="00223AA2"/>
    <w:rsid w:val="00223AEC"/>
    <w:rsid w:val="00223CD5"/>
    <w:rsid w:val="00223DD1"/>
    <w:rsid w:val="00223E62"/>
    <w:rsid w:val="00223F8E"/>
    <w:rsid w:val="002241CE"/>
    <w:rsid w:val="002244A2"/>
    <w:rsid w:val="002249DE"/>
    <w:rsid w:val="00224AEE"/>
    <w:rsid w:val="00224BB2"/>
    <w:rsid w:val="00224D67"/>
    <w:rsid w:val="00225249"/>
    <w:rsid w:val="002254D7"/>
    <w:rsid w:val="00225627"/>
    <w:rsid w:val="00225637"/>
    <w:rsid w:val="002256F3"/>
    <w:rsid w:val="002259BA"/>
    <w:rsid w:val="00225D4D"/>
    <w:rsid w:val="00225DDC"/>
    <w:rsid w:val="002264FF"/>
    <w:rsid w:val="002265D8"/>
    <w:rsid w:val="002268A5"/>
    <w:rsid w:val="002268EA"/>
    <w:rsid w:val="002269D4"/>
    <w:rsid w:val="00226C50"/>
    <w:rsid w:val="00226C7A"/>
    <w:rsid w:val="00226F9A"/>
    <w:rsid w:val="002270E9"/>
    <w:rsid w:val="00227207"/>
    <w:rsid w:val="00227231"/>
    <w:rsid w:val="0022736F"/>
    <w:rsid w:val="0022756F"/>
    <w:rsid w:val="00227570"/>
    <w:rsid w:val="002277BF"/>
    <w:rsid w:val="00227969"/>
    <w:rsid w:val="00227D0B"/>
    <w:rsid w:val="00227D9F"/>
    <w:rsid w:val="00227E99"/>
    <w:rsid w:val="00230032"/>
    <w:rsid w:val="00230246"/>
    <w:rsid w:val="002302CE"/>
    <w:rsid w:val="0023086C"/>
    <w:rsid w:val="002308D7"/>
    <w:rsid w:val="00230C85"/>
    <w:rsid w:val="00230FE6"/>
    <w:rsid w:val="0023112B"/>
    <w:rsid w:val="0023129C"/>
    <w:rsid w:val="002312BA"/>
    <w:rsid w:val="002312C8"/>
    <w:rsid w:val="0023155B"/>
    <w:rsid w:val="00231565"/>
    <w:rsid w:val="00231572"/>
    <w:rsid w:val="0023162B"/>
    <w:rsid w:val="00231920"/>
    <w:rsid w:val="00231A7F"/>
    <w:rsid w:val="00231C4B"/>
    <w:rsid w:val="00231EE0"/>
    <w:rsid w:val="00231F8B"/>
    <w:rsid w:val="0023200A"/>
    <w:rsid w:val="002321A2"/>
    <w:rsid w:val="002321AA"/>
    <w:rsid w:val="002323BB"/>
    <w:rsid w:val="002327EF"/>
    <w:rsid w:val="00232809"/>
    <w:rsid w:val="002329D1"/>
    <w:rsid w:val="00232A65"/>
    <w:rsid w:val="00232D8D"/>
    <w:rsid w:val="00232F4A"/>
    <w:rsid w:val="002335BC"/>
    <w:rsid w:val="002337F2"/>
    <w:rsid w:val="00233868"/>
    <w:rsid w:val="002338AE"/>
    <w:rsid w:val="002338C2"/>
    <w:rsid w:val="00233968"/>
    <w:rsid w:val="00233F08"/>
    <w:rsid w:val="00234014"/>
    <w:rsid w:val="0023412E"/>
    <w:rsid w:val="00234649"/>
    <w:rsid w:val="0023478F"/>
    <w:rsid w:val="00234810"/>
    <w:rsid w:val="002349BF"/>
    <w:rsid w:val="00234B12"/>
    <w:rsid w:val="00234C1E"/>
    <w:rsid w:val="00234DA3"/>
    <w:rsid w:val="00234E4C"/>
    <w:rsid w:val="002352D4"/>
    <w:rsid w:val="0023559E"/>
    <w:rsid w:val="002359D4"/>
    <w:rsid w:val="00235DB4"/>
    <w:rsid w:val="00236000"/>
    <w:rsid w:val="00236096"/>
    <w:rsid w:val="00236141"/>
    <w:rsid w:val="002364DF"/>
    <w:rsid w:val="0023687A"/>
    <w:rsid w:val="0023690C"/>
    <w:rsid w:val="00236D1C"/>
    <w:rsid w:val="00236EFF"/>
    <w:rsid w:val="00236F74"/>
    <w:rsid w:val="0023709D"/>
    <w:rsid w:val="00237122"/>
    <w:rsid w:val="002372A2"/>
    <w:rsid w:val="00237317"/>
    <w:rsid w:val="00237580"/>
    <w:rsid w:val="002377F1"/>
    <w:rsid w:val="00237DA6"/>
    <w:rsid w:val="00237E55"/>
    <w:rsid w:val="00237EF0"/>
    <w:rsid w:val="002400D1"/>
    <w:rsid w:val="002400E6"/>
    <w:rsid w:val="002402E8"/>
    <w:rsid w:val="002402EF"/>
    <w:rsid w:val="00240390"/>
    <w:rsid w:val="002403EE"/>
    <w:rsid w:val="0024062E"/>
    <w:rsid w:val="00240880"/>
    <w:rsid w:val="00240B99"/>
    <w:rsid w:val="00240C53"/>
    <w:rsid w:val="00240E83"/>
    <w:rsid w:val="00240FB9"/>
    <w:rsid w:val="002412E7"/>
    <w:rsid w:val="0024154A"/>
    <w:rsid w:val="002416E4"/>
    <w:rsid w:val="002418E0"/>
    <w:rsid w:val="00241923"/>
    <w:rsid w:val="00241C5A"/>
    <w:rsid w:val="00241C9F"/>
    <w:rsid w:val="00241DDA"/>
    <w:rsid w:val="00241DDE"/>
    <w:rsid w:val="00241F55"/>
    <w:rsid w:val="00241F6E"/>
    <w:rsid w:val="002420AA"/>
    <w:rsid w:val="00242375"/>
    <w:rsid w:val="0024239E"/>
    <w:rsid w:val="002423E1"/>
    <w:rsid w:val="002423EE"/>
    <w:rsid w:val="002424EE"/>
    <w:rsid w:val="002425E4"/>
    <w:rsid w:val="002427CF"/>
    <w:rsid w:val="00242804"/>
    <w:rsid w:val="00242AF0"/>
    <w:rsid w:val="00242C32"/>
    <w:rsid w:val="00243234"/>
    <w:rsid w:val="0024351C"/>
    <w:rsid w:val="00243648"/>
    <w:rsid w:val="0024399A"/>
    <w:rsid w:val="00243C61"/>
    <w:rsid w:val="002442ED"/>
    <w:rsid w:val="002443B7"/>
    <w:rsid w:val="002446E9"/>
    <w:rsid w:val="002447E4"/>
    <w:rsid w:val="00244933"/>
    <w:rsid w:val="00244B90"/>
    <w:rsid w:val="00244F0C"/>
    <w:rsid w:val="00244F48"/>
    <w:rsid w:val="00245271"/>
    <w:rsid w:val="00245319"/>
    <w:rsid w:val="00245379"/>
    <w:rsid w:val="00245861"/>
    <w:rsid w:val="002459D4"/>
    <w:rsid w:val="00245AA3"/>
    <w:rsid w:val="00245CFF"/>
    <w:rsid w:val="00245FBF"/>
    <w:rsid w:val="002463A1"/>
    <w:rsid w:val="002469A7"/>
    <w:rsid w:val="00246B60"/>
    <w:rsid w:val="00246C27"/>
    <w:rsid w:val="00246C64"/>
    <w:rsid w:val="00246C9D"/>
    <w:rsid w:val="00246DB0"/>
    <w:rsid w:val="0024704D"/>
    <w:rsid w:val="002470E1"/>
    <w:rsid w:val="002470E8"/>
    <w:rsid w:val="002476A1"/>
    <w:rsid w:val="00247B22"/>
    <w:rsid w:val="00247B2A"/>
    <w:rsid w:val="00247D36"/>
    <w:rsid w:val="00247E7D"/>
    <w:rsid w:val="00247EE4"/>
    <w:rsid w:val="00250275"/>
    <w:rsid w:val="00250290"/>
    <w:rsid w:val="00250423"/>
    <w:rsid w:val="002504EA"/>
    <w:rsid w:val="00250A7F"/>
    <w:rsid w:val="00250B66"/>
    <w:rsid w:val="0025105F"/>
    <w:rsid w:val="0025142D"/>
    <w:rsid w:val="0025164D"/>
    <w:rsid w:val="0025178E"/>
    <w:rsid w:val="00251BB8"/>
    <w:rsid w:val="00251BEC"/>
    <w:rsid w:val="00251F58"/>
    <w:rsid w:val="0025209D"/>
    <w:rsid w:val="002522DC"/>
    <w:rsid w:val="00252647"/>
    <w:rsid w:val="00252853"/>
    <w:rsid w:val="002529E2"/>
    <w:rsid w:val="00252A5D"/>
    <w:rsid w:val="00252AA2"/>
    <w:rsid w:val="00252F7F"/>
    <w:rsid w:val="00253264"/>
    <w:rsid w:val="0025326E"/>
    <w:rsid w:val="00253401"/>
    <w:rsid w:val="002534D5"/>
    <w:rsid w:val="0025386D"/>
    <w:rsid w:val="002538E4"/>
    <w:rsid w:val="002539C6"/>
    <w:rsid w:val="00253ECD"/>
    <w:rsid w:val="002541B9"/>
    <w:rsid w:val="0025422D"/>
    <w:rsid w:val="002543A0"/>
    <w:rsid w:val="0025448E"/>
    <w:rsid w:val="00254490"/>
    <w:rsid w:val="002544AB"/>
    <w:rsid w:val="002547F1"/>
    <w:rsid w:val="00254B8D"/>
    <w:rsid w:val="00254BA6"/>
    <w:rsid w:val="00254E70"/>
    <w:rsid w:val="00254E7F"/>
    <w:rsid w:val="00254FD9"/>
    <w:rsid w:val="00255041"/>
    <w:rsid w:val="0025527C"/>
    <w:rsid w:val="002552F6"/>
    <w:rsid w:val="00255332"/>
    <w:rsid w:val="00255529"/>
    <w:rsid w:val="00255666"/>
    <w:rsid w:val="00255929"/>
    <w:rsid w:val="00255992"/>
    <w:rsid w:val="00255A67"/>
    <w:rsid w:val="00255C1A"/>
    <w:rsid w:val="00255C3F"/>
    <w:rsid w:val="00255CEE"/>
    <w:rsid w:val="00255F8C"/>
    <w:rsid w:val="00255FED"/>
    <w:rsid w:val="00256033"/>
    <w:rsid w:val="00256153"/>
    <w:rsid w:val="0025646A"/>
    <w:rsid w:val="002564FB"/>
    <w:rsid w:val="00256729"/>
    <w:rsid w:val="0025694E"/>
    <w:rsid w:val="00256CA6"/>
    <w:rsid w:val="00256FC7"/>
    <w:rsid w:val="00256FF0"/>
    <w:rsid w:val="002571B5"/>
    <w:rsid w:val="002571E3"/>
    <w:rsid w:val="0025721E"/>
    <w:rsid w:val="002573B5"/>
    <w:rsid w:val="00257655"/>
    <w:rsid w:val="002576D5"/>
    <w:rsid w:val="002578CE"/>
    <w:rsid w:val="00257ACF"/>
    <w:rsid w:val="00257C2F"/>
    <w:rsid w:val="00257D8D"/>
    <w:rsid w:val="00257DB7"/>
    <w:rsid w:val="00260034"/>
    <w:rsid w:val="002600EF"/>
    <w:rsid w:val="00260199"/>
    <w:rsid w:val="0026031C"/>
    <w:rsid w:val="002603B1"/>
    <w:rsid w:val="00260631"/>
    <w:rsid w:val="0026085C"/>
    <w:rsid w:val="002608C3"/>
    <w:rsid w:val="00260911"/>
    <w:rsid w:val="0026092F"/>
    <w:rsid w:val="00260949"/>
    <w:rsid w:val="00260CA0"/>
    <w:rsid w:val="00260D02"/>
    <w:rsid w:val="00260D9C"/>
    <w:rsid w:val="00260F18"/>
    <w:rsid w:val="00261002"/>
    <w:rsid w:val="00261074"/>
    <w:rsid w:val="002618D0"/>
    <w:rsid w:val="00261E9B"/>
    <w:rsid w:val="002622D6"/>
    <w:rsid w:val="00262497"/>
    <w:rsid w:val="0026256A"/>
    <w:rsid w:val="002626C0"/>
    <w:rsid w:val="002629B6"/>
    <w:rsid w:val="00262ADE"/>
    <w:rsid w:val="00262AFD"/>
    <w:rsid w:val="00262C13"/>
    <w:rsid w:val="00263041"/>
    <w:rsid w:val="00263156"/>
    <w:rsid w:val="00263417"/>
    <w:rsid w:val="00263660"/>
    <w:rsid w:val="002636B8"/>
    <w:rsid w:val="00263935"/>
    <w:rsid w:val="00263BC9"/>
    <w:rsid w:val="00263DF3"/>
    <w:rsid w:val="00263E98"/>
    <w:rsid w:val="002640E5"/>
    <w:rsid w:val="00264106"/>
    <w:rsid w:val="00264129"/>
    <w:rsid w:val="00264142"/>
    <w:rsid w:val="00264686"/>
    <w:rsid w:val="002646D4"/>
    <w:rsid w:val="002648A8"/>
    <w:rsid w:val="002648BE"/>
    <w:rsid w:val="002649E5"/>
    <w:rsid w:val="00264D2E"/>
    <w:rsid w:val="00264EEB"/>
    <w:rsid w:val="00264F7D"/>
    <w:rsid w:val="0026521A"/>
    <w:rsid w:val="00265472"/>
    <w:rsid w:val="002654B1"/>
    <w:rsid w:val="002654CF"/>
    <w:rsid w:val="002657FA"/>
    <w:rsid w:val="00265845"/>
    <w:rsid w:val="00265B10"/>
    <w:rsid w:val="00265B2E"/>
    <w:rsid w:val="00265F36"/>
    <w:rsid w:val="00265F65"/>
    <w:rsid w:val="00266260"/>
    <w:rsid w:val="002662D6"/>
    <w:rsid w:val="00266557"/>
    <w:rsid w:val="002665F4"/>
    <w:rsid w:val="00266610"/>
    <w:rsid w:val="0026680E"/>
    <w:rsid w:val="00266B71"/>
    <w:rsid w:val="00266CF3"/>
    <w:rsid w:val="00266D4F"/>
    <w:rsid w:val="00267672"/>
    <w:rsid w:val="00267877"/>
    <w:rsid w:val="00267937"/>
    <w:rsid w:val="00267B76"/>
    <w:rsid w:val="00267E16"/>
    <w:rsid w:val="00267EDB"/>
    <w:rsid w:val="00270094"/>
    <w:rsid w:val="002700DB"/>
    <w:rsid w:val="002701B3"/>
    <w:rsid w:val="00270429"/>
    <w:rsid w:val="00270617"/>
    <w:rsid w:val="00270C49"/>
    <w:rsid w:val="00270E9F"/>
    <w:rsid w:val="00270F60"/>
    <w:rsid w:val="0027107E"/>
    <w:rsid w:val="00271216"/>
    <w:rsid w:val="002715F4"/>
    <w:rsid w:val="002717B3"/>
    <w:rsid w:val="00271AAA"/>
    <w:rsid w:val="00271AEE"/>
    <w:rsid w:val="00271BD7"/>
    <w:rsid w:val="00272031"/>
    <w:rsid w:val="0027215C"/>
    <w:rsid w:val="00272342"/>
    <w:rsid w:val="0027242F"/>
    <w:rsid w:val="0027246B"/>
    <w:rsid w:val="00272548"/>
    <w:rsid w:val="002725D6"/>
    <w:rsid w:val="002726D9"/>
    <w:rsid w:val="0027281B"/>
    <w:rsid w:val="002728C3"/>
    <w:rsid w:val="00272C03"/>
    <w:rsid w:val="00272D23"/>
    <w:rsid w:val="00272F02"/>
    <w:rsid w:val="00272FC2"/>
    <w:rsid w:val="002734AC"/>
    <w:rsid w:val="00273501"/>
    <w:rsid w:val="0027358C"/>
    <w:rsid w:val="00273638"/>
    <w:rsid w:val="00273653"/>
    <w:rsid w:val="0027366A"/>
    <w:rsid w:val="0027370B"/>
    <w:rsid w:val="0027389A"/>
    <w:rsid w:val="00273B22"/>
    <w:rsid w:val="00273C7F"/>
    <w:rsid w:val="00274369"/>
    <w:rsid w:val="00274554"/>
    <w:rsid w:val="00274B49"/>
    <w:rsid w:val="00274B71"/>
    <w:rsid w:val="00274E3D"/>
    <w:rsid w:val="0027578E"/>
    <w:rsid w:val="002759A8"/>
    <w:rsid w:val="00275B69"/>
    <w:rsid w:val="00275D10"/>
    <w:rsid w:val="00275E19"/>
    <w:rsid w:val="00275F73"/>
    <w:rsid w:val="0027604B"/>
    <w:rsid w:val="0027615D"/>
    <w:rsid w:val="00276171"/>
    <w:rsid w:val="00276423"/>
    <w:rsid w:val="00276AD3"/>
    <w:rsid w:val="00276C94"/>
    <w:rsid w:val="00276F0F"/>
    <w:rsid w:val="00276F8B"/>
    <w:rsid w:val="0027703D"/>
    <w:rsid w:val="0027724F"/>
    <w:rsid w:val="00277389"/>
    <w:rsid w:val="002773C2"/>
    <w:rsid w:val="0027745D"/>
    <w:rsid w:val="0027746B"/>
    <w:rsid w:val="002775DC"/>
    <w:rsid w:val="0027789E"/>
    <w:rsid w:val="00277E0C"/>
    <w:rsid w:val="00277E12"/>
    <w:rsid w:val="00277F76"/>
    <w:rsid w:val="0028029D"/>
    <w:rsid w:val="002803F6"/>
    <w:rsid w:val="0028060B"/>
    <w:rsid w:val="00280705"/>
    <w:rsid w:val="002807E8"/>
    <w:rsid w:val="002807F8"/>
    <w:rsid w:val="00280A3E"/>
    <w:rsid w:val="00280B2C"/>
    <w:rsid w:val="00280FFC"/>
    <w:rsid w:val="002811B8"/>
    <w:rsid w:val="00281CE3"/>
    <w:rsid w:val="00282458"/>
    <w:rsid w:val="00282600"/>
    <w:rsid w:val="002826FE"/>
    <w:rsid w:val="00282A1A"/>
    <w:rsid w:val="00282AE8"/>
    <w:rsid w:val="00282CD1"/>
    <w:rsid w:val="00283130"/>
    <w:rsid w:val="00283275"/>
    <w:rsid w:val="0028327B"/>
    <w:rsid w:val="002835F6"/>
    <w:rsid w:val="00283927"/>
    <w:rsid w:val="002839A7"/>
    <w:rsid w:val="002839F4"/>
    <w:rsid w:val="00283A7A"/>
    <w:rsid w:val="00283BA6"/>
    <w:rsid w:val="0028487C"/>
    <w:rsid w:val="00284E05"/>
    <w:rsid w:val="00284E6F"/>
    <w:rsid w:val="00284FE0"/>
    <w:rsid w:val="002853AE"/>
    <w:rsid w:val="00285442"/>
    <w:rsid w:val="002854BA"/>
    <w:rsid w:val="0028559F"/>
    <w:rsid w:val="00285813"/>
    <w:rsid w:val="002858DA"/>
    <w:rsid w:val="00285927"/>
    <w:rsid w:val="00285AF5"/>
    <w:rsid w:val="00285AF9"/>
    <w:rsid w:val="00285FE6"/>
    <w:rsid w:val="002865F4"/>
    <w:rsid w:val="00286617"/>
    <w:rsid w:val="00286671"/>
    <w:rsid w:val="002867D7"/>
    <w:rsid w:val="00286A8B"/>
    <w:rsid w:val="00286EAF"/>
    <w:rsid w:val="002870A6"/>
    <w:rsid w:val="00287416"/>
    <w:rsid w:val="0028799B"/>
    <w:rsid w:val="00287BD2"/>
    <w:rsid w:val="00287E72"/>
    <w:rsid w:val="00287F82"/>
    <w:rsid w:val="00287FD5"/>
    <w:rsid w:val="002900A6"/>
    <w:rsid w:val="002900E7"/>
    <w:rsid w:val="0029022B"/>
    <w:rsid w:val="0029047A"/>
    <w:rsid w:val="002904B9"/>
    <w:rsid w:val="002907CC"/>
    <w:rsid w:val="002907F8"/>
    <w:rsid w:val="00290D1B"/>
    <w:rsid w:val="002917D4"/>
    <w:rsid w:val="002917DD"/>
    <w:rsid w:val="0029199E"/>
    <w:rsid w:val="00291A03"/>
    <w:rsid w:val="00291D68"/>
    <w:rsid w:val="00291DBA"/>
    <w:rsid w:val="00291F00"/>
    <w:rsid w:val="00291FC2"/>
    <w:rsid w:val="0029204D"/>
    <w:rsid w:val="002925F7"/>
    <w:rsid w:val="00292B40"/>
    <w:rsid w:val="00292E76"/>
    <w:rsid w:val="00293041"/>
    <w:rsid w:val="002932B6"/>
    <w:rsid w:val="002933CF"/>
    <w:rsid w:val="00293400"/>
    <w:rsid w:val="00293609"/>
    <w:rsid w:val="00293648"/>
    <w:rsid w:val="002936B1"/>
    <w:rsid w:val="00293A24"/>
    <w:rsid w:val="00293BE2"/>
    <w:rsid w:val="00293C8C"/>
    <w:rsid w:val="00293CCC"/>
    <w:rsid w:val="00293D22"/>
    <w:rsid w:val="00293D58"/>
    <w:rsid w:val="00293DC6"/>
    <w:rsid w:val="00293F37"/>
    <w:rsid w:val="0029407F"/>
    <w:rsid w:val="00294648"/>
    <w:rsid w:val="00294672"/>
    <w:rsid w:val="0029489D"/>
    <w:rsid w:val="0029493E"/>
    <w:rsid w:val="00294959"/>
    <w:rsid w:val="00294A0C"/>
    <w:rsid w:val="00294B2A"/>
    <w:rsid w:val="00294C8E"/>
    <w:rsid w:val="00294D99"/>
    <w:rsid w:val="00294F97"/>
    <w:rsid w:val="00294FC3"/>
    <w:rsid w:val="00294FE6"/>
    <w:rsid w:val="002951D4"/>
    <w:rsid w:val="00295323"/>
    <w:rsid w:val="0029537C"/>
    <w:rsid w:val="00295460"/>
    <w:rsid w:val="002954A1"/>
    <w:rsid w:val="0029563C"/>
    <w:rsid w:val="002956D5"/>
    <w:rsid w:val="00295755"/>
    <w:rsid w:val="0029584D"/>
    <w:rsid w:val="0029591A"/>
    <w:rsid w:val="00295C04"/>
    <w:rsid w:val="00295FF9"/>
    <w:rsid w:val="00296054"/>
    <w:rsid w:val="0029640F"/>
    <w:rsid w:val="002965D1"/>
    <w:rsid w:val="0029672F"/>
    <w:rsid w:val="002968DE"/>
    <w:rsid w:val="00296A92"/>
    <w:rsid w:val="002975B1"/>
    <w:rsid w:val="0029777E"/>
    <w:rsid w:val="00297BE8"/>
    <w:rsid w:val="00297D7A"/>
    <w:rsid w:val="00297DBC"/>
    <w:rsid w:val="002A000B"/>
    <w:rsid w:val="002A0047"/>
    <w:rsid w:val="002A006A"/>
    <w:rsid w:val="002A030E"/>
    <w:rsid w:val="002A03F0"/>
    <w:rsid w:val="002A09C2"/>
    <w:rsid w:val="002A117E"/>
    <w:rsid w:val="002A11D5"/>
    <w:rsid w:val="002A1252"/>
    <w:rsid w:val="002A13A6"/>
    <w:rsid w:val="002A13CA"/>
    <w:rsid w:val="002A1922"/>
    <w:rsid w:val="002A1E08"/>
    <w:rsid w:val="002A1F87"/>
    <w:rsid w:val="002A222F"/>
    <w:rsid w:val="002A24CB"/>
    <w:rsid w:val="002A27D5"/>
    <w:rsid w:val="002A28E1"/>
    <w:rsid w:val="002A2D02"/>
    <w:rsid w:val="002A2D24"/>
    <w:rsid w:val="002A2DBB"/>
    <w:rsid w:val="002A32F9"/>
    <w:rsid w:val="002A370B"/>
    <w:rsid w:val="002A37CB"/>
    <w:rsid w:val="002A3DA2"/>
    <w:rsid w:val="002A443C"/>
    <w:rsid w:val="002A4469"/>
    <w:rsid w:val="002A447F"/>
    <w:rsid w:val="002A4649"/>
    <w:rsid w:val="002A4695"/>
    <w:rsid w:val="002A495F"/>
    <w:rsid w:val="002A4B3E"/>
    <w:rsid w:val="002A4C02"/>
    <w:rsid w:val="002A4DFD"/>
    <w:rsid w:val="002A519F"/>
    <w:rsid w:val="002A5257"/>
    <w:rsid w:val="002A5647"/>
    <w:rsid w:val="002A5752"/>
    <w:rsid w:val="002A5779"/>
    <w:rsid w:val="002A6302"/>
    <w:rsid w:val="002A644B"/>
    <w:rsid w:val="002A689B"/>
    <w:rsid w:val="002A6908"/>
    <w:rsid w:val="002A6930"/>
    <w:rsid w:val="002A6B9A"/>
    <w:rsid w:val="002A6C0B"/>
    <w:rsid w:val="002A6C4A"/>
    <w:rsid w:val="002A6C9C"/>
    <w:rsid w:val="002A705F"/>
    <w:rsid w:val="002A75F6"/>
    <w:rsid w:val="002A7603"/>
    <w:rsid w:val="002A7676"/>
    <w:rsid w:val="002A78B6"/>
    <w:rsid w:val="002A7BA5"/>
    <w:rsid w:val="002A7D0F"/>
    <w:rsid w:val="002A7D8F"/>
    <w:rsid w:val="002A7E5D"/>
    <w:rsid w:val="002A7FAB"/>
    <w:rsid w:val="002A7FE4"/>
    <w:rsid w:val="002B03EB"/>
    <w:rsid w:val="002B0878"/>
    <w:rsid w:val="002B0BBD"/>
    <w:rsid w:val="002B1408"/>
    <w:rsid w:val="002B1463"/>
    <w:rsid w:val="002B1773"/>
    <w:rsid w:val="002B1864"/>
    <w:rsid w:val="002B18D4"/>
    <w:rsid w:val="002B195B"/>
    <w:rsid w:val="002B1A76"/>
    <w:rsid w:val="002B1A9F"/>
    <w:rsid w:val="002B1AAD"/>
    <w:rsid w:val="002B1AFE"/>
    <w:rsid w:val="002B1C30"/>
    <w:rsid w:val="002B1D00"/>
    <w:rsid w:val="002B1D0A"/>
    <w:rsid w:val="002B2287"/>
    <w:rsid w:val="002B2295"/>
    <w:rsid w:val="002B2354"/>
    <w:rsid w:val="002B238F"/>
    <w:rsid w:val="002B23A5"/>
    <w:rsid w:val="002B23F7"/>
    <w:rsid w:val="002B243E"/>
    <w:rsid w:val="002B245C"/>
    <w:rsid w:val="002B288B"/>
    <w:rsid w:val="002B2A96"/>
    <w:rsid w:val="002B2E0A"/>
    <w:rsid w:val="002B3096"/>
    <w:rsid w:val="002B34C6"/>
    <w:rsid w:val="002B351C"/>
    <w:rsid w:val="002B35E0"/>
    <w:rsid w:val="002B361E"/>
    <w:rsid w:val="002B3735"/>
    <w:rsid w:val="002B3B74"/>
    <w:rsid w:val="002B3C5A"/>
    <w:rsid w:val="002B3CF6"/>
    <w:rsid w:val="002B3EC7"/>
    <w:rsid w:val="002B3FF8"/>
    <w:rsid w:val="002B41AE"/>
    <w:rsid w:val="002B42FB"/>
    <w:rsid w:val="002B4F5D"/>
    <w:rsid w:val="002B5026"/>
    <w:rsid w:val="002B5240"/>
    <w:rsid w:val="002B55C6"/>
    <w:rsid w:val="002B5715"/>
    <w:rsid w:val="002B57A1"/>
    <w:rsid w:val="002B5AF7"/>
    <w:rsid w:val="002B5B13"/>
    <w:rsid w:val="002B5B7D"/>
    <w:rsid w:val="002B5B9A"/>
    <w:rsid w:val="002B5BD7"/>
    <w:rsid w:val="002B5D28"/>
    <w:rsid w:val="002B5DA6"/>
    <w:rsid w:val="002B5F6D"/>
    <w:rsid w:val="002B6159"/>
    <w:rsid w:val="002B61BE"/>
    <w:rsid w:val="002B6400"/>
    <w:rsid w:val="002B641F"/>
    <w:rsid w:val="002B64A4"/>
    <w:rsid w:val="002B6DED"/>
    <w:rsid w:val="002B7001"/>
    <w:rsid w:val="002B7055"/>
    <w:rsid w:val="002B70AC"/>
    <w:rsid w:val="002B70D3"/>
    <w:rsid w:val="002B71F8"/>
    <w:rsid w:val="002B749D"/>
    <w:rsid w:val="002B750B"/>
    <w:rsid w:val="002B75DA"/>
    <w:rsid w:val="002B7981"/>
    <w:rsid w:val="002B79BA"/>
    <w:rsid w:val="002B79C8"/>
    <w:rsid w:val="002B7C5A"/>
    <w:rsid w:val="002C033E"/>
    <w:rsid w:val="002C03D9"/>
    <w:rsid w:val="002C0607"/>
    <w:rsid w:val="002C07B6"/>
    <w:rsid w:val="002C08A2"/>
    <w:rsid w:val="002C0D32"/>
    <w:rsid w:val="002C0E74"/>
    <w:rsid w:val="002C0EED"/>
    <w:rsid w:val="002C155B"/>
    <w:rsid w:val="002C17F3"/>
    <w:rsid w:val="002C1BF8"/>
    <w:rsid w:val="002C1CFD"/>
    <w:rsid w:val="002C22BA"/>
    <w:rsid w:val="002C23AF"/>
    <w:rsid w:val="002C23D0"/>
    <w:rsid w:val="002C25B7"/>
    <w:rsid w:val="002C25C9"/>
    <w:rsid w:val="002C26CC"/>
    <w:rsid w:val="002C284C"/>
    <w:rsid w:val="002C2921"/>
    <w:rsid w:val="002C2954"/>
    <w:rsid w:val="002C2BC6"/>
    <w:rsid w:val="002C30EE"/>
    <w:rsid w:val="002C3276"/>
    <w:rsid w:val="002C331E"/>
    <w:rsid w:val="002C36F6"/>
    <w:rsid w:val="002C3738"/>
    <w:rsid w:val="002C3C07"/>
    <w:rsid w:val="002C4417"/>
    <w:rsid w:val="002C461D"/>
    <w:rsid w:val="002C4AF6"/>
    <w:rsid w:val="002C519B"/>
    <w:rsid w:val="002C578A"/>
    <w:rsid w:val="002C57C6"/>
    <w:rsid w:val="002C583E"/>
    <w:rsid w:val="002C5901"/>
    <w:rsid w:val="002C5923"/>
    <w:rsid w:val="002C5A42"/>
    <w:rsid w:val="002C5A67"/>
    <w:rsid w:val="002C5CA3"/>
    <w:rsid w:val="002C60A7"/>
    <w:rsid w:val="002C6A9F"/>
    <w:rsid w:val="002C7217"/>
    <w:rsid w:val="002C7275"/>
    <w:rsid w:val="002C7387"/>
    <w:rsid w:val="002C748E"/>
    <w:rsid w:val="002C74DA"/>
    <w:rsid w:val="002C756E"/>
    <w:rsid w:val="002C7739"/>
    <w:rsid w:val="002C7751"/>
    <w:rsid w:val="002D0113"/>
    <w:rsid w:val="002D03EF"/>
    <w:rsid w:val="002D051D"/>
    <w:rsid w:val="002D0541"/>
    <w:rsid w:val="002D05C0"/>
    <w:rsid w:val="002D06BD"/>
    <w:rsid w:val="002D07E9"/>
    <w:rsid w:val="002D08EC"/>
    <w:rsid w:val="002D0958"/>
    <w:rsid w:val="002D0A21"/>
    <w:rsid w:val="002D0BAE"/>
    <w:rsid w:val="002D0E8D"/>
    <w:rsid w:val="002D0FCE"/>
    <w:rsid w:val="002D1037"/>
    <w:rsid w:val="002D1083"/>
    <w:rsid w:val="002D10B0"/>
    <w:rsid w:val="002D1247"/>
    <w:rsid w:val="002D12F7"/>
    <w:rsid w:val="002D1451"/>
    <w:rsid w:val="002D1604"/>
    <w:rsid w:val="002D16AB"/>
    <w:rsid w:val="002D1783"/>
    <w:rsid w:val="002D1858"/>
    <w:rsid w:val="002D18B5"/>
    <w:rsid w:val="002D19B8"/>
    <w:rsid w:val="002D19F2"/>
    <w:rsid w:val="002D1B49"/>
    <w:rsid w:val="002D1BE5"/>
    <w:rsid w:val="002D1C3F"/>
    <w:rsid w:val="002D1EEC"/>
    <w:rsid w:val="002D1F7C"/>
    <w:rsid w:val="002D21BC"/>
    <w:rsid w:val="002D223A"/>
    <w:rsid w:val="002D229E"/>
    <w:rsid w:val="002D27BD"/>
    <w:rsid w:val="002D2979"/>
    <w:rsid w:val="002D2AFE"/>
    <w:rsid w:val="002D2DCF"/>
    <w:rsid w:val="002D2EB8"/>
    <w:rsid w:val="002D2F28"/>
    <w:rsid w:val="002D304C"/>
    <w:rsid w:val="002D30A6"/>
    <w:rsid w:val="002D3165"/>
    <w:rsid w:val="002D369B"/>
    <w:rsid w:val="002D3A3A"/>
    <w:rsid w:val="002D3B6B"/>
    <w:rsid w:val="002D3C96"/>
    <w:rsid w:val="002D3EAC"/>
    <w:rsid w:val="002D456F"/>
    <w:rsid w:val="002D45A1"/>
    <w:rsid w:val="002D4A98"/>
    <w:rsid w:val="002D4AD6"/>
    <w:rsid w:val="002D4E94"/>
    <w:rsid w:val="002D4F70"/>
    <w:rsid w:val="002D53F4"/>
    <w:rsid w:val="002D54CF"/>
    <w:rsid w:val="002D55E7"/>
    <w:rsid w:val="002D5678"/>
    <w:rsid w:val="002D56BF"/>
    <w:rsid w:val="002D5862"/>
    <w:rsid w:val="002D5B96"/>
    <w:rsid w:val="002D5BCB"/>
    <w:rsid w:val="002D5BE0"/>
    <w:rsid w:val="002D60EF"/>
    <w:rsid w:val="002D65D8"/>
    <w:rsid w:val="002D67C0"/>
    <w:rsid w:val="002D67F4"/>
    <w:rsid w:val="002D68C2"/>
    <w:rsid w:val="002D68ED"/>
    <w:rsid w:val="002D6CB2"/>
    <w:rsid w:val="002D6D42"/>
    <w:rsid w:val="002D6E5C"/>
    <w:rsid w:val="002D7273"/>
    <w:rsid w:val="002D7384"/>
    <w:rsid w:val="002D74C4"/>
    <w:rsid w:val="002D7FA1"/>
    <w:rsid w:val="002E00A6"/>
    <w:rsid w:val="002E0128"/>
    <w:rsid w:val="002E01E2"/>
    <w:rsid w:val="002E02A1"/>
    <w:rsid w:val="002E0311"/>
    <w:rsid w:val="002E0567"/>
    <w:rsid w:val="002E07B3"/>
    <w:rsid w:val="002E08E9"/>
    <w:rsid w:val="002E0A57"/>
    <w:rsid w:val="002E0A88"/>
    <w:rsid w:val="002E0A98"/>
    <w:rsid w:val="002E0C4F"/>
    <w:rsid w:val="002E101D"/>
    <w:rsid w:val="002E1088"/>
    <w:rsid w:val="002E10A1"/>
    <w:rsid w:val="002E10F4"/>
    <w:rsid w:val="002E1140"/>
    <w:rsid w:val="002E1150"/>
    <w:rsid w:val="002E12CB"/>
    <w:rsid w:val="002E15C5"/>
    <w:rsid w:val="002E17B4"/>
    <w:rsid w:val="002E1B7E"/>
    <w:rsid w:val="002E2060"/>
    <w:rsid w:val="002E22BF"/>
    <w:rsid w:val="002E2588"/>
    <w:rsid w:val="002E2617"/>
    <w:rsid w:val="002E26DA"/>
    <w:rsid w:val="002E2783"/>
    <w:rsid w:val="002E29E9"/>
    <w:rsid w:val="002E2AD3"/>
    <w:rsid w:val="002E2B73"/>
    <w:rsid w:val="002E2B9C"/>
    <w:rsid w:val="002E2C49"/>
    <w:rsid w:val="002E3131"/>
    <w:rsid w:val="002E31C0"/>
    <w:rsid w:val="002E3904"/>
    <w:rsid w:val="002E39C8"/>
    <w:rsid w:val="002E3B80"/>
    <w:rsid w:val="002E3C5F"/>
    <w:rsid w:val="002E3FC1"/>
    <w:rsid w:val="002E4442"/>
    <w:rsid w:val="002E4A9D"/>
    <w:rsid w:val="002E4C88"/>
    <w:rsid w:val="002E4D02"/>
    <w:rsid w:val="002E4D4E"/>
    <w:rsid w:val="002E50A6"/>
    <w:rsid w:val="002E5199"/>
    <w:rsid w:val="002E589C"/>
    <w:rsid w:val="002E5A15"/>
    <w:rsid w:val="002E5AED"/>
    <w:rsid w:val="002E5B51"/>
    <w:rsid w:val="002E5D6C"/>
    <w:rsid w:val="002E5E86"/>
    <w:rsid w:val="002E5EB4"/>
    <w:rsid w:val="002E60C6"/>
    <w:rsid w:val="002E6263"/>
    <w:rsid w:val="002E654A"/>
    <w:rsid w:val="002E6591"/>
    <w:rsid w:val="002E6768"/>
    <w:rsid w:val="002E69EB"/>
    <w:rsid w:val="002E6C5F"/>
    <w:rsid w:val="002E6C8E"/>
    <w:rsid w:val="002E6CAB"/>
    <w:rsid w:val="002E6F62"/>
    <w:rsid w:val="002E729E"/>
    <w:rsid w:val="002E7659"/>
    <w:rsid w:val="002E7852"/>
    <w:rsid w:val="002E7AF2"/>
    <w:rsid w:val="002E7B7D"/>
    <w:rsid w:val="002E7D2E"/>
    <w:rsid w:val="002E7FE1"/>
    <w:rsid w:val="002F0385"/>
    <w:rsid w:val="002F03D8"/>
    <w:rsid w:val="002F060A"/>
    <w:rsid w:val="002F0971"/>
    <w:rsid w:val="002F0A22"/>
    <w:rsid w:val="002F0B8B"/>
    <w:rsid w:val="002F0F2C"/>
    <w:rsid w:val="002F1106"/>
    <w:rsid w:val="002F133A"/>
    <w:rsid w:val="002F141F"/>
    <w:rsid w:val="002F1583"/>
    <w:rsid w:val="002F16A8"/>
    <w:rsid w:val="002F182A"/>
    <w:rsid w:val="002F1873"/>
    <w:rsid w:val="002F1907"/>
    <w:rsid w:val="002F1A0B"/>
    <w:rsid w:val="002F1CBD"/>
    <w:rsid w:val="002F1CCE"/>
    <w:rsid w:val="002F1D40"/>
    <w:rsid w:val="002F1F54"/>
    <w:rsid w:val="002F20F1"/>
    <w:rsid w:val="002F210B"/>
    <w:rsid w:val="002F22BB"/>
    <w:rsid w:val="002F2337"/>
    <w:rsid w:val="002F24B9"/>
    <w:rsid w:val="002F2DF9"/>
    <w:rsid w:val="002F30B4"/>
    <w:rsid w:val="002F33BD"/>
    <w:rsid w:val="002F373D"/>
    <w:rsid w:val="002F394D"/>
    <w:rsid w:val="002F3B46"/>
    <w:rsid w:val="002F3D6E"/>
    <w:rsid w:val="002F3EB3"/>
    <w:rsid w:val="002F3F31"/>
    <w:rsid w:val="002F4211"/>
    <w:rsid w:val="002F4289"/>
    <w:rsid w:val="002F4774"/>
    <w:rsid w:val="002F48A4"/>
    <w:rsid w:val="002F4B48"/>
    <w:rsid w:val="002F4C49"/>
    <w:rsid w:val="002F516A"/>
    <w:rsid w:val="002F5220"/>
    <w:rsid w:val="002F532B"/>
    <w:rsid w:val="002F54D6"/>
    <w:rsid w:val="002F54F5"/>
    <w:rsid w:val="002F573C"/>
    <w:rsid w:val="002F575C"/>
    <w:rsid w:val="002F58FD"/>
    <w:rsid w:val="002F5E95"/>
    <w:rsid w:val="002F6148"/>
    <w:rsid w:val="002F62A7"/>
    <w:rsid w:val="002F62D3"/>
    <w:rsid w:val="002F65EA"/>
    <w:rsid w:val="002F664E"/>
    <w:rsid w:val="002F665E"/>
    <w:rsid w:val="002F675E"/>
    <w:rsid w:val="002F6A3A"/>
    <w:rsid w:val="002F6B1D"/>
    <w:rsid w:val="002F6ED3"/>
    <w:rsid w:val="002F6F5B"/>
    <w:rsid w:val="002F6FC6"/>
    <w:rsid w:val="002F7041"/>
    <w:rsid w:val="002F720E"/>
    <w:rsid w:val="002F7216"/>
    <w:rsid w:val="002F78A1"/>
    <w:rsid w:val="002F79FB"/>
    <w:rsid w:val="002F7CD2"/>
    <w:rsid w:val="002F7D27"/>
    <w:rsid w:val="002F7E78"/>
    <w:rsid w:val="002F7EA5"/>
    <w:rsid w:val="002F7F45"/>
    <w:rsid w:val="0030073E"/>
    <w:rsid w:val="00300750"/>
    <w:rsid w:val="0030077F"/>
    <w:rsid w:val="003007BD"/>
    <w:rsid w:val="00300904"/>
    <w:rsid w:val="00300A7A"/>
    <w:rsid w:val="00300ACD"/>
    <w:rsid w:val="00300CAF"/>
    <w:rsid w:val="00300E1F"/>
    <w:rsid w:val="00300E71"/>
    <w:rsid w:val="0030136B"/>
    <w:rsid w:val="003014F6"/>
    <w:rsid w:val="0030198A"/>
    <w:rsid w:val="0030199D"/>
    <w:rsid w:val="00301AAC"/>
    <w:rsid w:val="00301B7B"/>
    <w:rsid w:val="00301C87"/>
    <w:rsid w:val="00301CB4"/>
    <w:rsid w:val="0030205F"/>
    <w:rsid w:val="0030209C"/>
    <w:rsid w:val="00302130"/>
    <w:rsid w:val="003021AC"/>
    <w:rsid w:val="0030230B"/>
    <w:rsid w:val="00302BAD"/>
    <w:rsid w:val="00302CD7"/>
    <w:rsid w:val="00302E76"/>
    <w:rsid w:val="00302E85"/>
    <w:rsid w:val="00302EE6"/>
    <w:rsid w:val="00303409"/>
    <w:rsid w:val="003034E8"/>
    <w:rsid w:val="003035D9"/>
    <w:rsid w:val="003038B0"/>
    <w:rsid w:val="00303D44"/>
    <w:rsid w:val="00303DFD"/>
    <w:rsid w:val="003040CD"/>
    <w:rsid w:val="0030426E"/>
    <w:rsid w:val="0030490B"/>
    <w:rsid w:val="00304997"/>
    <w:rsid w:val="00304A52"/>
    <w:rsid w:val="00304C48"/>
    <w:rsid w:val="00304D2A"/>
    <w:rsid w:val="00304D39"/>
    <w:rsid w:val="00304F9C"/>
    <w:rsid w:val="00305255"/>
    <w:rsid w:val="003055F1"/>
    <w:rsid w:val="00305687"/>
    <w:rsid w:val="00305B63"/>
    <w:rsid w:val="00305DEE"/>
    <w:rsid w:val="00305E84"/>
    <w:rsid w:val="00306026"/>
    <w:rsid w:val="0030636F"/>
    <w:rsid w:val="00306676"/>
    <w:rsid w:val="0030698E"/>
    <w:rsid w:val="00306DA0"/>
    <w:rsid w:val="00306FA5"/>
    <w:rsid w:val="00307046"/>
    <w:rsid w:val="00307352"/>
    <w:rsid w:val="003075C8"/>
    <w:rsid w:val="003075E8"/>
    <w:rsid w:val="00307BC3"/>
    <w:rsid w:val="00307C16"/>
    <w:rsid w:val="00307C65"/>
    <w:rsid w:val="00307ED3"/>
    <w:rsid w:val="00307F22"/>
    <w:rsid w:val="00307F6C"/>
    <w:rsid w:val="00310858"/>
    <w:rsid w:val="0031089B"/>
    <w:rsid w:val="00310B22"/>
    <w:rsid w:val="00310B46"/>
    <w:rsid w:val="00310BAA"/>
    <w:rsid w:val="00310C8F"/>
    <w:rsid w:val="00310CC6"/>
    <w:rsid w:val="00310E5B"/>
    <w:rsid w:val="0031116E"/>
    <w:rsid w:val="00311393"/>
    <w:rsid w:val="0031155B"/>
    <w:rsid w:val="00311DC2"/>
    <w:rsid w:val="00311E56"/>
    <w:rsid w:val="00311F22"/>
    <w:rsid w:val="003120BB"/>
    <w:rsid w:val="00312101"/>
    <w:rsid w:val="00312238"/>
    <w:rsid w:val="003123F1"/>
    <w:rsid w:val="003124B6"/>
    <w:rsid w:val="003125CC"/>
    <w:rsid w:val="0031295D"/>
    <w:rsid w:val="00312CDE"/>
    <w:rsid w:val="00312D54"/>
    <w:rsid w:val="00313023"/>
    <w:rsid w:val="00313335"/>
    <w:rsid w:val="003133F9"/>
    <w:rsid w:val="0031341A"/>
    <w:rsid w:val="0031346D"/>
    <w:rsid w:val="003134B6"/>
    <w:rsid w:val="00313761"/>
    <w:rsid w:val="003137A6"/>
    <w:rsid w:val="0031399E"/>
    <w:rsid w:val="00313B60"/>
    <w:rsid w:val="00313F30"/>
    <w:rsid w:val="00314048"/>
    <w:rsid w:val="00314088"/>
    <w:rsid w:val="003140CB"/>
    <w:rsid w:val="00314118"/>
    <w:rsid w:val="0031452B"/>
    <w:rsid w:val="003147B4"/>
    <w:rsid w:val="00314A06"/>
    <w:rsid w:val="00314B8A"/>
    <w:rsid w:val="00314EB4"/>
    <w:rsid w:val="00315294"/>
    <w:rsid w:val="003153EE"/>
    <w:rsid w:val="0031568B"/>
    <w:rsid w:val="00315A2F"/>
    <w:rsid w:val="00315D58"/>
    <w:rsid w:val="00315DED"/>
    <w:rsid w:val="00315F44"/>
    <w:rsid w:val="003161E3"/>
    <w:rsid w:val="003166A7"/>
    <w:rsid w:val="003166CD"/>
    <w:rsid w:val="003166F5"/>
    <w:rsid w:val="00316A40"/>
    <w:rsid w:val="00316BA1"/>
    <w:rsid w:val="00316DC3"/>
    <w:rsid w:val="00316EE3"/>
    <w:rsid w:val="003177CF"/>
    <w:rsid w:val="00317C3A"/>
    <w:rsid w:val="00317D07"/>
    <w:rsid w:val="00317D6D"/>
    <w:rsid w:val="00317E7E"/>
    <w:rsid w:val="00317F21"/>
    <w:rsid w:val="003201EB"/>
    <w:rsid w:val="003202DD"/>
    <w:rsid w:val="003203E0"/>
    <w:rsid w:val="0032044C"/>
    <w:rsid w:val="003205B3"/>
    <w:rsid w:val="00320792"/>
    <w:rsid w:val="0032083B"/>
    <w:rsid w:val="0032098D"/>
    <w:rsid w:val="003209F0"/>
    <w:rsid w:val="00320C8D"/>
    <w:rsid w:val="00320E64"/>
    <w:rsid w:val="00321415"/>
    <w:rsid w:val="00321924"/>
    <w:rsid w:val="00321A59"/>
    <w:rsid w:val="00321D0C"/>
    <w:rsid w:val="00321D5C"/>
    <w:rsid w:val="003220A7"/>
    <w:rsid w:val="003225FC"/>
    <w:rsid w:val="00322774"/>
    <w:rsid w:val="0032287A"/>
    <w:rsid w:val="003228CC"/>
    <w:rsid w:val="00322CC6"/>
    <w:rsid w:val="00322E64"/>
    <w:rsid w:val="003230CE"/>
    <w:rsid w:val="0032327F"/>
    <w:rsid w:val="0032347A"/>
    <w:rsid w:val="00323554"/>
    <w:rsid w:val="0032361C"/>
    <w:rsid w:val="0032361E"/>
    <w:rsid w:val="0032382D"/>
    <w:rsid w:val="00323BB2"/>
    <w:rsid w:val="00324055"/>
    <w:rsid w:val="00324478"/>
    <w:rsid w:val="003245D6"/>
    <w:rsid w:val="0032464E"/>
    <w:rsid w:val="003247E4"/>
    <w:rsid w:val="00324AC9"/>
    <w:rsid w:val="00324B0E"/>
    <w:rsid w:val="00324C48"/>
    <w:rsid w:val="00324C98"/>
    <w:rsid w:val="0032520C"/>
    <w:rsid w:val="0032529C"/>
    <w:rsid w:val="0032534B"/>
    <w:rsid w:val="00325894"/>
    <w:rsid w:val="00325914"/>
    <w:rsid w:val="00325BA2"/>
    <w:rsid w:val="00325BC8"/>
    <w:rsid w:val="00325C89"/>
    <w:rsid w:val="00325D4E"/>
    <w:rsid w:val="00325D55"/>
    <w:rsid w:val="00325ED6"/>
    <w:rsid w:val="00325FA9"/>
    <w:rsid w:val="00326130"/>
    <w:rsid w:val="003261CD"/>
    <w:rsid w:val="003262C7"/>
    <w:rsid w:val="00326361"/>
    <w:rsid w:val="003267BF"/>
    <w:rsid w:val="00326801"/>
    <w:rsid w:val="00326A96"/>
    <w:rsid w:val="0032715F"/>
    <w:rsid w:val="00327557"/>
    <w:rsid w:val="00327892"/>
    <w:rsid w:val="003279D6"/>
    <w:rsid w:val="00327C4D"/>
    <w:rsid w:val="0033003A"/>
    <w:rsid w:val="00330278"/>
    <w:rsid w:val="00330745"/>
    <w:rsid w:val="00330818"/>
    <w:rsid w:val="00330856"/>
    <w:rsid w:val="0033085C"/>
    <w:rsid w:val="003309A3"/>
    <w:rsid w:val="00330A2F"/>
    <w:rsid w:val="00330A6D"/>
    <w:rsid w:val="00330C06"/>
    <w:rsid w:val="00330E9E"/>
    <w:rsid w:val="00330EE7"/>
    <w:rsid w:val="00331012"/>
    <w:rsid w:val="00331205"/>
    <w:rsid w:val="0033136A"/>
    <w:rsid w:val="003316F8"/>
    <w:rsid w:val="00331BDC"/>
    <w:rsid w:val="00331D10"/>
    <w:rsid w:val="00331FED"/>
    <w:rsid w:val="0033203B"/>
    <w:rsid w:val="0033235B"/>
    <w:rsid w:val="0033276F"/>
    <w:rsid w:val="003327F3"/>
    <w:rsid w:val="00332962"/>
    <w:rsid w:val="00332D2E"/>
    <w:rsid w:val="00332D4C"/>
    <w:rsid w:val="00333399"/>
    <w:rsid w:val="00333482"/>
    <w:rsid w:val="0033375E"/>
    <w:rsid w:val="003339A2"/>
    <w:rsid w:val="00333AC4"/>
    <w:rsid w:val="00333BFF"/>
    <w:rsid w:val="00333CEF"/>
    <w:rsid w:val="00333E34"/>
    <w:rsid w:val="00334526"/>
    <w:rsid w:val="00334709"/>
    <w:rsid w:val="0033481B"/>
    <w:rsid w:val="00334BCE"/>
    <w:rsid w:val="00334C42"/>
    <w:rsid w:val="00334DBA"/>
    <w:rsid w:val="00334EA2"/>
    <w:rsid w:val="00334EA6"/>
    <w:rsid w:val="00334F67"/>
    <w:rsid w:val="003353E4"/>
    <w:rsid w:val="0033579F"/>
    <w:rsid w:val="0033597A"/>
    <w:rsid w:val="00335B7A"/>
    <w:rsid w:val="00335D0D"/>
    <w:rsid w:val="003363E9"/>
    <w:rsid w:val="0033640D"/>
    <w:rsid w:val="003365E6"/>
    <w:rsid w:val="003367A9"/>
    <w:rsid w:val="003368D3"/>
    <w:rsid w:val="00336A5E"/>
    <w:rsid w:val="00336D07"/>
    <w:rsid w:val="00336D2D"/>
    <w:rsid w:val="003373F4"/>
    <w:rsid w:val="0033781D"/>
    <w:rsid w:val="003378CB"/>
    <w:rsid w:val="00337A7E"/>
    <w:rsid w:val="00337D25"/>
    <w:rsid w:val="00337F0A"/>
    <w:rsid w:val="00340073"/>
    <w:rsid w:val="00340176"/>
    <w:rsid w:val="00340273"/>
    <w:rsid w:val="00340488"/>
    <w:rsid w:val="003405C6"/>
    <w:rsid w:val="003405EF"/>
    <w:rsid w:val="003407C2"/>
    <w:rsid w:val="00340858"/>
    <w:rsid w:val="00340952"/>
    <w:rsid w:val="00340AD1"/>
    <w:rsid w:val="00340B12"/>
    <w:rsid w:val="0034141D"/>
    <w:rsid w:val="003414C0"/>
    <w:rsid w:val="0034156A"/>
    <w:rsid w:val="00341605"/>
    <w:rsid w:val="00341C99"/>
    <w:rsid w:val="00342096"/>
    <w:rsid w:val="00342182"/>
    <w:rsid w:val="0034224C"/>
    <w:rsid w:val="0034244A"/>
    <w:rsid w:val="00342450"/>
    <w:rsid w:val="00342477"/>
    <w:rsid w:val="0034250B"/>
    <w:rsid w:val="00342597"/>
    <w:rsid w:val="003425E9"/>
    <w:rsid w:val="003429DC"/>
    <w:rsid w:val="00342AAD"/>
    <w:rsid w:val="00342ADF"/>
    <w:rsid w:val="00342B45"/>
    <w:rsid w:val="00342C77"/>
    <w:rsid w:val="00342D32"/>
    <w:rsid w:val="003430CC"/>
    <w:rsid w:val="0034330E"/>
    <w:rsid w:val="00343324"/>
    <w:rsid w:val="003435CE"/>
    <w:rsid w:val="003435E9"/>
    <w:rsid w:val="00344163"/>
    <w:rsid w:val="00344210"/>
    <w:rsid w:val="00344681"/>
    <w:rsid w:val="0034469D"/>
    <w:rsid w:val="00344BA3"/>
    <w:rsid w:val="00344E37"/>
    <w:rsid w:val="0034504C"/>
    <w:rsid w:val="00345232"/>
    <w:rsid w:val="00345374"/>
    <w:rsid w:val="003453EC"/>
    <w:rsid w:val="0034561D"/>
    <w:rsid w:val="0034571E"/>
    <w:rsid w:val="0034576D"/>
    <w:rsid w:val="00345D2B"/>
    <w:rsid w:val="00345DA7"/>
    <w:rsid w:val="00345DC9"/>
    <w:rsid w:val="00345E0B"/>
    <w:rsid w:val="00345FDC"/>
    <w:rsid w:val="00346051"/>
    <w:rsid w:val="003463B1"/>
    <w:rsid w:val="003463C0"/>
    <w:rsid w:val="0034685B"/>
    <w:rsid w:val="003468CF"/>
    <w:rsid w:val="00346AF1"/>
    <w:rsid w:val="00346B32"/>
    <w:rsid w:val="00346CD7"/>
    <w:rsid w:val="003470F8"/>
    <w:rsid w:val="0034712C"/>
    <w:rsid w:val="003471CA"/>
    <w:rsid w:val="0034729E"/>
    <w:rsid w:val="003475AD"/>
    <w:rsid w:val="003475D0"/>
    <w:rsid w:val="00347769"/>
    <w:rsid w:val="00347889"/>
    <w:rsid w:val="00347A5E"/>
    <w:rsid w:val="00347AFA"/>
    <w:rsid w:val="00347C1D"/>
    <w:rsid w:val="0035006B"/>
    <w:rsid w:val="00350089"/>
    <w:rsid w:val="003501A3"/>
    <w:rsid w:val="003501D1"/>
    <w:rsid w:val="00350239"/>
    <w:rsid w:val="003503BC"/>
    <w:rsid w:val="00350817"/>
    <w:rsid w:val="00350981"/>
    <w:rsid w:val="00351089"/>
    <w:rsid w:val="0035123D"/>
    <w:rsid w:val="003514CE"/>
    <w:rsid w:val="0035154B"/>
    <w:rsid w:val="00351677"/>
    <w:rsid w:val="0035173D"/>
    <w:rsid w:val="00351862"/>
    <w:rsid w:val="003518F0"/>
    <w:rsid w:val="00351D9F"/>
    <w:rsid w:val="00351DC7"/>
    <w:rsid w:val="00351E44"/>
    <w:rsid w:val="00352206"/>
    <w:rsid w:val="0035226E"/>
    <w:rsid w:val="003522B5"/>
    <w:rsid w:val="00352377"/>
    <w:rsid w:val="0035250D"/>
    <w:rsid w:val="00352809"/>
    <w:rsid w:val="0035281F"/>
    <w:rsid w:val="00352CFF"/>
    <w:rsid w:val="00352F33"/>
    <w:rsid w:val="00353003"/>
    <w:rsid w:val="003531CA"/>
    <w:rsid w:val="003533B9"/>
    <w:rsid w:val="00353649"/>
    <w:rsid w:val="003536CF"/>
    <w:rsid w:val="00353730"/>
    <w:rsid w:val="00353B15"/>
    <w:rsid w:val="00353BDC"/>
    <w:rsid w:val="00353E4D"/>
    <w:rsid w:val="00353EE4"/>
    <w:rsid w:val="003540F9"/>
    <w:rsid w:val="00354205"/>
    <w:rsid w:val="0035424A"/>
    <w:rsid w:val="00354423"/>
    <w:rsid w:val="00354621"/>
    <w:rsid w:val="0035477E"/>
    <w:rsid w:val="003547D7"/>
    <w:rsid w:val="00354899"/>
    <w:rsid w:val="003549F5"/>
    <w:rsid w:val="00354A33"/>
    <w:rsid w:val="00354BE2"/>
    <w:rsid w:val="00354FD5"/>
    <w:rsid w:val="00355252"/>
    <w:rsid w:val="00355296"/>
    <w:rsid w:val="00355505"/>
    <w:rsid w:val="0035564A"/>
    <w:rsid w:val="00355794"/>
    <w:rsid w:val="0035585D"/>
    <w:rsid w:val="003559C9"/>
    <w:rsid w:val="00355CA1"/>
    <w:rsid w:val="00355CA7"/>
    <w:rsid w:val="00355D84"/>
    <w:rsid w:val="00355F44"/>
    <w:rsid w:val="00356539"/>
    <w:rsid w:val="00356A35"/>
    <w:rsid w:val="00356C57"/>
    <w:rsid w:val="00356FF2"/>
    <w:rsid w:val="00357151"/>
    <w:rsid w:val="003573C0"/>
    <w:rsid w:val="003573DD"/>
    <w:rsid w:val="003574C6"/>
    <w:rsid w:val="00357553"/>
    <w:rsid w:val="0035765D"/>
    <w:rsid w:val="00357985"/>
    <w:rsid w:val="00357C5A"/>
    <w:rsid w:val="00357E5A"/>
    <w:rsid w:val="00357EE8"/>
    <w:rsid w:val="00360096"/>
    <w:rsid w:val="003600F7"/>
    <w:rsid w:val="0036011A"/>
    <w:rsid w:val="00360161"/>
    <w:rsid w:val="0036045A"/>
    <w:rsid w:val="0036048B"/>
    <w:rsid w:val="0036067A"/>
    <w:rsid w:val="00360B28"/>
    <w:rsid w:val="00360CFD"/>
    <w:rsid w:val="003610A2"/>
    <w:rsid w:val="003612F9"/>
    <w:rsid w:val="00361401"/>
    <w:rsid w:val="003614E0"/>
    <w:rsid w:val="00361530"/>
    <w:rsid w:val="0036157A"/>
    <w:rsid w:val="00361694"/>
    <w:rsid w:val="00361737"/>
    <w:rsid w:val="003617C6"/>
    <w:rsid w:val="00361892"/>
    <w:rsid w:val="003619C4"/>
    <w:rsid w:val="00361B11"/>
    <w:rsid w:val="00361BA2"/>
    <w:rsid w:val="00362063"/>
    <w:rsid w:val="003621D0"/>
    <w:rsid w:val="00362289"/>
    <w:rsid w:val="003623D5"/>
    <w:rsid w:val="0036252F"/>
    <w:rsid w:val="003627C3"/>
    <w:rsid w:val="0036286F"/>
    <w:rsid w:val="00362A1B"/>
    <w:rsid w:val="00362A74"/>
    <w:rsid w:val="00362D09"/>
    <w:rsid w:val="00362E09"/>
    <w:rsid w:val="00362E0F"/>
    <w:rsid w:val="00362E50"/>
    <w:rsid w:val="0036300E"/>
    <w:rsid w:val="0036329E"/>
    <w:rsid w:val="003635B4"/>
    <w:rsid w:val="00363B9C"/>
    <w:rsid w:val="00363C35"/>
    <w:rsid w:val="00363D4E"/>
    <w:rsid w:val="00363F93"/>
    <w:rsid w:val="00363FE7"/>
    <w:rsid w:val="003642E0"/>
    <w:rsid w:val="00364357"/>
    <w:rsid w:val="003649FE"/>
    <w:rsid w:val="00364A19"/>
    <w:rsid w:val="00364B0C"/>
    <w:rsid w:val="00364BAC"/>
    <w:rsid w:val="00364C46"/>
    <w:rsid w:val="00364ED1"/>
    <w:rsid w:val="00364FB3"/>
    <w:rsid w:val="003651FC"/>
    <w:rsid w:val="00365305"/>
    <w:rsid w:val="00365481"/>
    <w:rsid w:val="0036574B"/>
    <w:rsid w:val="003657EC"/>
    <w:rsid w:val="00365C7A"/>
    <w:rsid w:val="00365C86"/>
    <w:rsid w:val="00365F41"/>
    <w:rsid w:val="00365FA6"/>
    <w:rsid w:val="00366510"/>
    <w:rsid w:val="00366869"/>
    <w:rsid w:val="00366C31"/>
    <w:rsid w:val="00366CF3"/>
    <w:rsid w:val="00366CFF"/>
    <w:rsid w:val="00366DC2"/>
    <w:rsid w:val="00366FA0"/>
    <w:rsid w:val="003670F6"/>
    <w:rsid w:val="003672AA"/>
    <w:rsid w:val="00367606"/>
    <w:rsid w:val="003676C6"/>
    <w:rsid w:val="0036782B"/>
    <w:rsid w:val="0036784A"/>
    <w:rsid w:val="003679C8"/>
    <w:rsid w:val="00367A93"/>
    <w:rsid w:val="00367E0E"/>
    <w:rsid w:val="00367E33"/>
    <w:rsid w:val="00367E9C"/>
    <w:rsid w:val="00367F37"/>
    <w:rsid w:val="00370232"/>
    <w:rsid w:val="0037028F"/>
    <w:rsid w:val="003702BE"/>
    <w:rsid w:val="0037054D"/>
    <w:rsid w:val="00370CC8"/>
    <w:rsid w:val="00370CD5"/>
    <w:rsid w:val="00370E7E"/>
    <w:rsid w:val="00371225"/>
    <w:rsid w:val="00371360"/>
    <w:rsid w:val="00371AC8"/>
    <w:rsid w:val="00371B09"/>
    <w:rsid w:val="00371BBF"/>
    <w:rsid w:val="00371C14"/>
    <w:rsid w:val="00371C96"/>
    <w:rsid w:val="00371E46"/>
    <w:rsid w:val="0037226D"/>
    <w:rsid w:val="0037242C"/>
    <w:rsid w:val="0037248A"/>
    <w:rsid w:val="003724C5"/>
    <w:rsid w:val="00372946"/>
    <w:rsid w:val="00372A4F"/>
    <w:rsid w:val="00372AAC"/>
    <w:rsid w:val="00372BB7"/>
    <w:rsid w:val="00372CDF"/>
    <w:rsid w:val="00372D0E"/>
    <w:rsid w:val="00372EFD"/>
    <w:rsid w:val="003731BB"/>
    <w:rsid w:val="00373258"/>
    <w:rsid w:val="00373424"/>
    <w:rsid w:val="003734EB"/>
    <w:rsid w:val="0037352F"/>
    <w:rsid w:val="0037354E"/>
    <w:rsid w:val="003735D3"/>
    <w:rsid w:val="00373B0B"/>
    <w:rsid w:val="00373B53"/>
    <w:rsid w:val="00373BAD"/>
    <w:rsid w:val="00373C74"/>
    <w:rsid w:val="00373C8F"/>
    <w:rsid w:val="00373ED9"/>
    <w:rsid w:val="00373FD7"/>
    <w:rsid w:val="003743F7"/>
    <w:rsid w:val="0037448C"/>
    <w:rsid w:val="003744FD"/>
    <w:rsid w:val="003747C4"/>
    <w:rsid w:val="00374C40"/>
    <w:rsid w:val="00374CAF"/>
    <w:rsid w:val="00374D45"/>
    <w:rsid w:val="00374E09"/>
    <w:rsid w:val="003752ED"/>
    <w:rsid w:val="003754FF"/>
    <w:rsid w:val="0037559B"/>
    <w:rsid w:val="00375B39"/>
    <w:rsid w:val="00375BCC"/>
    <w:rsid w:val="00375BE7"/>
    <w:rsid w:val="00375BF6"/>
    <w:rsid w:val="00375D98"/>
    <w:rsid w:val="00375E67"/>
    <w:rsid w:val="00375ED2"/>
    <w:rsid w:val="0037602B"/>
    <w:rsid w:val="003760D4"/>
    <w:rsid w:val="00376166"/>
    <w:rsid w:val="003763F7"/>
    <w:rsid w:val="003765F3"/>
    <w:rsid w:val="003766BC"/>
    <w:rsid w:val="00376738"/>
    <w:rsid w:val="0037675C"/>
    <w:rsid w:val="003767BD"/>
    <w:rsid w:val="00376B2D"/>
    <w:rsid w:val="00376E46"/>
    <w:rsid w:val="00376F30"/>
    <w:rsid w:val="003775C7"/>
    <w:rsid w:val="0037764C"/>
    <w:rsid w:val="003776CA"/>
    <w:rsid w:val="00377712"/>
    <w:rsid w:val="00377838"/>
    <w:rsid w:val="0037795B"/>
    <w:rsid w:val="003779BF"/>
    <w:rsid w:val="00377CE9"/>
    <w:rsid w:val="00377DDD"/>
    <w:rsid w:val="00377EE5"/>
    <w:rsid w:val="00377F9E"/>
    <w:rsid w:val="00380212"/>
    <w:rsid w:val="00380491"/>
    <w:rsid w:val="0038051B"/>
    <w:rsid w:val="0038062D"/>
    <w:rsid w:val="00380653"/>
    <w:rsid w:val="0038070C"/>
    <w:rsid w:val="00380948"/>
    <w:rsid w:val="00380A52"/>
    <w:rsid w:val="00380D71"/>
    <w:rsid w:val="0038107C"/>
    <w:rsid w:val="00381130"/>
    <w:rsid w:val="003811CF"/>
    <w:rsid w:val="0038139A"/>
    <w:rsid w:val="003814FA"/>
    <w:rsid w:val="00382179"/>
    <w:rsid w:val="003821E0"/>
    <w:rsid w:val="003822EB"/>
    <w:rsid w:val="003826F6"/>
    <w:rsid w:val="00382906"/>
    <w:rsid w:val="00382C43"/>
    <w:rsid w:val="00382F7B"/>
    <w:rsid w:val="003830F0"/>
    <w:rsid w:val="00383184"/>
    <w:rsid w:val="00383390"/>
    <w:rsid w:val="00383858"/>
    <w:rsid w:val="00383A98"/>
    <w:rsid w:val="00383BE4"/>
    <w:rsid w:val="003841DC"/>
    <w:rsid w:val="00384495"/>
    <w:rsid w:val="0038462C"/>
    <w:rsid w:val="00384667"/>
    <w:rsid w:val="00384891"/>
    <w:rsid w:val="00384B8F"/>
    <w:rsid w:val="00384C0E"/>
    <w:rsid w:val="00384CE8"/>
    <w:rsid w:val="00385202"/>
    <w:rsid w:val="0038531A"/>
    <w:rsid w:val="00385469"/>
    <w:rsid w:val="00385526"/>
    <w:rsid w:val="00385570"/>
    <w:rsid w:val="0038573F"/>
    <w:rsid w:val="00385756"/>
    <w:rsid w:val="00385831"/>
    <w:rsid w:val="003858C5"/>
    <w:rsid w:val="0038599B"/>
    <w:rsid w:val="00385A52"/>
    <w:rsid w:val="00385A79"/>
    <w:rsid w:val="00385A9D"/>
    <w:rsid w:val="00385CB5"/>
    <w:rsid w:val="00385CFC"/>
    <w:rsid w:val="0038609D"/>
    <w:rsid w:val="0038642A"/>
    <w:rsid w:val="0038654D"/>
    <w:rsid w:val="003865CD"/>
    <w:rsid w:val="003865F6"/>
    <w:rsid w:val="003868A0"/>
    <w:rsid w:val="003869CF"/>
    <w:rsid w:val="00386AEB"/>
    <w:rsid w:val="00386BE3"/>
    <w:rsid w:val="00386C2C"/>
    <w:rsid w:val="00386CBD"/>
    <w:rsid w:val="003870BA"/>
    <w:rsid w:val="0038715F"/>
    <w:rsid w:val="003874BD"/>
    <w:rsid w:val="0038759D"/>
    <w:rsid w:val="00387720"/>
    <w:rsid w:val="003879D8"/>
    <w:rsid w:val="003879FA"/>
    <w:rsid w:val="00387B17"/>
    <w:rsid w:val="00387E46"/>
    <w:rsid w:val="00387E76"/>
    <w:rsid w:val="00387FBD"/>
    <w:rsid w:val="003905EF"/>
    <w:rsid w:val="00390762"/>
    <w:rsid w:val="00390824"/>
    <w:rsid w:val="0039092F"/>
    <w:rsid w:val="00390943"/>
    <w:rsid w:val="0039094B"/>
    <w:rsid w:val="00390979"/>
    <w:rsid w:val="00390CAF"/>
    <w:rsid w:val="00390FD4"/>
    <w:rsid w:val="0039106B"/>
    <w:rsid w:val="003913A6"/>
    <w:rsid w:val="00391515"/>
    <w:rsid w:val="00391A73"/>
    <w:rsid w:val="00391AC0"/>
    <w:rsid w:val="00391B1D"/>
    <w:rsid w:val="00391B41"/>
    <w:rsid w:val="00391CD1"/>
    <w:rsid w:val="00392178"/>
    <w:rsid w:val="0039217A"/>
    <w:rsid w:val="00392195"/>
    <w:rsid w:val="00392379"/>
    <w:rsid w:val="003923AC"/>
    <w:rsid w:val="003923E9"/>
    <w:rsid w:val="0039261E"/>
    <w:rsid w:val="003929C2"/>
    <w:rsid w:val="00392AA4"/>
    <w:rsid w:val="00392BAB"/>
    <w:rsid w:val="00392E74"/>
    <w:rsid w:val="00392EBC"/>
    <w:rsid w:val="00392FF3"/>
    <w:rsid w:val="003931AE"/>
    <w:rsid w:val="0039355A"/>
    <w:rsid w:val="0039387A"/>
    <w:rsid w:val="00393911"/>
    <w:rsid w:val="00394291"/>
    <w:rsid w:val="0039456C"/>
    <w:rsid w:val="0039471B"/>
    <w:rsid w:val="00394AF9"/>
    <w:rsid w:val="00394C1B"/>
    <w:rsid w:val="00394C4C"/>
    <w:rsid w:val="00394DCF"/>
    <w:rsid w:val="0039558C"/>
    <w:rsid w:val="003955B1"/>
    <w:rsid w:val="00395D09"/>
    <w:rsid w:val="00395F0F"/>
    <w:rsid w:val="00396074"/>
    <w:rsid w:val="003960CC"/>
    <w:rsid w:val="003964E8"/>
    <w:rsid w:val="003966A6"/>
    <w:rsid w:val="00396930"/>
    <w:rsid w:val="003969E7"/>
    <w:rsid w:val="00396B4C"/>
    <w:rsid w:val="00396DDB"/>
    <w:rsid w:val="0039701D"/>
    <w:rsid w:val="0039715D"/>
    <w:rsid w:val="003975C2"/>
    <w:rsid w:val="003976EF"/>
    <w:rsid w:val="003977E2"/>
    <w:rsid w:val="00397B22"/>
    <w:rsid w:val="003A000F"/>
    <w:rsid w:val="003A00DB"/>
    <w:rsid w:val="003A01B1"/>
    <w:rsid w:val="003A01DA"/>
    <w:rsid w:val="003A02A1"/>
    <w:rsid w:val="003A069F"/>
    <w:rsid w:val="003A0904"/>
    <w:rsid w:val="003A0941"/>
    <w:rsid w:val="003A0B4F"/>
    <w:rsid w:val="003A0E2D"/>
    <w:rsid w:val="003A0EF4"/>
    <w:rsid w:val="003A1095"/>
    <w:rsid w:val="003A10CE"/>
    <w:rsid w:val="003A10E6"/>
    <w:rsid w:val="003A1105"/>
    <w:rsid w:val="003A110D"/>
    <w:rsid w:val="003A1425"/>
    <w:rsid w:val="003A158E"/>
    <w:rsid w:val="003A1648"/>
    <w:rsid w:val="003A1700"/>
    <w:rsid w:val="003A17BA"/>
    <w:rsid w:val="003A1DAF"/>
    <w:rsid w:val="003A1FE0"/>
    <w:rsid w:val="003A20B0"/>
    <w:rsid w:val="003A24E7"/>
    <w:rsid w:val="003A2785"/>
    <w:rsid w:val="003A2800"/>
    <w:rsid w:val="003A2A67"/>
    <w:rsid w:val="003A2E84"/>
    <w:rsid w:val="003A3354"/>
    <w:rsid w:val="003A3567"/>
    <w:rsid w:val="003A3575"/>
    <w:rsid w:val="003A3924"/>
    <w:rsid w:val="003A3B2C"/>
    <w:rsid w:val="003A3C1F"/>
    <w:rsid w:val="003A3EA3"/>
    <w:rsid w:val="003A40E3"/>
    <w:rsid w:val="003A412D"/>
    <w:rsid w:val="003A42F1"/>
    <w:rsid w:val="003A4404"/>
    <w:rsid w:val="003A4876"/>
    <w:rsid w:val="003A49D9"/>
    <w:rsid w:val="003A4BE9"/>
    <w:rsid w:val="003A4C7C"/>
    <w:rsid w:val="003A4D2A"/>
    <w:rsid w:val="003A4FF8"/>
    <w:rsid w:val="003A5072"/>
    <w:rsid w:val="003A52E8"/>
    <w:rsid w:val="003A5627"/>
    <w:rsid w:val="003A5BFE"/>
    <w:rsid w:val="003A5CFF"/>
    <w:rsid w:val="003A600E"/>
    <w:rsid w:val="003A61C3"/>
    <w:rsid w:val="003A6754"/>
    <w:rsid w:val="003A6947"/>
    <w:rsid w:val="003A699A"/>
    <w:rsid w:val="003A6E12"/>
    <w:rsid w:val="003A6F0C"/>
    <w:rsid w:val="003A7443"/>
    <w:rsid w:val="003A74C6"/>
    <w:rsid w:val="003A78E4"/>
    <w:rsid w:val="003A7965"/>
    <w:rsid w:val="003A7A04"/>
    <w:rsid w:val="003A7B0D"/>
    <w:rsid w:val="003A7F51"/>
    <w:rsid w:val="003B0024"/>
    <w:rsid w:val="003B03DF"/>
    <w:rsid w:val="003B04E6"/>
    <w:rsid w:val="003B059C"/>
    <w:rsid w:val="003B075D"/>
    <w:rsid w:val="003B0A78"/>
    <w:rsid w:val="003B0BE2"/>
    <w:rsid w:val="003B0BE6"/>
    <w:rsid w:val="003B0C7B"/>
    <w:rsid w:val="003B0CA7"/>
    <w:rsid w:val="003B1009"/>
    <w:rsid w:val="003B1040"/>
    <w:rsid w:val="003B13B9"/>
    <w:rsid w:val="003B144F"/>
    <w:rsid w:val="003B15F0"/>
    <w:rsid w:val="003B161C"/>
    <w:rsid w:val="003B16BA"/>
    <w:rsid w:val="003B1826"/>
    <w:rsid w:val="003B1E77"/>
    <w:rsid w:val="003B1E7C"/>
    <w:rsid w:val="003B1F86"/>
    <w:rsid w:val="003B2038"/>
    <w:rsid w:val="003B2288"/>
    <w:rsid w:val="003B22C4"/>
    <w:rsid w:val="003B2550"/>
    <w:rsid w:val="003B26C5"/>
    <w:rsid w:val="003B2BC6"/>
    <w:rsid w:val="003B314F"/>
    <w:rsid w:val="003B3274"/>
    <w:rsid w:val="003B328A"/>
    <w:rsid w:val="003B35A9"/>
    <w:rsid w:val="003B368C"/>
    <w:rsid w:val="003B37EC"/>
    <w:rsid w:val="003B392D"/>
    <w:rsid w:val="003B3BE7"/>
    <w:rsid w:val="003B3CBE"/>
    <w:rsid w:val="003B3DD5"/>
    <w:rsid w:val="003B3E0A"/>
    <w:rsid w:val="003B3FDB"/>
    <w:rsid w:val="003B4248"/>
    <w:rsid w:val="003B46E3"/>
    <w:rsid w:val="003B4AD8"/>
    <w:rsid w:val="003B5005"/>
    <w:rsid w:val="003B507A"/>
    <w:rsid w:val="003B50D2"/>
    <w:rsid w:val="003B5403"/>
    <w:rsid w:val="003B54F2"/>
    <w:rsid w:val="003B580C"/>
    <w:rsid w:val="003B5B39"/>
    <w:rsid w:val="003B5D7D"/>
    <w:rsid w:val="003B5DD5"/>
    <w:rsid w:val="003B5EF2"/>
    <w:rsid w:val="003B6776"/>
    <w:rsid w:val="003B68AE"/>
    <w:rsid w:val="003B68CF"/>
    <w:rsid w:val="003B6B27"/>
    <w:rsid w:val="003B6DDD"/>
    <w:rsid w:val="003B6E9B"/>
    <w:rsid w:val="003B6FE6"/>
    <w:rsid w:val="003B70C3"/>
    <w:rsid w:val="003B720E"/>
    <w:rsid w:val="003B751A"/>
    <w:rsid w:val="003B7604"/>
    <w:rsid w:val="003B77BB"/>
    <w:rsid w:val="003B78FE"/>
    <w:rsid w:val="003B7C45"/>
    <w:rsid w:val="003B7CFD"/>
    <w:rsid w:val="003B7DB4"/>
    <w:rsid w:val="003C003B"/>
    <w:rsid w:val="003C0352"/>
    <w:rsid w:val="003C094B"/>
    <w:rsid w:val="003C0C88"/>
    <w:rsid w:val="003C0EDE"/>
    <w:rsid w:val="003C0FEC"/>
    <w:rsid w:val="003C1195"/>
    <w:rsid w:val="003C1477"/>
    <w:rsid w:val="003C1737"/>
    <w:rsid w:val="003C182B"/>
    <w:rsid w:val="003C18B0"/>
    <w:rsid w:val="003C19A4"/>
    <w:rsid w:val="003C1B73"/>
    <w:rsid w:val="003C1CC6"/>
    <w:rsid w:val="003C1F9A"/>
    <w:rsid w:val="003C2133"/>
    <w:rsid w:val="003C2172"/>
    <w:rsid w:val="003C254E"/>
    <w:rsid w:val="003C2D6C"/>
    <w:rsid w:val="003C30A8"/>
    <w:rsid w:val="003C30BF"/>
    <w:rsid w:val="003C30FC"/>
    <w:rsid w:val="003C312D"/>
    <w:rsid w:val="003C3236"/>
    <w:rsid w:val="003C32AE"/>
    <w:rsid w:val="003C36D1"/>
    <w:rsid w:val="003C37B1"/>
    <w:rsid w:val="003C39D9"/>
    <w:rsid w:val="003C3AA1"/>
    <w:rsid w:val="003C3DEA"/>
    <w:rsid w:val="003C3DF1"/>
    <w:rsid w:val="003C414D"/>
    <w:rsid w:val="003C457D"/>
    <w:rsid w:val="003C4CBE"/>
    <w:rsid w:val="003C50B7"/>
    <w:rsid w:val="003C5687"/>
    <w:rsid w:val="003C59C8"/>
    <w:rsid w:val="003C5F0F"/>
    <w:rsid w:val="003C617E"/>
    <w:rsid w:val="003C62CC"/>
    <w:rsid w:val="003C675C"/>
    <w:rsid w:val="003C681F"/>
    <w:rsid w:val="003C68F3"/>
    <w:rsid w:val="003C68FB"/>
    <w:rsid w:val="003C6D9F"/>
    <w:rsid w:val="003C6DE8"/>
    <w:rsid w:val="003C71E0"/>
    <w:rsid w:val="003C7367"/>
    <w:rsid w:val="003C763B"/>
    <w:rsid w:val="003C78F0"/>
    <w:rsid w:val="003C7D21"/>
    <w:rsid w:val="003C7FBB"/>
    <w:rsid w:val="003D02F4"/>
    <w:rsid w:val="003D03CC"/>
    <w:rsid w:val="003D086D"/>
    <w:rsid w:val="003D08E1"/>
    <w:rsid w:val="003D0B5B"/>
    <w:rsid w:val="003D0BCA"/>
    <w:rsid w:val="003D0DA6"/>
    <w:rsid w:val="003D145D"/>
    <w:rsid w:val="003D15B4"/>
    <w:rsid w:val="003D1AF0"/>
    <w:rsid w:val="003D1B5D"/>
    <w:rsid w:val="003D1C00"/>
    <w:rsid w:val="003D1C17"/>
    <w:rsid w:val="003D1E40"/>
    <w:rsid w:val="003D2028"/>
    <w:rsid w:val="003D2105"/>
    <w:rsid w:val="003D233F"/>
    <w:rsid w:val="003D23BB"/>
    <w:rsid w:val="003D2437"/>
    <w:rsid w:val="003D271B"/>
    <w:rsid w:val="003D2B3C"/>
    <w:rsid w:val="003D2D83"/>
    <w:rsid w:val="003D2E23"/>
    <w:rsid w:val="003D2F72"/>
    <w:rsid w:val="003D315B"/>
    <w:rsid w:val="003D3339"/>
    <w:rsid w:val="003D3567"/>
    <w:rsid w:val="003D365B"/>
    <w:rsid w:val="003D36A5"/>
    <w:rsid w:val="003D36E9"/>
    <w:rsid w:val="003D3907"/>
    <w:rsid w:val="003D391A"/>
    <w:rsid w:val="003D3B95"/>
    <w:rsid w:val="003D3BFF"/>
    <w:rsid w:val="003D3D3C"/>
    <w:rsid w:val="003D3DFB"/>
    <w:rsid w:val="003D41C9"/>
    <w:rsid w:val="003D422F"/>
    <w:rsid w:val="003D478F"/>
    <w:rsid w:val="003D49F3"/>
    <w:rsid w:val="003D4C0D"/>
    <w:rsid w:val="003D4C31"/>
    <w:rsid w:val="003D4D5D"/>
    <w:rsid w:val="003D5127"/>
    <w:rsid w:val="003D525F"/>
    <w:rsid w:val="003D52D8"/>
    <w:rsid w:val="003D5362"/>
    <w:rsid w:val="003D5472"/>
    <w:rsid w:val="003D5941"/>
    <w:rsid w:val="003D5A8B"/>
    <w:rsid w:val="003D5B91"/>
    <w:rsid w:val="003D5BA8"/>
    <w:rsid w:val="003D5EF4"/>
    <w:rsid w:val="003D5F01"/>
    <w:rsid w:val="003D609F"/>
    <w:rsid w:val="003D629A"/>
    <w:rsid w:val="003D65FA"/>
    <w:rsid w:val="003D66A0"/>
    <w:rsid w:val="003D6828"/>
    <w:rsid w:val="003D6BA4"/>
    <w:rsid w:val="003D6CD0"/>
    <w:rsid w:val="003D6D92"/>
    <w:rsid w:val="003D6FDF"/>
    <w:rsid w:val="003D78FA"/>
    <w:rsid w:val="003D7A84"/>
    <w:rsid w:val="003D7AD2"/>
    <w:rsid w:val="003D7ADD"/>
    <w:rsid w:val="003D7EC1"/>
    <w:rsid w:val="003E00F9"/>
    <w:rsid w:val="003E0495"/>
    <w:rsid w:val="003E0A9B"/>
    <w:rsid w:val="003E0BCC"/>
    <w:rsid w:val="003E0FB3"/>
    <w:rsid w:val="003E10D2"/>
    <w:rsid w:val="003E11E9"/>
    <w:rsid w:val="003E12A9"/>
    <w:rsid w:val="003E1490"/>
    <w:rsid w:val="003E1731"/>
    <w:rsid w:val="003E2001"/>
    <w:rsid w:val="003E2085"/>
    <w:rsid w:val="003E2284"/>
    <w:rsid w:val="003E2414"/>
    <w:rsid w:val="003E259B"/>
    <w:rsid w:val="003E265E"/>
    <w:rsid w:val="003E2695"/>
    <w:rsid w:val="003E2849"/>
    <w:rsid w:val="003E2897"/>
    <w:rsid w:val="003E2A2F"/>
    <w:rsid w:val="003E2C0F"/>
    <w:rsid w:val="003E2EE9"/>
    <w:rsid w:val="003E3222"/>
    <w:rsid w:val="003E3396"/>
    <w:rsid w:val="003E3602"/>
    <w:rsid w:val="003E3736"/>
    <w:rsid w:val="003E3873"/>
    <w:rsid w:val="003E38EC"/>
    <w:rsid w:val="003E3904"/>
    <w:rsid w:val="003E39A5"/>
    <w:rsid w:val="003E3C2D"/>
    <w:rsid w:val="003E3F60"/>
    <w:rsid w:val="003E3F89"/>
    <w:rsid w:val="003E4289"/>
    <w:rsid w:val="003E4295"/>
    <w:rsid w:val="003E43C4"/>
    <w:rsid w:val="003E44C3"/>
    <w:rsid w:val="003E45EC"/>
    <w:rsid w:val="003E481E"/>
    <w:rsid w:val="003E4F42"/>
    <w:rsid w:val="003E552A"/>
    <w:rsid w:val="003E580D"/>
    <w:rsid w:val="003E587F"/>
    <w:rsid w:val="003E59F0"/>
    <w:rsid w:val="003E5C63"/>
    <w:rsid w:val="003E5CA4"/>
    <w:rsid w:val="003E5D73"/>
    <w:rsid w:val="003E6382"/>
    <w:rsid w:val="003E63A3"/>
    <w:rsid w:val="003E6709"/>
    <w:rsid w:val="003E67CA"/>
    <w:rsid w:val="003E6A17"/>
    <w:rsid w:val="003E6A58"/>
    <w:rsid w:val="003E6A5C"/>
    <w:rsid w:val="003E6D58"/>
    <w:rsid w:val="003E7081"/>
    <w:rsid w:val="003E70FB"/>
    <w:rsid w:val="003E71ED"/>
    <w:rsid w:val="003E721C"/>
    <w:rsid w:val="003E735E"/>
    <w:rsid w:val="003E7613"/>
    <w:rsid w:val="003E76CE"/>
    <w:rsid w:val="003E7DE4"/>
    <w:rsid w:val="003E7FB3"/>
    <w:rsid w:val="003F0524"/>
    <w:rsid w:val="003F055A"/>
    <w:rsid w:val="003F06E0"/>
    <w:rsid w:val="003F0795"/>
    <w:rsid w:val="003F08B3"/>
    <w:rsid w:val="003F0C1C"/>
    <w:rsid w:val="003F0CE8"/>
    <w:rsid w:val="003F148A"/>
    <w:rsid w:val="003F162E"/>
    <w:rsid w:val="003F1A40"/>
    <w:rsid w:val="003F1F53"/>
    <w:rsid w:val="003F226E"/>
    <w:rsid w:val="003F230D"/>
    <w:rsid w:val="003F2371"/>
    <w:rsid w:val="003F23FC"/>
    <w:rsid w:val="003F24C6"/>
    <w:rsid w:val="003F2751"/>
    <w:rsid w:val="003F2C94"/>
    <w:rsid w:val="003F2DC4"/>
    <w:rsid w:val="003F2FB2"/>
    <w:rsid w:val="003F31F5"/>
    <w:rsid w:val="003F3325"/>
    <w:rsid w:val="003F34B6"/>
    <w:rsid w:val="003F36C1"/>
    <w:rsid w:val="003F3C3F"/>
    <w:rsid w:val="003F3D32"/>
    <w:rsid w:val="003F3F16"/>
    <w:rsid w:val="003F3FAC"/>
    <w:rsid w:val="003F4A01"/>
    <w:rsid w:val="003F4B0E"/>
    <w:rsid w:val="003F4CA6"/>
    <w:rsid w:val="003F51A4"/>
    <w:rsid w:val="003F5326"/>
    <w:rsid w:val="003F542D"/>
    <w:rsid w:val="003F576D"/>
    <w:rsid w:val="003F57DE"/>
    <w:rsid w:val="003F5AFF"/>
    <w:rsid w:val="003F5B35"/>
    <w:rsid w:val="003F5EA5"/>
    <w:rsid w:val="003F61FA"/>
    <w:rsid w:val="003F62FF"/>
    <w:rsid w:val="003F691F"/>
    <w:rsid w:val="003F69E9"/>
    <w:rsid w:val="003F6B7A"/>
    <w:rsid w:val="003F6C6A"/>
    <w:rsid w:val="003F6F38"/>
    <w:rsid w:val="003F72B9"/>
    <w:rsid w:val="003F759B"/>
    <w:rsid w:val="003F7692"/>
    <w:rsid w:val="003F77DE"/>
    <w:rsid w:val="003F79D5"/>
    <w:rsid w:val="003F7BE7"/>
    <w:rsid w:val="003F7CF9"/>
    <w:rsid w:val="003F7FB3"/>
    <w:rsid w:val="004003D7"/>
    <w:rsid w:val="0040049A"/>
    <w:rsid w:val="004006AC"/>
    <w:rsid w:val="00400819"/>
    <w:rsid w:val="004009A3"/>
    <w:rsid w:val="00400ACE"/>
    <w:rsid w:val="00400B20"/>
    <w:rsid w:val="00400C72"/>
    <w:rsid w:val="00400C9C"/>
    <w:rsid w:val="004010D9"/>
    <w:rsid w:val="004011B4"/>
    <w:rsid w:val="00401310"/>
    <w:rsid w:val="00401335"/>
    <w:rsid w:val="004013E2"/>
    <w:rsid w:val="00401589"/>
    <w:rsid w:val="0040176C"/>
    <w:rsid w:val="0040186D"/>
    <w:rsid w:val="00401B88"/>
    <w:rsid w:val="00401CE5"/>
    <w:rsid w:val="00401D6C"/>
    <w:rsid w:val="00401D91"/>
    <w:rsid w:val="00401F10"/>
    <w:rsid w:val="00401F9C"/>
    <w:rsid w:val="00402021"/>
    <w:rsid w:val="0040243D"/>
    <w:rsid w:val="004027F0"/>
    <w:rsid w:val="00402890"/>
    <w:rsid w:val="00402907"/>
    <w:rsid w:val="0040297E"/>
    <w:rsid w:val="004029B4"/>
    <w:rsid w:val="00402E3B"/>
    <w:rsid w:val="00403032"/>
    <w:rsid w:val="0040306B"/>
    <w:rsid w:val="00403717"/>
    <w:rsid w:val="004037F8"/>
    <w:rsid w:val="00403A18"/>
    <w:rsid w:val="00403A57"/>
    <w:rsid w:val="00403A67"/>
    <w:rsid w:val="00403D66"/>
    <w:rsid w:val="00403D9F"/>
    <w:rsid w:val="00403ECE"/>
    <w:rsid w:val="00404039"/>
    <w:rsid w:val="00404378"/>
    <w:rsid w:val="00404609"/>
    <w:rsid w:val="0040496E"/>
    <w:rsid w:val="00404BD7"/>
    <w:rsid w:val="00404C10"/>
    <w:rsid w:val="00405062"/>
    <w:rsid w:val="00405108"/>
    <w:rsid w:val="00405152"/>
    <w:rsid w:val="004051B9"/>
    <w:rsid w:val="004051D7"/>
    <w:rsid w:val="0040541F"/>
    <w:rsid w:val="00405635"/>
    <w:rsid w:val="0040570A"/>
    <w:rsid w:val="004058AC"/>
    <w:rsid w:val="004059FF"/>
    <w:rsid w:val="00405A25"/>
    <w:rsid w:val="00405A37"/>
    <w:rsid w:val="00405C7A"/>
    <w:rsid w:val="004062E3"/>
    <w:rsid w:val="00406427"/>
    <w:rsid w:val="0040658E"/>
    <w:rsid w:val="004065C3"/>
    <w:rsid w:val="00406B6D"/>
    <w:rsid w:val="00406BBA"/>
    <w:rsid w:val="00406C22"/>
    <w:rsid w:val="00406DC5"/>
    <w:rsid w:val="00406E82"/>
    <w:rsid w:val="0040721F"/>
    <w:rsid w:val="00407303"/>
    <w:rsid w:val="004074B4"/>
    <w:rsid w:val="004074F8"/>
    <w:rsid w:val="0040772C"/>
    <w:rsid w:val="0040796A"/>
    <w:rsid w:val="00407AA8"/>
    <w:rsid w:val="00407AC7"/>
    <w:rsid w:val="00407B9E"/>
    <w:rsid w:val="00407DDC"/>
    <w:rsid w:val="004102AE"/>
    <w:rsid w:val="004106C5"/>
    <w:rsid w:val="00410770"/>
    <w:rsid w:val="0041089C"/>
    <w:rsid w:val="004108CE"/>
    <w:rsid w:val="00410966"/>
    <w:rsid w:val="00410C04"/>
    <w:rsid w:val="00410E02"/>
    <w:rsid w:val="0041106F"/>
    <w:rsid w:val="004119BC"/>
    <w:rsid w:val="00411B94"/>
    <w:rsid w:val="00412358"/>
    <w:rsid w:val="004123F4"/>
    <w:rsid w:val="00412542"/>
    <w:rsid w:val="00412882"/>
    <w:rsid w:val="004128C6"/>
    <w:rsid w:val="0041299E"/>
    <w:rsid w:val="00412B1C"/>
    <w:rsid w:val="00412D7B"/>
    <w:rsid w:val="00412DA4"/>
    <w:rsid w:val="00413666"/>
    <w:rsid w:val="00413792"/>
    <w:rsid w:val="004138A0"/>
    <w:rsid w:val="004138DE"/>
    <w:rsid w:val="00413945"/>
    <w:rsid w:val="00413E23"/>
    <w:rsid w:val="00413F17"/>
    <w:rsid w:val="00413F47"/>
    <w:rsid w:val="00413FA4"/>
    <w:rsid w:val="004141BA"/>
    <w:rsid w:val="00414347"/>
    <w:rsid w:val="0041462D"/>
    <w:rsid w:val="004146E0"/>
    <w:rsid w:val="00414843"/>
    <w:rsid w:val="004148EF"/>
    <w:rsid w:val="00414AD5"/>
    <w:rsid w:val="00414BD7"/>
    <w:rsid w:val="00414EE0"/>
    <w:rsid w:val="004150A0"/>
    <w:rsid w:val="004152FF"/>
    <w:rsid w:val="0041541C"/>
    <w:rsid w:val="0041550C"/>
    <w:rsid w:val="004156EF"/>
    <w:rsid w:val="0041578C"/>
    <w:rsid w:val="00415BA7"/>
    <w:rsid w:val="00415DFA"/>
    <w:rsid w:val="00415E3E"/>
    <w:rsid w:val="00415EEA"/>
    <w:rsid w:val="004161FE"/>
    <w:rsid w:val="004162A3"/>
    <w:rsid w:val="004162EB"/>
    <w:rsid w:val="0041648E"/>
    <w:rsid w:val="0041650A"/>
    <w:rsid w:val="00416AE5"/>
    <w:rsid w:val="00416BD0"/>
    <w:rsid w:val="00416D64"/>
    <w:rsid w:val="00416E49"/>
    <w:rsid w:val="00416F7D"/>
    <w:rsid w:val="00417207"/>
    <w:rsid w:val="004172D5"/>
    <w:rsid w:val="004172F8"/>
    <w:rsid w:val="00417960"/>
    <w:rsid w:val="00417AF8"/>
    <w:rsid w:val="00417B69"/>
    <w:rsid w:val="00417DB3"/>
    <w:rsid w:val="00417F29"/>
    <w:rsid w:val="00420121"/>
    <w:rsid w:val="00420591"/>
    <w:rsid w:val="00420606"/>
    <w:rsid w:val="0042064A"/>
    <w:rsid w:val="0042070F"/>
    <w:rsid w:val="00420763"/>
    <w:rsid w:val="00420884"/>
    <w:rsid w:val="0042095D"/>
    <w:rsid w:val="00420EDC"/>
    <w:rsid w:val="00420F61"/>
    <w:rsid w:val="004210F2"/>
    <w:rsid w:val="00421230"/>
    <w:rsid w:val="00421243"/>
    <w:rsid w:val="00421340"/>
    <w:rsid w:val="0042148C"/>
    <w:rsid w:val="004214E6"/>
    <w:rsid w:val="00421508"/>
    <w:rsid w:val="00421814"/>
    <w:rsid w:val="00421D7F"/>
    <w:rsid w:val="00421E82"/>
    <w:rsid w:val="00421FFD"/>
    <w:rsid w:val="004221FD"/>
    <w:rsid w:val="00422253"/>
    <w:rsid w:val="0042290E"/>
    <w:rsid w:val="00422AAB"/>
    <w:rsid w:val="00422E9E"/>
    <w:rsid w:val="004230AE"/>
    <w:rsid w:val="00424154"/>
    <w:rsid w:val="00424279"/>
    <w:rsid w:val="0042436C"/>
    <w:rsid w:val="004243A9"/>
    <w:rsid w:val="0042444C"/>
    <w:rsid w:val="00424517"/>
    <w:rsid w:val="0042468B"/>
    <w:rsid w:val="0042491D"/>
    <w:rsid w:val="004249E7"/>
    <w:rsid w:val="00424FCC"/>
    <w:rsid w:val="0042534C"/>
    <w:rsid w:val="0042587C"/>
    <w:rsid w:val="00425A7C"/>
    <w:rsid w:val="00426300"/>
    <w:rsid w:val="0042637F"/>
    <w:rsid w:val="0042657F"/>
    <w:rsid w:val="0042693F"/>
    <w:rsid w:val="00426ACC"/>
    <w:rsid w:val="00426BD2"/>
    <w:rsid w:val="00426CAC"/>
    <w:rsid w:val="00426E45"/>
    <w:rsid w:val="004270C1"/>
    <w:rsid w:val="004270FB"/>
    <w:rsid w:val="00427230"/>
    <w:rsid w:val="0042730C"/>
    <w:rsid w:val="00427320"/>
    <w:rsid w:val="00427330"/>
    <w:rsid w:val="00427443"/>
    <w:rsid w:val="004274AC"/>
    <w:rsid w:val="004274B7"/>
    <w:rsid w:val="004275E4"/>
    <w:rsid w:val="00427601"/>
    <w:rsid w:val="0042761B"/>
    <w:rsid w:val="0042765C"/>
    <w:rsid w:val="00427724"/>
    <w:rsid w:val="0042781E"/>
    <w:rsid w:val="00427836"/>
    <w:rsid w:val="00427947"/>
    <w:rsid w:val="00427BF1"/>
    <w:rsid w:val="00427D4A"/>
    <w:rsid w:val="00427EB9"/>
    <w:rsid w:val="00427FCC"/>
    <w:rsid w:val="00430133"/>
    <w:rsid w:val="004301E6"/>
    <w:rsid w:val="00430704"/>
    <w:rsid w:val="0043076F"/>
    <w:rsid w:val="00430927"/>
    <w:rsid w:val="00430D53"/>
    <w:rsid w:val="00430D70"/>
    <w:rsid w:val="00430F26"/>
    <w:rsid w:val="004311E8"/>
    <w:rsid w:val="00431407"/>
    <w:rsid w:val="004314A7"/>
    <w:rsid w:val="004318D8"/>
    <w:rsid w:val="00431917"/>
    <w:rsid w:val="004319EC"/>
    <w:rsid w:val="00431A39"/>
    <w:rsid w:val="00431BBD"/>
    <w:rsid w:val="00431E29"/>
    <w:rsid w:val="00431EC7"/>
    <w:rsid w:val="00431ED2"/>
    <w:rsid w:val="004320CC"/>
    <w:rsid w:val="004327E3"/>
    <w:rsid w:val="00432B27"/>
    <w:rsid w:val="00432C58"/>
    <w:rsid w:val="00432C6C"/>
    <w:rsid w:val="00432D07"/>
    <w:rsid w:val="00432D2B"/>
    <w:rsid w:val="00432F9B"/>
    <w:rsid w:val="0043302F"/>
    <w:rsid w:val="0043315F"/>
    <w:rsid w:val="004332E8"/>
    <w:rsid w:val="00433332"/>
    <w:rsid w:val="0043335F"/>
    <w:rsid w:val="00433456"/>
    <w:rsid w:val="00433567"/>
    <w:rsid w:val="004336A9"/>
    <w:rsid w:val="004336E0"/>
    <w:rsid w:val="00433753"/>
    <w:rsid w:val="00433893"/>
    <w:rsid w:val="00433BD3"/>
    <w:rsid w:val="00433C3F"/>
    <w:rsid w:val="00433D45"/>
    <w:rsid w:val="00433E84"/>
    <w:rsid w:val="0043416E"/>
    <w:rsid w:val="00434231"/>
    <w:rsid w:val="004342D5"/>
    <w:rsid w:val="0043459D"/>
    <w:rsid w:val="00434640"/>
    <w:rsid w:val="004349B6"/>
    <w:rsid w:val="00435081"/>
    <w:rsid w:val="0043508A"/>
    <w:rsid w:val="004350AE"/>
    <w:rsid w:val="0043526D"/>
    <w:rsid w:val="00435500"/>
    <w:rsid w:val="00435736"/>
    <w:rsid w:val="00435A45"/>
    <w:rsid w:val="00435ABA"/>
    <w:rsid w:val="00435C4D"/>
    <w:rsid w:val="00435DC0"/>
    <w:rsid w:val="00436036"/>
    <w:rsid w:val="004366C9"/>
    <w:rsid w:val="0043686B"/>
    <w:rsid w:val="00436BA2"/>
    <w:rsid w:val="00436D54"/>
    <w:rsid w:val="00436E1F"/>
    <w:rsid w:val="00436F3F"/>
    <w:rsid w:val="00436F51"/>
    <w:rsid w:val="0043728C"/>
    <w:rsid w:val="0043740F"/>
    <w:rsid w:val="004374F2"/>
    <w:rsid w:val="0043772F"/>
    <w:rsid w:val="00437BA7"/>
    <w:rsid w:val="00440002"/>
    <w:rsid w:val="004400FE"/>
    <w:rsid w:val="00440222"/>
    <w:rsid w:val="004402BE"/>
    <w:rsid w:val="004402DF"/>
    <w:rsid w:val="00440358"/>
    <w:rsid w:val="004403B5"/>
    <w:rsid w:val="004406AA"/>
    <w:rsid w:val="0044079E"/>
    <w:rsid w:val="00440816"/>
    <w:rsid w:val="00440A6D"/>
    <w:rsid w:val="00440E84"/>
    <w:rsid w:val="00441215"/>
    <w:rsid w:val="004412A1"/>
    <w:rsid w:val="00441365"/>
    <w:rsid w:val="00441418"/>
    <w:rsid w:val="004414A1"/>
    <w:rsid w:val="00441676"/>
    <w:rsid w:val="004417AA"/>
    <w:rsid w:val="00441BDF"/>
    <w:rsid w:val="00441C4C"/>
    <w:rsid w:val="00441D7D"/>
    <w:rsid w:val="00441E2D"/>
    <w:rsid w:val="00441E62"/>
    <w:rsid w:val="00441E8F"/>
    <w:rsid w:val="00441F42"/>
    <w:rsid w:val="00441F57"/>
    <w:rsid w:val="004424A2"/>
    <w:rsid w:val="0044274C"/>
    <w:rsid w:val="0044275B"/>
    <w:rsid w:val="00442E6A"/>
    <w:rsid w:val="0044312A"/>
    <w:rsid w:val="00443287"/>
    <w:rsid w:val="004433A3"/>
    <w:rsid w:val="00443469"/>
    <w:rsid w:val="004434E0"/>
    <w:rsid w:val="004434FD"/>
    <w:rsid w:val="0044350A"/>
    <w:rsid w:val="00443516"/>
    <w:rsid w:val="004437C3"/>
    <w:rsid w:val="0044392C"/>
    <w:rsid w:val="00443C49"/>
    <w:rsid w:val="00443CAF"/>
    <w:rsid w:val="00443D5A"/>
    <w:rsid w:val="00443E17"/>
    <w:rsid w:val="0044411B"/>
    <w:rsid w:val="00444262"/>
    <w:rsid w:val="004445E1"/>
    <w:rsid w:val="00444619"/>
    <w:rsid w:val="0044461B"/>
    <w:rsid w:val="004448EA"/>
    <w:rsid w:val="00444A7C"/>
    <w:rsid w:val="00444A84"/>
    <w:rsid w:val="00444AA2"/>
    <w:rsid w:val="00444FCD"/>
    <w:rsid w:val="00445196"/>
    <w:rsid w:val="00445271"/>
    <w:rsid w:val="0044534A"/>
    <w:rsid w:val="0044554D"/>
    <w:rsid w:val="004456A0"/>
    <w:rsid w:val="00445A9C"/>
    <w:rsid w:val="00445B45"/>
    <w:rsid w:val="00445C45"/>
    <w:rsid w:val="00445D10"/>
    <w:rsid w:val="00445E76"/>
    <w:rsid w:val="00446155"/>
    <w:rsid w:val="00446229"/>
    <w:rsid w:val="00446250"/>
    <w:rsid w:val="004464BE"/>
    <w:rsid w:val="0044665B"/>
    <w:rsid w:val="00446AB0"/>
    <w:rsid w:val="00447212"/>
    <w:rsid w:val="0044723A"/>
    <w:rsid w:val="004474F9"/>
    <w:rsid w:val="00447BB8"/>
    <w:rsid w:val="00447BE7"/>
    <w:rsid w:val="00450012"/>
    <w:rsid w:val="00450237"/>
    <w:rsid w:val="00450590"/>
    <w:rsid w:val="00450661"/>
    <w:rsid w:val="00450C06"/>
    <w:rsid w:val="00450E30"/>
    <w:rsid w:val="004511FA"/>
    <w:rsid w:val="0045141E"/>
    <w:rsid w:val="00451545"/>
    <w:rsid w:val="004516E2"/>
    <w:rsid w:val="00451919"/>
    <w:rsid w:val="00451BC0"/>
    <w:rsid w:val="00451D49"/>
    <w:rsid w:val="00452011"/>
    <w:rsid w:val="0045203F"/>
    <w:rsid w:val="0045207E"/>
    <w:rsid w:val="004522C5"/>
    <w:rsid w:val="0045272A"/>
    <w:rsid w:val="00452766"/>
    <w:rsid w:val="00452A31"/>
    <w:rsid w:val="00452A77"/>
    <w:rsid w:val="00452C3B"/>
    <w:rsid w:val="00452E51"/>
    <w:rsid w:val="00453541"/>
    <w:rsid w:val="004538D3"/>
    <w:rsid w:val="00453C1F"/>
    <w:rsid w:val="00453E77"/>
    <w:rsid w:val="00453F18"/>
    <w:rsid w:val="00454215"/>
    <w:rsid w:val="00454289"/>
    <w:rsid w:val="00454455"/>
    <w:rsid w:val="004547E1"/>
    <w:rsid w:val="0045490C"/>
    <w:rsid w:val="00454974"/>
    <w:rsid w:val="00454F1E"/>
    <w:rsid w:val="004550BD"/>
    <w:rsid w:val="004553B0"/>
    <w:rsid w:val="0045540C"/>
    <w:rsid w:val="00455597"/>
    <w:rsid w:val="004555CB"/>
    <w:rsid w:val="00455A85"/>
    <w:rsid w:val="00455BA5"/>
    <w:rsid w:val="00455CDA"/>
    <w:rsid w:val="00455DDD"/>
    <w:rsid w:val="00455DF9"/>
    <w:rsid w:val="00455F9A"/>
    <w:rsid w:val="00456056"/>
    <w:rsid w:val="00456142"/>
    <w:rsid w:val="004561B5"/>
    <w:rsid w:val="004567A8"/>
    <w:rsid w:val="004568A2"/>
    <w:rsid w:val="00456B53"/>
    <w:rsid w:val="00456BC5"/>
    <w:rsid w:val="00456CFA"/>
    <w:rsid w:val="00456D39"/>
    <w:rsid w:val="004570BD"/>
    <w:rsid w:val="0045716D"/>
    <w:rsid w:val="0045717A"/>
    <w:rsid w:val="00457251"/>
    <w:rsid w:val="004573DB"/>
    <w:rsid w:val="00457456"/>
    <w:rsid w:val="00457581"/>
    <w:rsid w:val="004577AC"/>
    <w:rsid w:val="00457AC4"/>
    <w:rsid w:val="00457BCF"/>
    <w:rsid w:val="00457F05"/>
    <w:rsid w:val="00457F19"/>
    <w:rsid w:val="0046047A"/>
    <w:rsid w:val="00460679"/>
    <w:rsid w:val="00460722"/>
    <w:rsid w:val="004607A1"/>
    <w:rsid w:val="00460A2D"/>
    <w:rsid w:val="00460CE3"/>
    <w:rsid w:val="00460D25"/>
    <w:rsid w:val="00460E14"/>
    <w:rsid w:val="00461041"/>
    <w:rsid w:val="0046110B"/>
    <w:rsid w:val="00461586"/>
    <w:rsid w:val="00461725"/>
    <w:rsid w:val="00461869"/>
    <w:rsid w:val="00461899"/>
    <w:rsid w:val="004619A7"/>
    <w:rsid w:val="004619D1"/>
    <w:rsid w:val="00461CD0"/>
    <w:rsid w:val="00461D4C"/>
    <w:rsid w:val="00461ED5"/>
    <w:rsid w:val="00462121"/>
    <w:rsid w:val="00462322"/>
    <w:rsid w:val="0046260A"/>
    <w:rsid w:val="0046289B"/>
    <w:rsid w:val="00462970"/>
    <w:rsid w:val="00462B2A"/>
    <w:rsid w:val="00462B95"/>
    <w:rsid w:val="00462BD7"/>
    <w:rsid w:val="00462FA9"/>
    <w:rsid w:val="0046308B"/>
    <w:rsid w:val="004631ED"/>
    <w:rsid w:val="0046326D"/>
    <w:rsid w:val="0046377C"/>
    <w:rsid w:val="004638AA"/>
    <w:rsid w:val="0046397B"/>
    <w:rsid w:val="00463A57"/>
    <w:rsid w:val="00464014"/>
    <w:rsid w:val="004643EC"/>
    <w:rsid w:val="00464444"/>
    <w:rsid w:val="0046457F"/>
    <w:rsid w:val="00464751"/>
    <w:rsid w:val="004647C4"/>
    <w:rsid w:val="00464CBA"/>
    <w:rsid w:val="00464EC3"/>
    <w:rsid w:val="00464FDC"/>
    <w:rsid w:val="00465258"/>
    <w:rsid w:val="004655B7"/>
    <w:rsid w:val="004655C7"/>
    <w:rsid w:val="004656B4"/>
    <w:rsid w:val="0046572F"/>
    <w:rsid w:val="00465888"/>
    <w:rsid w:val="0046593A"/>
    <w:rsid w:val="00465BBC"/>
    <w:rsid w:val="00465BC1"/>
    <w:rsid w:val="00465BCB"/>
    <w:rsid w:val="00465BE4"/>
    <w:rsid w:val="00465D59"/>
    <w:rsid w:val="004660BB"/>
    <w:rsid w:val="004661CA"/>
    <w:rsid w:val="004661DB"/>
    <w:rsid w:val="004664B3"/>
    <w:rsid w:val="00466578"/>
    <w:rsid w:val="00466AD4"/>
    <w:rsid w:val="00466B47"/>
    <w:rsid w:val="00466E04"/>
    <w:rsid w:val="0046758B"/>
    <w:rsid w:val="0046773F"/>
    <w:rsid w:val="00467CF1"/>
    <w:rsid w:val="00467CF9"/>
    <w:rsid w:val="00467D42"/>
    <w:rsid w:val="00467D5D"/>
    <w:rsid w:val="00470064"/>
    <w:rsid w:val="00470340"/>
    <w:rsid w:val="004703E3"/>
    <w:rsid w:val="0047042B"/>
    <w:rsid w:val="00470444"/>
    <w:rsid w:val="00470992"/>
    <w:rsid w:val="00470A6E"/>
    <w:rsid w:val="00470AC8"/>
    <w:rsid w:val="00470E45"/>
    <w:rsid w:val="004712A2"/>
    <w:rsid w:val="004713AC"/>
    <w:rsid w:val="00471430"/>
    <w:rsid w:val="004715B8"/>
    <w:rsid w:val="00471605"/>
    <w:rsid w:val="004716EA"/>
    <w:rsid w:val="004717D0"/>
    <w:rsid w:val="00471882"/>
    <w:rsid w:val="00471900"/>
    <w:rsid w:val="00471954"/>
    <w:rsid w:val="004719D1"/>
    <w:rsid w:val="004719E1"/>
    <w:rsid w:val="00471CE1"/>
    <w:rsid w:val="00471DC9"/>
    <w:rsid w:val="0047202B"/>
    <w:rsid w:val="004720C7"/>
    <w:rsid w:val="00472353"/>
    <w:rsid w:val="00472476"/>
    <w:rsid w:val="00472937"/>
    <w:rsid w:val="00472BB2"/>
    <w:rsid w:val="00472CAD"/>
    <w:rsid w:val="00472CC8"/>
    <w:rsid w:val="00472E3E"/>
    <w:rsid w:val="004731ED"/>
    <w:rsid w:val="00473514"/>
    <w:rsid w:val="0047386D"/>
    <w:rsid w:val="00473A0C"/>
    <w:rsid w:val="00473A6A"/>
    <w:rsid w:val="00473AF2"/>
    <w:rsid w:val="00473E6F"/>
    <w:rsid w:val="0047402E"/>
    <w:rsid w:val="00474060"/>
    <w:rsid w:val="004740BC"/>
    <w:rsid w:val="004745E7"/>
    <w:rsid w:val="00474634"/>
    <w:rsid w:val="00474A9B"/>
    <w:rsid w:val="00474B4B"/>
    <w:rsid w:val="00474C60"/>
    <w:rsid w:val="00474D49"/>
    <w:rsid w:val="00474EE4"/>
    <w:rsid w:val="00474F0E"/>
    <w:rsid w:val="00475231"/>
    <w:rsid w:val="00475357"/>
    <w:rsid w:val="004758D4"/>
    <w:rsid w:val="00475E25"/>
    <w:rsid w:val="00476049"/>
    <w:rsid w:val="00476118"/>
    <w:rsid w:val="00476322"/>
    <w:rsid w:val="00476655"/>
    <w:rsid w:val="00476662"/>
    <w:rsid w:val="0047669A"/>
    <w:rsid w:val="00476D6C"/>
    <w:rsid w:val="00476DFC"/>
    <w:rsid w:val="00477232"/>
    <w:rsid w:val="004772EE"/>
    <w:rsid w:val="00477439"/>
    <w:rsid w:val="0047777E"/>
    <w:rsid w:val="004779E6"/>
    <w:rsid w:val="00477CF6"/>
    <w:rsid w:val="00477E72"/>
    <w:rsid w:val="00480171"/>
    <w:rsid w:val="004802E1"/>
    <w:rsid w:val="004803B1"/>
    <w:rsid w:val="0048057C"/>
    <w:rsid w:val="00480699"/>
    <w:rsid w:val="004808FB"/>
    <w:rsid w:val="00480B5B"/>
    <w:rsid w:val="00480DC5"/>
    <w:rsid w:val="00480F35"/>
    <w:rsid w:val="00480F88"/>
    <w:rsid w:val="0048106D"/>
    <w:rsid w:val="0048140E"/>
    <w:rsid w:val="00481826"/>
    <w:rsid w:val="00481BE3"/>
    <w:rsid w:val="00481E2E"/>
    <w:rsid w:val="00481F41"/>
    <w:rsid w:val="0048203B"/>
    <w:rsid w:val="004824D8"/>
    <w:rsid w:val="004828A7"/>
    <w:rsid w:val="00482B18"/>
    <w:rsid w:val="00482D44"/>
    <w:rsid w:val="00482DAC"/>
    <w:rsid w:val="00482E45"/>
    <w:rsid w:val="004830E6"/>
    <w:rsid w:val="00483120"/>
    <w:rsid w:val="004831C3"/>
    <w:rsid w:val="004832BD"/>
    <w:rsid w:val="004836C5"/>
    <w:rsid w:val="00483C92"/>
    <w:rsid w:val="00483CAD"/>
    <w:rsid w:val="00483D97"/>
    <w:rsid w:val="004841B1"/>
    <w:rsid w:val="00484411"/>
    <w:rsid w:val="004847B0"/>
    <w:rsid w:val="00484883"/>
    <w:rsid w:val="00484C94"/>
    <w:rsid w:val="00484DA3"/>
    <w:rsid w:val="004850EE"/>
    <w:rsid w:val="00485314"/>
    <w:rsid w:val="00485432"/>
    <w:rsid w:val="004857AB"/>
    <w:rsid w:val="00485AA2"/>
    <w:rsid w:val="00485E9C"/>
    <w:rsid w:val="00485F7F"/>
    <w:rsid w:val="004862C4"/>
    <w:rsid w:val="004863AA"/>
    <w:rsid w:val="00486415"/>
    <w:rsid w:val="0048659D"/>
    <w:rsid w:val="00486725"/>
    <w:rsid w:val="00486847"/>
    <w:rsid w:val="00486B1A"/>
    <w:rsid w:val="00486B81"/>
    <w:rsid w:val="00486BAC"/>
    <w:rsid w:val="00486D23"/>
    <w:rsid w:val="004871E9"/>
    <w:rsid w:val="004873C5"/>
    <w:rsid w:val="00487583"/>
    <w:rsid w:val="00487699"/>
    <w:rsid w:val="004878AA"/>
    <w:rsid w:val="00487A07"/>
    <w:rsid w:val="00487A6B"/>
    <w:rsid w:val="00487A97"/>
    <w:rsid w:val="00487B1B"/>
    <w:rsid w:val="00487F3F"/>
    <w:rsid w:val="00490023"/>
    <w:rsid w:val="004902E5"/>
    <w:rsid w:val="00490520"/>
    <w:rsid w:val="00490624"/>
    <w:rsid w:val="004906EC"/>
    <w:rsid w:val="004907A7"/>
    <w:rsid w:val="00490955"/>
    <w:rsid w:val="00490A6E"/>
    <w:rsid w:val="00490CE3"/>
    <w:rsid w:val="00490E70"/>
    <w:rsid w:val="00490F5C"/>
    <w:rsid w:val="0049106A"/>
    <w:rsid w:val="004910CA"/>
    <w:rsid w:val="004910D9"/>
    <w:rsid w:val="0049122E"/>
    <w:rsid w:val="00491395"/>
    <w:rsid w:val="004914AB"/>
    <w:rsid w:val="004918BD"/>
    <w:rsid w:val="00491A75"/>
    <w:rsid w:val="00491B2A"/>
    <w:rsid w:val="00491E6B"/>
    <w:rsid w:val="004922FD"/>
    <w:rsid w:val="00492697"/>
    <w:rsid w:val="00492876"/>
    <w:rsid w:val="00492A1F"/>
    <w:rsid w:val="00492C09"/>
    <w:rsid w:val="00493061"/>
    <w:rsid w:val="00493080"/>
    <w:rsid w:val="004931CF"/>
    <w:rsid w:val="0049341B"/>
    <w:rsid w:val="00493545"/>
    <w:rsid w:val="00493862"/>
    <w:rsid w:val="004938E7"/>
    <w:rsid w:val="00493EEC"/>
    <w:rsid w:val="00493FA2"/>
    <w:rsid w:val="00493FE9"/>
    <w:rsid w:val="0049427C"/>
    <w:rsid w:val="00494348"/>
    <w:rsid w:val="00494C43"/>
    <w:rsid w:val="00494CBB"/>
    <w:rsid w:val="004952C4"/>
    <w:rsid w:val="004952F4"/>
    <w:rsid w:val="00495663"/>
    <w:rsid w:val="00495765"/>
    <w:rsid w:val="00495B9F"/>
    <w:rsid w:val="0049602D"/>
    <w:rsid w:val="004962FE"/>
    <w:rsid w:val="0049688E"/>
    <w:rsid w:val="0049694E"/>
    <w:rsid w:val="00496B61"/>
    <w:rsid w:val="00496EC5"/>
    <w:rsid w:val="00497162"/>
    <w:rsid w:val="0049732C"/>
    <w:rsid w:val="004973AE"/>
    <w:rsid w:val="004975CC"/>
    <w:rsid w:val="004977D2"/>
    <w:rsid w:val="00497E1B"/>
    <w:rsid w:val="00497E7B"/>
    <w:rsid w:val="004A0161"/>
    <w:rsid w:val="004A02F5"/>
    <w:rsid w:val="004A03B5"/>
    <w:rsid w:val="004A049D"/>
    <w:rsid w:val="004A0849"/>
    <w:rsid w:val="004A090A"/>
    <w:rsid w:val="004A0C45"/>
    <w:rsid w:val="004A0EB8"/>
    <w:rsid w:val="004A0FA8"/>
    <w:rsid w:val="004A0FDB"/>
    <w:rsid w:val="004A110E"/>
    <w:rsid w:val="004A140B"/>
    <w:rsid w:val="004A1446"/>
    <w:rsid w:val="004A18D8"/>
    <w:rsid w:val="004A195A"/>
    <w:rsid w:val="004A1A83"/>
    <w:rsid w:val="004A1D46"/>
    <w:rsid w:val="004A249F"/>
    <w:rsid w:val="004A2683"/>
    <w:rsid w:val="004A276A"/>
    <w:rsid w:val="004A2A4A"/>
    <w:rsid w:val="004A2B6F"/>
    <w:rsid w:val="004A2C3A"/>
    <w:rsid w:val="004A2D80"/>
    <w:rsid w:val="004A2EFB"/>
    <w:rsid w:val="004A339F"/>
    <w:rsid w:val="004A351E"/>
    <w:rsid w:val="004A36AA"/>
    <w:rsid w:val="004A3819"/>
    <w:rsid w:val="004A400F"/>
    <w:rsid w:val="004A4215"/>
    <w:rsid w:val="004A42F1"/>
    <w:rsid w:val="004A4359"/>
    <w:rsid w:val="004A43C9"/>
    <w:rsid w:val="004A45AD"/>
    <w:rsid w:val="004A4778"/>
    <w:rsid w:val="004A4792"/>
    <w:rsid w:val="004A48D8"/>
    <w:rsid w:val="004A496D"/>
    <w:rsid w:val="004A4EFF"/>
    <w:rsid w:val="004A4F66"/>
    <w:rsid w:val="004A5300"/>
    <w:rsid w:val="004A5324"/>
    <w:rsid w:val="004A5433"/>
    <w:rsid w:val="004A5676"/>
    <w:rsid w:val="004A573A"/>
    <w:rsid w:val="004A57EE"/>
    <w:rsid w:val="004A58F7"/>
    <w:rsid w:val="004A5F17"/>
    <w:rsid w:val="004A5F59"/>
    <w:rsid w:val="004A651F"/>
    <w:rsid w:val="004A69B8"/>
    <w:rsid w:val="004A6A7D"/>
    <w:rsid w:val="004A6D26"/>
    <w:rsid w:val="004A6F46"/>
    <w:rsid w:val="004A71C1"/>
    <w:rsid w:val="004A72D3"/>
    <w:rsid w:val="004A730D"/>
    <w:rsid w:val="004A7460"/>
    <w:rsid w:val="004A74F0"/>
    <w:rsid w:val="004A751C"/>
    <w:rsid w:val="004A75CD"/>
    <w:rsid w:val="004A7695"/>
    <w:rsid w:val="004A7838"/>
    <w:rsid w:val="004A7989"/>
    <w:rsid w:val="004A79A3"/>
    <w:rsid w:val="004A7B84"/>
    <w:rsid w:val="004A7BAF"/>
    <w:rsid w:val="004A7D06"/>
    <w:rsid w:val="004A7DCA"/>
    <w:rsid w:val="004A7EC2"/>
    <w:rsid w:val="004B051F"/>
    <w:rsid w:val="004B076E"/>
    <w:rsid w:val="004B0978"/>
    <w:rsid w:val="004B0A87"/>
    <w:rsid w:val="004B0CFB"/>
    <w:rsid w:val="004B185E"/>
    <w:rsid w:val="004B1A85"/>
    <w:rsid w:val="004B1A95"/>
    <w:rsid w:val="004B20A6"/>
    <w:rsid w:val="004B226C"/>
    <w:rsid w:val="004B2270"/>
    <w:rsid w:val="004B234C"/>
    <w:rsid w:val="004B25CA"/>
    <w:rsid w:val="004B278F"/>
    <w:rsid w:val="004B2C1F"/>
    <w:rsid w:val="004B2D3B"/>
    <w:rsid w:val="004B3154"/>
    <w:rsid w:val="004B3248"/>
    <w:rsid w:val="004B32EE"/>
    <w:rsid w:val="004B34A7"/>
    <w:rsid w:val="004B352F"/>
    <w:rsid w:val="004B359E"/>
    <w:rsid w:val="004B35B1"/>
    <w:rsid w:val="004B3617"/>
    <w:rsid w:val="004B3719"/>
    <w:rsid w:val="004B374D"/>
    <w:rsid w:val="004B3B45"/>
    <w:rsid w:val="004B3E67"/>
    <w:rsid w:val="004B414D"/>
    <w:rsid w:val="004B4180"/>
    <w:rsid w:val="004B419A"/>
    <w:rsid w:val="004B41CD"/>
    <w:rsid w:val="004B4A25"/>
    <w:rsid w:val="004B4A44"/>
    <w:rsid w:val="004B4B6B"/>
    <w:rsid w:val="004B4C8D"/>
    <w:rsid w:val="004B5280"/>
    <w:rsid w:val="004B5317"/>
    <w:rsid w:val="004B5409"/>
    <w:rsid w:val="004B5840"/>
    <w:rsid w:val="004B5A6E"/>
    <w:rsid w:val="004B5B8D"/>
    <w:rsid w:val="004B5BD4"/>
    <w:rsid w:val="004B5C1C"/>
    <w:rsid w:val="004B5D4C"/>
    <w:rsid w:val="004B5DE3"/>
    <w:rsid w:val="004B5EF7"/>
    <w:rsid w:val="004B66D7"/>
    <w:rsid w:val="004B67A3"/>
    <w:rsid w:val="004B694F"/>
    <w:rsid w:val="004B6B1D"/>
    <w:rsid w:val="004B6BB8"/>
    <w:rsid w:val="004B6C07"/>
    <w:rsid w:val="004B6C51"/>
    <w:rsid w:val="004B6DD6"/>
    <w:rsid w:val="004B7350"/>
    <w:rsid w:val="004B7709"/>
    <w:rsid w:val="004B7795"/>
    <w:rsid w:val="004B77BA"/>
    <w:rsid w:val="004B7953"/>
    <w:rsid w:val="004B7957"/>
    <w:rsid w:val="004B7B7B"/>
    <w:rsid w:val="004B7D00"/>
    <w:rsid w:val="004B7F7B"/>
    <w:rsid w:val="004C0079"/>
    <w:rsid w:val="004C00BB"/>
    <w:rsid w:val="004C0404"/>
    <w:rsid w:val="004C067E"/>
    <w:rsid w:val="004C0709"/>
    <w:rsid w:val="004C08CA"/>
    <w:rsid w:val="004C0ADE"/>
    <w:rsid w:val="004C0BCC"/>
    <w:rsid w:val="004C0C97"/>
    <w:rsid w:val="004C0CA6"/>
    <w:rsid w:val="004C0E25"/>
    <w:rsid w:val="004C126C"/>
    <w:rsid w:val="004C12AE"/>
    <w:rsid w:val="004C1426"/>
    <w:rsid w:val="004C15B9"/>
    <w:rsid w:val="004C15E0"/>
    <w:rsid w:val="004C1627"/>
    <w:rsid w:val="004C1C72"/>
    <w:rsid w:val="004C1E51"/>
    <w:rsid w:val="004C218D"/>
    <w:rsid w:val="004C21DA"/>
    <w:rsid w:val="004C25C6"/>
    <w:rsid w:val="004C2742"/>
    <w:rsid w:val="004C2890"/>
    <w:rsid w:val="004C2936"/>
    <w:rsid w:val="004C2997"/>
    <w:rsid w:val="004C2BB0"/>
    <w:rsid w:val="004C2C60"/>
    <w:rsid w:val="004C2DBE"/>
    <w:rsid w:val="004C2E32"/>
    <w:rsid w:val="004C3057"/>
    <w:rsid w:val="004C331E"/>
    <w:rsid w:val="004C3578"/>
    <w:rsid w:val="004C3B22"/>
    <w:rsid w:val="004C3BAE"/>
    <w:rsid w:val="004C3BE2"/>
    <w:rsid w:val="004C3C12"/>
    <w:rsid w:val="004C3E0C"/>
    <w:rsid w:val="004C3E2A"/>
    <w:rsid w:val="004C3EAA"/>
    <w:rsid w:val="004C3F86"/>
    <w:rsid w:val="004C43C5"/>
    <w:rsid w:val="004C446A"/>
    <w:rsid w:val="004C44DC"/>
    <w:rsid w:val="004C455E"/>
    <w:rsid w:val="004C4660"/>
    <w:rsid w:val="004C472B"/>
    <w:rsid w:val="004C4803"/>
    <w:rsid w:val="004C48A2"/>
    <w:rsid w:val="004C4AD8"/>
    <w:rsid w:val="004C4B6E"/>
    <w:rsid w:val="004C5026"/>
    <w:rsid w:val="004C50B5"/>
    <w:rsid w:val="004C521B"/>
    <w:rsid w:val="004C5355"/>
    <w:rsid w:val="004C53B2"/>
    <w:rsid w:val="004C59DF"/>
    <w:rsid w:val="004C5B54"/>
    <w:rsid w:val="004C5C7E"/>
    <w:rsid w:val="004C5D7B"/>
    <w:rsid w:val="004C6184"/>
    <w:rsid w:val="004C6389"/>
    <w:rsid w:val="004C64D8"/>
    <w:rsid w:val="004C6642"/>
    <w:rsid w:val="004C684E"/>
    <w:rsid w:val="004C6A4E"/>
    <w:rsid w:val="004C6A57"/>
    <w:rsid w:val="004C6A74"/>
    <w:rsid w:val="004C6B47"/>
    <w:rsid w:val="004C6ECF"/>
    <w:rsid w:val="004C7020"/>
    <w:rsid w:val="004C72FE"/>
    <w:rsid w:val="004C756F"/>
    <w:rsid w:val="004C7B6A"/>
    <w:rsid w:val="004C7E6E"/>
    <w:rsid w:val="004C7F9F"/>
    <w:rsid w:val="004C7FF7"/>
    <w:rsid w:val="004D01C2"/>
    <w:rsid w:val="004D0255"/>
    <w:rsid w:val="004D051D"/>
    <w:rsid w:val="004D07F5"/>
    <w:rsid w:val="004D0D96"/>
    <w:rsid w:val="004D0E88"/>
    <w:rsid w:val="004D116E"/>
    <w:rsid w:val="004D12F3"/>
    <w:rsid w:val="004D142F"/>
    <w:rsid w:val="004D14A5"/>
    <w:rsid w:val="004D1B22"/>
    <w:rsid w:val="004D1DDC"/>
    <w:rsid w:val="004D1E33"/>
    <w:rsid w:val="004D1F6C"/>
    <w:rsid w:val="004D21E7"/>
    <w:rsid w:val="004D2265"/>
    <w:rsid w:val="004D253E"/>
    <w:rsid w:val="004D2540"/>
    <w:rsid w:val="004D2606"/>
    <w:rsid w:val="004D26C5"/>
    <w:rsid w:val="004D28AB"/>
    <w:rsid w:val="004D29FE"/>
    <w:rsid w:val="004D2B62"/>
    <w:rsid w:val="004D2D3C"/>
    <w:rsid w:val="004D2F54"/>
    <w:rsid w:val="004D2FA6"/>
    <w:rsid w:val="004D303B"/>
    <w:rsid w:val="004D3042"/>
    <w:rsid w:val="004D3759"/>
    <w:rsid w:val="004D3953"/>
    <w:rsid w:val="004D3FA0"/>
    <w:rsid w:val="004D478A"/>
    <w:rsid w:val="004D4C0F"/>
    <w:rsid w:val="004D5277"/>
    <w:rsid w:val="004D53C3"/>
    <w:rsid w:val="004D5B0F"/>
    <w:rsid w:val="004D5BEE"/>
    <w:rsid w:val="004D5C30"/>
    <w:rsid w:val="004D608E"/>
    <w:rsid w:val="004D6090"/>
    <w:rsid w:val="004D69E8"/>
    <w:rsid w:val="004D6AC5"/>
    <w:rsid w:val="004D736C"/>
    <w:rsid w:val="004D7430"/>
    <w:rsid w:val="004D747A"/>
    <w:rsid w:val="004D74E8"/>
    <w:rsid w:val="004D785A"/>
    <w:rsid w:val="004D78F0"/>
    <w:rsid w:val="004D7A1D"/>
    <w:rsid w:val="004D7A58"/>
    <w:rsid w:val="004D7CC1"/>
    <w:rsid w:val="004D7F6C"/>
    <w:rsid w:val="004E02DA"/>
    <w:rsid w:val="004E04DA"/>
    <w:rsid w:val="004E085B"/>
    <w:rsid w:val="004E095C"/>
    <w:rsid w:val="004E0BCD"/>
    <w:rsid w:val="004E0C72"/>
    <w:rsid w:val="004E0CBC"/>
    <w:rsid w:val="004E0F26"/>
    <w:rsid w:val="004E115D"/>
    <w:rsid w:val="004E11E3"/>
    <w:rsid w:val="004E1521"/>
    <w:rsid w:val="004E1623"/>
    <w:rsid w:val="004E1D4A"/>
    <w:rsid w:val="004E2078"/>
    <w:rsid w:val="004E2159"/>
    <w:rsid w:val="004E2254"/>
    <w:rsid w:val="004E22AD"/>
    <w:rsid w:val="004E24A9"/>
    <w:rsid w:val="004E27A4"/>
    <w:rsid w:val="004E288B"/>
    <w:rsid w:val="004E2917"/>
    <w:rsid w:val="004E2B41"/>
    <w:rsid w:val="004E2C12"/>
    <w:rsid w:val="004E2C96"/>
    <w:rsid w:val="004E2E23"/>
    <w:rsid w:val="004E2FA7"/>
    <w:rsid w:val="004E315C"/>
    <w:rsid w:val="004E353C"/>
    <w:rsid w:val="004E35FC"/>
    <w:rsid w:val="004E3634"/>
    <w:rsid w:val="004E36F0"/>
    <w:rsid w:val="004E390B"/>
    <w:rsid w:val="004E397A"/>
    <w:rsid w:val="004E39BD"/>
    <w:rsid w:val="004E39E9"/>
    <w:rsid w:val="004E3A1B"/>
    <w:rsid w:val="004E3D57"/>
    <w:rsid w:val="004E3E95"/>
    <w:rsid w:val="004E40EE"/>
    <w:rsid w:val="004E44F3"/>
    <w:rsid w:val="004E451B"/>
    <w:rsid w:val="004E4565"/>
    <w:rsid w:val="004E461A"/>
    <w:rsid w:val="004E478A"/>
    <w:rsid w:val="004E4941"/>
    <w:rsid w:val="004E4A39"/>
    <w:rsid w:val="004E4B67"/>
    <w:rsid w:val="004E4C52"/>
    <w:rsid w:val="004E4CC8"/>
    <w:rsid w:val="004E4E1A"/>
    <w:rsid w:val="004E4E5B"/>
    <w:rsid w:val="004E50B4"/>
    <w:rsid w:val="004E519D"/>
    <w:rsid w:val="004E532E"/>
    <w:rsid w:val="004E53F0"/>
    <w:rsid w:val="004E55D6"/>
    <w:rsid w:val="004E5661"/>
    <w:rsid w:val="004E5C96"/>
    <w:rsid w:val="004E5D55"/>
    <w:rsid w:val="004E5FBB"/>
    <w:rsid w:val="004E63B1"/>
    <w:rsid w:val="004E68DF"/>
    <w:rsid w:val="004E69B8"/>
    <w:rsid w:val="004E70DA"/>
    <w:rsid w:val="004E78C6"/>
    <w:rsid w:val="004E78FB"/>
    <w:rsid w:val="004E7986"/>
    <w:rsid w:val="004E7A55"/>
    <w:rsid w:val="004E7C71"/>
    <w:rsid w:val="004F0116"/>
    <w:rsid w:val="004F03C2"/>
    <w:rsid w:val="004F04EA"/>
    <w:rsid w:val="004F06BB"/>
    <w:rsid w:val="004F08EA"/>
    <w:rsid w:val="004F0C2C"/>
    <w:rsid w:val="004F0FC8"/>
    <w:rsid w:val="004F11F7"/>
    <w:rsid w:val="004F12E2"/>
    <w:rsid w:val="004F1647"/>
    <w:rsid w:val="004F16EF"/>
    <w:rsid w:val="004F17FD"/>
    <w:rsid w:val="004F1D7C"/>
    <w:rsid w:val="004F1DE3"/>
    <w:rsid w:val="004F1E35"/>
    <w:rsid w:val="004F1E7F"/>
    <w:rsid w:val="004F207A"/>
    <w:rsid w:val="004F23CA"/>
    <w:rsid w:val="004F255B"/>
    <w:rsid w:val="004F27EE"/>
    <w:rsid w:val="004F2971"/>
    <w:rsid w:val="004F2988"/>
    <w:rsid w:val="004F2BE3"/>
    <w:rsid w:val="004F2FA3"/>
    <w:rsid w:val="004F3207"/>
    <w:rsid w:val="004F3441"/>
    <w:rsid w:val="004F3627"/>
    <w:rsid w:val="004F3749"/>
    <w:rsid w:val="004F3823"/>
    <w:rsid w:val="004F39BB"/>
    <w:rsid w:val="004F3D72"/>
    <w:rsid w:val="004F3FA9"/>
    <w:rsid w:val="004F43E9"/>
    <w:rsid w:val="004F4BDF"/>
    <w:rsid w:val="004F4D50"/>
    <w:rsid w:val="004F4EA6"/>
    <w:rsid w:val="004F50A8"/>
    <w:rsid w:val="004F5258"/>
    <w:rsid w:val="004F528F"/>
    <w:rsid w:val="004F531E"/>
    <w:rsid w:val="004F53F4"/>
    <w:rsid w:val="004F5515"/>
    <w:rsid w:val="004F559F"/>
    <w:rsid w:val="004F5648"/>
    <w:rsid w:val="004F58FA"/>
    <w:rsid w:val="004F5BC9"/>
    <w:rsid w:val="004F5C60"/>
    <w:rsid w:val="004F5C8C"/>
    <w:rsid w:val="004F6397"/>
    <w:rsid w:val="004F63BB"/>
    <w:rsid w:val="004F63BC"/>
    <w:rsid w:val="004F651A"/>
    <w:rsid w:val="004F667B"/>
    <w:rsid w:val="004F6789"/>
    <w:rsid w:val="004F681E"/>
    <w:rsid w:val="004F686B"/>
    <w:rsid w:val="004F6A47"/>
    <w:rsid w:val="004F7037"/>
    <w:rsid w:val="004F7223"/>
    <w:rsid w:val="004F7247"/>
    <w:rsid w:val="004F7265"/>
    <w:rsid w:val="004F72A9"/>
    <w:rsid w:val="004F7310"/>
    <w:rsid w:val="004F73A5"/>
    <w:rsid w:val="004F74BC"/>
    <w:rsid w:val="004F7A9B"/>
    <w:rsid w:val="004F7BB4"/>
    <w:rsid w:val="004F7EDB"/>
    <w:rsid w:val="005004C4"/>
    <w:rsid w:val="00500768"/>
    <w:rsid w:val="0050088A"/>
    <w:rsid w:val="00500B7F"/>
    <w:rsid w:val="00500C77"/>
    <w:rsid w:val="00500F1C"/>
    <w:rsid w:val="0050129F"/>
    <w:rsid w:val="00501514"/>
    <w:rsid w:val="00501565"/>
    <w:rsid w:val="005015EB"/>
    <w:rsid w:val="005019BB"/>
    <w:rsid w:val="00501C87"/>
    <w:rsid w:val="00501CCB"/>
    <w:rsid w:val="00501ED5"/>
    <w:rsid w:val="00501EFB"/>
    <w:rsid w:val="00502195"/>
    <w:rsid w:val="00502265"/>
    <w:rsid w:val="00502542"/>
    <w:rsid w:val="00502850"/>
    <w:rsid w:val="0050290E"/>
    <w:rsid w:val="005029F3"/>
    <w:rsid w:val="00502AE9"/>
    <w:rsid w:val="00502BA9"/>
    <w:rsid w:val="00502CEB"/>
    <w:rsid w:val="00502FEA"/>
    <w:rsid w:val="005032F5"/>
    <w:rsid w:val="00503554"/>
    <w:rsid w:val="00503676"/>
    <w:rsid w:val="005038CE"/>
    <w:rsid w:val="00503A39"/>
    <w:rsid w:val="00503BF3"/>
    <w:rsid w:val="00503F43"/>
    <w:rsid w:val="005046AB"/>
    <w:rsid w:val="005047C9"/>
    <w:rsid w:val="005048E0"/>
    <w:rsid w:val="00504DC5"/>
    <w:rsid w:val="00504DF9"/>
    <w:rsid w:val="0050504A"/>
    <w:rsid w:val="005053F1"/>
    <w:rsid w:val="0050546F"/>
    <w:rsid w:val="00505486"/>
    <w:rsid w:val="00505512"/>
    <w:rsid w:val="00505641"/>
    <w:rsid w:val="005056C7"/>
    <w:rsid w:val="00505723"/>
    <w:rsid w:val="00505869"/>
    <w:rsid w:val="00505872"/>
    <w:rsid w:val="00505DBC"/>
    <w:rsid w:val="00506196"/>
    <w:rsid w:val="00506248"/>
    <w:rsid w:val="0050643C"/>
    <w:rsid w:val="00506504"/>
    <w:rsid w:val="005067AF"/>
    <w:rsid w:val="00506CE5"/>
    <w:rsid w:val="00506D70"/>
    <w:rsid w:val="005070F2"/>
    <w:rsid w:val="005071A6"/>
    <w:rsid w:val="005071CB"/>
    <w:rsid w:val="0050744D"/>
    <w:rsid w:val="005076D8"/>
    <w:rsid w:val="00507CE0"/>
    <w:rsid w:val="0051001E"/>
    <w:rsid w:val="00510027"/>
    <w:rsid w:val="0051012E"/>
    <w:rsid w:val="00510272"/>
    <w:rsid w:val="00510366"/>
    <w:rsid w:val="00510384"/>
    <w:rsid w:val="00510662"/>
    <w:rsid w:val="00510665"/>
    <w:rsid w:val="005109AB"/>
    <w:rsid w:val="00510CCA"/>
    <w:rsid w:val="00510D89"/>
    <w:rsid w:val="00510E28"/>
    <w:rsid w:val="00510E72"/>
    <w:rsid w:val="00510EC6"/>
    <w:rsid w:val="0051154E"/>
    <w:rsid w:val="0051161C"/>
    <w:rsid w:val="0051170C"/>
    <w:rsid w:val="00511AD8"/>
    <w:rsid w:val="00511CF3"/>
    <w:rsid w:val="00511E1D"/>
    <w:rsid w:val="00511F35"/>
    <w:rsid w:val="005120B5"/>
    <w:rsid w:val="005127E5"/>
    <w:rsid w:val="0051291B"/>
    <w:rsid w:val="00512A11"/>
    <w:rsid w:val="00512B72"/>
    <w:rsid w:val="00512BB5"/>
    <w:rsid w:val="00512BBC"/>
    <w:rsid w:val="00512BD8"/>
    <w:rsid w:val="00512F27"/>
    <w:rsid w:val="00512FE9"/>
    <w:rsid w:val="00512FED"/>
    <w:rsid w:val="005131E9"/>
    <w:rsid w:val="0051351A"/>
    <w:rsid w:val="00513618"/>
    <w:rsid w:val="0051363D"/>
    <w:rsid w:val="00513669"/>
    <w:rsid w:val="005136A7"/>
    <w:rsid w:val="005138AD"/>
    <w:rsid w:val="00513ACC"/>
    <w:rsid w:val="00513BB1"/>
    <w:rsid w:val="00514152"/>
    <w:rsid w:val="0051421C"/>
    <w:rsid w:val="005145B8"/>
    <w:rsid w:val="00514665"/>
    <w:rsid w:val="00514851"/>
    <w:rsid w:val="00514950"/>
    <w:rsid w:val="00514AF2"/>
    <w:rsid w:val="00514FC2"/>
    <w:rsid w:val="005152EB"/>
    <w:rsid w:val="005154D5"/>
    <w:rsid w:val="0051555D"/>
    <w:rsid w:val="00515595"/>
    <w:rsid w:val="0051568C"/>
    <w:rsid w:val="005157AC"/>
    <w:rsid w:val="00515A60"/>
    <w:rsid w:val="00515A9C"/>
    <w:rsid w:val="00515AF7"/>
    <w:rsid w:val="00515DE2"/>
    <w:rsid w:val="0051604E"/>
    <w:rsid w:val="005162B2"/>
    <w:rsid w:val="005165BB"/>
    <w:rsid w:val="00516B59"/>
    <w:rsid w:val="00516DAB"/>
    <w:rsid w:val="00516EF2"/>
    <w:rsid w:val="00516F23"/>
    <w:rsid w:val="005170FF"/>
    <w:rsid w:val="00517106"/>
    <w:rsid w:val="005171A5"/>
    <w:rsid w:val="00517632"/>
    <w:rsid w:val="005177EC"/>
    <w:rsid w:val="00517A12"/>
    <w:rsid w:val="00517B6F"/>
    <w:rsid w:val="00517DB3"/>
    <w:rsid w:val="005200AE"/>
    <w:rsid w:val="00520213"/>
    <w:rsid w:val="00520552"/>
    <w:rsid w:val="005207D0"/>
    <w:rsid w:val="00520831"/>
    <w:rsid w:val="00520D97"/>
    <w:rsid w:val="00521054"/>
    <w:rsid w:val="005215B8"/>
    <w:rsid w:val="005215C3"/>
    <w:rsid w:val="00521661"/>
    <w:rsid w:val="005216B0"/>
    <w:rsid w:val="005218A5"/>
    <w:rsid w:val="00521920"/>
    <w:rsid w:val="00521933"/>
    <w:rsid w:val="00521ADB"/>
    <w:rsid w:val="00521E1E"/>
    <w:rsid w:val="00521F4C"/>
    <w:rsid w:val="00521F7F"/>
    <w:rsid w:val="00521FDB"/>
    <w:rsid w:val="00522124"/>
    <w:rsid w:val="005221D2"/>
    <w:rsid w:val="00522352"/>
    <w:rsid w:val="00522486"/>
    <w:rsid w:val="0052270A"/>
    <w:rsid w:val="0052284A"/>
    <w:rsid w:val="00522BB3"/>
    <w:rsid w:val="00522BD1"/>
    <w:rsid w:val="00522EF0"/>
    <w:rsid w:val="00522F35"/>
    <w:rsid w:val="00522FB2"/>
    <w:rsid w:val="005230C4"/>
    <w:rsid w:val="005231D9"/>
    <w:rsid w:val="00523228"/>
    <w:rsid w:val="005233D4"/>
    <w:rsid w:val="005237D8"/>
    <w:rsid w:val="0052390A"/>
    <w:rsid w:val="00523BAD"/>
    <w:rsid w:val="00523CE0"/>
    <w:rsid w:val="00523DF7"/>
    <w:rsid w:val="005240BF"/>
    <w:rsid w:val="0052456C"/>
    <w:rsid w:val="005245C2"/>
    <w:rsid w:val="0052466E"/>
    <w:rsid w:val="00524AA0"/>
    <w:rsid w:val="00524B6E"/>
    <w:rsid w:val="00524CC1"/>
    <w:rsid w:val="005250BE"/>
    <w:rsid w:val="0052527F"/>
    <w:rsid w:val="0052532B"/>
    <w:rsid w:val="00525406"/>
    <w:rsid w:val="0052576C"/>
    <w:rsid w:val="00525BB3"/>
    <w:rsid w:val="00525C25"/>
    <w:rsid w:val="00526116"/>
    <w:rsid w:val="0052613A"/>
    <w:rsid w:val="00526B34"/>
    <w:rsid w:val="00526E2F"/>
    <w:rsid w:val="00527ED9"/>
    <w:rsid w:val="00527FD6"/>
    <w:rsid w:val="005302EB"/>
    <w:rsid w:val="0053034C"/>
    <w:rsid w:val="005303CC"/>
    <w:rsid w:val="00530411"/>
    <w:rsid w:val="00530BAE"/>
    <w:rsid w:val="00530DC1"/>
    <w:rsid w:val="00530DF5"/>
    <w:rsid w:val="00530FAC"/>
    <w:rsid w:val="00530FE7"/>
    <w:rsid w:val="0053154E"/>
    <w:rsid w:val="00531665"/>
    <w:rsid w:val="0053191E"/>
    <w:rsid w:val="005319A3"/>
    <w:rsid w:val="005319C4"/>
    <w:rsid w:val="005319FF"/>
    <w:rsid w:val="00531A02"/>
    <w:rsid w:val="00531D37"/>
    <w:rsid w:val="005321B6"/>
    <w:rsid w:val="005324B2"/>
    <w:rsid w:val="00532874"/>
    <w:rsid w:val="00532C28"/>
    <w:rsid w:val="00532E62"/>
    <w:rsid w:val="00532F1D"/>
    <w:rsid w:val="00533A8F"/>
    <w:rsid w:val="00533D9A"/>
    <w:rsid w:val="00534152"/>
    <w:rsid w:val="00534491"/>
    <w:rsid w:val="005345F0"/>
    <w:rsid w:val="005346B5"/>
    <w:rsid w:val="0053498F"/>
    <w:rsid w:val="00534B4D"/>
    <w:rsid w:val="00534C39"/>
    <w:rsid w:val="00534C85"/>
    <w:rsid w:val="00534E3E"/>
    <w:rsid w:val="005353C3"/>
    <w:rsid w:val="005355F8"/>
    <w:rsid w:val="005355FE"/>
    <w:rsid w:val="00535B35"/>
    <w:rsid w:val="00535CFF"/>
    <w:rsid w:val="00535DB6"/>
    <w:rsid w:val="00536099"/>
    <w:rsid w:val="0053619C"/>
    <w:rsid w:val="005364D1"/>
    <w:rsid w:val="00536721"/>
    <w:rsid w:val="00536A54"/>
    <w:rsid w:val="00536B8E"/>
    <w:rsid w:val="00536EC6"/>
    <w:rsid w:val="00536F84"/>
    <w:rsid w:val="005373A9"/>
    <w:rsid w:val="005373CE"/>
    <w:rsid w:val="00537870"/>
    <w:rsid w:val="005378DE"/>
    <w:rsid w:val="00537948"/>
    <w:rsid w:val="005379E7"/>
    <w:rsid w:val="00537A61"/>
    <w:rsid w:val="005401A2"/>
    <w:rsid w:val="0054021D"/>
    <w:rsid w:val="0054080D"/>
    <w:rsid w:val="00540883"/>
    <w:rsid w:val="00540A38"/>
    <w:rsid w:val="00540AF3"/>
    <w:rsid w:val="00540F4E"/>
    <w:rsid w:val="00540FCA"/>
    <w:rsid w:val="00541294"/>
    <w:rsid w:val="00541375"/>
    <w:rsid w:val="0054148D"/>
    <w:rsid w:val="0054170F"/>
    <w:rsid w:val="00541A47"/>
    <w:rsid w:val="00541A72"/>
    <w:rsid w:val="00541C9D"/>
    <w:rsid w:val="00541D7B"/>
    <w:rsid w:val="00541EC7"/>
    <w:rsid w:val="00541F4C"/>
    <w:rsid w:val="0054202D"/>
    <w:rsid w:val="00542104"/>
    <w:rsid w:val="0054218D"/>
    <w:rsid w:val="005421DA"/>
    <w:rsid w:val="005424A2"/>
    <w:rsid w:val="00542549"/>
    <w:rsid w:val="005425D6"/>
    <w:rsid w:val="00542627"/>
    <w:rsid w:val="00542903"/>
    <w:rsid w:val="00542AA5"/>
    <w:rsid w:val="00542F49"/>
    <w:rsid w:val="00543265"/>
    <w:rsid w:val="005432F4"/>
    <w:rsid w:val="00543436"/>
    <w:rsid w:val="005434C7"/>
    <w:rsid w:val="00543611"/>
    <w:rsid w:val="00543C42"/>
    <w:rsid w:val="00544219"/>
    <w:rsid w:val="0054421A"/>
    <w:rsid w:val="00544316"/>
    <w:rsid w:val="00544339"/>
    <w:rsid w:val="0054440C"/>
    <w:rsid w:val="00544622"/>
    <w:rsid w:val="00544940"/>
    <w:rsid w:val="00544A56"/>
    <w:rsid w:val="00544B13"/>
    <w:rsid w:val="00544DC1"/>
    <w:rsid w:val="005450DD"/>
    <w:rsid w:val="005451E8"/>
    <w:rsid w:val="005452A6"/>
    <w:rsid w:val="00545709"/>
    <w:rsid w:val="005457E4"/>
    <w:rsid w:val="005458C8"/>
    <w:rsid w:val="00545D68"/>
    <w:rsid w:val="00545F04"/>
    <w:rsid w:val="005462A9"/>
    <w:rsid w:val="00546359"/>
    <w:rsid w:val="00546467"/>
    <w:rsid w:val="0054667F"/>
    <w:rsid w:val="0054677A"/>
    <w:rsid w:val="00546C4A"/>
    <w:rsid w:val="00546CC3"/>
    <w:rsid w:val="00546E6E"/>
    <w:rsid w:val="00547042"/>
    <w:rsid w:val="00547252"/>
    <w:rsid w:val="005473D4"/>
    <w:rsid w:val="00547495"/>
    <w:rsid w:val="005474CF"/>
    <w:rsid w:val="005475D4"/>
    <w:rsid w:val="00547671"/>
    <w:rsid w:val="005476F5"/>
    <w:rsid w:val="005478B5"/>
    <w:rsid w:val="005479FA"/>
    <w:rsid w:val="00547CB2"/>
    <w:rsid w:val="0055005D"/>
    <w:rsid w:val="0055007B"/>
    <w:rsid w:val="00550267"/>
    <w:rsid w:val="00550519"/>
    <w:rsid w:val="00550843"/>
    <w:rsid w:val="00550851"/>
    <w:rsid w:val="00550B2A"/>
    <w:rsid w:val="00550B8A"/>
    <w:rsid w:val="00550BB1"/>
    <w:rsid w:val="00550C5E"/>
    <w:rsid w:val="00551353"/>
    <w:rsid w:val="005514ED"/>
    <w:rsid w:val="00551738"/>
    <w:rsid w:val="00551C78"/>
    <w:rsid w:val="00551D5A"/>
    <w:rsid w:val="00551E24"/>
    <w:rsid w:val="00551FB4"/>
    <w:rsid w:val="00552099"/>
    <w:rsid w:val="0055221B"/>
    <w:rsid w:val="00552374"/>
    <w:rsid w:val="005526C1"/>
    <w:rsid w:val="00552738"/>
    <w:rsid w:val="005528DF"/>
    <w:rsid w:val="00552AFF"/>
    <w:rsid w:val="00552C6E"/>
    <w:rsid w:val="00552D97"/>
    <w:rsid w:val="005530FC"/>
    <w:rsid w:val="0055337A"/>
    <w:rsid w:val="00553967"/>
    <w:rsid w:val="00553D3B"/>
    <w:rsid w:val="00553E9A"/>
    <w:rsid w:val="005540AC"/>
    <w:rsid w:val="005543C1"/>
    <w:rsid w:val="00554523"/>
    <w:rsid w:val="0055459B"/>
    <w:rsid w:val="0055491B"/>
    <w:rsid w:val="00554BF5"/>
    <w:rsid w:val="00554D11"/>
    <w:rsid w:val="00554D5C"/>
    <w:rsid w:val="00554E22"/>
    <w:rsid w:val="00554FD5"/>
    <w:rsid w:val="00555292"/>
    <w:rsid w:val="00555482"/>
    <w:rsid w:val="00555547"/>
    <w:rsid w:val="0055564D"/>
    <w:rsid w:val="00555659"/>
    <w:rsid w:val="0055565A"/>
    <w:rsid w:val="00555711"/>
    <w:rsid w:val="0055581C"/>
    <w:rsid w:val="00555EDF"/>
    <w:rsid w:val="00555F77"/>
    <w:rsid w:val="00555FA4"/>
    <w:rsid w:val="00556165"/>
    <w:rsid w:val="005563F9"/>
    <w:rsid w:val="0055676D"/>
    <w:rsid w:val="00556837"/>
    <w:rsid w:val="00556A63"/>
    <w:rsid w:val="00556B52"/>
    <w:rsid w:val="00556C74"/>
    <w:rsid w:val="00557086"/>
    <w:rsid w:val="00557168"/>
    <w:rsid w:val="00557203"/>
    <w:rsid w:val="0055747F"/>
    <w:rsid w:val="005578B5"/>
    <w:rsid w:val="005578E4"/>
    <w:rsid w:val="00557B07"/>
    <w:rsid w:val="00557C9C"/>
    <w:rsid w:val="00560059"/>
    <w:rsid w:val="00560492"/>
    <w:rsid w:val="005606B7"/>
    <w:rsid w:val="005607BF"/>
    <w:rsid w:val="00561060"/>
    <w:rsid w:val="00561430"/>
    <w:rsid w:val="005614B8"/>
    <w:rsid w:val="0056195B"/>
    <w:rsid w:val="005619B4"/>
    <w:rsid w:val="00561B53"/>
    <w:rsid w:val="00561C66"/>
    <w:rsid w:val="00561E4B"/>
    <w:rsid w:val="00562345"/>
    <w:rsid w:val="00562729"/>
    <w:rsid w:val="005627C5"/>
    <w:rsid w:val="00562944"/>
    <w:rsid w:val="00562994"/>
    <w:rsid w:val="00562E4B"/>
    <w:rsid w:val="0056326D"/>
    <w:rsid w:val="0056332C"/>
    <w:rsid w:val="005633C0"/>
    <w:rsid w:val="005633E6"/>
    <w:rsid w:val="005634DD"/>
    <w:rsid w:val="005638F4"/>
    <w:rsid w:val="00563BDC"/>
    <w:rsid w:val="00563C21"/>
    <w:rsid w:val="00563FD0"/>
    <w:rsid w:val="00564041"/>
    <w:rsid w:val="0056404D"/>
    <w:rsid w:val="00564292"/>
    <w:rsid w:val="005642BC"/>
    <w:rsid w:val="005643F2"/>
    <w:rsid w:val="0056454E"/>
    <w:rsid w:val="00564934"/>
    <w:rsid w:val="00564985"/>
    <w:rsid w:val="00564C7C"/>
    <w:rsid w:val="005654C0"/>
    <w:rsid w:val="00565599"/>
    <w:rsid w:val="0056581F"/>
    <w:rsid w:val="005662B9"/>
    <w:rsid w:val="0056643C"/>
    <w:rsid w:val="00566440"/>
    <w:rsid w:val="005664E9"/>
    <w:rsid w:val="0056687E"/>
    <w:rsid w:val="00566A5E"/>
    <w:rsid w:val="00566AD1"/>
    <w:rsid w:val="00566DA0"/>
    <w:rsid w:val="00566FE6"/>
    <w:rsid w:val="00567179"/>
    <w:rsid w:val="005673BA"/>
    <w:rsid w:val="00567442"/>
    <w:rsid w:val="00567462"/>
    <w:rsid w:val="005675EB"/>
    <w:rsid w:val="00567C81"/>
    <w:rsid w:val="00570159"/>
    <w:rsid w:val="00570B3D"/>
    <w:rsid w:val="00570DF9"/>
    <w:rsid w:val="00570E22"/>
    <w:rsid w:val="0057161B"/>
    <w:rsid w:val="00571649"/>
    <w:rsid w:val="005717F2"/>
    <w:rsid w:val="0057193B"/>
    <w:rsid w:val="00571D76"/>
    <w:rsid w:val="00571D9F"/>
    <w:rsid w:val="0057213F"/>
    <w:rsid w:val="005722BB"/>
    <w:rsid w:val="00572333"/>
    <w:rsid w:val="005723DF"/>
    <w:rsid w:val="0057240D"/>
    <w:rsid w:val="00572823"/>
    <w:rsid w:val="005728F5"/>
    <w:rsid w:val="005729C9"/>
    <w:rsid w:val="00572A9B"/>
    <w:rsid w:val="00572D2A"/>
    <w:rsid w:val="00572F22"/>
    <w:rsid w:val="00572F97"/>
    <w:rsid w:val="005734D5"/>
    <w:rsid w:val="0057363F"/>
    <w:rsid w:val="00573712"/>
    <w:rsid w:val="00573AC4"/>
    <w:rsid w:val="00573D92"/>
    <w:rsid w:val="00573F52"/>
    <w:rsid w:val="00573F6D"/>
    <w:rsid w:val="005745EA"/>
    <w:rsid w:val="00574611"/>
    <w:rsid w:val="005746CA"/>
    <w:rsid w:val="00574A0F"/>
    <w:rsid w:val="00574B90"/>
    <w:rsid w:val="00574CEA"/>
    <w:rsid w:val="00575241"/>
    <w:rsid w:val="0057524B"/>
    <w:rsid w:val="0057547F"/>
    <w:rsid w:val="005754FE"/>
    <w:rsid w:val="00575591"/>
    <w:rsid w:val="00575839"/>
    <w:rsid w:val="0057590C"/>
    <w:rsid w:val="00575EAE"/>
    <w:rsid w:val="00575EE3"/>
    <w:rsid w:val="005761C9"/>
    <w:rsid w:val="00576286"/>
    <w:rsid w:val="005764CC"/>
    <w:rsid w:val="005765C2"/>
    <w:rsid w:val="00576964"/>
    <w:rsid w:val="00576A47"/>
    <w:rsid w:val="00576C31"/>
    <w:rsid w:val="00576DD3"/>
    <w:rsid w:val="00576E93"/>
    <w:rsid w:val="0057726D"/>
    <w:rsid w:val="00577291"/>
    <w:rsid w:val="00577331"/>
    <w:rsid w:val="00577417"/>
    <w:rsid w:val="005774E2"/>
    <w:rsid w:val="00577578"/>
    <w:rsid w:val="00577832"/>
    <w:rsid w:val="00577AA0"/>
    <w:rsid w:val="00577B93"/>
    <w:rsid w:val="00577DE1"/>
    <w:rsid w:val="00580217"/>
    <w:rsid w:val="0058029F"/>
    <w:rsid w:val="005804B6"/>
    <w:rsid w:val="005808D8"/>
    <w:rsid w:val="00580C31"/>
    <w:rsid w:val="00580FEE"/>
    <w:rsid w:val="0058135D"/>
    <w:rsid w:val="0058170F"/>
    <w:rsid w:val="00581916"/>
    <w:rsid w:val="00581A14"/>
    <w:rsid w:val="00581AAF"/>
    <w:rsid w:val="00581FB9"/>
    <w:rsid w:val="005821DB"/>
    <w:rsid w:val="0058234C"/>
    <w:rsid w:val="0058243B"/>
    <w:rsid w:val="005824E5"/>
    <w:rsid w:val="00582707"/>
    <w:rsid w:val="00583485"/>
    <w:rsid w:val="005834A3"/>
    <w:rsid w:val="00583B03"/>
    <w:rsid w:val="00583C2E"/>
    <w:rsid w:val="00583CB1"/>
    <w:rsid w:val="00583CF9"/>
    <w:rsid w:val="00583D32"/>
    <w:rsid w:val="00583DB3"/>
    <w:rsid w:val="0058435E"/>
    <w:rsid w:val="00584474"/>
    <w:rsid w:val="005847BC"/>
    <w:rsid w:val="00584C91"/>
    <w:rsid w:val="00584D54"/>
    <w:rsid w:val="00584D79"/>
    <w:rsid w:val="00584D7C"/>
    <w:rsid w:val="00585144"/>
    <w:rsid w:val="005852BB"/>
    <w:rsid w:val="005856F8"/>
    <w:rsid w:val="00585841"/>
    <w:rsid w:val="00585A2B"/>
    <w:rsid w:val="00585B84"/>
    <w:rsid w:val="00585F9E"/>
    <w:rsid w:val="005861B9"/>
    <w:rsid w:val="00586560"/>
    <w:rsid w:val="005867B8"/>
    <w:rsid w:val="0058691F"/>
    <w:rsid w:val="00586ABA"/>
    <w:rsid w:val="00586D37"/>
    <w:rsid w:val="00586ED9"/>
    <w:rsid w:val="005874CD"/>
    <w:rsid w:val="0058753F"/>
    <w:rsid w:val="00587A2B"/>
    <w:rsid w:val="00587A48"/>
    <w:rsid w:val="00587AB7"/>
    <w:rsid w:val="00587ACE"/>
    <w:rsid w:val="00587EC4"/>
    <w:rsid w:val="00590204"/>
    <w:rsid w:val="00590573"/>
    <w:rsid w:val="00590634"/>
    <w:rsid w:val="005908FE"/>
    <w:rsid w:val="00590A11"/>
    <w:rsid w:val="00590CC3"/>
    <w:rsid w:val="0059120C"/>
    <w:rsid w:val="0059122D"/>
    <w:rsid w:val="00591416"/>
    <w:rsid w:val="00591722"/>
    <w:rsid w:val="00591749"/>
    <w:rsid w:val="005917B8"/>
    <w:rsid w:val="0059192C"/>
    <w:rsid w:val="00591A8D"/>
    <w:rsid w:val="00591B17"/>
    <w:rsid w:val="00591EEF"/>
    <w:rsid w:val="00592315"/>
    <w:rsid w:val="005925BC"/>
    <w:rsid w:val="005925FA"/>
    <w:rsid w:val="005927DD"/>
    <w:rsid w:val="00592825"/>
    <w:rsid w:val="0059292F"/>
    <w:rsid w:val="00592D96"/>
    <w:rsid w:val="00592E37"/>
    <w:rsid w:val="005931F7"/>
    <w:rsid w:val="0059327F"/>
    <w:rsid w:val="0059334C"/>
    <w:rsid w:val="0059371A"/>
    <w:rsid w:val="00593751"/>
    <w:rsid w:val="00593788"/>
    <w:rsid w:val="005937C0"/>
    <w:rsid w:val="005937ED"/>
    <w:rsid w:val="0059385E"/>
    <w:rsid w:val="00593891"/>
    <w:rsid w:val="00593914"/>
    <w:rsid w:val="00593C68"/>
    <w:rsid w:val="0059411C"/>
    <w:rsid w:val="005941B3"/>
    <w:rsid w:val="00594653"/>
    <w:rsid w:val="00594704"/>
    <w:rsid w:val="00594789"/>
    <w:rsid w:val="0059490C"/>
    <w:rsid w:val="00595040"/>
    <w:rsid w:val="0059526D"/>
    <w:rsid w:val="0059571B"/>
    <w:rsid w:val="00595A86"/>
    <w:rsid w:val="00595C95"/>
    <w:rsid w:val="00595E8C"/>
    <w:rsid w:val="00595FA9"/>
    <w:rsid w:val="005961E8"/>
    <w:rsid w:val="00596263"/>
    <w:rsid w:val="005967D1"/>
    <w:rsid w:val="00596934"/>
    <w:rsid w:val="0059698A"/>
    <w:rsid w:val="00596CA5"/>
    <w:rsid w:val="00596D27"/>
    <w:rsid w:val="00596D9A"/>
    <w:rsid w:val="00596EF4"/>
    <w:rsid w:val="00597128"/>
    <w:rsid w:val="0059715B"/>
    <w:rsid w:val="005978E5"/>
    <w:rsid w:val="00597985"/>
    <w:rsid w:val="00597A95"/>
    <w:rsid w:val="00597D00"/>
    <w:rsid w:val="00597F53"/>
    <w:rsid w:val="005A0990"/>
    <w:rsid w:val="005A0B15"/>
    <w:rsid w:val="005A125B"/>
    <w:rsid w:val="005A1437"/>
    <w:rsid w:val="005A1978"/>
    <w:rsid w:val="005A1999"/>
    <w:rsid w:val="005A1DBA"/>
    <w:rsid w:val="005A1F71"/>
    <w:rsid w:val="005A20AF"/>
    <w:rsid w:val="005A2403"/>
    <w:rsid w:val="005A2513"/>
    <w:rsid w:val="005A25AE"/>
    <w:rsid w:val="005A2674"/>
    <w:rsid w:val="005A2C97"/>
    <w:rsid w:val="005A2D1C"/>
    <w:rsid w:val="005A2DB7"/>
    <w:rsid w:val="005A2E8C"/>
    <w:rsid w:val="005A2F91"/>
    <w:rsid w:val="005A356F"/>
    <w:rsid w:val="005A362D"/>
    <w:rsid w:val="005A364F"/>
    <w:rsid w:val="005A3694"/>
    <w:rsid w:val="005A388C"/>
    <w:rsid w:val="005A38B2"/>
    <w:rsid w:val="005A39FC"/>
    <w:rsid w:val="005A3F43"/>
    <w:rsid w:val="005A402B"/>
    <w:rsid w:val="005A4158"/>
    <w:rsid w:val="005A42D3"/>
    <w:rsid w:val="005A43A5"/>
    <w:rsid w:val="005A468A"/>
    <w:rsid w:val="005A4724"/>
    <w:rsid w:val="005A4735"/>
    <w:rsid w:val="005A49FE"/>
    <w:rsid w:val="005A4AFE"/>
    <w:rsid w:val="005A4B4D"/>
    <w:rsid w:val="005A4B6E"/>
    <w:rsid w:val="005A4B77"/>
    <w:rsid w:val="005A4DA7"/>
    <w:rsid w:val="005A540D"/>
    <w:rsid w:val="005A5412"/>
    <w:rsid w:val="005A548C"/>
    <w:rsid w:val="005A58B4"/>
    <w:rsid w:val="005A5F76"/>
    <w:rsid w:val="005A6263"/>
    <w:rsid w:val="005A6414"/>
    <w:rsid w:val="005A65AF"/>
    <w:rsid w:val="005A662A"/>
    <w:rsid w:val="005A66E0"/>
    <w:rsid w:val="005A6C9D"/>
    <w:rsid w:val="005A704F"/>
    <w:rsid w:val="005A7402"/>
    <w:rsid w:val="005A7494"/>
    <w:rsid w:val="005A7500"/>
    <w:rsid w:val="005A7789"/>
    <w:rsid w:val="005A7879"/>
    <w:rsid w:val="005A7969"/>
    <w:rsid w:val="005A7A86"/>
    <w:rsid w:val="005A7BB3"/>
    <w:rsid w:val="005A7C57"/>
    <w:rsid w:val="005B00FF"/>
    <w:rsid w:val="005B02CE"/>
    <w:rsid w:val="005B0343"/>
    <w:rsid w:val="005B04D0"/>
    <w:rsid w:val="005B0693"/>
    <w:rsid w:val="005B0A35"/>
    <w:rsid w:val="005B0CD6"/>
    <w:rsid w:val="005B0F57"/>
    <w:rsid w:val="005B125A"/>
    <w:rsid w:val="005B1282"/>
    <w:rsid w:val="005B1578"/>
    <w:rsid w:val="005B16A1"/>
    <w:rsid w:val="005B16DD"/>
    <w:rsid w:val="005B16DF"/>
    <w:rsid w:val="005B17A9"/>
    <w:rsid w:val="005B1853"/>
    <w:rsid w:val="005B18F8"/>
    <w:rsid w:val="005B19EB"/>
    <w:rsid w:val="005B1D3E"/>
    <w:rsid w:val="005B1DAB"/>
    <w:rsid w:val="005B1DE6"/>
    <w:rsid w:val="005B1E01"/>
    <w:rsid w:val="005B1F77"/>
    <w:rsid w:val="005B2225"/>
    <w:rsid w:val="005B245A"/>
    <w:rsid w:val="005B293A"/>
    <w:rsid w:val="005B294D"/>
    <w:rsid w:val="005B2A16"/>
    <w:rsid w:val="005B2D66"/>
    <w:rsid w:val="005B314C"/>
    <w:rsid w:val="005B32BD"/>
    <w:rsid w:val="005B3304"/>
    <w:rsid w:val="005B33F5"/>
    <w:rsid w:val="005B353C"/>
    <w:rsid w:val="005B35AB"/>
    <w:rsid w:val="005B3852"/>
    <w:rsid w:val="005B3AF5"/>
    <w:rsid w:val="005B3B56"/>
    <w:rsid w:val="005B3B64"/>
    <w:rsid w:val="005B3CE9"/>
    <w:rsid w:val="005B3D9A"/>
    <w:rsid w:val="005B3E24"/>
    <w:rsid w:val="005B40EA"/>
    <w:rsid w:val="005B4170"/>
    <w:rsid w:val="005B4286"/>
    <w:rsid w:val="005B4420"/>
    <w:rsid w:val="005B459C"/>
    <w:rsid w:val="005B45C5"/>
    <w:rsid w:val="005B4701"/>
    <w:rsid w:val="005B49CC"/>
    <w:rsid w:val="005B4A00"/>
    <w:rsid w:val="005B4D0E"/>
    <w:rsid w:val="005B4DA4"/>
    <w:rsid w:val="005B51B2"/>
    <w:rsid w:val="005B537B"/>
    <w:rsid w:val="005B546A"/>
    <w:rsid w:val="005B5603"/>
    <w:rsid w:val="005B56CD"/>
    <w:rsid w:val="005B5840"/>
    <w:rsid w:val="005B58B5"/>
    <w:rsid w:val="005B59CE"/>
    <w:rsid w:val="005B5CB3"/>
    <w:rsid w:val="005B5F8D"/>
    <w:rsid w:val="005B64A8"/>
    <w:rsid w:val="005B6585"/>
    <w:rsid w:val="005B677E"/>
    <w:rsid w:val="005B696F"/>
    <w:rsid w:val="005B697B"/>
    <w:rsid w:val="005B6C1D"/>
    <w:rsid w:val="005B6E1D"/>
    <w:rsid w:val="005B6EE0"/>
    <w:rsid w:val="005B6F5D"/>
    <w:rsid w:val="005B730D"/>
    <w:rsid w:val="005B743A"/>
    <w:rsid w:val="005B7577"/>
    <w:rsid w:val="005B762D"/>
    <w:rsid w:val="005B76A0"/>
    <w:rsid w:val="005B76D1"/>
    <w:rsid w:val="005B7A78"/>
    <w:rsid w:val="005B7AA1"/>
    <w:rsid w:val="005B7B61"/>
    <w:rsid w:val="005B7CBC"/>
    <w:rsid w:val="005B7D85"/>
    <w:rsid w:val="005B7F66"/>
    <w:rsid w:val="005C00AF"/>
    <w:rsid w:val="005C0357"/>
    <w:rsid w:val="005C04EA"/>
    <w:rsid w:val="005C0500"/>
    <w:rsid w:val="005C0AA0"/>
    <w:rsid w:val="005C0AB1"/>
    <w:rsid w:val="005C0E8F"/>
    <w:rsid w:val="005C1245"/>
    <w:rsid w:val="005C13A2"/>
    <w:rsid w:val="005C162A"/>
    <w:rsid w:val="005C16FE"/>
    <w:rsid w:val="005C184B"/>
    <w:rsid w:val="005C1997"/>
    <w:rsid w:val="005C1A8A"/>
    <w:rsid w:val="005C21F2"/>
    <w:rsid w:val="005C227D"/>
    <w:rsid w:val="005C23E6"/>
    <w:rsid w:val="005C2437"/>
    <w:rsid w:val="005C2AAD"/>
    <w:rsid w:val="005C2B44"/>
    <w:rsid w:val="005C2CC1"/>
    <w:rsid w:val="005C2D4F"/>
    <w:rsid w:val="005C328F"/>
    <w:rsid w:val="005C3298"/>
    <w:rsid w:val="005C3405"/>
    <w:rsid w:val="005C3457"/>
    <w:rsid w:val="005C35F2"/>
    <w:rsid w:val="005C364C"/>
    <w:rsid w:val="005C39BF"/>
    <w:rsid w:val="005C3B2A"/>
    <w:rsid w:val="005C3B6C"/>
    <w:rsid w:val="005C3ED5"/>
    <w:rsid w:val="005C4066"/>
    <w:rsid w:val="005C41C5"/>
    <w:rsid w:val="005C41DD"/>
    <w:rsid w:val="005C4256"/>
    <w:rsid w:val="005C43CC"/>
    <w:rsid w:val="005C4530"/>
    <w:rsid w:val="005C48B8"/>
    <w:rsid w:val="005C4929"/>
    <w:rsid w:val="005C4991"/>
    <w:rsid w:val="005C4A01"/>
    <w:rsid w:val="005C4BD7"/>
    <w:rsid w:val="005C4FF7"/>
    <w:rsid w:val="005C5030"/>
    <w:rsid w:val="005C5482"/>
    <w:rsid w:val="005C55C6"/>
    <w:rsid w:val="005C55F6"/>
    <w:rsid w:val="005C56DF"/>
    <w:rsid w:val="005C5834"/>
    <w:rsid w:val="005C5AA5"/>
    <w:rsid w:val="005C5DCD"/>
    <w:rsid w:val="005C5EF2"/>
    <w:rsid w:val="005C605F"/>
    <w:rsid w:val="005C61A5"/>
    <w:rsid w:val="005C6436"/>
    <w:rsid w:val="005C650A"/>
    <w:rsid w:val="005C66AB"/>
    <w:rsid w:val="005C697C"/>
    <w:rsid w:val="005C6B7A"/>
    <w:rsid w:val="005C6B86"/>
    <w:rsid w:val="005C6FC9"/>
    <w:rsid w:val="005C7039"/>
    <w:rsid w:val="005C72B4"/>
    <w:rsid w:val="005C7474"/>
    <w:rsid w:val="005C767E"/>
    <w:rsid w:val="005C76AF"/>
    <w:rsid w:val="005C76C7"/>
    <w:rsid w:val="005C77C9"/>
    <w:rsid w:val="005C77EF"/>
    <w:rsid w:val="005C7CE2"/>
    <w:rsid w:val="005C7D27"/>
    <w:rsid w:val="005C7FDF"/>
    <w:rsid w:val="005D008B"/>
    <w:rsid w:val="005D01AE"/>
    <w:rsid w:val="005D01B5"/>
    <w:rsid w:val="005D02E1"/>
    <w:rsid w:val="005D0466"/>
    <w:rsid w:val="005D07DF"/>
    <w:rsid w:val="005D08DD"/>
    <w:rsid w:val="005D0B5C"/>
    <w:rsid w:val="005D0CA2"/>
    <w:rsid w:val="005D0EF8"/>
    <w:rsid w:val="005D0F71"/>
    <w:rsid w:val="005D0FAD"/>
    <w:rsid w:val="005D1027"/>
    <w:rsid w:val="005D1034"/>
    <w:rsid w:val="005D12CD"/>
    <w:rsid w:val="005D1311"/>
    <w:rsid w:val="005D1337"/>
    <w:rsid w:val="005D1409"/>
    <w:rsid w:val="005D1475"/>
    <w:rsid w:val="005D17E8"/>
    <w:rsid w:val="005D1908"/>
    <w:rsid w:val="005D1A55"/>
    <w:rsid w:val="005D1A61"/>
    <w:rsid w:val="005D1A7E"/>
    <w:rsid w:val="005D1B74"/>
    <w:rsid w:val="005D1C49"/>
    <w:rsid w:val="005D2931"/>
    <w:rsid w:val="005D2B09"/>
    <w:rsid w:val="005D2BA6"/>
    <w:rsid w:val="005D2C21"/>
    <w:rsid w:val="005D2D8E"/>
    <w:rsid w:val="005D2E2B"/>
    <w:rsid w:val="005D3458"/>
    <w:rsid w:val="005D3472"/>
    <w:rsid w:val="005D36EC"/>
    <w:rsid w:val="005D3C9D"/>
    <w:rsid w:val="005D3E2C"/>
    <w:rsid w:val="005D438D"/>
    <w:rsid w:val="005D465E"/>
    <w:rsid w:val="005D4893"/>
    <w:rsid w:val="005D4981"/>
    <w:rsid w:val="005D4DA9"/>
    <w:rsid w:val="005D4ED9"/>
    <w:rsid w:val="005D4F41"/>
    <w:rsid w:val="005D5332"/>
    <w:rsid w:val="005D5503"/>
    <w:rsid w:val="005D564F"/>
    <w:rsid w:val="005D5679"/>
    <w:rsid w:val="005D5728"/>
    <w:rsid w:val="005D58D1"/>
    <w:rsid w:val="005D5BB2"/>
    <w:rsid w:val="005D5FD6"/>
    <w:rsid w:val="005D6004"/>
    <w:rsid w:val="005D606D"/>
    <w:rsid w:val="005D6132"/>
    <w:rsid w:val="005D6178"/>
    <w:rsid w:val="005D6607"/>
    <w:rsid w:val="005D68B5"/>
    <w:rsid w:val="005D6B8D"/>
    <w:rsid w:val="005D6DEE"/>
    <w:rsid w:val="005D79B8"/>
    <w:rsid w:val="005D7B1B"/>
    <w:rsid w:val="005D7D4D"/>
    <w:rsid w:val="005E00E2"/>
    <w:rsid w:val="005E027A"/>
    <w:rsid w:val="005E0682"/>
    <w:rsid w:val="005E07DC"/>
    <w:rsid w:val="005E095F"/>
    <w:rsid w:val="005E0B4B"/>
    <w:rsid w:val="005E0F00"/>
    <w:rsid w:val="005E1099"/>
    <w:rsid w:val="005E122B"/>
    <w:rsid w:val="005E1521"/>
    <w:rsid w:val="005E157B"/>
    <w:rsid w:val="005E1636"/>
    <w:rsid w:val="005E1729"/>
    <w:rsid w:val="005E1DE1"/>
    <w:rsid w:val="005E1E85"/>
    <w:rsid w:val="005E1ED1"/>
    <w:rsid w:val="005E2121"/>
    <w:rsid w:val="005E2219"/>
    <w:rsid w:val="005E22A5"/>
    <w:rsid w:val="005E22DF"/>
    <w:rsid w:val="005E2602"/>
    <w:rsid w:val="005E2694"/>
    <w:rsid w:val="005E28E2"/>
    <w:rsid w:val="005E29CB"/>
    <w:rsid w:val="005E2F1A"/>
    <w:rsid w:val="005E347D"/>
    <w:rsid w:val="005E34EB"/>
    <w:rsid w:val="005E350C"/>
    <w:rsid w:val="005E3609"/>
    <w:rsid w:val="005E39E2"/>
    <w:rsid w:val="005E3A1C"/>
    <w:rsid w:val="005E3CC4"/>
    <w:rsid w:val="005E3D8F"/>
    <w:rsid w:val="005E3EAA"/>
    <w:rsid w:val="005E3EB0"/>
    <w:rsid w:val="005E3ED3"/>
    <w:rsid w:val="005E4112"/>
    <w:rsid w:val="005E4157"/>
    <w:rsid w:val="005E42A1"/>
    <w:rsid w:val="005E494C"/>
    <w:rsid w:val="005E4BEE"/>
    <w:rsid w:val="005E4C1E"/>
    <w:rsid w:val="005E4DC2"/>
    <w:rsid w:val="005E51C3"/>
    <w:rsid w:val="005E5773"/>
    <w:rsid w:val="005E5A12"/>
    <w:rsid w:val="005E5A71"/>
    <w:rsid w:val="005E5B33"/>
    <w:rsid w:val="005E6027"/>
    <w:rsid w:val="005E612B"/>
    <w:rsid w:val="005E618D"/>
    <w:rsid w:val="005E61CA"/>
    <w:rsid w:val="005E6271"/>
    <w:rsid w:val="005E6289"/>
    <w:rsid w:val="005E62A3"/>
    <w:rsid w:val="005E64EF"/>
    <w:rsid w:val="005E6520"/>
    <w:rsid w:val="005E66A5"/>
    <w:rsid w:val="005E6816"/>
    <w:rsid w:val="005E6998"/>
    <w:rsid w:val="005E6EAE"/>
    <w:rsid w:val="005E6FFC"/>
    <w:rsid w:val="005E7166"/>
    <w:rsid w:val="005E7266"/>
    <w:rsid w:val="005E7466"/>
    <w:rsid w:val="005E749B"/>
    <w:rsid w:val="005E75EB"/>
    <w:rsid w:val="005E7734"/>
    <w:rsid w:val="005E7A01"/>
    <w:rsid w:val="005E7B4F"/>
    <w:rsid w:val="005E7B6E"/>
    <w:rsid w:val="005E7C8F"/>
    <w:rsid w:val="005E7D4F"/>
    <w:rsid w:val="005F00A9"/>
    <w:rsid w:val="005F0689"/>
    <w:rsid w:val="005F075B"/>
    <w:rsid w:val="005F0C42"/>
    <w:rsid w:val="005F1123"/>
    <w:rsid w:val="005F1278"/>
    <w:rsid w:val="005F14E1"/>
    <w:rsid w:val="005F1691"/>
    <w:rsid w:val="005F17FF"/>
    <w:rsid w:val="005F18C3"/>
    <w:rsid w:val="005F1A71"/>
    <w:rsid w:val="005F1B80"/>
    <w:rsid w:val="005F1CC2"/>
    <w:rsid w:val="005F1E8D"/>
    <w:rsid w:val="005F20C4"/>
    <w:rsid w:val="005F20E3"/>
    <w:rsid w:val="005F243E"/>
    <w:rsid w:val="005F2A15"/>
    <w:rsid w:val="005F2CDB"/>
    <w:rsid w:val="005F2EEB"/>
    <w:rsid w:val="005F2FB8"/>
    <w:rsid w:val="005F3429"/>
    <w:rsid w:val="005F3440"/>
    <w:rsid w:val="005F347B"/>
    <w:rsid w:val="005F3DE5"/>
    <w:rsid w:val="005F3E86"/>
    <w:rsid w:val="005F3E99"/>
    <w:rsid w:val="005F3F9E"/>
    <w:rsid w:val="005F404F"/>
    <w:rsid w:val="005F423F"/>
    <w:rsid w:val="005F4495"/>
    <w:rsid w:val="005F4608"/>
    <w:rsid w:val="005F4727"/>
    <w:rsid w:val="005F47CA"/>
    <w:rsid w:val="005F4AEB"/>
    <w:rsid w:val="005F4C47"/>
    <w:rsid w:val="005F4D0A"/>
    <w:rsid w:val="005F4F73"/>
    <w:rsid w:val="005F537C"/>
    <w:rsid w:val="005F53C3"/>
    <w:rsid w:val="005F53C4"/>
    <w:rsid w:val="005F5442"/>
    <w:rsid w:val="005F55CE"/>
    <w:rsid w:val="005F578D"/>
    <w:rsid w:val="005F5D64"/>
    <w:rsid w:val="005F5DDB"/>
    <w:rsid w:val="005F5F47"/>
    <w:rsid w:val="005F5F67"/>
    <w:rsid w:val="005F61CD"/>
    <w:rsid w:val="005F6587"/>
    <w:rsid w:val="005F68DF"/>
    <w:rsid w:val="005F6B83"/>
    <w:rsid w:val="005F6BE7"/>
    <w:rsid w:val="005F7038"/>
    <w:rsid w:val="005F70A6"/>
    <w:rsid w:val="005F7141"/>
    <w:rsid w:val="005F74ED"/>
    <w:rsid w:val="005F7793"/>
    <w:rsid w:val="005F77F9"/>
    <w:rsid w:val="005F786D"/>
    <w:rsid w:val="005F789A"/>
    <w:rsid w:val="005F7A85"/>
    <w:rsid w:val="005F7B16"/>
    <w:rsid w:val="005F7BF8"/>
    <w:rsid w:val="005F7C53"/>
    <w:rsid w:val="005F7CF8"/>
    <w:rsid w:val="0060009E"/>
    <w:rsid w:val="00600114"/>
    <w:rsid w:val="006001B8"/>
    <w:rsid w:val="00600248"/>
    <w:rsid w:val="00600698"/>
    <w:rsid w:val="00600AE5"/>
    <w:rsid w:val="00600C68"/>
    <w:rsid w:val="00600FD2"/>
    <w:rsid w:val="006011DC"/>
    <w:rsid w:val="00601665"/>
    <w:rsid w:val="006016C0"/>
    <w:rsid w:val="00601898"/>
    <w:rsid w:val="00601A0C"/>
    <w:rsid w:val="00601A14"/>
    <w:rsid w:val="00601A16"/>
    <w:rsid w:val="00601A59"/>
    <w:rsid w:val="00601A61"/>
    <w:rsid w:val="00601AC9"/>
    <w:rsid w:val="00601B5A"/>
    <w:rsid w:val="00601BBB"/>
    <w:rsid w:val="00602179"/>
    <w:rsid w:val="006021B7"/>
    <w:rsid w:val="006026A3"/>
    <w:rsid w:val="00603102"/>
    <w:rsid w:val="00603419"/>
    <w:rsid w:val="006037EE"/>
    <w:rsid w:val="006038E1"/>
    <w:rsid w:val="006038E3"/>
    <w:rsid w:val="00603A65"/>
    <w:rsid w:val="006040AC"/>
    <w:rsid w:val="006040EA"/>
    <w:rsid w:val="00604343"/>
    <w:rsid w:val="0060460B"/>
    <w:rsid w:val="00604977"/>
    <w:rsid w:val="00604A60"/>
    <w:rsid w:val="00604B79"/>
    <w:rsid w:val="00604C6C"/>
    <w:rsid w:val="00604EF7"/>
    <w:rsid w:val="00604FE8"/>
    <w:rsid w:val="00605220"/>
    <w:rsid w:val="006055A7"/>
    <w:rsid w:val="006057E5"/>
    <w:rsid w:val="00605812"/>
    <w:rsid w:val="006058D0"/>
    <w:rsid w:val="00605A61"/>
    <w:rsid w:val="00605CB5"/>
    <w:rsid w:val="00605E2D"/>
    <w:rsid w:val="0060623C"/>
    <w:rsid w:val="006062D9"/>
    <w:rsid w:val="0060648F"/>
    <w:rsid w:val="006065B7"/>
    <w:rsid w:val="00606970"/>
    <w:rsid w:val="00606A00"/>
    <w:rsid w:val="00606A53"/>
    <w:rsid w:val="00606AE1"/>
    <w:rsid w:val="00606B89"/>
    <w:rsid w:val="00607120"/>
    <w:rsid w:val="006073CA"/>
    <w:rsid w:val="00607415"/>
    <w:rsid w:val="00607480"/>
    <w:rsid w:val="00607A93"/>
    <w:rsid w:val="00607C99"/>
    <w:rsid w:val="00607DB1"/>
    <w:rsid w:val="00607EA1"/>
    <w:rsid w:val="0061000A"/>
    <w:rsid w:val="00610152"/>
    <w:rsid w:val="0061071E"/>
    <w:rsid w:val="00610728"/>
    <w:rsid w:val="00610873"/>
    <w:rsid w:val="006108E2"/>
    <w:rsid w:val="00610948"/>
    <w:rsid w:val="006109A5"/>
    <w:rsid w:val="00610AB2"/>
    <w:rsid w:val="00610BA6"/>
    <w:rsid w:val="00611081"/>
    <w:rsid w:val="006113B6"/>
    <w:rsid w:val="00611519"/>
    <w:rsid w:val="006119D9"/>
    <w:rsid w:val="00611C8D"/>
    <w:rsid w:val="006121B4"/>
    <w:rsid w:val="0061229C"/>
    <w:rsid w:val="006123C5"/>
    <w:rsid w:val="00612512"/>
    <w:rsid w:val="00612561"/>
    <w:rsid w:val="00612B25"/>
    <w:rsid w:val="00612CD3"/>
    <w:rsid w:val="00612D72"/>
    <w:rsid w:val="00612E20"/>
    <w:rsid w:val="00613014"/>
    <w:rsid w:val="006133C3"/>
    <w:rsid w:val="006135A4"/>
    <w:rsid w:val="0061382C"/>
    <w:rsid w:val="00613C70"/>
    <w:rsid w:val="00613E48"/>
    <w:rsid w:val="006140AC"/>
    <w:rsid w:val="006141B5"/>
    <w:rsid w:val="006144C0"/>
    <w:rsid w:val="00614570"/>
    <w:rsid w:val="006149BD"/>
    <w:rsid w:val="00614A18"/>
    <w:rsid w:val="00614A1C"/>
    <w:rsid w:val="00614C52"/>
    <w:rsid w:val="00615052"/>
    <w:rsid w:val="00615233"/>
    <w:rsid w:val="006152E2"/>
    <w:rsid w:val="006156CC"/>
    <w:rsid w:val="00615754"/>
    <w:rsid w:val="00615BEC"/>
    <w:rsid w:val="00615D6B"/>
    <w:rsid w:val="00615F52"/>
    <w:rsid w:val="00616056"/>
    <w:rsid w:val="0061605E"/>
    <w:rsid w:val="00616189"/>
    <w:rsid w:val="006161A0"/>
    <w:rsid w:val="00616322"/>
    <w:rsid w:val="00616530"/>
    <w:rsid w:val="00616561"/>
    <w:rsid w:val="00616581"/>
    <w:rsid w:val="0061679B"/>
    <w:rsid w:val="00616D82"/>
    <w:rsid w:val="00617354"/>
    <w:rsid w:val="006179C5"/>
    <w:rsid w:val="00617B41"/>
    <w:rsid w:val="00617DF4"/>
    <w:rsid w:val="00617F1B"/>
    <w:rsid w:val="00620094"/>
    <w:rsid w:val="00620341"/>
    <w:rsid w:val="006204F1"/>
    <w:rsid w:val="00620564"/>
    <w:rsid w:val="0062071B"/>
    <w:rsid w:val="0062076B"/>
    <w:rsid w:val="00620796"/>
    <w:rsid w:val="00620955"/>
    <w:rsid w:val="00620E1D"/>
    <w:rsid w:val="00620F2C"/>
    <w:rsid w:val="006210E3"/>
    <w:rsid w:val="00621781"/>
    <w:rsid w:val="00621A5D"/>
    <w:rsid w:val="00621BFA"/>
    <w:rsid w:val="0062209B"/>
    <w:rsid w:val="0062234A"/>
    <w:rsid w:val="00622540"/>
    <w:rsid w:val="006226D6"/>
    <w:rsid w:val="0062292C"/>
    <w:rsid w:val="00622933"/>
    <w:rsid w:val="00622A8D"/>
    <w:rsid w:val="00622AD3"/>
    <w:rsid w:val="00622B5E"/>
    <w:rsid w:val="00622FCE"/>
    <w:rsid w:val="006230F8"/>
    <w:rsid w:val="00623A46"/>
    <w:rsid w:val="00623C1C"/>
    <w:rsid w:val="00623F20"/>
    <w:rsid w:val="00624345"/>
    <w:rsid w:val="00624500"/>
    <w:rsid w:val="0062487C"/>
    <w:rsid w:val="00624BC8"/>
    <w:rsid w:val="006250B8"/>
    <w:rsid w:val="00625123"/>
    <w:rsid w:val="00625236"/>
    <w:rsid w:val="00625701"/>
    <w:rsid w:val="0062585E"/>
    <w:rsid w:val="00625A0F"/>
    <w:rsid w:val="00625BAD"/>
    <w:rsid w:val="00625C7C"/>
    <w:rsid w:val="00625DF0"/>
    <w:rsid w:val="00625E34"/>
    <w:rsid w:val="00625E9B"/>
    <w:rsid w:val="00625EF4"/>
    <w:rsid w:val="00625F23"/>
    <w:rsid w:val="00626196"/>
    <w:rsid w:val="00626574"/>
    <w:rsid w:val="00626618"/>
    <w:rsid w:val="0062675E"/>
    <w:rsid w:val="0062693E"/>
    <w:rsid w:val="00626A98"/>
    <w:rsid w:val="00626B5A"/>
    <w:rsid w:val="00626B76"/>
    <w:rsid w:val="00627184"/>
    <w:rsid w:val="0062747C"/>
    <w:rsid w:val="0062748B"/>
    <w:rsid w:val="0062761F"/>
    <w:rsid w:val="00627791"/>
    <w:rsid w:val="00627821"/>
    <w:rsid w:val="00627BAC"/>
    <w:rsid w:val="00627C3D"/>
    <w:rsid w:val="00627C7B"/>
    <w:rsid w:val="00627E26"/>
    <w:rsid w:val="00627F81"/>
    <w:rsid w:val="006301F2"/>
    <w:rsid w:val="0063022F"/>
    <w:rsid w:val="00630245"/>
    <w:rsid w:val="0063035A"/>
    <w:rsid w:val="00630575"/>
    <w:rsid w:val="00630CCC"/>
    <w:rsid w:val="00630F32"/>
    <w:rsid w:val="00631000"/>
    <w:rsid w:val="006311F1"/>
    <w:rsid w:val="006312BD"/>
    <w:rsid w:val="0063134C"/>
    <w:rsid w:val="0063165E"/>
    <w:rsid w:val="00631852"/>
    <w:rsid w:val="00631A55"/>
    <w:rsid w:val="00631B03"/>
    <w:rsid w:val="00631DEC"/>
    <w:rsid w:val="006323E4"/>
    <w:rsid w:val="00632467"/>
    <w:rsid w:val="006327B5"/>
    <w:rsid w:val="006329DE"/>
    <w:rsid w:val="00632CAA"/>
    <w:rsid w:val="00632FF1"/>
    <w:rsid w:val="00633590"/>
    <w:rsid w:val="00633839"/>
    <w:rsid w:val="00633859"/>
    <w:rsid w:val="00633A98"/>
    <w:rsid w:val="00633DDC"/>
    <w:rsid w:val="00634010"/>
    <w:rsid w:val="00634118"/>
    <w:rsid w:val="00634258"/>
    <w:rsid w:val="006343B6"/>
    <w:rsid w:val="006345AA"/>
    <w:rsid w:val="006349C5"/>
    <w:rsid w:val="00634C65"/>
    <w:rsid w:val="00634C7D"/>
    <w:rsid w:val="00634CFC"/>
    <w:rsid w:val="00634E38"/>
    <w:rsid w:val="00634E6D"/>
    <w:rsid w:val="00634F15"/>
    <w:rsid w:val="006354AA"/>
    <w:rsid w:val="006354CD"/>
    <w:rsid w:val="00635521"/>
    <w:rsid w:val="006356C3"/>
    <w:rsid w:val="00635B21"/>
    <w:rsid w:val="00635BD3"/>
    <w:rsid w:val="00635D8A"/>
    <w:rsid w:val="006360FB"/>
    <w:rsid w:val="00636134"/>
    <w:rsid w:val="006361F4"/>
    <w:rsid w:val="00636223"/>
    <w:rsid w:val="00636374"/>
    <w:rsid w:val="006363D6"/>
    <w:rsid w:val="006365A9"/>
    <w:rsid w:val="006366C3"/>
    <w:rsid w:val="006367DD"/>
    <w:rsid w:val="0063680B"/>
    <w:rsid w:val="00636BAD"/>
    <w:rsid w:val="00636D59"/>
    <w:rsid w:val="00636DD8"/>
    <w:rsid w:val="00636F42"/>
    <w:rsid w:val="00636FD4"/>
    <w:rsid w:val="00637308"/>
    <w:rsid w:val="00637573"/>
    <w:rsid w:val="00637766"/>
    <w:rsid w:val="00637841"/>
    <w:rsid w:val="006378B1"/>
    <w:rsid w:val="006378D3"/>
    <w:rsid w:val="00637970"/>
    <w:rsid w:val="00637B70"/>
    <w:rsid w:val="00637D2D"/>
    <w:rsid w:val="0064014F"/>
    <w:rsid w:val="006401AB"/>
    <w:rsid w:val="00640547"/>
    <w:rsid w:val="0064078B"/>
    <w:rsid w:val="006409D1"/>
    <w:rsid w:val="00640AE1"/>
    <w:rsid w:val="00640B33"/>
    <w:rsid w:val="00640BD8"/>
    <w:rsid w:val="00640C78"/>
    <w:rsid w:val="00640CDB"/>
    <w:rsid w:val="00640D25"/>
    <w:rsid w:val="00640D85"/>
    <w:rsid w:val="00640FE2"/>
    <w:rsid w:val="00641286"/>
    <w:rsid w:val="006414E3"/>
    <w:rsid w:val="0064163C"/>
    <w:rsid w:val="00641B33"/>
    <w:rsid w:val="00641C03"/>
    <w:rsid w:val="00641E08"/>
    <w:rsid w:val="00641E6F"/>
    <w:rsid w:val="00642431"/>
    <w:rsid w:val="006426F2"/>
    <w:rsid w:val="006427AD"/>
    <w:rsid w:val="00642E57"/>
    <w:rsid w:val="00642F97"/>
    <w:rsid w:val="006431DA"/>
    <w:rsid w:val="00643766"/>
    <w:rsid w:val="00643C9A"/>
    <w:rsid w:val="00643D35"/>
    <w:rsid w:val="00643E5C"/>
    <w:rsid w:val="00643F0D"/>
    <w:rsid w:val="00643FF1"/>
    <w:rsid w:val="006440B2"/>
    <w:rsid w:val="00644354"/>
    <w:rsid w:val="00644CA6"/>
    <w:rsid w:val="00644E8D"/>
    <w:rsid w:val="00644FD5"/>
    <w:rsid w:val="00645069"/>
    <w:rsid w:val="00645243"/>
    <w:rsid w:val="006453EB"/>
    <w:rsid w:val="00645641"/>
    <w:rsid w:val="00645652"/>
    <w:rsid w:val="00645662"/>
    <w:rsid w:val="00645A78"/>
    <w:rsid w:val="00645EA9"/>
    <w:rsid w:val="00645EDA"/>
    <w:rsid w:val="00646221"/>
    <w:rsid w:val="0064665C"/>
    <w:rsid w:val="006466BA"/>
    <w:rsid w:val="006467BA"/>
    <w:rsid w:val="006469D5"/>
    <w:rsid w:val="00646B74"/>
    <w:rsid w:val="00646EB1"/>
    <w:rsid w:val="00646FCA"/>
    <w:rsid w:val="006475F3"/>
    <w:rsid w:val="00647930"/>
    <w:rsid w:val="006479C1"/>
    <w:rsid w:val="00647BE1"/>
    <w:rsid w:val="00647D38"/>
    <w:rsid w:val="00650006"/>
    <w:rsid w:val="00650081"/>
    <w:rsid w:val="00650105"/>
    <w:rsid w:val="006501F5"/>
    <w:rsid w:val="00650225"/>
    <w:rsid w:val="00650410"/>
    <w:rsid w:val="006509AA"/>
    <w:rsid w:val="00650B17"/>
    <w:rsid w:val="00650BCD"/>
    <w:rsid w:val="00650D47"/>
    <w:rsid w:val="00650DA3"/>
    <w:rsid w:val="00650DEE"/>
    <w:rsid w:val="00650ED0"/>
    <w:rsid w:val="00651159"/>
    <w:rsid w:val="00651264"/>
    <w:rsid w:val="00651289"/>
    <w:rsid w:val="00651313"/>
    <w:rsid w:val="006513C5"/>
    <w:rsid w:val="00651BE5"/>
    <w:rsid w:val="00651C2C"/>
    <w:rsid w:val="00651E4F"/>
    <w:rsid w:val="00652571"/>
    <w:rsid w:val="0065257A"/>
    <w:rsid w:val="006526AF"/>
    <w:rsid w:val="00652B76"/>
    <w:rsid w:val="00652C79"/>
    <w:rsid w:val="00652CB3"/>
    <w:rsid w:val="00652FBA"/>
    <w:rsid w:val="0065301E"/>
    <w:rsid w:val="0065304C"/>
    <w:rsid w:val="006530AB"/>
    <w:rsid w:val="00653284"/>
    <w:rsid w:val="006535BC"/>
    <w:rsid w:val="00653930"/>
    <w:rsid w:val="00654391"/>
    <w:rsid w:val="0065459B"/>
    <w:rsid w:val="0065473B"/>
    <w:rsid w:val="006547DB"/>
    <w:rsid w:val="00654A8B"/>
    <w:rsid w:val="00654CDA"/>
    <w:rsid w:val="00654E08"/>
    <w:rsid w:val="006552CD"/>
    <w:rsid w:val="00655501"/>
    <w:rsid w:val="006559B4"/>
    <w:rsid w:val="00655DD0"/>
    <w:rsid w:val="00655ECB"/>
    <w:rsid w:val="00656039"/>
    <w:rsid w:val="006561BE"/>
    <w:rsid w:val="00656218"/>
    <w:rsid w:val="0065643E"/>
    <w:rsid w:val="006564E9"/>
    <w:rsid w:val="0065659A"/>
    <w:rsid w:val="0065663B"/>
    <w:rsid w:val="00656B0B"/>
    <w:rsid w:val="00656EB6"/>
    <w:rsid w:val="00656F00"/>
    <w:rsid w:val="0065728B"/>
    <w:rsid w:val="0065739A"/>
    <w:rsid w:val="0065740D"/>
    <w:rsid w:val="006574EF"/>
    <w:rsid w:val="00657538"/>
    <w:rsid w:val="00657634"/>
    <w:rsid w:val="0065799D"/>
    <w:rsid w:val="006579FB"/>
    <w:rsid w:val="00657F52"/>
    <w:rsid w:val="00657F55"/>
    <w:rsid w:val="0066007E"/>
    <w:rsid w:val="006604D5"/>
    <w:rsid w:val="006605CB"/>
    <w:rsid w:val="00660728"/>
    <w:rsid w:val="00660747"/>
    <w:rsid w:val="00660D74"/>
    <w:rsid w:val="00660DC7"/>
    <w:rsid w:val="00660F29"/>
    <w:rsid w:val="00660FD1"/>
    <w:rsid w:val="006610BF"/>
    <w:rsid w:val="006611E7"/>
    <w:rsid w:val="006616C3"/>
    <w:rsid w:val="00661AA4"/>
    <w:rsid w:val="00661CFD"/>
    <w:rsid w:val="00661E49"/>
    <w:rsid w:val="00661ECC"/>
    <w:rsid w:val="00662173"/>
    <w:rsid w:val="006621D3"/>
    <w:rsid w:val="006622F6"/>
    <w:rsid w:val="00662366"/>
    <w:rsid w:val="00662401"/>
    <w:rsid w:val="00662623"/>
    <w:rsid w:val="00662637"/>
    <w:rsid w:val="00662683"/>
    <w:rsid w:val="006626AF"/>
    <w:rsid w:val="006628A7"/>
    <w:rsid w:val="00662B04"/>
    <w:rsid w:val="00662BB5"/>
    <w:rsid w:val="00662C4F"/>
    <w:rsid w:val="00662E8A"/>
    <w:rsid w:val="00662ED8"/>
    <w:rsid w:val="00663357"/>
    <w:rsid w:val="0066372A"/>
    <w:rsid w:val="006637F7"/>
    <w:rsid w:val="00663FB5"/>
    <w:rsid w:val="006640BB"/>
    <w:rsid w:val="00664117"/>
    <w:rsid w:val="00664481"/>
    <w:rsid w:val="00664C33"/>
    <w:rsid w:val="00664D3B"/>
    <w:rsid w:val="006650DA"/>
    <w:rsid w:val="00665120"/>
    <w:rsid w:val="00665232"/>
    <w:rsid w:val="006652AC"/>
    <w:rsid w:val="006654B7"/>
    <w:rsid w:val="006656A0"/>
    <w:rsid w:val="006658F8"/>
    <w:rsid w:val="00665CB1"/>
    <w:rsid w:val="00665EA2"/>
    <w:rsid w:val="00665FA7"/>
    <w:rsid w:val="0066608E"/>
    <w:rsid w:val="00666276"/>
    <w:rsid w:val="006668C8"/>
    <w:rsid w:val="00666A91"/>
    <w:rsid w:val="00666C51"/>
    <w:rsid w:val="00666C58"/>
    <w:rsid w:val="00666D3D"/>
    <w:rsid w:val="00666D8C"/>
    <w:rsid w:val="00666FD4"/>
    <w:rsid w:val="006670C2"/>
    <w:rsid w:val="00667260"/>
    <w:rsid w:val="0066727C"/>
    <w:rsid w:val="0066747C"/>
    <w:rsid w:val="00667527"/>
    <w:rsid w:val="0066752D"/>
    <w:rsid w:val="00667662"/>
    <w:rsid w:val="00667667"/>
    <w:rsid w:val="00667770"/>
    <w:rsid w:val="00667BF5"/>
    <w:rsid w:val="00667C97"/>
    <w:rsid w:val="00667EE7"/>
    <w:rsid w:val="00667F02"/>
    <w:rsid w:val="00667F33"/>
    <w:rsid w:val="00670022"/>
    <w:rsid w:val="0067005C"/>
    <w:rsid w:val="0067024C"/>
    <w:rsid w:val="0067030A"/>
    <w:rsid w:val="006706BE"/>
    <w:rsid w:val="00670838"/>
    <w:rsid w:val="006708D9"/>
    <w:rsid w:val="00670DEB"/>
    <w:rsid w:val="00670F67"/>
    <w:rsid w:val="006715B2"/>
    <w:rsid w:val="006715BF"/>
    <w:rsid w:val="006717B0"/>
    <w:rsid w:val="00671B05"/>
    <w:rsid w:val="00671D61"/>
    <w:rsid w:val="006720D4"/>
    <w:rsid w:val="00672471"/>
    <w:rsid w:val="006729D9"/>
    <w:rsid w:val="00672AF1"/>
    <w:rsid w:val="00672BC4"/>
    <w:rsid w:val="00672BF1"/>
    <w:rsid w:val="00673438"/>
    <w:rsid w:val="006734A0"/>
    <w:rsid w:val="006734E4"/>
    <w:rsid w:val="00673582"/>
    <w:rsid w:val="006735DA"/>
    <w:rsid w:val="006736B9"/>
    <w:rsid w:val="006736E8"/>
    <w:rsid w:val="006737C8"/>
    <w:rsid w:val="006737C9"/>
    <w:rsid w:val="00673842"/>
    <w:rsid w:val="00673C5A"/>
    <w:rsid w:val="00673EB6"/>
    <w:rsid w:val="00673ED1"/>
    <w:rsid w:val="00673FCF"/>
    <w:rsid w:val="0067402B"/>
    <w:rsid w:val="006741B8"/>
    <w:rsid w:val="006742B3"/>
    <w:rsid w:val="00674334"/>
    <w:rsid w:val="00674633"/>
    <w:rsid w:val="006748C1"/>
    <w:rsid w:val="0067492B"/>
    <w:rsid w:val="00674C12"/>
    <w:rsid w:val="00674E6D"/>
    <w:rsid w:val="00674F5D"/>
    <w:rsid w:val="006751DD"/>
    <w:rsid w:val="00675215"/>
    <w:rsid w:val="006752B8"/>
    <w:rsid w:val="0067536C"/>
    <w:rsid w:val="0067542F"/>
    <w:rsid w:val="0067569B"/>
    <w:rsid w:val="0067581F"/>
    <w:rsid w:val="00675C8F"/>
    <w:rsid w:val="00675D39"/>
    <w:rsid w:val="00675FD9"/>
    <w:rsid w:val="0067606B"/>
    <w:rsid w:val="006760B0"/>
    <w:rsid w:val="00676197"/>
    <w:rsid w:val="00676212"/>
    <w:rsid w:val="006764FA"/>
    <w:rsid w:val="006766F8"/>
    <w:rsid w:val="00676835"/>
    <w:rsid w:val="00676BCE"/>
    <w:rsid w:val="00676DE9"/>
    <w:rsid w:val="00676F06"/>
    <w:rsid w:val="00677171"/>
    <w:rsid w:val="0067747E"/>
    <w:rsid w:val="006776B0"/>
    <w:rsid w:val="0067782D"/>
    <w:rsid w:val="006778BC"/>
    <w:rsid w:val="006779B3"/>
    <w:rsid w:val="00677C9B"/>
    <w:rsid w:val="00677F93"/>
    <w:rsid w:val="0068018E"/>
    <w:rsid w:val="00680286"/>
    <w:rsid w:val="00680326"/>
    <w:rsid w:val="006803CE"/>
    <w:rsid w:val="0068049D"/>
    <w:rsid w:val="006804E2"/>
    <w:rsid w:val="00680534"/>
    <w:rsid w:val="00680691"/>
    <w:rsid w:val="006807C8"/>
    <w:rsid w:val="0068090B"/>
    <w:rsid w:val="006809FE"/>
    <w:rsid w:val="00680D03"/>
    <w:rsid w:val="00680D6B"/>
    <w:rsid w:val="00680E31"/>
    <w:rsid w:val="00680E9A"/>
    <w:rsid w:val="00680ECB"/>
    <w:rsid w:val="00680F6D"/>
    <w:rsid w:val="00681003"/>
    <w:rsid w:val="0068128C"/>
    <w:rsid w:val="00681696"/>
    <w:rsid w:val="00681837"/>
    <w:rsid w:val="00681B17"/>
    <w:rsid w:val="00681CF3"/>
    <w:rsid w:val="00681F51"/>
    <w:rsid w:val="00681FC8"/>
    <w:rsid w:val="006820B6"/>
    <w:rsid w:val="0068218C"/>
    <w:rsid w:val="0068229C"/>
    <w:rsid w:val="00682801"/>
    <w:rsid w:val="00682877"/>
    <w:rsid w:val="00682982"/>
    <w:rsid w:val="00682A48"/>
    <w:rsid w:val="00682B0F"/>
    <w:rsid w:val="00682E54"/>
    <w:rsid w:val="006830B4"/>
    <w:rsid w:val="00683219"/>
    <w:rsid w:val="00683279"/>
    <w:rsid w:val="006832A9"/>
    <w:rsid w:val="0068363A"/>
    <w:rsid w:val="006836CC"/>
    <w:rsid w:val="00683869"/>
    <w:rsid w:val="0068386E"/>
    <w:rsid w:val="00683870"/>
    <w:rsid w:val="00683DE1"/>
    <w:rsid w:val="00683F60"/>
    <w:rsid w:val="00683FEA"/>
    <w:rsid w:val="00684093"/>
    <w:rsid w:val="006841EC"/>
    <w:rsid w:val="0068426B"/>
    <w:rsid w:val="00684291"/>
    <w:rsid w:val="0068435D"/>
    <w:rsid w:val="00684642"/>
    <w:rsid w:val="00684646"/>
    <w:rsid w:val="00684744"/>
    <w:rsid w:val="006847C8"/>
    <w:rsid w:val="00685149"/>
    <w:rsid w:val="00685174"/>
    <w:rsid w:val="006853A1"/>
    <w:rsid w:val="0068540D"/>
    <w:rsid w:val="00685444"/>
    <w:rsid w:val="00685572"/>
    <w:rsid w:val="00685629"/>
    <w:rsid w:val="006856D1"/>
    <w:rsid w:val="0068597C"/>
    <w:rsid w:val="00685B00"/>
    <w:rsid w:val="00685B8F"/>
    <w:rsid w:val="00685CE1"/>
    <w:rsid w:val="00685D6A"/>
    <w:rsid w:val="0068607D"/>
    <w:rsid w:val="006862AB"/>
    <w:rsid w:val="00686361"/>
    <w:rsid w:val="0068672E"/>
    <w:rsid w:val="00686BE7"/>
    <w:rsid w:val="00686F4A"/>
    <w:rsid w:val="00686FE7"/>
    <w:rsid w:val="00687098"/>
    <w:rsid w:val="0068714A"/>
    <w:rsid w:val="00687398"/>
    <w:rsid w:val="0068742A"/>
    <w:rsid w:val="00687812"/>
    <w:rsid w:val="00687AB4"/>
    <w:rsid w:val="00687BFD"/>
    <w:rsid w:val="00687CDC"/>
    <w:rsid w:val="00687E1C"/>
    <w:rsid w:val="00687E5F"/>
    <w:rsid w:val="00687EBF"/>
    <w:rsid w:val="00687EDC"/>
    <w:rsid w:val="00687FBF"/>
    <w:rsid w:val="006900D8"/>
    <w:rsid w:val="0069033F"/>
    <w:rsid w:val="00690435"/>
    <w:rsid w:val="006905A4"/>
    <w:rsid w:val="0069063E"/>
    <w:rsid w:val="0069073D"/>
    <w:rsid w:val="00690924"/>
    <w:rsid w:val="00690AB1"/>
    <w:rsid w:val="00690B03"/>
    <w:rsid w:val="00690B57"/>
    <w:rsid w:val="00690D1E"/>
    <w:rsid w:val="006914C5"/>
    <w:rsid w:val="006915A6"/>
    <w:rsid w:val="00691757"/>
    <w:rsid w:val="00691985"/>
    <w:rsid w:val="00691B32"/>
    <w:rsid w:val="00691B76"/>
    <w:rsid w:val="006921D6"/>
    <w:rsid w:val="006921D8"/>
    <w:rsid w:val="0069256D"/>
    <w:rsid w:val="00692882"/>
    <w:rsid w:val="006928DC"/>
    <w:rsid w:val="00692A19"/>
    <w:rsid w:val="00692E15"/>
    <w:rsid w:val="00692E75"/>
    <w:rsid w:val="00692EC8"/>
    <w:rsid w:val="00693147"/>
    <w:rsid w:val="006933F9"/>
    <w:rsid w:val="00693991"/>
    <w:rsid w:val="00693A19"/>
    <w:rsid w:val="00693BA8"/>
    <w:rsid w:val="00693C13"/>
    <w:rsid w:val="00693C34"/>
    <w:rsid w:val="00693DAD"/>
    <w:rsid w:val="00694054"/>
    <w:rsid w:val="006941D4"/>
    <w:rsid w:val="006941FE"/>
    <w:rsid w:val="00694268"/>
    <w:rsid w:val="006945ED"/>
    <w:rsid w:val="006947E9"/>
    <w:rsid w:val="006949F4"/>
    <w:rsid w:val="00694AF9"/>
    <w:rsid w:val="00694B77"/>
    <w:rsid w:val="00694F10"/>
    <w:rsid w:val="00694F4D"/>
    <w:rsid w:val="00695211"/>
    <w:rsid w:val="00695369"/>
    <w:rsid w:val="0069563B"/>
    <w:rsid w:val="00695900"/>
    <w:rsid w:val="00695AD3"/>
    <w:rsid w:val="00695B10"/>
    <w:rsid w:val="00695DCF"/>
    <w:rsid w:val="0069632C"/>
    <w:rsid w:val="00696708"/>
    <w:rsid w:val="00696A00"/>
    <w:rsid w:val="00696CDF"/>
    <w:rsid w:val="00696D7E"/>
    <w:rsid w:val="00696EFB"/>
    <w:rsid w:val="0069714C"/>
    <w:rsid w:val="006975A8"/>
    <w:rsid w:val="0069764A"/>
    <w:rsid w:val="0069765B"/>
    <w:rsid w:val="0069785D"/>
    <w:rsid w:val="00697B2F"/>
    <w:rsid w:val="00697C9A"/>
    <w:rsid w:val="00697D7E"/>
    <w:rsid w:val="00697E4D"/>
    <w:rsid w:val="00697FAC"/>
    <w:rsid w:val="006A0094"/>
    <w:rsid w:val="006A0115"/>
    <w:rsid w:val="006A0451"/>
    <w:rsid w:val="006A06F0"/>
    <w:rsid w:val="006A0986"/>
    <w:rsid w:val="006A09AA"/>
    <w:rsid w:val="006A0ADF"/>
    <w:rsid w:val="006A0D2D"/>
    <w:rsid w:val="006A0E0F"/>
    <w:rsid w:val="006A0FBB"/>
    <w:rsid w:val="006A10A5"/>
    <w:rsid w:val="006A145B"/>
    <w:rsid w:val="006A14CC"/>
    <w:rsid w:val="006A1584"/>
    <w:rsid w:val="006A16DD"/>
    <w:rsid w:val="006A1B0E"/>
    <w:rsid w:val="006A1B37"/>
    <w:rsid w:val="006A1B49"/>
    <w:rsid w:val="006A1DD2"/>
    <w:rsid w:val="006A2418"/>
    <w:rsid w:val="006A2440"/>
    <w:rsid w:val="006A2695"/>
    <w:rsid w:val="006A270E"/>
    <w:rsid w:val="006A27E1"/>
    <w:rsid w:val="006A2CAE"/>
    <w:rsid w:val="006A2E48"/>
    <w:rsid w:val="006A2F15"/>
    <w:rsid w:val="006A2F21"/>
    <w:rsid w:val="006A3135"/>
    <w:rsid w:val="006A314A"/>
    <w:rsid w:val="006A3427"/>
    <w:rsid w:val="006A354B"/>
    <w:rsid w:val="006A3698"/>
    <w:rsid w:val="006A370F"/>
    <w:rsid w:val="006A3971"/>
    <w:rsid w:val="006A3A32"/>
    <w:rsid w:val="006A3A4C"/>
    <w:rsid w:val="006A3D38"/>
    <w:rsid w:val="006A3DE2"/>
    <w:rsid w:val="006A3DF3"/>
    <w:rsid w:val="006A3E5E"/>
    <w:rsid w:val="006A3ED8"/>
    <w:rsid w:val="006A43E3"/>
    <w:rsid w:val="006A45B7"/>
    <w:rsid w:val="006A4832"/>
    <w:rsid w:val="006A48C3"/>
    <w:rsid w:val="006A4D35"/>
    <w:rsid w:val="006A4E19"/>
    <w:rsid w:val="006A5227"/>
    <w:rsid w:val="006A54FB"/>
    <w:rsid w:val="006A551C"/>
    <w:rsid w:val="006A564F"/>
    <w:rsid w:val="006A5971"/>
    <w:rsid w:val="006A5B98"/>
    <w:rsid w:val="006A5C5C"/>
    <w:rsid w:val="006A5D6F"/>
    <w:rsid w:val="006A6185"/>
    <w:rsid w:val="006A61C0"/>
    <w:rsid w:val="006A6237"/>
    <w:rsid w:val="006A643D"/>
    <w:rsid w:val="006A6615"/>
    <w:rsid w:val="006A6665"/>
    <w:rsid w:val="006A68FB"/>
    <w:rsid w:val="006A6FA3"/>
    <w:rsid w:val="006A7054"/>
    <w:rsid w:val="006A708F"/>
    <w:rsid w:val="006A70A9"/>
    <w:rsid w:val="006A756E"/>
    <w:rsid w:val="006A7903"/>
    <w:rsid w:val="006A7BD2"/>
    <w:rsid w:val="006A7C1A"/>
    <w:rsid w:val="006A7DAF"/>
    <w:rsid w:val="006B033C"/>
    <w:rsid w:val="006B038E"/>
    <w:rsid w:val="006B050E"/>
    <w:rsid w:val="006B0636"/>
    <w:rsid w:val="006B0BC4"/>
    <w:rsid w:val="006B0C71"/>
    <w:rsid w:val="006B0DD5"/>
    <w:rsid w:val="006B105C"/>
    <w:rsid w:val="006B10E8"/>
    <w:rsid w:val="006B1147"/>
    <w:rsid w:val="006B121A"/>
    <w:rsid w:val="006B1442"/>
    <w:rsid w:val="006B148E"/>
    <w:rsid w:val="006B180A"/>
    <w:rsid w:val="006B1916"/>
    <w:rsid w:val="006B1C1E"/>
    <w:rsid w:val="006B1C94"/>
    <w:rsid w:val="006B216A"/>
    <w:rsid w:val="006B2326"/>
    <w:rsid w:val="006B2356"/>
    <w:rsid w:val="006B236E"/>
    <w:rsid w:val="006B24CE"/>
    <w:rsid w:val="006B268E"/>
    <w:rsid w:val="006B27A8"/>
    <w:rsid w:val="006B2819"/>
    <w:rsid w:val="006B2F23"/>
    <w:rsid w:val="006B2F26"/>
    <w:rsid w:val="006B3016"/>
    <w:rsid w:val="006B3306"/>
    <w:rsid w:val="006B3549"/>
    <w:rsid w:val="006B3754"/>
    <w:rsid w:val="006B3893"/>
    <w:rsid w:val="006B396B"/>
    <w:rsid w:val="006B39F1"/>
    <w:rsid w:val="006B3B4D"/>
    <w:rsid w:val="006B3B7F"/>
    <w:rsid w:val="006B3E7C"/>
    <w:rsid w:val="006B4638"/>
    <w:rsid w:val="006B4B7E"/>
    <w:rsid w:val="006B4E32"/>
    <w:rsid w:val="006B4F4C"/>
    <w:rsid w:val="006B5217"/>
    <w:rsid w:val="006B5428"/>
    <w:rsid w:val="006B5A79"/>
    <w:rsid w:val="006B5B69"/>
    <w:rsid w:val="006B5E69"/>
    <w:rsid w:val="006B605A"/>
    <w:rsid w:val="006B6299"/>
    <w:rsid w:val="006B62D9"/>
    <w:rsid w:val="006B635E"/>
    <w:rsid w:val="006B640E"/>
    <w:rsid w:val="006B65F6"/>
    <w:rsid w:val="006B6835"/>
    <w:rsid w:val="006B68F4"/>
    <w:rsid w:val="006B6A07"/>
    <w:rsid w:val="006B6A93"/>
    <w:rsid w:val="006B6ACF"/>
    <w:rsid w:val="006B6BFB"/>
    <w:rsid w:val="006B6CD2"/>
    <w:rsid w:val="006B6E09"/>
    <w:rsid w:val="006B6E26"/>
    <w:rsid w:val="006B6E94"/>
    <w:rsid w:val="006B6F91"/>
    <w:rsid w:val="006B7072"/>
    <w:rsid w:val="006B7209"/>
    <w:rsid w:val="006B730D"/>
    <w:rsid w:val="006B735F"/>
    <w:rsid w:val="006B746B"/>
    <w:rsid w:val="006B7A1B"/>
    <w:rsid w:val="006B7A70"/>
    <w:rsid w:val="006B7B1F"/>
    <w:rsid w:val="006B7D0E"/>
    <w:rsid w:val="006C0113"/>
    <w:rsid w:val="006C01F9"/>
    <w:rsid w:val="006C027B"/>
    <w:rsid w:val="006C02AE"/>
    <w:rsid w:val="006C0369"/>
    <w:rsid w:val="006C06C7"/>
    <w:rsid w:val="006C072B"/>
    <w:rsid w:val="006C0768"/>
    <w:rsid w:val="006C076E"/>
    <w:rsid w:val="006C09B5"/>
    <w:rsid w:val="006C09BB"/>
    <w:rsid w:val="006C09C4"/>
    <w:rsid w:val="006C0B2E"/>
    <w:rsid w:val="006C0B66"/>
    <w:rsid w:val="006C0BB5"/>
    <w:rsid w:val="006C0EDD"/>
    <w:rsid w:val="006C0F0B"/>
    <w:rsid w:val="006C100A"/>
    <w:rsid w:val="006C1241"/>
    <w:rsid w:val="006C12A0"/>
    <w:rsid w:val="006C155D"/>
    <w:rsid w:val="006C1987"/>
    <w:rsid w:val="006C19AB"/>
    <w:rsid w:val="006C19BE"/>
    <w:rsid w:val="006C1C84"/>
    <w:rsid w:val="006C1D4A"/>
    <w:rsid w:val="006C1D76"/>
    <w:rsid w:val="006C2077"/>
    <w:rsid w:val="006C231B"/>
    <w:rsid w:val="006C2465"/>
    <w:rsid w:val="006C24C1"/>
    <w:rsid w:val="006C27ED"/>
    <w:rsid w:val="006C2924"/>
    <w:rsid w:val="006C2A15"/>
    <w:rsid w:val="006C2D61"/>
    <w:rsid w:val="006C2D9E"/>
    <w:rsid w:val="006C2EBD"/>
    <w:rsid w:val="006C2F0B"/>
    <w:rsid w:val="006C3662"/>
    <w:rsid w:val="006C371F"/>
    <w:rsid w:val="006C389D"/>
    <w:rsid w:val="006C39A1"/>
    <w:rsid w:val="006C39B2"/>
    <w:rsid w:val="006C39C5"/>
    <w:rsid w:val="006C39D3"/>
    <w:rsid w:val="006C3C42"/>
    <w:rsid w:val="006C3C48"/>
    <w:rsid w:val="006C3DF7"/>
    <w:rsid w:val="006C3F9D"/>
    <w:rsid w:val="006C41C3"/>
    <w:rsid w:val="006C41D3"/>
    <w:rsid w:val="006C449A"/>
    <w:rsid w:val="006C47B3"/>
    <w:rsid w:val="006C47F9"/>
    <w:rsid w:val="006C493A"/>
    <w:rsid w:val="006C4B1F"/>
    <w:rsid w:val="006C4B29"/>
    <w:rsid w:val="006C4B9D"/>
    <w:rsid w:val="006C4F56"/>
    <w:rsid w:val="006C4FCD"/>
    <w:rsid w:val="006C5179"/>
    <w:rsid w:val="006C5647"/>
    <w:rsid w:val="006C56AD"/>
    <w:rsid w:val="006C56F6"/>
    <w:rsid w:val="006C583A"/>
    <w:rsid w:val="006C5943"/>
    <w:rsid w:val="006C5D8A"/>
    <w:rsid w:val="006C6054"/>
    <w:rsid w:val="006C6238"/>
    <w:rsid w:val="006C633B"/>
    <w:rsid w:val="006C65FF"/>
    <w:rsid w:val="006C672E"/>
    <w:rsid w:val="006C6B9A"/>
    <w:rsid w:val="006C6C33"/>
    <w:rsid w:val="006C6E4C"/>
    <w:rsid w:val="006C6E66"/>
    <w:rsid w:val="006C6EE4"/>
    <w:rsid w:val="006C6EEE"/>
    <w:rsid w:val="006C72D7"/>
    <w:rsid w:val="006C72F5"/>
    <w:rsid w:val="006C7416"/>
    <w:rsid w:val="006C753F"/>
    <w:rsid w:val="006C75BB"/>
    <w:rsid w:val="006C7AF0"/>
    <w:rsid w:val="006C7D11"/>
    <w:rsid w:val="006C7D44"/>
    <w:rsid w:val="006C7DA1"/>
    <w:rsid w:val="006C7F33"/>
    <w:rsid w:val="006C7FB0"/>
    <w:rsid w:val="006D0188"/>
    <w:rsid w:val="006D02B0"/>
    <w:rsid w:val="006D03D2"/>
    <w:rsid w:val="006D056E"/>
    <w:rsid w:val="006D0615"/>
    <w:rsid w:val="006D0C4B"/>
    <w:rsid w:val="006D0CB3"/>
    <w:rsid w:val="006D1057"/>
    <w:rsid w:val="006D116F"/>
    <w:rsid w:val="006D1249"/>
    <w:rsid w:val="006D1512"/>
    <w:rsid w:val="006D15F0"/>
    <w:rsid w:val="006D17AE"/>
    <w:rsid w:val="006D185A"/>
    <w:rsid w:val="006D1BA6"/>
    <w:rsid w:val="006D1D2F"/>
    <w:rsid w:val="006D1EE7"/>
    <w:rsid w:val="006D1FD0"/>
    <w:rsid w:val="006D2009"/>
    <w:rsid w:val="006D2018"/>
    <w:rsid w:val="006D21E5"/>
    <w:rsid w:val="006D22C6"/>
    <w:rsid w:val="006D23E1"/>
    <w:rsid w:val="006D25B9"/>
    <w:rsid w:val="006D2602"/>
    <w:rsid w:val="006D26F0"/>
    <w:rsid w:val="006D2AF3"/>
    <w:rsid w:val="006D2B71"/>
    <w:rsid w:val="006D2BEB"/>
    <w:rsid w:val="006D2C41"/>
    <w:rsid w:val="006D2E0A"/>
    <w:rsid w:val="006D2FAA"/>
    <w:rsid w:val="006D3009"/>
    <w:rsid w:val="006D3154"/>
    <w:rsid w:val="006D32CA"/>
    <w:rsid w:val="006D32E8"/>
    <w:rsid w:val="006D3608"/>
    <w:rsid w:val="006D376F"/>
    <w:rsid w:val="006D3AA0"/>
    <w:rsid w:val="006D3AC7"/>
    <w:rsid w:val="006D3EFC"/>
    <w:rsid w:val="006D4332"/>
    <w:rsid w:val="006D44C6"/>
    <w:rsid w:val="006D4582"/>
    <w:rsid w:val="006D4748"/>
    <w:rsid w:val="006D493F"/>
    <w:rsid w:val="006D4A57"/>
    <w:rsid w:val="006D4E56"/>
    <w:rsid w:val="006D4EA8"/>
    <w:rsid w:val="006D50B9"/>
    <w:rsid w:val="006D548B"/>
    <w:rsid w:val="006D55D3"/>
    <w:rsid w:val="006D5691"/>
    <w:rsid w:val="006D5751"/>
    <w:rsid w:val="006D57F4"/>
    <w:rsid w:val="006D58DB"/>
    <w:rsid w:val="006D5B79"/>
    <w:rsid w:val="006D5B97"/>
    <w:rsid w:val="006D5ED8"/>
    <w:rsid w:val="006D60E1"/>
    <w:rsid w:val="006D6A93"/>
    <w:rsid w:val="006D6BB9"/>
    <w:rsid w:val="006D6BDC"/>
    <w:rsid w:val="006D6F13"/>
    <w:rsid w:val="006D6F1A"/>
    <w:rsid w:val="006D70F3"/>
    <w:rsid w:val="006D7705"/>
    <w:rsid w:val="006D7726"/>
    <w:rsid w:val="006D792F"/>
    <w:rsid w:val="006D7DD8"/>
    <w:rsid w:val="006D7E58"/>
    <w:rsid w:val="006D7E97"/>
    <w:rsid w:val="006D7FC3"/>
    <w:rsid w:val="006E0027"/>
    <w:rsid w:val="006E0690"/>
    <w:rsid w:val="006E0758"/>
    <w:rsid w:val="006E0A5A"/>
    <w:rsid w:val="006E1138"/>
    <w:rsid w:val="006E141D"/>
    <w:rsid w:val="006E1428"/>
    <w:rsid w:val="006E1B98"/>
    <w:rsid w:val="006E1C63"/>
    <w:rsid w:val="006E1F18"/>
    <w:rsid w:val="006E2295"/>
    <w:rsid w:val="006E2433"/>
    <w:rsid w:val="006E25D5"/>
    <w:rsid w:val="006E265D"/>
    <w:rsid w:val="006E269F"/>
    <w:rsid w:val="006E2732"/>
    <w:rsid w:val="006E288C"/>
    <w:rsid w:val="006E2A9D"/>
    <w:rsid w:val="006E2DD8"/>
    <w:rsid w:val="006E2F21"/>
    <w:rsid w:val="006E3065"/>
    <w:rsid w:val="006E33AA"/>
    <w:rsid w:val="006E3410"/>
    <w:rsid w:val="006E3658"/>
    <w:rsid w:val="006E38F2"/>
    <w:rsid w:val="006E3921"/>
    <w:rsid w:val="006E3A4B"/>
    <w:rsid w:val="006E3AC6"/>
    <w:rsid w:val="006E3AE1"/>
    <w:rsid w:val="006E3C77"/>
    <w:rsid w:val="006E3EAF"/>
    <w:rsid w:val="006E4017"/>
    <w:rsid w:val="006E42E5"/>
    <w:rsid w:val="006E43AF"/>
    <w:rsid w:val="006E43C7"/>
    <w:rsid w:val="006E43FF"/>
    <w:rsid w:val="006E4422"/>
    <w:rsid w:val="006E44E8"/>
    <w:rsid w:val="006E47ED"/>
    <w:rsid w:val="006E494F"/>
    <w:rsid w:val="006E4A2C"/>
    <w:rsid w:val="006E4D9E"/>
    <w:rsid w:val="006E4E4B"/>
    <w:rsid w:val="006E5102"/>
    <w:rsid w:val="006E5C1C"/>
    <w:rsid w:val="006E5CD9"/>
    <w:rsid w:val="006E5E7B"/>
    <w:rsid w:val="006E62AF"/>
    <w:rsid w:val="006E62BE"/>
    <w:rsid w:val="006E6409"/>
    <w:rsid w:val="006E640D"/>
    <w:rsid w:val="006E6698"/>
    <w:rsid w:val="006E66A2"/>
    <w:rsid w:val="006E6896"/>
    <w:rsid w:val="006E699A"/>
    <w:rsid w:val="006E6A4A"/>
    <w:rsid w:val="006E6E11"/>
    <w:rsid w:val="006E71DA"/>
    <w:rsid w:val="006E74D4"/>
    <w:rsid w:val="006E754E"/>
    <w:rsid w:val="006E75E3"/>
    <w:rsid w:val="006E7736"/>
    <w:rsid w:val="006E78FF"/>
    <w:rsid w:val="006E7928"/>
    <w:rsid w:val="006E7AA7"/>
    <w:rsid w:val="006E7CA1"/>
    <w:rsid w:val="006E7E62"/>
    <w:rsid w:val="006E7FA2"/>
    <w:rsid w:val="006F0050"/>
    <w:rsid w:val="006F02FA"/>
    <w:rsid w:val="006F03DA"/>
    <w:rsid w:val="006F03F0"/>
    <w:rsid w:val="006F078C"/>
    <w:rsid w:val="006F1264"/>
    <w:rsid w:val="006F149B"/>
    <w:rsid w:val="006F19C0"/>
    <w:rsid w:val="006F1B26"/>
    <w:rsid w:val="006F1BB5"/>
    <w:rsid w:val="006F2005"/>
    <w:rsid w:val="006F21AA"/>
    <w:rsid w:val="006F2296"/>
    <w:rsid w:val="006F23B4"/>
    <w:rsid w:val="006F2916"/>
    <w:rsid w:val="006F2B1E"/>
    <w:rsid w:val="006F2DF9"/>
    <w:rsid w:val="006F2E17"/>
    <w:rsid w:val="006F30BF"/>
    <w:rsid w:val="006F3224"/>
    <w:rsid w:val="006F32EC"/>
    <w:rsid w:val="006F33F8"/>
    <w:rsid w:val="006F347C"/>
    <w:rsid w:val="006F3627"/>
    <w:rsid w:val="006F3A73"/>
    <w:rsid w:val="006F3D9C"/>
    <w:rsid w:val="006F41C1"/>
    <w:rsid w:val="006F45F0"/>
    <w:rsid w:val="006F4724"/>
    <w:rsid w:val="006F49F7"/>
    <w:rsid w:val="006F4BA7"/>
    <w:rsid w:val="006F4C76"/>
    <w:rsid w:val="006F4FD7"/>
    <w:rsid w:val="006F514E"/>
    <w:rsid w:val="006F5506"/>
    <w:rsid w:val="006F55D6"/>
    <w:rsid w:val="006F5C45"/>
    <w:rsid w:val="006F5D30"/>
    <w:rsid w:val="006F5D80"/>
    <w:rsid w:val="006F5F6A"/>
    <w:rsid w:val="006F60D4"/>
    <w:rsid w:val="006F66B2"/>
    <w:rsid w:val="006F6773"/>
    <w:rsid w:val="006F6816"/>
    <w:rsid w:val="006F6B5F"/>
    <w:rsid w:val="006F6BFF"/>
    <w:rsid w:val="006F6CBB"/>
    <w:rsid w:val="006F6D44"/>
    <w:rsid w:val="006F6EEE"/>
    <w:rsid w:val="006F707F"/>
    <w:rsid w:val="006F70C6"/>
    <w:rsid w:val="006F71E9"/>
    <w:rsid w:val="006F7243"/>
    <w:rsid w:val="006F748B"/>
    <w:rsid w:val="006F75FC"/>
    <w:rsid w:val="006F7A1B"/>
    <w:rsid w:val="0070021B"/>
    <w:rsid w:val="0070080E"/>
    <w:rsid w:val="00700A28"/>
    <w:rsid w:val="00700BF4"/>
    <w:rsid w:val="007015DC"/>
    <w:rsid w:val="0070189C"/>
    <w:rsid w:val="00701C8E"/>
    <w:rsid w:val="00701E8A"/>
    <w:rsid w:val="007024AC"/>
    <w:rsid w:val="00702A9F"/>
    <w:rsid w:val="00702B78"/>
    <w:rsid w:val="00703290"/>
    <w:rsid w:val="007035CF"/>
    <w:rsid w:val="0070370B"/>
    <w:rsid w:val="007037BA"/>
    <w:rsid w:val="0070380A"/>
    <w:rsid w:val="00703B2E"/>
    <w:rsid w:val="00703CF8"/>
    <w:rsid w:val="00703F3D"/>
    <w:rsid w:val="00704231"/>
    <w:rsid w:val="007043E8"/>
    <w:rsid w:val="0070444B"/>
    <w:rsid w:val="00704520"/>
    <w:rsid w:val="0070488D"/>
    <w:rsid w:val="00704890"/>
    <w:rsid w:val="007049C8"/>
    <w:rsid w:val="00704C79"/>
    <w:rsid w:val="00704CEF"/>
    <w:rsid w:val="00705117"/>
    <w:rsid w:val="0070527A"/>
    <w:rsid w:val="0070567E"/>
    <w:rsid w:val="007057D1"/>
    <w:rsid w:val="007059AD"/>
    <w:rsid w:val="00705A9E"/>
    <w:rsid w:val="00705B7F"/>
    <w:rsid w:val="00705BD2"/>
    <w:rsid w:val="00705CF9"/>
    <w:rsid w:val="00705EFC"/>
    <w:rsid w:val="00705F7F"/>
    <w:rsid w:val="00706117"/>
    <w:rsid w:val="00706252"/>
    <w:rsid w:val="007063BB"/>
    <w:rsid w:val="00706534"/>
    <w:rsid w:val="00706CA1"/>
    <w:rsid w:val="00706D04"/>
    <w:rsid w:val="00706FAA"/>
    <w:rsid w:val="00707107"/>
    <w:rsid w:val="0070727B"/>
    <w:rsid w:val="0070759D"/>
    <w:rsid w:val="00707617"/>
    <w:rsid w:val="007076E9"/>
    <w:rsid w:val="0070773F"/>
    <w:rsid w:val="007077B5"/>
    <w:rsid w:val="007078B7"/>
    <w:rsid w:val="00707D69"/>
    <w:rsid w:val="00707E39"/>
    <w:rsid w:val="00707F39"/>
    <w:rsid w:val="007100B1"/>
    <w:rsid w:val="00710308"/>
    <w:rsid w:val="00710403"/>
    <w:rsid w:val="00710408"/>
    <w:rsid w:val="00710681"/>
    <w:rsid w:val="00710835"/>
    <w:rsid w:val="007108B1"/>
    <w:rsid w:val="007108DB"/>
    <w:rsid w:val="007109F6"/>
    <w:rsid w:val="00710AA6"/>
    <w:rsid w:val="00710C01"/>
    <w:rsid w:val="00710C38"/>
    <w:rsid w:val="00710F83"/>
    <w:rsid w:val="00710FEB"/>
    <w:rsid w:val="0071119A"/>
    <w:rsid w:val="00711215"/>
    <w:rsid w:val="0071124D"/>
    <w:rsid w:val="00711316"/>
    <w:rsid w:val="00711598"/>
    <w:rsid w:val="00711848"/>
    <w:rsid w:val="0071289E"/>
    <w:rsid w:val="007129EE"/>
    <w:rsid w:val="00712E9A"/>
    <w:rsid w:val="00712F07"/>
    <w:rsid w:val="00712F60"/>
    <w:rsid w:val="007132DF"/>
    <w:rsid w:val="00713409"/>
    <w:rsid w:val="00713609"/>
    <w:rsid w:val="007136D2"/>
    <w:rsid w:val="00713700"/>
    <w:rsid w:val="007139BC"/>
    <w:rsid w:val="00713C50"/>
    <w:rsid w:val="00713D42"/>
    <w:rsid w:val="00713D63"/>
    <w:rsid w:val="00714177"/>
    <w:rsid w:val="0071422C"/>
    <w:rsid w:val="00714304"/>
    <w:rsid w:val="007144FB"/>
    <w:rsid w:val="00714CB7"/>
    <w:rsid w:val="00714CD0"/>
    <w:rsid w:val="00714DE2"/>
    <w:rsid w:val="00714F05"/>
    <w:rsid w:val="00714FCE"/>
    <w:rsid w:val="0071500E"/>
    <w:rsid w:val="0071506F"/>
    <w:rsid w:val="0071520C"/>
    <w:rsid w:val="00715251"/>
    <w:rsid w:val="00715362"/>
    <w:rsid w:val="00715475"/>
    <w:rsid w:val="007154C6"/>
    <w:rsid w:val="00715652"/>
    <w:rsid w:val="0071568B"/>
    <w:rsid w:val="00715A96"/>
    <w:rsid w:val="00715B96"/>
    <w:rsid w:val="00715C66"/>
    <w:rsid w:val="00715D75"/>
    <w:rsid w:val="00715E44"/>
    <w:rsid w:val="00715ED0"/>
    <w:rsid w:val="00715FBE"/>
    <w:rsid w:val="00716351"/>
    <w:rsid w:val="0071665D"/>
    <w:rsid w:val="007168E7"/>
    <w:rsid w:val="007169A9"/>
    <w:rsid w:val="00716A4A"/>
    <w:rsid w:val="00716A80"/>
    <w:rsid w:val="00716AA2"/>
    <w:rsid w:val="00716C88"/>
    <w:rsid w:val="00716D56"/>
    <w:rsid w:val="00716DEE"/>
    <w:rsid w:val="00716E81"/>
    <w:rsid w:val="00716ED0"/>
    <w:rsid w:val="0071715F"/>
    <w:rsid w:val="00717252"/>
    <w:rsid w:val="007172FE"/>
    <w:rsid w:val="00717571"/>
    <w:rsid w:val="00717B70"/>
    <w:rsid w:val="00717CE9"/>
    <w:rsid w:val="00717E3C"/>
    <w:rsid w:val="00717E4A"/>
    <w:rsid w:val="00717E86"/>
    <w:rsid w:val="00717E8E"/>
    <w:rsid w:val="00717FDD"/>
    <w:rsid w:val="007200B9"/>
    <w:rsid w:val="00720458"/>
    <w:rsid w:val="00720995"/>
    <w:rsid w:val="007209C6"/>
    <w:rsid w:val="00720EA5"/>
    <w:rsid w:val="00720FCD"/>
    <w:rsid w:val="00721152"/>
    <w:rsid w:val="0072118B"/>
    <w:rsid w:val="0072121C"/>
    <w:rsid w:val="00721351"/>
    <w:rsid w:val="0072137A"/>
    <w:rsid w:val="007215F9"/>
    <w:rsid w:val="007216B6"/>
    <w:rsid w:val="00721723"/>
    <w:rsid w:val="00721737"/>
    <w:rsid w:val="0072199E"/>
    <w:rsid w:val="00721DB5"/>
    <w:rsid w:val="00721DD9"/>
    <w:rsid w:val="00721DDF"/>
    <w:rsid w:val="00721E6C"/>
    <w:rsid w:val="00721EEE"/>
    <w:rsid w:val="0072214F"/>
    <w:rsid w:val="0072224F"/>
    <w:rsid w:val="007223FA"/>
    <w:rsid w:val="0072260F"/>
    <w:rsid w:val="007227F2"/>
    <w:rsid w:val="00722D05"/>
    <w:rsid w:val="00722F58"/>
    <w:rsid w:val="007235FD"/>
    <w:rsid w:val="007236E6"/>
    <w:rsid w:val="00723710"/>
    <w:rsid w:val="0072383B"/>
    <w:rsid w:val="007238C9"/>
    <w:rsid w:val="00723937"/>
    <w:rsid w:val="00723B6B"/>
    <w:rsid w:val="00723F2A"/>
    <w:rsid w:val="007243E5"/>
    <w:rsid w:val="007243EF"/>
    <w:rsid w:val="0072440E"/>
    <w:rsid w:val="00724421"/>
    <w:rsid w:val="00724807"/>
    <w:rsid w:val="00724A34"/>
    <w:rsid w:val="00725188"/>
    <w:rsid w:val="00725535"/>
    <w:rsid w:val="0072560E"/>
    <w:rsid w:val="00725720"/>
    <w:rsid w:val="00726220"/>
    <w:rsid w:val="007263DB"/>
    <w:rsid w:val="00726447"/>
    <w:rsid w:val="0072652F"/>
    <w:rsid w:val="007265B0"/>
    <w:rsid w:val="0072680C"/>
    <w:rsid w:val="007268E3"/>
    <w:rsid w:val="0072698B"/>
    <w:rsid w:val="00726A5E"/>
    <w:rsid w:val="00726DA5"/>
    <w:rsid w:val="00726E1C"/>
    <w:rsid w:val="00726E70"/>
    <w:rsid w:val="007270D8"/>
    <w:rsid w:val="007272AD"/>
    <w:rsid w:val="0072744A"/>
    <w:rsid w:val="00727845"/>
    <w:rsid w:val="00727B54"/>
    <w:rsid w:val="00727C3E"/>
    <w:rsid w:val="00730376"/>
    <w:rsid w:val="007305A0"/>
    <w:rsid w:val="007305FB"/>
    <w:rsid w:val="00730615"/>
    <w:rsid w:val="007309D5"/>
    <w:rsid w:val="00730A16"/>
    <w:rsid w:val="00730B4D"/>
    <w:rsid w:val="00730B66"/>
    <w:rsid w:val="00730BF2"/>
    <w:rsid w:val="00730C91"/>
    <w:rsid w:val="00730C99"/>
    <w:rsid w:val="00730D20"/>
    <w:rsid w:val="00730FAF"/>
    <w:rsid w:val="00731227"/>
    <w:rsid w:val="00731441"/>
    <w:rsid w:val="00731630"/>
    <w:rsid w:val="007316AD"/>
    <w:rsid w:val="007318B1"/>
    <w:rsid w:val="007318F5"/>
    <w:rsid w:val="00731DBF"/>
    <w:rsid w:val="00731EAC"/>
    <w:rsid w:val="00732268"/>
    <w:rsid w:val="007326CC"/>
    <w:rsid w:val="0073272A"/>
    <w:rsid w:val="00733240"/>
    <w:rsid w:val="0073350B"/>
    <w:rsid w:val="007338C6"/>
    <w:rsid w:val="00733C2E"/>
    <w:rsid w:val="00733E69"/>
    <w:rsid w:val="00733F30"/>
    <w:rsid w:val="00733FB8"/>
    <w:rsid w:val="0073408A"/>
    <w:rsid w:val="007341DB"/>
    <w:rsid w:val="007343D0"/>
    <w:rsid w:val="00734477"/>
    <w:rsid w:val="0073453D"/>
    <w:rsid w:val="007346AE"/>
    <w:rsid w:val="00734761"/>
    <w:rsid w:val="007349C5"/>
    <w:rsid w:val="00734BBE"/>
    <w:rsid w:val="00735005"/>
    <w:rsid w:val="007351BE"/>
    <w:rsid w:val="007356F7"/>
    <w:rsid w:val="007357A2"/>
    <w:rsid w:val="0073581C"/>
    <w:rsid w:val="00735A9B"/>
    <w:rsid w:val="00735C62"/>
    <w:rsid w:val="00735D3D"/>
    <w:rsid w:val="00735FA2"/>
    <w:rsid w:val="00736188"/>
    <w:rsid w:val="007362B4"/>
    <w:rsid w:val="007363C4"/>
    <w:rsid w:val="007363FD"/>
    <w:rsid w:val="007364E6"/>
    <w:rsid w:val="00736801"/>
    <w:rsid w:val="00736F65"/>
    <w:rsid w:val="00737196"/>
    <w:rsid w:val="007372B7"/>
    <w:rsid w:val="00737637"/>
    <w:rsid w:val="007376C9"/>
    <w:rsid w:val="007378FC"/>
    <w:rsid w:val="00737B7D"/>
    <w:rsid w:val="00737E72"/>
    <w:rsid w:val="00737F02"/>
    <w:rsid w:val="0074001C"/>
    <w:rsid w:val="0074035E"/>
    <w:rsid w:val="0074037E"/>
    <w:rsid w:val="00740381"/>
    <w:rsid w:val="00740626"/>
    <w:rsid w:val="00740647"/>
    <w:rsid w:val="00740690"/>
    <w:rsid w:val="00740D12"/>
    <w:rsid w:val="00740D5B"/>
    <w:rsid w:val="007412C4"/>
    <w:rsid w:val="007412E9"/>
    <w:rsid w:val="00741364"/>
    <w:rsid w:val="0074136C"/>
    <w:rsid w:val="00741486"/>
    <w:rsid w:val="0074171D"/>
    <w:rsid w:val="007419DE"/>
    <w:rsid w:val="00741A34"/>
    <w:rsid w:val="00741A62"/>
    <w:rsid w:val="00741BE9"/>
    <w:rsid w:val="00741D8F"/>
    <w:rsid w:val="0074217E"/>
    <w:rsid w:val="00742649"/>
    <w:rsid w:val="0074264A"/>
    <w:rsid w:val="007426DA"/>
    <w:rsid w:val="00742C89"/>
    <w:rsid w:val="00742D0D"/>
    <w:rsid w:val="0074334F"/>
    <w:rsid w:val="00743517"/>
    <w:rsid w:val="007436C9"/>
    <w:rsid w:val="007436EF"/>
    <w:rsid w:val="00743ABB"/>
    <w:rsid w:val="00743C8F"/>
    <w:rsid w:val="00743E42"/>
    <w:rsid w:val="00744097"/>
    <w:rsid w:val="0074414F"/>
    <w:rsid w:val="0074416A"/>
    <w:rsid w:val="00744330"/>
    <w:rsid w:val="00744503"/>
    <w:rsid w:val="00744663"/>
    <w:rsid w:val="0074487B"/>
    <w:rsid w:val="00744973"/>
    <w:rsid w:val="007449AD"/>
    <w:rsid w:val="00744F05"/>
    <w:rsid w:val="00744F2E"/>
    <w:rsid w:val="00745029"/>
    <w:rsid w:val="007451D0"/>
    <w:rsid w:val="00745527"/>
    <w:rsid w:val="00745534"/>
    <w:rsid w:val="007455AC"/>
    <w:rsid w:val="00745A80"/>
    <w:rsid w:val="00745AAA"/>
    <w:rsid w:val="007464D0"/>
    <w:rsid w:val="00746525"/>
    <w:rsid w:val="0074659A"/>
    <w:rsid w:val="0074659E"/>
    <w:rsid w:val="007465C9"/>
    <w:rsid w:val="00746634"/>
    <w:rsid w:val="00746AAD"/>
    <w:rsid w:val="00746C84"/>
    <w:rsid w:val="00746CD1"/>
    <w:rsid w:val="00746D72"/>
    <w:rsid w:val="00746F04"/>
    <w:rsid w:val="007471AB"/>
    <w:rsid w:val="00747354"/>
    <w:rsid w:val="0074786B"/>
    <w:rsid w:val="007478C8"/>
    <w:rsid w:val="0074797D"/>
    <w:rsid w:val="00747A6C"/>
    <w:rsid w:val="00747EB2"/>
    <w:rsid w:val="00747F02"/>
    <w:rsid w:val="00747FAF"/>
    <w:rsid w:val="007501BE"/>
    <w:rsid w:val="007503E4"/>
    <w:rsid w:val="007508B5"/>
    <w:rsid w:val="007508BE"/>
    <w:rsid w:val="00750B8E"/>
    <w:rsid w:val="00750E34"/>
    <w:rsid w:val="00750EC8"/>
    <w:rsid w:val="00750ED8"/>
    <w:rsid w:val="00751058"/>
    <w:rsid w:val="00751571"/>
    <w:rsid w:val="00751D64"/>
    <w:rsid w:val="0075201B"/>
    <w:rsid w:val="007523E9"/>
    <w:rsid w:val="007525CC"/>
    <w:rsid w:val="00752619"/>
    <w:rsid w:val="00752741"/>
    <w:rsid w:val="00752892"/>
    <w:rsid w:val="00752B04"/>
    <w:rsid w:val="00752DF0"/>
    <w:rsid w:val="00752EC2"/>
    <w:rsid w:val="00752FF0"/>
    <w:rsid w:val="0075306A"/>
    <w:rsid w:val="007531D6"/>
    <w:rsid w:val="00753237"/>
    <w:rsid w:val="007532AC"/>
    <w:rsid w:val="00753B02"/>
    <w:rsid w:val="00753B4E"/>
    <w:rsid w:val="00754047"/>
    <w:rsid w:val="0075430D"/>
    <w:rsid w:val="007543C0"/>
    <w:rsid w:val="00754709"/>
    <w:rsid w:val="0075483B"/>
    <w:rsid w:val="00754AD9"/>
    <w:rsid w:val="00754E32"/>
    <w:rsid w:val="00754FD8"/>
    <w:rsid w:val="00755123"/>
    <w:rsid w:val="00755249"/>
    <w:rsid w:val="0075526E"/>
    <w:rsid w:val="007552B4"/>
    <w:rsid w:val="007552C5"/>
    <w:rsid w:val="00755477"/>
    <w:rsid w:val="00755579"/>
    <w:rsid w:val="00755825"/>
    <w:rsid w:val="00755B6A"/>
    <w:rsid w:val="00755BDF"/>
    <w:rsid w:val="007560AC"/>
    <w:rsid w:val="00756177"/>
    <w:rsid w:val="00756233"/>
    <w:rsid w:val="007564C5"/>
    <w:rsid w:val="007565C4"/>
    <w:rsid w:val="007565EE"/>
    <w:rsid w:val="00756834"/>
    <w:rsid w:val="007569EB"/>
    <w:rsid w:val="00756A3B"/>
    <w:rsid w:val="00756FCA"/>
    <w:rsid w:val="00757032"/>
    <w:rsid w:val="00757364"/>
    <w:rsid w:val="00757383"/>
    <w:rsid w:val="00757479"/>
    <w:rsid w:val="007574C2"/>
    <w:rsid w:val="0075760D"/>
    <w:rsid w:val="00757AD2"/>
    <w:rsid w:val="00757E1B"/>
    <w:rsid w:val="007601A2"/>
    <w:rsid w:val="007607C0"/>
    <w:rsid w:val="00760F10"/>
    <w:rsid w:val="00760F99"/>
    <w:rsid w:val="00761074"/>
    <w:rsid w:val="0076126F"/>
    <w:rsid w:val="00761310"/>
    <w:rsid w:val="00761378"/>
    <w:rsid w:val="007614C0"/>
    <w:rsid w:val="0076160F"/>
    <w:rsid w:val="00761A87"/>
    <w:rsid w:val="00761BD9"/>
    <w:rsid w:val="00761FCF"/>
    <w:rsid w:val="00762034"/>
    <w:rsid w:val="007622CB"/>
    <w:rsid w:val="00762654"/>
    <w:rsid w:val="0076290E"/>
    <w:rsid w:val="00762A5B"/>
    <w:rsid w:val="00762D0F"/>
    <w:rsid w:val="007632FE"/>
    <w:rsid w:val="0076365F"/>
    <w:rsid w:val="0076385F"/>
    <w:rsid w:val="00763963"/>
    <w:rsid w:val="00763B81"/>
    <w:rsid w:val="007644B1"/>
    <w:rsid w:val="00764679"/>
    <w:rsid w:val="0076467B"/>
    <w:rsid w:val="00764726"/>
    <w:rsid w:val="00764925"/>
    <w:rsid w:val="007649DC"/>
    <w:rsid w:val="00764E3B"/>
    <w:rsid w:val="00765145"/>
    <w:rsid w:val="007654BB"/>
    <w:rsid w:val="007658F3"/>
    <w:rsid w:val="007659A5"/>
    <w:rsid w:val="007659D1"/>
    <w:rsid w:val="00765B1C"/>
    <w:rsid w:val="00765D64"/>
    <w:rsid w:val="00765DA3"/>
    <w:rsid w:val="0076609F"/>
    <w:rsid w:val="007663C0"/>
    <w:rsid w:val="007664DC"/>
    <w:rsid w:val="00766856"/>
    <w:rsid w:val="00766968"/>
    <w:rsid w:val="00766BC9"/>
    <w:rsid w:val="007672D6"/>
    <w:rsid w:val="00767427"/>
    <w:rsid w:val="00767486"/>
    <w:rsid w:val="0076768A"/>
    <w:rsid w:val="0076769E"/>
    <w:rsid w:val="007676DA"/>
    <w:rsid w:val="00767AED"/>
    <w:rsid w:val="00767B43"/>
    <w:rsid w:val="00767C41"/>
    <w:rsid w:val="00767D7A"/>
    <w:rsid w:val="00767DA5"/>
    <w:rsid w:val="007702D2"/>
    <w:rsid w:val="0077035B"/>
    <w:rsid w:val="0077036A"/>
    <w:rsid w:val="00770409"/>
    <w:rsid w:val="007704E8"/>
    <w:rsid w:val="007705AA"/>
    <w:rsid w:val="007708B1"/>
    <w:rsid w:val="007709FB"/>
    <w:rsid w:val="00770E7F"/>
    <w:rsid w:val="0077106A"/>
    <w:rsid w:val="007711FC"/>
    <w:rsid w:val="007712B5"/>
    <w:rsid w:val="00771418"/>
    <w:rsid w:val="0077184B"/>
    <w:rsid w:val="00771B5D"/>
    <w:rsid w:val="00771C60"/>
    <w:rsid w:val="00772168"/>
    <w:rsid w:val="00772189"/>
    <w:rsid w:val="007721DE"/>
    <w:rsid w:val="007722BE"/>
    <w:rsid w:val="00772693"/>
    <w:rsid w:val="00772863"/>
    <w:rsid w:val="0077290C"/>
    <w:rsid w:val="00772D33"/>
    <w:rsid w:val="00772F4F"/>
    <w:rsid w:val="007732E0"/>
    <w:rsid w:val="00773441"/>
    <w:rsid w:val="0077349C"/>
    <w:rsid w:val="007734E4"/>
    <w:rsid w:val="007739B6"/>
    <w:rsid w:val="00773B22"/>
    <w:rsid w:val="0077413F"/>
    <w:rsid w:val="0077432E"/>
    <w:rsid w:val="00774412"/>
    <w:rsid w:val="00774467"/>
    <w:rsid w:val="00774511"/>
    <w:rsid w:val="00774686"/>
    <w:rsid w:val="00774723"/>
    <w:rsid w:val="00774752"/>
    <w:rsid w:val="007748C5"/>
    <w:rsid w:val="00774D10"/>
    <w:rsid w:val="00774EB8"/>
    <w:rsid w:val="00774EBE"/>
    <w:rsid w:val="00775281"/>
    <w:rsid w:val="00775438"/>
    <w:rsid w:val="0077551E"/>
    <w:rsid w:val="007757D8"/>
    <w:rsid w:val="00775A5A"/>
    <w:rsid w:val="00775C9F"/>
    <w:rsid w:val="0077634B"/>
    <w:rsid w:val="0077647D"/>
    <w:rsid w:val="00776531"/>
    <w:rsid w:val="00776D43"/>
    <w:rsid w:val="00776E11"/>
    <w:rsid w:val="00776F14"/>
    <w:rsid w:val="0077702F"/>
    <w:rsid w:val="0077715F"/>
    <w:rsid w:val="00777195"/>
    <w:rsid w:val="00777393"/>
    <w:rsid w:val="007773CD"/>
    <w:rsid w:val="00777412"/>
    <w:rsid w:val="00777815"/>
    <w:rsid w:val="00777906"/>
    <w:rsid w:val="00777B68"/>
    <w:rsid w:val="00777BE9"/>
    <w:rsid w:val="00777CB5"/>
    <w:rsid w:val="00777E80"/>
    <w:rsid w:val="00777EA8"/>
    <w:rsid w:val="00780009"/>
    <w:rsid w:val="007800D8"/>
    <w:rsid w:val="0078026F"/>
    <w:rsid w:val="00780304"/>
    <w:rsid w:val="007803F0"/>
    <w:rsid w:val="00780405"/>
    <w:rsid w:val="007804F3"/>
    <w:rsid w:val="00780748"/>
    <w:rsid w:val="007807DB"/>
    <w:rsid w:val="007807DD"/>
    <w:rsid w:val="00780819"/>
    <w:rsid w:val="0078083B"/>
    <w:rsid w:val="00780AA9"/>
    <w:rsid w:val="00780B13"/>
    <w:rsid w:val="00780F39"/>
    <w:rsid w:val="00781068"/>
    <w:rsid w:val="007810F5"/>
    <w:rsid w:val="007813C0"/>
    <w:rsid w:val="007814B0"/>
    <w:rsid w:val="00781554"/>
    <w:rsid w:val="007815AD"/>
    <w:rsid w:val="0078164B"/>
    <w:rsid w:val="007816D8"/>
    <w:rsid w:val="00781B1E"/>
    <w:rsid w:val="00781B30"/>
    <w:rsid w:val="00781B55"/>
    <w:rsid w:val="007823EA"/>
    <w:rsid w:val="00782491"/>
    <w:rsid w:val="0078259F"/>
    <w:rsid w:val="00782642"/>
    <w:rsid w:val="00782677"/>
    <w:rsid w:val="00782BB6"/>
    <w:rsid w:val="00782C08"/>
    <w:rsid w:val="00782EDE"/>
    <w:rsid w:val="00782F39"/>
    <w:rsid w:val="00782FA8"/>
    <w:rsid w:val="00782FAC"/>
    <w:rsid w:val="00783257"/>
    <w:rsid w:val="00783278"/>
    <w:rsid w:val="0078344B"/>
    <w:rsid w:val="00783898"/>
    <w:rsid w:val="00783963"/>
    <w:rsid w:val="00783C9D"/>
    <w:rsid w:val="00783D50"/>
    <w:rsid w:val="0078405D"/>
    <w:rsid w:val="007840E5"/>
    <w:rsid w:val="0078413E"/>
    <w:rsid w:val="00784337"/>
    <w:rsid w:val="0078456B"/>
    <w:rsid w:val="00784597"/>
    <w:rsid w:val="00784E75"/>
    <w:rsid w:val="007855B8"/>
    <w:rsid w:val="00785703"/>
    <w:rsid w:val="007857CA"/>
    <w:rsid w:val="00785C0F"/>
    <w:rsid w:val="00785F85"/>
    <w:rsid w:val="0078614E"/>
    <w:rsid w:val="007863D2"/>
    <w:rsid w:val="00786729"/>
    <w:rsid w:val="0078692E"/>
    <w:rsid w:val="00786A26"/>
    <w:rsid w:val="00786CC2"/>
    <w:rsid w:val="00786F2B"/>
    <w:rsid w:val="00787079"/>
    <w:rsid w:val="007872A0"/>
    <w:rsid w:val="00787366"/>
    <w:rsid w:val="0078760C"/>
    <w:rsid w:val="0078760D"/>
    <w:rsid w:val="00787819"/>
    <w:rsid w:val="00787C6A"/>
    <w:rsid w:val="00787DB0"/>
    <w:rsid w:val="00790626"/>
    <w:rsid w:val="007906E4"/>
    <w:rsid w:val="00790919"/>
    <w:rsid w:val="00790BFC"/>
    <w:rsid w:val="00790DAF"/>
    <w:rsid w:val="00790DCD"/>
    <w:rsid w:val="00790E34"/>
    <w:rsid w:val="0079105C"/>
    <w:rsid w:val="00791069"/>
    <w:rsid w:val="00791139"/>
    <w:rsid w:val="007916B1"/>
    <w:rsid w:val="007916D9"/>
    <w:rsid w:val="0079185B"/>
    <w:rsid w:val="00791D8F"/>
    <w:rsid w:val="00791DC6"/>
    <w:rsid w:val="00791E86"/>
    <w:rsid w:val="00791F8C"/>
    <w:rsid w:val="00791F9D"/>
    <w:rsid w:val="007929CF"/>
    <w:rsid w:val="0079301C"/>
    <w:rsid w:val="00793226"/>
    <w:rsid w:val="00793293"/>
    <w:rsid w:val="007934E7"/>
    <w:rsid w:val="00793522"/>
    <w:rsid w:val="007936B4"/>
    <w:rsid w:val="007938B5"/>
    <w:rsid w:val="00793A49"/>
    <w:rsid w:val="00793B35"/>
    <w:rsid w:val="00793CF0"/>
    <w:rsid w:val="00793CFA"/>
    <w:rsid w:val="00793FBF"/>
    <w:rsid w:val="00794062"/>
    <w:rsid w:val="0079406C"/>
    <w:rsid w:val="00794259"/>
    <w:rsid w:val="00794714"/>
    <w:rsid w:val="00794734"/>
    <w:rsid w:val="0079488C"/>
    <w:rsid w:val="00794A7A"/>
    <w:rsid w:val="00794BF3"/>
    <w:rsid w:val="00794C93"/>
    <w:rsid w:val="00794FFB"/>
    <w:rsid w:val="0079568F"/>
    <w:rsid w:val="00795692"/>
    <w:rsid w:val="007956E5"/>
    <w:rsid w:val="0079574F"/>
    <w:rsid w:val="00795880"/>
    <w:rsid w:val="00795899"/>
    <w:rsid w:val="00795926"/>
    <w:rsid w:val="00795A84"/>
    <w:rsid w:val="00795BE6"/>
    <w:rsid w:val="00795D5C"/>
    <w:rsid w:val="00795F9A"/>
    <w:rsid w:val="0079600D"/>
    <w:rsid w:val="007961B7"/>
    <w:rsid w:val="00796653"/>
    <w:rsid w:val="00796BDE"/>
    <w:rsid w:val="00796C65"/>
    <w:rsid w:val="0079709C"/>
    <w:rsid w:val="00797103"/>
    <w:rsid w:val="00797521"/>
    <w:rsid w:val="007976A3"/>
    <w:rsid w:val="007979F7"/>
    <w:rsid w:val="00797C5D"/>
    <w:rsid w:val="00797CE5"/>
    <w:rsid w:val="007A015D"/>
    <w:rsid w:val="007A02BA"/>
    <w:rsid w:val="007A03BA"/>
    <w:rsid w:val="007A03FF"/>
    <w:rsid w:val="007A046F"/>
    <w:rsid w:val="007A04BF"/>
    <w:rsid w:val="007A091D"/>
    <w:rsid w:val="007A0A62"/>
    <w:rsid w:val="007A0AF1"/>
    <w:rsid w:val="007A0CA8"/>
    <w:rsid w:val="007A0CB3"/>
    <w:rsid w:val="007A0CF9"/>
    <w:rsid w:val="007A0D07"/>
    <w:rsid w:val="007A1058"/>
    <w:rsid w:val="007A111D"/>
    <w:rsid w:val="007A13D3"/>
    <w:rsid w:val="007A1D4B"/>
    <w:rsid w:val="007A1DA3"/>
    <w:rsid w:val="007A1DDE"/>
    <w:rsid w:val="007A2365"/>
    <w:rsid w:val="007A2521"/>
    <w:rsid w:val="007A283F"/>
    <w:rsid w:val="007A2847"/>
    <w:rsid w:val="007A2BED"/>
    <w:rsid w:val="007A31E6"/>
    <w:rsid w:val="007A36A4"/>
    <w:rsid w:val="007A3770"/>
    <w:rsid w:val="007A379D"/>
    <w:rsid w:val="007A3996"/>
    <w:rsid w:val="007A3BA2"/>
    <w:rsid w:val="007A3CD6"/>
    <w:rsid w:val="007A3DD1"/>
    <w:rsid w:val="007A3EDC"/>
    <w:rsid w:val="007A40B8"/>
    <w:rsid w:val="007A46AE"/>
    <w:rsid w:val="007A4883"/>
    <w:rsid w:val="007A49BF"/>
    <w:rsid w:val="007A4BE0"/>
    <w:rsid w:val="007A4C09"/>
    <w:rsid w:val="007A4C22"/>
    <w:rsid w:val="007A50BE"/>
    <w:rsid w:val="007A542B"/>
    <w:rsid w:val="007A55B2"/>
    <w:rsid w:val="007A581F"/>
    <w:rsid w:val="007A5931"/>
    <w:rsid w:val="007A5BE6"/>
    <w:rsid w:val="007A5C34"/>
    <w:rsid w:val="007A5FA5"/>
    <w:rsid w:val="007A626D"/>
    <w:rsid w:val="007A629B"/>
    <w:rsid w:val="007A634D"/>
    <w:rsid w:val="007A63E3"/>
    <w:rsid w:val="007A65C4"/>
    <w:rsid w:val="007A6818"/>
    <w:rsid w:val="007A6A96"/>
    <w:rsid w:val="007A6AC6"/>
    <w:rsid w:val="007A6B36"/>
    <w:rsid w:val="007A6C2A"/>
    <w:rsid w:val="007A6E08"/>
    <w:rsid w:val="007A73AA"/>
    <w:rsid w:val="007A752F"/>
    <w:rsid w:val="007A758E"/>
    <w:rsid w:val="007A75CF"/>
    <w:rsid w:val="007A7602"/>
    <w:rsid w:val="007A767A"/>
    <w:rsid w:val="007A76BF"/>
    <w:rsid w:val="007A78DD"/>
    <w:rsid w:val="007A7959"/>
    <w:rsid w:val="007A7E07"/>
    <w:rsid w:val="007B0348"/>
    <w:rsid w:val="007B056E"/>
    <w:rsid w:val="007B0618"/>
    <w:rsid w:val="007B0631"/>
    <w:rsid w:val="007B09B2"/>
    <w:rsid w:val="007B0C07"/>
    <w:rsid w:val="007B0CE2"/>
    <w:rsid w:val="007B0D41"/>
    <w:rsid w:val="007B0D4A"/>
    <w:rsid w:val="007B0FB7"/>
    <w:rsid w:val="007B108A"/>
    <w:rsid w:val="007B11CC"/>
    <w:rsid w:val="007B12AC"/>
    <w:rsid w:val="007B134F"/>
    <w:rsid w:val="007B14C5"/>
    <w:rsid w:val="007B15AA"/>
    <w:rsid w:val="007B1713"/>
    <w:rsid w:val="007B1739"/>
    <w:rsid w:val="007B17C4"/>
    <w:rsid w:val="007B1801"/>
    <w:rsid w:val="007B189E"/>
    <w:rsid w:val="007B1AB5"/>
    <w:rsid w:val="007B1E72"/>
    <w:rsid w:val="007B1F09"/>
    <w:rsid w:val="007B20C3"/>
    <w:rsid w:val="007B20EE"/>
    <w:rsid w:val="007B2187"/>
    <w:rsid w:val="007B2421"/>
    <w:rsid w:val="007B2547"/>
    <w:rsid w:val="007B25C1"/>
    <w:rsid w:val="007B26DF"/>
    <w:rsid w:val="007B2BF0"/>
    <w:rsid w:val="007B2D39"/>
    <w:rsid w:val="007B2FA9"/>
    <w:rsid w:val="007B301B"/>
    <w:rsid w:val="007B31E6"/>
    <w:rsid w:val="007B335D"/>
    <w:rsid w:val="007B3483"/>
    <w:rsid w:val="007B361A"/>
    <w:rsid w:val="007B3736"/>
    <w:rsid w:val="007B381C"/>
    <w:rsid w:val="007B3AAB"/>
    <w:rsid w:val="007B3E67"/>
    <w:rsid w:val="007B3ED8"/>
    <w:rsid w:val="007B3EE0"/>
    <w:rsid w:val="007B3FAD"/>
    <w:rsid w:val="007B42FB"/>
    <w:rsid w:val="007B4446"/>
    <w:rsid w:val="007B4530"/>
    <w:rsid w:val="007B4548"/>
    <w:rsid w:val="007B45C6"/>
    <w:rsid w:val="007B464F"/>
    <w:rsid w:val="007B46C2"/>
    <w:rsid w:val="007B4844"/>
    <w:rsid w:val="007B48C8"/>
    <w:rsid w:val="007B48F8"/>
    <w:rsid w:val="007B4BE2"/>
    <w:rsid w:val="007B4C4B"/>
    <w:rsid w:val="007B4D26"/>
    <w:rsid w:val="007B4FC6"/>
    <w:rsid w:val="007B520B"/>
    <w:rsid w:val="007B5544"/>
    <w:rsid w:val="007B55D7"/>
    <w:rsid w:val="007B56FA"/>
    <w:rsid w:val="007B585C"/>
    <w:rsid w:val="007B594B"/>
    <w:rsid w:val="007B59F1"/>
    <w:rsid w:val="007B5BCD"/>
    <w:rsid w:val="007B5F61"/>
    <w:rsid w:val="007B6117"/>
    <w:rsid w:val="007B62FD"/>
    <w:rsid w:val="007B6323"/>
    <w:rsid w:val="007B6654"/>
    <w:rsid w:val="007B6A57"/>
    <w:rsid w:val="007B6CD9"/>
    <w:rsid w:val="007B6CDB"/>
    <w:rsid w:val="007B6DDF"/>
    <w:rsid w:val="007B6F97"/>
    <w:rsid w:val="007B6FFE"/>
    <w:rsid w:val="007B745F"/>
    <w:rsid w:val="007B7524"/>
    <w:rsid w:val="007B7562"/>
    <w:rsid w:val="007B76AB"/>
    <w:rsid w:val="007B78E0"/>
    <w:rsid w:val="007B79B9"/>
    <w:rsid w:val="007B7AD3"/>
    <w:rsid w:val="007B7DA0"/>
    <w:rsid w:val="007B7FCD"/>
    <w:rsid w:val="007C030A"/>
    <w:rsid w:val="007C031C"/>
    <w:rsid w:val="007C03D1"/>
    <w:rsid w:val="007C062B"/>
    <w:rsid w:val="007C0AAC"/>
    <w:rsid w:val="007C1364"/>
    <w:rsid w:val="007C14D5"/>
    <w:rsid w:val="007C14FF"/>
    <w:rsid w:val="007C2014"/>
    <w:rsid w:val="007C2532"/>
    <w:rsid w:val="007C28B2"/>
    <w:rsid w:val="007C28D3"/>
    <w:rsid w:val="007C2A45"/>
    <w:rsid w:val="007C2C28"/>
    <w:rsid w:val="007C2CD6"/>
    <w:rsid w:val="007C3061"/>
    <w:rsid w:val="007C34D0"/>
    <w:rsid w:val="007C3870"/>
    <w:rsid w:val="007C38A7"/>
    <w:rsid w:val="007C395C"/>
    <w:rsid w:val="007C3B0C"/>
    <w:rsid w:val="007C3B4A"/>
    <w:rsid w:val="007C3C4C"/>
    <w:rsid w:val="007C3CEA"/>
    <w:rsid w:val="007C3D3A"/>
    <w:rsid w:val="007C3E12"/>
    <w:rsid w:val="007C3F99"/>
    <w:rsid w:val="007C404B"/>
    <w:rsid w:val="007C413A"/>
    <w:rsid w:val="007C414F"/>
    <w:rsid w:val="007C4200"/>
    <w:rsid w:val="007C446B"/>
    <w:rsid w:val="007C448F"/>
    <w:rsid w:val="007C45FE"/>
    <w:rsid w:val="007C4E2E"/>
    <w:rsid w:val="007C5207"/>
    <w:rsid w:val="007C53F2"/>
    <w:rsid w:val="007C5698"/>
    <w:rsid w:val="007C5ACF"/>
    <w:rsid w:val="007C5CAE"/>
    <w:rsid w:val="007C5ED5"/>
    <w:rsid w:val="007C620E"/>
    <w:rsid w:val="007C62F3"/>
    <w:rsid w:val="007C65DC"/>
    <w:rsid w:val="007C6F6A"/>
    <w:rsid w:val="007C70B5"/>
    <w:rsid w:val="007C739E"/>
    <w:rsid w:val="007C7785"/>
    <w:rsid w:val="007C7BE7"/>
    <w:rsid w:val="007C7FAD"/>
    <w:rsid w:val="007D0109"/>
    <w:rsid w:val="007D01AE"/>
    <w:rsid w:val="007D042F"/>
    <w:rsid w:val="007D0610"/>
    <w:rsid w:val="007D06C6"/>
    <w:rsid w:val="007D07F0"/>
    <w:rsid w:val="007D0B52"/>
    <w:rsid w:val="007D0DCF"/>
    <w:rsid w:val="007D1023"/>
    <w:rsid w:val="007D1034"/>
    <w:rsid w:val="007D13C5"/>
    <w:rsid w:val="007D1522"/>
    <w:rsid w:val="007D178B"/>
    <w:rsid w:val="007D17BB"/>
    <w:rsid w:val="007D185E"/>
    <w:rsid w:val="007D18D9"/>
    <w:rsid w:val="007D19A8"/>
    <w:rsid w:val="007D1A2C"/>
    <w:rsid w:val="007D1C34"/>
    <w:rsid w:val="007D1E97"/>
    <w:rsid w:val="007D1F96"/>
    <w:rsid w:val="007D2060"/>
    <w:rsid w:val="007D2284"/>
    <w:rsid w:val="007D2364"/>
    <w:rsid w:val="007D2454"/>
    <w:rsid w:val="007D278F"/>
    <w:rsid w:val="007D28F8"/>
    <w:rsid w:val="007D2B1B"/>
    <w:rsid w:val="007D2B7F"/>
    <w:rsid w:val="007D3285"/>
    <w:rsid w:val="007D3C2B"/>
    <w:rsid w:val="007D3CA8"/>
    <w:rsid w:val="007D3D1F"/>
    <w:rsid w:val="007D3FC2"/>
    <w:rsid w:val="007D401B"/>
    <w:rsid w:val="007D40B6"/>
    <w:rsid w:val="007D4155"/>
    <w:rsid w:val="007D435F"/>
    <w:rsid w:val="007D43BB"/>
    <w:rsid w:val="007D4468"/>
    <w:rsid w:val="007D44C3"/>
    <w:rsid w:val="007D46AB"/>
    <w:rsid w:val="007D4B06"/>
    <w:rsid w:val="007D4E0C"/>
    <w:rsid w:val="007D4F86"/>
    <w:rsid w:val="007D552F"/>
    <w:rsid w:val="007D5867"/>
    <w:rsid w:val="007D5B08"/>
    <w:rsid w:val="007D5FEC"/>
    <w:rsid w:val="007D60A5"/>
    <w:rsid w:val="007D60DD"/>
    <w:rsid w:val="007D611F"/>
    <w:rsid w:val="007D6147"/>
    <w:rsid w:val="007D61D9"/>
    <w:rsid w:val="007D6519"/>
    <w:rsid w:val="007D66A5"/>
    <w:rsid w:val="007D67E5"/>
    <w:rsid w:val="007D6941"/>
    <w:rsid w:val="007D6959"/>
    <w:rsid w:val="007D6B05"/>
    <w:rsid w:val="007D6E06"/>
    <w:rsid w:val="007D6F0C"/>
    <w:rsid w:val="007D709A"/>
    <w:rsid w:val="007D7358"/>
    <w:rsid w:val="007D759D"/>
    <w:rsid w:val="007D76F8"/>
    <w:rsid w:val="007D77A7"/>
    <w:rsid w:val="007D781E"/>
    <w:rsid w:val="007D7AC2"/>
    <w:rsid w:val="007D7B68"/>
    <w:rsid w:val="007D7D04"/>
    <w:rsid w:val="007D7E40"/>
    <w:rsid w:val="007E03D1"/>
    <w:rsid w:val="007E0578"/>
    <w:rsid w:val="007E0C49"/>
    <w:rsid w:val="007E0CD3"/>
    <w:rsid w:val="007E0E6D"/>
    <w:rsid w:val="007E1331"/>
    <w:rsid w:val="007E13C3"/>
    <w:rsid w:val="007E16C2"/>
    <w:rsid w:val="007E19F7"/>
    <w:rsid w:val="007E1B50"/>
    <w:rsid w:val="007E1BBC"/>
    <w:rsid w:val="007E1C07"/>
    <w:rsid w:val="007E1C46"/>
    <w:rsid w:val="007E1C72"/>
    <w:rsid w:val="007E1CA3"/>
    <w:rsid w:val="007E1F44"/>
    <w:rsid w:val="007E1FAE"/>
    <w:rsid w:val="007E1FE9"/>
    <w:rsid w:val="007E2097"/>
    <w:rsid w:val="007E21F0"/>
    <w:rsid w:val="007E23EA"/>
    <w:rsid w:val="007E2609"/>
    <w:rsid w:val="007E292E"/>
    <w:rsid w:val="007E2B63"/>
    <w:rsid w:val="007E2C1C"/>
    <w:rsid w:val="007E2D75"/>
    <w:rsid w:val="007E2E6C"/>
    <w:rsid w:val="007E2EB7"/>
    <w:rsid w:val="007E2F24"/>
    <w:rsid w:val="007E314C"/>
    <w:rsid w:val="007E32E8"/>
    <w:rsid w:val="007E35F5"/>
    <w:rsid w:val="007E36E3"/>
    <w:rsid w:val="007E36E8"/>
    <w:rsid w:val="007E386C"/>
    <w:rsid w:val="007E38F8"/>
    <w:rsid w:val="007E3B6D"/>
    <w:rsid w:val="007E3FF2"/>
    <w:rsid w:val="007E411D"/>
    <w:rsid w:val="007E42E9"/>
    <w:rsid w:val="007E42FC"/>
    <w:rsid w:val="007E457C"/>
    <w:rsid w:val="007E4891"/>
    <w:rsid w:val="007E48D0"/>
    <w:rsid w:val="007E4957"/>
    <w:rsid w:val="007E4A65"/>
    <w:rsid w:val="007E4AAF"/>
    <w:rsid w:val="007E4AB3"/>
    <w:rsid w:val="007E4F0F"/>
    <w:rsid w:val="007E4F8C"/>
    <w:rsid w:val="007E4FC0"/>
    <w:rsid w:val="007E5029"/>
    <w:rsid w:val="007E555C"/>
    <w:rsid w:val="007E5777"/>
    <w:rsid w:val="007E5962"/>
    <w:rsid w:val="007E5B6B"/>
    <w:rsid w:val="007E61CF"/>
    <w:rsid w:val="007E6271"/>
    <w:rsid w:val="007E62AC"/>
    <w:rsid w:val="007E63AD"/>
    <w:rsid w:val="007E6534"/>
    <w:rsid w:val="007E661D"/>
    <w:rsid w:val="007E6781"/>
    <w:rsid w:val="007E6787"/>
    <w:rsid w:val="007E6B8E"/>
    <w:rsid w:val="007E6F26"/>
    <w:rsid w:val="007E6FA2"/>
    <w:rsid w:val="007E73A8"/>
    <w:rsid w:val="007E7484"/>
    <w:rsid w:val="007E7559"/>
    <w:rsid w:val="007E78DE"/>
    <w:rsid w:val="007E79C6"/>
    <w:rsid w:val="007E7BEA"/>
    <w:rsid w:val="007E7E60"/>
    <w:rsid w:val="007E7FCA"/>
    <w:rsid w:val="007F010C"/>
    <w:rsid w:val="007F01EF"/>
    <w:rsid w:val="007F060C"/>
    <w:rsid w:val="007F0659"/>
    <w:rsid w:val="007F0B99"/>
    <w:rsid w:val="007F0CF4"/>
    <w:rsid w:val="007F0D37"/>
    <w:rsid w:val="007F0F90"/>
    <w:rsid w:val="007F1107"/>
    <w:rsid w:val="007F14D7"/>
    <w:rsid w:val="007F18D0"/>
    <w:rsid w:val="007F1A7B"/>
    <w:rsid w:val="007F1A89"/>
    <w:rsid w:val="007F1C60"/>
    <w:rsid w:val="007F1D57"/>
    <w:rsid w:val="007F1F83"/>
    <w:rsid w:val="007F223E"/>
    <w:rsid w:val="007F2259"/>
    <w:rsid w:val="007F25AA"/>
    <w:rsid w:val="007F26F3"/>
    <w:rsid w:val="007F2AFD"/>
    <w:rsid w:val="007F2C6A"/>
    <w:rsid w:val="007F2E47"/>
    <w:rsid w:val="007F2F1F"/>
    <w:rsid w:val="007F2FF7"/>
    <w:rsid w:val="007F311E"/>
    <w:rsid w:val="007F3162"/>
    <w:rsid w:val="007F3523"/>
    <w:rsid w:val="007F35B5"/>
    <w:rsid w:val="007F372E"/>
    <w:rsid w:val="007F39D6"/>
    <w:rsid w:val="007F3A4D"/>
    <w:rsid w:val="007F3B74"/>
    <w:rsid w:val="007F3EB1"/>
    <w:rsid w:val="007F40AF"/>
    <w:rsid w:val="007F43C7"/>
    <w:rsid w:val="007F4562"/>
    <w:rsid w:val="007F46E0"/>
    <w:rsid w:val="007F4A8F"/>
    <w:rsid w:val="007F4ACF"/>
    <w:rsid w:val="007F528A"/>
    <w:rsid w:val="007F55C0"/>
    <w:rsid w:val="007F5702"/>
    <w:rsid w:val="007F5768"/>
    <w:rsid w:val="007F594A"/>
    <w:rsid w:val="007F5AB8"/>
    <w:rsid w:val="007F5C01"/>
    <w:rsid w:val="007F5CD2"/>
    <w:rsid w:val="007F5D15"/>
    <w:rsid w:val="007F5D86"/>
    <w:rsid w:val="007F5E0B"/>
    <w:rsid w:val="007F5E30"/>
    <w:rsid w:val="007F5EF7"/>
    <w:rsid w:val="007F6222"/>
    <w:rsid w:val="007F6268"/>
    <w:rsid w:val="007F62FC"/>
    <w:rsid w:val="007F6401"/>
    <w:rsid w:val="007F6665"/>
    <w:rsid w:val="007F6951"/>
    <w:rsid w:val="007F6C48"/>
    <w:rsid w:val="007F71DC"/>
    <w:rsid w:val="007F73BD"/>
    <w:rsid w:val="007F741B"/>
    <w:rsid w:val="007F7AED"/>
    <w:rsid w:val="007F7CE3"/>
    <w:rsid w:val="007F7D1E"/>
    <w:rsid w:val="007F7FA0"/>
    <w:rsid w:val="00800048"/>
    <w:rsid w:val="008001BA"/>
    <w:rsid w:val="0080022F"/>
    <w:rsid w:val="0080054E"/>
    <w:rsid w:val="0080090D"/>
    <w:rsid w:val="00800931"/>
    <w:rsid w:val="00800C9D"/>
    <w:rsid w:val="00800F42"/>
    <w:rsid w:val="0080160B"/>
    <w:rsid w:val="0080162E"/>
    <w:rsid w:val="0080186B"/>
    <w:rsid w:val="00801ECB"/>
    <w:rsid w:val="0080205E"/>
    <w:rsid w:val="0080231E"/>
    <w:rsid w:val="00802769"/>
    <w:rsid w:val="00802A7B"/>
    <w:rsid w:val="00802ACA"/>
    <w:rsid w:val="0080305E"/>
    <w:rsid w:val="0080307C"/>
    <w:rsid w:val="00803321"/>
    <w:rsid w:val="00803977"/>
    <w:rsid w:val="0080399A"/>
    <w:rsid w:val="00803A47"/>
    <w:rsid w:val="00803CEF"/>
    <w:rsid w:val="00803DEF"/>
    <w:rsid w:val="008040B2"/>
    <w:rsid w:val="00804175"/>
    <w:rsid w:val="008043F2"/>
    <w:rsid w:val="008044E4"/>
    <w:rsid w:val="008048BF"/>
    <w:rsid w:val="0080499E"/>
    <w:rsid w:val="00804E07"/>
    <w:rsid w:val="00805163"/>
    <w:rsid w:val="008059F6"/>
    <w:rsid w:val="00805A6F"/>
    <w:rsid w:val="00805C4A"/>
    <w:rsid w:val="00805D1D"/>
    <w:rsid w:val="00805D93"/>
    <w:rsid w:val="00806129"/>
    <w:rsid w:val="008063B0"/>
    <w:rsid w:val="00806452"/>
    <w:rsid w:val="00806574"/>
    <w:rsid w:val="00806667"/>
    <w:rsid w:val="0080666E"/>
    <w:rsid w:val="00806A05"/>
    <w:rsid w:val="00806AFA"/>
    <w:rsid w:val="00806B1B"/>
    <w:rsid w:val="00806D3E"/>
    <w:rsid w:val="00806D89"/>
    <w:rsid w:val="0080707E"/>
    <w:rsid w:val="00807431"/>
    <w:rsid w:val="008074E9"/>
    <w:rsid w:val="00807958"/>
    <w:rsid w:val="00807B5A"/>
    <w:rsid w:val="00807C2E"/>
    <w:rsid w:val="00807D69"/>
    <w:rsid w:val="00807DCE"/>
    <w:rsid w:val="0081025D"/>
    <w:rsid w:val="0081040D"/>
    <w:rsid w:val="00810596"/>
    <w:rsid w:val="008105D2"/>
    <w:rsid w:val="008107C1"/>
    <w:rsid w:val="008108B0"/>
    <w:rsid w:val="0081098C"/>
    <w:rsid w:val="00810F7C"/>
    <w:rsid w:val="00811016"/>
    <w:rsid w:val="008110FC"/>
    <w:rsid w:val="00811191"/>
    <w:rsid w:val="0081124A"/>
    <w:rsid w:val="00811365"/>
    <w:rsid w:val="00811454"/>
    <w:rsid w:val="00811469"/>
    <w:rsid w:val="0081147F"/>
    <w:rsid w:val="00811524"/>
    <w:rsid w:val="00811550"/>
    <w:rsid w:val="00811551"/>
    <w:rsid w:val="008116EC"/>
    <w:rsid w:val="00811E03"/>
    <w:rsid w:val="008121E7"/>
    <w:rsid w:val="008122E1"/>
    <w:rsid w:val="00812433"/>
    <w:rsid w:val="0081249E"/>
    <w:rsid w:val="0081255B"/>
    <w:rsid w:val="00812767"/>
    <w:rsid w:val="00812774"/>
    <w:rsid w:val="0081281F"/>
    <w:rsid w:val="00812A4F"/>
    <w:rsid w:val="00812BB8"/>
    <w:rsid w:val="00812F12"/>
    <w:rsid w:val="00813066"/>
    <w:rsid w:val="008131BF"/>
    <w:rsid w:val="0081397B"/>
    <w:rsid w:val="00813A8B"/>
    <w:rsid w:val="00813B74"/>
    <w:rsid w:val="00813D25"/>
    <w:rsid w:val="00813EB2"/>
    <w:rsid w:val="008141B9"/>
    <w:rsid w:val="00814209"/>
    <w:rsid w:val="008145C7"/>
    <w:rsid w:val="008145ED"/>
    <w:rsid w:val="00814806"/>
    <w:rsid w:val="00814B6B"/>
    <w:rsid w:val="00814BAA"/>
    <w:rsid w:val="00815005"/>
    <w:rsid w:val="0081502D"/>
    <w:rsid w:val="00815285"/>
    <w:rsid w:val="00815B1B"/>
    <w:rsid w:val="00815BA7"/>
    <w:rsid w:val="00815BCC"/>
    <w:rsid w:val="00815BE1"/>
    <w:rsid w:val="00816227"/>
    <w:rsid w:val="0081631F"/>
    <w:rsid w:val="00816511"/>
    <w:rsid w:val="00816518"/>
    <w:rsid w:val="00816594"/>
    <w:rsid w:val="00816692"/>
    <w:rsid w:val="00816A6A"/>
    <w:rsid w:val="00816C38"/>
    <w:rsid w:val="00816CAA"/>
    <w:rsid w:val="00816E11"/>
    <w:rsid w:val="00816E57"/>
    <w:rsid w:val="00817070"/>
    <w:rsid w:val="008170F9"/>
    <w:rsid w:val="008173D6"/>
    <w:rsid w:val="008177FD"/>
    <w:rsid w:val="00817807"/>
    <w:rsid w:val="00817A71"/>
    <w:rsid w:val="00817D73"/>
    <w:rsid w:val="00820052"/>
    <w:rsid w:val="008201FB"/>
    <w:rsid w:val="00820553"/>
    <w:rsid w:val="0082066A"/>
    <w:rsid w:val="00820A69"/>
    <w:rsid w:val="00820CEE"/>
    <w:rsid w:val="00820EBC"/>
    <w:rsid w:val="008212D5"/>
    <w:rsid w:val="0082143C"/>
    <w:rsid w:val="00821485"/>
    <w:rsid w:val="008216C1"/>
    <w:rsid w:val="0082177F"/>
    <w:rsid w:val="008217A3"/>
    <w:rsid w:val="0082193E"/>
    <w:rsid w:val="00821AC9"/>
    <w:rsid w:val="00821C6E"/>
    <w:rsid w:val="00821D1D"/>
    <w:rsid w:val="00822146"/>
    <w:rsid w:val="008221B3"/>
    <w:rsid w:val="0082228F"/>
    <w:rsid w:val="0082234B"/>
    <w:rsid w:val="008224C2"/>
    <w:rsid w:val="008227BF"/>
    <w:rsid w:val="00822989"/>
    <w:rsid w:val="00822D4D"/>
    <w:rsid w:val="00822D7E"/>
    <w:rsid w:val="00822F74"/>
    <w:rsid w:val="008232D0"/>
    <w:rsid w:val="008238F9"/>
    <w:rsid w:val="00823AC9"/>
    <w:rsid w:val="00823B83"/>
    <w:rsid w:val="00823F59"/>
    <w:rsid w:val="00824198"/>
    <w:rsid w:val="00824203"/>
    <w:rsid w:val="00824640"/>
    <w:rsid w:val="00824769"/>
    <w:rsid w:val="00824AD6"/>
    <w:rsid w:val="00824B74"/>
    <w:rsid w:val="00824F69"/>
    <w:rsid w:val="00825442"/>
    <w:rsid w:val="008255DF"/>
    <w:rsid w:val="0082579E"/>
    <w:rsid w:val="0082585C"/>
    <w:rsid w:val="008258FD"/>
    <w:rsid w:val="00825976"/>
    <w:rsid w:val="00825C7C"/>
    <w:rsid w:val="00825F11"/>
    <w:rsid w:val="00826004"/>
    <w:rsid w:val="008261E4"/>
    <w:rsid w:val="008263DD"/>
    <w:rsid w:val="0082647A"/>
    <w:rsid w:val="0082651E"/>
    <w:rsid w:val="00826620"/>
    <w:rsid w:val="0082668F"/>
    <w:rsid w:val="008266D0"/>
    <w:rsid w:val="00826957"/>
    <w:rsid w:val="00826D63"/>
    <w:rsid w:val="00827324"/>
    <w:rsid w:val="008273A6"/>
    <w:rsid w:val="008274CB"/>
    <w:rsid w:val="0082750F"/>
    <w:rsid w:val="00827BC9"/>
    <w:rsid w:val="00827C2D"/>
    <w:rsid w:val="00827E45"/>
    <w:rsid w:val="00827F14"/>
    <w:rsid w:val="00827F45"/>
    <w:rsid w:val="00827F7C"/>
    <w:rsid w:val="00827F81"/>
    <w:rsid w:val="00830149"/>
    <w:rsid w:val="00830BBC"/>
    <w:rsid w:val="00830BF1"/>
    <w:rsid w:val="00830C14"/>
    <w:rsid w:val="00830CA5"/>
    <w:rsid w:val="00830CCA"/>
    <w:rsid w:val="00831056"/>
    <w:rsid w:val="008311CC"/>
    <w:rsid w:val="008313E4"/>
    <w:rsid w:val="008315B4"/>
    <w:rsid w:val="0083180C"/>
    <w:rsid w:val="00831B32"/>
    <w:rsid w:val="00831BFE"/>
    <w:rsid w:val="00831FD0"/>
    <w:rsid w:val="00832090"/>
    <w:rsid w:val="008324F4"/>
    <w:rsid w:val="0083270D"/>
    <w:rsid w:val="008331DC"/>
    <w:rsid w:val="00833251"/>
    <w:rsid w:val="008332BE"/>
    <w:rsid w:val="0083361B"/>
    <w:rsid w:val="00833624"/>
    <w:rsid w:val="0083382E"/>
    <w:rsid w:val="008341F6"/>
    <w:rsid w:val="00834220"/>
    <w:rsid w:val="008342AC"/>
    <w:rsid w:val="008342B9"/>
    <w:rsid w:val="00834312"/>
    <w:rsid w:val="00834359"/>
    <w:rsid w:val="008344EA"/>
    <w:rsid w:val="00834549"/>
    <w:rsid w:val="008347FC"/>
    <w:rsid w:val="00834830"/>
    <w:rsid w:val="008349E8"/>
    <w:rsid w:val="00834C0E"/>
    <w:rsid w:val="00834C10"/>
    <w:rsid w:val="00834E94"/>
    <w:rsid w:val="0083521C"/>
    <w:rsid w:val="00835253"/>
    <w:rsid w:val="008352B4"/>
    <w:rsid w:val="008353E3"/>
    <w:rsid w:val="00835458"/>
    <w:rsid w:val="00835470"/>
    <w:rsid w:val="00835AD4"/>
    <w:rsid w:val="00835C7C"/>
    <w:rsid w:val="00835F15"/>
    <w:rsid w:val="00836079"/>
    <w:rsid w:val="0083613A"/>
    <w:rsid w:val="008369CC"/>
    <w:rsid w:val="00836AF3"/>
    <w:rsid w:val="00836C77"/>
    <w:rsid w:val="00836FFF"/>
    <w:rsid w:val="00837260"/>
    <w:rsid w:val="00837473"/>
    <w:rsid w:val="008375B4"/>
    <w:rsid w:val="00837663"/>
    <w:rsid w:val="00837731"/>
    <w:rsid w:val="00837736"/>
    <w:rsid w:val="00837A6E"/>
    <w:rsid w:val="00837E06"/>
    <w:rsid w:val="00837FCA"/>
    <w:rsid w:val="00840078"/>
    <w:rsid w:val="00840368"/>
    <w:rsid w:val="00840532"/>
    <w:rsid w:val="0084072A"/>
    <w:rsid w:val="008407D1"/>
    <w:rsid w:val="008409B4"/>
    <w:rsid w:val="008409E1"/>
    <w:rsid w:val="00840A41"/>
    <w:rsid w:val="008410C6"/>
    <w:rsid w:val="00841324"/>
    <w:rsid w:val="00841431"/>
    <w:rsid w:val="008414DD"/>
    <w:rsid w:val="008414EF"/>
    <w:rsid w:val="008415F4"/>
    <w:rsid w:val="0084162B"/>
    <w:rsid w:val="00841636"/>
    <w:rsid w:val="00841A8E"/>
    <w:rsid w:val="00841E6E"/>
    <w:rsid w:val="00842436"/>
    <w:rsid w:val="00842534"/>
    <w:rsid w:val="008425DD"/>
    <w:rsid w:val="0084261E"/>
    <w:rsid w:val="00842677"/>
    <w:rsid w:val="00842DAC"/>
    <w:rsid w:val="00842DD0"/>
    <w:rsid w:val="00843043"/>
    <w:rsid w:val="008432B4"/>
    <w:rsid w:val="008433BF"/>
    <w:rsid w:val="008435B7"/>
    <w:rsid w:val="008435F0"/>
    <w:rsid w:val="00843690"/>
    <w:rsid w:val="00843713"/>
    <w:rsid w:val="00843B82"/>
    <w:rsid w:val="00843BA4"/>
    <w:rsid w:val="00843D73"/>
    <w:rsid w:val="00843EA4"/>
    <w:rsid w:val="0084412D"/>
    <w:rsid w:val="00844579"/>
    <w:rsid w:val="00844611"/>
    <w:rsid w:val="008446FF"/>
    <w:rsid w:val="0084473D"/>
    <w:rsid w:val="00844784"/>
    <w:rsid w:val="00844E61"/>
    <w:rsid w:val="00845444"/>
    <w:rsid w:val="0084557E"/>
    <w:rsid w:val="008456F6"/>
    <w:rsid w:val="008458A0"/>
    <w:rsid w:val="00845CE2"/>
    <w:rsid w:val="00845F06"/>
    <w:rsid w:val="00845FF6"/>
    <w:rsid w:val="00846032"/>
    <w:rsid w:val="0084608C"/>
    <w:rsid w:val="0084613E"/>
    <w:rsid w:val="00846243"/>
    <w:rsid w:val="00846506"/>
    <w:rsid w:val="008465CE"/>
    <w:rsid w:val="00846609"/>
    <w:rsid w:val="0084679A"/>
    <w:rsid w:val="008468F6"/>
    <w:rsid w:val="00846F5E"/>
    <w:rsid w:val="00847170"/>
    <w:rsid w:val="0084737A"/>
    <w:rsid w:val="008473D4"/>
    <w:rsid w:val="00847740"/>
    <w:rsid w:val="00847796"/>
    <w:rsid w:val="00847836"/>
    <w:rsid w:val="00847A72"/>
    <w:rsid w:val="00847EA7"/>
    <w:rsid w:val="00850030"/>
    <w:rsid w:val="00850068"/>
    <w:rsid w:val="00850177"/>
    <w:rsid w:val="008501C9"/>
    <w:rsid w:val="00850348"/>
    <w:rsid w:val="008503D7"/>
    <w:rsid w:val="00850561"/>
    <w:rsid w:val="008505E4"/>
    <w:rsid w:val="00850982"/>
    <w:rsid w:val="008509EA"/>
    <w:rsid w:val="00850D3B"/>
    <w:rsid w:val="0085102F"/>
    <w:rsid w:val="00851069"/>
    <w:rsid w:val="0085106D"/>
    <w:rsid w:val="00851267"/>
    <w:rsid w:val="0085144F"/>
    <w:rsid w:val="00851481"/>
    <w:rsid w:val="008516D5"/>
    <w:rsid w:val="008516F3"/>
    <w:rsid w:val="0085183E"/>
    <w:rsid w:val="00851861"/>
    <w:rsid w:val="00851AA2"/>
    <w:rsid w:val="00851AAD"/>
    <w:rsid w:val="00851C16"/>
    <w:rsid w:val="00851D33"/>
    <w:rsid w:val="00851D34"/>
    <w:rsid w:val="00851D9B"/>
    <w:rsid w:val="00851DB7"/>
    <w:rsid w:val="00851F95"/>
    <w:rsid w:val="00851FF7"/>
    <w:rsid w:val="008520C6"/>
    <w:rsid w:val="008521AC"/>
    <w:rsid w:val="008521AF"/>
    <w:rsid w:val="008523C0"/>
    <w:rsid w:val="008524A6"/>
    <w:rsid w:val="008524F0"/>
    <w:rsid w:val="00852A8C"/>
    <w:rsid w:val="00852D41"/>
    <w:rsid w:val="00853733"/>
    <w:rsid w:val="0085380B"/>
    <w:rsid w:val="008539BE"/>
    <w:rsid w:val="00853AD6"/>
    <w:rsid w:val="00853B9B"/>
    <w:rsid w:val="00853D16"/>
    <w:rsid w:val="00853DA0"/>
    <w:rsid w:val="0085409E"/>
    <w:rsid w:val="00854175"/>
    <w:rsid w:val="008543F9"/>
    <w:rsid w:val="008544D2"/>
    <w:rsid w:val="00854535"/>
    <w:rsid w:val="008547C2"/>
    <w:rsid w:val="008548C4"/>
    <w:rsid w:val="00854AD5"/>
    <w:rsid w:val="00854C42"/>
    <w:rsid w:val="00854E03"/>
    <w:rsid w:val="0085504B"/>
    <w:rsid w:val="008559AE"/>
    <w:rsid w:val="00855A0E"/>
    <w:rsid w:val="00855A8F"/>
    <w:rsid w:val="00855E5F"/>
    <w:rsid w:val="0085643B"/>
    <w:rsid w:val="0085663D"/>
    <w:rsid w:val="0085664E"/>
    <w:rsid w:val="00856665"/>
    <w:rsid w:val="0085668C"/>
    <w:rsid w:val="0085675A"/>
    <w:rsid w:val="0085693A"/>
    <w:rsid w:val="00856D46"/>
    <w:rsid w:val="00856E04"/>
    <w:rsid w:val="00856EDF"/>
    <w:rsid w:val="00856F0F"/>
    <w:rsid w:val="00857173"/>
    <w:rsid w:val="0085718A"/>
    <w:rsid w:val="0085730E"/>
    <w:rsid w:val="008573A1"/>
    <w:rsid w:val="008573C8"/>
    <w:rsid w:val="0085758E"/>
    <w:rsid w:val="00857781"/>
    <w:rsid w:val="008577F7"/>
    <w:rsid w:val="00857D9C"/>
    <w:rsid w:val="00857FCB"/>
    <w:rsid w:val="0086050C"/>
    <w:rsid w:val="008605C9"/>
    <w:rsid w:val="00860810"/>
    <w:rsid w:val="0086083D"/>
    <w:rsid w:val="00860B0A"/>
    <w:rsid w:val="00860CF4"/>
    <w:rsid w:val="00860DF7"/>
    <w:rsid w:val="00861103"/>
    <w:rsid w:val="00861314"/>
    <w:rsid w:val="00861393"/>
    <w:rsid w:val="00861A00"/>
    <w:rsid w:val="00861A6E"/>
    <w:rsid w:val="008620A9"/>
    <w:rsid w:val="008621D0"/>
    <w:rsid w:val="008623C2"/>
    <w:rsid w:val="00862753"/>
    <w:rsid w:val="008627C1"/>
    <w:rsid w:val="0086292C"/>
    <w:rsid w:val="00862A8A"/>
    <w:rsid w:val="00862B3A"/>
    <w:rsid w:val="00862C59"/>
    <w:rsid w:val="00862C5F"/>
    <w:rsid w:val="00863089"/>
    <w:rsid w:val="008631C4"/>
    <w:rsid w:val="00863259"/>
    <w:rsid w:val="0086328F"/>
    <w:rsid w:val="00863618"/>
    <w:rsid w:val="00863AB6"/>
    <w:rsid w:val="00863C19"/>
    <w:rsid w:val="00864122"/>
    <w:rsid w:val="00864125"/>
    <w:rsid w:val="0086418B"/>
    <w:rsid w:val="008642DB"/>
    <w:rsid w:val="008643B3"/>
    <w:rsid w:val="008644C7"/>
    <w:rsid w:val="008646CA"/>
    <w:rsid w:val="0086471C"/>
    <w:rsid w:val="0086481B"/>
    <w:rsid w:val="00864A67"/>
    <w:rsid w:val="00864AAD"/>
    <w:rsid w:val="00864BAB"/>
    <w:rsid w:val="00864C02"/>
    <w:rsid w:val="00864E4E"/>
    <w:rsid w:val="00865469"/>
    <w:rsid w:val="0086554F"/>
    <w:rsid w:val="008659BC"/>
    <w:rsid w:val="00865A90"/>
    <w:rsid w:val="00865B66"/>
    <w:rsid w:val="008661A5"/>
    <w:rsid w:val="00866595"/>
    <w:rsid w:val="00866BA5"/>
    <w:rsid w:val="00866C69"/>
    <w:rsid w:val="00866D4E"/>
    <w:rsid w:val="00866EED"/>
    <w:rsid w:val="00866F52"/>
    <w:rsid w:val="0086714E"/>
    <w:rsid w:val="00867730"/>
    <w:rsid w:val="00870444"/>
    <w:rsid w:val="0087099E"/>
    <w:rsid w:val="00870A30"/>
    <w:rsid w:val="00870DA6"/>
    <w:rsid w:val="00870ED7"/>
    <w:rsid w:val="008710DF"/>
    <w:rsid w:val="008710EC"/>
    <w:rsid w:val="0087113A"/>
    <w:rsid w:val="00871184"/>
    <w:rsid w:val="008712EF"/>
    <w:rsid w:val="008714D3"/>
    <w:rsid w:val="00871530"/>
    <w:rsid w:val="0087155F"/>
    <w:rsid w:val="008715CA"/>
    <w:rsid w:val="00871879"/>
    <w:rsid w:val="008719F2"/>
    <w:rsid w:val="00871C01"/>
    <w:rsid w:val="00871D59"/>
    <w:rsid w:val="00871E58"/>
    <w:rsid w:val="00871ECA"/>
    <w:rsid w:val="00871F4D"/>
    <w:rsid w:val="00871F95"/>
    <w:rsid w:val="00872194"/>
    <w:rsid w:val="0087241D"/>
    <w:rsid w:val="00872944"/>
    <w:rsid w:val="008729D1"/>
    <w:rsid w:val="00872BE2"/>
    <w:rsid w:val="00872D3A"/>
    <w:rsid w:val="00872DA7"/>
    <w:rsid w:val="00872E52"/>
    <w:rsid w:val="0087313C"/>
    <w:rsid w:val="008732D9"/>
    <w:rsid w:val="00873370"/>
    <w:rsid w:val="008739D4"/>
    <w:rsid w:val="00873C66"/>
    <w:rsid w:val="00873DC3"/>
    <w:rsid w:val="00873FFE"/>
    <w:rsid w:val="0087444F"/>
    <w:rsid w:val="00874701"/>
    <w:rsid w:val="00874729"/>
    <w:rsid w:val="008749E8"/>
    <w:rsid w:val="00874B68"/>
    <w:rsid w:val="00874CB4"/>
    <w:rsid w:val="00874D28"/>
    <w:rsid w:val="008751EB"/>
    <w:rsid w:val="008752E1"/>
    <w:rsid w:val="008753BF"/>
    <w:rsid w:val="0087541D"/>
    <w:rsid w:val="00875A1F"/>
    <w:rsid w:val="00875CDB"/>
    <w:rsid w:val="00876119"/>
    <w:rsid w:val="0087613F"/>
    <w:rsid w:val="008762E1"/>
    <w:rsid w:val="008763EB"/>
    <w:rsid w:val="0087672C"/>
    <w:rsid w:val="0087673B"/>
    <w:rsid w:val="00876CC3"/>
    <w:rsid w:val="00876D13"/>
    <w:rsid w:val="00876DED"/>
    <w:rsid w:val="00876F09"/>
    <w:rsid w:val="00877002"/>
    <w:rsid w:val="00877572"/>
    <w:rsid w:val="0087765E"/>
    <w:rsid w:val="008776A5"/>
    <w:rsid w:val="0087772B"/>
    <w:rsid w:val="00877792"/>
    <w:rsid w:val="00877833"/>
    <w:rsid w:val="00877AE7"/>
    <w:rsid w:val="00877BE6"/>
    <w:rsid w:val="00877E78"/>
    <w:rsid w:val="008800B4"/>
    <w:rsid w:val="00880362"/>
    <w:rsid w:val="0088049A"/>
    <w:rsid w:val="00880584"/>
    <w:rsid w:val="008807BB"/>
    <w:rsid w:val="008807C4"/>
    <w:rsid w:val="008808C5"/>
    <w:rsid w:val="008809BC"/>
    <w:rsid w:val="00880CAF"/>
    <w:rsid w:val="00880F3D"/>
    <w:rsid w:val="00881001"/>
    <w:rsid w:val="008813D1"/>
    <w:rsid w:val="0088150D"/>
    <w:rsid w:val="008815B5"/>
    <w:rsid w:val="00881A10"/>
    <w:rsid w:val="00881AAB"/>
    <w:rsid w:val="00881C08"/>
    <w:rsid w:val="00881DE5"/>
    <w:rsid w:val="00881E3C"/>
    <w:rsid w:val="00881EFD"/>
    <w:rsid w:val="00882043"/>
    <w:rsid w:val="0088207D"/>
    <w:rsid w:val="008822F9"/>
    <w:rsid w:val="0088230B"/>
    <w:rsid w:val="00882472"/>
    <w:rsid w:val="00882488"/>
    <w:rsid w:val="008824AA"/>
    <w:rsid w:val="008824DE"/>
    <w:rsid w:val="00882AA2"/>
    <w:rsid w:val="00882C1F"/>
    <w:rsid w:val="0088323A"/>
    <w:rsid w:val="008832E2"/>
    <w:rsid w:val="008832ED"/>
    <w:rsid w:val="00883438"/>
    <w:rsid w:val="008834BE"/>
    <w:rsid w:val="0088371C"/>
    <w:rsid w:val="00883872"/>
    <w:rsid w:val="00883954"/>
    <w:rsid w:val="0088396C"/>
    <w:rsid w:val="0088396D"/>
    <w:rsid w:val="00883B76"/>
    <w:rsid w:val="00883C12"/>
    <w:rsid w:val="00883D0A"/>
    <w:rsid w:val="00883E3D"/>
    <w:rsid w:val="00883EA0"/>
    <w:rsid w:val="00884310"/>
    <w:rsid w:val="00884721"/>
    <w:rsid w:val="00884BC6"/>
    <w:rsid w:val="008852FA"/>
    <w:rsid w:val="00885452"/>
    <w:rsid w:val="00885542"/>
    <w:rsid w:val="00885673"/>
    <w:rsid w:val="008856A5"/>
    <w:rsid w:val="008858E7"/>
    <w:rsid w:val="00885975"/>
    <w:rsid w:val="008859A5"/>
    <w:rsid w:val="00885B85"/>
    <w:rsid w:val="00885C2B"/>
    <w:rsid w:val="00885DA8"/>
    <w:rsid w:val="00886076"/>
    <w:rsid w:val="0088614A"/>
    <w:rsid w:val="008862AE"/>
    <w:rsid w:val="00886691"/>
    <w:rsid w:val="008867B5"/>
    <w:rsid w:val="00886F5C"/>
    <w:rsid w:val="00886FF1"/>
    <w:rsid w:val="00887287"/>
    <w:rsid w:val="00887A03"/>
    <w:rsid w:val="00887A9B"/>
    <w:rsid w:val="00887B46"/>
    <w:rsid w:val="00887C32"/>
    <w:rsid w:val="00887E44"/>
    <w:rsid w:val="00887EFA"/>
    <w:rsid w:val="00887FBB"/>
    <w:rsid w:val="008901F1"/>
    <w:rsid w:val="008902BE"/>
    <w:rsid w:val="008902C8"/>
    <w:rsid w:val="00890567"/>
    <w:rsid w:val="00890A92"/>
    <w:rsid w:val="00890BAB"/>
    <w:rsid w:val="008911DD"/>
    <w:rsid w:val="00891318"/>
    <w:rsid w:val="008913DC"/>
    <w:rsid w:val="008914CE"/>
    <w:rsid w:val="00891547"/>
    <w:rsid w:val="00891721"/>
    <w:rsid w:val="008917DC"/>
    <w:rsid w:val="008918B1"/>
    <w:rsid w:val="00891AF0"/>
    <w:rsid w:val="00891C90"/>
    <w:rsid w:val="00891DF6"/>
    <w:rsid w:val="00891EE1"/>
    <w:rsid w:val="00891FBC"/>
    <w:rsid w:val="008921AE"/>
    <w:rsid w:val="008922F2"/>
    <w:rsid w:val="00892596"/>
    <w:rsid w:val="008925E3"/>
    <w:rsid w:val="00892673"/>
    <w:rsid w:val="00892D9A"/>
    <w:rsid w:val="0089304C"/>
    <w:rsid w:val="00893085"/>
    <w:rsid w:val="008930F4"/>
    <w:rsid w:val="008933A5"/>
    <w:rsid w:val="008934F6"/>
    <w:rsid w:val="00893537"/>
    <w:rsid w:val="00893783"/>
    <w:rsid w:val="008938FD"/>
    <w:rsid w:val="00893914"/>
    <w:rsid w:val="00893BFB"/>
    <w:rsid w:val="00893D9D"/>
    <w:rsid w:val="00893F6D"/>
    <w:rsid w:val="008940E7"/>
    <w:rsid w:val="008942F2"/>
    <w:rsid w:val="00894437"/>
    <w:rsid w:val="0089449A"/>
    <w:rsid w:val="008948C4"/>
    <w:rsid w:val="008948F1"/>
    <w:rsid w:val="00894D36"/>
    <w:rsid w:val="00894EEE"/>
    <w:rsid w:val="00894FA7"/>
    <w:rsid w:val="0089519C"/>
    <w:rsid w:val="008951FA"/>
    <w:rsid w:val="0089523B"/>
    <w:rsid w:val="008952C7"/>
    <w:rsid w:val="00895419"/>
    <w:rsid w:val="008955D6"/>
    <w:rsid w:val="00895713"/>
    <w:rsid w:val="0089597D"/>
    <w:rsid w:val="008959A0"/>
    <w:rsid w:val="00895BB7"/>
    <w:rsid w:val="0089621A"/>
    <w:rsid w:val="0089639E"/>
    <w:rsid w:val="00896465"/>
    <w:rsid w:val="008964FF"/>
    <w:rsid w:val="008967A4"/>
    <w:rsid w:val="008968DC"/>
    <w:rsid w:val="00896A0C"/>
    <w:rsid w:val="00896AF4"/>
    <w:rsid w:val="00896C64"/>
    <w:rsid w:val="00896E11"/>
    <w:rsid w:val="00897262"/>
    <w:rsid w:val="008972BA"/>
    <w:rsid w:val="00897341"/>
    <w:rsid w:val="00897795"/>
    <w:rsid w:val="008978FB"/>
    <w:rsid w:val="0089790C"/>
    <w:rsid w:val="00897A49"/>
    <w:rsid w:val="00897A94"/>
    <w:rsid w:val="00897B51"/>
    <w:rsid w:val="00897CB7"/>
    <w:rsid w:val="00897D23"/>
    <w:rsid w:val="00897F43"/>
    <w:rsid w:val="008A027F"/>
    <w:rsid w:val="008A085A"/>
    <w:rsid w:val="008A0A0A"/>
    <w:rsid w:val="008A0B38"/>
    <w:rsid w:val="008A0B91"/>
    <w:rsid w:val="008A0E93"/>
    <w:rsid w:val="008A129D"/>
    <w:rsid w:val="008A135E"/>
    <w:rsid w:val="008A14D8"/>
    <w:rsid w:val="008A159E"/>
    <w:rsid w:val="008A178B"/>
    <w:rsid w:val="008A1BF0"/>
    <w:rsid w:val="008A1C51"/>
    <w:rsid w:val="008A1C9D"/>
    <w:rsid w:val="008A1CED"/>
    <w:rsid w:val="008A1E08"/>
    <w:rsid w:val="008A207C"/>
    <w:rsid w:val="008A2408"/>
    <w:rsid w:val="008A242D"/>
    <w:rsid w:val="008A24FE"/>
    <w:rsid w:val="008A27E8"/>
    <w:rsid w:val="008A29FD"/>
    <w:rsid w:val="008A2BC7"/>
    <w:rsid w:val="008A2CB2"/>
    <w:rsid w:val="008A2D53"/>
    <w:rsid w:val="008A309E"/>
    <w:rsid w:val="008A31F6"/>
    <w:rsid w:val="008A352D"/>
    <w:rsid w:val="008A3910"/>
    <w:rsid w:val="008A3922"/>
    <w:rsid w:val="008A3BFB"/>
    <w:rsid w:val="008A3F84"/>
    <w:rsid w:val="008A4330"/>
    <w:rsid w:val="008A438E"/>
    <w:rsid w:val="008A4604"/>
    <w:rsid w:val="008A4E04"/>
    <w:rsid w:val="008A4E2C"/>
    <w:rsid w:val="008A4F01"/>
    <w:rsid w:val="008A519C"/>
    <w:rsid w:val="008A51FF"/>
    <w:rsid w:val="008A58F9"/>
    <w:rsid w:val="008A59B9"/>
    <w:rsid w:val="008A6214"/>
    <w:rsid w:val="008A6608"/>
    <w:rsid w:val="008A660F"/>
    <w:rsid w:val="008A663B"/>
    <w:rsid w:val="008A6AA7"/>
    <w:rsid w:val="008A6AAE"/>
    <w:rsid w:val="008A6BB3"/>
    <w:rsid w:val="008A750B"/>
    <w:rsid w:val="008A7D7A"/>
    <w:rsid w:val="008B0059"/>
    <w:rsid w:val="008B005F"/>
    <w:rsid w:val="008B0062"/>
    <w:rsid w:val="008B01C5"/>
    <w:rsid w:val="008B02FB"/>
    <w:rsid w:val="008B0324"/>
    <w:rsid w:val="008B0430"/>
    <w:rsid w:val="008B04FB"/>
    <w:rsid w:val="008B09A3"/>
    <w:rsid w:val="008B0A14"/>
    <w:rsid w:val="008B0D29"/>
    <w:rsid w:val="008B0E78"/>
    <w:rsid w:val="008B0FA6"/>
    <w:rsid w:val="008B10F1"/>
    <w:rsid w:val="008B1156"/>
    <w:rsid w:val="008B169A"/>
    <w:rsid w:val="008B1777"/>
    <w:rsid w:val="008B1A2A"/>
    <w:rsid w:val="008B1BBE"/>
    <w:rsid w:val="008B1BEB"/>
    <w:rsid w:val="008B1C3A"/>
    <w:rsid w:val="008B1DF8"/>
    <w:rsid w:val="008B1E1E"/>
    <w:rsid w:val="008B1F52"/>
    <w:rsid w:val="008B224B"/>
    <w:rsid w:val="008B22E8"/>
    <w:rsid w:val="008B23FF"/>
    <w:rsid w:val="008B24BC"/>
    <w:rsid w:val="008B2535"/>
    <w:rsid w:val="008B2636"/>
    <w:rsid w:val="008B2735"/>
    <w:rsid w:val="008B2905"/>
    <w:rsid w:val="008B2EE3"/>
    <w:rsid w:val="008B3559"/>
    <w:rsid w:val="008B367F"/>
    <w:rsid w:val="008B36E1"/>
    <w:rsid w:val="008B37F1"/>
    <w:rsid w:val="008B3861"/>
    <w:rsid w:val="008B3969"/>
    <w:rsid w:val="008B3A33"/>
    <w:rsid w:val="008B3C3B"/>
    <w:rsid w:val="008B3D31"/>
    <w:rsid w:val="008B403D"/>
    <w:rsid w:val="008B4240"/>
    <w:rsid w:val="008B42D3"/>
    <w:rsid w:val="008B45C9"/>
    <w:rsid w:val="008B46BC"/>
    <w:rsid w:val="008B4BC8"/>
    <w:rsid w:val="008B5055"/>
    <w:rsid w:val="008B52F8"/>
    <w:rsid w:val="008B5468"/>
    <w:rsid w:val="008B56CE"/>
    <w:rsid w:val="008B5804"/>
    <w:rsid w:val="008B5885"/>
    <w:rsid w:val="008B5ACB"/>
    <w:rsid w:val="008B5AD7"/>
    <w:rsid w:val="008B5BA0"/>
    <w:rsid w:val="008B5E12"/>
    <w:rsid w:val="008B5EFA"/>
    <w:rsid w:val="008B61EE"/>
    <w:rsid w:val="008B63B1"/>
    <w:rsid w:val="008B677F"/>
    <w:rsid w:val="008B6B09"/>
    <w:rsid w:val="008B6D30"/>
    <w:rsid w:val="008B6D6D"/>
    <w:rsid w:val="008B6DD8"/>
    <w:rsid w:val="008B70C9"/>
    <w:rsid w:val="008B7101"/>
    <w:rsid w:val="008B7177"/>
    <w:rsid w:val="008B7344"/>
    <w:rsid w:val="008B7658"/>
    <w:rsid w:val="008B773E"/>
    <w:rsid w:val="008C062C"/>
    <w:rsid w:val="008C0652"/>
    <w:rsid w:val="008C07B7"/>
    <w:rsid w:val="008C0857"/>
    <w:rsid w:val="008C0BBA"/>
    <w:rsid w:val="008C0C56"/>
    <w:rsid w:val="008C0EF0"/>
    <w:rsid w:val="008C12A1"/>
    <w:rsid w:val="008C12D0"/>
    <w:rsid w:val="008C13FE"/>
    <w:rsid w:val="008C162B"/>
    <w:rsid w:val="008C1821"/>
    <w:rsid w:val="008C1928"/>
    <w:rsid w:val="008C1A65"/>
    <w:rsid w:val="008C1AE2"/>
    <w:rsid w:val="008C1D9F"/>
    <w:rsid w:val="008C1DD3"/>
    <w:rsid w:val="008C224D"/>
    <w:rsid w:val="008C22AD"/>
    <w:rsid w:val="008C2531"/>
    <w:rsid w:val="008C2C97"/>
    <w:rsid w:val="008C2EA1"/>
    <w:rsid w:val="008C3634"/>
    <w:rsid w:val="008C364C"/>
    <w:rsid w:val="008C36C5"/>
    <w:rsid w:val="008C3781"/>
    <w:rsid w:val="008C3A19"/>
    <w:rsid w:val="008C3A64"/>
    <w:rsid w:val="008C45BA"/>
    <w:rsid w:val="008C49A6"/>
    <w:rsid w:val="008C4A02"/>
    <w:rsid w:val="008C4BD5"/>
    <w:rsid w:val="008C4BD6"/>
    <w:rsid w:val="008C4BEF"/>
    <w:rsid w:val="008C50D1"/>
    <w:rsid w:val="008C52B4"/>
    <w:rsid w:val="008C53CE"/>
    <w:rsid w:val="008C5930"/>
    <w:rsid w:val="008C5CE7"/>
    <w:rsid w:val="008C5E39"/>
    <w:rsid w:val="008C6228"/>
    <w:rsid w:val="008C63B6"/>
    <w:rsid w:val="008C6491"/>
    <w:rsid w:val="008C651F"/>
    <w:rsid w:val="008C6874"/>
    <w:rsid w:val="008C6A31"/>
    <w:rsid w:val="008C6A66"/>
    <w:rsid w:val="008C6AB4"/>
    <w:rsid w:val="008C6B48"/>
    <w:rsid w:val="008C6CC8"/>
    <w:rsid w:val="008C6DD5"/>
    <w:rsid w:val="008C6F22"/>
    <w:rsid w:val="008C6F92"/>
    <w:rsid w:val="008C7240"/>
    <w:rsid w:val="008C7553"/>
    <w:rsid w:val="008C77A3"/>
    <w:rsid w:val="008C7D2E"/>
    <w:rsid w:val="008C7D3E"/>
    <w:rsid w:val="008C7EDA"/>
    <w:rsid w:val="008C7F47"/>
    <w:rsid w:val="008D004C"/>
    <w:rsid w:val="008D019E"/>
    <w:rsid w:val="008D047C"/>
    <w:rsid w:val="008D055F"/>
    <w:rsid w:val="008D0565"/>
    <w:rsid w:val="008D06F6"/>
    <w:rsid w:val="008D0770"/>
    <w:rsid w:val="008D0820"/>
    <w:rsid w:val="008D0ABD"/>
    <w:rsid w:val="008D0CCA"/>
    <w:rsid w:val="008D10DE"/>
    <w:rsid w:val="008D146A"/>
    <w:rsid w:val="008D14A2"/>
    <w:rsid w:val="008D154F"/>
    <w:rsid w:val="008D16F5"/>
    <w:rsid w:val="008D19C7"/>
    <w:rsid w:val="008D1B47"/>
    <w:rsid w:val="008D1D4B"/>
    <w:rsid w:val="008D1D9D"/>
    <w:rsid w:val="008D224A"/>
    <w:rsid w:val="008D24D5"/>
    <w:rsid w:val="008D2582"/>
    <w:rsid w:val="008D2846"/>
    <w:rsid w:val="008D29B8"/>
    <w:rsid w:val="008D29E7"/>
    <w:rsid w:val="008D2A21"/>
    <w:rsid w:val="008D2BA4"/>
    <w:rsid w:val="008D2C15"/>
    <w:rsid w:val="008D2FF9"/>
    <w:rsid w:val="008D318B"/>
    <w:rsid w:val="008D35D9"/>
    <w:rsid w:val="008D36E9"/>
    <w:rsid w:val="008D3706"/>
    <w:rsid w:val="008D3963"/>
    <w:rsid w:val="008D3996"/>
    <w:rsid w:val="008D39A8"/>
    <w:rsid w:val="008D3B21"/>
    <w:rsid w:val="008D3D3B"/>
    <w:rsid w:val="008D3D3C"/>
    <w:rsid w:val="008D416C"/>
    <w:rsid w:val="008D41DA"/>
    <w:rsid w:val="008D42DF"/>
    <w:rsid w:val="008D4409"/>
    <w:rsid w:val="008D4623"/>
    <w:rsid w:val="008D4A3D"/>
    <w:rsid w:val="008D4E0F"/>
    <w:rsid w:val="008D4F93"/>
    <w:rsid w:val="008D51DB"/>
    <w:rsid w:val="008D5B84"/>
    <w:rsid w:val="008D5EAB"/>
    <w:rsid w:val="008D5EAC"/>
    <w:rsid w:val="008D611E"/>
    <w:rsid w:val="008D6387"/>
    <w:rsid w:val="008D655A"/>
    <w:rsid w:val="008D664C"/>
    <w:rsid w:val="008D679C"/>
    <w:rsid w:val="008D69C8"/>
    <w:rsid w:val="008D6C60"/>
    <w:rsid w:val="008D7981"/>
    <w:rsid w:val="008D7989"/>
    <w:rsid w:val="008D7E9D"/>
    <w:rsid w:val="008D7FD8"/>
    <w:rsid w:val="008E0076"/>
    <w:rsid w:val="008E007B"/>
    <w:rsid w:val="008E0200"/>
    <w:rsid w:val="008E027F"/>
    <w:rsid w:val="008E0440"/>
    <w:rsid w:val="008E05A7"/>
    <w:rsid w:val="008E0AFE"/>
    <w:rsid w:val="008E0BF4"/>
    <w:rsid w:val="008E0CDC"/>
    <w:rsid w:val="008E0D4B"/>
    <w:rsid w:val="008E0F73"/>
    <w:rsid w:val="008E105F"/>
    <w:rsid w:val="008E1272"/>
    <w:rsid w:val="008E1511"/>
    <w:rsid w:val="008E166F"/>
    <w:rsid w:val="008E16A6"/>
    <w:rsid w:val="008E1832"/>
    <w:rsid w:val="008E1C50"/>
    <w:rsid w:val="008E1CBF"/>
    <w:rsid w:val="008E1E2D"/>
    <w:rsid w:val="008E1F7A"/>
    <w:rsid w:val="008E2151"/>
    <w:rsid w:val="008E2349"/>
    <w:rsid w:val="008E2974"/>
    <w:rsid w:val="008E2A44"/>
    <w:rsid w:val="008E2FC8"/>
    <w:rsid w:val="008E31F6"/>
    <w:rsid w:val="008E320D"/>
    <w:rsid w:val="008E3B21"/>
    <w:rsid w:val="008E3C1A"/>
    <w:rsid w:val="008E411C"/>
    <w:rsid w:val="008E4194"/>
    <w:rsid w:val="008E43F9"/>
    <w:rsid w:val="008E443A"/>
    <w:rsid w:val="008E44C7"/>
    <w:rsid w:val="008E4A62"/>
    <w:rsid w:val="008E4EC4"/>
    <w:rsid w:val="008E51F2"/>
    <w:rsid w:val="008E5A95"/>
    <w:rsid w:val="008E5B59"/>
    <w:rsid w:val="008E5EF5"/>
    <w:rsid w:val="008E6196"/>
    <w:rsid w:val="008E61AB"/>
    <w:rsid w:val="008E629F"/>
    <w:rsid w:val="008E6372"/>
    <w:rsid w:val="008E64ED"/>
    <w:rsid w:val="008E654A"/>
    <w:rsid w:val="008E666A"/>
    <w:rsid w:val="008E66C5"/>
    <w:rsid w:val="008E67EA"/>
    <w:rsid w:val="008E69B4"/>
    <w:rsid w:val="008E6AE7"/>
    <w:rsid w:val="008E6E0F"/>
    <w:rsid w:val="008E716F"/>
    <w:rsid w:val="008E72D2"/>
    <w:rsid w:val="008E73B9"/>
    <w:rsid w:val="008E77FF"/>
    <w:rsid w:val="008E795E"/>
    <w:rsid w:val="008E7AEA"/>
    <w:rsid w:val="008E7DE7"/>
    <w:rsid w:val="008E7DEE"/>
    <w:rsid w:val="008E7F7A"/>
    <w:rsid w:val="008F0394"/>
    <w:rsid w:val="008F09DC"/>
    <w:rsid w:val="008F0B05"/>
    <w:rsid w:val="008F0B59"/>
    <w:rsid w:val="008F0B5D"/>
    <w:rsid w:val="008F0ED8"/>
    <w:rsid w:val="008F1006"/>
    <w:rsid w:val="008F14CB"/>
    <w:rsid w:val="008F1833"/>
    <w:rsid w:val="008F186C"/>
    <w:rsid w:val="008F1961"/>
    <w:rsid w:val="008F1AD3"/>
    <w:rsid w:val="008F1CF5"/>
    <w:rsid w:val="008F1D2E"/>
    <w:rsid w:val="008F21CD"/>
    <w:rsid w:val="008F22A0"/>
    <w:rsid w:val="008F25D5"/>
    <w:rsid w:val="008F26C0"/>
    <w:rsid w:val="008F2985"/>
    <w:rsid w:val="008F2A87"/>
    <w:rsid w:val="008F2AE5"/>
    <w:rsid w:val="008F2E65"/>
    <w:rsid w:val="008F3135"/>
    <w:rsid w:val="008F32D5"/>
    <w:rsid w:val="008F3F48"/>
    <w:rsid w:val="008F4184"/>
    <w:rsid w:val="008F47D1"/>
    <w:rsid w:val="008F47F1"/>
    <w:rsid w:val="008F489B"/>
    <w:rsid w:val="008F49DD"/>
    <w:rsid w:val="008F4ABC"/>
    <w:rsid w:val="008F4BD5"/>
    <w:rsid w:val="008F5005"/>
    <w:rsid w:val="008F50B2"/>
    <w:rsid w:val="008F511C"/>
    <w:rsid w:val="008F5400"/>
    <w:rsid w:val="008F56A5"/>
    <w:rsid w:val="008F56F1"/>
    <w:rsid w:val="008F5BBE"/>
    <w:rsid w:val="008F5D22"/>
    <w:rsid w:val="008F5DB1"/>
    <w:rsid w:val="008F5F17"/>
    <w:rsid w:val="008F6123"/>
    <w:rsid w:val="008F625B"/>
    <w:rsid w:val="008F6448"/>
    <w:rsid w:val="008F64FD"/>
    <w:rsid w:val="008F656C"/>
    <w:rsid w:val="008F6852"/>
    <w:rsid w:val="008F6969"/>
    <w:rsid w:val="008F6A30"/>
    <w:rsid w:val="008F6DD9"/>
    <w:rsid w:val="008F6E09"/>
    <w:rsid w:val="008F6F36"/>
    <w:rsid w:val="008F7144"/>
    <w:rsid w:val="008F717B"/>
    <w:rsid w:val="008F7CDC"/>
    <w:rsid w:val="008F7E98"/>
    <w:rsid w:val="0090022D"/>
    <w:rsid w:val="00900233"/>
    <w:rsid w:val="009003EB"/>
    <w:rsid w:val="00900485"/>
    <w:rsid w:val="009005A3"/>
    <w:rsid w:val="009005EB"/>
    <w:rsid w:val="009006B9"/>
    <w:rsid w:val="009009EF"/>
    <w:rsid w:val="00900D7E"/>
    <w:rsid w:val="00900EBB"/>
    <w:rsid w:val="009010EC"/>
    <w:rsid w:val="00901108"/>
    <w:rsid w:val="0090159C"/>
    <w:rsid w:val="009017FA"/>
    <w:rsid w:val="00902065"/>
    <w:rsid w:val="00902538"/>
    <w:rsid w:val="00902541"/>
    <w:rsid w:val="009025FD"/>
    <w:rsid w:val="009026BD"/>
    <w:rsid w:val="009027DB"/>
    <w:rsid w:val="009028EA"/>
    <w:rsid w:val="00902D76"/>
    <w:rsid w:val="00903001"/>
    <w:rsid w:val="0090324A"/>
    <w:rsid w:val="00903518"/>
    <w:rsid w:val="00903A54"/>
    <w:rsid w:val="00903C70"/>
    <w:rsid w:val="00903DEC"/>
    <w:rsid w:val="00903EC7"/>
    <w:rsid w:val="0090406F"/>
    <w:rsid w:val="009041B6"/>
    <w:rsid w:val="009045F2"/>
    <w:rsid w:val="0090468E"/>
    <w:rsid w:val="009047C1"/>
    <w:rsid w:val="00904B20"/>
    <w:rsid w:val="00904BF9"/>
    <w:rsid w:val="00904D07"/>
    <w:rsid w:val="00904E27"/>
    <w:rsid w:val="009050BF"/>
    <w:rsid w:val="00905A6B"/>
    <w:rsid w:val="00905D55"/>
    <w:rsid w:val="00905F9B"/>
    <w:rsid w:val="009060F1"/>
    <w:rsid w:val="00906245"/>
    <w:rsid w:val="00906405"/>
    <w:rsid w:val="009067CE"/>
    <w:rsid w:val="0090680E"/>
    <w:rsid w:val="00906A07"/>
    <w:rsid w:val="00906BA7"/>
    <w:rsid w:val="00906D67"/>
    <w:rsid w:val="00906D79"/>
    <w:rsid w:val="00906DC9"/>
    <w:rsid w:val="00906E70"/>
    <w:rsid w:val="00906F4D"/>
    <w:rsid w:val="0090701E"/>
    <w:rsid w:val="00907600"/>
    <w:rsid w:val="00907884"/>
    <w:rsid w:val="0090789C"/>
    <w:rsid w:val="00907939"/>
    <w:rsid w:val="009079E5"/>
    <w:rsid w:val="00907D34"/>
    <w:rsid w:val="00907E44"/>
    <w:rsid w:val="00910161"/>
    <w:rsid w:val="0091020F"/>
    <w:rsid w:val="009106AA"/>
    <w:rsid w:val="00910792"/>
    <w:rsid w:val="009107A3"/>
    <w:rsid w:val="00910868"/>
    <w:rsid w:val="00910D96"/>
    <w:rsid w:val="0091144B"/>
    <w:rsid w:val="00911699"/>
    <w:rsid w:val="009119E1"/>
    <w:rsid w:val="009119E7"/>
    <w:rsid w:val="00911C23"/>
    <w:rsid w:val="00911DB1"/>
    <w:rsid w:val="00911EC9"/>
    <w:rsid w:val="0091201E"/>
    <w:rsid w:val="009121DF"/>
    <w:rsid w:val="009122D0"/>
    <w:rsid w:val="009123B9"/>
    <w:rsid w:val="00912636"/>
    <w:rsid w:val="009126CD"/>
    <w:rsid w:val="00912CD5"/>
    <w:rsid w:val="00912EEE"/>
    <w:rsid w:val="00913433"/>
    <w:rsid w:val="00913498"/>
    <w:rsid w:val="009135A7"/>
    <w:rsid w:val="00913DD7"/>
    <w:rsid w:val="00914A03"/>
    <w:rsid w:val="00914AC7"/>
    <w:rsid w:val="00914BF2"/>
    <w:rsid w:val="00914CE0"/>
    <w:rsid w:val="00914D11"/>
    <w:rsid w:val="00914E53"/>
    <w:rsid w:val="00914F63"/>
    <w:rsid w:val="00915350"/>
    <w:rsid w:val="00915595"/>
    <w:rsid w:val="00915626"/>
    <w:rsid w:val="00915B21"/>
    <w:rsid w:val="00915E98"/>
    <w:rsid w:val="00915F6D"/>
    <w:rsid w:val="009161C3"/>
    <w:rsid w:val="00916274"/>
    <w:rsid w:val="00916659"/>
    <w:rsid w:val="00916A80"/>
    <w:rsid w:val="00916AF6"/>
    <w:rsid w:val="00916B48"/>
    <w:rsid w:val="00916C6E"/>
    <w:rsid w:val="00916E00"/>
    <w:rsid w:val="00916E49"/>
    <w:rsid w:val="00916E8F"/>
    <w:rsid w:val="00916F3D"/>
    <w:rsid w:val="00916F59"/>
    <w:rsid w:val="00916F7A"/>
    <w:rsid w:val="00917300"/>
    <w:rsid w:val="0091733C"/>
    <w:rsid w:val="009177D5"/>
    <w:rsid w:val="00917866"/>
    <w:rsid w:val="00917990"/>
    <w:rsid w:val="00917C5F"/>
    <w:rsid w:val="00920455"/>
    <w:rsid w:val="0092065F"/>
    <w:rsid w:val="0092077E"/>
    <w:rsid w:val="009207D0"/>
    <w:rsid w:val="00920A07"/>
    <w:rsid w:val="00920BC0"/>
    <w:rsid w:val="00921065"/>
    <w:rsid w:val="009215C5"/>
    <w:rsid w:val="00921630"/>
    <w:rsid w:val="0092172E"/>
    <w:rsid w:val="0092178F"/>
    <w:rsid w:val="009217CE"/>
    <w:rsid w:val="00921831"/>
    <w:rsid w:val="00921858"/>
    <w:rsid w:val="0092192D"/>
    <w:rsid w:val="00921B75"/>
    <w:rsid w:val="00921C74"/>
    <w:rsid w:val="00921D7D"/>
    <w:rsid w:val="00921E18"/>
    <w:rsid w:val="00922576"/>
    <w:rsid w:val="009225F7"/>
    <w:rsid w:val="00922740"/>
    <w:rsid w:val="009228C3"/>
    <w:rsid w:val="009229CD"/>
    <w:rsid w:val="00922A13"/>
    <w:rsid w:val="00922F69"/>
    <w:rsid w:val="009230E7"/>
    <w:rsid w:val="009234C5"/>
    <w:rsid w:val="009238C7"/>
    <w:rsid w:val="00924343"/>
    <w:rsid w:val="00924365"/>
    <w:rsid w:val="00924C1B"/>
    <w:rsid w:val="00924C83"/>
    <w:rsid w:val="00924EBB"/>
    <w:rsid w:val="00924F5B"/>
    <w:rsid w:val="00924FFD"/>
    <w:rsid w:val="009251F7"/>
    <w:rsid w:val="0092526C"/>
    <w:rsid w:val="00925529"/>
    <w:rsid w:val="00925623"/>
    <w:rsid w:val="009256B4"/>
    <w:rsid w:val="00925AFE"/>
    <w:rsid w:val="00925CF5"/>
    <w:rsid w:val="00925D2C"/>
    <w:rsid w:val="00925F58"/>
    <w:rsid w:val="0092608C"/>
    <w:rsid w:val="009261A6"/>
    <w:rsid w:val="00926266"/>
    <w:rsid w:val="00926615"/>
    <w:rsid w:val="00926753"/>
    <w:rsid w:val="00926AFC"/>
    <w:rsid w:val="00926C5C"/>
    <w:rsid w:val="00926E5E"/>
    <w:rsid w:val="00926FFB"/>
    <w:rsid w:val="0092719E"/>
    <w:rsid w:val="009271C4"/>
    <w:rsid w:val="009273A2"/>
    <w:rsid w:val="00927635"/>
    <w:rsid w:val="009277A2"/>
    <w:rsid w:val="009278C3"/>
    <w:rsid w:val="00927A47"/>
    <w:rsid w:val="00927A9D"/>
    <w:rsid w:val="00927CB9"/>
    <w:rsid w:val="00927DFD"/>
    <w:rsid w:val="00927E19"/>
    <w:rsid w:val="00927ECE"/>
    <w:rsid w:val="00927F84"/>
    <w:rsid w:val="00927FAC"/>
    <w:rsid w:val="009301E8"/>
    <w:rsid w:val="009303D9"/>
    <w:rsid w:val="00930459"/>
    <w:rsid w:val="00930746"/>
    <w:rsid w:val="00930895"/>
    <w:rsid w:val="00930EB7"/>
    <w:rsid w:val="00930FA1"/>
    <w:rsid w:val="00931016"/>
    <w:rsid w:val="00931188"/>
    <w:rsid w:val="009315EC"/>
    <w:rsid w:val="00931777"/>
    <w:rsid w:val="0093197F"/>
    <w:rsid w:val="00931ABE"/>
    <w:rsid w:val="00931AC6"/>
    <w:rsid w:val="00931C8F"/>
    <w:rsid w:val="00931CA8"/>
    <w:rsid w:val="00931FAC"/>
    <w:rsid w:val="00932050"/>
    <w:rsid w:val="0093210F"/>
    <w:rsid w:val="00932159"/>
    <w:rsid w:val="0093216A"/>
    <w:rsid w:val="00932438"/>
    <w:rsid w:val="00932614"/>
    <w:rsid w:val="009327CE"/>
    <w:rsid w:val="00932E70"/>
    <w:rsid w:val="00932F6B"/>
    <w:rsid w:val="009334D2"/>
    <w:rsid w:val="009337FE"/>
    <w:rsid w:val="009338DD"/>
    <w:rsid w:val="00933BD7"/>
    <w:rsid w:val="00933C8F"/>
    <w:rsid w:val="00933E4D"/>
    <w:rsid w:val="00933F29"/>
    <w:rsid w:val="00933F31"/>
    <w:rsid w:val="00934048"/>
    <w:rsid w:val="00934127"/>
    <w:rsid w:val="0093442A"/>
    <w:rsid w:val="009347B1"/>
    <w:rsid w:val="00934B96"/>
    <w:rsid w:val="00934DC3"/>
    <w:rsid w:val="00934F59"/>
    <w:rsid w:val="009350C9"/>
    <w:rsid w:val="009351B0"/>
    <w:rsid w:val="009351CB"/>
    <w:rsid w:val="009353C3"/>
    <w:rsid w:val="00935D1B"/>
    <w:rsid w:val="00935F93"/>
    <w:rsid w:val="00935FF1"/>
    <w:rsid w:val="00936042"/>
    <w:rsid w:val="00936684"/>
    <w:rsid w:val="00936846"/>
    <w:rsid w:val="00936992"/>
    <w:rsid w:val="00936ADF"/>
    <w:rsid w:val="00936B49"/>
    <w:rsid w:val="00936C89"/>
    <w:rsid w:val="00936E66"/>
    <w:rsid w:val="0093720A"/>
    <w:rsid w:val="0093798B"/>
    <w:rsid w:val="00937C2B"/>
    <w:rsid w:val="00937C5D"/>
    <w:rsid w:val="00937CCD"/>
    <w:rsid w:val="00937DBF"/>
    <w:rsid w:val="00937E40"/>
    <w:rsid w:val="00937F80"/>
    <w:rsid w:val="009402AC"/>
    <w:rsid w:val="00940339"/>
    <w:rsid w:val="00940342"/>
    <w:rsid w:val="0094036A"/>
    <w:rsid w:val="009404E1"/>
    <w:rsid w:val="009405A4"/>
    <w:rsid w:val="00940617"/>
    <w:rsid w:val="009408F1"/>
    <w:rsid w:val="00940A59"/>
    <w:rsid w:val="00940C72"/>
    <w:rsid w:val="00941253"/>
    <w:rsid w:val="009412DF"/>
    <w:rsid w:val="00941570"/>
    <w:rsid w:val="0094165C"/>
    <w:rsid w:val="00941AFC"/>
    <w:rsid w:val="00941CBA"/>
    <w:rsid w:val="00941E9B"/>
    <w:rsid w:val="0094225A"/>
    <w:rsid w:val="009424DD"/>
    <w:rsid w:val="0094265E"/>
    <w:rsid w:val="00942716"/>
    <w:rsid w:val="00942835"/>
    <w:rsid w:val="00942904"/>
    <w:rsid w:val="009429B7"/>
    <w:rsid w:val="0094315B"/>
    <w:rsid w:val="00943257"/>
    <w:rsid w:val="00943331"/>
    <w:rsid w:val="00943439"/>
    <w:rsid w:val="00943502"/>
    <w:rsid w:val="0094354E"/>
    <w:rsid w:val="009436EF"/>
    <w:rsid w:val="00943764"/>
    <w:rsid w:val="00943CCF"/>
    <w:rsid w:val="00943E22"/>
    <w:rsid w:val="00943E4C"/>
    <w:rsid w:val="00944193"/>
    <w:rsid w:val="0094433F"/>
    <w:rsid w:val="00944477"/>
    <w:rsid w:val="0094449A"/>
    <w:rsid w:val="009444BA"/>
    <w:rsid w:val="009447D9"/>
    <w:rsid w:val="00944A9F"/>
    <w:rsid w:val="00944B39"/>
    <w:rsid w:val="00944B7B"/>
    <w:rsid w:val="00944E1C"/>
    <w:rsid w:val="00944E2C"/>
    <w:rsid w:val="00944EB8"/>
    <w:rsid w:val="0094511A"/>
    <w:rsid w:val="00945264"/>
    <w:rsid w:val="00945295"/>
    <w:rsid w:val="009455D5"/>
    <w:rsid w:val="0094560A"/>
    <w:rsid w:val="00945696"/>
    <w:rsid w:val="009456D7"/>
    <w:rsid w:val="009456E6"/>
    <w:rsid w:val="0094587C"/>
    <w:rsid w:val="00945BAA"/>
    <w:rsid w:val="00945DE0"/>
    <w:rsid w:val="00945DE1"/>
    <w:rsid w:val="00945E72"/>
    <w:rsid w:val="00946011"/>
    <w:rsid w:val="009460FB"/>
    <w:rsid w:val="00946523"/>
    <w:rsid w:val="00946550"/>
    <w:rsid w:val="009465A8"/>
    <w:rsid w:val="00946C8D"/>
    <w:rsid w:val="00946DBB"/>
    <w:rsid w:val="00946F34"/>
    <w:rsid w:val="00947437"/>
    <w:rsid w:val="0094745F"/>
    <w:rsid w:val="00947757"/>
    <w:rsid w:val="0094793C"/>
    <w:rsid w:val="009479CA"/>
    <w:rsid w:val="00947AA2"/>
    <w:rsid w:val="00947B48"/>
    <w:rsid w:val="00947C9E"/>
    <w:rsid w:val="00947D85"/>
    <w:rsid w:val="00947E39"/>
    <w:rsid w:val="00950015"/>
    <w:rsid w:val="009500FB"/>
    <w:rsid w:val="009501DA"/>
    <w:rsid w:val="009501F4"/>
    <w:rsid w:val="00950215"/>
    <w:rsid w:val="009502C4"/>
    <w:rsid w:val="00950345"/>
    <w:rsid w:val="0095068A"/>
    <w:rsid w:val="00950A4B"/>
    <w:rsid w:val="009511A2"/>
    <w:rsid w:val="00951236"/>
    <w:rsid w:val="00951492"/>
    <w:rsid w:val="00951A7E"/>
    <w:rsid w:val="00952372"/>
    <w:rsid w:val="0095250C"/>
    <w:rsid w:val="009526A7"/>
    <w:rsid w:val="009527DF"/>
    <w:rsid w:val="009527FE"/>
    <w:rsid w:val="0095280E"/>
    <w:rsid w:val="00952912"/>
    <w:rsid w:val="009529E5"/>
    <w:rsid w:val="00952B1D"/>
    <w:rsid w:val="00952C57"/>
    <w:rsid w:val="00952E16"/>
    <w:rsid w:val="00952F00"/>
    <w:rsid w:val="0095302A"/>
    <w:rsid w:val="009533D1"/>
    <w:rsid w:val="00953613"/>
    <w:rsid w:val="009536DC"/>
    <w:rsid w:val="00953716"/>
    <w:rsid w:val="0095389F"/>
    <w:rsid w:val="00953A9A"/>
    <w:rsid w:val="00953DC8"/>
    <w:rsid w:val="00953F4F"/>
    <w:rsid w:val="00954033"/>
    <w:rsid w:val="00954093"/>
    <w:rsid w:val="009543AF"/>
    <w:rsid w:val="00954715"/>
    <w:rsid w:val="0095494A"/>
    <w:rsid w:val="00954970"/>
    <w:rsid w:val="00954A37"/>
    <w:rsid w:val="00954C49"/>
    <w:rsid w:val="00954E28"/>
    <w:rsid w:val="009550FB"/>
    <w:rsid w:val="009553B2"/>
    <w:rsid w:val="009554A1"/>
    <w:rsid w:val="00955617"/>
    <w:rsid w:val="00955958"/>
    <w:rsid w:val="00955EC0"/>
    <w:rsid w:val="00955EDF"/>
    <w:rsid w:val="00955F24"/>
    <w:rsid w:val="00956384"/>
    <w:rsid w:val="009564DD"/>
    <w:rsid w:val="009564F4"/>
    <w:rsid w:val="0095685C"/>
    <w:rsid w:val="00956ADC"/>
    <w:rsid w:val="00956BC7"/>
    <w:rsid w:val="00956FB5"/>
    <w:rsid w:val="00957082"/>
    <w:rsid w:val="009572CC"/>
    <w:rsid w:val="009573C6"/>
    <w:rsid w:val="009574CB"/>
    <w:rsid w:val="00957775"/>
    <w:rsid w:val="00957B02"/>
    <w:rsid w:val="00957BC2"/>
    <w:rsid w:val="00957F16"/>
    <w:rsid w:val="00957F1E"/>
    <w:rsid w:val="00957F81"/>
    <w:rsid w:val="009603C7"/>
    <w:rsid w:val="00960645"/>
    <w:rsid w:val="00960867"/>
    <w:rsid w:val="00960886"/>
    <w:rsid w:val="009610D0"/>
    <w:rsid w:val="0096119C"/>
    <w:rsid w:val="009611C1"/>
    <w:rsid w:val="0096173D"/>
    <w:rsid w:val="00961853"/>
    <w:rsid w:val="0096189C"/>
    <w:rsid w:val="009619A1"/>
    <w:rsid w:val="00961DFC"/>
    <w:rsid w:val="00961FCC"/>
    <w:rsid w:val="0096265C"/>
    <w:rsid w:val="009626EB"/>
    <w:rsid w:val="00962AA5"/>
    <w:rsid w:val="00962B86"/>
    <w:rsid w:val="0096318F"/>
    <w:rsid w:val="0096329C"/>
    <w:rsid w:val="00963423"/>
    <w:rsid w:val="00963523"/>
    <w:rsid w:val="00963808"/>
    <w:rsid w:val="009639A3"/>
    <w:rsid w:val="009639B8"/>
    <w:rsid w:val="00963E34"/>
    <w:rsid w:val="00963EC6"/>
    <w:rsid w:val="0096424D"/>
    <w:rsid w:val="00964263"/>
    <w:rsid w:val="009642C4"/>
    <w:rsid w:val="00964774"/>
    <w:rsid w:val="00965016"/>
    <w:rsid w:val="00965400"/>
    <w:rsid w:val="00965493"/>
    <w:rsid w:val="009654B8"/>
    <w:rsid w:val="009659D7"/>
    <w:rsid w:val="00965ABE"/>
    <w:rsid w:val="00965EAB"/>
    <w:rsid w:val="00965EE7"/>
    <w:rsid w:val="0096604D"/>
    <w:rsid w:val="0096673C"/>
    <w:rsid w:val="00966905"/>
    <w:rsid w:val="009669E9"/>
    <w:rsid w:val="00966BE1"/>
    <w:rsid w:val="00966E04"/>
    <w:rsid w:val="00966F0F"/>
    <w:rsid w:val="00967476"/>
    <w:rsid w:val="00967700"/>
    <w:rsid w:val="00967836"/>
    <w:rsid w:val="00967A92"/>
    <w:rsid w:val="00967B27"/>
    <w:rsid w:val="009704F5"/>
    <w:rsid w:val="009709AD"/>
    <w:rsid w:val="00970B68"/>
    <w:rsid w:val="00970B6B"/>
    <w:rsid w:val="00970BB9"/>
    <w:rsid w:val="00970D20"/>
    <w:rsid w:val="009714A0"/>
    <w:rsid w:val="00971A94"/>
    <w:rsid w:val="00971B64"/>
    <w:rsid w:val="00971ECB"/>
    <w:rsid w:val="00971F14"/>
    <w:rsid w:val="00971F7E"/>
    <w:rsid w:val="009723D3"/>
    <w:rsid w:val="0097260E"/>
    <w:rsid w:val="00972651"/>
    <w:rsid w:val="009726A6"/>
    <w:rsid w:val="009728D3"/>
    <w:rsid w:val="00972B5A"/>
    <w:rsid w:val="00972CC9"/>
    <w:rsid w:val="0097305F"/>
    <w:rsid w:val="0097307C"/>
    <w:rsid w:val="00973624"/>
    <w:rsid w:val="00973A74"/>
    <w:rsid w:val="00973B61"/>
    <w:rsid w:val="00973C1A"/>
    <w:rsid w:val="009743CD"/>
    <w:rsid w:val="00974514"/>
    <w:rsid w:val="009745CD"/>
    <w:rsid w:val="00974AB7"/>
    <w:rsid w:val="00974B5C"/>
    <w:rsid w:val="00974C8D"/>
    <w:rsid w:val="00974CEF"/>
    <w:rsid w:val="00974F14"/>
    <w:rsid w:val="00974F1D"/>
    <w:rsid w:val="0097506E"/>
    <w:rsid w:val="00975467"/>
    <w:rsid w:val="009756C4"/>
    <w:rsid w:val="00975769"/>
    <w:rsid w:val="009759B0"/>
    <w:rsid w:val="00975D19"/>
    <w:rsid w:val="00976006"/>
    <w:rsid w:val="00976126"/>
    <w:rsid w:val="009766ED"/>
    <w:rsid w:val="00976DDE"/>
    <w:rsid w:val="00976DF4"/>
    <w:rsid w:val="00976E02"/>
    <w:rsid w:val="00976ED2"/>
    <w:rsid w:val="00977017"/>
    <w:rsid w:val="009771E3"/>
    <w:rsid w:val="009773DB"/>
    <w:rsid w:val="009777AF"/>
    <w:rsid w:val="0097788C"/>
    <w:rsid w:val="009778DF"/>
    <w:rsid w:val="00977AEC"/>
    <w:rsid w:val="00977BD2"/>
    <w:rsid w:val="00977E17"/>
    <w:rsid w:val="00977F07"/>
    <w:rsid w:val="00977F33"/>
    <w:rsid w:val="009801AA"/>
    <w:rsid w:val="009809C9"/>
    <w:rsid w:val="00980B2B"/>
    <w:rsid w:val="00980C4A"/>
    <w:rsid w:val="00980F8A"/>
    <w:rsid w:val="0098133A"/>
    <w:rsid w:val="00981383"/>
    <w:rsid w:val="00981440"/>
    <w:rsid w:val="00981477"/>
    <w:rsid w:val="009814B6"/>
    <w:rsid w:val="009814D2"/>
    <w:rsid w:val="009815B8"/>
    <w:rsid w:val="0098192E"/>
    <w:rsid w:val="00981B9E"/>
    <w:rsid w:val="00981C52"/>
    <w:rsid w:val="00981D05"/>
    <w:rsid w:val="009822C5"/>
    <w:rsid w:val="00982385"/>
    <w:rsid w:val="00982F62"/>
    <w:rsid w:val="0098319B"/>
    <w:rsid w:val="00983592"/>
    <w:rsid w:val="00983693"/>
    <w:rsid w:val="00983873"/>
    <w:rsid w:val="009838D9"/>
    <w:rsid w:val="00983952"/>
    <w:rsid w:val="00983999"/>
    <w:rsid w:val="00983AA5"/>
    <w:rsid w:val="00983ACB"/>
    <w:rsid w:val="00983CD6"/>
    <w:rsid w:val="00983D89"/>
    <w:rsid w:val="00983D9C"/>
    <w:rsid w:val="009840FC"/>
    <w:rsid w:val="0098427D"/>
    <w:rsid w:val="00984294"/>
    <w:rsid w:val="00984426"/>
    <w:rsid w:val="0098458B"/>
    <w:rsid w:val="009846BF"/>
    <w:rsid w:val="009848B5"/>
    <w:rsid w:val="00984BFA"/>
    <w:rsid w:val="00984D20"/>
    <w:rsid w:val="0098579B"/>
    <w:rsid w:val="009859AA"/>
    <w:rsid w:val="00985C6E"/>
    <w:rsid w:val="00985D39"/>
    <w:rsid w:val="00985EC8"/>
    <w:rsid w:val="00985FAB"/>
    <w:rsid w:val="00986140"/>
    <w:rsid w:val="009861C7"/>
    <w:rsid w:val="0098620D"/>
    <w:rsid w:val="00986230"/>
    <w:rsid w:val="009863D1"/>
    <w:rsid w:val="00986564"/>
    <w:rsid w:val="009865EE"/>
    <w:rsid w:val="00986632"/>
    <w:rsid w:val="009866D1"/>
    <w:rsid w:val="009869D7"/>
    <w:rsid w:val="00986F20"/>
    <w:rsid w:val="00986FD8"/>
    <w:rsid w:val="009870DC"/>
    <w:rsid w:val="009870E0"/>
    <w:rsid w:val="00987112"/>
    <w:rsid w:val="00987174"/>
    <w:rsid w:val="009872D7"/>
    <w:rsid w:val="009877CB"/>
    <w:rsid w:val="00987876"/>
    <w:rsid w:val="00987DE5"/>
    <w:rsid w:val="00987E14"/>
    <w:rsid w:val="009900D7"/>
    <w:rsid w:val="00990404"/>
    <w:rsid w:val="009905B8"/>
    <w:rsid w:val="00990740"/>
    <w:rsid w:val="00990A42"/>
    <w:rsid w:val="00990DC0"/>
    <w:rsid w:val="00990DD0"/>
    <w:rsid w:val="00990F85"/>
    <w:rsid w:val="00990F9C"/>
    <w:rsid w:val="00991336"/>
    <w:rsid w:val="0099155B"/>
    <w:rsid w:val="00991581"/>
    <w:rsid w:val="009918B9"/>
    <w:rsid w:val="00991991"/>
    <w:rsid w:val="00991BBA"/>
    <w:rsid w:val="00991E7B"/>
    <w:rsid w:val="00991F27"/>
    <w:rsid w:val="009920C6"/>
    <w:rsid w:val="00992BEF"/>
    <w:rsid w:val="00992C2A"/>
    <w:rsid w:val="00992E9A"/>
    <w:rsid w:val="0099306C"/>
    <w:rsid w:val="009935D3"/>
    <w:rsid w:val="009936B9"/>
    <w:rsid w:val="009936F4"/>
    <w:rsid w:val="009938CC"/>
    <w:rsid w:val="009938E5"/>
    <w:rsid w:val="0099397D"/>
    <w:rsid w:val="00993B69"/>
    <w:rsid w:val="00993BD2"/>
    <w:rsid w:val="00993CCF"/>
    <w:rsid w:val="0099480B"/>
    <w:rsid w:val="009949BE"/>
    <w:rsid w:val="00994BF0"/>
    <w:rsid w:val="00994C8F"/>
    <w:rsid w:val="00994D83"/>
    <w:rsid w:val="00994E16"/>
    <w:rsid w:val="00994F06"/>
    <w:rsid w:val="00994FA8"/>
    <w:rsid w:val="00995815"/>
    <w:rsid w:val="00995865"/>
    <w:rsid w:val="00995C97"/>
    <w:rsid w:val="00995CF5"/>
    <w:rsid w:val="00995FDA"/>
    <w:rsid w:val="0099607A"/>
    <w:rsid w:val="009962E4"/>
    <w:rsid w:val="00996307"/>
    <w:rsid w:val="009966A3"/>
    <w:rsid w:val="00996852"/>
    <w:rsid w:val="00996A0B"/>
    <w:rsid w:val="00996BAC"/>
    <w:rsid w:val="00996EBB"/>
    <w:rsid w:val="009970F0"/>
    <w:rsid w:val="0099711C"/>
    <w:rsid w:val="00997141"/>
    <w:rsid w:val="009971A7"/>
    <w:rsid w:val="009974E9"/>
    <w:rsid w:val="00997587"/>
    <w:rsid w:val="00997C2B"/>
    <w:rsid w:val="00997CD6"/>
    <w:rsid w:val="00997D3A"/>
    <w:rsid w:val="00997FE4"/>
    <w:rsid w:val="00997FF9"/>
    <w:rsid w:val="009A03A0"/>
    <w:rsid w:val="009A060E"/>
    <w:rsid w:val="009A08F2"/>
    <w:rsid w:val="009A0AA6"/>
    <w:rsid w:val="009A0E1E"/>
    <w:rsid w:val="009A0E33"/>
    <w:rsid w:val="009A1035"/>
    <w:rsid w:val="009A1192"/>
    <w:rsid w:val="009A11A4"/>
    <w:rsid w:val="009A1244"/>
    <w:rsid w:val="009A12A3"/>
    <w:rsid w:val="009A13AF"/>
    <w:rsid w:val="009A15C0"/>
    <w:rsid w:val="009A1665"/>
    <w:rsid w:val="009A1A9E"/>
    <w:rsid w:val="009A1C69"/>
    <w:rsid w:val="009A1D19"/>
    <w:rsid w:val="009A1D4D"/>
    <w:rsid w:val="009A22AB"/>
    <w:rsid w:val="009A233F"/>
    <w:rsid w:val="009A267F"/>
    <w:rsid w:val="009A26A1"/>
    <w:rsid w:val="009A2925"/>
    <w:rsid w:val="009A295C"/>
    <w:rsid w:val="009A2978"/>
    <w:rsid w:val="009A29F8"/>
    <w:rsid w:val="009A2F00"/>
    <w:rsid w:val="009A3295"/>
    <w:rsid w:val="009A3330"/>
    <w:rsid w:val="009A3353"/>
    <w:rsid w:val="009A350F"/>
    <w:rsid w:val="009A3B8B"/>
    <w:rsid w:val="009A3C92"/>
    <w:rsid w:val="009A3E62"/>
    <w:rsid w:val="009A4017"/>
    <w:rsid w:val="009A401E"/>
    <w:rsid w:val="009A42CE"/>
    <w:rsid w:val="009A4328"/>
    <w:rsid w:val="009A472A"/>
    <w:rsid w:val="009A49D7"/>
    <w:rsid w:val="009A4BBC"/>
    <w:rsid w:val="009A4CA7"/>
    <w:rsid w:val="009A4CD3"/>
    <w:rsid w:val="009A5386"/>
    <w:rsid w:val="009A569D"/>
    <w:rsid w:val="009A57B8"/>
    <w:rsid w:val="009A5B16"/>
    <w:rsid w:val="009A5C1E"/>
    <w:rsid w:val="009A60C4"/>
    <w:rsid w:val="009A6131"/>
    <w:rsid w:val="009A6189"/>
    <w:rsid w:val="009A61F3"/>
    <w:rsid w:val="009A64B2"/>
    <w:rsid w:val="009A661F"/>
    <w:rsid w:val="009A67AB"/>
    <w:rsid w:val="009A699E"/>
    <w:rsid w:val="009A6A76"/>
    <w:rsid w:val="009A6F76"/>
    <w:rsid w:val="009A70D3"/>
    <w:rsid w:val="009A70DB"/>
    <w:rsid w:val="009A714B"/>
    <w:rsid w:val="009A71EB"/>
    <w:rsid w:val="009A730A"/>
    <w:rsid w:val="009A73BD"/>
    <w:rsid w:val="009A78C9"/>
    <w:rsid w:val="009A7A53"/>
    <w:rsid w:val="009A7E5B"/>
    <w:rsid w:val="009A7EF8"/>
    <w:rsid w:val="009A7F8B"/>
    <w:rsid w:val="009B0351"/>
    <w:rsid w:val="009B07C8"/>
    <w:rsid w:val="009B0CA1"/>
    <w:rsid w:val="009B0E72"/>
    <w:rsid w:val="009B0F5E"/>
    <w:rsid w:val="009B1543"/>
    <w:rsid w:val="009B1611"/>
    <w:rsid w:val="009B1809"/>
    <w:rsid w:val="009B196F"/>
    <w:rsid w:val="009B1BBA"/>
    <w:rsid w:val="009B1BBD"/>
    <w:rsid w:val="009B1CBA"/>
    <w:rsid w:val="009B1E49"/>
    <w:rsid w:val="009B1F57"/>
    <w:rsid w:val="009B1F63"/>
    <w:rsid w:val="009B1FCD"/>
    <w:rsid w:val="009B2429"/>
    <w:rsid w:val="009B24B6"/>
    <w:rsid w:val="009B26ED"/>
    <w:rsid w:val="009B274C"/>
    <w:rsid w:val="009B2770"/>
    <w:rsid w:val="009B2A89"/>
    <w:rsid w:val="009B2B80"/>
    <w:rsid w:val="009B2B9F"/>
    <w:rsid w:val="009B2BC3"/>
    <w:rsid w:val="009B2D73"/>
    <w:rsid w:val="009B2EE9"/>
    <w:rsid w:val="009B34D6"/>
    <w:rsid w:val="009B34DB"/>
    <w:rsid w:val="009B3977"/>
    <w:rsid w:val="009B3B1C"/>
    <w:rsid w:val="009B3CF3"/>
    <w:rsid w:val="009B3DEB"/>
    <w:rsid w:val="009B3F45"/>
    <w:rsid w:val="009B4212"/>
    <w:rsid w:val="009B4213"/>
    <w:rsid w:val="009B42D6"/>
    <w:rsid w:val="009B4360"/>
    <w:rsid w:val="009B43CE"/>
    <w:rsid w:val="009B491F"/>
    <w:rsid w:val="009B4B10"/>
    <w:rsid w:val="009B4B3D"/>
    <w:rsid w:val="009B4E0B"/>
    <w:rsid w:val="009B50AA"/>
    <w:rsid w:val="009B5133"/>
    <w:rsid w:val="009B517D"/>
    <w:rsid w:val="009B56FF"/>
    <w:rsid w:val="009B5750"/>
    <w:rsid w:val="009B5A84"/>
    <w:rsid w:val="009B5D72"/>
    <w:rsid w:val="009B60B7"/>
    <w:rsid w:val="009B61AB"/>
    <w:rsid w:val="009B6341"/>
    <w:rsid w:val="009B6397"/>
    <w:rsid w:val="009B65D9"/>
    <w:rsid w:val="009B65F6"/>
    <w:rsid w:val="009B6722"/>
    <w:rsid w:val="009B69C8"/>
    <w:rsid w:val="009B6CAC"/>
    <w:rsid w:val="009B6D53"/>
    <w:rsid w:val="009B6DB6"/>
    <w:rsid w:val="009B70B2"/>
    <w:rsid w:val="009B71F4"/>
    <w:rsid w:val="009B7490"/>
    <w:rsid w:val="009B7681"/>
    <w:rsid w:val="009B77F9"/>
    <w:rsid w:val="009B79F8"/>
    <w:rsid w:val="009B7A56"/>
    <w:rsid w:val="009C036C"/>
    <w:rsid w:val="009C03C5"/>
    <w:rsid w:val="009C0703"/>
    <w:rsid w:val="009C076D"/>
    <w:rsid w:val="009C0A7D"/>
    <w:rsid w:val="009C0B20"/>
    <w:rsid w:val="009C0CFD"/>
    <w:rsid w:val="009C0E8F"/>
    <w:rsid w:val="009C0FC6"/>
    <w:rsid w:val="009C10B5"/>
    <w:rsid w:val="009C14CC"/>
    <w:rsid w:val="009C1639"/>
    <w:rsid w:val="009C170F"/>
    <w:rsid w:val="009C17DB"/>
    <w:rsid w:val="009C1C22"/>
    <w:rsid w:val="009C1FCE"/>
    <w:rsid w:val="009C21E0"/>
    <w:rsid w:val="009C25AB"/>
    <w:rsid w:val="009C29F1"/>
    <w:rsid w:val="009C2ADA"/>
    <w:rsid w:val="009C2D99"/>
    <w:rsid w:val="009C2ED5"/>
    <w:rsid w:val="009C30EC"/>
    <w:rsid w:val="009C3287"/>
    <w:rsid w:val="009C3489"/>
    <w:rsid w:val="009C35D7"/>
    <w:rsid w:val="009C382E"/>
    <w:rsid w:val="009C384C"/>
    <w:rsid w:val="009C3859"/>
    <w:rsid w:val="009C3BBB"/>
    <w:rsid w:val="009C3D52"/>
    <w:rsid w:val="009C44F2"/>
    <w:rsid w:val="009C451A"/>
    <w:rsid w:val="009C46FE"/>
    <w:rsid w:val="009C499B"/>
    <w:rsid w:val="009C49AB"/>
    <w:rsid w:val="009C4EE8"/>
    <w:rsid w:val="009C51A9"/>
    <w:rsid w:val="009C51BE"/>
    <w:rsid w:val="009C526E"/>
    <w:rsid w:val="009C5486"/>
    <w:rsid w:val="009C5568"/>
    <w:rsid w:val="009C5996"/>
    <w:rsid w:val="009C59AA"/>
    <w:rsid w:val="009C5C78"/>
    <w:rsid w:val="009C5D1D"/>
    <w:rsid w:val="009C5E34"/>
    <w:rsid w:val="009C5FAE"/>
    <w:rsid w:val="009C600B"/>
    <w:rsid w:val="009C6099"/>
    <w:rsid w:val="009C6540"/>
    <w:rsid w:val="009C665B"/>
    <w:rsid w:val="009C668E"/>
    <w:rsid w:val="009C6786"/>
    <w:rsid w:val="009C6858"/>
    <w:rsid w:val="009C69EB"/>
    <w:rsid w:val="009C6A49"/>
    <w:rsid w:val="009C6D3F"/>
    <w:rsid w:val="009C6DF7"/>
    <w:rsid w:val="009C6F32"/>
    <w:rsid w:val="009C72B1"/>
    <w:rsid w:val="009C7504"/>
    <w:rsid w:val="009C7642"/>
    <w:rsid w:val="009C7956"/>
    <w:rsid w:val="009C79BC"/>
    <w:rsid w:val="009C7A60"/>
    <w:rsid w:val="009C7B54"/>
    <w:rsid w:val="009D01B6"/>
    <w:rsid w:val="009D04F1"/>
    <w:rsid w:val="009D0698"/>
    <w:rsid w:val="009D06B0"/>
    <w:rsid w:val="009D06C2"/>
    <w:rsid w:val="009D06E0"/>
    <w:rsid w:val="009D0730"/>
    <w:rsid w:val="009D07F9"/>
    <w:rsid w:val="009D08C8"/>
    <w:rsid w:val="009D0AEB"/>
    <w:rsid w:val="009D0FB6"/>
    <w:rsid w:val="009D105C"/>
    <w:rsid w:val="009D11F1"/>
    <w:rsid w:val="009D123C"/>
    <w:rsid w:val="009D16A3"/>
    <w:rsid w:val="009D170B"/>
    <w:rsid w:val="009D182E"/>
    <w:rsid w:val="009D1C63"/>
    <w:rsid w:val="009D1C9E"/>
    <w:rsid w:val="009D1CBF"/>
    <w:rsid w:val="009D1D83"/>
    <w:rsid w:val="009D1E53"/>
    <w:rsid w:val="009D1EC8"/>
    <w:rsid w:val="009D1EF2"/>
    <w:rsid w:val="009D1F80"/>
    <w:rsid w:val="009D2055"/>
    <w:rsid w:val="009D2335"/>
    <w:rsid w:val="009D2484"/>
    <w:rsid w:val="009D27D2"/>
    <w:rsid w:val="009D2864"/>
    <w:rsid w:val="009D2905"/>
    <w:rsid w:val="009D2920"/>
    <w:rsid w:val="009D29ED"/>
    <w:rsid w:val="009D2A49"/>
    <w:rsid w:val="009D2AC5"/>
    <w:rsid w:val="009D2B53"/>
    <w:rsid w:val="009D2C68"/>
    <w:rsid w:val="009D2C89"/>
    <w:rsid w:val="009D2E49"/>
    <w:rsid w:val="009D3602"/>
    <w:rsid w:val="009D3654"/>
    <w:rsid w:val="009D39FC"/>
    <w:rsid w:val="009D3B01"/>
    <w:rsid w:val="009D4135"/>
    <w:rsid w:val="009D481C"/>
    <w:rsid w:val="009D4D46"/>
    <w:rsid w:val="009D4E38"/>
    <w:rsid w:val="009D51BE"/>
    <w:rsid w:val="009D5328"/>
    <w:rsid w:val="009D5338"/>
    <w:rsid w:val="009D537E"/>
    <w:rsid w:val="009D5607"/>
    <w:rsid w:val="009D5A4E"/>
    <w:rsid w:val="009D5C10"/>
    <w:rsid w:val="009D5E07"/>
    <w:rsid w:val="009D5FA9"/>
    <w:rsid w:val="009D6071"/>
    <w:rsid w:val="009D60E5"/>
    <w:rsid w:val="009D64B4"/>
    <w:rsid w:val="009D663E"/>
    <w:rsid w:val="009D68C8"/>
    <w:rsid w:val="009D68D2"/>
    <w:rsid w:val="009D6B17"/>
    <w:rsid w:val="009D6F18"/>
    <w:rsid w:val="009D7190"/>
    <w:rsid w:val="009D72D0"/>
    <w:rsid w:val="009D733E"/>
    <w:rsid w:val="009D737B"/>
    <w:rsid w:val="009D76D9"/>
    <w:rsid w:val="009D7A5C"/>
    <w:rsid w:val="009D7A94"/>
    <w:rsid w:val="009D7DA1"/>
    <w:rsid w:val="009D7E85"/>
    <w:rsid w:val="009E003F"/>
    <w:rsid w:val="009E0213"/>
    <w:rsid w:val="009E043E"/>
    <w:rsid w:val="009E0BB7"/>
    <w:rsid w:val="009E0CB6"/>
    <w:rsid w:val="009E0DA8"/>
    <w:rsid w:val="009E0E04"/>
    <w:rsid w:val="009E1249"/>
    <w:rsid w:val="009E17EB"/>
    <w:rsid w:val="009E196C"/>
    <w:rsid w:val="009E1B7A"/>
    <w:rsid w:val="009E1D4B"/>
    <w:rsid w:val="009E1F45"/>
    <w:rsid w:val="009E23E3"/>
    <w:rsid w:val="009E25BF"/>
    <w:rsid w:val="009E278D"/>
    <w:rsid w:val="009E2880"/>
    <w:rsid w:val="009E28DE"/>
    <w:rsid w:val="009E2BCC"/>
    <w:rsid w:val="009E2CC1"/>
    <w:rsid w:val="009E3019"/>
    <w:rsid w:val="009E3055"/>
    <w:rsid w:val="009E3146"/>
    <w:rsid w:val="009E3225"/>
    <w:rsid w:val="009E35DB"/>
    <w:rsid w:val="009E37C2"/>
    <w:rsid w:val="009E380E"/>
    <w:rsid w:val="009E3A35"/>
    <w:rsid w:val="009E3D85"/>
    <w:rsid w:val="009E3D8E"/>
    <w:rsid w:val="009E404B"/>
    <w:rsid w:val="009E42B1"/>
    <w:rsid w:val="009E43A6"/>
    <w:rsid w:val="009E4444"/>
    <w:rsid w:val="009E4771"/>
    <w:rsid w:val="009E491C"/>
    <w:rsid w:val="009E4926"/>
    <w:rsid w:val="009E4F0F"/>
    <w:rsid w:val="009E5328"/>
    <w:rsid w:val="009E56A7"/>
    <w:rsid w:val="009E573D"/>
    <w:rsid w:val="009E5749"/>
    <w:rsid w:val="009E59AF"/>
    <w:rsid w:val="009E5A94"/>
    <w:rsid w:val="009E5CC0"/>
    <w:rsid w:val="009E5CCE"/>
    <w:rsid w:val="009E5DA7"/>
    <w:rsid w:val="009E5DB4"/>
    <w:rsid w:val="009E5E64"/>
    <w:rsid w:val="009E60BF"/>
    <w:rsid w:val="009E6117"/>
    <w:rsid w:val="009E6142"/>
    <w:rsid w:val="009E6274"/>
    <w:rsid w:val="009E640E"/>
    <w:rsid w:val="009E6828"/>
    <w:rsid w:val="009E68D3"/>
    <w:rsid w:val="009E6D31"/>
    <w:rsid w:val="009E700E"/>
    <w:rsid w:val="009E70F5"/>
    <w:rsid w:val="009E719C"/>
    <w:rsid w:val="009E7306"/>
    <w:rsid w:val="009E7762"/>
    <w:rsid w:val="009E7818"/>
    <w:rsid w:val="009E78D5"/>
    <w:rsid w:val="009E7A12"/>
    <w:rsid w:val="009E7AB6"/>
    <w:rsid w:val="009E7E22"/>
    <w:rsid w:val="009E7E2E"/>
    <w:rsid w:val="009F02D8"/>
    <w:rsid w:val="009F03C7"/>
    <w:rsid w:val="009F0516"/>
    <w:rsid w:val="009F0869"/>
    <w:rsid w:val="009F0986"/>
    <w:rsid w:val="009F0A63"/>
    <w:rsid w:val="009F12BE"/>
    <w:rsid w:val="009F12C8"/>
    <w:rsid w:val="009F184D"/>
    <w:rsid w:val="009F1971"/>
    <w:rsid w:val="009F1DB5"/>
    <w:rsid w:val="009F20F6"/>
    <w:rsid w:val="009F22DD"/>
    <w:rsid w:val="009F23BF"/>
    <w:rsid w:val="009F2421"/>
    <w:rsid w:val="009F242A"/>
    <w:rsid w:val="009F2503"/>
    <w:rsid w:val="009F2BE4"/>
    <w:rsid w:val="009F2C92"/>
    <w:rsid w:val="009F2DC7"/>
    <w:rsid w:val="009F2FC2"/>
    <w:rsid w:val="009F3426"/>
    <w:rsid w:val="009F3755"/>
    <w:rsid w:val="009F3758"/>
    <w:rsid w:val="009F3829"/>
    <w:rsid w:val="009F3975"/>
    <w:rsid w:val="009F39A8"/>
    <w:rsid w:val="009F3A05"/>
    <w:rsid w:val="009F3A06"/>
    <w:rsid w:val="009F3F5E"/>
    <w:rsid w:val="009F43D7"/>
    <w:rsid w:val="009F4446"/>
    <w:rsid w:val="009F4969"/>
    <w:rsid w:val="009F49CC"/>
    <w:rsid w:val="009F4B99"/>
    <w:rsid w:val="009F4EEC"/>
    <w:rsid w:val="009F4F5B"/>
    <w:rsid w:val="009F503C"/>
    <w:rsid w:val="009F51D5"/>
    <w:rsid w:val="009F51E8"/>
    <w:rsid w:val="009F52B3"/>
    <w:rsid w:val="009F53B5"/>
    <w:rsid w:val="009F5512"/>
    <w:rsid w:val="009F567C"/>
    <w:rsid w:val="009F56FE"/>
    <w:rsid w:val="009F58E4"/>
    <w:rsid w:val="009F6071"/>
    <w:rsid w:val="009F61C1"/>
    <w:rsid w:val="009F62AD"/>
    <w:rsid w:val="009F6763"/>
    <w:rsid w:val="009F6835"/>
    <w:rsid w:val="009F69D3"/>
    <w:rsid w:val="009F6A28"/>
    <w:rsid w:val="009F6AC3"/>
    <w:rsid w:val="009F721D"/>
    <w:rsid w:val="009F774F"/>
    <w:rsid w:val="009F7762"/>
    <w:rsid w:val="009F7772"/>
    <w:rsid w:val="009F7801"/>
    <w:rsid w:val="009F79DB"/>
    <w:rsid w:val="009F7A5C"/>
    <w:rsid w:val="009F7B63"/>
    <w:rsid w:val="009F7D3C"/>
    <w:rsid w:val="00A00272"/>
    <w:rsid w:val="00A003AD"/>
    <w:rsid w:val="00A00B77"/>
    <w:rsid w:val="00A00BB7"/>
    <w:rsid w:val="00A00E85"/>
    <w:rsid w:val="00A00F21"/>
    <w:rsid w:val="00A00FB2"/>
    <w:rsid w:val="00A011C1"/>
    <w:rsid w:val="00A0126B"/>
    <w:rsid w:val="00A0136F"/>
    <w:rsid w:val="00A01394"/>
    <w:rsid w:val="00A015E0"/>
    <w:rsid w:val="00A0162E"/>
    <w:rsid w:val="00A018D9"/>
    <w:rsid w:val="00A01A84"/>
    <w:rsid w:val="00A01C12"/>
    <w:rsid w:val="00A01E3F"/>
    <w:rsid w:val="00A01E41"/>
    <w:rsid w:val="00A01EB9"/>
    <w:rsid w:val="00A01F2D"/>
    <w:rsid w:val="00A02254"/>
    <w:rsid w:val="00A02398"/>
    <w:rsid w:val="00A0246B"/>
    <w:rsid w:val="00A025AE"/>
    <w:rsid w:val="00A0268F"/>
    <w:rsid w:val="00A02CDA"/>
    <w:rsid w:val="00A02CF7"/>
    <w:rsid w:val="00A02FDB"/>
    <w:rsid w:val="00A031E2"/>
    <w:rsid w:val="00A03290"/>
    <w:rsid w:val="00A032BC"/>
    <w:rsid w:val="00A0356C"/>
    <w:rsid w:val="00A038AA"/>
    <w:rsid w:val="00A03ADB"/>
    <w:rsid w:val="00A03EFA"/>
    <w:rsid w:val="00A04357"/>
    <w:rsid w:val="00A04438"/>
    <w:rsid w:val="00A044EC"/>
    <w:rsid w:val="00A04611"/>
    <w:rsid w:val="00A04674"/>
    <w:rsid w:val="00A04954"/>
    <w:rsid w:val="00A04B3A"/>
    <w:rsid w:val="00A04BAD"/>
    <w:rsid w:val="00A04E3D"/>
    <w:rsid w:val="00A04EA2"/>
    <w:rsid w:val="00A05056"/>
    <w:rsid w:val="00A05543"/>
    <w:rsid w:val="00A05905"/>
    <w:rsid w:val="00A059B7"/>
    <w:rsid w:val="00A05A08"/>
    <w:rsid w:val="00A05B19"/>
    <w:rsid w:val="00A05C4E"/>
    <w:rsid w:val="00A05ECC"/>
    <w:rsid w:val="00A062E3"/>
    <w:rsid w:val="00A064CD"/>
    <w:rsid w:val="00A06B1D"/>
    <w:rsid w:val="00A06BE3"/>
    <w:rsid w:val="00A06F53"/>
    <w:rsid w:val="00A0707C"/>
    <w:rsid w:val="00A07099"/>
    <w:rsid w:val="00A0753A"/>
    <w:rsid w:val="00A07804"/>
    <w:rsid w:val="00A07AC3"/>
    <w:rsid w:val="00A07AE2"/>
    <w:rsid w:val="00A07CAB"/>
    <w:rsid w:val="00A10014"/>
    <w:rsid w:val="00A10101"/>
    <w:rsid w:val="00A102C0"/>
    <w:rsid w:val="00A10388"/>
    <w:rsid w:val="00A107A2"/>
    <w:rsid w:val="00A108A2"/>
    <w:rsid w:val="00A10939"/>
    <w:rsid w:val="00A109DD"/>
    <w:rsid w:val="00A10CA4"/>
    <w:rsid w:val="00A10F3A"/>
    <w:rsid w:val="00A11246"/>
    <w:rsid w:val="00A112B5"/>
    <w:rsid w:val="00A1137E"/>
    <w:rsid w:val="00A1139E"/>
    <w:rsid w:val="00A115E6"/>
    <w:rsid w:val="00A118CD"/>
    <w:rsid w:val="00A119D7"/>
    <w:rsid w:val="00A119E2"/>
    <w:rsid w:val="00A11A6D"/>
    <w:rsid w:val="00A11AAA"/>
    <w:rsid w:val="00A11D22"/>
    <w:rsid w:val="00A120BA"/>
    <w:rsid w:val="00A121B9"/>
    <w:rsid w:val="00A123FC"/>
    <w:rsid w:val="00A12453"/>
    <w:rsid w:val="00A1249D"/>
    <w:rsid w:val="00A12682"/>
    <w:rsid w:val="00A128C3"/>
    <w:rsid w:val="00A12B28"/>
    <w:rsid w:val="00A12B59"/>
    <w:rsid w:val="00A12B5B"/>
    <w:rsid w:val="00A134E5"/>
    <w:rsid w:val="00A136B4"/>
    <w:rsid w:val="00A137FA"/>
    <w:rsid w:val="00A139C8"/>
    <w:rsid w:val="00A13D5D"/>
    <w:rsid w:val="00A13D6D"/>
    <w:rsid w:val="00A13E37"/>
    <w:rsid w:val="00A140E3"/>
    <w:rsid w:val="00A142A7"/>
    <w:rsid w:val="00A1443E"/>
    <w:rsid w:val="00A14850"/>
    <w:rsid w:val="00A14D84"/>
    <w:rsid w:val="00A152FB"/>
    <w:rsid w:val="00A1544E"/>
    <w:rsid w:val="00A15592"/>
    <w:rsid w:val="00A15691"/>
    <w:rsid w:val="00A156D7"/>
    <w:rsid w:val="00A15A80"/>
    <w:rsid w:val="00A15C07"/>
    <w:rsid w:val="00A15CAB"/>
    <w:rsid w:val="00A15CF9"/>
    <w:rsid w:val="00A15D78"/>
    <w:rsid w:val="00A15F90"/>
    <w:rsid w:val="00A163D5"/>
    <w:rsid w:val="00A16610"/>
    <w:rsid w:val="00A16777"/>
    <w:rsid w:val="00A16AE4"/>
    <w:rsid w:val="00A16B5B"/>
    <w:rsid w:val="00A16F2F"/>
    <w:rsid w:val="00A16F7D"/>
    <w:rsid w:val="00A16FB6"/>
    <w:rsid w:val="00A17C39"/>
    <w:rsid w:val="00A17E7C"/>
    <w:rsid w:val="00A17ED2"/>
    <w:rsid w:val="00A200F9"/>
    <w:rsid w:val="00A203B3"/>
    <w:rsid w:val="00A2058E"/>
    <w:rsid w:val="00A206A1"/>
    <w:rsid w:val="00A207F4"/>
    <w:rsid w:val="00A20844"/>
    <w:rsid w:val="00A20A0A"/>
    <w:rsid w:val="00A21078"/>
    <w:rsid w:val="00A21158"/>
    <w:rsid w:val="00A21945"/>
    <w:rsid w:val="00A21994"/>
    <w:rsid w:val="00A21B2C"/>
    <w:rsid w:val="00A21CF7"/>
    <w:rsid w:val="00A21D4E"/>
    <w:rsid w:val="00A21EFF"/>
    <w:rsid w:val="00A220A5"/>
    <w:rsid w:val="00A220C9"/>
    <w:rsid w:val="00A222CF"/>
    <w:rsid w:val="00A22430"/>
    <w:rsid w:val="00A2268E"/>
    <w:rsid w:val="00A22EE9"/>
    <w:rsid w:val="00A23218"/>
    <w:rsid w:val="00A234F3"/>
    <w:rsid w:val="00A2355E"/>
    <w:rsid w:val="00A2369B"/>
    <w:rsid w:val="00A2371C"/>
    <w:rsid w:val="00A23861"/>
    <w:rsid w:val="00A23D21"/>
    <w:rsid w:val="00A23E18"/>
    <w:rsid w:val="00A23EFD"/>
    <w:rsid w:val="00A2416F"/>
    <w:rsid w:val="00A24258"/>
    <w:rsid w:val="00A24432"/>
    <w:rsid w:val="00A2474F"/>
    <w:rsid w:val="00A24785"/>
    <w:rsid w:val="00A2483A"/>
    <w:rsid w:val="00A24897"/>
    <w:rsid w:val="00A24C04"/>
    <w:rsid w:val="00A24C4E"/>
    <w:rsid w:val="00A24E23"/>
    <w:rsid w:val="00A24E99"/>
    <w:rsid w:val="00A24EB0"/>
    <w:rsid w:val="00A25249"/>
    <w:rsid w:val="00A25259"/>
    <w:rsid w:val="00A253B9"/>
    <w:rsid w:val="00A25418"/>
    <w:rsid w:val="00A256BB"/>
    <w:rsid w:val="00A2584E"/>
    <w:rsid w:val="00A258F1"/>
    <w:rsid w:val="00A25911"/>
    <w:rsid w:val="00A25B37"/>
    <w:rsid w:val="00A25CD9"/>
    <w:rsid w:val="00A25FBF"/>
    <w:rsid w:val="00A2626E"/>
    <w:rsid w:val="00A26274"/>
    <w:rsid w:val="00A265CC"/>
    <w:rsid w:val="00A265FB"/>
    <w:rsid w:val="00A26601"/>
    <w:rsid w:val="00A2669D"/>
    <w:rsid w:val="00A26B72"/>
    <w:rsid w:val="00A26D77"/>
    <w:rsid w:val="00A27065"/>
    <w:rsid w:val="00A27111"/>
    <w:rsid w:val="00A27240"/>
    <w:rsid w:val="00A272B6"/>
    <w:rsid w:val="00A27426"/>
    <w:rsid w:val="00A27901"/>
    <w:rsid w:val="00A279B1"/>
    <w:rsid w:val="00A27A9E"/>
    <w:rsid w:val="00A27AC2"/>
    <w:rsid w:val="00A27B3B"/>
    <w:rsid w:val="00A27B61"/>
    <w:rsid w:val="00A27E15"/>
    <w:rsid w:val="00A300AC"/>
    <w:rsid w:val="00A30160"/>
    <w:rsid w:val="00A301AA"/>
    <w:rsid w:val="00A3026E"/>
    <w:rsid w:val="00A30308"/>
    <w:rsid w:val="00A3084A"/>
    <w:rsid w:val="00A308B0"/>
    <w:rsid w:val="00A309AF"/>
    <w:rsid w:val="00A30CAB"/>
    <w:rsid w:val="00A3108F"/>
    <w:rsid w:val="00A3111E"/>
    <w:rsid w:val="00A315C1"/>
    <w:rsid w:val="00A317F1"/>
    <w:rsid w:val="00A31842"/>
    <w:rsid w:val="00A31867"/>
    <w:rsid w:val="00A31936"/>
    <w:rsid w:val="00A319F3"/>
    <w:rsid w:val="00A31AC7"/>
    <w:rsid w:val="00A31D15"/>
    <w:rsid w:val="00A31D8A"/>
    <w:rsid w:val="00A31F2C"/>
    <w:rsid w:val="00A3209A"/>
    <w:rsid w:val="00A320F8"/>
    <w:rsid w:val="00A32298"/>
    <w:rsid w:val="00A3259E"/>
    <w:rsid w:val="00A326A0"/>
    <w:rsid w:val="00A326B0"/>
    <w:rsid w:val="00A327BE"/>
    <w:rsid w:val="00A327C3"/>
    <w:rsid w:val="00A32AFD"/>
    <w:rsid w:val="00A32C3C"/>
    <w:rsid w:val="00A32D3B"/>
    <w:rsid w:val="00A32E4B"/>
    <w:rsid w:val="00A32F75"/>
    <w:rsid w:val="00A33098"/>
    <w:rsid w:val="00A33232"/>
    <w:rsid w:val="00A33301"/>
    <w:rsid w:val="00A3357B"/>
    <w:rsid w:val="00A335F3"/>
    <w:rsid w:val="00A3375C"/>
    <w:rsid w:val="00A337DA"/>
    <w:rsid w:val="00A339EE"/>
    <w:rsid w:val="00A33E19"/>
    <w:rsid w:val="00A3403B"/>
    <w:rsid w:val="00A34498"/>
    <w:rsid w:val="00A34619"/>
    <w:rsid w:val="00A34CE9"/>
    <w:rsid w:val="00A34D66"/>
    <w:rsid w:val="00A350AA"/>
    <w:rsid w:val="00A3520E"/>
    <w:rsid w:val="00A353D8"/>
    <w:rsid w:val="00A353E2"/>
    <w:rsid w:val="00A358CB"/>
    <w:rsid w:val="00A35E16"/>
    <w:rsid w:val="00A36031"/>
    <w:rsid w:val="00A36045"/>
    <w:rsid w:val="00A36055"/>
    <w:rsid w:val="00A3608C"/>
    <w:rsid w:val="00A3613A"/>
    <w:rsid w:val="00A362B4"/>
    <w:rsid w:val="00A362D6"/>
    <w:rsid w:val="00A36381"/>
    <w:rsid w:val="00A36386"/>
    <w:rsid w:val="00A367F2"/>
    <w:rsid w:val="00A3683B"/>
    <w:rsid w:val="00A368F7"/>
    <w:rsid w:val="00A36DD0"/>
    <w:rsid w:val="00A36F05"/>
    <w:rsid w:val="00A36FBD"/>
    <w:rsid w:val="00A371A4"/>
    <w:rsid w:val="00A3724B"/>
    <w:rsid w:val="00A3742D"/>
    <w:rsid w:val="00A37552"/>
    <w:rsid w:val="00A3764D"/>
    <w:rsid w:val="00A3773E"/>
    <w:rsid w:val="00A37757"/>
    <w:rsid w:val="00A37941"/>
    <w:rsid w:val="00A379E3"/>
    <w:rsid w:val="00A37BC6"/>
    <w:rsid w:val="00A37C7F"/>
    <w:rsid w:val="00A4007F"/>
    <w:rsid w:val="00A404A5"/>
    <w:rsid w:val="00A404C4"/>
    <w:rsid w:val="00A406E9"/>
    <w:rsid w:val="00A407A5"/>
    <w:rsid w:val="00A408D6"/>
    <w:rsid w:val="00A40A00"/>
    <w:rsid w:val="00A40A4A"/>
    <w:rsid w:val="00A41074"/>
    <w:rsid w:val="00A411A6"/>
    <w:rsid w:val="00A41231"/>
    <w:rsid w:val="00A41274"/>
    <w:rsid w:val="00A415FB"/>
    <w:rsid w:val="00A41732"/>
    <w:rsid w:val="00A419BC"/>
    <w:rsid w:val="00A41B22"/>
    <w:rsid w:val="00A41CE0"/>
    <w:rsid w:val="00A41E61"/>
    <w:rsid w:val="00A4230F"/>
    <w:rsid w:val="00A4250C"/>
    <w:rsid w:val="00A429B9"/>
    <w:rsid w:val="00A42FF1"/>
    <w:rsid w:val="00A432F3"/>
    <w:rsid w:val="00A43434"/>
    <w:rsid w:val="00A43ADA"/>
    <w:rsid w:val="00A43C78"/>
    <w:rsid w:val="00A43E4D"/>
    <w:rsid w:val="00A43F2C"/>
    <w:rsid w:val="00A43F64"/>
    <w:rsid w:val="00A43F7E"/>
    <w:rsid w:val="00A4405C"/>
    <w:rsid w:val="00A44386"/>
    <w:rsid w:val="00A44536"/>
    <w:rsid w:val="00A445EB"/>
    <w:rsid w:val="00A446FC"/>
    <w:rsid w:val="00A447B0"/>
    <w:rsid w:val="00A44AA2"/>
    <w:rsid w:val="00A44B16"/>
    <w:rsid w:val="00A44C6C"/>
    <w:rsid w:val="00A44CDC"/>
    <w:rsid w:val="00A44EE2"/>
    <w:rsid w:val="00A44EEE"/>
    <w:rsid w:val="00A450B9"/>
    <w:rsid w:val="00A45258"/>
    <w:rsid w:val="00A45425"/>
    <w:rsid w:val="00A454BC"/>
    <w:rsid w:val="00A45582"/>
    <w:rsid w:val="00A4585F"/>
    <w:rsid w:val="00A45AC5"/>
    <w:rsid w:val="00A45F38"/>
    <w:rsid w:val="00A45F8C"/>
    <w:rsid w:val="00A46028"/>
    <w:rsid w:val="00A461F7"/>
    <w:rsid w:val="00A46235"/>
    <w:rsid w:val="00A463C1"/>
    <w:rsid w:val="00A4649A"/>
    <w:rsid w:val="00A46657"/>
    <w:rsid w:val="00A46A81"/>
    <w:rsid w:val="00A46B65"/>
    <w:rsid w:val="00A46E07"/>
    <w:rsid w:val="00A47079"/>
    <w:rsid w:val="00A471F1"/>
    <w:rsid w:val="00A47265"/>
    <w:rsid w:val="00A47312"/>
    <w:rsid w:val="00A474EE"/>
    <w:rsid w:val="00A47BB1"/>
    <w:rsid w:val="00A47F59"/>
    <w:rsid w:val="00A5015B"/>
    <w:rsid w:val="00A50167"/>
    <w:rsid w:val="00A50273"/>
    <w:rsid w:val="00A50766"/>
    <w:rsid w:val="00A50F8D"/>
    <w:rsid w:val="00A51268"/>
    <w:rsid w:val="00A51634"/>
    <w:rsid w:val="00A517F2"/>
    <w:rsid w:val="00A51B78"/>
    <w:rsid w:val="00A51D89"/>
    <w:rsid w:val="00A520E3"/>
    <w:rsid w:val="00A52184"/>
    <w:rsid w:val="00A52435"/>
    <w:rsid w:val="00A52894"/>
    <w:rsid w:val="00A528C8"/>
    <w:rsid w:val="00A52AB3"/>
    <w:rsid w:val="00A52B64"/>
    <w:rsid w:val="00A52BE1"/>
    <w:rsid w:val="00A52E9C"/>
    <w:rsid w:val="00A52F36"/>
    <w:rsid w:val="00A530B4"/>
    <w:rsid w:val="00A530DD"/>
    <w:rsid w:val="00A530EF"/>
    <w:rsid w:val="00A532D8"/>
    <w:rsid w:val="00A53306"/>
    <w:rsid w:val="00A53522"/>
    <w:rsid w:val="00A53548"/>
    <w:rsid w:val="00A53624"/>
    <w:rsid w:val="00A53D54"/>
    <w:rsid w:val="00A54035"/>
    <w:rsid w:val="00A54097"/>
    <w:rsid w:val="00A5411E"/>
    <w:rsid w:val="00A542A9"/>
    <w:rsid w:val="00A54405"/>
    <w:rsid w:val="00A545FC"/>
    <w:rsid w:val="00A54657"/>
    <w:rsid w:val="00A54697"/>
    <w:rsid w:val="00A546F3"/>
    <w:rsid w:val="00A5470B"/>
    <w:rsid w:val="00A54914"/>
    <w:rsid w:val="00A5492B"/>
    <w:rsid w:val="00A54AF2"/>
    <w:rsid w:val="00A54C75"/>
    <w:rsid w:val="00A5505D"/>
    <w:rsid w:val="00A5536E"/>
    <w:rsid w:val="00A553BB"/>
    <w:rsid w:val="00A55480"/>
    <w:rsid w:val="00A557C1"/>
    <w:rsid w:val="00A55894"/>
    <w:rsid w:val="00A55F25"/>
    <w:rsid w:val="00A561FE"/>
    <w:rsid w:val="00A56306"/>
    <w:rsid w:val="00A56875"/>
    <w:rsid w:val="00A56905"/>
    <w:rsid w:val="00A569EB"/>
    <w:rsid w:val="00A56ACF"/>
    <w:rsid w:val="00A570C5"/>
    <w:rsid w:val="00A57118"/>
    <w:rsid w:val="00A57189"/>
    <w:rsid w:val="00A57269"/>
    <w:rsid w:val="00A57579"/>
    <w:rsid w:val="00A575B9"/>
    <w:rsid w:val="00A576AE"/>
    <w:rsid w:val="00A5780F"/>
    <w:rsid w:val="00A57888"/>
    <w:rsid w:val="00A5796A"/>
    <w:rsid w:val="00A57A2C"/>
    <w:rsid w:val="00A57D95"/>
    <w:rsid w:val="00A600F4"/>
    <w:rsid w:val="00A60399"/>
    <w:rsid w:val="00A603D1"/>
    <w:rsid w:val="00A6058B"/>
    <w:rsid w:val="00A605E7"/>
    <w:rsid w:val="00A606B1"/>
    <w:rsid w:val="00A60704"/>
    <w:rsid w:val="00A60905"/>
    <w:rsid w:val="00A6095F"/>
    <w:rsid w:val="00A6098B"/>
    <w:rsid w:val="00A60B1B"/>
    <w:rsid w:val="00A60C56"/>
    <w:rsid w:val="00A61030"/>
    <w:rsid w:val="00A610D0"/>
    <w:rsid w:val="00A610F0"/>
    <w:rsid w:val="00A61497"/>
    <w:rsid w:val="00A6152D"/>
    <w:rsid w:val="00A616C6"/>
    <w:rsid w:val="00A61A25"/>
    <w:rsid w:val="00A61DB9"/>
    <w:rsid w:val="00A61DEF"/>
    <w:rsid w:val="00A61EBC"/>
    <w:rsid w:val="00A62017"/>
    <w:rsid w:val="00A62479"/>
    <w:rsid w:val="00A62C24"/>
    <w:rsid w:val="00A63007"/>
    <w:rsid w:val="00A63629"/>
    <w:rsid w:val="00A6370C"/>
    <w:rsid w:val="00A637BC"/>
    <w:rsid w:val="00A638B9"/>
    <w:rsid w:val="00A63C9A"/>
    <w:rsid w:val="00A63D4D"/>
    <w:rsid w:val="00A63E4E"/>
    <w:rsid w:val="00A6404A"/>
    <w:rsid w:val="00A643A0"/>
    <w:rsid w:val="00A64493"/>
    <w:rsid w:val="00A64670"/>
    <w:rsid w:val="00A64D20"/>
    <w:rsid w:val="00A64D41"/>
    <w:rsid w:val="00A64FC0"/>
    <w:rsid w:val="00A6508A"/>
    <w:rsid w:val="00A651D4"/>
    <w:rsid w:val="00A655A1"/>
    <w:rsid w:val="00A6567A"/>
    <w:rsid w:val="00A659A3"/>
    <w:rsid w:val="00A65A25"/>
    <w:rsid w:val="00A65A37"/>
    <w:rsid w:val="00A65ADB"/>
    <w:rsid w:val="00A65B15"/>
    <w:rsid w:val="00A65D2C"/>
    <w:rsid w:val="00A65E27"/>
    <w:rsid w:val="00A65E64"/>
    <w:rsid w:val="00A65F9A"/>
    <w:rsid w:val="00A66268"/>
    <w:rsid w:val="00A6638C"/>
    <w:rsid w:val="00A6653E"/>
    <w:rsid w:val="00A666C5"/>
    <w:rsid w:val="00A6700D"/>
    <w:rsid w:val="00A6703E"/>
    <w:rsid w:val="00A6734F"/>
    <w:rsid w:val="00A67367"/>
    <w:rsid w:val="00A676FA"/>
    <w:rsid w:val="00A67833"/>
    <w:rsid w:val="00A679D0"/>
    <w:rsid w:val="00A67A0F"/>
    <w:rsid w:val="00A67B16"/>
    <w:rsid w:val="00A67E3F"/>
    <w:rsid w:val="00A67F40"/>
    <w:rsid w:val="00A700FB"/>
    <w:rsid w:val="00A7013A"/>
    <w:rsid w:val="00A70275"/>
    <w:rsid w:val="00A70295"/>
    <w:rsid w:val="00A705CB"/>
    <w:rsid w:val="00A705CC"/>
    <w:rsid w:val="00A708F4"/>
    <w:rsid w:val="00A70A73"/>
    <w:rsid w:val="00A70AD2"/>
    <w:rsid w:val="00A70D32"/>
    <w:rsid w:val="00A71AA8"/>
    <w:rsid w:val="00A71AC3"/>
    <w:rsid w:val="00A71B5D"/>
    <w:rsid w:val="00A71C3A"/>
    <w:rsid w:val="00A71E89"/>
    <w:rsid w:val="00A720FF"/>
    <w:rsid w:val="00A72441"/>
    <w:rsid w:val="00A726EC"/>
    <w:rsid w:val="00A726F1"/>
    <w:rsid w:val="00A72868"/>
    <w:rsid w:val="00A7296C"/>
    <w:rsid w:val="00A72BD2"/>
    <w:rsid w:val="00A72CA4"/>
    <w:rsid w:val="00A72CB5"/>
    <w:rsid w:val="00A72D19"/>
    <w:rsid w:val="00A72F50"/>
    <w:rsid w:val="00A72FBA"/>
    <w:rsid w:val="00A736B6"/>
    <w:rsid w:val="00A73792"/>
    <w:rsid w:val="00A7385B"/>
    <w:rsid w:val="00A73A60"/>
    <w:rsid w:val="00A73DA4"/>
    <w:rsid w:val="00A73EBC"/>
    <w:rsid w:val="00A73FB5"/>
    <w:rsid w:val="00A73FF6"/>
    <w:rsid w:val="00A74355"/>
    <w:rsid w:val="00A7445B"/>
    <w:rsid w:val="00A74461"/>
    <w:rsid w:val="00A74901"/>
    <w:rsid w:val="00A74A62"/>
    <w:rsid w:val="00A74BA4"/>
    <w:rsid w:val="00A74EFF"/>
    <w:rsid w:val="00A752D7"/>
    <w:rsid w:val="00A75433"/>
    <w:rsid w:val="00A7552B"/>
    <w:rsid w:val="00A756CC"/>
    <w:rsid w:val="00A7579D"/>
    <w:rsid w:val="00A757D6"/>
    <w:rsid w:val="00A75847"/>
    <w:rsid w:val="00A75A02"/>
    <w:rsid w:val="00A75B6B"/>
    <w:rsid w:val="00A75C27"/>
    <w:rsid w:val="00A75C8E"/>
    <w:rsid w:val="00A75CB4"/>
    <w:rsid w:val="00A761C7"/>
    <w:rsid w:val="00A764D0"/>
    <w:rsid w:val="00A76663"/>
    <w:rsid w:val="00A766CE"/>
    <w:rsid w:val="00A768B1"/>
    <w:rsid w:val="00A768CD"/>
    <w:rsid w:val="00A76979"/>
    <w:rsid w:val="00A76BFE"/>
    <w:rsid w:val="00A76FDC"/>
    <w:rsid w:val="00A7761A"/>
    <w:rsid w:val="00A77B4C"/>
    <w:rsid w:val="00A77B4E"/>
    <w:rsid w:val="00A77B4F"/>
    <w:rsid w:val="00A77C15"/>
    <w:rsid w:val="00A77E29"/>
    <w:rsid w:val="00A77E62"/>
    <w:rsid w:val="00A77E88"/>
    <w:rsid w:val="00A80141"/>
    <w:rsid w:val="00A80280"/>
    <w:rsid w:val="00A8044A"/>
    <w:rsid w:val="00A806F4"/>
    <w:rsid w:val="00A8071B"/>
    <w:rsid w:val="00A80A1E"/>
    <w:rsid w:val="00A80D71"/>
    <w:rsid w:val="00A81088"/>
    <w:rsid w:val="00A8127D"/>
    <w:rsid w:val="00A8129C"/>
    <w:rsid w:val="00A813DD"/>
    <w:rsid w:val="00A81559"/>
    <w:rsid w:val="00A81701"/>
    <w:rsid w:val="00A81883"/>
    <w:rsid w:val="00A81995"/>
    <w:rsid w:val="00A819DD"/>
    <w:rsid w:val="00A81C89"/>
    <w:rsid w:val="00A81F2C"/>
    <w:rsid w:val="00A82090"/>
    <w:rsid w:val="00A8214E"/>
    <w:rsid w:val="00A826F2"/>
    <w:rsid w:val="00A82775"/>
    <w:rsid w:val="00A82A8E"/>
    <w:rsid w:val="00A82D8A"/>
    <w:rsid w:val="00A82EC3"/>
    <w:rsid w:val="00A8300B"/>
    <w:rsid w:val="00A8343E"/>
    <w:rsid w:val="00A836C8"/>
    <w:rsid w:val="00A83726"/>
    <w:rsid w:val="00A8374B"/>
    <w:rsid w:val="00A839E7"/>
    <w:rsid w:val="00A83A6D"/>
    <w:rsid w:val="00A83A90"/>
    <w:rsid w:val="00A83B24"/>
    <w:rsid w:val="00A8429A"/>
    <w:rsid w:val="00A8433A"/>
    <w:rsid w:val="00A846CD"/>
    <w:rsid w:val="00A8472B"/>
    <w:rsid w:val="00A84747"/>
    <w:rsid w:val="00A8494E"/>
    <w:rsid w:val="00A84AD4"/>
    <w:rsid w:val="00A84B2C"/>
    <w:rsid w:val="00A854B4"/>
    <w:rsid w:val="00A8557D"/>
    <w:rsid w:val="00A859AB"/>
    <w:rsid w:val="00A85ABC"/>
    <w:rsid w:val="00A85CB5"/>
    <w:rsid w:val="00A85D30"/>
    <w:rsid w:val="00A85E33"/>
    <w:rsid w:val="00A85ED1"/>
    <w:rsid w:val="00A86270"/>
    <w:rsid w:val="00A8629C"/>
    <w:rsid w:val="00A862AB"/>
    <w:rsid w:val="00A8642A"/>
    <w:rsid w:val="00A8674C"/>
    <w:rsid w:val="00A8681A"/>
    <w:rsid w:val="00A86A05"/>
    <w:rsid w:val="00A86B46"/>
    <w:rsid w:val="00A86BE8"/>
    <w:rsid w:val="00A86C1B"/>
    <w:rsid w:val="00A86C75"/>
    <w:rsid w:val="00A86D29"/>
    <w:rsid w:val="00A86D37"/>
    <w:rsid w:val="00A86E27"/>
    <w:rsid w:val="00A86E3A"/>
    <w:rsid w:val="00A86E51"/>
    <w:rsid w:val="00A8747F"/>
    <w:rsid w:val="00A877C1"/>
    <w:rsid w:val="00A87BC0"/>
    <w:rsid w:val="00A87BE6"/>
    <w:rsid w:val="00A87D75"/>
    <w:rsid w:val="00A87E20"/>
    <w:rsid w:val="00A87E3C"/>
    <w:rsid w:val="00A87F98"/>
    <w:rsid w:val="00A90406"/>
    <w:rsid w:val="00A9042C"/>
    <w:rsid w:val="00A904E0"/>
    <w:rsid w:val="00A90552"/>
    <w:rsid w:val="00A90693"/>
    <w:rsid w:val="00A90754"/>
    <w:rsid w:val="00A90B6E"/>
    <w:rsid w:val="00A90CB0"/>
    <w:rsid w:val="00A90F6B"/>
    <w:rsid w:val="00A90F88"/>
    <w:rsid w:val="00A90FA3"/>
    <w:rsid w:val="00A9117E"/>
    <w:rsid w:val="00A913A4"/>
    <w:rsid w:val="00A916DC"/>
    <w:rsid w:val="00A917B8"/>
    <w:rsid w:val="00A9199A"/>
    <w:rsid w:val="00A9199E"/>
    <w:rsid w:val="00A91B66"/>
    <w:rsid w:val="00A91B95"/>
    <w:rsid w:val="00A91E16"/>
    <w:rsid w:val="00A9207C"/>
    <w:rsid w:val="00A92160"/>
    <w:rsid w:val="00A92228"/>
    <w:rsid w:val="00A92769"/>
    <w:rsid w:val="00A92B5B"/>
    <w:rsid w:val="00A92B7F"/>
    <w:rsid w:val="00A92EA7"/>
    <w:rsid w:val="00A931ED"/>
    <w:rsid w:val="00A9329F"/>
    <w:rsid w:val="00A93371"/>
    <w:rsid w:val="00A9348F"/>
    <w:rsid w:val="00A93504"/>
    <w:rsid w:val="00A935F0"/>
    <w:rsid w:val="00A9380F"/>
    <w:rsid w:val="00A93858"/>
    <w:rsid w:val="00A93B63"/>
    <w:rsid w:val="00A93E97"/>
    <w:rsid w:val="00A942A6"/>
    <w:rsid w:val="00A94329"/>
    <w:rsid w:val="00A94345"/>
    <w:rsid w:val="00A948B4"/>
    <w:rsid w:val="00A94B5B"/>
    <w:rsid w:val="00A950DC"/>
    <w:rsid w:val="00A95165"/>
    <w:rsid w:val="00A95376"/>
    <w:rsid w:val="00A954BA"/>
    <w:rsid w:val="00A95589"/>
    <w:rsid w:val="00A95800"/>
    <w:rsid w:val="00A95844"/>
    <w:rsid w:val="00A958D4"/>
    <w:rsid w:val="00A95A0A"/>
    <w:rsid w:val="00A95C1E"/>
    <w:rsid w:val="00A95DE7"/>
    <w:rsid w:val="00A95DFE"/>
    <w:rsid w:val="00A95EDA"/>
    <w:rsid w:val="00A960EF"/>
    <w:rsid w:val="00A96507"/>
    <w:rsid w:val="00A96574"/>
    <w:rsid w:val="00A966EB"/>
    <w:rsid w:val="00A96859"/>
    <w:rsid w:val="00A96AC4"/>
    <w:rsid w:val="00A96BDD"/>
    <w:rsid w:val="00A97083"/>
    <w:rsid w:val="00A97166"/>
    <w:rsid w:val="00A97408"/>
    <w:rsid w:val="00A97485"/>
    <w:rsid w:val="00A977A7"/>
    <w:rsid w:val="00A978AC"/>
    <w:rsid w:val="00A978E1"/>
    <w:rsid w:val="00A979F9"/>
    <w:rsid w:val="00A979FE"/>
    <w:rsid w:val="00A97AD6"/>
    <w:rsid w:val="00A97AD8"/>
    <w:rsid w:val="00A97CAC"/>
    <w:rsid w:val="00A97D87"/>
    <w:rsid w:val="00A97FD3"/>
    <w:rsid w:val="00AA004B"/>
    <w:rsid w:val="00AA00F2"/>
    <w:rsid w:val="00AA01AC"/>
    <w:rsid w:val="00AA021A"/>
    <w:rsid w:val="00AA031A"/>
    <w:rsid w:val="00AA0339"/>
    <w:rsid w:val="00AA03AC"/>
    <w:rsid w:val="00AA03E8"/>
    <w:rsid w:val="00AA047C"/>
    <w:rsid w:val="00AA049B"/>
    <w:rsid w:val="00AA066B"/>
    <w:rsid w:val="00AA0DF7"/>
    <w:rsid w:val="00AA1122"/>
    <w:rsid w:val="00AA1155"/>
    <w:rsid w:val="00AA1314"/>
    <w:rsid w:val="00AA14A3"/>
    <w:rsid w:val="00AA186B"/>
    <w:rsid w:val="00AA1944"/>
    <w:rsid w:val="00AA1A60"/>
    <w:rsid w:val="00AA1C99"/>
    <w:rsid w:val="00AA1D8A"/>
    <w:rsid w:val="00AA1DFE"/>
    <w:rsid w:val="00AA1E3B"/>
    <w:rsid w:val="00AA1F83"/>
    <w:rsid w:val="00AA22E0"/>
    <w:rsid w:val="00AA284E"/>
    <w:rsid w:val="00AA28E1"/>
    <w:rsid w:val="00AA2ABA"/>
    <w:rsid w:val="00AA342C"/>
    <w:rsid w:val="00AA3477"/>
    <w:rsid w:val="00AA361A"/>
    <w:rsid w:val="00AA366F"/>
    <w:rsid w:val="00AA3C9F"/>
    <w:rsid w:val="00AA3E42"/>
    <w:rsid w:val="00AA3F9D"/>
    <w:rsid w:val="00AA402D"/>
    <w:rsid w:val="00AA4169"/>
    <w:rsid w:val="00AA41C7"/>
    <w:rsid w:val="00AA43EE"/>
    <w:rsid w:val="00AA470E"/>
    <w:rsid w:val="00AA4A8A"/>
    <w:rsid w:val="00AA4FE4"/>
    <w:rsid w:val="00AA5263"/>
    <w:rsid w:val="00AA540E"/>
    <w:rsid w:val="00AA5417"/>
    <w:rsid w:val="00AA570A"/>
    <w:rsid w:val="00AA57B7"/>
    <w:rsid w:val="00AA584E"/>
    <w:rsid w:val="00AA59A9"/>
    <w:rsid w:val="00AA5C56"/>
    <w:rsid w:val="00AA61A9"/>
    <w:rsid w:val="00AA61C6"/>
    <w:rsid w:val="00AA624A"/>
    <w:rsid w:val="00AA64DA"/>
    <w:rsid w:val="00AA6B35"/>
    <w:rsid w:val="00AA6B6C"/>
    <w:rsid w:val="00AA6B7A"/>
    <w:rsid w:val="00AA6D1A"/>
    <w:rsid w:val="00AA6E41"/>
    <w:rsid w:val="00AA6EDF"/>
    <w:rsid w:val="00AA706A"/>
    <w:rsid w:val="00AA7325"/>
    <w:rsid w:val="00AA736C"/>
    <w:rsid w:val="00AA7590"/>
    <w:rsid w:val="00AA76D5"/>
    <w:rsid w:val="00AA7754"/>
    <w:rsid w:val="00AA7782"/>
    <w:rsid w:val="00AA7C03"/>
    <w:rsid w:val="00AA7FB0"/>
    <w:rsid w:val="00AB00A8"/>
    <w:rsid w:val="00AB0127"/>
    <w:rsid w:val="00AB0139"/>
    <w:rsid w:val="00AB0319"/>
    <w:rsid w:val="00AB05CA"/>
    <w:rsid w:val="00AB070D"/>
    <w:rsid w:val="00AB08D7"/>
    <w:rsid w:val="00AB0925"/>
    <w:rsid w:val="00AB0D7D"/>
    <w:rsid w:val="00AB0F32"/>
    <w:rsid w:val="00AB0F6C"/>
    <w:rsid w:val="00AB0F92"/>
    <w:rsid w:val="00AB1596"/>
    <w:rsid w:val="00AB16FB"/>
    <w:rsid w:val="00AB1713"/>
    <w:rsid w:val="00AB1E72"/>
    <w:rsid w:val="00AB212D"/>
    <w:rsid w:val="00AB2412"/>
    <w:rsid w:val="00AB26FC"/>
    <w:rsid w:val="00AB2A42"/>
    <w:rsid w:val="00AB2D80"/>
    <w:rsid w:val="00AB2DF1"/>
    <w:rsid w:val="00AB336D"/>
    <w:rsid w:val="00AB3C9D"/>
    <w:rsid w:val="00AB3F00"/>
    <w:rsid w:val="00AB3FD1"/>
    <w:rsid w:val="00AB4004"/>
    <w:rsid w:val="00AB4044"/>
    <w:rsid w:val="00AB40A0"/>
    <w:rsid w:val="00AB4279"/>
    <w:rsid w:val="00AB4630"/>
    <w:rsid w:val="00AB4826"/>
    <w:rsid w:val="00AB4900"/>
    <w:rsid w:val="00AB4988"/>
    <w:rsid w:val="00AB4B48"/>
    <w:rsid w:val="00AB4C16"/>
    <w:rsid w:val="00AB4F0F"/>
    <w:rsid w:val="00AB505B"/>
    <w:rsid w:val="00AB5074"/>
    <w:rsid w:val="00AB5300"/>
    <w:rsid w:val="00AB543B"/>
    <w:rsid w:val="00AB563C"/>
    <w:rsid w:val="00AB5A85"/>
    <w:rsid w:val="00AB5B8B"/>
    <w:rsid w:val="00AB5C3A"/>
    <w:rsid w:val="00AB5C4A"/>
    <w:rsid w:val="00AB5F1E"/>
    <w:rsid w:val="00AB605D"/>
    <w:rsid w:val="00AB63AA"/>
    <w:rsid w:val="00AB6488"/>
    <w:rsid w:val="00AB6552"/>
    <w:rsid w:val="00AB672F"/>
    <w:rsid w:val="00AB6747"/>
    <w:rsid w:val="00AB6824"/>
    <w:rsid w:val="00AB6B2E"/>
    <w:rsid w:val="00AB6C6C"/>
    <w:rsid w:val="00AB6F71"/>
    <w:rsid w:val="00AB6F78"/>
    <w:rsid w:val="00AB724F"/>
    <w:rsid w:val="00AB755C"/>
    <w:rsid w:val="00AB76C0"/>
    <w:rsid w:val="00AB7A6B"/>
    <w:rsid w:val="00AB7AC3"/>
    <w:rsid w:val="00AB7DFE"/>
    <w:rsid w:val="00AB7EDA"/>
    <w:rsid w:val="00AC000B"/>
    <w:rsid w:val="00AC001B"/>
    <w:rsid w:val="00AC0296"/>
    <w:rsid w:val="00AC03CD"/>
    <w:rsid w:val="00AC04A3"/>
    <w:rsid w:val="00AC053E"/>
    <w:rsid w:val="00AC089B"/>
    <w:rsid w:val="00AC08C3"/>
    <w:rsid w:val="00AC09E6"/>
    <w:rsid w:val="00AC0F1A"/>
    <w:rsid w:val="00AC1077"/>
    <w:rsid w:val="00AC11B4"/>
    <w:rsid w:val="00AC1361"/>
    <w:rsid w:val="00AC1419"/>
    <w:rsid w:val="00AC158A"/>
    <w:rsid w:val="00AC16D0"/>
    <w:rsid w:val="00AC1D4D"/>
    <w:rsid w:val="00AC1E4D"/>
    <w:rsid w:val="00AC1F39"/>
    <w:rsid w:val="00AC2050"/>
    <w:rsid w:val="00AC21E7"/>
    <w:rsid w:val="00AC23AE"/>
    <w:rsid w:val="00AC2477"/>
    <w:rsid w:val="00AC253A"/>
    <w:rsid w:val="00AC278E"/>
    <w:rsid w:val="00AC2799"/>
    <w:rsid w:val="00AC2912"/>
    <w:rsid w:val="00AC2BE9"/>
    <w:rsid w:val="00AC2CBF"/>
    <w:rsid w:val="00AC30D7"/>
    <w:rsid w:val="00AC31F8"/>
    <w:rsid w:val="00AC32A4"/>
    <w:rsid w:val="00AC3347"/>
    <w:rsid w:val="00AC3542"/>
    <w:rsid w:val="00AC375F"/>
    <w:rsid w:val="00AC389B"/>
    <w:rsid w:val="00AC39A7"/>
    <w:rsid w:val="00AC3B62"/>
    <w:rsid w:val="00AC3C4A"/>
    <w:rsid w:val="00AC3CC5"/>
    <w:rsid w:val="00AC3D75"/>
    <w:rsid w:val="00AC3EEB"/>
    <w:rsid w:val="00AC3F12"/>
    <w:rsid w:val="00AC3FAC"/>
    <w:rsid w:val="00AC408A"/>
    <w:rsid w:val="00AC43B1"/>
    <w:rsid w:val="00AC4402"/>
    <w:rsid w:val="00AC4411"/>
    <w:rsid w:val="00AC46E8"/>
    <w:rsid w:val="00AC492D"/>
    <w:rsid w:val="00AC4D4C"/>
    <w:rsid w:val="00AC4E21"/>
    <w:rsid w:val="00AC5038"/>
    <w:rsid w:val="00AC54F3"/>
    <w:rsid w:val="00AC5673"/>
    <w:rsid w:val="00AC59CD"/>
    <w:rsid w:val="00AC5A77"/>
    <w:rsid w:val="00AC5AB3"/>
    <w:rsid w:val="00AC5AEE"/>
    <w:rsid w:val="00AC5C7A"/>
    <w:rsid w:val="00AC5D04"/>
    <w:rsid w:val="00AC5F44"/>
    <w:rsid w:val="00AC60D4"/>
    <w:rsid w:val="00AC6218"/>
    <w:rsid w:val="00AC62F2"/>
    <w:rsid w:val="00AC63AF"/>
    <w:rsid w:val="00AC64B4"/>
    <w:rsid w:val="00AC64B5"/>
    <w:rsid w:val="00AC69FA"/>
    <w:rsid w:val="00AC6D94"/>
    <w:rsid w:val="00AC7451"/>
    <w:rsid w:val="00AC7560"/>
    <w:rsid w:val="00AC77AE"/>
    <w:rsid w:val="00AC789F"/>
    <w:rsid w:val="00AC7AAF"/>
    <w:rsid w:val="00AD01D3"/>
    <w:rsid w:val="00AD0387"/>
    <w:rsid w:val="00AD0844"/>
    <w:rsid w:val="00AD0C61"/>
    <w:rsid w:val="00AD0D93"/>
    <w:rsid w:val="00AD1002"/>
    <w:rsid w:val="00AD105D"/>
    <w:rsid w:val="00AD1366"/>
    <w:rsid w:val="00AD1546"/>
    <w:rsid w:val="00AD1A1A"/>
    <w:rsid w:val="00AD1A1E"/>
    <w:rsid w:val="00AD1B19"/>
    <w:rsid w:val="00AD1BEC"/>
    <w:rsid w:val="00AD1C5B"/>
    <w:rsid w:val="00AD1D25"/>
    <w:rsid w:val="00AD1D39"/>
    <w:rsid w:val="00AD1EA7"/>
    <w:rsid w:val="00AD1EBE"/>
    <w:rsid w:val="00AD220D"/>
    <w:rsid w:val="00AD25E2"/>
    <w:rsid w:val="00AD26EE"/>
    <w:rsid w:val="00AD27DC"/>
    <w:rsid w:val="00AD27E9"/>
    <w:rsid w:val="00AD29B2"/>
    <w:rsid w:val="00AD2A42"/>
    <w:rsid w:val="00AD2AB6"/>
    <w:rsid w:val="00AD2CF6"/>
    <w:rsid w:val="00AD3001"/>
    <w:rsid w:val="00AD31BC"/>
    <w:rsid w:val="00AD31F9"/>
    <w:rsid w:val="00AD3338"/>
    <w:rsid w:val="00AD37FE"/>
    <w:rsid w:val="00AD38CB"/>
    <w:rsid w:val="00AD39F5"/>
    <w:rsid w:val="00AD41C2"/>
    <w:rsid w:val="00AD47A7"/>
    <w:rsid w:val="00AD4854"/>
    <w:rsid w:val="00AD4855"/>
    <w:rsid w:val="00AD4968"/>
    <w:rsid w:val="00AD4A52"/>
    <w:rsid w:val="00AD4B69"/>
    <w:rsid w:val="00AD4D8E"/>
    <w:rsid w:val="00AD53F4"/>
    <w:rsid w:val="00AD5401"/>
    <w:rsid w:val="00AD56E7"/>
    <w:rsid w:val="00AD573E"/>
    <w:rsid w:val="00AD5972"/>
    <w:rsid w:val="00AD59F9"/>
    <w:rsid w:val="00AD5C42"/>
    <w:rsid w:val="00AD5F7D"/>
    <w:rsid w:val="00AD6136"/>
    <w:rsid w:val="00AD6380"/>
    <w:rsid w:val="00AD6797"/>
    <w:rsid w:val="00AD6AB8"/>
    <w:rsid w:val="00AD6C3A"/>
    <w:rsid w:val="00AD6C4F"/>
    <w:rsid w:val="00AD6F74"/>
    <w:rsid w:val="00AD6F9E"/>
    <w:rsid w:val="00AD709F"/>
    <w:rsid w:val="00AD7100"/>
    <w:rsid w:val="00AD713D"/>
    <w:rsid w:val="00AD728E"/>
    <w:rsid w:val="00AD729C"/>
    <w:rsid w:val="00AD7531"/>
    <w:rsid w:val="00AD7766"/>
    <w:rsid w:val="00AD77F0"/>
    <w:rsid w:val="00AD787C"/>
    <w:rsid w:val="00AD7B4E"/>
    <w:rsid w:val="00AD7FFC"/>
    <w:rsid w:val="00AE0039"/>
    <w:rsid w:val="00AE01D9"/>
    <w:rsid w:val="00AE02EE"/>
    <w:rsid w:val="00AE036D"/>
    <w:rsid w:val="00AE0428"/>
    <w:rsid w:val="00AE0553"/>
    <w:rsid w:val="00AE06D8"/>
    <w:rsid w:val="00AE08C5"/>
    <w:rsid w:val="00AE099B"/>
    <w:rsid w:val="00AE0CD8"/>
    <w:rsid w:val="00AE101E"/>
    <w:rsid w:val="00AE1121"/>
    <w:rsid w:val="00AE172D"/>
    <w:rsid w:val="00AE17D6"/>
    <w:rsid w:val="00AE180A"/>
    <w:rsid w:val="00AE22AE"/>
    <w:rsid w:val="00AE23E2"/>
    <w:rsid w:val="00AE260B"/>
    <w:rsid w:val="00AE2795"/>
    <w:rsid w:val="00AE2842"/>
    <w:rsid w:val="00AE2AAD"/>
    <w:rsid w:val="00AE2B3E"/>
    <w:rsid w:val="00AE2BA8"/>
    <w:rsid w:val="00AE3254"/>
    <w:rsid w:val="00AE37EF"/>
    <w:rsid w:val="00AE3945"/>
    <w:rsid w:val="00AE39AD"/>
    <w:rsid w:val="00AE3A62"/>
    <w:rsid w:val="00AE3A6D"/>
    <w:rsid w:val="00AE3A74"/>
    <w:rsid w:val="00AE3BA3"/>
    <w:rsid w:val="00AE3FD0"/>
    <w:rsid w:val="00AE410E"/>
    <w:rsid w:val="00AE427C"/>
    <w:rsid w:val="00AE42C2"/>
    <w:rsid w:val="00AE4311"/>
    <w:rsid w:val="00AE4658"/>
    <w:rsid w:val="00AE467F"/>
    <w:rsid w:val="00AE4BFC"/>
    <w:rsid w:val="00AE4C0B"/>
    <w:rsid w:val="00AE4F6D"/>
    <w:rsid w:val="00AE4FFB"/>
    <w:rsid w:val="00AE505D"/>
    <w:rsid w:val="00AE50AC"/>
    <w:rsid w:val="00AE52A6"/>
    <w:rsid w:val="00AE5336"/>
    <w:rsid w:val="00AE5452"/>
    <w:rsid w:val="00AE54F9"/>
    <w:rsid w:val="00AE587E"/>
    <w:rsid w:val="00AE58AA"/>
    <w:rsid w:val="00AE5A8E"/>
    <w:rsid w:val="00AE5C21"/>
    <w:rsid w:val="00AE5D55"/>
    <w:rsid w:val="00AE5F6E"/>
    <w:rsid w:val="00AE64E0"/>
    <w:rsid w:val="00AE653E"/>
    <w:rsid w:val="00AE66F1"/>
    <w:rsid w:val="00AE6A8E"/>
    <w:rsid w:val="00AE6B53"/>
    <w:rsid w:val="00AE6DF0"/>
    <w:rsid w:val="00AE6ECD"/>
    <w:rsid w:val="00AE6FFF"/>
    <w:rsid w:val="00AE701B"/>
    <w:rsid w:val="00AE729F"/>
    <w:rsid w:val="00AE72EA"/>
    <w:rsid w:val="00AE7842"/>
    <w:rsid w:val="00AE7900"/>
    <w:rsid w:val="00AE7A80"/>
    <w:rsid w:val="00AE7C5B"/>
    <w:rsid w:val="00AE7DA4"/>
    <w:rsid w:val="00AE7E10"/>
    <w:rsid w:val="00AF0000"/>
    <w:rsid w:val="00AF0140"/>
    <w:rsid w:val="00AF0260"/>
    <w:rsid w:val="00AF0647"/>
    <w:rsid w:val="00AF06AE"/>
    <w:rsid w:val="00AF077E"/>
    <w:rsid w:val="00AF0800"/>
    <w:rsid w:val="00AF0DE4"/>
    <w:rsid w:val="00AF0FAA"/>
    <w:rsid w:val="00AF1105"/>
    <w:rsid w:val="00AF1249"/>
    <w:rsid w:val="00AF1250"/>
    <w:rsid w:val="00AF1852"/>
    <w:rsid w:val="00AF18FF"/>
    <w:rsid w:val="00AF199C"/>
    <w:rsid w:val="00AF1C2E"/>
    <w:rsid w:val="00AF1CAC"/>
    <w:rsid w:val="00AF1CD5"/>
    <w:rsid w:val="00AF1F64"/>
    <w:rsid w:val="00AF21F7"/>
    <w:rsid w:val="00AF22D3"/>
    <w:rsid w:val="00AF2313"/>
    <w:rsid w:val="00AF2426"/>
    <w:rsid w:val="00AF256D"/>
    <w:rsid w:val="00AF25C1"/>
    <w:rsid w:val="00AF2621"/>
    <w:rsid w:val="00AF2638"/>
    <w:rsid w:val="00AF2A28"/>
    <w:rsid w:val="00AF2CA2"/>
    <w:rsid w:val="00AF311E"/>
    <w:rsid w:val="00AF316E"/>
    <w:rsid w:val="00AF3385"/>
    <w:rsid w:val="00AF35D9"/>
    <w:rsid w:val="00AF367B"/>
    <w:rsid w:val="00AF371D"/>
    <w:rsid w:val="00AF3ADF"/>
    <w:rsid w:val="00AF3F07"/>
    <w:rsid w:val="00AF41CC"/>
    <w:rsid w:val="00AF41E3"/>
    <w:rsid w:val="00AF42A4"/>
    <w:rsid w:val="00AF4489"/>
    <w:rsid w:val="00AF44E6"/>
    <w:rsid w:val="00AF4510"/>
    <w:rsid w:val="00AF4539"/>
    <w:rsid w:val="00AF45EE"/>
    <w:rsid w:val="00AF4969"/>
    <w:rsid w:val="00AF4971"/>
    <w:rsid w:val="00AF499F"/>
    <w:rsid w:val="00AF4A73"/>
    <w:rsid w:val="00AF4AE4"/>
    <w:rsid w:val="00AF4B05"/>
    <w:rsid w:val="00AF4DCA"/>
    <w:rsid w:val="00AF4E28"/>
    <w:rsid w:val="00AF505C"/>
    <w:rsid w:val="00AF5089"/>
    <w:rsid w:val="00AF515F"/>
    <w:rsid w:val="00AF523C"/>
    <w:rsid w:val="00AF5268"/>
    <w:rsid w:val="00AF5433"/>
    <w:rsid w:val="00AF590A"/>
    <w:rsid w:val="00AF5B94"/>
    <w:rsid w:val="00AF5D33"/>
    <w:rsid w:val="00AF6175"/>
    <w:rsid w:val="00AF6298"/>
    <w:rsid w:val="00AF6384"/>
    <w:rsid w:val="00AF64E2"/>
    <w:rsid w:val="00AF682C"/>
    <w:rsid w:val="00AF6948"/>
    <w:rsid w:val="00AF6C72"/>
    <w:rsid w:val="00AF6E00"/>
    <w:rsid w:val="00AF7056"/>
    <w:rsid w:val="00AF725F"/>
    <w:rsid w:val="00AF766F"/>
    <w:rsid w:val="00AF777B"/>
    <w:rsid w:val="00AF77C9"/>
    <w:rsid w:val="00AF79B9"/>
    <w:rsid w:val="00AF79E0"/>
    <w:rsid w:val="00AF7B3B"/>
    <w:rsid w:val="00AF7D14"/>
    <w:rsid w:val="00AF7D80"/>
    <w:rsid w:val="00B000A4"/>
    <w:rsid w:val="00B00119"/>
    <w:rsid w:val="00B001DF"/>
    <w:rsid w:val="00B003F6"/>
    <w:rsid w:val="00B004BE"/>
    <w:rsid w:val="00B00667"/>
    <w:rsid w:val="00B006C9"/>
    <w:rsid w:val="00B0071C"/>
    <w:rsid w:val="00B007BF"/>
    <w:rsid w:val="00B00A3E"/>
    <w:rsid w:val="00B00C15"/>
    <w:rsid w:val="00B00C33"/>
    <w:rsid w:val="00B00E8F"/>
    <w:rsid w:val="00B00FC4"/>
    <w:rsid w:val="00B0101B"/>
    <w:rsid w:val="00B0131E"/>
    <w:rsid w:val="00B01345"/>
    <w:rsid w:val="00B013FB"/>
    <w:rsid w:val="00B016FF"/>
    <w:rsid w:val="00B0177D"/>
    <w:rsid w:val="00B01FEF"/>
    <w:rsid w:val="00B0227D"/>
    <w:rsid w:val="00B02323"/>
    <w:rsid w:val="00B02437"/>
    <w:rsid w:val="00B02705"/>
    <w:rsid w:val="00B02C22"/>
    <w:rsid w:val="00B02D49"/>
    <w:rsid w:val="00B02D8F"/>
    <w:rsid w:val="00B03135"/>
    <w:rsid w:val="00B03140"/>
    <w:rsid w:val="00B032B1"/>
    <w:rsid w:val="00B03318"/>
    <w:rsid w:val="00B034D6"/>
    <w:rsid w:val="00B03B73"/>
    <w:rsid w:val="00B03BF5"/>
    <w:rsid w:val="00B03C9A"/>
    <w:rsid w:val="00B03E8F"/>
    <w:rsid w:val="00B03FC9"/>
    <w:rsid w:val="00B0434F"/>
    <w:rsid w:val="00B04495"/>
    <w:rsid w:val="00B044E0"/>
    <w:rsid w:val="00B04523"/>
    <w:rsid w:val="00B046E6"/>
    <w:rsid w:val="00B048DB"/>
    <w:rsid w:val="00B04D1C"/>
    <w:rsid w:val="00B04DB7"/>
    <w:rsid w:val="00B04DC2"/>
    <w:rsid w:val="00B04DD9"/>
    <w:rsid w:val="00B0511F"/>
    <w:rsid w:val="00B05306"/>
    <w:rsid w:val="00B05316"/>
    <w:rsid w:val="00B05467"/>
    <w:rsid w:val="00B054D2"/>
    <w:rsid w:val="00B057FA"/>
    <w:rsid w:val="00B05C57"/>
    <w:rsid w:val="00B05FCD"/>
    <w:rsid w:val="00B061EE"/>
    <w:rsid w:val="00B06733"/>
    <w:rsid w:val="00B068B1"/>
    <w:rsid w:val="00B071DB"/>
    <w:rsid w:val="00B079D5"/>
    <w:rsid w:val="00B07BE6"/>
    <w:rsid w:val="00B07EDD"/>
    <w:rsid w:val="00B07FCE"/>
    <w:rsid w:val="00B10004"/>
    <w:rsid w:val="00B10025"/>
    <w:rsid w:val="00B102FA"/>
    <w:rsid w:val="00B10327"/>
    <w:rsid w:val="00B10542"/>
    <w:rsid w:val="00B1071D"/>
    <w:rsid w:val="00B108ED"/>
    <w:rsid w:val="00B109E8"/>
    <w:rsid w:val="00B10BE5"/>
    <w:rsid w:val="00B10D6F"/>
    <w:rsid w:val="00B10ECB"/>
    <w:rsid w:val="00B10F4D"/>
    <w:rsid w:val="00B1102A"/>
    <w:rsid w:val="00B1118C"/>
    <w:rsid w:val="00B111F7"/>
    <w:rsid w:val="00B112AC"/>
    <w:rsid w:val="00B112CD"/>
    <w:rsid w:val="00B11441"/>
    <w:rsid w:val="00B114E7"/>
    <w:rsid w:val="00B11687"/>
    <w:rsid w:val="00B1168F"/>
    <w:rsid w:val="00B117DD"/>
    <w:rsid w:val="00B11890"/>
    <w:rsid w:val="00B1199B"/>
    <w:rsid w:val="00B11AB0"/>
    <w:rsid w:val="00B11ED2"/>
    <w:rsid w:val="00B1224D"/>
    <w:rsid w:val="00B122B2"/>
    <w:rsid w:val="00B12319"/>
    <w:rsid w:val="00B12AC4"/>
    <w:rsid w:val="00B12B10"/>
    <w:rsid w:val="00B12C6E"/>
    <w:rsid w:val="00B12FC0"/>
    <w:rsid w:val="00B133DE"/>
    <w:rsid w:val="00B13444"/>
    <w:rsid w:val="00B134E2"/>
    <w:rsid w:val="00B13778"/>
    <w:rsid w:val="00B137CB"/>
    <w:rsid w:val="00B13A7E"/>
    <w:rsid w:val="00B13B2B"/>
    <w:rsid w:val="00B13C3F"/>
    <w:rsid w:val="00B13D58"/>
    <w:rsid w:val="00B13EE0"/>
    <w:rsid w:val="00B13F75"/>
    <w:rsid w:val="00B140F3"/>
    <w:rsid w:val="00B144BD"/>
    <w:rsid w:val="00B14847"/>
    <w:rsid w:val="00B1486A"/>
    <w:rsid w:val="00B14E07"/>
    <w:rsid w:val="00B14FAE"/>
    <w:rsid w:val="00B14FD9"/>
    <w:rsid w:val="00B15053"/>
    <w:rsid w:val="00B1543D"/>
    <w:rsid w:val="00B1576D"/>
    <w:rsid w:val="00B1591A"/>
    <w:rsid w:val="00B15B0B"/>
    <w:rsid w:val="00B15F66"/>
    <w:rsid w:val="00B1631B"/>
    <w:rsid w:val="00B166E7"/>
    <w:rsid w:val="00B16700"/>
    <w:rsid w:val="00B16898"/>
    <w:rsid w:val="00B16B49"/>
    <w:rsid w:val="00B16BFD"/>
    <w:rsid w:val="00B16C64"/>
    <w:rsid w:val="00B16D1C"/>
    <w:rsid w:val="00B16E03"/>
    <w:rsid w:val="00B16E82"/>
    <w:rsid w:val="00B17120"/>
    <w:rsid w:val="00B171EF"/>
    <w:rsid w:val="00B17677"/>
    <w:rsid w:val="00B179F9"/>
    <w:rsid w:val="00B17ABC"/>
    <w:rsid w:val="00B17B80"/>
    <w:rsid w:val="00B17C3A"/>
    <w:rsid w:val="00B17D53"/>
    <w:rsid w:val="00B17E57"/>
    <w:rsid w:val="00B17ECA"/>
    <w:rsid w:val="00B20424"/>
    <w:rsid w:val="00B2056D"/>
    <w:rsid w:val="00B20772"/>
    <w:rsid w:val="00B20822"/>
    <w:rsid w:val="00B20B5B"/>
    <w:rsid w:val="00B20D54"/>
    <w:rsid w:val="00B20D7C"/>
    <w:rsid w:val="00B213E6"/>
    <w:rsid w:val="00B2140A"/>
    <w:rsid w:val="00B214CA"/>
    <w:rsid w:val="00B21559"/>
    <w:rsid w:val="00B219D8"/>
    <w:rsid w:val="00B21D3F"/>
    <w:rsid w:val="00B21DC2"/>
    <w:rsid w:val="00B2213F"/>
    <w:rsid w:val="00B222C7"/>
    <w:rsid w:val="00B22308"/>
    <w:rsid w:val="00B2249B"/>
    <w:rsid w:val="00B22555"/>
    <w:rsid w:val="00B22911"/>
    <w:rsid w:val="00B22F1E"/>
    <w:rsid w:val="00B23278"/>
    <w:rsid w:val="00B232AF"/>
    <w:rsid w:val="00B233C5"/>
    <w:rsid w:val="00B234ED"/>
    <w:rsid w:val="00B23934"/>
    <w:rsid w:val="00B2399B"/>
    <w:rsid w:val="00B23C95"/>
    <w:rsid w:val="00B2452E"/>
    <w:rsid w:val="00B246A7"/>
    <w:rsid w:val="00B24837"/>
    <w:rsid w:val="00B248B1"/>
    <w:rsid w:val="00B2493B"/>
    <w:rsid w:val="00B24975"/>
    <w:rsid w:val="00B249F9"/>
    <w:rsid w:val="00B24B56"/>
    <w:rsid w:val="00B24D16"/>
    <w:rsid w:val="00B25118"/>
    <w:rsid w:val="00B25485"/>
    <w:rsid w:val="00B25572"/>
    <w:rsid w:val="00B2562E"/>
    <w:rsid w:val="00B25809"/>
    <w:rsid w:val="00B259A4"/>
    <w:rsid w:val="00B25E08"/>
    <w:rsid w:val="00B25E38"/>
    <w:rsid w:val="00B264F7"/>
    <w:rsid w:val="00B26709"/>
    <w:rsid w:val="00B26B3F"/>
    <w:rsid w:val="00B27934"/>
    <w:rsid w:val="00B27B28"/>
    <w:rsid w:val="00B27E47"/>
    <w:rsid w:val="00B27F53"/>
    <w:rsid w:val="00B27FA1"/>
    <w:rsid w:val="00B301D9"/>
    <w:rsid w:val="00B30596"/>
    <w:rsid w:val="00B3089B"/>
    <w:rsid w:val="00B30DE6"/>
    <w:rsid w:val="00B30EED"/>
    <w:rsid w:val="00B312C8"/>
    <w:rsid w:val="00B31343"/>
    <w:rsid w:val="00B31358"/>
    <w:rsid w:val="00B3149C"/>
    <w:rsid w:val="00B3166A"/>
    <w:rsid w:val="00B31697"/>
    <w:rsid w:val="00B317D8"/>
    <w:rsid w:val="00B31C8C"/>
    <w:rsid w:val="00B31F70"/>
    <w:rsid w:val="00B32451"/>
    <w:rsid w:val="00B3279C"/>
    <w:rsid w:val="00B32B42"/>
    <w:rsid w:val="00B32B83"/>
    <w:rsid w:val="00B32C1A"/>
    <w:rsid w:val="00B32F3E"/>
    <w:rsid w:val="00B33008"/>
    <w:rsid w:val="00B33106"/>
    <w:rsid w:val="00B336B7"/>
    <w:rsid w:val="00B33835"/>
    <w:rsid w:val="00B339C6"/>
    <w:rsid w:val="00B33B93"/>
    <w:rsid w:val="00B33BB0"/>
    <w:rsid w:val="00B33BE2"/>
    <w:rsid w:val="00B33FB8"/>
    <w:rsid w:val="00B34031"/>
    <w:rsid w:val="00B346EA"/>
    <w:rsid w:val="00B34A48"/>
    <w:rsid w:val="00B34B59"/>
    <w:rsid w:val="00B34B8A"/>
    <w:rsid w:val="00B35052"/>
    <w:rsid w:val="00B356C5"/>
    <w:rsid w:val="00B35756"/>
    <w:rsid w:val="00B357DF"/>
    <w:rsid w:val="00B35ACC"/>
    <w:rsid w:val="00B36040"/>
    <w:rsid w:val="00B36135"/>
    <w:rsid w:val="00B361B4"/>
    <w:rsid w:val="00B36387"/>
    <w:rsid w:val="00B363D0"/>
    <w:rsid w:val="00B36414"/>
    <w:rsid w:val="00B36681"/>
    <w:rsid w:val="00B367BA"/>
    <w:rsid w:val="00B367C7"/>
    <w:rsid w:val="00B368F6"/>
    <w:rsid w:val="00B36A5C"/>
    <w:rsid w:val="00B36AD2"/>
    <w:rsid w:val="00B36C29"/>
    <w:rsid w:val="00B36E63"/>
    <w:rsid w:val="00B36FCA"/>
    <w:rsid w:val="00B36FDA"/>
    <w:rsid w:val="00B37AC3"/>
    <w:rsid w:val="00B37BC0"/>
    <w:rsid w:val="00B37EF4"/>
    <w:rsid w:val="00B4004D"/>
    <w:rsid w:val="00B400D5"/>
    <w:rsid w:val="00B40697"/>
    <w:rsid w:val="00B40D65"/>
    <w:rsid w:val="00B40EDA"/>
    <w:rsid w:val="00B412CF"/>
    <w:rsid w:val="00B41508"/>
    <w:rsid w:val="00B41646"/>
    <w:rsid w:val="00B41660"/>
    <w:rsid w:val="00B41A5C"/>
    <w:rsid w:val="00B41AC4"/>
    <w:rsid w:val="00B41C2A"/>
    <w:rsid w:val="00B4209B"/>
    <w:rsid w:val="00B42252"/>
    <w:rsid w:val="00B422F9"/>
    <w:rsid w:val="00B42383"/>
    <w:rsid w:val="00B424F8"/>
    <w:rsid w:val="00B424FC"/>
    <w:rsid w:val="00B42823"/>
    <w:rsid w:val="00B428C2"/>
    <w:rsid w:val="00B42906"/>
    <w:rsid w:val="00B42934"/>
    <w:rsid w:val="00B42BB9"/>
    <w:rsid w:val="00B42C99"/>
    <w:rsid w:val="00B431B6"/>
    <w:rsid w:val="00B432C7"/>
    <w:rsid w:val="00B43352"/>
    <w:rsid w:val="00B43368"/>
    <w:rsid w:val="00B434F1"/>
    <w:rsid w:val="00B437AB"/>
    <w:rsid w:val="00B4399A"/>
    <w:rsid w:val="00B43D65"/>
    <w:rsid w:val="00B43E90"/>
    <w:rsid w:val="00B43E9E"/>
    <w:rsid w:val="00B43FE5"/>
    <w:rsid w:val="00B4405A"/>
    <w:rsid w:val="00B443CD"/>
    <w:rsid w:val="00B4468C"/>
    <w:rsid w:val="00B44793"/>
    <w:rsid w:val="00B44796"/>
    <w:rsid w:val="00B447DD"/>
    <w:rsid w:val="00B448B1"/>
    <w:rsid w:val="00B44DC7"/>
    <w:rsid w:val="00B44F7B"/>
    <w:rsid w:val="00B44FBF"/>
    <w:rsid w:val="00B450E4"/>
    <w:rsid w:val="00B45295"/>
    <w:rsid w:val="00B45830"/>
    <w:rsid w:val="00B45D7B"/>
    <w:rsid w:val="00B45D84"/>
    <w:rsid w:val="00B45FDB"/>
    <w:rsid w:val="00B4676E"/>
    <w:rsid w:val="00B468B6"/>
    <w:rsid w:val="00B46C38"/>
    <w:rsid w:val="00B46CA1"/>
    <w:rsid w:val="00B46CFA"/>
    <w:rsid w:val="00B46F2A"/>
    <w:rsid w:val="00B46F65"/>
    <w:rsid w:val="00B47330"/>
    <w:rsid w:val="00B4737A"/>
    <w:rsid w:val="00B474D3"/>
    <w:rsid w:val="00B47589"/>
    <w:rsid w:val="00B475A4"/>
    <w:rsid w:val="00B475C3"/>
    <w:rsid w:val="00B4773C"/>
    <w:rsid w:val="00B478CB"/>
    <w:rsid w:val="00B47A77"/>
    <w:rsid w:val="00B47A87"/>
    <w:rsid w:val="00B47B9A"/>
    <w:rsid w:val="00B47BF0"/>
    <w:rsid w:val="00B47E97"/>
    <w:rsid w:val="00B47EE2"/>
    <w:rsid w:val="00B50225"/>
    <w:rsid w:val="00B505C1"/>
    <w:rsid w:val="00B506B2"/>
    <w:rsid w:val="00B50D2D"/>
    <w:rsid w:val="00B5151B"/>
    <w:rsid w:val="00B515CB"/>
    <w:rsid w:val="00B518E4"/>
    <w:rsid w:val="00B51E14"/>
    <w:rsid w:val="00B5223B"/>
    <w:rsid w:val="00B5231C"/>
    <w:rsid w:val="00B523A2"/>
    <w:rsid w:val="00B52605"/>
    <w:rsid w:val="00B5263C"/>
    <w:rsid w:val="00B528DF"/>
    <w:rsid w:val="00B52992"/>
    <w:rsid w:val="00B52AEA"/>
    <w:rsid w:val="00B52BCC"/>
    <w:rsid w:val="00B52E1A"/>
    <w:rsid w:val="00B52E7D"/>
    <w:rsid w:val="00B52EC2"/>
    <w:rsid w:val="00B52EDE"/>
    <w:rsid w:val="00B530B4"/>
    <w:rsid w:val="00B5316C"/>
    <w:rsid w:val="00B53240"/>
    <w:rsid w:val="00B53311"/>
    <w:rsid w:val="00B53482"/>
    <w:rsid w:val="00B536CF"/>
    <w:rsid w:val="00B5373F"/>
    <w:rsid w:val="00B5382C"/>
    <w:rsid w:val="00B53882"/>
    <w:rsid w:val="00B538AC"/>
    <w:rsid w:val="00B53DE5"/>
    <w:rsid w:val="00B53F72"/>
    <w:rsid w:val="00B54466"/>
    <w:rsid w:val="00B54480"/>
    <w:rsid w:val="00B544FC"/>
    <w:rsid w:val="00B54678"/>
    <w:rsid w:val="00B5470F"/>
    <w:rsid w:val="00B5473D"/>
    <w:rsid w:val="00B5475A"/>
    <w:rsid w:val="00B54810"/>
    <w:rsid w:val="00B54936"/>
    <w:rsid w:val="00B549F0"/>
    <w:rsid w:val="00B54B3C"/>
    <w:rsid w:val="00B552A6"/>
    <w:rsid w:val="00B552AB"/>
    <w:rsid w:val="00B5556B"/>
    <w:rsid w:val="00B55643"/>
    <w:rsid w:val="00B5565C"/>
    <w:rsid w:val="00B557AE"/>
    <w:rsid w:val="00B55936"/>
    <w:rsid w:val="00B55A01"/>
    <w:rsid w:val="00B55B6E"/>
    <w:rsid w:val="00B56041"/>
    <w:rsid w:val="00B566CF"/>
    <w:rsid w:val="00B56760"/>
    <w:rsid w:val="00B56784"/>
    <w:rsid w:val="00B56A98"/>
    <w:rsid w:val="00B56C2A"/>
    <w:rsid w:val="00B56C55"/>
    <w:rsid w:val="00B56D68"/>
    <w:rsid w:val="00B56DE1"/>
    <w:rsid w:val="00B57199"/>
    <w:rsid w:val="00B574CE"/>
    <w:rsid w:val="00B579FC"/>
    <w:rsid w:val="00B57AB7"/>
    <w:rsid w:val="00B57C10"/>
    <w:rsid w:val="00B57DCF"/>
    <w:rsid w:val="00B57F16"/>
    <w:rsid w:val="00B57F2D"/>
    <w:rsid w:val="00B6022A"/>
    <w:rsid w:val="00B60557"/>
    <w:rsid w:val="00B60D4C"/>
    <w:rsid w:val="00B6103E"/>
    <w:rsid w:val="00B6126D"/>
    <w:rsid w:val="00B6187C"/>
    <w:rsid w:val="00B619EF"/>
    <w:rsid w:val="00B61ABC"/>
    <w:rsid w:val="00B61CAD"/>
    <w:rsid w:val="00B61D1D"/>
    <w:rsid w:val="00B61FA1"/>
    <w:rsid w:val="00B62023"/>
    <w:rsid w:val="00B62027"/>
    <w:rsid w:val="00B62074"/>
    <w:rsid w:val="00B6207A"/>
    <w:rsid w:val="00B620BA"/>
    <w:rsid w:val="00B6237D"/>
    <w:rsid w:val="00B62B31"/>
    <w:rsid w:val="00B62B9D"/>
    <w:rsid w:val="00B63054"/>
    <w:rsid w:val="00B6332F"/>
    <w:rsid w:val="00B634AD"/>
    <w:rsid w:val="00B6353C"/>
    <w:rsid w:val="00B635D5"/>
    <w:rsid w:val="00B63736"/>
    <w:rsid w:val="00B6379A"/>
    <w:rsid w:val="00B6393D"/>
    <w:rsid w:val="00B63A45"/>
    <w:rsid w:val="00B63C74"/>
    <w:rsid w:val="00B63DD8"/>
    <w:rsid w:val="00B63E4D"/>
    <w:rsid w:val="00B64045"/>
    <w:rsid w:val="00B644AA"/>
    <w:rsid w:val="00B645A7"/>
    <w:rsid w:val="00B64634"/>
    <w:rsid w:val="00B64ABC"/>
    <w:rsid w:val="00B64BF1"/>
    <w:rsid w:val="00B64C6B"/>
    <w:rsid w:val="00B64F7F"/>
    <w:rsid w:val="00B65099"/>
    <w:rsid w:val="00B65194"/>
    <w:rsid w:val="00B6541A"/>
    <w:rsid w:val="00B6569D"/>
    <w:rsid w:val="00B65B2E"/>
    <w:rsid w:val="00B65C55"/>
    <w:rsid w:val="00B65CDF"/>
    <w:rsid w:val="00B660A8"/>
    <w:rsid w:val="00B660E0"/>
    <w:rsid w:val="00B66261"/>
    <w:rsid w:val="00B662A4"/>
    <w:rsid w:val="00B66862"/>
    <w:rsid w:val="00B66B61"/>
    <w:rsid w:val="00B66B9A"/>
    <w:rsid w:val="00B66DDB"/>
    <w:rsid w:val="00B673BA"/>
    <w:rsid w:val="00B67668"/>
    <w:rsid w:val="00B677B1"/>
    <w:rsid w:val="00B677DA"/>
    <w:rsid w:val="00B6789A"/>
    <w:rsid w:val="00B67987"/>
    <w:rsid w:val="00B67BC4"/>
    <w:rsid w:val="00B67D8D"/>
    <w:rsid w:val="00B7017C"/>
    <w:rsid w:val="00B70329"/>
    <w:rsid w:val="00B7040E"/>
    <w:rsid w:val="00B704ED"/>
    <w:rsid w:val="00B70621"/>
    <w:rsid w:val="00B7083A"/>
    <w:rsid w:val="00B70988"/>
    <w:rsid w:val="00B709C4"/>
    <w:rsid w:val="00B70A99"/>
    <w:rsid w:val="00B70CD3"/>
    <w:rsid w:val="00B70F6A"/>
    <w:rsid w:val="00B71425"/>
    <w:rsid w:val="00B71610"/>
    <w:rsid w:val="00B7177C"/>
    <w:rsid w:val="00B71BAA"/>
    <w:rsid w:val="00B71E2A"/>
    <w:rsid w:val="00B71FF8"/>
    <w:rsid w:val="00B7202B"/>
    <w:rsid w:val="00B72040"/>
    <w:rsid w:val="00B721DF"/>
    <w:rsid w:val="00B721EC"/>
    <w:rsid w:val="00B72364"/>
    <w:rsid w:val="00B7236E"/>
    <w:rsid w:val="00B723E5"/>
    <w:rsid w:val="00B72686"/>
    <w:rsid w:val="00B7287C"/>
    <w:rsid w:val="00B72D8F"/>
    <w:rsid w:val="00B72DEE"/>
    <w:rsid w:val="00B72E44"/>
    <w:rsid w:val="00B72E54"/>
    <w:rsid w:val="00B72F32"/>
    <w:rsid w:val="00B731EE"/>
    <w:rsid w:val="00B732BF"/>
    <w:rsid w:val="00B733AB"/>
    <w:rsid w:val="00B73483"/>
    <w:rsid w:val="00B734E0"/>
    <w:rsid w:val="00B73787"/>
    <w:rsid w:val="00B737AA"/>
    <w:rsid w:val="00B73908"/>
    <w:rsid w:val="00B73BB4"/>
    <w:rsid w:val="00B73BDA"/>
    <w:rsid w:val="00B73E55"/>
    <w:rsid w:val="00B73F9F"/>
    <w:rsid w:val="00B73FF6"/>
    <w:rsid w:val="00B741AC"/>
    <w:rsid w:val="00B7428D"/>
    <w:rsid w:val="00B742B9"/>
    <w:rsid w:val="00B74385"/>
    <w:rsid w:val="00B745B6"/>
    <w:rsid w:val="00B74786"/>
    <w:rsid w:val="00B74864"/>
    <w:rsid w:val="00B74888"/>
    <w:rsid w:val="00B748DB"/>
    <w:rsid w:val="00B74BAB"/>
    <w:rsid w:val="00B74C1E"/>
    <w:rsid w:val="00B751E6"/>
    <w:rsid w:val="00B7524F"/>
    <w:rsid w:val="00B759C8"/>
    <w:rsid w:val="00B75B12"/>
    <w:rsid w:val="00B76020"/>
    <w:rsid w:val="00B762F0"/>
    <w:rsid w:val="00B763D6"/>
    <w:rsid w:val="00B7661B"/>
    <w:rsid w:val="00B76658"/>
    <w:rsid w:val="00B766F4"/>
    <w:rsid w:val="00B76737"/>
    <w:rsid w:val="00B767DF"/>
    <w:rsid w:val="00B7687E"/>
    <w:rsid w:val="00B768C4"/>
    <w:rsid w:val="00B76A23"/>
    <w:rsid w:val="00B76C05"/>
    <w:rsid w:val="00B76C91"/>
    <w:rsid w:val="00B76CD9"/>
    <w:rsid w:val="00B77174"/>
    <w:rsid w:val="00B77340"/>
    <w:rsid w:val="00B77901"/>
    <w:rsid w:val="00B77AB0"/>
    <w:rsid w:val="00B77DBB"/>
    <w:rsid w:val="00B80037"/>
    <w:rsid w:val="00B80053"/>
    <w:rsid w:val="00B80499"/>
    <w:rsid w:val="00B804DD"/>
    <w:rsid w:val="00B8058C"/>
    <w:rsid w:val="00B8071F"/>
    <w:rsid w:val="00B80AB1"/>
    <w:rsid w:val="00B80E64"/>
    <w:rsid w:val="00B80EDF"/>
    <w:rsid w:val="00B810D0"/>
    <w:rsid w:val="00B8140D"/>
    <w:rsid w:val="00B815E5"/>
    <w:rsid w:val="00B81625"/>
    <w:rsid w:val="00B81C51"/>
    <w:rsid w:val="00B81C5A"/>
    <w:rsid w:val="00B82206"/>
    <w:rsid w:val="00B8226D"/>
    <w:rsid w:val="00B8241E"/>
    <w:rsid w:val="00B824AE"/>
    <w:rsid w:val="00B829D9"/>
    <w:rsid w:val="00B82A2C"/>
    <w:rsid w:val="00B82D37"/>
    <w:rsid w:val="00B82E50"/>
    <w:rsid w:val="00B82EEF"/>
    <w:rsid w:val="00B82F45"/>
    <w:rsid w:val="00B835E3"/>
    <w:rsid w:val="00B837CA"/>
    <w:rsid w:val="00B83B09"/>
    <w:rsid w:val="00B83DFB"/>
    <w:rsid w:val="00B840CC"/>
    <w:rsid w:val="00B845E6"/>
    <w:rsid w:val="00B84715"/>
    <w:rsid w:val="00B8482A"/>
    <w:rsid w:val="00B84898"/>
    <w:rsid w:val="00B84C53"/>
    <w:rsid w:val="00B84D43"/>
    <w:rsid w:val="00B84FA8"/>
    <w:rsid w:val="00B85058"/>
    <w:rsid w:val="00B851C3"/>
    <w:rsid w:val="00B856C1"/>
    <w:rsid w:val="00B85757"/>
    <w:rsid w:val="00B85792"/>
    <w:rsid w:val="00B85A41"/>
    <w:rsid w:val="00B85E4C"/>
    <w:rsid w:val="00B85F14"/>
    <w:rsid w:val="00B860AB"/>
    <w:rsid w:val="00B86173"/>
    <w:rsid w:val="00B861A7"/>
    <w:rsid w:val="00B861DF"/>
    <w:rsid w:val="00B861E8"/>
    <w:rsid w:val="00B8655C"/>
    <w:rsid w:val="00B866AC"/>
    <w:rsid w:val="00B86860"/>
    <w:rsid w:val="00B8686E"/>
    <w:rsid w:val="00B8692A"/>
    <w:rsid w:val="00B86E04"/>
    <w:rsid w:val="00B86E2B"/>
    <w:rsid w:val="00B86F17"/>
    <w:rsid w:val="00B87123"/>
    <w:rsid w:val="00B872C3"/>
    <w:rsid w:val="00B87409"/>
    <w:rsid w:val="00B87645"/>
    <w:rsid w:val="00B87711"/>
    <w:rsid w:val="00B877A1"/>
    <w:rsid w:val="00B878C6"/>
    <w:rsid w:val="00B878D9"/>
    <w:rsid w:val="00B87E2B"/>
    <w:rsid w:val="00B903CF"/>
    <w:rsid w:val="00B90848"/>
    <w:rsid w:val="00B90A97"/>
    <w:rsid w:val="00B90D92"/>
    <w:rsid w:val="00B918FF"/>
    <w:rsid w:val="00B91A5B"/>
    <w:rsid w:val="00B91A7E"/>
    <w:rsid w:val="00B91B25"/>
    <w:rsid w:val="00B91DF3"/>
    <w:rsid w:val="00B92765"/>
    <w:rsid w:val="00B927DF"/>
    <w:rsid w:val="00B9298D"/>
    <w:rsid w:val="00B92B9E"/>
    <w:rsid w:val="00B92C4A"/>
    <w:rsid w:val="00B92E48"/>
    <w:rsid w:val="00B92E83"/>
    <w:rsid w:val="00B92FD4"/>
    <w:rsid w:val="00B9320A"/>
    <w:rsid w:val="00B933F6"/>
    <w:rsid w:val="00B93566"/>
    <w:rsid w:val="00B939FE"/>
    <w:rsid w:val="00B93C82"/>
    <w:rsid w:val="00B940D7"/>
    <w:rsid w:val="00B9412B"/>
    <w:rsid w:val="00B941E6"/>
    <w:rsid w:val="00B942FC"/>
    <w:rsid w:val="00B943F5"/>
    <w:rsid w:val="00B94B8C"/>
    <w:rsid w:val="00B94D84"/>
    <w:rsid w:val="00B94D9C"/>
    <w:rsid w:val="00B95295"/>
    <w:rsid w:val="00B95296"/>
    <w:rsid w:val="00B9536C"/>
    <w:rsid w:val="00B954ED"/>
    <w:rsid w:val="00B95537"/>
    <w:rsid w:val="00B956EE"/>
    <w:rsid w:val="00B95854"/>
    <w:rsid w:val="00B95AC5"/>
    <w:rsid w:val="00B95ACE"/>
    <w:rsid w:val="00B95D4B"/>
    <w:rsid w:val="00B95F51"/>
    <w:rsid w:val="00B960D1"/>
    <w:rsid w:val="00B9685A"/>
    <w:rsid w:val="00B96A52"/>
    <w:rsid w:val="00B96AC5"/>
    <w:rsid w:val="00B96B92"/>
    <w:rsid w:val="00B96D5F"/>
    <w:rsid w:val="00B96D87"/>
    <w:rsid w:val="00B96DDC"/>
    <w:rsid w:val="00B96E6D"/>
    <w:rsid w:val="00B96F95"/>
    <w:rsid w:val="00B9732F"/>
    <w:rsid w:val="00B9736E"/>
    <w:rsid w:val="00B97568"/>
    <w:rsid w:val="00B97641"/>
    <w:rsid w:val="00B9768B"/>
    <w:rsid w:val="00B979A1"/>
    <w:rsid w:val="00B97B34"/>
    <w:rsid w:val="00B97C6D"/>
    <w:rsid w:val="00BA00DC"/>
    <w:rsid w:val="00BA0210"/>
    <w:rsid w:val="00BA04CE"/>
    <w:rsid w:val="00BA0739"/>
    <w:rsid w:val="00BA077C"/>
    <w:rsid w:val="00BA082A"/>
    <w:rsid w:val="00BA0926"/>
    <w:rsid w:val="00BA0C49"/>
    <w:rsid w:val="00BA0DFB"/>
    <w:rsid w:val="00BA0E21"/>
    <w:rsid w:val="00BA12EA"/>
    <w:rsid w:val="00BA1341"/>
    <w:rsid w:val="00BA1428"/>
    <w:rsid w:val="00BA1E52"/>
    <w:rsid w:val="00BA212B"/>
    <w:rsid w:val="00BA2298"/>
    <w:rsid w:val="00BA2364"/>
    <w:rsid w:val="00BA23B3"/>
    <w:rsid w:val="00BA2471"/>
    <w:rsid w:val="00BA2639"/>
    <w:rsid w:val="00BA26CF"/>
    <w:rsid w:val="00BA28C8"/>
    <w:rsid w:val="00BA292D"/>
    <w:rsid w:val="00BA2D3E"/>
    <w:rsid w:val="00BA2EA4"/>
    <w:rsid w:val="00BA3089"/>
    <w:rsid w:val="00BA3157"/>
    <w:rsid w:val="00BA31D8"/>
    <w:rsid w:val="00BA33B6"/>
    <w:rsid w:val="00BA36C7"/>
    <w:rsid w:val="00BA3BBE"/>
    <w:rsid w:val="00BA3DE2"/>
    <w:rsid w:val="00BA404C"/>
    <w:rsid w:val="00BA40BD"/>
    <w:rsid w:val="00BA4272"/>
    <w:rsid w:val="00BA44FF"/>
    <w:rsid w:val="00BA45C7"/>
    <w:rsid w:val="00BA4871"/>
    <w:rsid w:val="00BA4A81"/>
    <w:rsid w:val="00BA4EA7"/>
    <w:rsid w:val="00BA506E"/>
    <w:rsid w:val="00BA51A4"/>
    <w:rsid w:val="00BA5406"/>
    <w:rsid w:val="00BA54A3"/>
    <w:rsid w:val="00BA568F"/>
    <w:rsid w:val="00BA5701"/>
    <w:rsid w:val="00BA5808"/>
    <w:rsid w:val="00BA580C"/>
    <w:rsid w:val="00BA5B3D"/>
    <w:rsid w:val="00BA5C65"/>
    <w:rsid w:val="00BA5F81"/>
    <w:rsid w:val="00BA5FB5"/>
    <w:rsid w:val="00BA613E"/>
    <w:rsid w:val="00BA6276"/>
    <w:rsid w:val="00BA630A"/>
    <w:rsid w:val="00BA647E"/>
    <w:rsid w:val="00BA64B1"/>
    <w:rsid w:val="00BA64BF"/>
    <w:rsid w:val="00BA6505"/>
    <w:rsid w:val="00BA6509"/>
    <w:rsid w:val="00BA6577"/>
    <w:rsid w:val="00BA6672"/>
    <w:rsid w:val="00BA66DC"/>
    <w:rsid w:val="00BA6802"/>
    <w:rsid w:val="00BA68C9"/>
    <w:rsid w:val="00BA699B"/>
    <w:rsid w:val="00BA69EC"/>
    <w:rsid w:val="00BA6D33"/>
    <w:rsid w:val="00BA70AD"/>
    <w:rsid w:val="00BA7100"/>
    <w:rsid w:val="00BA73E2"/>
    <w:rsid w:val="00BA75A1"/>
    <w:rsid w:val="00BA7663"/>
    <w:rsid w:val="00BA7B88"/>
    <w:rsid w:val="00BA7CED"/>
    <w:rsid w:val="00BA7D4F"/>
    <w:rsid w:val="00BB0362"/>
    <w:rsid w:val="00BB03D7"/>
    <w:rsid w:val="00BB049E"/>
    <w:rsid w:val="00BB07F2"/>
    <w:rsid w:val="00BB0AA1"/>
    <w:rsid w:val="00BB0AEE"/>
    <w:rsid w:val="00BB0D2B"/>
    <w:rsid w:val="00BB1B88"/>
    <w:rsid w:val="00BB1DC4"/>
    <w:rsid w:val="00BB1DC5"/>
    <w:rsid w:val="00BB2120"/>
    <w:rsid w:val="00BB226A"/>
    <w:rsid w:val="00BB293C"/>
    <w:rsid w:val="00BB2B35"/>
    <w:rsid w:val="00BB2BFE"/>
    <w:rsid w:val="00BB2F31"/>
    <w:rsid w:val="00BB310A"/>
    <w:rsid w:val="00BB32E1"/>
    <w:rsid w:val="00BB3508"/>
    <w:rsid w:val="00BB399A"/>
    <w:rsid w:val="00BB3CA0"/>
    <w:rsid w:val="00BB4024"/>
    <w:rsid w:val="00BB4070"/>
    <w:rsid w:val="00BB40F1"/>
    <w:rsid w:val="00BB420D"/>
    <w:rsid w:val="00BB42EA"/>
    <w:rsid w:val="00BB4588"/>
    <w:rsid w:val="00BB4772"/>
    <w:rsid w:val="00BB4AA7"/>
    <w:rsid w:val="00BB4B39"/>
    <w:rsid w:val="00BB4D06"/>
    <w:rsid w:val="00BB5B44"/>
    <w:rsid w:val="00BB5B8C"/>
    <w:rsid w:val="00BB5DA1"/>
    <w:rsid w:val="00BB5F0F"/>
    <w:rsid w:val="00BB61EB"/>
    <w:rsid w:val="00BB6261"/>
    <w:rsid w:val="00BB6299"/>
    <w:rsid w:val="00BB6675"/>
    <w:rsid w:val="00BB66B1"/>
    <w:rsid w:val="00BB6873"/>
    <w:rsid w:val="00BB68B0"/>
    <w:rsid w:val="00BB6922"/>
    <w:rsid w:val="00BB6AA8"/>
    <w:rsid w:val="00BB6C6E"/>
    <w:rsid w:val="00BB6EAE"/>
    <w:rsid w:val="00BB6F19"/>
    <w:rsid w:val="00BB7157"/>
    <w:rsid w:val="00BB734A"/>
    <w:rsid w:val="00BB73B8"/>
    <w:rsid w:val="00BB7A09"/>
    <w:rsid w:val="00BB7B03"/>
    <w:rsid w:val="00BB7BF9"/>
    <w:rsid w:val="00BB7F2B"/>
    <w:rsid w:val="00BC00D3"/>
    <w:rsid w:val="00BC041E"/>
    <w:rsid w:val="00BC0468"/>
    <w:rsid w:val="00BC04EB"/>
    <w:rsid w:val="00BC0705"/>
    <w:rsid w:val="00BC07DE"/>
    <w:rsid w:val="00BC097E"/>
    <w:rsid w:val="00BC0AD9"/>
    <w:rsid w:val="00BC0B84"/>
    <w:rsid w:val="00BC0DD2"/>
    <w:rsid w:val="00BC1278"/>
    <w:rsid w:val="00BC1453"/>
    <w:rsid w:val="00BC149D"/>
    <w:rsid w:val="00BC154F"/>
    <w:rsid w:val="00BC199A"/>
    <w:rsid w:val="00BC1C19"/>
    <w:rsid w:val="00BC1CB0"/>
    <w:rsid w:val="00BC1CEE"/>
    <w:rsid w:val="00BC226C"/>
    <w:rsid w:val="00BC2665"/>
    <w:rsid w:val="00BC2A11"/>
    <w:rsid w:val="00BC2E1F"/>
    <w:rsid w:val="00BC3061"/>
    <w:rsid w:val="00BC3286"/>
    <w:rsid w:val="00BC38BB"/>
    <w:rsid w:val="00BC3A73"/>
    <w:rsid w:val="00BC3B4B"/>
    <w:rsid w:val="00BC3BA6"/>
    <w:rsid w:val="00BC3D41"/>
    <w:rsid w:val="00BC3D4D"/>
    <w:rsid w:val="00BC3F29"/>
    <w:rsid w:val="00BC409F"/>
    <w:rsid w:val="00BC4105"/>
    <w:rsid w:val="00BC419B"/>
    <w:rsid w:val="00BC41F4"/>
    <w:rsid w:val="00BC456D"/>
    <w:rsid w:val="00BC48AB"/>
    <w:rsid w:val="00BC5197"/>
    <w:rsid w:val="00BC53D5"/>
    <w:rsid w:val="00BC5402"/>
    <w:rsid w:val="00BC548D"/>
    <w:rsid w:val="00BC55B1"/>
    <w:rsid w:val="00BC5964"/>
    <w:rsid w:val="00BC5A35"/>
    <w:rsid w:val="00BC5B69"/>
    <w:rsid w:val="00BC5C98"/>
    <w:rsid w:val="00BC5CC9"/>
    <w:rsid w:val="00BC5F4D"/>
    <w:rsid w:val="00BC60B0"/>
    <w:rsid w:val="00BC63F7"/>
    <w:rsid w:val="00BC65B3"/>
    <w:rsid w:val="00BC678A"/>
    <w:rsid w:val="00BC6970"/>
    <w:rsid w:val="00BC69C0"/>
    <w:rsid w:val="00BC6B79"/>
    <w:rsid w:val="00BC6D06"/>
    <w:rsid w:val="00BC6E23"/>
    <w:rsid w:val="00BC6F42"/>
    <w:rsid w:val="00BC7089"/>
    <w:rsid w:val="00BC7123"/>
    <w:rsid w:val="00BC71FA"/>
    <w:rsid w:val="00BC778A"/>
    <w:rsid w:val="00BC77D3"/>
    <w:rsid w:val="00BC78C1"/>
    <w:rsid w:val="00BC7A3F"/>
    <w:rsid w:val="00BC7A78"/>
    <w:rsid w:val="00BC7CC9"/>
    <w:rsid w:val="00BC7EDF"/>
    <w:rsid w:val="00BD00FD"/>
    <w:rsid w:val="00BD0ACA"/>
    <w:rsid w:val="00BD140F"/>
    <w:rsid w:val="00BD146B"/>
    <w:rsid w:val="00BD15E9"/>
    <w:rsid w:val="00BD163B"/>
    <w:rsid w:val="00BD16C9"/>
    <w:rsid w:val="00BD1E03"/>
    <w:rsid w:val="00BD2011"/>
    <w:rsid w:val="00BD2929"/>
    <w:rsid w:val="00BD3166"/>
    <w:rsid w:val="00BD3183"/>
    <w:rsid w:val="00BD3376"/>
    <w:rsid w:val="00BD361B"/>
    <w:rsid w:val="00BD3741"/>
    <w:rsid w:val="00BD38C4"/>
    <w:rsid w:val="00BD39DE"/>
    <w:rsid w:val="00BD3B33"/>
    <w:rsid w:val="00BD3D7E"/>
    <w:rsid w:val="00BD43E0"/>
    <w:rsid w:val="00BD454A"/>
    <w:rsid w:val="00BD4674"/>
    <w:rsid w:val="00BD4946"/>
    <w:rsid w:val="00BD4A82"/>
    <w:rsid w:val="00BD50FC"/>
    <w:rsid w:val="00BD5339"/>
    <w:rsid w:val="00BD55B6"/>
    <w:rsid w:val="00BD55FE"/>
    <w:rsid w:val="00BD5942"/>
    <w:rsid w:val="00BD5A52"/>
    <w:rsid w:val="00BD5B37"/>
    <w:rsid w:val="00BD5B4D"/>
    <w:rsid w:val="00BD5D64"/>
    <w:rsid w:val="00BD5EFA"/>
    <w:rsid w:val="00BD6106"/>
    <w:rsid w:val="00BD6208"/>
    <w:rsid w:val="00BD6AB0"/>
    <w:rsid w:val="00BD6B17"/>
    <w:rsid w:val="00BD6B70"/>
    <w:rsid w:val="00BD6D37"/>
    <w:rsid w:val="00BD6DED"/>
    <w:rsid w:val="00BD6E26"/>
    <w:rsid w:val="00BD6EB7"/>
    <w:rsid w:val="00BD6F08"/>
    <w:rsid w:val="00BD6FF2"/>
    <w:rsid w:val="00BD700C"/>
    <w:rsid w:val="00BD73C1"/>
    <w:rsid w:val="00BD7422"/>
    <w:rsid w:val="00BD75A4"/>
    <w:rsid w:val="00BD763B"/>
    <w:rsid w:val="00BD76EC"/>
    <w:rsid w:val="00BD76F8"/>
    <w:rsid w:val="00BD77BE"/>
    <w:rsid w:val="00BD77D5"/>
    <w:rsid w:val="00BD7F0B"/>
    <w:rsid w:val="00BE0506"/>
    <w:rsid w:val="00BE07C4"/>
    <w:rsid w:val="00BE08DD"/>
    <w:rsid w:val="00BE1110"/>
    <w:rsid w:val="00BE17DC"/>
    <w:rsid w:val="00BE1B5B"/>
    <w:rsid w:val="00BE1FC9"/>
    <w:rsid w:val="00BE21F9"/>
    <w:rsid w:val="00BE2480"/>
    <w:rsid w:val="00BE24D6"/>
    <w:rsid w:val="00BE2514"/>
    <w:rsid w:val="00BE271E"/>
    <w:rsid w:val="00BE2767"/>
    <w:rsid w:val="00BE2858"/>
    <w:rsid w:val="00BE2AC1"/>
    <w:rsid w:val="00BE2BA4"/>
    <w:rsid w:val="00BE2C6C"/>
    <w:rsid w:val="00BE2C9F"/>
    <w:rsid w:val="00BE2D03"/>
    <w:rsid w:val="00BE2D8A"/>
    <w:rsid w:val="00BE2E17"/>
    <w:rsid w:val="00BE2F87"/>
    <w:rsid w:val="00BE3048"/>
    <w:rsid w:val="00BE304F"/>
    <w:rsid w:val="00BE3758"/>
    <w:rsid w:val="00BE3863"/>
    <w:rsid w:val="00BE396E"/>
    <w:rsid w:val="00BE3A43"/>
    <w:rsid w:val="00BE3B31"/>
    <w:rsid w:val="00BE3B48"/>
    <w:rsid w:val="00BE3B7B"/>
    <w:rsid w:val="00BE3D20"/>
    <w:rsid w:val="00BE3E55"/>
    <w:rsid w:val="00BE404A"/>
    <w:rsid w:val="00BE441E"/>
    <w:rsid w:val="00BE485A"/>
    <w:rsid w:val="00BE48A8"/>
    <w:rsid w:val="00BE48F9"/>
    <w:rsid w:val="00BE4C27"/>
    <w:rsid w:val="00BE4CB9"/>
    <w:rsid w:val="00BE4F63"/>
    <w:rsid w:val="00BE519A"/>
    <w:rsid w:val="00BE5301"/>
    <w:rsid w:val="00BE554B"/>
    <w:rsid w:val="00BE5C37"/>
    <w:rsid w:val="00BE5E65"/>
    <w:rsid w:val="00BE5E96"/>
    <w:rsid w:val="00BE5FA3"/>
    <w:rsid w:val="00BE607B"/>
    <w:rsid w:val="00BE60A9"/>
    <w:rsid w:val="00BE6136"/>
    <w:rsid w:val="00BE619C"/>
    <w:rsid w:val="00BE6328"/>
    <w:rsid w:val="00BE6671"/>
    <w:rsid w:val="00BE6677"/>
    <w:rsid w:val="00BE667B"/>
    <w:rsid w:val="00BE6833"/>
    <w:rsid w:val="00BE6860"/>
    <w:rsid w:val="00BE6AA0"/>
    <w:rsid w:val="00BE6CDC"/>
    <w:rsid w:val="00BE6D9C"/>
    <w:rsid w:val="00BE6E6E"/>
    <w:rsid w:val="00BE6E9C"/>
    <w:rsid w:val="00BE7081"/>
    <w:rsid w:val="00BE7101"/>
    <w:rsid w:val="00BE71A5"/>
    <w:rsid w:val="00BE73CC"/>
    <w:rsid w:val="00BE7A2F"/>
    <w:rsid w:val="00BE7AA7"/>
    <w:rsid w:val="00BE7D6D"/>
    <w:rsid w:val="00BE7E08"/>
    <w:rsid w:val="00BE7F5A"/>
    <w:rsid w:val="00BF001E"/>
    <w:rsid w:val="00BF014C"/>
    <w:rsid w:val="00BF022D"/>
    <w:rsid w:val="00BF0404"/>
    <w:rsid w:val="00BF06EE"/>
    <w:rsid w:val="00BF0927"/>
    <w:rsid w:val="00BF0B34"/>
    <w:rsid w:val="00BF0BF9"/>
    <w:rsid w:val="00BF0E06"/>
    <w:rsid w:val="00BF0E10"/>
    <w:rsid w:val="00BF1383"/>
    <w:rsid w:val="00BF15E8"/>
    <w:rsid w:val="00BF1753"/>
    <w:rsid w:val="00BF183D"/>
    <w:rsid w:val="00BF191C"/>
    <w:rsid w:val="00BF1A39"/>
    <w:rsid w:val="00BF210A"/>
    <w:rsid w:val="00BF2148"/>
    <w:rsid w:val="00BF218A"/>
    <w:rsid w:val="00BF23EA"/>
    <w:rsid w:val="00BF2517"/>
    <w:rsid w:val="00BF2727"/>
    <w:rsid w:val="00BF2847"/>
    <w:rsid w:val="00BF294B"/>
    <w:rsid w:val="00BF29E6"/>
    <w:rsid w:val="00BF2C02"/>
    <w:rsid w:val="00BF2E5D"/>
    <w:rsid w:val="00BF2F78"/>
    <w:rsid w:val="00BF3027"/>
    <w:rsid w:val="00BF3331"/>
    <w:rsid w:val="00BF33FE"/>
    <w:rsid w:val="00BF35BC"/>
    <w:rsid w:val="00BF35CE"/>
    <w:rsid w:val="00BF3621"/>
    <w:rsid w:val="00BF36D7"/>
    <w:rsid w:val="00BF36EC"/>
    <w:rsid w:val="00BF3ACC"/>
    <w:rsid w:val="00BF3C31"/>
    <w:rsid w:val="00BF3D0B"/>
    <w:rsid w:val="00BF423D"/>
    <w:rsid w:val="00BF440E"/>
    <w:rsid w:val="00BF4830"/>
    <w:rsid w:val="00BF48C7"/>
    <w:rsid w:val="00BF4A41"/>
    <w:rsid w:val="00BF4AC0"/>
    <w:rsid w:val="00BF4C31"/>
    <w:rsid w:val="00BF4CC3"/>
    <w:rsid w:val="00BF500C"/>
    <w:rsid w:val="00BF5015"/>
    <w:rsid w:val="00BF5056"/>
    <w:rsid w:val="00BF505F"/>
    <w:rsid w:val="00BF5111"/>
    <w:rsid w:val="00BF5366"/>
    <w:rsid w:val="00BF58A5"/>
    <w:rsid w:val="00BF5911"/>
    <w:rsid w:val="00BF5A0E"/>
    <w:rsid w:val="00BF5AF9"/>
    <w:rsid w:val="00BF5BD4"/>
    <w:rsid w:val="00BF5F4A"/>
    <w:rsid w:val="00BF5FE5"/>
    <w:rsid w:val="00BF608F"/>
    <w:rsid w:val="00BF630C"/>
    <w:rsid w:val="00BF6680"/>
    <w:rsid w:val="00BF691E"/>
    <w:rsid w:val="00BF69EF"/>
    <w:rsid w:val="00BF6AD9"/>
    <w:rsid w:val="00BF6B90"/>
    <w:rsid w:val="00BF6D39"/>
    <w:rsid w:val="00BF6FEE"/>
    <w:rsid w:val="00BF71D2"/>
    <w:rsid w:val="00BF733B"/>
    <w:rsid w:val="00BF745D"/>
    <w:rsid w:val="00BF7892"/>
    <w:rsid w:val="00BF7B91"/>
    <w:rsid w:val="00C000F2"/>
    <w:rsid w:val="00C00361"/>
    <w:rsid w:val="00C006A6"/>
    <w:rsid w:val="00C0097A"/>
    <w:rsid w:val="00C00F38"/>
    <w:rsid w:val="00C01286"/>
    <w:rsid w:val="00C014BA"/>
    <w:rsid w:val="00C01564"/>
    <w:rsid w:val="00C0156A"/>
    <w:rsid w:val="00C01573"/>
    <w:rsid w:val="00C01593"/>
    <w:rsid w:val="00C01648"/>
    <w:rsid w:val="00C01945"/>
    <w:rsid w:val="00C01E42"/>
    <w:rsid w:val="00C02113"/>
    <w:rsid w:val="00C02162"/>
    <w:rsid w:val="00C024D4"/>
    <w:rsid w:val="00C02514"/>
    <w:rsid w:val="00C027A4"/>
    <w:rsid w:val="00C02881"/>
    <w:rsid w:val="00C02BB2"/>
    <w:rsid w:val="00C02FE6"/>
    <w:rsid w:val="00C03244"/>
    <w:rsid w:val="00C034E0"/>
    <w:rsid w:val="00C03876"/>
    <w:rsid w:val="00C04218"/>
    <w:rsid w:val="00C04390"/>
    <w:rsid w:val="00C043AB"/>
    <w:rsid w:val="00C046DB"/>
    <w:rsid w:val="00C04A1B"/>
    <w:rsid w:val="00C04B11"/>
    <w:rsid w:val="00C04DC9"/>
    <w:rsid w:val="00C04DE0"/>
    <w:rsid w:val="00C04DEE"/>
    <w:rsid w:val="00C0506D"/>
    <w:rsid w:val="00C05173"/>
    <w:rsid w:val="00C051C7"/>
    <w:rsid w:val="00C054CF"/>
    <w:rsid w:val="00C054E5"/>
    <w:rsid w:val="00C05553"/>
    <w:rsid w:val="00C0555D"/>
    <w:rsid w:val="00C056FD"/>
    <w:rsid w:val="00C05962"/>
    <w:rsid w:val="00C059B2"/>
    <w:rsid w:val="00C05DB9"/>
    <w:rsid w:val="00C05F3F"/>
    <w:rsid w:val="00C06397"/>
    <w:rsid w:val="00C067D0"/>
    <w:rsid w:val="00C0736D"/>
    <w:rsid w:val="00C07594"/>
    <w:rsid w:val="00C07696"/>
    <w:rsid w:val="00C076C3"/>
    <w:rsid w:val="00C07757"/>
    <w:rsid w:val="00C07831"/>
    <w:rsid w:val="00C07B49"/>
    <w:rsid w:val="00C07BAC"/>
    <w:rsid w:val="00C07EA2"/>
    <w:rsid w:val="00C07F3A"/>
    <w:rsid w:val="00C07F5B"/>
    <w:rsid w:val="00C102A9"/>
    <w:rsid w:val="00C10519"/>
    <w:rsid w:val="00C10793"/>
    <w:rsid w:val="00C11167"/>
    <w:rsid w:val="00C111A9"/>
    <w:rsid w:val="00C11916"/>
    <w:rsid w:val="00C11933"/>
    <w:rsid w:val="00C11A43"/>
    <w:rsid w:val="00C11E56"/>
    <w:rsid w:val="00C11F50"/>
    <w:rsid w:val="00C1219E"/>
    <w:rsid w:val="00C12357"/>
    <w:rsid w:val="00C126F8"/>
    <w:rsid w:val="00C12810"/>
    <w:rsid w:val="00C12941"/>
    <w:rsid w:val="00C12A53"/>
    <w:rsid w:val="00C12CC1"/>
    <w:rsid w:val="00C12D98"/>
    <w:rsid w:val="00C12E2F"/>
    <w:rsid w:val="00C12EA7"/>
    <w:rsid w:val="00C12EDD"/>
    <w:rsid w:val="00C130F0"/>
    <w:rsid w:val="00C132A0"/>
    <w:rsid w:val="00C134DA"/>
    <w:rsid w:val="00C13A18"/>
    <w:rsid w:val="00C13DA2"/>
    <w:rsid w:val="00C13DC7"/>
    <w:rsid w:val="00C13F48"/>
    <w:rsid w:val="00C140DB"/>
    <w:rsid w:val="00C141A9"/>
    <w:rsid w:val="00C142AE"/>
    <w:rsid w:val="00C142C0"/>
    <w:rsid w:val="00C1453F"/>
    <w:rsid w:val="00C14695"/>
    <w:rsid w:val="00C14BA7"/>
    <w:rsid w:val="00C14BD0"/>
    <w:rsid w:val="00C14C2B"/>
    <w:rsid w:val="00C14C75"/>
    <w:rsid w:val="00C14D12"/>
    <w:rsid w:val="00C14FF0"/>
    <w:rsid w:val="00C150B1"/>
    <w:rsid w:val="00C153E3"/>
    <w:rsid w:val="00C15850"/>
    <w:rsid w:val="00C158D7"/>
    <w:rsid w:val="00C15978"/>
    <w:rsid w:val="00C15A10"/>
    <w:rsid w:val="00C15F1E"/>
    <w:rsid w:val="00C16279"/>
    <w:rsid w:val="00C1674D"/>
    <w:rsid w:val="00C16A54"/>
    <w:rsid w:val="00C16ACA"/>
    <w:rsid w:val="00C16B4D"/>
    <w:rsid w:val="00C16BD3"/>
    <w:rsid w:val="00C16DAE"/>
    <w:rsid w:val="00C16F3E"/>
    <w:rsid w:val="00C16FD7"/>
    <w:rsid w:val="00C170A5"/>
    <w:rsid w:val="00C17222"/>
    <w:rsid w:val="00C173BF"/>
    <w:rsid w:val="00C1748A"/>
    <w:rsid w:val="00C1751B"/>
    <w:rsid w:val="00C177EE"/>
    <w:rsid w:val="00C1787B"/>
    <w:rsid w:val="00C17A8C"/>
    <w:rsid w:val="00C17C65"/>
    <w:rsid w:val="00C17EF3"/>
    <w:rsid w:val="00C17FDF"/>
    <w:rsid w:val="00C2021B"/>
    <w:rsid w:val="00C2030C"/>
    <w:rsid w:val="00C204C2"/>
    <w:rsid w:val="00C2051F"/>
    <w:rsid w:val="00C207F4"/>
    <w:rsid w:val="00C20AF0"/>
    <w:rsid w:val="00C20F77"/>
    <w:rsid w:val="00C20FF6"/>
    <w:rsid w:val="00C210E1"/>
    <w:rsid w:val="00C21286"/>
    <w:rsid w:val="00C21314"/>
    <w:rsid w:val="00C21416"/>
    <w:rsid w:val="00C21554"/>
    <w:rsid w:val="00C215DF"/>
    <w:rsid w:val="00C21752"/>
    <w:rsid w:val="00C21954"/>
    <w:rsid w:val="00C21BD0"/>
    <w:rsid w:val="00C21DE6"/>
    <w:rsid w:val="00C22207"/>
    <w:rsid w:val="00C22246"/>
    <w:rsid w:val="00C22420"/>
    <w:rsid w:val="00C22491"/>
    <w:rsid w:val="00C22657"/>
    <w:rsid w:val="00C22765"/>
    <w:rsid w:val="00C2291C"/>
    <w:rsid w:val="00C229F5"/>
    <w:rsid w:val="00C22A5B"/>
    <w:rsid w:val="00C22B5B"/>
    <w:rsid w:val="00C23036"/>
    <w:rsid w:val="00C23145"/>
    <w:rsid w:val="00C23235"/>
    <w:rsid w:val="00C23765"/>
    <w:rsid w:val="00C237B9"/>
    <w:rsid w:val="00C239BD"/>
    <w:rsid w:val="00C23A18"/>
    <w:rsid w:val="00C23AD4"/>
    <w:rsid w:val="00C23C09"/>
    <w:rsid w:val="00C23C78"/>
    <w:rsid w:val="00C23E5B"/>
    <w:rsid w:val="00C24043"/>
    <w:rsid w:val="00C24070"/>
    <w:rsid w:val="00C242B7"/>
    <w:rsid w:val="00C24346"/>
    <w:rsid w:val="00C24406"/>
    <w:rsid w:val="00C24491"/>
    <w:rsid w:val="00C24781"/>
    <w:rsid w:val="00C2482F"/>
    <w:rsid w:val="00C24ED8"/>
    <w:rsid w:val="00C2594C"/>
    <w:rsid w:val="00C26104"/>
    <w:rsid w:val="00C261A2"/>
    <w:rsid w:val="00C26470"/>
    <w:rsid w:val="00C267CB"/>
    <w:rsid w:val="00C26AEB"/>
    <w:rsid w:val="00C27235"/>
    <w:rsid w:val="00C27497"/>
    <w:rsid w:val="00C278CF"/>
    <w:rsid w:val="00C27B16"/>
    <w:rsid w:val="00C27BEC"/>
    <w:rsid w:val="00C27E85"/>
    <w:rsid w:val="00C302B1"/>
    <w:rsid w:val="00C3092E"/>
    <w:rsid w:val="00C30CA1"/>
    <w:rsid w:val="00C310CC"/>
    <w:rsid w:val="00C31253"/>
    <w:rsid w:val="00C31326"/>
    <w:rsid w:val="00C313C1"/>
    <w:rsid w:val="00C31430"/>
    <w:rsid w:val="00C319B0"/>
    <w:rsid w:val="00C31A5D"/>
    <w:rsid w:val="00C31B67"/>
    <w:rsid w:val="00C31BAD"/>
    <w:rsid w:val="00C31DDD"/>
    <w:rsid w:val="00C323B4"/>
    <w:rsid w:val="00C3275F"/>
    <w:rsid w:val="00C32AAE"/>
    <w:rsid w:val="00C3300A"/>
    <w:rsid w:val="00C332F7"/>
    <w:rsid w:val="00C33324"/>
    <w:rsid w:val="00C334A7"/>
    <w:rsid w:val="00C33682"/>
    <w:rsid w:val="00C33799"/>
    <w:rsid w:val="00C33A0E"/>
    <w:rsid w:val="00C3402B"/>
    <w:rsid w:val="00C34496"/>
    <w:rsid w:val="00C34525"/>
    <w:rsid w:val="00C34578"/>
    <w:rsid w:val="00C34844"/>
    <w:rsid w:val="00C348E7"/>
    <w:rsid w:val="00C34AC8"/>
    <w:rsid w:val="00C34C57"/>
    <w:rsid w:val="00C34E57"/>
    <w:rsid w:val="00C34FFA"/>
    <w:rsid w:val="00C35397"/>
    <w:rsid w:val="00C35688"/>
    <w:rsid w:val="00C35980"/>
    <w:rsid w:val="00C359A3"/>
    <w:rsid w:val="00C35AB8"/>
    <w:rsid w:val="00C35BD8"/>
    <w:rsid w:val="00C35E85"/>
    <w:rsid w:val="00C35F09"/>
    <w:rsid w:val="00C35F2E"/>
    <w:rsid w:val="00C35FC9"/>
    <w:rsid w:val="00C360C5"/>
    <w:rsid w:val="00C360E7"/>
    <w:rsid w:val="00C360EB"/>
    <w:rsid w:val="00C362FD"/>
    <w:rsid w:val="00C36535"/>
    <w:rsid w:val="00C3663C"/>
    <w:rsid w:val="00C3675A"/>
    <w:rsid w:val="00C36950"/>
    <w:rsid w:val="00C36E50"/>
    <w:rsid w:val="00C372D5"/>
    <w:rsid w:val="00C374F9"/>
    <w:rsid w:val="00C375A4"/>
    <w:rsid w:val="00C377C9"/>
    <w:rsid w:val="00C378FD"/>
    <w:rsid w:val="00C37A08"/>
    <w:rsid w:val="00C37B2F"/>
    <w:rsid w:val="00C37C44"/>
    <w:rsid w:val="00C37F8D"/>
    <w:rsid w:val="00C40036"/>
    <w:rsid w:val="00C40165"/>
    <w:rsid w:val="00C405AC"/>
    <w:rsid w:val="00C406BD"/>
    <w:rsid w:val="00C409F4"/>
    <w:rsid w:val="00C40A61"/>
    <w:rsid w:val="00C40B32"/>
    <w:rsid w:val="00C40F9B"/>
    <w:rsid w:val="00C40FCA"/>
    <w:rsid w:val="00C41427"/>
    <w:rsid w:val="00C41456"/>
    <w:rsid w:val="00C415E1"/>
    <w:rsid w:val="00C41825"/>
    <w:rsid w:val="00C41844"/>
    <w:rsid w:val="00C41B52"/>
    <w:rsid w:val="00C41DED"/>
    <w:rsid w:val="00C41E58"/>
    <w:rsid w:val="00C428C8"/>
    <w:rsid w:val="00C42A7C"/>
    <w:rsid w:val="00C42E1B"/>
    <w:rsid w:val="00C42E54"/>
    <w:rsid w:val="00C42F2B"/>
    <w:rsid w:val="00C431DC"/>
    <w:rsid w:val="00C432E7"/>
    <w:rsid w:val="00C433A3"/>
    <w:rsid w:val="00C4391F"/>
    <w:rsid w:val="00C43E5D"/>
    <w:rsid w:val="00C44140"/>
    <w:rsid w:val="00C44306"/>
    <w:rsid w:val="00C444D8"/>
    <w:rsid w:val="00C44542"/>
    <w:rsid w:val="00C44622"/>
    <w:rsid w:val="00C447B7"/>
    <w:rsid w:val="00C44973"/>
    <w:rsid w:val="00C44AA3"/>
    <w:rsid w:val="00C44F71"/>
    <w:rsid w:val="00C452AC"/>
    <w:rsid w:val="00C454EC"/>
    <w:rsid w:val="00C45D13"/>
    <w:rsid w:val="00C45D3A"/>
    <w:rsid w:val="00C460A7"/>
    <w:rsid w:val="00C462EF"/>
    <w:rsid w:val="00C46518"/>
    <w:rsid w:val="00C46529"/>
    <w:rsid w:val="00C4656A"/>
    <w:rsid w:val="00C465D4"/>
    <w:rsid w:val="00C4689D"/>
    <w:rsid w:val="00C46965"/>
    <w:rsid w:val="00C469D8"/>
    <w:rsid w:val="00C46E51"/>
    <w:rsid w:val="00C46FEE"/>
    <w:rsid w:val="00C471B8"/>
    <w:rsid w:val="00C471BF"/>
    <w:rsid w:val="00C4726B"/>
    <w:rsid w:val="00C47355"/>
    <w:rsid w:val="00C47384"/>
    <w:rsid w:val="00C479BB"/>
    <w:rsid w:val="00C47A7A"/>
    <w:rsid w:val="00C47CE7"/>
    <w:rsid w:val="00C5025B"/>
    <w:rsid w:val="00C5038F"/>
    <w:rsid w:val="00C50549"/>
    <w:rsid w:val="00C50758"/>
    <w:rsid w:val="00C507C7"/>
    <w:rsid w:val="00C50AA2"/>
    <w:rsid w:val="00C50B98"/>
    <w:rsid w:val="00C50E23"/>
    <w:rsid w:val="00C50F40"/>
    <w:rsid w:val="00C51395"/>
    <w:rsid w:val="00C51A84"/>
    <w:rsid w:val="00C51B2F"/>
    <w:rsid w:val="00C51B5B"/>
    <w:rsid w:val="00C51BD6"/>
    <w:rsid w:val="00C51D5C"/>
    <w:rsid w:val="00C52342"/>
    <w:rsid w:val="00C52363"/>
    <w:rsid w:val="00C523D0"/>
    <w:rsid w:val="00C52DD0"/>
    <w:rsid w:val="00C52F98"/>
    <w:rsid w:val="00C53001"/>
    <w:rsid w:val="00C53051"/>
    <w:rsid w:val="00C53091"/>
    <w:rsid w:val="00C531FD"/>
    <w:rsid w:val="00C53206"/>
    <w:rsid w:val="00C532A9"/>
    <w:rsid w:val="00C53429"/>
    <w:rsid w:val="00C5443B"/>
    <w:rsid w:val="00C544F6"/>
    <w:rsid w:val="00C54580"/>
    <w:rsid w:val="00C54591"/>
    <w:rsid w:val="00C54854"/>
    <w:rsid w:val="00C54AD9"/>
    <w:rsid w:val="00C5501B"/>
    <w:rsid w:val="00C550A9"/>
    <w:rsid w:val="00C550F5"/>
    <w:rsid w:val="00C5516B"/>
    <w:rsid w:val="00C551C8"/>
    <w:rsid w:val="00C5558D"/>
    <w:rsid w:val="00C5584C"/>
    <w:rsid w:val="00C558B1"/>
    <w:rsid w:val="00C5592E"/>
    <w:rsid w:val="00C55DC8"/>
    <w:rsid w:val="00C55DE5"/>
    <w:rsid w:val="00C56096"/>
    <w:rsid w:val="00C562BE"/>
    <w:rsid w:val="00C563F8"/>
    <w:rsid w:val="00C564F1"/>
    <w:rsid w:val="00C56889"/>
    <w:rsid w:val="00C56AB0"/>
    <w:rsid w:val="00C56B99"/>
    <w:rsid w:val="00C56E6A"/>
    <w:rsid w:val="00C56F54"/>
    <w:rsid w:val="00C5707C"/>
    <w:rsid w:val="00C5712A"/>
    <w:rsid w:val="00C571B5"/>
    <w:rsid w:val="00C571E5"/>
    <w:rsid w:val="00C572F3"/>
    <w:rsid w:val="00C573ED"/>
    <w:rsid w:val="00C576CF"/>
    <w:rsid w:val="00C577AC"/>
    <w:rsid w:val="00C57C76"/>
    <w:rsid w:val="00C57CD0"/>
    <w:rsid w:val="00C57F02"/>
    <w:rsid w:val="00C57F22"/>
    <w:rsid w:val="00C57F3F"/>
    <w:rsid w:val="00C6009B"/>
    <w:rsid w:val="00C60194"/>
    <w:rsid w:val="00C601FA"/>
    <w:rsid w:val="00C6028F"/>
    <w:rsid w:val="00C604E8"/>
    <w:rsid w:val="00C60542"/>
    <w:rsid w:val="00C60785"/>
    <w:rsid w:val="00C609E5"/>
    <w:rsid w:val="00C60E65"/>
    <w:rsid w:val="00C61054"/>
    <w:rsid w:val="00C61282"/>
    <w:rsid w:val="00C615A4"/>
    <w:rsid w:val="00C615DB"/>
    <w:rsid w:val="00C61646"/>
    <w:rsid w:val="00C61A91"/>
    <w:rsid w:val="00C61D1D"/>
    <w:rsid w:val="00C61DFE"/>
    <w:rsid w:val="00C621CA"/>
    <w:rsid w:val="00C62280"/>
    <w:rsid w:val="00C622F5"/>
    <w:rsid w:val="00C624AB"/>
    <w:rsid w:val="00C624C5"/>
    <w:rsid w:val="00C624FE"/>
    <w:rsid w:val="00C625A4"/>
    <w:rsid w:val="00C62600"/>
    <w:rsid w:val="00C62868"/>
    <w:rsid w:val="00C6292D"/>
    <w:rsid w:val="00C6296B"/>
    <w:rsid w:val="00C62974"/>
    <w:rsid w:val="00C62AF6"/>
    <w:rsid w:val="00C62B90"/>
    <w:rsid w:val="00C62C05"/>
    <w:rsid w:val="00C62F1A"/>
    <w:rsid w:val="00C62F95"/>
    <w:rsid w:val="00C63303"/>
    <w:rsid w:val="00C63440"/>
    <w:rsid w:val="00C638DD"/>
    <w:rsid w:val="00C63B8C"/>
    <w:rsid w:val="00C63E54"/>
    <w:rsid w:val="00C64041"/>
    <w:rsid w:val="00C642B6"/>
    <w:rsid w:val="00C64487"/>
    <w:rsid w:val="00C645CD"/>
    <w:rsid w:val="00C646A3"/>
    <w:rsid w:val="00C64707"/>
    <w:rsid w:val="00C64CDB"/>
    <w:rsid w:val="00C64D93"/>
    <w:rsid w:val="00C64DC6"/>
    <w:rsid w:val="00C64F45"/>
    <w:rsid w:val="00C650C1"/>
    <w:rsid w:val="00C654C1"/>
    <w:rsid w:val="00C654ED"/>
    <w:rsid w:val="00C655BE"/>
    <w:rsid w:val="00C65610"/>
    <w:rsid w:val="00C656F1"/>
    <w:rsid w:val="00C6577C"/>
    <w:rsid w:val="00C65827"/>
    <w:rsid w:val="00C65A01"/>
    <w:rsid w:val="00C65AD0"/>
    <w:rsid w:val="00C6601E"/>
    <w:rsid w:val="00C6616C"/>
    <w:rsid w:val="00C6618B"/>
    <w:rsid w:val="00C661DC"/>
    <w:rsid w:val="00C66356"/>
    <w:rsid w:val="00C66499"/>
    <w:rsid w:val="00C66690"/>
    <w:rsid w:val="00C66718"/>
    <w:rsid w:val="00C66921"/>
    <w:rsid w:val="00C66922"/>
    <w:rsid w:val="00C669BF"/>
    <w:rsid w:val="00C66C65"/>
    <w:rsid w:val="00C66D09"/>
    <w:rsid w:val="00C672B1"/>
    <w:rsid w:val="00C67859"/>
    <w:rsid w:val="00C67914"/>
    <w:rsid w:val="00C67994"/>
    <w:rsid w:val="00C67D57"/>
    <w:rsid w:val="00C67E93"/>
    <w:rsid w:val="00C67FE9"/>
    <w:rsid w:val="00C700C1"/>
    <w:rsid w:val="00C70453"/>
    <w:rsid w:val="00C706F0"/>
    <w:rsid w:val="00C707EB"/>
    <w:rsid w:val="00C70903"/>
    <w:rsid w:val="00C709E6"/>
    <w:rsid w:val="00C70AA7"/>
    <w:rsid w:val="00C70BA3"/>
    <w:rsid w:val="00C70C17"/>
    <w:rsid w:val="00C70DC7"/>
    <w:rsid w:val="00C70E88"/>
    <w:rsid w:val="00C7106F"/>
    <w:rsid w:val="00C71169"/>
    <w:rsid w:val="00C711C0"/>
    <w:rsid w:val="00C714F4"/>
    <w:rsid w:val="00C716A9"/>
    <w:rsid w:val="00C71EEF"/>
    <w:rsid w:val="00C72057"/>
    <w:rsid w:val="00C72135"/>
    <w:rsid w:val="00C72179"/>
    <w:rsid w:val="00C7243E"/>
    <w:rsid w:val="00C7268B"/>
    <w:rsid w:val="00C72A69"/>
    <w:rsid w:val="00C72BA6"/>
    <w:rsid w:val="00C734BD"/>
    <w:rsid w:val="00C73704"/>
    <w:rsid w:val="00C737B0"/>
    <w:rsid w:val="00C743D4"/>
    <w:rsid w:val="00C74776"/>
    <w:rsid w:val="00C747C5"/>
    <w:rsid w:val="00C74817"/>
    <w:rsid w:val="00C74AEA"/>
    <w:rsid w:val="00C74C96"/>
    <w:rsid w:val="00C74CEE"/>
    <w:rsid w:val="00C752DA"/>
    <w:rsid w:val="00C755AF"/>
    <w:rsid w:val="00C758B4"/>
    <w:rsid w:val="00C759A1"/>
    <w:rsid w:val="00C75A8B"/>
    <w:rsid w:val="00C75B95"/>
    <w:rsid w:val="00C75D7A"/>
    <w:rsid w:val="00C75E74"/>
    <w:rsid w:val="00C75E84"/>
    <w:rsid w:val="00C75F68"/>
    <w:rsid w:val="00C7631B"/>
    <w:rsid w:val="00C764E7"/>
    <w:rsid w:val="00C766C3"/>
    <w:rsid w:val="00C76BEA"/>
    <w:rsid w:val="00C76ED6"/>
    <w:rsid w:val="00C76F15"/>
    <w:rsid w:val="00C770C9"/>
    <w:rsid w:val="00C77218"/>
    <w:rsid w:val="00C77236"/>
    <w:rsid w:val="00C7748B"/>
    <w:rsid w:val="00C774AA"/>
    <w:rsid w:val="00C774EB"/>
    <w:rsid w:val="00C7776B"/>
    <w:rsid w:val="00C77D6C"/>
    <w:rsid w:val="00C77ED7"/>
    <w:rsid w:val="00C80298"/>
    <w:rsid w:val="00C80331"/>
    <w:rsid w:val="00C80348"/>
    <w:rsid w:val="00C8047B"/>
    <w:rsid w:val="00C804DD"/>
    <w:rsid w:val="00C80570"/>
    <w:rsid w:val="00C8060A"/>
    <w:rsid w:val="00C8082A"/>
    <w:rsid w:val="00C809DC"/>
    <w:rsid w:val="00C80AC8"/>
    <w:rsid w:val="00C80B08"/>
    <w:rsid w:val="00C80B91"/>
    <w:rsid w:val="00C80C1E"/>
    <w:rsid w:val="00C815AB"/>
    <w:rsid w:val="00C81A17"/>
    <w:rsid w:val="00C81E76"/>
    <w:rsid w:val="00C81EE6"/>
    <w:rsid w:val="00C81F16"/>
    <w:rsid w:val="00C82535"/>
    <w:rsid w:val="00C827F6"/>
    <w:rsid w:val="00C828F5"/>
    <w:rsid w:val="00C82D74"/>
    <w:rsid w:val="00C830C3"/>
    <w:rsid w:val="00C83136"/>
    <w:rsid w:val="00C83195"/>
    <w:rsid w:val="00C832F1"/>
    <w:rsid w:val="00C837DD"/>
    <w:rsid w:val="00C83906"/>
    <w:rsid w:val="00C83968"/>
    <w:rsid w:val="00C83AC5"/>
    <w:rsid w:val="00C83F3E"/>
    <w:rsid w:val="00C83FB9"/>
    <w:rsid w:val="00C8498B"/>
    <w:rsid w:val="00C84F65"/>
    <w:rsid w:val="00C85029"/>
    <w:rsid w:val="00C852C2"/>
    <w:rsid w:val="00C85403"/>
    <w:rsid w:val="00C85898"/>
    <w:rsid w:val="00C85A09"/>
    <w:rsid w:val="00C85D8E"/>
    <w:rsid w:val="00C85DD8"/>
    <w:rsid w:val="00C863BB"/>
    <w:rsid w:val="00C86579"/>
    <w:rsid w:val="00C869A1"/>
    <w:rsid w:val="00C869AE"/>
    <w:rsid w:val="00C86D76"/>
    <w:rsid w:val="00C86D9E"/>
    <w:rsid w:val="00C8707E"/>
    <w:rsid w:val="00C870DB"/>
    <w:rsid w:val="00C8716A"/>
    <w:rsid w:val="00C87217"/>
    <w:rsid w:val="00C8740C"/>
    <w:rsid w:val="00C8773A"/>
    <w:rsid w:val="00C8776A"/>
    <w:rsid w:val="00C87861"/>
    <w:rsid w:val="00C87972"/>
    <w:rsid w:val="00C879AA"/>
    <w:rsid w:val="00C87AD2"/>
    <w:rsid w:val="00C87F19"/>
    <w:rsid w:val="00C87F86"/>
    <w:rsid w:val="00C9050F"/>
    <w:rsid w:val="00C90536"/>
    <w:rsid w:val="00C90551"/>
    <w:rsid w:val="00C90C44"/>
    <w:rsid w:val="00C90D36"/>
    <w:rsid w:val="00C910C5"/>
    <w:rsid w:val="00C913EB"/>
    <w:rsid w:val="00C9159E"/>
    <w:rsid w:val="00C917F8"/>
    <w:rsid w:val="00C919E3"/>
    <w:rsid w:val="00C91A08"/>
    <w:rsid w:val="00C91A17"/>
    <w:rsid w:val="00C91AFB"/>
    <w:rsid w:val="00C91C27"/>
    <w:rsid w:val="00C91DBA"/>
    <w:rsid w:val="00C92358"/>
    <w:rsid w:val="00C9253E"/>
    <w:rsid w:val="00C9255E"/>
    <w:rsid w:val="00C92638"/>
    <w:rsid w:val="00C92B2E"/>
    <w:rsid w:val="00C92C26"/>
    <w:rsid w:val="00C92EB1"/>
    <w:rsid w:val="00C932AB"/>
    <w:rsid w:val="00C934D5"/>
    <w:rsid w:val="00C9368A"/>
    <w:rsid w:val="00C93697"/>
    <w:rsid w:val="00C936C8"/>
    <w:rsid w:val="00C937BB"/>
    <w:rsid w:val="00C9390B"/>
    <w:rsid w:val="00C93980"/>
    <w:rsid w:val="00C93BB1"/>
    <w:rsid w:val="00C93F7B"/>
    <w:rsid w:val="00C943F7"/>
    <w:rsid w:val="00C94623"/>
    <w:rsid w:val="00C9479C"/>
    <w:rsid w:val="00C94889"/>
    <w:rsid w:val="00C94C56"/>
    <w:rsid w:val="00C94C5C"/>
    <w:rsid w:val="00C94C90"/>
    <w:rsid w:val="00C94CCA"/>
    <w:rsid w:val="00C94F2D"/>
    <w:rsid w:val="00C9510C"/>
    <w:rsid w:val="00C95173"/>
    <w:rsid w:val="00C95207"/>
    <w:rsid w:val="00C953E8"/>
    <w:rsid w:val="00C954C7"/>
    <w:rsid w:val="00C95735"/>
    <w:rsid w:val="00C9578C"/>
    <w:rsid w:val="00C96058"/>
    <w:rsid w:val="00C96209"/>
    <w:rsid w:val="00C96320"/>
    <w:rsid w:val="00C966D9"/>
    <w:rsid w:val="00C96759"/>
    <w:rsid w:val="00C96773"/>
    <w:rsid w:val="00C9680C"/>
    <w:rsid w:val="00C96A46"/>
    <w:rsid w:val="00C96BB4"/>
    <w:rsid w:val="00C96D56"/>
    <w:rsid w:val="00C96EC4"/>
    <w:rsid w:val="00C97290"/>
    <w:rsid w:val="00C97343"/>
    <w:rsid w:val="00C975B6"/>
    <w:rsid w:val="00C97811"/>
    <w:rsid w:val="00C978BC"/>
    <w:rsid w:val="00C97A64"/>
    <w:rsid w:val="00C97D10"/>
    <w:rsid w:val="00C97D53"/>
    <w:rsid w:val="00CA02AB"/>
    <w:rsid w:val="00CA0364"/>
    <w:rsid w:val="00CA04DE"/>
    <w:rsid w:val="00CA0595"/>
    <w:rsid w:val="00CA084E"/>
    <w:rsid w:val="00CA09A9"/>
    <w:rsid w:val="00CA0B9E"/>
    <w:rsid w:val="00CA0C52"/>
    <w:rsid w:val="00CA0FE8"/>
    <w:rsid w:val="00CA10F9"/>
    <w:rsid w:val="00CA11CB"/>
    <w:rsid w:val="00CA11D5"/>
    <w:rsid w:val="00CA1377"/>
    <w:rsid w:val="00CA141E"/>
    <w:rsid w:val="00CA17FA"/>
    <w:rsid w:val="00CA1A17"/>
    <w:rsid w:val="00CA1A7A"/>
    <w:rsid w:val="00CA1B6A"/>
    <w:rsid w:val="00CA1B90"/>
    <w:rsid w:val="00CA1C33"/>
    <w:rsid w:val="00CA1C34"/>
    <w:rsid w:val="00CA1E5B"/>
    <w:rsid w:val="00CA1E6E"/>
    <w:rsid w:val="00CA1F8C"/>
    <w:rsid w:val="00CA1FDB"/>
    <w:rsid w:val="00CA21AA"/>
    <w:rsid w:val="00CA227F"/>
    <w:rsid w:val="00CA2554"/>
    <w:rsid w:val="00CA28AB"/>
    <w:rsid w:val="00CA2972"/>
    <w:rsid w:val="00CA2A63"/>
    <w:rsid w:val="00CA2B5D"/>
    <w:rsid w:val="00CA2DA8"/>
    <w:rsid w:val="00CA325C"/>
    <w:rsid w:val="00CA3419"/>
    <w:rsid w:val="00CA34CF"/>
    <w:rsid w:val="00CA353F"/>
    <w:rsid w:val="00CA3609"/>
    <w:rsid w:val="00CA3A29"/>
    <w:rsid w:val="00CA3D09"/>
    <w:rsid w:val="00CA3EBA"/>
    <w:rsid w:val="00CA3F49"/>
    <w:rsid w:val="00CA42A7"/>
    <w:rsid w:val="00CA4484"/>
    <w:rsid w:val="00CA459F"/>
    <w:rsid w:val="00CA46CA"/>
    <w:rsid w:val="00CA4721"/>
    <w:rsid w:val="00CA47D6"/>
    <w:rsid w:val="00CA4827"/>
    <w:rsid w:val="00CA4974"/>
    <w:rsid w:val="00CA4CE4"/>
    <w:rsid w:val="00CA4DB7"/>
    <w:rsid w:val="00CA508D"/>
    <w:rsid w:val="00CA5458"/>
    <w:rsid w:val="00CA57FA"/>
    <w:rsid w:val="00CA5940"/>
    <w:rsid w:val="00CA59E8"/>
    <w:rsid w:val="00CA5C27"/>
    <w:rsid w:val="00CA63A4"/>
    <w:rsid w:val="00CA6421"/>
    <w:rsid w:val="00CA671A"/>
    <w:rsid w:val="00CA676D"/>
    <w:rsid w:val="00CA68A1"/>
    <w:rsid w:val="00CA69D3"/>
    <w:rsid w:val="00CA6B0E"/>
    <w:rsid w:val="00CA6D1E"/>
    <w:rsid w:val="00CA6FF9"/>
    <w:rsid w:val="00CA71F0"/>
    <w:rsid w:val="00CA7422"/>
    <w:rsid w:val="00CA75E5"/>
    <w:rsid w:val="00CA75E7"/>
    <w:rsid w:val="00CA781F"/>
    <w:rsid w:val="00CA79BB"/>
    <w:rsid w:val="00CA7A5A"/>
    <w:rsid w:val="00CA7C84"/>
    <w:rsid w:val="00CA7DD7"/>
    <w:rsid w:val="00CA7F2A"/>
    <w:rsid w:val="00CA7F4B"/>
    <w:rsid w:val="00CB006A"/>
    <w:rsid w:val="00CB018C"/>
    <w:rsid w:val="00CB024D"/>
    <w:rsid w:val="00CB0F20"/>
    <w:rsid w:val="00CB0F41"/>
    <w:rsid w:val="00CB10DA"/>
    <w:rsid w:val="00CB1149"/>
    <w:rsid w:val="00CB11AD"/>
    <w:rsid w:val="00CB1209"/>
    <w:rsid w:val="00CB15C7"/>
    <w:rsid w:val="00CB167E"/>
    <w:rsid w:val="00CB17C6"/>
    <w:rsid w:val="00CB19C0"/>
    <w:rsid w:val="00CB1D63"/>
    <w:rsid w:val="00CB1E1F"/>
    <w:rsid w:val="00CB225F"/>
    <w:rsid w:val="00CB23D2"/>
    <w:rsid w:val="00CB2567"/>
    <w:rsid w:val="00CB2582"/>
    <w:rsid w:val="00CB259C"/>
    <w:rsid w:val="00CB25A2"/>
    <w:rsid w:val="00CB2699"/>
    <w:rsid w:val="00CB26A7"/>
    <w:rsid w:val="00CB283C"/>
    <w:rsid w:val="00CB2992"/>
    <w:rsid w:val="00CB2B7B"/>
    <w:rsid w:val="00CB2D64"/>
    <w:rsid w:val="00CB2E53"/>
    <w:rsid w:val="00CB2FEE"/>
    <w:rsid w:val="00CB3293"/>
    <w:rsid w:val="00CB3403"/>
    <w:rsid w:val="00CB36E3"/>
    <w:rsid w:val="00CB3900"/>
    <w:rsid w:val="00CB3916"/>
    <w:rsid w:val="00CB3B09"/>
    <w:rsid w:val="00CB3F18"/>
    <w:rsid w:val="00CB4320"/>
    <w:rsid w:val="00CB4380"/>
    <w:rsid w:val="00CB4585"/>
    <w:rsid w:val="00CB4993"/>
    <w:rsid w:val="00CB4B87"/>
    <w:rsid w:val="00CB504E"/>
    <w:rsid w:val="00CB52C7"/>
    <w:rsid w:val="00CB5569"/>
    <w:rsid w:val="00CB55EC"/>
    <w:rsid w:val="00CB579E"/>
    <w:rsid w:val="00CB5BB6"/>
    <w:rsid w:val="00CB5C83"/>
    <w:rsid w:val="00CB5C8A"/>
    <w:rsid w:val="00CB5D65"/>
    <w:rsid w:val="00CB5EC8"/>
    <w:rsid w:val="00CB5FD7"/>
    <w:rsid w:val="00CB61D9"/>
    <w:rsid w:val="00CB61EA"/>
    <w:rsid w:val="00CB6394"/>
    <w:rsid w:val="00CB63E7"/>
    <w:rsid w:val="00CB6472"/>
    <w:rsid w:val="00CB680B"/>
    <w:rsid w:val="00CB6B1A"/>
    <w:rsid w:val="00CB6B98"/>
    <w:rsid w:val="00CB6CB2"/>
    <w:rsid w:val="00CB6F36"/>
    <w:rsid w:val="00CB70CC"/>
    <w:rsid w:val="00CB71C8"/>
    <w:rsid w:val="00CB75F5"/>
    <w:rsid w:val="00CB771E"/>
    <w:rsid w:val="00CB7763"/>
    <w:rsid w:val="00CB793F"/>
    <w:rsid w:val="00CB7945"/>
    <w:rsid w:val="00CB7A0E"/>
    <w:rsid w:val="00CB7AE8"/>
    <w:rsid w:val="00CB7C17"/>
    <w:rsid w:val="00CB7C71"/>
    <w:rsid w:val="00CB7D6B"/>
    <w:rsid w:val="00CC018C"/>
    <w:rsid w:val="00CC025E"/>
    <w:rsid w:val="00CC0598"/>
    <w:rsid w:val="00CC07B8"/>
    <w:rsid w:val="00CC09FF"/>
    <w:rsid w:val="00CC0A0B"/>
    <w:rsid w:val="00CC0BD9"/>
    <w:rsid w:val="00CC0DD7"/>
    <w:rsid w:val="00CC0E50"/>
    <w:rsid w:val="00CC1372"/>
    <w:rsid w:val="00CC1407"/>
    <w:rsid w:val="00CC1481"/>
    <w:rsid w:val="00CC15FC"/>
    <w:rsid w:val="00CC176D"/>
    <w:rsid w:val="00CC1841"/>
    <w:rsid w:val="00CC1895"/>
    <w:rsid w:val="00CC197A"/>
    <w:rsid w:val="00CC19D5"/>
    <w:rsid w:val="00CC1AC1"/>
    <w:rsid w:val="00CC1B79"/>
    <w:rsid w:val="00CC1CC1"/>
    <w:rsid w:val="00CC1E88"/>
    <w:rsid w:val="00CC1FB3"/>
    <w:rsid w:val="00CC24E2"/>
    <w:rsid w:val="00CC250C"/>
    <w:rsid w:val="00CC25CA"/>
    <w:rsid w:val="00CC26D4"/>
    <w:rsid w:val="00CC277C"/>
    <w:rsid w:val="00CC2B11"/>
    <w:rsid w:val="00CC2B16"/>
    <w:rsid w:val="00CC2D44"/>
    <w:rsid w:val="00CC2E16"/>
    <w:rsid w:val="00CC2ED9"/>
    <w:rsid w:val="00CC32DB"/>
    <w:rsid w:val="00CC3441"/>
    <w:rsid w:val="00CC373E"/>
    <w:rsid w:val="00CC3BED"/>
    <w:rsid w:val="00CC3F2D"/>
    <w:rsid w:val="00CC477C"/>
    <w:rsid w:val="00CC509B"/>
    <w:rsid w:val="00CC50BD"/>
    <w:rsid w:val="00CC513D"/>
    <w:rsid w:val="00CC516F"/>
    <w:rsid w:val="00CC566C"/>
    <w:rsid w:val="00CC5921"/>
    <w:rsid w:val="00CC5CFA"/>
    <w:rsid w:val="00CC5D98"/>
    <w:rsid w:val="00CC5E8A"/>
    <w:rsid w:val="00CC5FFE"/>
    <w:rsid w:val="00CC61F9"/>
    <w:rsid w:val="00CC64F5"/>
    <w:rsid w:val="00CC666C"/>
    <w:rsid w:val="00CC6965"/>
    <w:rsid w:val="00CC69B9"/>
    <w:rsid w:val="00CC6A78"/>
    <w:rsid w:val="00CC6D0B"/>
    <w:rsid w:val="00CC712C"/>
    <w:rsid w:val="00CC72EE"/>
    <w:rsid w:val="00CC739A"/>
    <w:rsid w:val="00CC78FD"/>
    <w:rsid w:val="00CC7A47"/>
    <w:rsid w:val="00CC7F1E"/>
    <w:rsid w:val="00CD0082"/>
    <w:rsid w:val="00CD04B3"/>
    <w:rsid w:val="00CD04E2"/>
    <w:rsid w:val="00CD0602"/>
    <w:rsid w:val="00CD0611"/>
    <w:rsid w:val="00CD0958"/>
    <w:rsid w:val="00CD0B0A"/>
    <w:rsid w:val="00CD0B4E"/>
    <w:rsid w:val="00CD0CDF"/>
    <w:rsid w:val="00CD0EA8"/>
    <w:rsid w:val="00CD0FDE"/>
    <w:rsid w:val="00CD129C"/>
    <w:rsid w:val="00CD12DC"/>
    <w:rsid w:val="00CD156B"/>
    <w:rsid w:val="00CD15AF"/>
    <w:rsid w:val="00CD1935"/>
    <w:rsid w:val="00CD1BD6"/>
    <w:rsid w:val="00CD1E43"/>
    <w:rsid w:val="00CD2132"/>
    <w:rsid w:val="00CD2782"/>
    <w:rsid w:val="00CD278B"/>
    <w:rsid w:val="00CD284A"/>
    <w:rsid w:val="00CD2A23"/>
    <w:rsid w:val="00CD2AEA"/>
    <w:rsid w:val="00CD2BBF"/>
    <w:rsid w:val="00CD2D88"/>
    <w:rsid w:val="00CD2F3D"/>
    <w:rsid w:val="00CD2FBA"/>
    <w:rsid w:val="00CD304E"/>
    <w:rsid w:val="00CD322E"/>
    <w:rsid w:val="00CD3237"/>
    <w:rsid w:val="00CD323E"/>
    <w:rsid w:val="00CD32F3"/>
    <w:rsid w:val="00CD3406"/>
    <w:rsid w:val="00CD3474"/>
    <w:rsid w:val="00CD36F3"/>
    <w:rsid w:val="00CD37F5"/>
    <w:rsid w:val="00CD3885"/>
    <w:rsid w:val="00CD39C2"/>
    <w:rsid w:val="00CD3D25"/>
    <w:rsid w:val="00CD3DD7"/>
    <w:rsid w:val="00CD3EA3"/>
    <w:rsid w:val="00CD3F51"/>
    <w:rsid w:val="00CD3F99"/>
    <w:rsid w:val="00CD4441"/>
    <w:rsid w:val="00CD4602"/>
    <w:rsid w:val="00CD4661"/>
    <w:rsid w:val="00CD48B9"/>
    <w:rsid w:val="00CD4D01"/>
    <w:rsid w:val="00CD4FFC"/>
    <w:rsid w:val="00CD5087"/>
    <w:rsid w:val="00CD526B"/>
    <w:rsid w:val="00CD5486"/>
    <w:rsid w:val="00CD54F6"/>
    <w:rsid w:val="00CD57C4"/>
    <w:rsid w:val="00CD5CDB"/>
    <w:rsid w:val="00CD5D8C"/>
    <w:rsid w:val="00CD6001"/>
    <w:rsid w:val="00CD66AE"/>
    <w:rsid w:val="00CD670A"/>
    <w:rsid w:val="00CD6854"/>
    <w:rsid w:val="00CD697B"/>
    <w:rsid w:val="00CD6CC0"/>
    <w:rsid w:val="00CD6F74"/>
    <w:rsid w:val="00CD7537"/>
    <w:rsid w:val="00CD773E"/>
    <w:rsid w:val="00CD78BD"/>
    <w:rsid w:val="00CD7EF1"/>
    <w:rsid w:val="00CE0B27"/>
    <w:rsid w:val="00CE0C1C"/>
    <w:rsid w:val="00CE0E04"/>
    <w:rsid w:val="00CE10CD"/>
    <w:rsid w:val="00CE1128"/>
    <w:rsid w:val="00CE1270"/>
    <w:rsid w:val="00CE1345"/>
    <w:rsid w:val="00CE1400"/>
    <w:rsid w:val="00CE183B"/>
    <w:rsid w:val="00CE1888"/>
    <w:rsid w:val="00CE1910"/>
    <w:rsid w:val="00CE1C24"/>
    <w:rsid w:val="00CE1CF9"/>
    <w:rsid w:val="00CE2033"/>
    <w:rsid w:val="00CE2205"/>
    <w:rsid w:val="00CE23D6"/>
    <w:rsid w:val="00CE244F"/>
    <w:rsid w:val="00CE2462"/>
    <w:rsid w:val="00CE2483"/>
    <w:rsid w:val="00CE2552"/>
    <w:rsid w:val="00CE260B"/>
    <w:rsid w:val="00CE2625"/>
    <w:rsid w:val="00CE2E39"/>
    <w:rsid w:val="00CE2FC5"/>
    <w:rsid w:val="00CE30F3"/>
    <w:rsid w:val="00CE3386"/>
    <w:rsid w:val="00CE36BF"/>
    <w:rsid w:val="00CE37AF"/>
    <w:rsid w:val="00CE3C4E"/>
    <w:rsid w:val="00CE3CCB"/>
    <w:rsid w:val="00CE3DDB"/>
    <w:rsid w:val="00CE4108"/>
    <w:rsid w:val="00CE4414"/>
    <w:rsid w:val="00CE4666"/>
    <w:rsid w:val="00CE46A0"/>
    <w:rsid w:val="00CE48A9"/>
    <w:rsid w:val="00CE4CD3"/>
    <w:rsid w:val="00CE4D5A"/>
    <w:rsid w:val="00CE508B"/>
    <w:rsid w:val="00CE5189"/>
    <w:rsid w:val="00CE51BC"/>
    <w:rsid w:val="00CE550C"/>
    <w:rsid w:val="00CE551F"/>
    <w:rsid w:val="00CE57E8"/>
    <w:rsid w:val="00CE5C77"/>
    <w:rsid w:val="00CE5E43"/>
    <w:rsid w:val="00CE5ED9"/>
    <w:rsid w:val="00CE64FF"/>
    <w:rsid w:val="00CE66CC"/>
    <w:rsid w:val="00CE6A39"/>
    <w:rsid w:val="00CE6ED5"/>
    <w:rsid w:val="00CE72F1"/>
    <w:rsid w:val="00CE7340"/>
    <w:rsid w:val="00CE73CA"/>
    <w:rsid w:val="00CE7532"/>
    <w:rsid w:val="00CE753A"/>
    <w:rsid w:val="00CE7877"/>
    <w:rsid w:val="00CE78F9"/>
    <w:rsid w:val="00CE7A7D"/>
    <w:rsid w:val="00CE7ED6"/>
    <w:rsid w:val="00CE7F78"/>
    <w:rsid w:val="00CF0027"/>
    <w:rsid w:val="00CF0320"/>
    <w:rsid w:val="00CF0381"/>
    <w:rsid w:val="00CF04D5"/>
    <w:rsid w:val="00CF062F"/>
    <w:rsid w:val="00CF0CC9"/>
    <w:rsid w:val="00CF0FA2"/>
    <w:rsid w:val="00CF12A7"/>
    <w:rsid w:val="00CF1369"/>
    <w:rsid w:val="00CF1494"/>
    <w:rsid w:val="00CF14A1"/>
    <w:rsid w:val="00CF15D4"/>
    <w:rsid w:val="00CF1AB3"/>
    <w:rsid w:val="00CF1CC9"/>
    <w:rsid w:val="00CF1D02"/>
    <w:rsid w:val="00CF20B8"/>
    <w:rsid w:val="00CF22F1"/>
    <w:rsid w:val="00CF23F3"/>
    <w:rsid w:val="00CF25EC"/>
    <w:rsid w:val="00CF28E8"/>
    <w:rsid w:val="00CF2912"/>
    <w:rsid w:val="00CF3224"/>
    <w:rsid w:val="00CF3230"/>
    <w:rsid w:val="00CF3298"/>
    <w:rsid w:val="00CF34C0"/>
    <w:rsid w:val="00CF34D9"/>
    <w:rsid w:val="00CF3746"/>
    <w:rsid w:val="00CF417F"/>
    <w:rsid w:val="00CF41C9"/>
    <w:rsid w:val="00CF4206"/>
    <w:rsid w:val="00CF4414"/>
    <w:rsid w:val="00CF451F"/>
    <w:rsid w:val="00CF4697"/>
    <w:rsid w:val="00CF4AF3"/>
    <w:rsid w:val="00CF4EC0"/>
    <w:rsid w:val="00CF5014"/>
    <w:rsid w:val="00CF55A1"/>
    <w:rsid w:val="00CF55DC"/>
    <w:rsid w:val="00CF561F"/>
    <w:rsid w:val="00CF5805"/>
    <w:rsid w:val="00CF58D8"/>
    <w:rsid w:val="00CF5C89"/>
    <w:rsid w:val="00CF5E81"/>
    <w:rsid w:val="00CF5EFC"/>
    <w:rsid w:val="00CF6049"/>
    <w:rsid w:val="00CF62EE"/>
    <w:rsid w:val="00CF6370"/>
    <w:rsid w:val="00CF6819"/>
    <w:rsid w:val="00CF6960"/>
    <w:rsid w:val="00CF6A53"/>
    <w:rsid w:val="00CF6D66"/>
    <w:rsid w:val="00CF6DEC"/>
    <w:rsid w:val="00CF7037"/>
    <w:rsid w:val="00CF7137"/>
    <w:rsid w:val="00CF77B7"/>
    <w:rsid w:val="00CF77EC"/>
    <w:rsid w:val="00CF78F8"/>
    <w:rsid w:val="00CF7C5E"/>
    <w:rsid w:val="00CF7F49"/>
    <w:rsid w:val="00D00361"/>
    <w:rsid w:val="00D00625"/>
    <w:rsid w:val="00D00818"/>
    <w:rsid w:val="00D00B0B"/>
    <w:rsid w:val="00D00C9D"/>
    <w:rsid w:val="00D00DEC"/>
    <w:rsid w:val="00D00E2F"/>
    <w:rsid w:val="00D0100F"/>
    <w:rsid w:val="00D0125F"/>
    <w:rsid w:val="00D012AF"/>
    <w:rsid w:val="00D01312"/>
    <w:rsid w:val="00D01367"/>
    <w:rsid w:val="00D014CB"/>
    <w:rsid w:val="00D01665"/>
    <w:rsid w:val="00D016A2"/>
    <w:rsid w:val="00D0172F"/>
    <w:rsid w:val="00D01886"/>
    <w:rsid w:val="00D01BAE"/>
    <w:rsid w:val="00D01D6E"/>
    <w:rsid w:val="00D01E74"/>
    <w:rsid w:val="00D01EFA"/>
    <w:rsid w:val="00D02480"/>
    <w:rsid w:val="00D024A5"/>
    <w:rsid w:val="00D026E6"/>
    <w:rsid w:val="00D02C04"/>
    <w:rsid w:val="00D02CF7"/>
    <w:rsid w:val="00D02F41"/>
    <w:rsid w:val="00D03126"/>
    <w:rsid w:val="00D03160"/>
    <w:rsid w:val="00D032D9"/>
    <w:rsid w:val="00D033A7"/>
    <w:rsid w:val="00D03C49"/>
    <w:rsid w:val="00D03FAE"/>
    <w:rsid w:val="00D0404E"/>
    <w:rsid w:val="00D0406D"/>
    <w:rsid w:val="00D04196"/>
    <w:rsid w:val="00D04297"/>
    <w:rsid w:val="00D042CF"/>
    <w:rsid w:val="00D0438F"/>
    <w:rsid w:val="00D04464"/>
    <w:rsid w:val="00D04857"/>
    <w:rsid w:val="00D04A23"/>
    <w:rsid w:val="00D04A52"/>
    <w:rsid w:val="00D04AD4"/>
    <w:rsid w:val="00D04DA4"/>
    <w:rsid w:val="00D04F83"/>
    <w:rsid w:val="00D050A4"/>
    <w:rsid w:val="00D05163"/>
    <w:rsid w:val="00D0518D"/>
    <w:rsid w:val="00D05431"/>
    <w:rsid w:val="00D054ED"/>
    <w:rsid w:val="00D05699"/>
    <w:rsid w:val="00D05924"/>
    <w:rsid w:val="00D059AC"/>
    <w:rsid w:val="00D059D3"/>
    <w:rsid w:val="00D05B41"/>
    <w:rsid w:val="00D05CC3"/>
    <w:rsid w:val="00D06090"/>
    <w:rsid w:val="00D060CF"/>
    <w:rsid w:val="00D0622D"/>
    <w:rsid w:val="00D062DD"/>
    <w:rsid w:val="00D0640E"/>
    <w:rsid w:val="00D069D1"/>
    <w:rsid w:val="00D069E3"/>
    <w:rsid w:val="00D06AF5"/>
    <w:rsid w:val="00D06D12"/>
    <w:rsid w:val="00D06D77"/>
    <w:rsid w:val="00D06F02"/>
    <w:rsid w:val="00D074E4"/>
    <w:rsid w:val="00D07705"/>
    <w:rsid w:val="00D0770B"/>
    <w:rsid w:val="00D07975"/>
    <w:rsid w:val="00D07D50"/>
    <w:rsid w:val="00D07D5D"/>
    <w:rsid w:val="00D07D66"/>
    <w:rsid w:val="00D07E34"/>
    <w:rsid w:val="00D07F4F"/>
    <w:rsid w:val="00D102ED"/>
    <w:rsid w:val="00D103D5"/>
    <w:rsid w:val="00D104D0"/>
    <w:rsid w:val="00D1089A"/>
    <w:rsid w:val="00D10A41"/>
    <w:rsid w:val="00D10B87"/>
    <w:rsid w:val="00D10C4A"/>
    <w:rsid w:val="00D10E0E"/>
    <w:rsid w:val="00D10E2E"/>
    <w:rsid w:val="00D10F1A"/>
    <w:rsid w:val="00D10FF0"/>
    <w:rsid w:val="00D112E0"/>
    <w:rsid w:val="00D11329"/>
    <w:rsid w:val="00D1152F"/>
    <w:rsid w:val="00D115C5"/>
    <w:rsid w:val="00D11775"/>
    <w:rsid w:val="00D11B84"/>
    <w:rsid w:val="00D11C8B"/>
    <w:rsid w:val="00D11D4F"/>
    <w:rsid w:val="00D1204B"/>
    <w:rsid w:val="00D126D2"/>
    <w:rsid w:val="00D1276B"/>
    <w:rsid w:val="00D127F4"/>
    <w:rsid w:val="00D1293D"/>
    <w:rsid w:val="00D13689"/>
    <w:rsid w:val="00D136E9"/>
    <w:rsid w:val="00D13BD9"/>
    <w:rsid w:val="00D13D29"/>
    <w:rsid w:val="00D13DD3"/>
    <w:rsid w:val="00D1400F"/>
    <w:rsid w:val="00D14071"/>
    <w:rsid w:val="00D14461"/>
    <w:rsid w:val="00D14584"/>
    <w:rsid w:val="00D145FE"/>
    <w:rsid w:val="00D146BB"/>
    <w:rsid w:val="00D146CD"/>
    <w:rsid w:val="00D146FB"/>
    <w:rsid w:val="00D147B5"/>
    <w:rsid w:val="00D149F2"/>
    <w:rsid w:val="00D14AE9"/>
    <w:rsid w:val="00D14B37"/>
    <w:rsid w:val="00D14C6A"/>
    <w:rsid w:val="00D15094"/>
    <w:rsid w:val="00D152E2"/>
    <w:rsid w:val="00D152F2"/>
    <w:rsid w:val="00D1532A"/>
    <w:rsid w:val="00D153FC"/>
    <w:rsid w:val="00D1554B"/>
    <w:rsid w:val="00D15703"/>
    <w:rsid w:val="00D1583C"/>
    <w:rsid w:val="00D15BA8"/>
    <w:rsid w:val="00D15C9E"/>
    <w:rsid w:val="00D15CE8"/>
    <w:rsid w:val="00D15D37"/>
    <w:rsid w:val="00D15DAD"/>
    <w:rsid w:val="00D16613"/>
    <w:rsid w:val="00D1675A"/>
    <w:rsid w:val="00D16772"/>
    <w:rsid w:val="00D167B5"/>
    <w:rsid w:val="00D167C2"/>
    <w:rsid w:val="00D16ADA"/>
    <w:rsid w:val="00D16DD8"/>
    <w:rsid w:val="00D170AD"/>
    <w:rsid w:val="00D17348"/>
    <w:rsid w:val="00D173A3"/>
    <w:rsid w:val="00D1743C"/>
    <w:rsid w:val="00D174CA"/>
    <w:rsid w:val="00D17543"/>
    <w:rsid w:val="00D175AB"/>
    <w:rsid w:val="00D177C5"/>
    <w:rsid w:val="00D1788F"/>
    <w:rsid w:val="00D179F0"/>
    <w:rsid w:val="00D17B35"/>
    <w:rsid w:val="00D17D93"/>
    <w:rsid w:val="00D2000B"/>
    <w:rsid w:val="00D20098"/>
    <w:rsid w:val="00D200C0"/>
    <w:rsid w:val="00D2017C"/>
    <w:rsid w:val="00D202E0"/>
    <w:rsid w:val="00D20375"/>
    <w:rsid w:val="00D203C3"/>
    <w:rsid w:val="00D20504"/>
    <w:rsid w:val="00D20611"/>
    <w:rsid w:val="00D20821"/>
    <w:rsid w:val="00D208D4"/>
    <w:rsid w:val="00D2097A"/>
    <w:rsid w:val="00D20B12"/>
    <w:rsid w:val="00D20C3F"/>
    <w:rsid w:val="00D20EE7"/>
    <w:rsid w:val="00D21144"/>
    <w:rsid w:val="00D212E4"/>
    <w:rsid w:val="00D2144C"/>
    <w:rsid w:val="00D2153B"/>
    <w:rsid w:val="00D215AC"/>
    <w:rsid w:val="00D218A4"/>
    <w:rsid w:val="00D218C1"/>
    <w:rsid w:val="00D2195E"/>
    <w:rsid w:val="00D219A6"/>
    <w:rsid w:val="00D21C3E"/>
    <w:rsid w:val="00D21DA3"/>
    <w:rsid w:val="00D21DDA"/>
    <w:rsid w:val="00D21E41"/>
    <w:rsid w:val="00D221FD"/>
    <w:rsid w:val="00D22317"/>
    <w:rsid w:val="00D225DC"/>
    <w:rsid w:val="00D22BC2"/>
    <w:rsid w:val="00D22C44"/>
    <w:rsid w:val="00D22E09"/>
    <w:rsid w:val="00D22E0A"/>
    <w:rsid w:val="00D2310C"/>
    <w:rsid w:val="00D2362B"/>
    <w:rsid w:val="00D23873"/>
    <w:rsid w:val="00D238F1"/>
    <w:rsid w:val="00D23979"/>
    <w:rsid w:val="00D23E67"/>
    <w:rsid w:val="00D23F3C"/>
    <w:rsid w:val="00D241EB"/>
    <w:rsid w:val="00D24270"/>
    <w:rsid w:val="00D242C1"/>
    <w:rsid w:val="00D24388"/>
    <w:rsid w:val="00D244EC"/>
    <w:rsid w:val="00D2454A"/>
    <w:rsid w:val="00D24E7E"/>
    <w:rsid w:val="00D24F10"/>
    <w:rsid w:val="00D25073"/>
    <w:rsid w:val="00D25149"/>
    <w:rsid w:val="00D254E9"/>
    <w:rsid w:val="00D25572"/>
    <w:rsid w:val="00D258D8"/>
    <w:rsid w:val="00D259AD"/>
    <w:rsid w:val="00D25F4E"/>
    <w:rsid w:val="00D25F5D"/>
    <w:rsid w:val="00D2605C"/>
    <w:rsid w:val="00D26243"/>
    <w:rsid w:val="00D262A5"/>
    <w:rsid w:val="00D263A4"/>
    <w:rsid w:val="00D265A6"/>
    <w:rsid w:val="00D266D4"/>
    <w:rsid w:val="00D26719"/>
    <w:rsid w:val="00D269F3"/>
    <w:rsid w:val="00D26C68"/>
    <w:rsid w:val="00D26D8C"/>
    <w:rsid w:val="00D27009"/>
    <w:rsid w:val="00D272E6"/>
    <w:rsid w:val="00D27799"/>
    <w:rsid w:val="00D278B6"/>
    <w:rsid w:val="00D27BB2"/>
    <w:rsid w:val="00D27D6A"/>
    <w:rsid w:val="00D27E29"/>
    <w:rsid w:val="00D30050"/>
    <w:rsid w:val="00D3053D"/>
    <w:rsid w:val="00D30716"/>
    <w:rsid w:val="00D30750"/>
    <w:rsid w:val="00D307B8"/>
    <w:rsid w:val="00D30A09"/>
    <w:rsid w:val="00D30B5F"/>
    <w:rsid w:val="00D30C15"/>
    <w:rsid w:val="00D30FA2"/>
    <w:rsid w:val="00D31152"/>
    <w:rsid w:val="00D31286"/>
    <w:rsid w:val="00D315F9"/>
    <w:rsid w:val="00D31785"/>
    <w:rsid w:val="00D317E9"/>
    <w:rsid w:val="00D31877"/>
    <w:rsid w:val="00D3198A"/>
    <w:rsid w:val="00D31C69"/>
    <w:rsid w:val="00D31DDA"/>
    <w:rsid w:val="00D32171"/>
    <w:rsid w:val="00D323C3"/>
    <w:rsid w:val="00D325D9"/>
    <w:rsid w:val="00D32866"/>
    <w:rsid w:val="00D328CE"/>
    <w:rsid w:val="00D32913"/>
    <w:rsid w:val="00D32A34"/>
    <w:rsid w:val="00D32BD9"/>
    <w:rsid w:val="00D32F63"/>
    <w:rsid w:val="00D32FAE"/>
    <w:rsid w:val="00D33068"/>
    <w:rsid w:val="00D33073"/>
    <w:rsid w:val="00D33127"/>
    <w:rsid w:val="00D33192"/>
    <w:rsid w:val="00D331CA"/>
    <w:rsid w:val="00D335AA"/>
    <w:rsid w:val="00D33632"/>
    <w:rsid w:val="00D33741"/>
    <w:rsid w:val="00D3388B"/>
    <w:rsid w:val="00D33959"/>
    <w:rsid w:val="00D33ACB"/>
    <w:rsid w:val="00D33B58"/>
    <w:rsid w:val="00D33CE5"/>
    <w:rsid w:val="00D33E5F"/>
    <w:rsid w:val="00D33EB8"/>
    <w:rsid w:val="00D33FAD"/>
    <w:rsid w:val="00D343EB"/>
    <w:rsid w:val="00D34403"/>
    <w:rsid w:val="00D34538"/>
    <w:rsid w:val="00D3456C"/>
    <w:rsid w:val="00D346EF"/>
    <w:rsid w:val="00D34858"/>
    <w:rsid w:val="00D34CA4"/>
    <w:rsid w:val="00D34E57"/>
    <w:rsid w:val="00D34EF7"/>
    <w:rsid w:val="00D34F40"/>
    <w:rsid w:val="00D354DE"/>
    <w:rsid w:val="00D35995"/>
    <w:rsid w:val="00D35A0C"/>
    <w:rsid w:val="00D35A3A"/>
    <w:rsid w:val="00D35A3E"/>
    <w:rsid w:val="00D35A93"/>
    <w:rsid w:val="00D35ED5"/>
    <w:rsid w:val="00D35F35"/>
    <w:rsid w:val="00D35FD1"/>
    <w:rsid w:val="00D362CF"/>
    <w:rsid w:val="00D3654E"/>
    <w:rsid w:val="00D36612"/>
    <w:rsid w:val="00D366F0"/>
    <w:rsid w:val="00D367A2"/>
    <w:rsid w:val="00D369CA"/>
    <w:rsid w:val="00D369E5"/>
    <w:rsid w:val="00D36D43"/>
    <w:rsid w:val="00D36D4A"/>
    <w:rsid w:val="00D36D75"/>
    <w:rsid w:val="00D36D9E"/>
    <w:rsid w:val="00D36ED5"/>
    <w:rsid w:val="00D36F70"/>
    <w:rsid w:val="00D36FD3"/>
    <w:rsid w:val="00D373EF"/>
    <w:rsid w:val="00D37463"/>
    <w:rsid w:val="00D3760A"/>
    <w:rsid w:val="00D3767C"/>
    <w:rsid w:val="00D37859"/>
    <w:rsid w:val="00D37971"/>
    <w:rsid w:val="00D379FD"/>
    <w:rsid w:val="00D37A65"/>
    <w:rsid w:val="00D37A72"/>
    <w:rsid w:val="00D37FC3"/>
    <w:rsid w:val="00D401A4"/>
    <w:rsid w:val="00D40344"/>
    <w:rsid w:val="00D40381"/>
    <w:rsid w:val="00D40391"/>
    <w:rsid w:val="00D40542"/>
    <w:rsid w:val="00D409E0"/>
    <w:rsid w:val="00D40F36"/>
    <w:rsid w:val="00D413DB"/>
    <w:rsid w:val="00D414C0"/>
    <w:rsid w:val="00D4165B"/>
    <w:rsid w:val="00D41669"/>
    <w:rsid w:val="00D41AC7"/>
    <w:rsid w:val="00D41C21"/>
    <w:rsid w:val="00D41E75"/>
    <w:rsid w:val="00D41FEA"/>
    <w:rsid w:val="00D42458"/>
    <w:rsid w:val="00D427D4"/>
    <w:rsid w:val="00D42AAF"/>
    <w:rsid w:val="00D43085"/>
    <w:rsid w:val="00D4318E"/>
    <w:rsid w:val="00D431F6"/>
    <w:rsid w:val="00D433BF"/>
    <w:rsid w:val="00D43654"/>
    <w:rsid w:val="00D43A92"/>
    <w:rsid w:val="00D43BD6"/>
    <w:rsid w:val="00D43E7A"/>
    <w:rsid w:val="00D4436B"/>
    <w:rsid w:val="00D445A4"/>
    <w:rsid w:val="00D44603"/>
    <w:rsid w:val="00D4491D"/>
    <w:rsid w:val="00D44DCA"/>
    <w:rsid w:val="00D44F12"/>
    <w:rsid w:val="00D451EE"/>
    <w:rsid w:val="00D454E7"/>
    <w:rsid w:val="00D45577"/>
    <w:rsid w:val="00D455E8"/>
    <w:rsid w:val="00D45682"/>
    <w:rsid w:val="00D456A0"/>
    <w:rsid w:val="00D45B0A"/>
    <w:rsid w:val="00D45B20"/>
    <w:rsid w:val="00D45C47"/>
    <w:rsid w:val="00D46367"/>
    <w:rsid w:val="00D463C8"/>
    <w:rsid w:val="00D464B9"/>
    <w:rsid w:val="00D46551"/>
    <w:rsid w:val="00D468B7"/>
    <w:rsid w:val="00D46C92"/>
    <w:rsid w:val="00D46D2F"/>
    <w:rsid w:val="00D46DE7"/>
    <w:rsid w:val="00D46E5D"/>
    <w:rsid w:val="00D4700A"/>
    <w:rsid w:val="00D470BD"/>
    <w:rsid w:val="00D47306"/>
    <w:rsid w:val="00D47869"/>
    <w:rsid w:val="00D47CA2"/>
    <w:rsid w:val="00D50194"/>
    <w:rsid w:val="00D50437"/>
    <w:rsid w:val="00D506B9"/>
    <w:rsid w:val="00D508CC"/>
    <w:rsid w:val="00D50987"/>
    <w:rsid w:val="00D50A19"/>
    <w:rsid w:val="00D50A28"/>
    <w:rsid w:val="00D50B84"/>
    <w:rsid w:val="00D50C86"/>
    <w:rsid w:val="00D50CAE"/>
    <w:rsid w:val="00D50CFF"/>
    <w:rsid w:val="00D50D48"/>
    <w:rsid w:val="00D51252"/>
    <w:rsid w:val="00D5150C"/>
    <w:rsid w:val="00D515D6"/>
    <w:rsid w:val="00D51923"/>
    <w:rsid w:val="00D519C2"/>
    <w:rsid w:val="00D51BB7"/>
    <w:rsid w:val="00D51E4F"/>
    <w:rsid w:val="00D51F81"/>
    <w:rsid w:val="00D51FC9"/>
    <w:rsid w:val="00D51FFA"/>
    <w:rsid w:val="00D5202C"/>
    <w:rsid w:val="00D520EE"/>
    <w:rsid w:val="00D52274"/>
    <w:rsid w:val="00D526CF"/>
    <w:rsid w:val="00D5281D"/>
    <w:rsid w:val="00D52AE6"/>
    <w:rsid w:val="00D52AED"/>
    <w:rsid w:val="00D52BB8"/>
    <w:rsid w:val="00D52F7C"/>
    <w:rsid w:val="00D532DA"/>
    <w:rsid w:val="00D5336F"/>
    <w:rsid w:val="00D535C4"/>
    <w:rsid w:val="00D536A6"/>
    <w:rsid w:val="00D53C16"/>
    <w:rsid w:val="00D53E09"/>
    <w:rsid w:val="00D53FD0"/>
    <w:rsid w:val="00D54006"/>
    <w:rsid w:val="00D543AB"/>
    <w:rsid w:val="00D5451F"/>
    <w:rsid w:val="00D54756"/>
    <w:rsid w:val="00D54938"/>
    <w:rsid w:val="00D54AEB"/>
    <w:rsid w:val="00D54B18"/>
    <w:rsid w:val="00D54E20"/>
    <w:rsid w:val="00D54F5F"/>
    <w:rsid w:val="00D55110"/>
    <w:rsid w:val="00D552EE"/>
    <w:rsid w:val="00D55443"/>
    <w:rsid w:val="00D55469"/>
    <w:rsid w:val="00D5564E"/>
    <w:rsid w:val="00D556A6"/>
    <w:rsid w:val="00D55910"/>
    <w:rsid w:val="00D55ABA"/>
    <w:rsid w:val="00D55B46"/>
    <w:rsid w:val="00D55CD7"/>
    <w:rsid w:val="00D55D15"/>
    <w:rsid w:val="00D55D25"/>
    <w:rsid w:val="00D55D8E"/>
    <w:rsid w:val="00D562E3"/>
    <w:rsid w:val="00D5644C"/>
    <w:rsid w:val="00D564CA"/>
    <w:rsid w:val="00D568F6"/>
    <w:rsid w:val="00D56AFC"/>
    <w:rsid w:val="00D56D9D"/>
    <w:rsid w:val="00D57070"/>
    <w:rsid w:val="00D57262"/>
    <w:rsid w:val="00D57427"/>
    <w:rsid w:val="00D574C7"/>
    <w:rsid w:val="00D57562"/>
    <w:rsid w:val="00D576B2"/>
    <w:rsid w:val="00D576FD"/>
    <w:rsid w:val="00D57C85"/>
    <w:rsid w:val="00D57CAB"/>
    <w:rsid w:val="00D57EF1"/>
    <w:rsid w:val="00D57FCC"/>
    <w:rsid w:val="00D57FE1"/>
    <w:rsid w:val="00D60153"/>
    <w:rsid w:val="00D601A2"/>
    <w:rsid w:val="00D601B7"/>
    <w:rsid w:val="00D60231"/>
    <w:rsid w:val="00D6047C"/>
    <w:rsid w:val="00D604D3"/>
    <w:rsid w:val="00D60664"/>
    <w:rsid w:val="00D60B62"/>
    <w:rsid w:val="00D610E0"/>
    <w:rsid w:val="00D612A9"/>
    <w:rsid w:val="00D61418"/>
    <w:rsid w:val="00D61704"/>
    <w:rsid w:val="00D61C09"/>
    <w:rsid w:val="00D62134"/>
    <w:rsid w:val="00D62180"/>
    <w:rsid w:val="00D62448"/>
    <w:rsid w:val="00D624D4"/>
    <w:rsid w:val="00D628FE"/>
    <w:rsid w:val="00D62AE5"/>
    <w:rsid w:val="00D62F6C"/>
    <w:rsid w:val="00D62FF4"/>
    <w:rsid w:val="00D63524"/>
    <w:rsid w:val="00D63929"/>
    <w:rsid w:val="00D63A0E"/>
    <w:rsid w:val="00D63A62"/>
    <w:rsid w:val="00D63CBB"/>
    <w:rsid w:val="00D640B9"/>
    <w:rsid w:val="00D6419A"/>
    <w:rsid w:val="00D6432F"/>
    <w:rsid w:val="00D643DC"/>
    <w:rsid w:val="00D64BE5"/>
    <w:rsid w:val="00D64DDF"/>
    <w:rsid w:val="00D64E65"/>
    <w:rsid w:val="00D65184"/>
    <w:rsid w:val="00D657D0"/>
    <w:rsid w:val="00D658E2"/>
    <w:rsid w:val="00D65A85"/>
    <w:rsid w:val="00D65AAA"/>
    <w:rsid w:val="00D65B8A"/>
    <w:rsid w:val="00D65F3A"/>
    <w:rsid w:val="00D6616F"/>
    <w:rsid w:val="00D66206"/>
    <w:rsid w:val="00D66355"/>
    <w:rsid w:val="00D66CC7"/>
    <w:rsid w:val="00D66D84"/>
    <w:rsid w:val="00D66F50"/>
    <w:rsid w:val="00D67186"/>
    <w:rsid w:val="00D67307"/>
    <w:rsid w:val="00D679BD"/>
    <w:rsid w:val="00D679E4"/>
    <w:rsid w:val="00D67B8E"/>
    <w:rsid w:val="00D67E4B"/>
    <w:rsid w:val="00D67EA4"/>
    <w:rsid w:val="00D7013E"/>
    <w:rsid w:val="00D701B9"/>
    <w:rsid w:val="00D70249"/>
    <w:rsid w:val="00D70466"/>
    <w:rsid w:val="00D7047F"/>
    <w:rsid w:val="00D70494"/>
    <w:rsid w:val="00D70A16"/>
    <w:rsid w:val="00D70A3C"/>
    <w:rsid w:val="00D70BDC"/>
    <w:rsid w:val="00D70C64"/>
    <w:rsid w:val="00D70E92"/>
    <w:rsid w:val="00D7112E"/>
    <w:rsid w:val="00D71139"/>
    <w:rsid w:val="00D7130E"/>
    <w:rsid w:val="00D71471"/>
    <w:rsid w:val="00D7162C"/>
    <w:rsid w:val="00D71748"/>
    <w:rsid w:val="00D71911"/>
    <w:rsid w:val="00D71A66"/>
    <w:rsid w:val="00D71C1D"/>
    <w:rsid w:val="00D71E36"/>
    <w:rsid w:val="00D72129"/>
    <w:rsid w:val="00D7220E"/>
    <w:rsid w:val="00D72367"/>
    <w:rsid w:val="00D72585"/>
    <w:rsid w:val="00D725E9"/>
    <w:rsid w:val="00D72A72"/>
    <w:rsid w:val="00D72B33"/>
    <w:rsid w:val="00D72D6F"/>
    <w:rsid w:val="00D72FDB"/>
    <w:rsid w:val="00D73158"/>
    <w:rsid w:val="00D7326A"/>
    <w:rsid w:val="00D73499"/>
    <w:rsid w:val="00D736B1"/>
    <w:rsid w:val="00D73751"/>
    <w:rsid w:val="00D73894"/>
    <w:rsid w:val="00D73BF7"/>
    <w:rsid w:val="00D73C91"/>
    <w:rsid w:val="00D73EC4"/>
    <w:rsid w:val="00D741D2"/>
    <w:rsid w:val="00D741FE"/>
    <w:rsid w:val="00D743CB"/>
    <w:rsid w:val="00D744A5"/>
    <w:rsid w:val="00D745C5"/>
    <w:rsid w:val="00D74A22"/>
    <w:rsid w:val="00D74D93"/>
    <w:rsid w:val="00D754C9"/>
    <w:rsid w:val="00D758FE"/>
    <w:rsid w:val="00D75CE8"/>
    <w:rsid w:val="00D75D6E"/>
    <w:rsid w:val="00D75F4D"/>
    <w:rsid w:val="00D763CC"/>
    <w:rsid w:val="00D76863"/>
    <w:rsid w:val="00D7694B"/>
    <w:rsid w:val="00D76BB5"/>
    <w:rsid w:val="00D76D50"/>
    <w:rsid w:val="00D76E8F"/>
    <w:rsid w:val="00D772C8"/>
    <w:rsid w:val="00D77327"/>
    <w:rsid w:val="00D7755E"/>
    <w:rsid w:val="00D776CE"/>
    <w:rsid w:val="00D77772"/>
    <w:rsid w:val="00D77801"/>
    <w:rsid w:val="00D778AC"/>
    <w:rsid w:val="00D7799A"/>
    <w:rsid w:val="00D77A7B"/>
    <w:rsid w:val="00D77AE1"/>
    <w:rsid w:val="00D77D8D"/>
    <w:rsid w:val="00D77DC5"/>
    <w:rsid w:val="00D77EB8"/>
    <w:rsid w:val="00D77EF8"/>
    <w:rsid w:val="00D77F12"/>
    <w:rsid w:val="00D80619"/>
    <w:rsid w:val="00D80861"/>
    <w:rsid w:val="00D8099E"/>
    <w:rsid w:val="00D809A7"/>
    <w:rsid w:val="00D80AD4"/>
    <w:rsid w:val="00D80B38"/>
    <w:rsid w:val="00D80C31"/>
    <w:rsid w:val="00D80D53"/>
    <w:rsid w:val="00D80E0E"/>
    <w:rsid w:val="00D80F49"/>
    <w:rsid w:val="00D81328"/>
    <w:rsid w:val="00D81CEE"/>
    <w:rsid w:val="00D822C9"/>
    <w:rsid w:val="00D8250C"/>
    <w:rsid w:val="00D82628"/>
    <w:rsid w:val="00D82D2B"/>
    <w:rsid w:val="00D82F80"/>
    <w:rsid w:val="00D83093"/>
    <w:rsid w:val="00D835B0"/>
    <w:rsid w:val="00D835CA"/>
    <w:rsid w:val="00D8369B"/>
    <w:rsid w:val="00D836E3"/>
    <w:rsid w:val="00D83768"/>
    <w:rsid w:val="00D83886"/>
    <w:rsid w:val="00D838C6"/>
    <w:rsid w:val="00D8394C"/>
    <w:rsid w:val="00D83BA1"/>
    <w:rsid w:val="00D840DB"/>
    <w:rsid w:val="00D84287"/>
    <w:rsid w:val="00D8449B"/>
    <w:rsid w:val="00D84E1F"/>
    <w:rsid w:val="00D84F4C"/>
    <w:rsid w:val="00D85060"/>
    <w:rsid w:val="00D85228"/>
    <w:rsid w:val="00D852C4"/>
    <w:rsid w:val="00D85726"/>
    <w:rsid w:val="00D85BEC"/>
    <w:rsid w:val="00D85C12"/>
    <w:rsid w:val="00D85C82"/>
    <w:rsid w:val="00D85D6F"/>
    <w:rsid w:val="00D85D97"/>
    <w:rsid w:val="00D85DD5"/>
    <w:rsid w:val="00D864F0"/>
    <w:rsid w:val="00D865B8"/>
    <w:rsid w:val="00D8681F"/>
    <w:rsid w:val="00D86AAC"/>
    <w:rsid w:val="00D86AF3"/>
    <w:rsid w:val="00D86E91"/>
    <w:rsid w:val="00D870A5"/>
    <w:rsid w:val="00D8710E"/>
    <w:rsid w:val="00D871C9"/>
    <w:rsid w:val="00D871D9"/>
    <w:rsid w:val="00D8798D"/>
    <w:rsid w:val="00D87C16"/>
    <w:rsid w:val="00D87E7C"/>
    <w:rsid w:val="00D90029"/>
    <w:rsid w:val="00D900F8"/>
    <w:rsid w:val="00D901A5"/>
    <w:rsid w:val="00D903A5"/>
    <w:rsid w:val="00D905BB"/>
    <w:rsid w:val="00D90955"/>
    <w:rsid w:val="00D90A48"/>
    <w:rsid w:val="00D90A49"/>
    <w:rsid w:val="00D90A84"/>
    <w:rsid w:val="00D90AEA"/>
    <w:rsid w:val="00D90BCD"/>
    <w:rsid w:val="00D90C98"/>
    <w:rsid w:val="00D90D69"/>
    <w:rsid w:val="00D910BD"/>
    <w:rsid w:val="00D910CB"/>
    <w:rsid w:val="00D91220"/>
    <w:rsid w:val="00D913A3"/>
    <w:rsid w:val="00D9173C"/>
    <w:rsid w:val="00D917D4"/>
    <w:rsid w:val="00D9196E"/>
    <w:rsid w:val="00D919AB"/>
    <w:rsid w:val="00D91A09"/>
    <w:rsid w:val="00D91A55"/>
    <w:rsid w:val="00D91CA9"/>
    <w:rsid w:val="00D91E32"/>
    <w:rsid w:val="00D9211A"/>
    <w:rsid w:val="00D9243B"/>
    <w:rsid w:val="00D92587"/>
    <w:rsid w:val="00D92692"/>
    <w:rsid w:val="00D929BB"/>
    <w:rsid w:val="00D92C17"/>
    <w:rsid w:val="00D92CEC"/>
    <w:rsid w:val="00D92DC1"/>
    <w:rsid w:val="00D92F01"/>
    <w:rsid w:val="00D93003"/>
    <w:rsid w:val="00D933C6"/>
    <w:rsid w:val="00D935A7"/>
    <w:rsid w:val="00D937EB"/>
    <w:rsid w:val="00D9388C"/>
    <w:rsid w:val="00D939F0"/>
    <w:rsid w:val="00D93D3A"/>
    <w:rsid w:val="00D941C2"/>
    <w:rsid w:val="00D9424A"/>
    <w:rsid w:val="00D946AF"/>
    <w:rsid w:val="00D94D2A"/>
    <w:rsid w:val="00D94F2B"/>
    <w:rsid w:val="00D950BF"/>
    <w:rsid w:val="00D95368"/>
    <w:rsid w:val="00D955B0"/>
    <w:rsid w:val="00D9574A"/>
    <w:rsid w:val="00D9599C"/>
    <w:rsid w:val="00D959AE"/>
    <w:rsid w:val="00D95A76"/>
    <w:rsid w:val="00D95D76"/>
    <w:rsid w:val="00D95EC4"/>
    <w:rsid w:val="00D95FF5"/>
    <w:rsid w:val="00D960FB"/>
    <w:rsid w:val="00D96302"/>
    <w:rsid w:val="00D96DBD"/>
    <w:rsid w:val="00D96DF5"/>
    <w:rsid w:val="00D96F16"/>
    <w:rsid w:val="00D96FE8"/>
    <w:rsid w:val="00D9710E"/>
    <w:rsid w:val="00D972DE"/>
    <w:rsid w:val="00D97314"/>
    <w:rsid w:val="00D97790"/>
    <w:rsid w:val="00D977D4"/>
    <w:rsid w:val="00D97B45"/>
    <w:rsid w:val="00D97BD3"/>
    <w:rsid w:val="00D97C16"/>
    <w:rsid w:val="00D97D5F"/>
    <w:rsid w:val="00D97ED2"/>
    <w:rsid w:val="00DA01BE"/>
    <w:rsid w:val="00DA0367"/>
    <w:rsid w:val="00DA056F"/>
    <w:rsid w:val="00DA0685"/>
    <w:rsid w:val="00DA0841"/>
    <w:rsid w:val="00DA08F0"/>
    <w:rsid w:val="00DA0CC5"/>
    <w:rsid w:val="00DA0EAF"/>
    <w:rsid w:val="00DA0F95"/>
    <w:rsid w:val="00DA1355"/>
    <w:rsid w:val="00DA1410"/>
    <w:rsid w:val="00DA155E"/>
    <w:rsid w:val="00DA1567"/>
    <w:rsid w:val="00DA176A"/>
    <w:rsid w:val="00DA1C22"/>
    <w:rsid w:val="00DA20D7"/>
    <w:rsid w:val="00DA2112"/>
    <w:rsid w:val="00DA2167"/>
    <w:rsid w:val="00DA28EB"/>
    <w:rsid w:val="00DA2A8C"/>
    <w:rsid w:val="00DA3107"/>
    <w:rsid w:val="00DA32EE"/>
    <w:rsid w:val="00DA369F"/>
    <w:rsid w:val="00DA37F2"/>
    <w:rsid w:val="00DA395C"/>
    <w:rsid w:val="00DA39B4"/>
    <w:rsid w:val="00DA39F1"/>
    <w:rsid w:val="00DA3BB2"/>
    <w:rsid w:val="00DA3E12"/>
    <w:rsid w:val="00DA3FD1"/>
    <w:rsid w:val="00DA407C"/>
    <w:rsid w:val="00DA4692"/>
    <w:rsid w:val="00DA4A2B"/>
    <w:rsid w:val="00DA4B13"/>
    <w:rsid w:val="00DA4B63"/>
    <w:rsid w:val="00DA4C21"/>
    <w:rsid w:val="00DA4CCB"/>
    <w:rsid w:val="00DA4DC3"/>
    <w:rsid w:val="00DA4FDF"/>
    <w:rsid w:val="00DA5120"/>
    <w:rsid w:val="00DA5137"/>
    <w:rsid w:val="00DA53AE"/>
    <w:rsid w:val="00DA5464"/>
    <w:rsid w:val="00DA56B5"/>
    <w:rsid w:val="00DA5769"/>
    <w:rsid w:val="00DA578B"/>
    <w:rsid w:val="00DA57BA"/>
    <w:rsid w:val="00DA5840"/>
    <w:rsid w:val="00DA5BB5"/>
    <w:rsid w:val="00DA6193"/>
    <w:rsid w:val="00DA6BF5"/>
    <w:rsid w:val="00DA6DAE"/>
    <w:rsid w:val="00DA6EE7"/>
    <w:rsid w:val="00DA7286"/>
    <w:rsid w:val="00DA7492"/>
    <w:rsid w:val="00DA7895"/>
    <w:rsid w:val="00DA7CF9"/>
    <w:rsid w:val="00DA7D3D"/>
    <w:rsid w:val="00DA7EDD"/>
    <w:rsid w:val="00DB008F"/>
    <w:rsid w:val="00DB00B5"/>
    <w:rsid w:val="00DB0120"/>
    <w:rsid w:val="00DB02D5"/>
    <w:rsid w:val="00DB0301"/>
    <w:rsid w:val="00DB0A3B"/>
    <w:rsid w:val="00DB0ED1"/>
    <w:rsid w:val="00DB10A0"/>
    <w:rsid w:val="00DB10F7"/>
    <w:rsid w:val="00DB1177"/>
    <w:rsid w:val="00DB1346"/>
    <w:rsid w:val="00DB183F"/>
    <w:rsid w:val="00DB195C"/>
    <w:rsid w:val="00DB1D01"/>
    <w:rsid w:val="00DB215F"/>
    <w:rsid w:val="00DB2227"/>
    <w:rsid w:val="00DB242C"/>
    <w:rsid w:val="00DB2BFB"/>
    <w:rsid w:val="00DB2E88"/>
    <w:rsid w:val="00DB2EA9"/>
    <w:rsid w:val="00DB2F79"/>
    <w:rsid w:val="00DB3028"/>
    <w:rsid w:val="00DB354C"/>
    <w:rsid w:val="00DB37C1"/>
    <w:rsid w:val="00DB3832"/>
    <w:rsid w:val="00DB3ACC"/>
    <w:rsid w:val="00DB3ED1"/>
    <w:rsid w:val="00DB3FD7"/>
    <w:rsid w:val="00DB40A0"/>
    <w:rsid w:val="00DB47A9"/>
    <w:rsid w:val="00DB49B6"/>
    <w:rsid w:val="00DB4E07"/>
    <w:rsid w:val="00DB500D"/>
    <w:rsid w:val="00DB5133"/>
    <w:rsid w:val="00DB5165"/>
    <w:rsid w:val="00DB5365"/>
    <w:rsid w:val="00DB5508"/>
    <w:rsid w:val="00DB5580"/>
    <w:rsid w:val="00DB5621"/>
    <w:rsid w:val="00DB5751"/>
    <w:rsid w:val="00DB591A"/>
    <w:rsid w:val="00DB592F"/>
    <w:rsid w:val="00DB59AF"/>
    <w:rsid w:val="00DB5A1F"/>
    <w:rsid w:val="00DB5A45"/>
    <w:rsid w:val="00DB5B49"/>
    <w:rsid w:val="00DB612A"/>
    <w:rsid w:val="00DB6234"/>
    <w:rsid w:val="00DB6476"/>
    <w:rsid w:val="00DB66BD"/>
    <w:rsid w:val="00DB678D"/>
    <w:rsid w:val="00DB67A6"/>
    <w:rsid w:val="00DB68AC"/>
    <w:rsid w:val="00DB6B97"/>
    <w:rsid w:val="00DB6D25"/>
    <w:rsid w:val="00DB7170"/>
    <w:rsid w:val="00DB727B"/>
    <w:rsid w:val="00DB74F6"/>
    <w:rsid w:val="00DB783D"/>
    <w:rsid w:val="00DB789C"/>
    <w:rsid w:val="00DB7AD6"/>
    <w:rsid w:val="00DB7AE7"/>
    <w:rsid w:val="00DB7D30"/>
    <w:rsid w:val="00DC020F"/>
    <w:rsid w:val="00DC0383"/>
    <w:rsid w:val="00DC05B9"/>
    <w:rsid w:val="00DC06FB"/>
    <w:rsid w:val="00DC09FD"/>
    <w:rsid w:val="00DC0AB4"/>
    <w:rsid w:val="00DC0B98"/>
    <w:rsid w:val="00DC0CE6"/>
    <w:rsid w:val="00DC0E85"/>
    <w:rsid w:val="00DC0F9A"/>
    <w:rsid w:val="00DC0FBE"/>
    <w:rsid w:val="00DC11A7"/>
    <w:rsid w:val="00DC12C9"/>
    <w:rsid w:val="00DC1512"/>
    <w:rsid w:val="00DC1607"/>
    <w:rsid w:val="00DC1767"/>
    <w:rsid w:val="00DC1A8A"/>
    <w:rsid w:val="00DC21C8"/>
    <w:rsid w:val="00DC227B"/>
    <w:rsid w:val="00DC234F"/>
    <w:rsid w:val="00DC2351"/>
    <w:rsid w:val="00DC270B"/>
    <w:rsid w:val="00DC2893"/>
    <w:rsid w:val="00DC28FF"/>
    <w:rsid w:val="00DC2986"/>
    <w:rsid w:val="00DC2C5E"/>
    <w:rsid w:val="00DC2D90"/>
    <w:rsid w:val="00DC303D"/>
    <w:rsid w:val="00DC3455"/>
    <w:rsid w:val="00DC34E4"/>
    <w:rsid w:val="00DC3652"/>
    <w:rsid w:val="00DC3676"/>
    <w:rsid w:val="00DC37E6"/>
    <w:rsid w:val="00DC3A02"/>
    <w:rsid w:val="00DC3E0B"/>
    <w:rsid w:val="00DC4063"/>
    <w:rsid w:val="00DC4083"/>
    <w:rsid w:val="00DC4089"/>
    <w:rsid w:val="00DC413A"/>
    <w:rsid w:val="00DC4393"/>
    <w:rsid w:val="00DC44FE"/>
    <w:rsid w:val="00DC4866"/>
    <w:rsid w:val="00DC4A91"/>
    <w:rsid w:val="00DC4F99"/>
    <w:rsid w:val="00DC522D"/>
    <w:rsid w:val="00DC5242"/>
    <w:rsid w:val="00DC5323"/>
    <w:rsid w:val="00DC539D"/>
    <w:rsid w:val="00DC5508"/>
    <w:rsid w:val="00DC5651"/>
    <w:rsid w:val="00DC5A75"/>
    <w:rsid w:val="00DC5E68"/>
    <w:rsid w:val="00DC65E9"/>
    <w:rsid w:val="00DC6645"/>
    <w:rsid w:val="00DC682B"/>
    <w:rsid w:val="00DC685D"/>
    <w:rsid w:val="00DC694B"/>
    <w:rsid w:val="00DC6BFC"/>
    <w:rsid w:val="00DC6C8C"/>
    <w:rsid w:val="00DC70B8"/>
    <w:rsid w:val="00DC70F1"/>
    <w:rsid w:val="00DC7282"/>
    <w:rsid w:val="00DC7756"/>
    <w:rsid w:val="00DC77BC"/>
    <w:rsid w:val="00DC7D13"/>
    <w:rsid w:val="00DC7DCC"/>
    <w:rsid w:val="00DD0113"/>
    <w:rsid w:val="00DD0572"/>
    <w:rsid w:val="00DD0769"/>
    <w:rsid w:val="00DD07D3"/>
    <w:rsid w:val="00DD08D1"/>
    <w:rsid w:val="00DD09F1"/>
    <w:rsid w:val="00DD0B5C"/>
    <w:rsid w:val="00DD0B98"/>
    <w:rsid w:val="00DD0C27"/>
    <w:rsid w:val="00DD0CEF"/>
    <w:rsid w:val="00DD0D01"/>
    <w:rsid w:val="00DD0E60"/>
    <w:rsid w:val="00DD1123"/>
    <w:rsid w:val="00DD1273"/>
    <w:rsid w:val="00DD12B9"/>
    <w:rsid w:val="00DD1439"/>
    <w:rsid w:val="00DD1472"/>
    <w:rsid w:val="00DD1FC5"/>
    <w:rsid w:val="00DD21F0"/>
    <w:rsid w:val="00DD2248"/>
    <w:rsid w:val="00DD22F9"/>
    <w:rsid w:val="00DD230A"/>
    <w:rsid w:val="00DD2464"/>
    <w:rsid w:val="00DD2884"/>
    <w:rsid w:val="00DD2969"/>
    <w:rsid w:val="00DD2993"/>
    <w:rsid w:val="00DD2BEC"/>
    <w:rsid w:val="00DD2C06"/>
    <w:rsid w:val="00DD2F1C"/>
    <w:rsid w:val="00DD3027"/>
    <w:rsid w:val="00DD3341"/>
    <w:rsid w:val="00DD34A6"/>
    <w:rsid w:val="00DD37DF"/>
    <w:rsid w:val="00DD39F3"/>
    <w:rsid w:val="00DD3D22"/>
    <w:rsid w:val="00DD41F7"/>
    <w:rsid w:val="00DD4603"/>
    <w:rsid w:val="00DD47DE"/>
    <w:rsid w:val="00DD4B28"/>
    <w:rsid w:val="00DD4B89"/>
    <w:rsid w:val="00DD4BE9"/>
    <w:rsid w:val="00DD4F6D"/>
    <w:rsid w:val="00DD50E2"/>
    <w:rsid w:val="00DD5272"/>
    <w:rsid w:val="00DD52FB"/>
    <w:rsid w:val="00DD5564"/>
    <w:rsid w:val="00DD5581"/>
    <w:rsid w:val="00DD5A19"/>
    <w:rsid w:val="00DD5F1F"/>
    <w:rsid w:val="00DD5F3B"/>
    <w:rsid w:val="00DD6035"/>
    <w:rsid w:val="00DD612A"/>
    <w:rsid w:val="00DD6192"/>
    <w:rsid w:val="00DD6226"/>
    <w:rsid w:val="00DD6262"/>
    <w:rsid w:val="00DD638F"/>
    <w:rsid w:val="00DD650A"/>
    <w:rsid w:val="00DD6656"/>
    <w:rsid w:val="00DD6B99"/>
    <w:rsid w:val="00DD6D70"/>
    <w:rsid w:val="00DD73C0"/>
    <w:rsid w:val="00DD7670"/>
    <w:rsid w:val="00DD76B3"/>
    <w:rsid w:val="00DD776C"/>
    <w:rsid w:val="00DD78CB"/>
    <w:rsid w:val="00DD7AA9"/>
    <w:rsid w:val="00DD7C97"/>
    <w:rsid w:val="00DD7D13"/>
    <w:rsid w:val="00DE0210"/>
    <w:rsid w:val="00DE0213"/>
    <w:rsid w:val="00DE0324"/>
    <w:rsid w:val="00DE04AD"/>
    <w:rsid w:val="00DE055F"/>
    <w:rsid w:val="00DE06AC"/>
    <w:rsid w:val="00DE08DF"/>
    <w:rsid w:val="00DE0A8C"/>
    <w:rsid w:val="00DE0B8B"/>
    <w:rsid w:val="00DE0CA3"/>
    <w:rsid w:val="00DE0FF2"/>
    <w:rsid w:val="00DE1135"/>
    <w:rsid w:val="00DE1195"/>
    <w:rsid w:val="00DE11AA"/>
    <w:rsid w:val="00DE121F"/>
    <w:rsid w:val="00DE1305"/>
    <w:rsid w:val="00DE13F6"/>
    <w:rsid w:val="00DE1740"/>
    <w:rsid w:val="00DE1975"/>
    <w:rsid w:val="00DE1995"/>
    <w:rsid w:val="00DE1A70"/>
    <w:rsid w:val="00DE2178"/>
    <w:rsid w:val="00DE2402"/>
    <w:rsid w:val="00DE2476"/>
    <w:rsid w:val="00DE2A14"/>
    <w:rsid w:val="00DE2B9E"/>
    <w:rsid w:val="00DE2C5A"/>
    <w:rsid w:val="00DE2E4E"/>
    <w:rsid w:val="00DE2F47"/>
    <w:rsid w:val="00DE309B"/>
    <w:rsid w:val="00DE3298"/>
    <w:rsid w:val="00DE3640"/>
    <w:rsid w:val="00DE3723"/>
    <w:rsid w:val="00DE3766"/>
    <w:rsid w:val="00DE376B"/>
    <w:rsid w:val="00DE394A"/>
    <w:rsid w:val="00DE39E4"/>
    <w:rsid w:val="00DE3AA5"/>
    <w:rsid w:val="00DE3B99"/>
    <w:rsid w:val="00DE3C6A"/>
    <w:rsid w:val="00DE4814"/>
    <w:rsid w:val="00DE4950"/>
    <w:rsid w:val="00DE49F6"/>
    <w:rsid w:val="00DE4C5D"/>
    <w:rsid w:val="00DE4D22"/>
    <w:rsid w:val="00DE545D"/>
    <w:rsid w:val="00DE581C"/>
    <w:rsid w:val="00DE5971"/>
    <w:rsid w:val="00DE5A9F"/>
    <w:rsid w:val="00DE5BF5"/>
    <w:rsid w:val="00DE5DB7"/>
    <w:rsid w:val="00DE61FC"/>
    <w:rsid w:val="00DE61FD"/>
    <w:rsid w:val="00DE65D6"/>
    <w:rsid w:val="00DE664F"/>
    <w:rsid w:val="00DE6686"/>
    <w:rsid w:val="00DE69A2"/>
    <w:rsid w:val="00DE6D8B"/>
    <w:rsid w:val="00DE6F9F"/>
    <w:rsid w:val="00DE70B3"/>
    <w:rsid w:val="00DE74BA"/>
    <w:rsid w:val="00DE7CA2"/>
    <w:rsid w:val="00DE7CC9"/>
    <w:rsid w:val="00DE7D48"/>
    <w:rsid w:val="00DE7EA8"/>
    <w:rsid w:val="00DE7F27"/>
    <w:rsid w:val="00DF00EF"/>
    <w:rsid w:val="00DF014A"/>
    <w:rsid w:val="00DF0307"/>
    <w:rsid w:val="00DF034C"/>
    <w:rsid w:val="00DF068B"/>
    <w:rsid w:val="00DF06A8"/>
    <w:rsid w:val="00DF0D4B"/>
    <w:rsid w:val="00DF1217"/>
    <w:rsid w:val="00DF1350"/>
    <w:rsid w:val="00DF138A"/>
    <w:rsid w:val="00DF153A"/>
    <w:rsid w:val="00DF173B"/>
    <w:rsid w:val="00DF176F"/>
    <w:rsid w:val="00DF1888"/>
    <w:rsid w:val="00DF1AF1"/>
    <w:rsid w:val="00DF1B11"/>
    <w:rsid w:val="00DF1E5C"/>
    <w:rsid w:val="00DF1EB0"/>
    <w:rsid w:val="00DF203D"/>
    <w:rsid w:val="00DF21BC"/>
    <w:rsid w:val="00DF222E"/>
    <w:rsid w:val="00DF2677"/>
    <w:rsid w:val="00DF2775"/>
    <w:rsid w:val="00DF2938"/>
    <w:rsid w:val="00DF2B7A"/>
    <w:rsid w:val="00DF2D22"/>
    <w:rsid w:val="00DF2ECB"/>
    <w:rsid w:val="00DF337E"/>
    <w:rsid w:val="00DF3658"/>
    <w:rsid w:val="00DF380B"/>
    <w:rsid w:val="00DF38EA"/>
    <w:rsid w:val="00DF39FE"/>
    <w:rsid w:val="00DF3E13"/>
    <w:rsid w:val="00DF3EEA"/>
    <w:rsid w:val="00DF4038"/>
    <w:rsid w:val="00DF4362"/>
    <w:rsid w:val="00DF4382"/>
    <w:rsid w:val="00DF468F"/>
    <w:rsid w:val="00DF49FC"/>
    <w:rsid w:val="00DF4DCD"/>
    <w:rsid w:val="00DF5097"/>
    <w:rsid w:val="00DF50A7"/>
    <w:rsid w:val="00DF510C"/>
    <w:rsid w:val="00DF51A2"/>
    <w:rsid w:val="00DF5551"/>
    <w:rsid w:val="00DF5776"/>
    <w:rsid w:val="00DF59CB"/>
    <w:rsid w:val="00DF5A2A"/>
    <w:rsid w:val="00DF5A42"/>
    <w:rsid w:val="00DF5A93"/>
    <w:rsid w:val="00DF5B46"/>
    <w:rsid w:val="00DF5D5B"/>
    <w:rsid w:val="00DF5DA2"/>
    <w:rsid w:val="00DF5F8E"/>
    <w:rsid w:val="00DF6002"/>
    <w:rsid w:val="00DF61AF"/>
    <w:rsid w:val="00DF625B"/>
    <w:rsid w:val="00DF62C4"/>
    <w:rsid w:val="00DF6549"/>
    <w:rsid w:val="00DF69A0"/>
    <w:rsid w:val="00DF6B97"/>
    <w:rsid w:val="00DF6CBB"/>
    <w:rsid w:val="00DF7010"/>
    <w:rsid w:val="00DF7460"/>
    <w:rsid w:val="00DF76BF"/>
    <w:rsid w:val="00DF7ADC"/>
    <w:rsid w:val="00DF7B0A"/>
    <w:rsid w:val="00DF7B4E"/>
    <w:rsid w:val="00DF7B72"/>
    <w:rsid w:val="00DF7C3B"/>
    <w:rsid w:val="00DF7CB1"/>
    <w:rsid w:val="00DF7DCB"/>
    <w:rsid w:val="00DF7FE6"/>
    <w:rsid w:val="00E00075"/>
    <w:rsid w:val="00E0028A"/>
    <w:rsid w:val="00E004A9"/>
    <w:rsid w:val="00E0083E"/>
    <w:rsid w:val="00E00F89"/>
    <w:rsid w:val="00E01978"/>
    <w:rsid w:val="00E01B8D"/>
    <w:rsid w:val="00E01CE7"/>
    <w:rsid w:val="00E01E6D"/>
    <w:rsid w:val="00E01FAB"/>
    <w:rsid w:val="00E0210E"/>
    <w:rsid w:val="00E02142"/>
    <w:rsid w:val="00E02316"/>
    <w:rsid w:val="00E0231A"/>
    <w:rsid w:val="00E02432"/>
    <w:rsid w:val="00E02748"/>
    <w:rsid w:val="00E0280A"/>
    <w:rsid w:val="00E02CDB"/>
    <w:rsid w:val="00E02D35"/>
    <w:rsid w:val="00E02D4A"/>
    <w:rsid w:val="00E0315A"/>
    <w:rsid w:val="00E03231"/>
    <w:rsid w:val="00E0328C"/>
    <w:rsid w:val="00E03995"/>
    <w:rsid w:val="00E03C76"/>
    <w:rsid w:val="00E03DE5"/>
    <w:rsid w:val="00E0406F"/>
    <w:rsid w:val="00E040DA"/>
    <w:rsid w:val="00E0429F"/>
    <w:rsid w:val="00E04896"/>
    <w:rsid w:val="00E04AC8"/>
    <w:rsid w:val="00E04F12"/>
    <w:rsid w:val="00E05068"/>
    <w:rsid w:val="00E055C0"/>
    <w:rsid w:val="00E056CD"/>
    <w:rsid w:val="00E057B9"/>
    <w:rsid w:val="00E059E6"/>
    <w:rsid w:val="00E05CCB"/>
    <w:rsid w:val="00E05DA5"/>
    <w:rsid w:val="00E05DFD"/>
    <w:rsid w:val="00E05E98"/>
    <w:rsid w:val="00E05ECB"/>
    <w:rsid w:val="00E05F7D"/>
    <w:rsid w:val="00E06607"/>
    <w:rsid w:val="00E067AE"/>
    <w:rsid w:val="00E067BB"/>
    <w:rsid w:val="00E0687B"/>
    <w:rsid w:val="00E0691C"/>
    <w:rsid w:val="00E06A02"/>
    <w:rsid w:val="00E06ABA"/>
    <w:rsid w:val="00E06BCC"/>
    <w:rsid w:val="00E06CAC"/>
    <w:rsid w:val="00E0718F"/>
    <w:rsid w:val="00E0759A"/>
    <w:rsid w:val="00E075B1"/>
    <w:rsid w:val="00E07613"/>
    <w:rsid w:val="00E076CC"/>
    <w:rsid w:val="00E07781"/>
    <w:rsid w:val="00E077A8"/>
    <w:rsid w:val="00E07C7A"/>
    <w:rsid w:val="00E07F39"/>
    <w:rsid w:val="00E07FAA"/>
    <w:rsid w:val="00E10092"/>
    <w:rsid w:val="00E10370"/>
    <w:rsid w:val="00E10863"/>
    <w:rsid w:val="00E10902"/>
    <w:rsid w:val="00E10B64"/>
    <w:rsid w:val="00E10CE1"/>
    <w:rsid w:val="00E1106E"/>
    <w:rsid w:val="00E1117F"/>
    <w:rsid w:val="00E111D6"/>
    <w:rsid w:val="00E112DB"/>
    <w:rsid w:val="00E11527"/>
    <w:rsid w:val="00E11850"/>
    <w:rsid w:val="00E11AED"/>
    <w:rsid w:val="00E12178"/>
    <w:rsid w:val="00E12266"/>
    <w:rsid w:val="00E12455"/>
    <w:rsid w:val="00E12586"/>
    <w:rsid w:val="00E127CE"/>
    <w:rsid w:val="00E12882"/>
    <w:rsid w:val="00E128D7"/>
    <w:rsid w:val="00E12FD8"/>
    <w:rsid w:val="00E13122"/>
    <w:rsid w:val="00E1344D"/>
    <w:rsid w:val="00E134A9"/>
    <w:rsid w:val="00E13714"/>
    <w:rsid w:val="00E137D6"/>
    <w:rsid w:val="00E138FD"/>
    <w:rsid w:val="00E13914"/>
    <w:rsid w:val="00E13980"/>
    <w:rsid w:val="00E13B63"/>
    <w:rsid w:val="00E13CCC"/>
    <w:rsid w:val="00E13FBE"/>
    <w:rsid w:val="00E143EF"/>
    <w:rsid w:val="00E147BB"/>
    <w:rsid w:val="00E14C63"/>
    <w:rsid w:val="00E14DE4"/>
    <w:rsid w:val="00E150B6"/>
    <w:rsid w:val="00E1518C"/>
    <w:rsid w:val="00E15211"/>
    <w:rsid w:val="00E1548B"/>
    <w:rsid w:val="00E15864"/>
    <w:rsid w:val="00E16060"/>
    <w:rsid w:val="00E16164"/>
    <w:rsid w:val="00E16182"/>
    <w:rsid w:val="00E163C5"/>
    <w:rsid w:val="00E1658C"/>
    <w:rsid w:val="00E168EC"/>
    <w:rsid w:val="00E16966"/>
    <w:rsid w:val="00E1697B"/>
    <w:rsid w:val="00E16AA9"/>
    <w:rsid w:val="00E16C20"/>
    <w:rsid w:val="00E16CD4"/>
    <w:rsid w:val="00E170D9"/>
    <w:rsid w:val="00E1713A"/>
    <w:rsid w:val="00E171E6"/>
    <w:rsid w:val="00E17479"/>
    <w:rsid w:val="00E177F4"/>
    <w:rsid w:val="00E177F6"/>
    <w:rsid w:val="00E17800"/>
    <w:rsid w:val="00E17DE8"/>
    <w:rsid w:val="00E17F6E"/>
    <w:rsid w:val="00E2001C"/>
    <w:rsid w:val="00E20210"/>
    <w:rsid w:val="00E202F8"/>
    <w:rsid w:val="00E20786"/>
    <w:rsid w:val="00E207C3"/>
    <w:rsid w:val="00E207C9"/>
    <w:rsid w:val="00E2084A"/>
    <w:rsid w:val="00E2093A"/>
    <w:rsid w:val="00E20DE9"/>
    <w:rsid w:val="00E214D9"/>
    <w:rsid w:val="00E216B0"/>
    <w:rsid w:val="00E217ED"/>
    <w:rsid w:val="00E21A08"/>
    <w:rsid w:val="00E21AB0"/>
    <w:rsid w:val="00E21B0A"/>
    <w:rsid w:val="00E21C4F"/>
    <w:rsid w:val="00E21F21"/>
    <w:rsid w:val="00E2235D"/>
    <w:rsid w:val="00E2261B"/>
    <w:rsid w:val="00E22904"/>
    <w:rsid w:val="00E22ABD"/>
    <w:rsid w:val="00E22C8E"/>
    <w:rsid w:val="00E22E29"/>
    <w:rsid w:val="00E231DD"/>
    <w:rsid w:val="00E23431"/>
    <w:rsid w:val="00E2378C"/>
    <w:rsid w:val="00E23970"/>
    <w:rsid w:val="00E23C52"/>
    <w:rsid w:val="00E23DE1"/>
    <w:rsid w:val="00E2448D"/>
    <w:rsid w:val="00E245EE"/>
    <w:rsid w:val="00E24A43"/>
    <w:rsid w:val="00E24DBB"/>
    <w:rsid w:val="00E24E76"/>
    <w:rsid w:val="00E25039"/>
    <w:rsid w:val="00E2508D"/>
    <w:rsid w:val="00E255EA"/>
    <w:rsid w:val="00E258C6"/>
    <w:rsid w:val="00E258C9"/>
    <w:rsid w:val="00E258F4"/>
    <w:rsid w:val="00E25A27"/>
    <w:rsid w:val="00E25A73"/>
    <w:rsid w:val="00E25BFB"/>
    <w:rsid w:val="00E25D6B"/>
    <w:rsid w:val="00E25E93"/>
    <w:rsid w:val="00E26975"/>
    <w:rsid w:val="00E26B2A"/>
    <w:rsid w:val="00E26C1A"/>
    <w:rsid w:val="00E26D70"/>
    <w:rsid w:val="00E26F98"/>
    <w:rsid w:val="00E26FE7"/>
    <w:rsid w:val="00E27029"/>
    <w:rsid w:val="00E270C2"/>
    <w:rsid w:val="00E27693"/>
    <w:rsid w:val="00E2770A"/>
    <w:rsid w:val="00E27802"/>
    <w:rsid w:val="00E27817"/>
    <w:rsid w:val="00E27937"/>
    <w:rsid w:val="00E27FC6"/>
    <w:rsid w:val="00E30219"/>
    <w:rsid w:val="00E304B2"/>
    <w:rsid w:val="00E304F1"/>
    <w:rsid w:val="00E3055E"/>
    <w:rsid w:val="00E3070C"/>
    <w:rsid w:val="00E3079A"/>
    <w:rsid w:val="00E307A2"/>
    <w:rsid w:val="00E30D7E"/>
    <w:rsid w:val="00E30DF2"/>
    <w:rsid w:val="00E30FDD"/>
    <w:rsid w:val="00E310C8"/>
    <w:rsid w:val="00E314D6"/>
    <w:rsid w:val="00E3176D"/>
    <w:rsid w:val="00E31CB2"/>
    <w:rsid w:val="00E31DFF"/>
    <w:rsid w:val="00E32164"/>
    <w:rsid w:val="00E32235"/>
    <w:rsid w:val="00E32396"/>
    <w:rsid w:val="00E32607"/>
    <w:rsid w:val="00E32C8B"/>
    <w:rsid w:val="00E32CF4"/>
    <w:rsid w:val="00E331AE"/>
    <w:rsid w:val="00E331E7"/>
    <w:rsid w:val="00E33580"/>
    <w:rsid w:val="00E335CE"/>
    <w:rsid w:val="00E33634"/>
    <w:rsid w:val="00E3369D"/>
    <w:rsid w:val="00E3376E"/>
    <w:rsid w:val="00E33B1B"/>
    <w:rsid w:val="00E33FA2"/>
    <w:rsid w:val="00E343C3"/>
    <w:rsid w:val="00E345A7"/>
    <w:rsid w:val="00E34800"/>
    <w:rsid w:val="00E34870"/>
    <w:rsid w:val="00E349FD"/>
    <w:rsid w:val="00E34BA2"/>
    <w:rsid w:val="00E34DA2"/>
    <w:rsid w:val="00E34FB1"/>
    <w:rsid w:val="00E35029"/>
    <w:rsid w:val="00E35070"/>
    <w:rsid w:val="00E352AF"/>
    <w:rsid w:val="00E354E6"/>
    <w:rsid w:val="00E35619"/>
    <w:rsid w:val="00E35648"/>
    <w:rsid w:val="00E356CF"/>
    <w:rsid w:val="00E35885"/>
    <w:rsid w:val="00E35EC2"/>
    <w:rsid w:val="00E363B8"/>
    <w:rsid w:val="00E36454"/>
    <w:rsid w:val="00E36ABE"/>
    <w:rsid w:val="00E36BA7"/>
    <w:rsid w:val="00E36D93"/>
    <w:rsid w:val="00E36F61"/>
    <w:rsid w:val="00E37457"/>
    <w:rsid w:val="00E375EB"/>
    <w:rsid w:val="00E37A9F"/>
    <w:rsid w:val="00E37BC0"/>
    <w:rsid w:val="00E37D64"/>
    <w:rsid w:val="00E37E05"/>
    <w:rsid w:val="00E37E08"/>
    <w:rsid w:val="00E4017D"/>
    <w:rsid w:val="00E40462"/>
    <w:rsid w:val="00E40541"/>
    <w:rsid w:val="00E40575"/>
    <w:rsid w:val="00E4079E"/>
    <w:rsid w:val="00E409C0"/>
    <w:rsid w:val="00E409E1"/>
    <w:rsid w:val="00E40A1B"/>
    <w:rsid w:val="00E40A30"/>
    <w:rsid w:val="00E40E7E"/>
    <w:rsid w:val="00E40F2B"/>
    <w:rsid w:val="00E412AB"/>
    <w:rsid w:val="00E413A9"/>
    <w:rsid w:val="00E41696"/>
    <w:rsid w:val="00E41876"/>
    <w:rsid w:val="00E418AE"/>
    <w:rsid w:val="00E418B4"/>
    <w:rsid w:val="00E41BE3"/>
    <w:rsid w:val="00E41E92"/>
    <w:rsid w:val="00E41ED5"/>
    <w:rsid w:val="00E42114"/>
    <w:rsid w:val="00E42165"/>
    <w:rsid w:val="00E4220F"/>
    <w:rsid w:val="00E423A4"/>
    <w:rsid w:val="00E423A5"/>
    <w:rsid w:val="00E4266F"/>
    <w:rsid w:val="00E426FF"/>
    <w:rsid w:val="00E42C27"/>
    <w:rsid w:val="00E42C84"/>
    <w:rsid w:val="00E42E6F"/>
    <w:rsid w:val="00E430EE"/>
    <w:rsid w:val="00E430FB"/>
    <w:rsid w:val="00E438CB"/>
    <w:rsid w:val="00E4390A"/>
    <w:rsid w:val="00E43A28"/>
    <w:rsid w:val="00E43B9E"/>
    <w:rsid w:val="00E43E90"/>
    <w:rsid w:val="00E4437A"/>
    <w:rsid w:val="00E4459F"/>
    <w:rsid w:val="00E446B1"/>
    <w:rsid w:val="00E446D0"/>
    <w:rsid w:val="00E447EF"/>
    <w:rsid w:val="00E44F72"/>
    <w:rsid w:val="00E45038"/>
    <w:rsid w:val="00E4515F"/>
    <w:rsid w:val="00E45271"/>
    <w:rsid w:val="00E4527C"/>
    <w:rsid w:val="00E4565E"/>
    <w:rsid w:val="00E456FB"/>
    <w:rsid w:val="00E45796"/>
    <w:rsid w:val="00E45854"/>
    <w:rsid w:val="00E45BA5"/>
    <w:rsid w:val="00E45BCB"/>
    <w:rsid w:val="00E45BD5"/>
    <w:rsid w:val="00E45C2E"/>
    <w:rsid w:val="00E45FAE"/>
    <w:rsid w:val="00E45FB2"/>
    <w:rsid w:val="00E4613E"/>
    <w:rsid w:val="00E46294"/>
    <w:rsid w:val="00E467A6"/>
    <w:rsid w:val="00E46A17"/>
    <w:rsid w:val="00E46DB2"/>
    <w:rsid w:val="00E46FAF"/>
    <w:rsid w:val="00E471EC"/>
    <w:rsid w:val="00E47310"/>
    <w:rsid w:val="00E4750C"/>
    <w:rsid w:val="00E47C2F"/>
    <w:rsid w:val="00E47DCB"/>
    <w:rsid w:val="00E504CA"/>
    <w:rsid w:val="00E505A1"/>
    <w:rsid w:val="00E507AA"/>
    <w:rsid w:val="00E50BB9"/>
    <w:rsid w:val="00E50C86"/>
    <w:rsid w:val="00E5145D"/>
    <w:rsid w:val="00E515B3"/>
    <w:rsid w:val="00E51660"/>
    <w:rsid w:val="00E517DF"/>
    <w:rsid w:val="00E5184E"/>
    <w:rsid w:val="00E51B21"/>
    <w:rsid w:val="00E51C30"/>
    <w:rsid w:val="00E51E2A"/>
    <w:rsid w:val="00E51F25"/>
    <w:rsid w:val="00E522FE"/>
    <w:rsid w:val="00E527E5"/>
    <w:rsid w:val="00E52889"/>
    <w:rsid w:val="00E529C1"/>
    <w:rsid w:val="00E52AB7"/>
    <w:rsid w:val="00E52C4A"/>
    <w:rsid w:val="00E52CB7"/>
    <w:rsid w:val="00E52DDA"/>
    <w:rsid w:val="00E52ECC"/>
    <w:rsid w:val="00E530E9"/>
    <w:rsid w:val="00E533CA"/>
    <w:rsid w:val="00E5344E"/>
    <w:rsid w:val="00E53693"/>
    <w:rsid w:val="00E53986"/>
    <w:rsid w:val="00E53B19"/>
    <w:rsid w:val="00E53FA0"/>
    <w:rsid w:val="00E5409F"/>
    <w:rsid w:val="00E5448F"/>
    <w:rsid w:val="00E5461B"/>
    <w:rsid w:val="00E546C8"/>
    <w:rsid w:val="00E546F1"/>
    <w:rsid w:val="00E5486C"/>
    <w:rsid w:val="00E5499C"/>
    <w:rsid w:val="00E54AE0"/>
    <w:rsid w:val="00E54B50"/>
    <w:rsid w:val="00E54CCD"/>
    <w:rsid w:val="00E54E52"/>
    <w:rsid w:val="00E54E98"/>
    <w:rsid w:val="00E54EE3"/>
    <w:rsid w:val="00E54F00"/>
    <w:rsid w:val="00E55196"/>
    <w:rsid w:val="00E55327"/>
    <w:rsid w:val="00E554E8"/>
    <w:rsid w:val="00E55867"/>
    <w:rsid w:val="00E559BD"/>
    <w:rsid w:val="00E55AD8"/>
    <w:rsid w:val="00E56173"/>
    <w:rsid w:val="00E56499"/>
    <w:rsid w:val="00E564EC"/>
    <w:rsid w:val="00E565C6"/>
    <w:rsid w:val="00E568C8"/>
    <w:rsid w:val="00E57266"/>
    <w:rsid w:val="00E572EF"/>
    <w:rsid w:val="00E57402"/>
    <w:rsid w:val="00E574B7"/>
    <w:rsid w:val="00E5760B"/>
    <w:rsid w:val="00E60065"/>
    <w:rsid w:val="00E601B2"/>
    <w:rsid w:val="00E60224"/>
    <w:rsid w:val="00E60248"/>
    <w:rsid w:val="00E60300"/>
    <w:rsid w:val="00E604DE"/>
    <w:rsid w:val="00E6063C"/>
    <w:rsid w:val="00E60AC1"/>
    <w:rsid w:val="00E60CC6"/>
    <w:rsid w:val="00E60CD1"/>
    <w:rsid w:val="00E60D30"/>
    <w:rsid w:val="00E60E18"/>
    <w:rsid w:val="00E60E78"/>
    <w:rsid w:val="00E61095"/>
    <w:rsid w:val="00E610B5"/>
    <w:rsid w:val="00E61202"/>
    <w:rsid w:val="00E61211"/>
    <w:rsid w:val="00E61274"/>
    <w:rsid w:val="00E61737"/>
    <w:rsid w:val="00E61DD8"/>
    <w:rsid w:val="00E62163"/>
    <w:rsid w:val="00E6226E"/>
    <w:rsid w:val="00E6236C"/>
    <w:rsid w:val="00E626A1"/>
    <w:rsid w:val="00E62704"/>
    <w:rsid w:val="00E6287C"/>
    <w:rsid w:val="00E62899"/>
    <w:rsid w:val="00E6293F"/>
    <w:rsid w:val="00E62C14"/>
    <w:rsid w:val="00E62C72"/>
    <w:rsid w:val="00E630C2"/>
    <w:rsid w:val="00E634E0"/>
    <w:rsid w:val="00E63500"/>
    <w:rsid w:val="00E6357F"/>
    <w:rsid w:val="00E637A0"/>
    <w:rsid w:val="00E63A94"/>
    <w:rsid w:val="00E63C8E"/>
    <w:rsid w:val="00E63D75"/>
    <w:rsid w:val="00E63FA5"/>
    <w:rsid w:val="00E64058"/>
    <w:rsid w:val="00E6417B"/>
    <w:rsid w:val="00E64321"/>
    <w:rsid w:val="00E6482C"/>
    <w:rsid w:val="00E649CA"/>
    <w:rsid w:val="00E653B2"/>
    <w:rsid w:val="00E654C1"/>
    <w:rsid w:val="00E655F3"/>
    <w:rsid w:val="00E65654"/>
    <w:rsid w:val="00E65974"/>
    <w:rsid w:val="00E65BFC"/>
    <w:rsid w:val="00E65C96"/>
    <w:rsid w:val="00E65CC2"/>
    <w:rsid w:val="00E664C8"/>
    <w:rsid w:val="00E6651F"/>
    <w:rsid w:val="00E66550"/>
    <w:rsid w:val="00E66827"/>
    <w:rsid w:val="00E66ECF"/>
    <w:rsid w:val="00E66F07"/>
    <w:rsid w:val="00E66FB6"/>
    <w:rsid w:val="00E67000"/>
    <w:rsid w:val="00E67217"/>
    <w:rsid w:val="00E67276"/>
    <w:rsid w:val="00E67626"/>
    <w:rsid w:val="00E67AAE"/>
    <w:rsid w:val="00E67BC1"/>
    <w:rsid w:val="00E67CF4"/>
    <w:rsid w:val="00E67DED"/>
    <w:rsid w:val="00E67E37"/>
    <w:rsid w:val="00E67F13"/>
    <w:rsid w:val="00E67F5D"/>
    <w:rsid w:val="00E7058F"/>
    <w:rsid w:val="00E7076A"/>
    <w:rsid w:val="00E70870"/>
    <w:rsid w:val="00E7092A"/>
    <w:rsid w:val="00E70955"/>
    <w:rsid w:val="00E70AA9"/>
    <w:rsid w:val="00E70AD8"/>
    <w:rsid w:val="00E70F7A"/>
    <w:rsid w:val="00E71275"/>
    <w:rsid w:val="00E715D0"/>
    <w:rsid w:val="00E71806"/>
    <w:rsid w:val="00E71851"/>
    <w:rsid w:val="00E719C2"/>
    <w:rsid w:val="00E719FE"/>
    <w:rsid w:val="00E71B31"/>
    <w:rsid w:val="00E71BC9"/>
    <w:rsid w:val="00E71CB7"/>
    <w:rsid w:val="00E71ED5"/>
    <w:rsid w:val="00E72901"/>
    <w:rsid w:val="00E72DC7"/>
    <w:rsid w:val="00E72FB6"/>
    <w:rsid w:val="00E736D8"/>
    <w:rsid w:val="00E73712"/>
    <w:rsid w:val="00E73918"/>
    <w:rsid w:val="00E7393E"/>
    <w:rsid w:val="00E73BC9"/>
    <w:rsid w:val="00E74163"/>
    <w:rsid w:val="00E74179"/>
    <w:rsid w:val="00E741B7"/>
    <w:rsid w:val="00E748F8"/>
    <w:rsid w:val="00E74D7F"/>
    <w:rsid w:val="00E74DC1"/>
    <w:rsid w:val="00E74E45"/>
    <w:rsid w:val="00E74E6C"/>
    <w:rsid w:val="00E751E5"/>
    <w:rsid w:val="00E755DE"/>
    <w:rsid w:val="00E75637"/>
    <w:rsid w:val="00E7567D"/>
    <w:rsid w:val="00E7569F"/>
    <w:rsid w:val="00E75735"/>
    <w:rsid w:val="00E7596C"/>
    <w:rsid w:val="00E75E92"/>
    <w:rsid w:val="00E760F0"/>
    <w:rsid w:val="00E762D0"/>
    <w:rsid w:val="00E76420"/>
    <w:rsid w:val="00E764A8"/>
    <w:rsid w:val="00E768A6"/>
    <w:rsid w:val="00E76AA1"/>
    <w:rsid w:val="00E76B06"/>
    <w:rsid w:val="00E76EC8"/>
    <w:rsid w:val="00E77182"/>
    <w:rsid w:val="00E77323"/>
    <w:rsid w:val="00E77372"/>
    <w:rsid w:val="00E77488"/>
    <w:rsid w:val="00E779EE"/>
    <w:rsid w:val="00E77A07"/>
    <w:rsid w:val="00E77C21"/>
    <w:rsid w:val="00E77C32"/>
    <w:rsid w:val="00E77C96"/>
    <w:rsid w:val="00E800C7"/>
    <w:rsid w:val="00E80229"/>
    <w:rsid w:val="00E8039D"/>
    <w:rsid w:val="00E8041C"/>
    <w:rsid w:val="00E804D5"/>
    <w:rsid w:val="00E80608"/>
    <w:rsid w:val="00E80C3B"/>
    <w:rsid w:val="00E80DE9"/>
    <w:rsid w:val="00E80EDA"/>
    <w:rsid w:val="00E80FD1"/>
    <w:rsid w:val="00E8128E"/>
    <w:rsid w:val="00E81353"/>
    <w:rsid w:val="00E81381"/>
    <w:rsid w:val="00E8139A"/>
    <w:rsid w:val="00E81442"/>
    <w:rsid w:val="00E81590"/>
    <w:rsid w:val="00E8176A"/>
    <w:rsid w:val="00E819CC"/>
    <w:rsid w:val="00E819D0"/>
    <w:rsid w:val="00E81CA5"/>
    <w:rsid w:val="00E81D45"/>
    <w:rsid w:val="00E81DF1"/>
    <w:rsid w:val="00E82227"/>
    <w:rsid w:val="00E8222A"/>
    <w:rsid w:val="00E8237C"/>
    <w:rsid w:val="00E82722"/>
    <w:rsid w:val="00E82747"/>
    <w:rsid w:val="00E828C0"/>
    <w:rsid w:val="00E82DD1"/>
    <w:rsid w:val="00E82EB5"/>
    <w:rsid w:val="00E83023"/>
    <w:rsid w:val="00E836E3"/>
    <w:rsid w:val="00E838F4"/>
    <w:rsid w:val="00E83929"/>
    <w:rsid w:val="00E83A84"/>
    <w:rsid w:val="00E83BF2"/>
    <w:rsid w:val="00E83C0D"/>
    <w:rsid w:val="00E83C53"/>
    <w:rsid w:val="00E83CAF"/>
    <w:rsid w:val="00E83D98"/>
    <w:rsid w:val="00E8415C"/>
    <w:rsid w:val="00E8443B"/>
    <w:rsid w:val="00E84461"/>
    <w:rsid w:val="00E847B7"/>
    <w:rsid w:val="00E84910"/>
    <w:rsid w:val="00E8496A"/>
    <w:rsid w:val="00E84AE5"/>
    <w:rsid w:val="00E84B5C"/>
    <w:rsid w:val="00E84C45"/>
    <w:rsid w:val="00E84E6F"/>
    <w:rsid w:val="00E84F33"/>
    <w:rsid w:val="00E853D3"/>
    <w:rsid w:val="00E854BA"/>
    <w:rsid w:val="00E8555C"/>
    <w:rsid w:val="00E859CE"/>
    <w:rsid w:val="00E85D79"/>
    <w:rsid w:val="00E85F3E"/>
    <w:rsid w:val="00E86930"/>
    <w:rsid w:val="00E86975"/>
    <w:rsid w:val="00E86B5E"/>
    <w:rsid w:val="00E86E3E"/>
    <w:rsid w:val="00E86FDD"/>
    <w:rsid w:val="00E87117"/>
    <w:rsid w:val="00E8738A"/>
    <w:rsid w:val="00E874EF"/>
    <w:rsid w:val="00E87797"/>
    <w:rsid w:val="00E87ACE"/>
    <w:rsid w:val="00E87B02"/>
    <w:rsid w:val="00E87F33"/>
    <w:rsid w:val="00E90019"/>
    <w:rsid w:val="00E9042F"/>
    <w:rsid w:val="00E90434"/>
    <w:rsid w:val="00E9051F"/>
    <w:rsid w:val="00E9057A"/>
    <w:rsid w:val="00E905A4"/>
    <w:rsid w:val="00E907B0"/>
    <w:rsid w:val="00E90B31"/>
    <w:rsid w:val="00E90C44"/>
    <w:rsid w:val="00E90D91"/>
    <w:rsid w:val="00E90DC1"/>
    <w:rsid w:val="00E90DF8"/>
    <w:rsid w:val="00E90E79"/>
    <w:rsid w:val="00E911DD"/>
    <w:rsid w:val="00E91631"/>
    <w:rsid w:val="00E916AC"/>
    <w:rsid w:val="00E917B3"/>
    <w:rsid w:val="00E9199D"/>
    <w:rsid w:val="00E919AB"/>
    <w:rsid w:val="00E92103"/>
    <w:rsid w:val="00E92135"/>
    <w:rsid w:val="00E92368"/>
    <w:rsid w:val="00E9242B"/>
    <w:rsid w:val="00E92448"/>
    <w:rsid w:val="00E924DB"/>
    <w:rsid w:val="00E9275B"/>
    <w:rsid w:val="00E929E0"/>
    <w:rsid w:val="00E92A27"/>
    <w:rsid w:val="00E92F28"/>
    <w:rsid w:val="00E930DC"/>
    <w:rsid w:val="00E93530"/>
    <w:rsid w:val="00E936CE"/>
    <w:rsid w:val="00E937DD"/>
    <w:rsid w:val="00E937F9"/>
    <w:rsid w:val="00E93B00"/>
    <w:rsid w:val="00E940FC"/>
    <w:rsid w:val="00E94394"/>
    <w:rsid w:val="00E94447"/>
    <w:rsid w:val="00E947A2"/>
    <w:rsid w:val="00E9491D"/>
    <w:rsid w:val="00E949BE"/>
    <w:rsid w:val="00E949EC"/>
    <w:rsid w:val="00E94A4D"/>
    <w:rsid w:val="00E94DEB"/>
    <w:rsid w:val="00E94DF7"/>
    <w:rsid w:val="00E94E67"/>
    <w:rsid w:val="00E952F9"/>
    <w:rsid w:val="00E95441"/>
    <w:rsid w:val="00E95442"/>
    <w:rsid w:val="00E954AE"/>
    <w:rsid w:val="00E956F2"/>
    <w:rsid w:val="00E957FF"/>
    <w:rsid w:val="00E95AFE"/>
    <w:rsid w:val="00E9602C"/>
    <w:rsid w:val="00E96087"/>
    <w:rsid w:val="00E960D2"/>
    <w:rsid w:val="00E96364"/>
    <w:rsid w:val="00E96562"/>
    <w:rsid w:val="00E969F7"/>
    <w:rsid w:val="00E96BA0"/>
    <w:rsid w:val="00E96C94"/>
    <w:rsid w:val="00E96D9F"/>
    <w:rsid w:val="00E96DA3"/>
    <w:rsid w:val="00E96FAE"/>
    <w:rsid w:val="00E9705F"/>
    <w:rsid w:val="00E9717B"/>
    <w:rsid w:val="00E97467"/>
    <w:rsid w:val="00E9759B"/>
    <w:rsid w:val="00E97750"/>
    <w:rsid w:val="00E97826"/>
    <w:rsid w:val="00E978EF"/>
    <w:rsid w:val="00E97B0D"/>
    <w:rsid w:val="00E97B86"/>
    <w:rsid w:val="00E97D4D"/>
    <w:rsid w:val="00E97E73"/>
    <w:rsid w:val="00EA0050"/>
    <w:rsid w:val="00EA04D1"/>
    <w:rsid w:val="00EA04FF"/>
    <w:rsid w:val="00EA0822"/>
    <w:rsid w:val="00EA0C4C"/>
    <w:rsid w:val="00EA0DB0"/>
    <w:rsid w:val="00EA1112"/>
    <w:rsid w:val="00EA117B"/>
    <w:rsid w:val="00EA1404"/>
    <w:rsid w:val="00EA142C"/>
    <w:rsid w:val="00EA1436"/>
    <w:rsid w:val="00EA1848"/>
    <w:rsid w:val="00EA1E18"/>
    <w:rsid w:val="00EA2027"/>
    <w:rsid w:val="00EA2427"/>
    <w:rsid w:val="00EA26D1"/>
    <w:rsid w:val="00EA28E7"/>
    <w:rsid w:val="00EA297B"/>
    <w:rsid w:val="00EA29D3"/>
    <w:rsid w:val="00EA2B15"/>
    <w:rsid w:val="00EA2C26"/>
    <w:rsid w:val="00EA2F79"/>
    <w:rsid w:val="00EA31E5"/>
    <w:rsid w:val="00EA32BD"/>
    <w:rsid w:val="00EA34F8"/>
    <w:rsid w:val="00EA3501"/>
    <w:rsid w:val="00EA3510"/>
    <w:rsid w:val="00EA3B49"/>
    <w:rsid w:val="00EA40F9"/>
    <w:rsid w:val="00EA426C"/>
    <w:rsid w:val="00EA42F2"/>
    <w:rsid w:val="00EA4868"/>
    <w:rsid w:val="00EA49AD"/>
    <w:rsid w:val="00EA4A90"/>
    <w:rsid w:val="00EA4BB7"/>
    <w:rsid w:val="00EA4CC9"/>
    <w:rsid w:val="00EA4FF4"/>
    <w:rsid w:val="00EA5072"/>
    <w:rsid w:val="00EA557B"/>
    <w:rsid w:val="00EA55F1"/>
    <w:rsid w:val="00EA5745"/>
    <w:rsid w:val="00EA5A06"/>
    <w:rsid w:val="00EA5B44"/>
    <w:rsid w:val="00EA5B46"/>
    <w:rsid w:val="00EA5DC2"/>
    <w:rsid w:val="00EA5F63"/>
    <w:rsid w:val="00EA6664"/>
    <w:rsid w:val="00EA6783"/>
    <w:rsid w:val="00EA6992"/>
    <w:rsid w:val="00EA6E4C"/>
    <w:rsid w:val="00EA6FFB"/>
    <w:rsid w:val="00EA744A"/>
    <w:rsid w:val="00EA747F"/>
    <w:rsid w:val="00EA7703"/>
    <w:rsid w:val="00EA7705"/>
    <w:rsid w:val="00EA77B6"/>
    <w:rsid w:val="00EA79A0"/>
    <w:rsid w:val="00EA7CD7"/>
    <w:rsid w:val="00EA7D20"/>
    <w:rsid w:val="00EA7F14"/>
    <w:rsid w:val="00EA7F5F"/>
    <w:rsid w:val="00EB01C2"/>
    <w:rsid w:val="00EB0409"/>
    <w:rsid w:val="00EB09D0"/>
    <w:rsid w:val="00EB0B98"/>
    <w:rsid w:val="00EB0C54"/>
    <w:rsid w:val="00EB0CAD"/>
    <w:rsid w:val="00EB0FC7"/>
    <w:rsid w:val="00EB1518"/>
    <w:rsid w:val="00EB160B"/>
    <w:rsid w:val="00EB171C"/>
    <w:rsid w:val="00EB1B74"/>
    <w:rsid w:val="00EB1F14"/>
    <w:rsid w:val="00EB20B4"/>
    <w:rsid w:val="00EB20D5"/>
    <w:rsid w:val="00EB2199"/>
    <w:rsid w:val="00EB23E8"/>
    <w:rsid w:val="00EB2418"/>
    <w:rsid w:val="00EB2711"/>
    <w:rsid w:val="00EB2AB1"/>
    <w:rsid w:val="00EB2BEC"/>
    <w:rsid w:val="00EB2D2A"/>
    <w:rsid w:val="00EB2D75"/>
    <w:rsid w:val="00EB2FB7"/>
    <w:rsid w:val="00EB30F6"/>
    <w:rsid w:val="00EB3159"/>
    <w:rsid w:val="00EB349E"/>
    <w:rsid w:val="00EB36B6"/>
    <w:rsid w:val="00EB36C7"/>
    <w:rsid w:val="00EB3A60"/>
    <w:rsid w:val="00EB3BA1"/>
    <w:rsid w:val="00EB3CB2"/>
    <w:rsid w:val="00EB4141"/>
    <w:rsid w:val="00EB4685"/>
    <w:rsid w:val="00EB480A"/>
    <w:rsid w:val="00EB48AD"/>
    <w:rsid w:val="00EB48DF"/>
    <w:rsid w:val="00EB49E6"/>
    <w:rsid w:val="00EB4B34"/>
    <w:rsid w:val="00EB4B93"/>
    <w:rsid w:val="00EB4C68"/>
    <w:rsid w:val="00EB4F01"/>
    <w:rsid w:val="00EB549E"/>
    <w:rsid w:val="00EB55DF"/>
    <w:rsid w:val="00EB5885"/>
    <w:rsid w:val="00EB58A8"/>
    <w:rsid w:val="00EB59EC"/>
    <w:rsid w:val="00EB5A88"/>
    <w:rsid w:val="00EB5A9D"/>
    <w:rsid w:val="00EB5CF9"/>
    <w:rsid w:val="00EB5E6A"/>
    <w:rsid w:val="00EB5F9D"/>
    <w:rsid w:val="00EB62AC"/>
    <w:rsid w:val="00EB6304"/>
    <w:rsid w:val="00EB63D2"/>
    <w:rsid w:val="00EB6A8E"/>
    <w:rsid w:val="00EB6BD4"/>
    <w:rsid w:val="00EB6C04"/>
    <w:rsid w:val="00EB6D00"/>
    <w:rsid w:val="00EB6DCE"/>
    <w:rsid w:val="00EB6DFB"/>
    <w:rsid w:val="00EB70E5"/>
    <w:rsid w:val="00EB7213"/>
    <w:rsid w:val="00EB7575"/>
    <w:rsid w:val="00EB7703"/>
    <w:rsid w:val="00EB7B41"/>
    <w:rsid w:val="00EB7D1E"/>
    <w:rsid w:val="00EC0303"/>
    <w:rsid w:val="00EC061D"/>
    <w:rsid w:val="00EC0F2A"/>
    <w:rsid w:val="00EC0FA4"/>
    <w:rsid w:val="00EC1094"/>
    <w:rsid w:val="00EC1113"/>
    <w:rsid w:val="00EC12FB"/>
    <w:rsid w:val="00EC1329"/>
    <w:rsid w:val="00EC1453"/>
    <w:rsid w:val="00EC153B"/>
    <w:rsid w:val="00EC1D37"/>
    <w:rsid w:val="00EC1F90"/>
    <w:rsid w:val="00EC2108"/>
    <w:rsid w:val="00EC226F"/>
    <w:rsid w:val="00EC2501"/>
    <w:rsid w:val="00EC277B"/>
    <w:rsid w:val="00EC285E"/>
    <w:rsid w:val="00EC2992"/>
    <w:rsid w:val="00EC29CA"/>
    <w:rsid w:val="00EC2A04"/>
    <w:rsid w:val="00EC2B6C"/>
    <w:rsid w:val="00EC2C96"/>
    <w:rsid w:val="00EC3075"/>
    <w:rsid w:val="00EC308E"/>
    <w:rsid w:val="00EC3235"/>
    <w:rsid w:val="00EC3431"/>
    <w:rsid w:val="00EC344A"/>
    <w:rsid w:val="00EC3860"/>
    <w:rsid w:val="00EC38AA"/>
    <w:rsid w:val="00EC3AF7"/>
    <w:rsid w:val="00EC3B9E"/>
    <w:rsid w:val="00EC3FBE"/>
    <w:rsid w:val="00EC3FC6"/>
    <w:rsid w:val="00EC412E"/>
    <w:rsid w:val="00EC41FD"/>
    <w:rsid w:val="00EC4281"/>
    <w:rsid w:val="00EC485A"/>
    <w:rsid w:val="00EC492E"/>
    <w:rsid w:val="00EC4CDC"/>
    <w:rsid w:val="00EC4D55"/>
    <w:rsid w:val="00EC506A"/>
    <w:rsid w:val="00EC5153"/>
    <w:rsid w:val="00EC5856"/>
    <w:rsid w:val="00EC5B73"/>
    <w:rsid w:val="00EC5BF4"/>
    <w:rsid w:val="00EC5DA4"/>
    <w:rsid w:val="00EC6032"/>
    <w:rsid w:val="00EC62F8"/>
    <w:rsid w:val="00EC63F8"/>
    <w:rsid w:val="00EC6417"/>
    <w:rsid w:val="00EC6B35"/>
    <w:rsid w:val="00EC6C02"/>
    <w:rsid w:val="00EC6E59"/>
    <w:rsid w:val="00EC6E90"/>
    <w:rsid w:val="00EC6F6E"/>
    <w:rsid w:val="00EC71AD"/>
    <w:rsid w:val="00EC72E5"/>
    <w:rsid w:val="00EC733D"/>
    <w:rsid w:val="00EC765C"/>
    <w:rsid w:val="00EC7847"/>
    <w:rsid w:val="00EC78AD"/>
    <w:rsid w:val="00EC79A9"/>
    <w:rsid w:val="00EC7E73"/>
    <w:rsid w:val="00EC7EDE"/>
    <w:rsid w:val="00EC7FFC"/>
    <w:rsid w:val="00ED0012"/>
    <w:rsid w:val="00ED0094"/>
    <w:rsid w:val="00ED00B4"/>
    <w:rsid w:val="00ED057F"/>
    <w:rsid w:val="00ED06F9"/>
    <w:rsid w:val="00ED0704"/>
    <w:rsid w:val="00ED07DC"/>
    <w:rsid w:val="00ED1182"/>
    <w:rsid w:val="00ED11A8"/>
    <w:rsid w:val="00ED138F"/>
    <w:rsid w:val="00ED1447"/>
    <w:rsid w:val="00ED1599"/>
    <w:rsid w:val="00ED1C7C"/>
    <w:rsid w:val="00ED1CC3"/>
    <w:rsid w:val="00ED1F01"/>
    <w:rsid w:val="00ED1F41"/>
    <w:rsid w:val="00ED2275"/>
    <w:rsid w:val="00ED29EE"/>
    <w:rsid w:val="00ED2AEE"/>
    <w:rsid w:val="00ED2C28"/>
    <w:rsid w:val="00ED2F7E"/>
    <w:rsid w:val="00ED327D"/>
    <w:rsid w:val="00ED32C7"/>
    <w:rsid w:val="00ED3387"/>
    <w:rsid w:val="00ED34A3"/>
    <w:rsid w:val="00ED34D8"/>
    <w:rsid w:val="00ED3594"/>
    <w:rsid w:val="00ED3647"/>
    <w:rsid w:val="00ED374C"/>
    <w:rsid w:val="00ED37F4"/>
    <w:rsid w:val="00ED38E4"/>
    <w:rsid w:val="00ED39C8"/>
    <w:rsid w:val="00ED3ACC"/>
    <w:rsid w:val="00ED3B5F"/>
    <w:rsid w:val="00ED3BAC"/>
    <w:rsid w:val="00ED3BC2"/>
    <w:rsid w:val="00ED3BED"/>
    <w:rsid w:val="00ED3C1D"/>
    <w:rsid w:val="00ED3C77"/>
    <w:rsid w:val="00ED3CB5"/>
    <w:rsid w:val="00ED3DF4"/>
    <w:rsid w:val="00ED42E9"/>
    <w:rsid w:val="00ED46D1"/>
    <w:rsid w:val="00ED4A11"/>
    <w:rsid w:val="00ED4B11"/>
    <w:rsid w:val="00ED4EC8"/>
    <w:rsid w:val="00ED5695"/>
    <w:rsid w:val="00ED58EF"/>
    <w:rsid w:val="00ED5A5C"/>
    <w:rsid w:val="00ED6098"/>
    <w:rsid w:val="00ED6146"/>
    <w:rsid w:val="00ED61BF"/>
    <w:rsid w:val="00ED6478"/>
    <w:rsid w:val="00ED6635"/>
    <w:rsid w:val="00ED675E"/>
    <w:rsid w:val="00ED6866"/>
    <w:rsid w:val="00ED68D0"/>
    <w:rsid w:val="00ED6EB2"/>
    <w:rsid w:val="00ED6ED6"/>
    <w:rsid w:val="00ED6F1E"/>
    <w:rsid w:val="00ED7378"/>
    <w:rsid w:val="00ED7479"/>
    <w:rsid w:val="00ED7534"/>
    <w:rsid w:val="00ED797A"/>
    <w:rsid w:val="00ED7E8A"/>
    <w:rsid w:val="00EE0181"/>
    <w:rsid w:val="00EE0202"/>
    <w:rsid w:val="00EE03BC"/>
    <w:rsid w:val="00EE0B1A"/>
    <w:rsid w:val="00EE0D0B"/>
    <w:rsid w:val="00EE18F2"/>
    <w:rsid w:val="00EE19CB"/>
    <w:rsid w:val="00EE1A40"/>
    <w:rsid w:val="00EE1AD2"/>
    <w:rsid w:val="00EE1B54"/>
    <w:rsid w:val="00EE1BD8"/>
    <w:rsid w:val="00EE1E06"/>
    <w:rsid w:val="00EE1EED"/>
    <w:rsid w:val="00EE235B"/>
    <w:rsid w:val="00EE2367"/>
    <w:rsid w:val="00EE23BB"/>
    <w:rsid w:val="00EE2546"/>
    <w:rsid w:val="00EE2583"/>
    <w:rsid w:val="00EE258A"/>
    <w:rsid w:val="00EE266E"/>
    <w:rsid w:val="00EE2697"/>
    <w:rsid w:val="00EE293A"/>
    <w:rsid w:val="00EE2984"/>
    <w:rsid w:val="00EE2C92"/>
    <w:rsid w:val="00EE3076"/>
    <w:rsid w:val="00EE3537"/>
    <w:rsid w:val="00EE3703"/>
    <w:rsid w:val="00EE3C43"/>
    <w:rsid w:val="00EE3E97"/>
    <w:rsid w:val="00EE3EC9"/>
    <w:rsid w:val="00EE3FA8"/>
    <w:rsid w:val="00EE426F"/>
    <w:rsid w:val="00EE4461"/>
    <w:rsid w:val="00EE4741"/>
    <w:rsid w:val="00EE47CE"/>
    <w:rsid w:val="00EE4BAD"/>
    <w:rsid w:val="00EE4C20"/>
    <w:rsid w:val="00EE4C7B"/>
    <w:rsid w:val="00EE4E41"/>
    <w:rsid w:val="00EE5081"/>
    <w:rsid w:val="00EE54C6"/>
    <w:rsid w:val="00EE553D"/>
    <w:rsid w:val="00EE5780"/>
    <w:rsid w:val="00EE5D57"/>
    <w:rsid w:val="00EE602B"/>
    <w:rsid w:val="00EE609C"/>
    <w:rsid w:val="00EE652E"/>
    <w:rsid w:val="00EE686F"/>
    <w:rsid w:val="00EE69C7"/>
    <w:rsid w:val="00EE6BB8"/>
    <w:rsid w:val="00EE6D2A"/>
    <w:rsid w:val="00EE6F3E"/>
    <w:rsid w:val="00EE742B"/>
    <w:rsid w:val="00EE74B0"/>
    <w:rsid w:val="00EE7510"/>
    <w:rsid w:val="00EE7522"/>
    <w:rsid w:val="00EE7524"/>
    <w:rsid w:val="00EE75D3"/>
    <w:rsid w:val="00EE7638"/>
    <w:rsid w:val="00EE7807"/>
    <w:rsid w:val="00EE79FD"/>
    <w:rsid w:val="00EF01A0"/>
    <w:rsid w:val="00EF01A2"/>
    <w:rsid w:val="00EF03CB"/>
    <w:rsid w:val="00EF0703"/>
    <w:rsid w:val="00EF07CD"/>
    <w:rsid w:val="00EF07EA"/>
    <w:rsid w:val="00EF08DA"/>
    <w:rsid w:val="00EF08FF"/>
    <w:rsid w:val="00EF0920"/>
    <w:rsid w:val="00EF0ADF"/>
    <w:rsid w:val="00EF0BC5"/>
    <w:rsid w:val="00EF0C32"/>
    <w:rsid w:val="00EF0CD9"/>
    <w:rsid w:val="00EF1130"/>
    <w:rsid w:val="00EF134B"/>
    <w:rsid w:val="00EF137D"/>
    <w:rsid w:val="00EF1719"/>
    <w:rsid w:val="00EF1B04"/>
    <w:rsid w:val="00EF1DE8"/>
    <w:rsid w:val="00EF1E3D"/>
    <w:rsid w:val="00EF1F78"/>
    <w:rsid w:val="00EF22DB"/>
    <w:rsid w:val="00EF2714"/>
    <w:rsid w:val="00EF29DE"/>
    <w:rsid w:val="00EF2A40"/>
    <w:rsid w:val="00EF2E67"/>
    <w:rsid w:val="00EF2ED2"/>
    <w:rsid w:val="00EF2EDF"/>
    <w:rsid w:val="00EF2EFF"/>
    <w:rsid w:val="00EF3109"/>
    <w:rsid w:val="00EF322D"/>
    <w:rsid w:val="00EF36F9"/>
    <w:rsid w:val="00EF3792"/>
    <w:rsid w:val="00EF3875"/>
    <w:rsid w:val="00EF38FD"/>
    <w:rsid w:val="00EF39A3"/>
    <w:rsid w:val="00EF39E9"/>
    <w:rsid w:val="00EF3A0A"/>
    <w:rsid w:val="00EF3E6D"/>
    <w:rsid w:val="00EF403C"/>
    <w:rsid w:val="00EF40B1"/>
    <w:rsid w:val="00EF416F"/>
    <w:rsid w:val="00EF41FE"/>
    <w:rsid w:val="00EF42CB"/>
    <w:rsid w:val="00EF45AA"/>
    <w:rsid w:val="00EF470F"/>
    <w:rsid w:val="00EF47DA"/>
    <w:rsid w:val="00EF48CF"/>
    <w:rsid w:val="00EF494E"/>
    <w:rsid w:val="00EF4A18"/>
    <w:rsid w:val="00EF4A53"/>
    <w:rsid w:val="00EF4A69"/>
    <w:rsid w:val="00EF4ADD"/>
    <w:rsid w:val="00EF4E88"/>
    <w:rsid w:val="00EF50A3"/>
    <w:rsid w:val="00EF5266"/>
    <w:rsid w:val="00EF5358"/>
    <w:rsid w:val="00EF53F2"/>
    <w:rsid w:val="00EF5745"/>
    <w:rsid w:val="00EF5885"/>
    <w:rsid w:val="00EF58AA"/>
    <w:rsid w:val="00EF5B06"/>
    <w:rsid w:val="00EF5E71"/>
    <w:rsid w:val="00EF6045"/>
    <w:rsid w:val="00EF6287"/>
    <w:rsid w:val="00EF63A1"/>
    <w:rsid w:val="00EF6861"/>
    <w:rsid w:val="00EF6938"/>
    <w:rsid w:val="00EF69B5"/>
    <w:rsid w:val="00EF6B33"/>
    <w:rsid w:val="00EF6BF3"/>
    <w:rsid w:val="00EF6C27"/>
    <w:rsid w:val="00EF6E35"/>
    <w:rsid w:val="00EF6F42"/>
    <w:rsid w:val="00EF6FA7"/>
    <w:rsid w:val="00EF704F"/>
    <w:rsid w:val="00EF7052"/>
    <w:rsid w:val="00EF735C"/>
    <w:rsid w:val="00EF7435"/>
    <w:rsid w:val="00EF7504"/>
    <w:rsid w:val="00EF77CE"/>
    <w:rsid w:val="00EF78D9"/>
    <w:rsid w:val="00EF7CDA"/>
    <w:rsid w:val="00EF7D16"/>
    <w:rsid w:val="00EF7D63"/>
    <w:rsid w:val="00EF7DC1"/>
    <w:rsid w:val="00EF7E34"/>
    <w:rsid w:val="00EF7EB7"/>
    <w:rsid w:val="00F0006F"/>
    <w:rsid w:val="00F00087"/>
    <w:rsid w:val="00F0008E"/>
    <w:rsid w:val="00F00236"/>
    <w:rsid w:val="00F0025D"/>
    <w:rsid w:val="00F003CA"/>
    <w:rsid w:val="00F0045B"/>
    <w:rsid w:val="00F0073C"/>
    <w:rsid w:val="00F008D7"/>
    <w:rsid w:val="00F009DA"/>
    <w:rsid w:val="00F00A2C"/>
    <w:rsid w:val="00F00BC0"/>
    <w:rsid w:val="00F00F96"/>
    <w:rsid w:val="00F0109E"/>
    <w:rsid w:val="00F01C97"/>
    <w:rsid w:val="00F01F6B"/>
    <w:rsid w:val="00F022B6"/>
    <w:rsid w:val="00F0233B"/>
    <w:rsid w:val="00F0245D"/>
    <w:rsid w:val="00F02571"/>
    <w:rsid w:val="00F02BD3"/>
    <w:rsid w:val="00F02C3E"/>
    <w:rsid w:val="00F02C5A"/>
    <w:rsid w:val="00F02CAC"/>
    <w:rsid w:val="00F02D36"/>
    <w:rsid w:val="00F02E3A"/>
    <w:rsid w:val="00F03063"/>
    <w:rsid w:val="00F03162"/>
    <w:rsid w:val="00F0321D"/>
    <w:rsid w:val="00F03B01"/>
    <w:rsid w:val="00F03B94"/>
    <w:rsid w:val="00F03F24"/>
    <w:rsid w:val="00F04100"/>
    <w:rsid w:val="00F0422E"/>
    <w:rsid w:val="00F042A9"/>
    <w:rsid w:val="00F04610"/>
    <w:rsid w:val="00F04708"/>
    <w:rsid w:val="00F04B74"/>
    <w:rsid w:val="00F04B9D"/>
    <w:rsid w:val="00F04DE7"/>
    <w:rsid w:val="00F04FAC"/>
    <w:rsid w:val="00F05711"/>
    <w:rsid w:val="00F05A35"/>
    <w:rsid w:val="00F05A81"/>
    <w:rsid w:val="00F05BB8"/>
    <w:rsid w:val="00F05DC0"/>
    <w:rsid w:val="00F05E5D"/>
    <w:rsid w:val="00F060B0"/>
    <w:rsid w:val="00F0614D"/>
    <w:rsid w:val="00F061A3"/>
    <w:rsid w:val="00F067C7"/>
    <w:rsid w:val="00F06888"/>
    <w:rsid w:val="00F06A90"/>
    <w:rsid w:val="00F06B27"/>
    <w:rsid w:val="00F06E49"/>
    <w:rsid w:val="00F07256"/>
    <w:rsid w:val="00F07422"/>
    <w:rsid w:val="00F07470"/>
    <w:rsid w:val="00F0760E"/>
    <w:rsid w:val="00F07739"/>
    <w:rsid w:val="00F07C4B"/>
    <w:rsid w:val="00F07CF2"/>
    <w:rsid w:val="00F103AD"/>
    <w:rsid w:val="00F10774"/>
    <w:rsid w:val="00F107F8"/>
    <w:rsid w:val="00F10856"/>
    <w:rsid w:val="00F108CA"/>
    <w:rsid w:val="00F10B48"/>
    <w:rsid w:val="00F10C80"/>
    <w:rsid w:val="00F10E89"/>
    <w:rsid w:val="00F116C1"/>
    <w:rsid w:val="00F11BA9"/>
    <w:rsid w:val="00F11BF4"/>
    <w:rsid w:val="00F11F65"/>
    <w:rsid w:val="00F1201E"/>
    <w:rsid w:val="00F121F6"/>
    <w:rsid w:val="00F12566"/>
    <w:rsid w:val="00F1264B"/>
    <w:rsid w:val="00F12C67"/>
    <w:rsid w:val="00F12D81"/>
    <w:rsid w:val="00F12E4E"/>
    <w:rsid w:val="00F12E94"/>
    <w:rsid w:val="00F12E9D"/>
    <w:rsid w:val="00F12EE1"/>
    <w:rsid w:val="00F12FA5"/>
    <w:rsid w:val="00F13396"/>
    <w:rsid w:val="00F133BB"/>
    <w:rsid w:val="00F1342B"/>
    <w:rsid w:val="00F134F7"/>
    <w:rsid w:val="00F135B3"/>
    <w:rsid w:val="00F13607"/>
    <w:rsid w:val="00F1364F"/>
    <w:rsid w:val="00F139A5"/>
    <w:rsid w:val="00F13B57"/>
    <w:rsid w:val="00F13D1D"/>
    <w:rsid w:val="00F13E03"/>
    <w:rsid w:val="00F13E85"/>
    <w:rsid w:val="00F13F4A"/>
    <w:rsid w:val="00F13FEA"/>
    <w:rsid w:val="00F14293"/>
    <w:rsid w:val="00F14546"/>
    <w:rsid w:val="00F14563"/>
    <w:rsid w:val="00F14572"/>
    <w:rsid w:val="00F1487F"/>
    <w:rsid w:val="00F148D9"/>
    <w:rsid w:val="00F14CB4"/>
    <w:rsid w:val="00F14D0B"/>
    <w:rsid w:val="00F14EAA"/>
    <w:rsid w:val="00F14F74"/>
    <w:rsid w:val="00F151A9"/>
    <w:rsid w:val="00F15235"/>
    <w:rsid w:val="00F15275"/>
    <w:rsid w:val="00F15451"/>
    <w:rsid w:val="00F155DF"/>
    <w:rsid w:val="00F15661"/>
    <w:rsid w:val="00F156CE"/>
    <w:rsid w:val="00F15B09"/>
    <w:rsid w:val="00F15D49"/>
    <w:rsid w:val="00F15DAB"/>
    <w:rsid w:val="00F15F24"/>
    <w:rsid w:val="00F15F6F"/>
    <w:rsid w:val="00F162F9"/>
    <w:rsid w:val="00F16354"/>
    <w:rsid w:val="00F16554"/>
    <w:rsid w:val="00F166C6"/>
    <w:rsid w:val="00F16754"/>
    <w:rsid w:val="00F16969"/>
    <w:rsid w:val="00F16D6C"/>
    <w:rsid w:val="00F17156"/>
    <w:rsid w:val="00F1758E"/>
    <w:rsid w:val="00F17873"/>
    <w:rsid w:val="00F1788F"/>
    <w:rsid w:val="00F17980"/>
    <w:rsid w:val="00F2000C"/>
    <w:rsid w:val="00F20486"/>
    <w:rsid w:val="00F20547"/>
    <w:rsid w:val="00F206EB"/>
    <w:rsid w:val="00F206F9"/>
    <w:rsid w:val="00F207D4"/>
    <w:rsid w:val="00F20B0B"/>
    <w:rsid w:val="00F20E3C"/>
    <w:rsid w:val="00F20FDF"/>
    <w:rsid w:val="00F21054"/>
    <w:rsid w:val="00F21290"/>
    <w:rsid w:val="00F212C0"/>
    <w:rsid w:val="00F215AF"/>
    <w:rsid w:val="00F2179A"/>
    <w:rsid w:val="00F2197A"/>
    <w:rsid w:val="00F21AC7"/>
    <w:rsid w:val="00F21B61"/>
    <w:rsid w:val="00F21DFC"/>
    <w:rsid w:val="00F21E89"/>
    <w:rsid w:val="00F21F1D"/>
    <w:rsid w:val="00F22459"/>
    <w:rsid w:val="00F224B9"/>
    <w:rsid w:val="00F225E8"/>
    <w:rsid w:val="00F22732"/>
    <w:rsid w:val="00F228A3"/>
    <w:rsid w:val="00F22995"/>
    <w:rsid w:val="00F22C56"/>
    <w:rsid w:val="00F22E59"/>
    <w:rsid w:val="00F22FF7"/>
    <w:rsid w:val="00F2318F"/>
    <w:rsid w:val="00F231D3"/>
    <w:rsid w:val="00F23246"/>
    <w:rsid w:val="00F2327A"/>
    <w:rsid w:val="00F233FB"/>
    <w:rsid w:val="00F23458"/>
    <w:rsid w:val="00F2353B"/>
    <w:rsid w:val="00F23749"/>
    <w:rsid w:val="00F237F7"/>
    <w:rsid w:val="00F2380C"/>
    <w:rsid w:val="00F239CD"/>
    <w:rsid w:val="00F23C2D"/>
    <w:rsid w:val="00F23C36"/>
    <w:rsid w:val="00F24239"/>
    <w:rsid w:val="00F24368"/>
    <w:rsid w:val="00F24970"/>
    <w:rsid w:val="00F249A1"/>
    <w:rsid w:val="00F24A2A"/>
    <w:rsid w:val="00F24B82"/>
    <w:rsid w:val="00F24C0B"/>
    <w:rsid w:val="00F24D03"/>
    <w:rsid w:val="00F24D3E"/>
    <w:rsid w:val="00F24DA9"/>
    <w:rsid w:val="00F24EAF"/>
    <w:rsid w:val="00F25085"/>
    <w:rsid w:val="00F251A7"/>
    <w:rsid w:val="00F256FF"/>
    <w:rsid w:val="00F25A81"/>
    <w:rsid w:val="00F25BC5"/>
    <w:rsid w:val="00F26254"/>
    <w:rsid w:val="00F26292"/>
    <w:rsid w:val="00F2662B"/>
    <w:rsid w:val="00F266E4"/>
    <w:rsid w:val="00F2684E"/>
    <w:rsid w:val="00F2685E"/>
    <w:rsid w:val="00F268B4"/>
    <w:rsid w:val="00F26A48"/>
    <w:rsid w:val="00F27072"/>
    <w:rsid w:val="00F270B8"/>
    <w:rsid w:val="00F273CA"/>
    <w:rsid w:val="00F27478"/>
    <w:rsid w:val="00F275AD"/>
    <w:rsid w:val="00F276FB"/>
    <w:rsid w:val="00F2798C"/>
    <w:rsid w:val="00F27A46"/>
    <w:rsid w:val="00F27E39"/>
    <w:rsid w:val="00F3028F"/>
    <w:rsid w:val="00F30525"/>
    <w:rsid w:val="00F30676"/>
    <w:rsid w:val="00F30B02"/>
    <w:rsid w:val="00F30C08"/>
    <w:rsid w:val="00F30D8C"/>
    <w:rsid w:val="00F312CE"/>
    <w:rsid w:val="00F31457"/>
    <w:rsid w:val="00F3162F"/>
    <w:rsid w:val="00F31AFA"/>
    <w:rsid w:val="00F31B96"/>
    <w:rsid w:val="00F31E3D"/>
    <w:rsid w:val="00F32038"/>
    <w:rsid w:val="00F3209B"/>
    <w:rsid w:val="00F32120"/>
    <w:rsid w:val="00F32170"/>
    <w:rsid w:val="00F321C0"/>
    <w:rsid w:val="00F32267"/>
    <w:rsid w:val="00F3229E"/>
    <w:rsid w:val="00F323AF"/>
    <w:rsid w:val="00F324AC"/>
    <w:rsid w:val="00F325C1"/>
    <w:rsid w:val="00F32609"/>
    <w:rsid w:val="00F32632"/>
    <w:rsid w:val="00F3266E"/>
    <w:rsid w:val="00F32868"/>
    <w:rsid w:val="00F32B37"/>
    <w:rsid w:val="00F32DB2"/>
    <w:rsid w:val="00F32E47"/>
    <w:rsid w:val="00F32ED8"/>
    <w:rsid w:val="00F32F7C"/>
    <w:rsid w:val="00F33421"/>
    <w:rsid w:val="00F337CB"/>
    <w:rsid w:val="00F338E5"/>
    <w:rsid w:val="00F33915"/>
    <w:rsid w:val="00F3399E"/>
    <w:rsid w:val="00F33A4F"/>
    <w:rsid w:val="00F33C12"/>
    <w:rsid w:val="00F33DBB"/>
    <w:rsid w:val="00F33E0D"/>
    <w:rsid w:val="00F341E8"/>
    <w:rsid w:val="00F3421A"/>
    <w:rsid w:val="00F34247"/>
    <w:rsid w:val="00F344A5"/>
    <w:rsid w:val="00F34C19"/>
    <w:rsid w:val="00F34CE7"/>
    <w:rsid w:val="00F350D3"/>
    <w:rsid w:val="00F350ED"/>
    <w:rsid w:val="00F35209"/>
    <w:rsid w:val="00F352A6"/>
    <w:rsid w:val="00F35589"/>
    <w:rsid w:val="00F35749"/>
    <w:rsid w:val="00F35885"/>
    <w:rsid w:val="00F358FC"/>
    <w:rsid w:val="00F359C2"/>
    <w:rsid w:val="00F35AA9"/>
    <w:rsid w:val="00F35B0D"/>
    <w:rsid w:val="00F35C8C"/>
    <w:rsid w:val="00F35FC3"/>
    <w:rsid w:val="00F35FEF"/>
    <w:rsid w:val="00F36125"/>
    <w:rsid w:val="00F3617E"/>
    <w:rsid w:val="00F36496"/>
    <w:rsid w:val="00F36547"/>
    <w:rsid w:val="00F3679C"/>
    <w:rsid w:val="00F36842"/>
    <w:rsid w:val="00F36872"/>
    <w:rsid w:val="00F36926"/>
    <w:rsid w:val="00F36A96"/>
    <w:rsid w:val="00F36B1A"/>
    <w:rsid w:val="00F36DBF"/>
    <w:rsid w:val="00F36F26"/>
    <w:rsid w:val="00F370DE"/>
    <w:rsid w:val="00F3722F"/>
    <w:rsid w:val="00F3745B"/>
    <w:rsid w:val="00F376C3"/>
    <w:rsid w:val="00F376D9"/>
    <w:rsid w:val="00F378BF"/>
    <w:rsid w:val="00F378CA"/>
    <w:rsid w:val="00F378F7"/>
    <w:rsid w:val="00F37904"/>
    <w:rsid w:val="00F379BF"/>
    <w:rsid w:val="00F379FD"/>
    <w:rsid w:val="00F37B6F"/>
    <w:rsid w:val="00F37D61"/>
    <w:rsid w:val="00F40211"/>
    <w:rsid w:val="00F404A1"/>
    <w:rsid w:val="00F4058F"/>
    <w:rsid w:val="00F406D0"/>
    <w:rsid w:val="00F409E1"/>
    <w:rsid w:val="00F40F77"/>
    <w:rsid w:val="00F41052"/>
    <w:rsid w:val="00F41074"/>
    <w:rsid w:val="00F41A47"/>
    <w:rsid w:val="00F41C76"/>
    <w:rsid w:val="00F41CA4"/>
    <w:rsid w:val="00F420DB"/>
    <w:rsid w:val="00F426D8"/>
    <w:rsid w:val="00F428F9"/>
    <w:rsid w:val="00F430EB"/>
    <w:rsid w:val="00F431EE"/>
    <w:rsid w:val="00F4323B"/>
    <w:rsid w:val="00F43669"/>
    <w:rsid w:val="00F43714"/>
    <w:rsid w:val="00F43D5B"/>
    <w:rsid w:val="00F43EB3"/>
    <w:rsid w:val="00F43F28"/>
    <w:rsid w:val="00F44077"/>
    <w:rsid w:val="00F440D9"/>
    <w:rsid w:val="00F449C6"/>
    <w:rsid w:val="00F44EF9"/>
    <w:rsid w:val="00F45013"/>
    <w:rsid w:val="00F450D2"/>
    <w:rsid w:val="00F4515D"/>
    <w:rsid w:val="00F452D6"/>
    <w:rsid w:val="00F45393"/>
    <w:rsid w:val="00F454EF"/>
    <w:rsid w:val="00F456C3"/>
    <w:rsid w:val="00F458BA"/>
    <w:rsid w:val="00F45ABB"/>
    <w:rsid w:val="00F45B53"/>
    <w:rsid w:val="00F45D11"/>
    <w:rsid w:val="00F45E3D"/>
    <w:rsid w:val="00F461D0"/>
    <w:rsid w:val="00F4627B"/>
    <w:rsid w:val="00F4647B"/>
    <w:rsid w:val="00F465B5"/>
    <w:rsid w:val="00F46807"/>
    <w:rsid w:val="00F46896"/>
    <w:rsid w:val="00F468A9"/>
    <w:rsid w:val="00F46AD1"/>
    <w:rsid w:val="00F46B0A"/>
    <w:rsid w:val="00F46C5B"/>
    <w:rsid w:val="00F46CDE"/>
    <w:rsid w:val="00F46D33"/>
    <w:rsid w:val="00F46ED8"/>
    <w:rsid w:val="00F46FFE"/>
    <w:rsid w:val="00F472E7"/>
    <w:rsid w:val="00F4760C"/>
    <w:rsid w:val="00F47641"/>
    <w:rsid w:val="00F478B9"/>
    <w:rsid w:val="00F47A01"/>
    <w:rsid w:val="00F47BE9"/>
    <w:rsid w:val="00F47C39"/>
    <w:rsid w:val="00F47D40"/>
    <w:rsid w:val="00F47D7D"/>
    <w:rsid w:val="00F50393"/>
    <w:rsid w:val="00F50407"/>
    <w:rsid w:val="00F5043B"/>
    <w:rsid w:val="00F5067B"/>
    <w:rsid w:val="00F50729"/>
    <w:rsid w:val="00F507BE"/>
    <w:rsid w:val="00F50A6F"/>
    <w:rsid w:val="00F50B62"/>
    <w:rsid w:val="00F510A2"/>
    <w:rsid w:val="00F512FD"/>
    <w:rsid w:val="00F51413"/>
    <w:rsid w:val="00F51451"/>
    <w:rsid w:val="00F515A7"/>
    <w:rsid w:val="00F5178C"/>
    <w:rsid w:val="00F517A9"/>
    <w:rsid w:val="00F517B0"/>
    <w:rsid w:val="00F51868"/>
    <w:rsid w:val="00F51A50"/>
    <w:rsid w:val="00F51A85"/>
    <w:rsid w:val="00F51AD7"/>
    <w:rsid w:val="00F51C89"/>
    <w:rsid w:val="00F5238B"/>
    <w:rsid w:val="00F52464"/>
    <w:rsid w:val="00F52598"/>
    <w:rsid w:val="00F52BC4"/>
    <w:rsid w:val="00F52E9B"/>
    <w:rsid w:val="00F5316C"/>
    <w:rsid w:val="00F53230"/>
    <w:rsid w:val="00F53550"/>
    <w:rsid w:val="00F5376B"/>
    <w:rsid w:val="00F5399A"/>
    <w:rsid w:val="00F53AA7"/>
    <w:rsid w:val="00F53B99"/>
    <w:rsid w:val="00F53BF3"/>
    <w:rsid w:val="00F53C4B"/>
    <w:rsid w:val="00F53C83"/>
    <w:rsid w:val="00F53D5E"/>
    <w:rsid w:val="00F53E13"/>
    <w:rsid w:val="00F53FFA"/>
    <w:rsid w:val="00F54319"/>
    <w:rsid w:val="00F546DE"/>
    <w:rsid w:val="00F547F7"/>
    <w:rsid w:val="00F5480E"/>
    <w:rsid w:val="00F548DB"/>
    <w:rsid w:val="00F54B85"/>
    <w:rsid w:val="00F54BAB"/>
    <w:rsid w:val="00F54F7E"/>
    <w:rsid w:val="00F55060"/>
    <w:rsid w:val="00F55A0C"/>
    <w:rsid w:val="00F55F1F"/>
    <w:rsid w:val="00F56010"/>
    <w:rsid w:val="00F5616B"/>
    <w:rsid w:val="00F56604"/>
    <w:rsid w:val="00F5660A"/>
    <w:rsid w:val="00F567CA"/>
    <w:rsid w:val="00F56869"/>
    <w:rsid w:val="00F569CA"/>
    <w:rsid w:val="00F56AC9"/>
    <w:rsid w:val="00F56B7D"/>
    <w:rsid w:val="00F56D71"/>
    <w:rsid w:val="00F57405"/>
    <w:rsid w:val="00F57487"/>
    <w:rsid w:val="00F5758B"/>
    <w:rsid w:val="00F57627"/>
    <w:rsid w:val="00F576E7"/>
    <w:rsid w:val="00F579FC"/>
    <w:rsid w:val="00F57A05"/>
    <w:rsid w:val="00F57A6B"/>
    <w:rsid w:val="00F57B23"/>
    <w:rsid w:val="00F57FED"/>
    <w:rsid w:val="00F600C6"/>
    <w:rsid w:val="00F603B2"/>
    <w:rsid w:val="00F605AD"/>
    <w:rsid w:val="00F6061F"/>
    <w:rsid w:val="00F60634"/>
    <w:rsid w:val="00F607BE"/>
    <w:rsid w:val="00F607C9"/>
    <w:rsid w:val="00F6091E"/>
    <w:rsid w:val="00F609DA"/>
    <w:rsid w:val="00F60A51"/>
    <w:rsid w:val="00F60A86"/>
    <w:rsid w:val="00F60C42"/>
    <w:rsid w:val="00F610BD"/>
    <w:rsid w:val="00F61206"/>
    <w:rsid w:val="00F61703"/>
    <w:rsid w:val="00F61A3D"/>
    <w:rsid w:val="00F61BE5"/>
    <w:rsid w:val="00F61F0C"/>
    <w:rsid w:val="00F6202E"/>
    <w:rsid w:val="00F621DF"/>
    <w:rsid w:val="00F623BE"/>
    <w:rsid w:val="00F6242C"/>
    <w:rsid w:val="00F625FD"/>
    <w:rsid w:val="00F6268D"/>
    <w:rsid w:val="00F62A17"/>
    <w:rsid w:val="00F62A4E"/>
    <w:rsid w:val="00F62D42"/>
    <w:rsid w:val="00F62E63"/>
    <w:rsid w:val="00F6304A"/>
    <w:rsid w:val="00F63350"/>
    <w:rsid w:val="00F637E9"/>
    <w:rsid w:val="00F6386E"/>
    <w:rsid w:val="00F63D88"/>
    <w:rsid w:val="00F63E2A"/>
    <w:rsid w:val="00F641BC"/>
    <w:rsid w:val="00F6475A"/>
    <w:rsid w:val="00F64B89"/>
    <w:rsid w:val="00F64C94"/>
    <w:rsid w:val="00F64CD9"/>
    <w:rsid w:val="00F651BC"/>
    <w:rsid w:val="00F651ED"/>
    <w:rsid w:val="00F651F3"/>
    <w:rsid w:val="00F656A2"/>
    <w:rsid w:val="00F657C9"/>
    <w:rsid w:val="00F6588D"/>
    <w:rsid w:val="00F65968"/>
    <w:rsid w:val="00F65DC4"/>
    <w:rsid w:val="00F65F91"/>
    <w:rsid w:val="00F6606A"/>
    <w:rsid w:val="00F66547"/>
    <w:rsid w:val="00F665CE"/>
    <w:rsid w:val="00F667F0"/>
    <w:rsid w:val="00F66870"/>
    <w:rsid w:val="00F66C85"/>
    <w:rsid w:val="00F66C8B"/>
    <w:rsid w:val="00F66EC9"/>
    <w:rsid w:val="00F66F11"/>
    <w:rsid w:val="00F66F57"/>
    <w:rsid w:val="00F66F5D"/>
    <w:rsid w:val="00F66FBF"/>
    <w:rsid w:val="00F670CD"/>
    <w:rsid w:val="00F67133"/>
    <w:rsid w:val="00F67538"/>
    <w:rsid w:val="00F67852"/>
    <w:rsid w:val="00F678E7"/>
    <w:rsid w:val="00F6799D"/>
    <w:rsid w:val="00F679D8"/>
    <w:rsid w:val="00F67B73"/>
    <w:rsid w:val="00F67D14"/>
    <w:rsid w:val="00F70019"/>
    <w:rsid w:val="00F70050"/>
    <w:rsid w:val="00F702DB"/>
    <w:rsid w:val="00F7071A"/>
    <w:rsid w:val="00F707E2"/>
    <w:rsid w:val="00F708EA"/>
    <w:rsid w:val="00F70A75"/>
    <w:rsid w:val="00F70C50"/>
    <w:rsid w:val="00F70C98"/>
    <w:rsid w:val="00F713A1"/>
    <w:rsid w:val="00F71596"/>
    <w:rsid w:val="00F7167A"/>
    <w:rsid w:val="00F718E8"/>
    <w:rsid w:val="00F71CFC"/>
    <w:rsid w:val="00F71F5A"/>
    <w:rsid w:val="00F71FC2"/>
    <w:rsid w:val="00F7232F"/>
    <w:rsid w:val="00F72868"/>
    <w:rsid w:val="00F72A08"/>
    <w:rsid w:val="00F72C71"/>
    <w:rsid w:val="00F72C96"/>
    <w:rsid w:val="00F72D34"/>
    <w:rsid w:val="00F72D42"/>
    <w:rsid w:val="00F72F31"/>
    <w:rsid w:val="00F73509"/>
    <w:rsid w:val="00F73544"/>
    <w:rsid w:val="00F7360F"/>
    <w:rsid w:val="00F736E8"/>
    <w:rsid w:val="00F737A9"/>
    <w:rsid w:val="00F737F0"/>
    <w:rsid w:val="00F73A36"/>
    <w:rsid w:val="00F73A3F"/>
    <w:rsid w:val="00F73B99"/>
    <w:rsid w:val="00F73C22"/>
    <w:rsid w:val="00F73F27"/>
    <w:rsid w:val="00F7423B"/>
    <w:rsid w:val="00F742EF"/>
    <w:rsid w:val="00F74454"/>
    <w:rsid w:val="00F746B4"/>
    <w:rsid w:val="00F747EC"/>
    <w:rsid w:val="00F7487B"/>
    <w:rsid w:val="00F7490A"/>
    <w:rsid w:val="00F7493A"/>
    <w:rsid w:val="00F74A94"/>
    <w:rsid w:val="00F74E99"/>
    <w:rsid w:val="00F753DC"/>
    <w:rsid w:val="00F755BC"/>
    <w:rsid w:val="00F75695"/>
    <w:rsid w:val="00F756C1"/>
    <w:rsid w:val="00F7583A"/>
    <w:rsid w:val="00F75B9C"/>
    <w:rsid w:val="00F75CD1"/>
    <w:rsid w:val="00F75DB6"/>
    <w:rsid w:val="00F75E0E"/>
    <w:rsid w:val="00F760E3"/>
    <w:rsid w:val="00F7635C"/>
    <w:rsid w:val="00F763EE"/>
    <w:rsid w:val="00F766A9"/>
    <w:rsid w:val="00F769B6"/>
    <w:rsid w:val="00F76DB2"/>
    <w:rsid w:val="00F771A9"/>
    <w:rsid w:val="00F774FE"/>
    <w:rsid w:val="00F77744"/>
    <w:rsid w:val="00F77D5D"/>
    <w:rsid w:val="00F77DD5"/>
    <w:rsid w:val="00F80170"/>
    <w:rsid w:val="00F802E2"/>
    <w:rsid w:val="00F8045B"/>
    <w:rsid w:val="00F8045D"/>
    <w:rsid w:val="00F804F1"/>
    <w:rsid w:val="00F808FC"/>
    <w:rsid w:val="00F80AE2"/>
    <w:rsid w:val="00F80C0B"/>
    <w:rsid w:val="00F80ECC"/>
    <w:rsid w:val="00F80F13"/>
    <w:rsid w:val="00F8111F"/>
    <w:rsid w:val="00F81225"/>
    <w:rsid w:val="00F81390"/>
    <w:rsid w:val="00F8145B"/>
    <w:rsid w:val="00F814B7"/>
    <w:rsid w:val="00F814E0"/>
    <w:rsid w:val="00F818DD"/>
    <w:rsid w:val="00F818E7"/>
    <w:rsid w:val="00F819C8"/>
    <w:rsid w:val="00F81A1F"/>
    <w:rsid w:val="00F81A60"/>
    <w:rsid w:val="00F81C69"/>
    <w:rsid w:val="00F81D92"/>
    <w:rsid w:val="00F8220D"/>
    <w:rsid w:val="00F82359"/>
    <w:rsid w:val="00F823D3"/>
    <w:rsid w:val="00F8266C"/>
    <w:rsid w:val="00F826D5"/>
    <w:rsid w:val="00F8276B"/>
    <w:rsid w:val="00F8282A"/>
    <w:rsid w:val="00F82846"/>
    <w:rsid w:val="00F8298E"/>
    <w:rsid w:val="00F82A3D"/>
    <w:rsid w:val="00F82CEB"/>
    <w:rsid w:val="00F82E81"/>
    <w:rsid w:val="00F83278"/>
    <w:rsid w:val="00F83328"/>
    <w:rsid w:val="00F833FA"/>
    <w:rsid w:val="00F83912"/>
    <w:rsid w:val="00F83C71"/>
    <w:rsid w:val="00F83EB4"/>
    <w:rsid w:val="00F8424B"/>
    <w:rsid w:val="00F84297"/>
    <w:rsid w:val="00F8471D"/>
    <w:rsid w:val="00F847DD"/>
    <w:rsid w:val="00F84885"/>
    <w:rsid w:val="00F84937"/>
    <w:rsid w:val="00F849B9"/>
    <w:rsid w:val="00F849EC"/>
    <w:rsid w:val="00F84A36"/>
    <w:rsid w:val="00F84C80"/>
    <w:rsid w:val="00F84EA2"/>
    <w:rsid w:val="00F853AE"/>
    <w:rsid w:val="00F85A0C"/>
    <w:rsid w:val="00F85AA2"/>
    <w:rsid w:val="00F85B70"/>
    <w:rsid w:val="00F85B8D"/>
    <w:rsid w:val="00F85C2F"/>
    <w:rsid w:val="00F85D0F"/>
    <w:rsid w:val="00F85D51"/>
    <w:rsid w:val="00F85E16"/>
    <w:rsid w:val="00F8614B"/>
    <w:rsid w:val="00F86186"/>
    <w:rsid w:val="00F8628F"/>
    <w:rsid w:val="00F863B7"/>
    <w:rsid w:val="00F863BC"/>
    <w:rsid w:val="00F865A3"/>
    <w:rsid w:val="00F866DB"/>
    <w:rsid w:val="00F86734"/>
    <w:rsid w:val="00F86EE4"/>
    <w:rsid w:val="00F87248"/>
    <w:rsid w:val="00F872C2"/>
    <w:rsid w:val="00F874A8"/>
    <w:rsid w:val="00F87593"/>
    <w:rsid w:val="00F876C2"/>
    <w:rsid w:val="00F878AE"/>
    <w:rsid w:val="00F8792E"/>
    <w:rsid w:val="00F87BD2"/>
    <w:rsid w:val="00F87C68"/>
    <w:rsid w:val="00F87EA6"/>
    <w:rsid w:val="00F87FEE"/>
    <w:rsid w:val="00F90322"/>
    <w:rsid w:val="00F90520"/>
    <w:rsid w:val="00F9057B"/>
    <w:rsid w:val="00F906FB"/>
    <w:rsid w:val="00F908B2"/>
    <w:rsid w:val="00F90A66"/>
    <w:rsid w:val="00F90A9D"/>
    <w:rsid w:val="00F90B2A"/>
    <w:rsid w:val="00F90EB8"/>
    <w:rsid w:val="00F9147A"/>
    <w:rsid w:val="00F91527"/>
    <w:rsid w:val="00F9187C"/>
    <w:rsid w:val="00F918D4"/>
    <w:rsid w:val="00F9191E"/>
    <w:rsid w:val="00F91C27"/>
    <w:rsid w:val="00F91D41"/>
    <w:rsid w:val="00F92092"/>
    <w:rsid w:val="00F92228"/>
    <w:rsid w:val="00F924C6"/>
    <w:rsid w:val="00F9272A"/>
    <w:rsid w:val="00F92A72"/>
    <w:rsid w:val="00F92AE2"/>
    <w:rsid w:val="00F92C26"/>
    <w:rsid w:val="00F92C97"/>
    <w:rsid w:val="00F92EBB"/>
    <w:rsid w:val="00F92ED8"/>
    <w:rsid w:val="00F9307E"/>
    <w:rsid w:val="00F9308D"/>
    <w:rsid w:val="00F930E9"/>
    <w:rsid w:val="00F93241"/>
    <w:rsid w:val="00F9327C"/>
    <w:rsid w:val="00F932CA"/>
    <w:rsid w:val="00F932E2"/>
    <w:rsid w:val="00F932E7"/>
    <w:rsid w:val="00F93712"/>
    <w:rsid w:val="00F93B7C"/>
    <w:rsid w:val="00F93BF8"/>
    <w:rsid w:val="00F93EA0"/>
    <w:rsid w:val="00F93EEA"/>
    <w:rsid w:val="00F94109"/>
    <w:rsid w:val="00F94197"/>
    <w:rsid w:val="00F942BD"/>
    <w:rsid w:val="00F943A8"/>
    <w:rsid w:val="00F943C8"/>
    <w:rsid w:val="00F94789"/>
    <w:rsid w:val="00F949E0"/>
    <w:rsid w:val="00F94A0B"/>
    <w:rsid w:val="00F94B2D"/>
    <w:rsid w:val="00F94DB6"/>
    <w:rsid w:val="00F94E45"/>
    <w:rsid w:val="00F9505A"/>
    <w:rsid w:val="00F95116"/>
    <w:rsid w:val="00F95394"/>
    <w:rsid w:val="00F9545E"/>
    <w:rsid w:val="00F95680"/>
    <w:rsid w:val="00F95736"/>
    <w:rsid w:val="00F957DE"/>
    <w:rsid w:val="00F9598F"/>
    <w:rsid w:val="00F959FB"/>
    <w:rsid w:val="00F95AA2"/>
    <w:rsid w:val="00F95D02"/>
    <w:rsid w:val="00F96180"/>
    <w:rsid w:val="00F96398"/>
    <w:rsid w:val="00F96399"/>
    <w:rsid w:val="00F96554"/>
    <w:rsid w:val="00F966E1"/>
    <w:rsid w:val="00F96A72"/>
    <w:rsid w:val="00F96B40"/>
    <w:rsid w:val="00F96BC0"/>
    <w:rsid w:val="00F96C2E"/>
    <w:rsid w:val="00F96E32"/>
    <w:rsid w:val="00F96F42"/>
    <w:rsid w:val="00F970F6"/>
    <w:rsid w:val="00F971B9"/>
    <w:rsid w:val="00F9760C"/>
    <w:rsid w:val="00F97696"/>
    <w:rsid w:val="00F97797"/>
    <w:rsid w:val="00F97801"/>
    <w:rsid w:val="00F97857"/>
    <w:rsid w:val="00F97A9B"/>
    <w:rsid w:val="00F97B9B"/>
    <w:rsid w:val="00F97DD8"/>
    <w:rsid w:val="00FA001A"/>
    <w:rsid w:val="00FA006E"/>
    <w:rsid w:val="00FA023C"/>
    <w:rsid w:val="00FA02DE"/>
    <w:rsid w:val="00FA0420"/>
    <w:rsid w:val="00FA0547"/>
    <w:rsid w:val="00FA066F"/>
    <w:rsid w:val="00FA06F8"/>
    <w:rsid w:val="00FA07B5"/>
    <w:rsid w:val="00FA0823"/>
    <w:rsid w:val="00FA0A32"/>
    <w:rsid w:val="00FA0BA2"/>
    <w:rsid w:val="00FA0D34"/>
    <w:rsid w:val="00FA0E20"/>
    <w:rsid w:val="00FA0EBD"/>
    <w:rsid w:val="00FA146C"/>
    <w:rsid w:val="00FA1552"/>
    <w:rsid w:val="00FA1AC9"/>
    <w:rsid w:val="00FA1E1E"/>
    <w:rsid w:val="00FA210F"/>
    <w:rsid w:val="00FA222F"/>
    <w:rsid w:val="00FA226A"/>
    <w:rsid w:val="00FA2326"/>
    <w:rsid w:val="00FA2377"/>
    <w:rsid w:val="00FA25A2"/>
    <w:rsid w:val="00FA25A3"/>
    <w:rsid w:val="00FA2607"/>
    <w:rsid w:val="00FA27A3"/>
    <w:rsid w:val="00FA2ADA"/>
    <w:rsid w:val="00FA2B1D"/>
    <w:rsid w:val="00FA2C1B"/>
    <w:rsid w:val="00FA2C4A"/>
    <w:rsid w:val="00FA2C97"/>
    <w:rsid w:val="00FA2F16"/>
    <w:rsid w:val="00FA2FAD"/>
    <w:rsid w:val="00FA358C"/>
    <w:rsid w:val="00FA35C3"/>
    <w:rsid w:val="00FA37BC"/>
    <w:rsid w:val="00FA3875"/>
    <w:rsid w:val="00FA387B"/>
    <w:rsid w:val="00FA3992"/>
    <w:rsid w:val="00FA3A71"/>
    <w:rsid w:val="00FA416A"/>
    <w:rsid w:val="00FA4377"/>
    <w:rsid w:val="00FA4439"/>
    <w:rsid w:val="00FA444C"/>
    <w:rsid w:val="00FA44E5"/>
    <w:rsid w:val="00FA45E6"/>
    <w:rsid w:val="00FA46C8"/>
    <w:rsid w:val="00FA47D8"/>
    <w:rsid w:val="00FA487B"/>
    <w:rsid w:val="00FA49C3"/>
    <w:rsid w:val="00FA49D1"/>
    <w:rsid w:val="00FA4C63"/>
    <w:rsid w:val="00FA4E25"/>
    <w:rsid w:val="00FA4F08"/>
    <w:rsid w:val="00FA4F1E"/>
    <w:rsid w:val="00FA50F6"/>
    <w:rsid w:val="00FA51F3"/>
    <w:rsid w:val="00FA53BA"/>
    <w:rsid w:val="00FA5884"/>
    <w:rsid w:val="00FA5981"/>
    <w:rsid w:val="00FA5B4B"/>
    <w:rsid w:val="00FA5D57"/>
    <w:rsid w:val="00FA5D75"/>
    <w:rsid w:val="00FA5DC1"/>
    <w:rsid w:val="00FA5F63"/>
    <w:rsid w:val="00FA6063"/>
    <w:rsid w:val="00FA6084"/>
    <w:rsid w:val="00FA61CE"/>
    <w:rsid w:val="00FA62B2"/>
    <w:rsid w:val="00FA63F1"/>
    <w:rsid w:val="00FA6935"/>
    <w:rsid w:val="00FA6DA9"/>
    <w:rsid w:val="00FA7105"/>
    <w:rsid w:val="00FA7157"/>
    <w:rsid w:val="00FA74B6"/>
    <w:rsid w:val="00FA76DA"/>
    <w:rsid w:val="00FA7747"/>
    <w:rsid w:val="00FA785E"/>
    <w:rsid w:val="00FA792B"/>
    <w:rsid w:val="00FA7993"/>
    <w:rsid w:val="00FA7B7C"/>
    <w:rsid w:val="00FA7C53"/>
    <w:rsid w:val="00FA7CAE"/>
    <w:rsid w:val="00FB029E"/>
    <w:rsid w:val="00FB0309"/>
    <w:rsid w:val="00FB0322"/>
    <w:rsid w:val="00FB0456"/>
    <w:rsid w:val="00FB04BA"/>
    <w:rsid w:val="00FB0512"/>
    <w:rsid w:val="00FB06F6"/>
    <w:rsid w:val="00FB078B"/>
    <w:rsid w:val="00FB0AE2"/>
    <w:rsid w:val="00FB0F49"/>
    <w:rsid w:val="00FB0F64"/>
    <w:rsid w:val="00FB1130"/>
    <w:rsid w:val="00FB1469"/>
    <w:rsid w:val="00FB146B"/>
    <w:rsid w:val="00FB156A"/>
    <w:rsid w:val="00FB15F9"/>
    <w:rsid w:val="00FB1699"/>
    <w:rsid w:val="00FB1860"/>
    <w:rsid w:val="00FB1C46"/>
    <w:rsid w:val="00FB1D3A"/>
    <w:rsid w:val="00FB1DC5"/>
    <w:rsid w:val="00FB1FC8"/>
    <w:rsid w:val="00FB2594"/>
    <w:rsid w:val="00FB26DC"/>
    <w:rsid w:val="00FB2944"/>
    <w:rsid w:val="00FB2A04"/>
    <w:rsid w:val="00FB2C47"/>
    <w:rsid w:val="00FB2EAE"/>
    <w:rsid w:val="00FB2FB5"/>
    <w:rsid w:val="00FB3238"/>
    <w:rsid w:val="00FB325F"/>
    <w:rsid w:val="00FB3281"/>
    <w:rsid w:val="00FB3356"/>
    <w:rsid w:val="00FB3463"/>
    <w:rsid w:val="00FB346D"/>
    <w:rsid w:val="00FB361D"/>
    <w:rsid w:val="00FB386C"/>
    <w:rsid w:val="00FB38BA"/>
    <w:rsid w:val="00FB3AE3"/>
    <w:rsid w:val="00FB3B7F"/>
    <w:rsid w:val="00FB3BC2"/>
    <w:rsid w:val="00FB3C4E"/>
    <w:rsid w:val="00FB3D33"/>
    <w:rsid w:val="00FB3D51"/>
    <w:rsid w:val="00FB3E12"/>
    <w:rsid w:val="00FB3F11"/>
    <w:rsid w:val="00FB416A"/>
    <w:rsid w:val="00FB42B7"/>
    <w:rsid w:val="00FB4543"/>
    <w:rsid w:val="00FB493A"/>
    <w:rsid w:val="00FB496A"/>
    <w:rsid w:val="00FB4987"/>
    <w:rsid w:val="00FB4BBD"/>
    <w:rsid w:val="00FB4E68"/>
    <w:rsid w:val="00FB5020"/>
    <w:rsid w:val="00FB5252"/>
    <w:rsid w:val="00FB59A8"/>
    <w:rsid w:val="00FB5A28"/>
    <w:rsid w:val="00FB5CCC"/>
    <w:rsid w:val="00FB5D89"/>
    <w:rsid w:val="00FB5E79"/>
    <w:rsid w:val="00FB5F60"/>
    <w:rsid w:val="00FB5F83"/>
    <w:rsid w:val="00FB631E"/>
    <w:rsid w:val="00FB643C"/>
    <w:rsid w:val="00FB64B8"/>
    <w:rsid w:val="00FB699B"/>
    <w:rsid w:val="00FB6B45"/>
    <w:rsid w:val="00FB6C6B"/>
    <w:rsid w:val="00FB6F33"/>
    <w:rsid w:val="00FB6FF8"/>
    <w:rsid w:val="00FB7013"/>
    <w:rsid w:val="00FB711B"/>
    <w:rsid w:val="00FB71AF"/>
    <w:rsid w:val="00FB73C1"/>
    <w:rsid w:val="00FB765A"/>
    <w:rsid w:val="00FB788D"/>
    <w:rsid w:val="00FB7A04"/>
    <w:rsid w:val="00FB7BBF"/>
    <w:rsid w:val="00FB7D1A"/>
    <w:rsid w:val="00FB7D97"/>
    <w:rsid w:val="00FB7E5E"/>
    <w:rsid w:val="00FB7EC1"/>
    <w:rsid w:val="00FC0078"/>
    <w:rsid w:val="00FC0175"/>
    <w:rsid w:val="00FC02E3"/>
    <w:rsid w:val="00FC02FE"/>
    <w:rsid w:val="00FC0464"/>
    <w:rsid w:val="00FC0741"/>
    <w:rsid w:val="00FC0B06"/>
    <w:rsid w:val="00FC0E8A"/>
    <w:rsid w:val="00FC10C5"/>
    <w:rsid w:val="00FC1131"/>
    <w:rsid w:val="00FC1775"/>
    <w:rsid w:val="00FC1B39"/>
    <w:rsid w:val="00FC1B89"/>
    <w:rsid w:val="00FC1B91"/>
    <w:rsid w:val="00FC1C44"/>
    <w:rsid w:val="00FC1CDC"/>
    <w:rsid w:val="00FC1DCF"/>
    <w:rsid w:val="00FC235D"/>
    <w:rsid w:val="00FC256D"/>
    <w:rsid w:val="00FC25B8"/>
    <w:rsid w:val="00FC2982"/>
    <w:rsid w:val="00FC29D9"/>
    <w:rsid w:val="00FC2B76"/>
    <w:rsid w:val="00FC2F06"/>
    <w:rsid w:val="00FC3083"/>
    <w:rsid w:val="00FC314A"/>
    <w:rsid w:val="00FC317E"/>
    <w:rsid w:val="00FC3227"/>
    <w:rsid w:val="00FC34BD"/>
    <w:rsid w:val="00FC3778"/>
    <w:rsid w:val="00FC37C8"/>
    <w:rsid w:val="00FC3BBB"/>
    <w:rsid w:val="00FC3CA0"/>
    <w:rsid w:val="00FC3E41"/>
    <w:rsid w:val="00FC3E99"/>
    <w:rsid w:val="00FC4169"/>
    <w:rsid w:val="00FC41BA"/>
    <w:rsid w:val="00FC449E"/>
    <w:rsid w:val="00FC454D"/>
    <w:rsid w:val="00FC4947"/>
    <w:rsid w:val="00FC4A72"/>
    <w:rsid w:val="00FC4A98"/>
    <w:rsid w:val="00FC510E"/>
    <w:rsid w:val="00FC513E"/>
    <w:rsid w:val="00FC5182"/>
    <w:rsid w:val="00FC57E7"/>
    <w:rsid w:val="00FC5807"/>
    <w:rsid w:val="00FC596E"/>
    <w:rsid w:val="00FC598E"/>
    <w:rsid w:val="00FC5A83"/>
    <w:rsid w:val="00FC5C9E"/>
    <w:rsid w:val="00FC5D13"/>
    <w:rsid w:val="00FC6025"/>
    <w:rsid w:val="00FC626E"/>
    <w:rsid w:val="00FC6290"/>
    <w:rsid w:val="00FC63EB"/>
    <w:rsid w:val="00FC6573"/>
    <w:rsid w:val="00FC6661"/>
    <w:rsid w:val="00FC6A97"/>
    <w:rsid w:val="00FC6DD9"/>
    <w:rsid w:val="00FC731F"/>
    <w:rsid w:val="00FC74E0"/>
    <w:rsid w:val="00FC7710"/>
    <w:rsid w:val="00FC771A"/>
    <w:rsid w:val="00FC777F"/>
    <w:rsid w:val="00FC79B3"/>
    <w:rsid w:val="00FC7A9E"/>
    <w:rsid w:val="00FC7AD3"/>
    <w:rsid w:val="00FC7BEC"/>
    <w:rsid w:val="00FD002C"/>
    <w:rsid w:val="00FD0081"/>
    <w:rsid w:val="00FD02C9"/>
    <w:rsid w:val="00FD0300"/>
    <w:rsid w:val="00FD0368"/>
    <w:rsid w:val="00FD086A"/>
    <w:rsid w:val="00FD08D2"/>
    <w:rsid w:val="00FD0A6C"/>
    <w:rsid w:val="00FD0B52"/>
    <w:rsid w:val="00FD0DDD"/>
    <w:rsid w:val="00FD11DF"/>
    <w:rsid w:val="00FD128F"/>
    <w:rsid w:val="00FD131D"/>
    <w:rsid w:val="00FD15B2"/>
    <w:rsid w:val="00FD1A0E"/>
    <w:rsid w:val="00FD1EE6"/>
    <w:rsid w:val="00FD1F3A"/>
    <w:rsid w:val="00FD2001"/>
    <w:rsid w:val="00FD2344"/>
    <w:rsid w:val="00FD2365"/>
    <w:rsid w:val="00FD267C"/>
    <w:rsid w:val="00FD281A"/>
    <w:rsid w:val="00FD2AEA"/>
    <w:rsid w:val="00FD2CD0"/>
    <w:rsid w:val="00FD2D13"/>
    <w:rsid w:val="00FD2E7D"/>
    <w:rsid w:val="00FD2FBD"/>
    <w:rsid w:val="00FD358B"/>
    <w:rsid w:val="00FD3AAE"/>
    <w:rsid w:val="00FD4057"/>
    <w:rsid w:val="00FD4633"/>
    <w:rsid w:val="00FD4A56"/>
    <w:rsid w:val="00FD4C1F"/>
    <w:rsid w:val="00FD4D10"/>
    <w:rsid w:val="00FD5071"/>
    <w:rsid w:val="00FD53B3"/>
    <w:rsid w:val="00FD55B6"/>
    <w:rsid w:val="00FD560D"/>
    <w:rsid w:val="00FD562C"/>
    <w:rsid w:val="00FD59EB"/>
    <w:rsid w:val="00FD5CC8"/>
    <w:rsid w:val="00FD5DD2"/>
    <w:rsid w:val="00FD5EF9"/>
    <w:rsid w:val="00FD5F10"/>
    <w:rsid w:val="00FD6102"/>
    <w:rsid w:val="00FD62EE"/>
    <w:rsid w:val="00FD62F3"/>
    <w:rsid w:val="00FD67D0"/>
    <w:rsid w:val="00FD6EAB"/>
    <w:rsid w:val="00FD6EDF"/>
    <w:rsid w:val="00FD6FD3"/>
    <w:rsid w:val="00FD7229"/>
    <w:rsid w:val="00FD7248"/>
    <w:rsid w:val="00FD73FF"/>
    <w:rsid w:val="00FD74EB"/>
    <w:rsid w:val="00FD7615"/>
    <w:rsid w:val="00FD774F"/>
    <w:rsid w:val="00FD78E4"/>
    <w:rsid w:val="00FD78E6"/>
    <w:rsid w:val="00FD7C61"/>
    <w:rsid w:val="00FD7EE3"/>
    <w:rsid w:val="00FD7FDE"/>
    <w:rsid w:val="00FE0074"/>
    <w:rsid w:val="00FE0298"/>
    <w:rsid w:val="00FE02EF"/>
    <w:rsid w:val="00FE051F"/>
    <w:rsid w:val="00FE0DA1"/>
    <w:rsid w:val="00FE0EB5"/>
    <w:rsid w:val="00FE10DB"/>
    <w:rsid w:val="00FE11E3"/>
    <w:rsid w:val="00FE1240"/>
    <w:rsid w:val="00FE1402"/>
    <w:rsid w:val="00FE18E1"/>
    <w:rsid w:val="00FE19FF"/>
    <w:rsid w:val="00FE1AA0"/>
    <w:rsid w:val="00FE1E36"/>
    <w:rsid w:val="00FE2786"/>
    <w:rsid w:val="00FE282D"/>
    <w:rsid w:val="00FE28EF"/>
    <w:rsid w:val="00FE30A9"/>
    <w:rsid w:val="00FE311D"/>
    <w:rsid w:val="00FE34C3"/>
    <w:rsid w:val="00FE3504"/>
    <w:rsid w:val="00FE3512"/>
    <w:rsid w:val="00FE361E"/>
    <w:rsid w:val="00FE3620"/>
    <w:rsid w:val="00FE3958"/>
    <w:rsid w:val="00FE3AAC"/>
    <w:rsid w:val="00FE3BCF"/>
    <w:rsid w:val="00FE41A0"/>
    <w:rsid w:val="00FE462C"/>
    <w:rsid w:val="00FE4A89"/>
    <w:rsid w:val="00FE4EC4"/>
    <w:rsid w:val="00FE4EF9"/>
    <w:rsid w:val="00FE4F74"/>
    <w:rsid w:val="00FE52EA"/>
    <w:rsid w:val="00FE54E3"/>
    <w:rsid w:val="00FE57BD"/>
    <w:rsid w:val="00FE57FD"/>
    <w:rsid w:val="00FE5A17"/>
    <w:rsid w:val="00FE5DF9"/>
    <w:rsid w:val="00FE6247"/>
    <w:rsid w:val="00FE62A7"/>
    <w:rsid w:val="00FE68A9"/>
    <w:rsid w:val="00FE6AF3"/>
    <w:rsid w:val="00FE7009"/>
    <w:rsid w:val="00FE740E"/>
    <w:rsid w:val="00FE74C7"/>
    <w:rsid w:val="00FE759A"/>
    <w:rsid w:val="00FE76E6"/>
    <w:rsid w:val="00FE7A3E"/>
    <w:rsid w:val="00FE7B38"/>
    <w:rsid w:val="00FE7B3F"/>
    <w:rsid w:val="00FE7C71"/>
    <w:rsid w:val="00FE7CAF"/>
    <w:rsid w:val="00FE7D57"/>
    <w:rsid w:val="00FF01E6"/>
    <w:rsid w:val="00FF0257"/>
    <w:rsid w:val="00FF0276"/>
    <w:rsid w:val="00FF0279"/>
    <w:rsid w:val="00FF05EE"/>
    <w:rsid w:val="00FF05FF"/>
    <w:rsid w:val="00FF07AF"/>
    <w:rsid w:val="00FF09E9"/>
    <w:rsid w:val="00FF0BAC"/>
    <w:rsid w:val="00FF0C77"/>
    <w:rsid w:val="00FF0EEC"/>
    <w:rsid w:val="00FF0F55"/>
    <w:rsid w:val="00FF127E"/>
    <w:rsid w:val="00FF141E"/>
    <w:rsid w:val="00FF14B2"/>
    <w:rsid w:val="00FF1508"/>
    <w:rsid w:val="00FF1632"/>
    <w:rsid w:val="00FF1A6E"/>
    <w:rsid w:val="00FF1BEA"/>
    <w:rsid w:val="00FF1CBF"/>
    <w:rsid w:val="00FF1DC7"/>
    <w:rsid w:val="00FF1F14"/>
    <w:rsid w:val="00FF2035"/>
    <w:rsid w:val="00FF21CB"/>
    <w:rsid w:val="00FF2420"/>
    <w:rsid w:val="00FF2442"/>
    <w:rsid w:val="00FF26A5"/>
    <w:rsid w:val="00FF26E7"/>
    <w:rsid w:val="00FF2750"/>
    <w:rsid w:val="00FF275F"/>
    <w:rsid w:val="00FF2917"/>
    <w:rsid w:val="00FF29CB"/>
    <w:rsid w:val="00FF2A0B"/>
    <w:rsid w:val="00FF2CBF"/>
    <w:rsid w:val="00FF2EF9"/>
    <w:rsid w:val="00FF2FA3"/>
    <w:rsid w:val="00FF3061"/>
    <w:rsid w:val="00FF3227"/>
    <w:rsid w:val="00FF33C5"/>
    <w:rsid w:val="00FF33C6"/>
    <w:rsid w:val="00FF37D2"/>
    <w:rsid w:val="00FF3827"/>
    <w:rsid w:val="00FF3897"/>
    <w:rsid w:val="00FF3A1F"/>
    <w:rsid w:val="00FF3AB7"/>
    <w:rsid w:val="00FF3AE1"/>
    <w:rsid w:val="00FF3BCE"/>
    <w:rsid w:val="00FF3CC0"/>
    <w:rsid w:val="00FF3DB3"/>
    <w:rsid w:val="00FF4010"/>
    <w:rsid w:val="00FF40CC"/>
    <w:rsid w:val="00FF43DD"/>
    <w:rsid w:val="00FF445B"/>
    <w:rsid w:val="00FF4972"/>
    <w:rsid w:val="00FF5125"/>
    <w:rsid w:val="00FF53AD"/>
    <w:rsid w:val="00FF542A"/>
    <w:rsid w:val="00FF5493"/>
    <w:rsid w:val="00FF54F3"/>
    <w:rsid w:val="00FF5961"/>
    <w:rsid w:val="00FF599F"/>
    <w:rsid w:val="00FF5D6A"/>
    <w:rsid w:val="00FF5E72"/>
    <w:rsid w:val="00FF5F86"/>
    <w:rsid w:val="00FF609A"/>
    <w:rsid w:val="00FF6411"/>
    <w:rsid w:val="00FF6560"/>
    <w:rsid w:val="00FF6BAD"/>
    <w:rsid w:val="00FF6BD9"/>
    <w:rsid w:val="00FF6D94"/>
    <w:rsid w:val="00FF70DE"/>
    <w:rsid w:val="00FF73D4"/>
    <w:rsid w:val="00FF7673"/>
    <w:rsid w:val="00FF769D"/>
    <w:rsid w:val="00FF77DC"/>
    <w:rsid w:val="00FF793B"/>
    <w:rsid w:val="00FF79B1"/>
    <w:rsid w:val="00FF7A2D"/>
    <w:rsid w:val="00FF7B5B"/>
    <w:rsid w:val="00FF7BA6"/>
    <w:rsid w:val="00FF7CBB"/>
    <w:rsid w:val="01009305"/>
    <w:rsid w:val="01212934"/>
    <w:rsid w:val="01743C5D"/>
    <w:rsid w:val="024DCE20"/>
    <w:rsid w:val="028A5483"/>
    <w:rsid w:val="02B2D505"/>
    <w:rsid w:val="02C44253"/>
    <w:rsid w:val="039AA517"/>
    <w:rsid w:val="039D1107"/>
    <w:rsid w:val="0421860A"/>
    <w:rsid w:val="0503301B"/>
    <w:rsid w:val="050FCC95"/>
    <w:rsid w:val="0558D8FA"/>
    <w:rsid w:val="0599DA8B"/>
    <w:rsid w:val="066E1E09"/>
    <w:rsid w:val="0748070D"/>
    <w:rsid w:val="082FCA67"/>
    <w:rsid w:val="08F080AF"/>
    <w:rsid w:val="09E3CCB5"/>
    <w:rsid w:val="0A179372"/>
    <w:rsid w:val="0A64BF8C"/>
    <w:rsid w:val="0B89004B"/>
    <w:rsid w:val="0B9AEBB7"/>
    <w:rsid w:val="0BB87051"/>
    <w:rsid w:val="0BC2EC4F"/>
    <w:rsid w:val="0BF8592A"/>
    <w:rsid w:val="0C40D0EF"/>
    <w:rsid w:val="0C89E1F6"/>
    <w:rsid w:val="0D5B3475"/>
    <w:rsid w:val="0E435795"/>
    <w:rsid w:val="0EDF6D31"/>
    <w:rsid w:val="0F4DA3C2"/>
    <w:rsid w:val="0FA7794A"/>
    <w:rsid w:val="0FC7A817"/>
    <w:rsid w:val="1046D5E2"/>
    <w:rsid w:val="11D02063"/>
    <w:rsid w:val="1227351B"/>
    <w:rsid w:val="124E5C71"/>
    <w:rsid w:val="13218C58"/>
    <w:rsid w:val="135948BD"/>
    <w:rsid w:val="13B21721"/>
    <w:rsid w:val="146EF5A7"/>
    <w:rsid w:val="1483795C"/>
    <w:rsid w:val="15A42187"/>
    <w:rsid w:val="1775BB69"/>
    <w:rsid w:val="17CF1781"/>
    <w:rsid w:val="17D9664C"/>
    <w:rsid w:val="1800FC14"/>
    <w:rsid w:val="18021ACD"/>
    <w:rsid w:val="19072C7D"/>
    <w:rsid w:val="1B0C89B2"/>
    <w:rsid w:val="1C28C4E3"/>
    <w:rsid w:val="1D7667BA"/>
    <w:rsid w:val="1D9DC00A"/>
    <w:rsid w:val="1DA546EF"/>
    <w:rsid w:val="1DF9E530"/>
    <w:rsid w:val="1EC9A67C"/>
    <w:rsid w:val="2056A9A1"/>
    <w:rsid w:val="2073DD45"/>
    <w:rsid w:val="21E78250"/>
    <w:rsid w:val="2285DFEF"/>
    <w:rsid w:val="22FC2A7E"/>
    <w:rsid w:val="25F5872C"/>
    <w:rsid w:val="26FC5B76"/>
    <w:rsid w:val="2757C377"/>
    <w:rsid w:val="27C32D42"/>
    <w:rsid w:val="2885A947"/>
    <w:rsid w:val="298126D6"/>
    <w:rsid w:val="29C37AEB"/>
    <w:rsid w:val="29CF835F"/>
    <w:rsid w:val="29FD1859"/>
    <w:rsid w:val="2A1C6EA6"/>
    <w:rsid w:val="2B3CA7A4"/>
    <w:rsid w:val="2BD07A80"/>
    <w:rsid w:val="2BF47593"/>
    <w:rsid w:val="2CF43685"/>
    <w:rsid w:val="2EC909F0"/>
    <w:rsid w:val="2EEF453D"/>
    <w:rsid w:val="30107519"/>
    <w:rsid w:val="3036C5C4"/>
    <w:rsid w:val="30643CDC"/>
    <w:rsid w:val="30A06689"/>
    <w:rsid w:val="30B3AFC9"/>
    <w:rsid w:val="314C7F17"/>
    <w:rsid w:val="31694934"/>
    <w:rsid w:val="31FC8679"/>
    <w:rsid w:val="32FB8B82"/>
    <w:rsid w:val="33991B30"/>
    <w:rsid w:val="34722431"/>
    <w:rsid w:val="34EE63EB"/>
    <w:rsid w:val="3660ABB2"/>
    <w:rsid w:val="37077CA6"/>
    <w:rsid w:val="393700A1"/>
    <w:rsid w:val="39E1B7E6"/>
    <w:rsid w:val="3A3A6A91"/>
    <w:rsid w:val="3A4564D0"/>
    <w:rsid w:val="3BF85ACA"/>
    <w:rsid w:val="3C0192EB"/>
    <w:rsid w:val="3C0D35C6"/>
    <w:rsid w:val="3C7A9752"/>
    <w:rsid w:val="3CCDB885"/>
    <w:rsid w:val="3CE3555E"/>
    <w:rsid w:val="3DF0C11F"/>
    <w:rsid w:val="3E3E358A"/>
    <w:rsid w:val="3E8A70C2"/>
    <w:rsid w:val="3F0DBB9A"/>
    <w:rsid w:val="3F474780"/>
    <w:rsid w:val="3F629EC3"/>
    <w:rsid w:val="3FD98206"/>
    <w:rsid w:val="401E9A7E"/>
    <w:rsid w:val="40618360"/>
    <w:rsid w:val="4127C23C"/>
    <w:rsid w:val="4206818B"/>
    <w:rsid w:val="424D0229"/>
    <w:rsid w:val="442771BB"/>
    <w:rsid w:val="45E0A6EC"/>
    <w:rsid w:val="468D4EFB"/>
    <w:rsid w:val="46CC8534"/>
    <w:rsid w:val="476E2827"/>
    <w:rsid w:val="479897D8"/>
    <w:rsid w:val="47A7CC8B"/>
    <w:rsid w:val="49301104"/>
    <w:rsid w:val="4A223312"/>
    <w:rsid w:val="4A7B0D7D"/>
    <w:rsid w:val="4AA18EDF"/>
    <w:rsid w:val="4AF68160"/>
    <w:rsid w:val="4B41417B"/>
    <w:rsid w:val="4C33034C"/>
    <w:rsid w:val="4CEFDCE9"/>
    <w:rsid w:val="4D2B1E41"/>
    <w:rsid w:val="4DD7A0B0"/>
    <w:rsid w:val="4DEAFB1A"/>
    <w:rsid w:val="4DF52C9C"/>
    <w:rsid w:val="4E8E6A8C"/>
    <w:rsid w:val="4EA0DEEB"/>
    <w:rsid w:val="4EF6464E"/>
    <w:rsid w:val="5040813C"/>
    <w:rsid w:val="5042191C"/>
    <w:rsid w:val="50CBFEBB"/>
    <w:rsid w:val="50F59D5B"/>
    <w:rsid w:val="5108F4B3"/>
    <w:rsid w:val="514E6CC8"/>
    <w:rsid w:val="518510CB"/>
    <w:rsid w:val="51E50F81"/>
    <w:rsid w:val="5278F007"/>
    <w:rsid w:val="529D7C1A"/>
    <w:rsid w:val="53322458"/>
    <w:rsid w:val="53FB4777"/>
    <w:rsid w:val="548AF6D1"/>
    <w:rsid w:val="5557A102"/>
    <w:rsid w:val="56DDD878"/>
    <w:rsid w:val="57B51E80"/>
    <w:rsid w:val="58797FFF"/>
    <w:rsid w:val="591299E1"/>
    <w:rsid w:val="5A251BB0"/>
    <w:rsid w:val="5A4B2D56"/>
    <w:rsid w:val="5B342A78"/>
    <w:rsid w:val="5B41D443"/>
    <w:rsid w:val="5B4D3B4D"/>
    <w:rsid w:val="5B8BB42B"/>
    <w:rsid w:val="5C83E24D"/>
    <w:rsid w:val="5D6FC211"/>
    <w:rsid w:val="5DBA9763"/>
    <w:rsid w:val="5E1146CE"/>
    <w:rsid w:val="5E9B5A12"/>
    <w:rsid w:val="6143081C"/>
    <w:rsid w:val="61A6ED5A"/>
    <w:rsid w:val="6283CFA8"/>
    <w:rsid w:val="628D2DB2"/>
    <w:rsid w:val="6345F928"/>
    <w:rsid w:val="643E3344"/>
    <w:rsid w:val="660EFF56"/>
    <w:rsid w:val="6639833E"/>
    <w:rsid w:val="6713C0F6"/>
    <w:rsid w:val="674A3303"/>
    <w:rsid w:val="67690AB4"/>
    <w:rsid w:val="67A177E2"/>
    <w:rsid w:val="69643EEB"/>
    <w:rsid w:val="699A607E"/>
    <w:rsid w:val="6A4A8110"/>
    <w:rsid w:val="6A8BC95C"/>
    <w:rsid w:val="6ADFCC6A"/>
    <w:rsid w:val="6AF9B2D2"/>
    <w:rsid w:val="6AFBE167"/>
    <w:rsid w:val="6BF1ED72"/>
    <w:rsid w:val="6CD31F0A"/>
    <w:rsid w:val="6D8336E6"/>
    <w:rsid w:val="6F4B8B98"/>
    <w:rsid w:val="6F9E6229"/>
    <w:rsid w:val="6FB84A2F"/>
    <w:rsid w:val="6FBC621B"/>
    <w:rsid w:val="70951A66"/>
    <w:rsid w:val="7096B842"/>
    <w:rsid w:val="709E7E77"/>
    <w:rsid w:val="70D20FFD"/>
    <w:rsid w:val="71629899"/>
    <w:rsid w:val="7297A744"/>
    <w:rsid w:val="72DEC52C"/>
    <w:rsid w:val="7323CF82"/>
    <w:rsid w:val="73746ADE"/>
    <w:rsid w:val="7430F1C2"/>
    <w:rsid w:val="750476B4"/>
    <w:rsid w:val="75A9B616"/>
    <w:rsid w:val="76B19BDF"/>
    <w:rsid w:val="78D45FE3"/>
    <w:rsid w:val="7A105497"/>
    <w:rsid w:val="7B8F67ED"/>
    <w:rsid w:val="7BCCE612"/>
    <w:rsid w:val="7C3287FA"/>
    <w:rsid w:val="7C6FEBCD"/>
    <w:rsid w:val="7CE51A24"/>
    <w:rsid w:val="7D188A1D"/>
    <w:rsid w:val="7D3199D8"/>
    <w:rsid w:val="7D96448D"/>
    <w:rsid w:val="7DE7BD26"/>
    <w:rsid w:val="7DF59D8E"/>
    <w:rsid w:val="7F7066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A956B92"/>
  <w15:docId w15:val="{EAD1914D-E1C8-4349-80F0-163869D9AE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8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"/>
    <w:locked/>
    <w:rsid w:val="0071520C"/>
    <w:rPr>
      <w:rFonts w:ascii="Arial" w:hAnsi="Arial"/>
      <w:sz w:val="18"/>
      <w:lang w:val="en-US" w:eastAsia="en-US"/>
    </w:rPr>
  </w:style>
  <w:style w:type="character" w:customStyle="1" w:styleId="Heading4Char">
    <w:name w:val="Heading 4 Char"/>
    <w:basedOn w:val="DefaultParagraphFont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paragraph" w:styleId="BodyText">
    <w:name w:val="Body Text"/>
    <w:aliases w:val="bt,body text,Body"/>
    <w:basedOn w:val="Normal"/>
    <w:link w:val="BodyTextChar1"/>
    <w:rsid w:val="0071520C"/>
    <w:pPr>
      <w:spacing w:after="120"/>
    </w:pPr>
  </w:style>
  <w:style w:type="character" w:customStyle="1" w:styleId="BodyTextChar1">
    <w:name w:val="Body Text Char1"/>
    <w:aliases w:val="bt Char1,body text Char1,Body Char1"/>
    <w:basedOn w:val="DefaultParagraphFont"/>
    <w:link w:val="BodyText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rsid w:val="00713C5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71520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71520C"/>
    <w:pPr>
      <w:ind w:firstLine="284"/>
    </w:pPr>
  </w:style>
  <w:style w:type="character" w:customStyle="1" w:styleId="BodyTextFirstIndentChar">
    <w:name w:val="Body Text First Indent Char"/>
    <w:basedOn w:val="BodyTextChar1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basedOn w:val="DefaultParagraphFont"/>
    <w:uiPriority w:val="99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basedOn w:val="DefaultParagraphFont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uiPriority w:val="99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2A2D2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1520C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4434FD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AE4F6D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basedOn w:val="DefaultParagraphFont"/>
    <w:uiPriority w:val="99"/>
    <w:rsid w:val="00222634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3702BE"/>
    <w:pPr>
      <w:ind w:left="720"/>
      <w:contextualSpacing/>
    </w:pPr>
    <w:rPr>
      <w:rFonts w:cs="Angsana New"/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basedOn w:val="DefaultParagraphFont"/>
    <w:uiPriority w:val="99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30C99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 w:cs="Angsana New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735005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735005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73500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73500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73500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735005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735005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735005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735005"/>
    <w:rPr>
      <w:rFonts w:ascii="Univers 45 Light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735005"/>
    <w:rPr>
      <w:i/>
      <w:iCs/>
    </w:rPr>
  </w:style>
  <w:style w:type="character" w:customStyle="1" w:styleId="apple-converted-space">
    <w:name w:val="apple-converted-space"/>
    <w:basedOn w:val="DefaultParagraphFont"/>
    <w:rsid w:val="00A7579D"/>
  </w:style>
  <w:style w:type="table" w:styleId="Table3Deffects2">
    <w:name w:val="Table 3D effects 2"/>
    <w:basedOn w:val="TableNormal"/>
    <w:rsid w:val="008B6DD8"/>
    <w:pPr>
      <w:spacing w:line="260" w:lineRule="atLeast"/>
    </w:pPr>
    <w:rPr>
      <w:sz w:val="20"/>
      <w:szCs w:val="20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basedOn w:val="DefaultParagraphFont"/>
    <w:semiHidden/>
    <w:unhideWhenUsed/>
    <w:rsid w:val="00772693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3D2F72"/>
    <w:rPr>
      <w:rFonts w:ascii="Calibri" w:eastAsia="Calibri" w:hAnsi="Calibri" w:cs="Cordia New"/>
      <w:sz w:val="20"/>
      <w:szCs w:val="2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573A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573AC4"/>
    <w:rPr>
      <w:color w:val="0000FF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573AC4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0000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styleId="FollowedHyperlink">
    <w:name w:val="FollowedHyperlink"/>
    <w:basedOn w:val="DefaultParagraphFont"/>
    <w:uiPriority w:val="99"/>
    <w:semiHidden/>
    <w:unhideWhenUsed/>
    <w:rsid w:val="007B0FB7"/>
    <w:rPr>
      <w:color w:val="800080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DC4F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9642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BodyText2Char1">
    <w:name w:val="Body Text 2 Char1"/>
    <w:basedOn w:val="DefaultParagraphFont"/>
    <w:rsid w:val="00C51D5C"/>
    <w:rPr>
      <w:rFonts w:ascii="Book Antiqua" w:eastAsia="Times New Roman" w:hAnsi="Book Antiqua" w:cs="Times New Roman"/>
      <w:szCs w:val="22"/>
    </w:rPr>
  </w:style>
  <w:style w:type="character" w:customStyle="1" w:styleId="ListParagraphChar">
    <w:name w:val="List Paragraph Char"/>
    <w:link w:val="ListParagraph"/>
    <w:uiPriority w:val="34"/>
    <w:rsid w:val="0034561D"/>
    <w:rPr>
      <w:rFonts w:ascii="Arial" w:hAnsi="Arial" w:cs="Angsana New"/>
      <w:sz w:val="18"/>
      <w:szCs w:val="22"/>
    </w:rPr>
  </w:style>
  <w:style w:type="table" w:customStyle="1" w:styleId="TableGrid1">
    <w:name w:val="Table Grid1"/>
    <w:basedOn w:val="TableNormal"/>
    <w:next w:val="TableGrid"/>
    <w:uiPriority w:val="39"/>
    <w:rsid w:val="00232D8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DengXi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lockChar">
    <w:name w:val="block Char"/>
    <w:aliases w:val="b Char"/>
    <w:link w:val="block"/>
    <w:locked/>
    <w:rsid w:val="005729C9"/>
    <w:rPr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1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2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8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3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9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9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2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5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9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9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5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7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9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6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09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9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4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03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8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3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9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3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3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56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76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6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1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62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0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1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9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8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9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5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5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5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9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5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1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9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6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1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1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0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6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2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38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0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23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1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5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55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8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0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8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13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3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0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7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2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97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5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0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89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4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3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0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4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0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8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92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27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9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8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10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30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1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95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80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4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3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7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78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3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7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1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86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6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6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02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0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0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0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2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8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1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5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2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1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6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76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14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5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7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57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23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0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84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1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6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64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49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6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1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8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9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16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47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1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2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3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0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7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9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0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82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6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56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8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8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1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7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74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9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0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5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9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8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2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22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2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19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1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0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0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24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7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14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3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02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4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2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8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97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1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9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7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8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7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95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0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5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8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7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1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2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1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0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9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5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5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0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82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2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2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6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65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2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0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0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0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8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03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7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76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76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7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1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2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1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25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7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17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3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0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2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0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2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137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52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8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56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3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3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1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3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0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1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3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8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9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9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9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0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86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3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6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2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9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4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3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76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2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9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8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7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6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3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2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8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76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9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8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06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7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96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54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2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1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83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1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8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3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1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9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3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7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4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8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0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9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6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8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0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2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6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33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2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7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5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9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26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2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8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2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77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8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5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6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3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73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9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85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2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7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8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4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9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8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5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7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5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82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1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3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6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5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3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2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65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7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1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7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0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65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0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1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86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8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2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3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2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0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9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0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1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4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1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23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0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63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67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1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6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8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1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34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7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23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24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9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06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80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2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76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7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2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1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4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3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5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9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0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2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2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8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9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84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7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0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9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8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4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9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76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9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6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95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0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4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0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54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1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55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9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5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1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5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8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5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9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9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72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3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3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2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0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0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14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4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83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7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7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9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0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3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8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3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8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1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9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86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4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29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4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7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7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3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63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3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3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3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3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5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0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5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2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5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0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46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8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5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1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8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1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0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4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3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2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9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5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2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0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54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5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05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5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86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6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0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03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8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3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9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1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1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8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9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7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8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9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5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1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1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4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3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5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2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1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1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0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8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7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2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0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6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2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5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9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8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2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9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1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4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74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03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7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0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0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8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5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1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1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2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8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0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7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2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8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0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00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5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6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7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8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4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93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9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9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4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6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6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3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24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2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076163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0761629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0761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14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6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0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8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3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8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7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0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4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7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9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1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0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0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7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3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1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2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9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8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05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8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6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84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21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1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0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8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8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2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3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7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0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1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9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5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7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8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23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5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0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4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4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2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6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2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7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8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3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9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4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23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3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63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2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0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8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04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3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5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9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7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7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2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4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76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99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3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8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87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83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3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1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6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43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8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5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6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7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7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77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5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2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4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4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7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3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9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16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5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94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1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74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9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1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0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7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0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0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5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0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3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7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6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7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6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5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13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8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0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19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1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5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5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4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6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8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5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34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7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7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1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3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4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9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0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36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1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3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6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8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5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1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7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70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54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4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89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5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8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64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9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7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7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4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5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9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8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9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17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5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4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4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54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9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70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9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1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83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3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3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2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07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0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5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7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4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66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4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7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7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0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2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6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5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1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4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5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0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6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0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0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5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8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2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03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3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54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6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46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8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2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0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1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2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1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3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2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2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8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8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5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80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2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8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9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8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9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0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8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7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26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2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2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4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7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2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0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9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23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6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06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8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5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7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3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4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6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9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1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7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1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8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1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9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2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5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0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8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2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0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25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4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8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3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5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9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0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86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4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3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1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5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3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1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8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2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1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8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3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6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2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95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47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4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8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9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9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8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7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8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7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65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6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8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5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1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5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0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8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5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9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75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9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5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6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6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05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8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72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9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8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5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4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4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6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5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37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9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7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5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2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9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6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3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8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7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8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8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23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9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4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9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5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9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0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5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4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4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2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8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9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3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65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46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7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5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2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9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5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6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8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3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3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6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5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0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55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2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0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9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4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5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8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4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4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0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8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5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7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4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7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8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9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33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9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1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2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3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1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3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8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8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7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0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0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7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16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7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9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1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2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1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8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7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5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8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8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8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5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1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8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76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4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1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7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2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63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7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7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2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6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9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3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96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72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8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6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4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9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5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0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3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0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23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1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4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1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7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8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6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7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1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1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5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6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4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5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25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1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1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0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4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7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5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2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4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4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1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0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3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1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0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44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0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5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7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2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8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7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7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3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7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5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4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9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5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8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0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24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5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4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9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0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8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1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8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0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7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4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2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3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3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6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8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00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2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5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35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74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0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66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9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4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6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8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83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4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10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3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2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0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04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47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8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4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5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5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4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4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51DD06-D4D0-4B8C-93E4-B016086443B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0</TotalTime>
  <Pages>6</Pages>
  <Words>4250</Words>
  <Characters>24226</Characters>
  <Application>Microsoft Office Word</Application>
  <DocSecurity>0</DocSecurity>
  <Lines>201</Lines>
  <Paragraphs>56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Thai GAAP Q2 2020 PAE IFS (Thai)_17 Mar 20_Word</vt:lpstr>
    </vt:vector>
  </TitlesOfParts>
  <Company>KPMG</Company>
  <LinksUpToDate>false</LinksUpToDate>
  <CharactersWithSpaces>28420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Thai GAAP Q2 2020 PAE IFS (Thai)_17 Mar 20_Word</dc:title>
  <dc:subject/>
  <dc:creator>tadsong_h22</dc:creator>
  <cp:keywords/>
  <dc:description/>
  <cp:lastModifiedBy>Bavornrat, Setapura</cp:lastModifiedBy>
  <cp:revision>2</cp:revision>
  <cp:lastPrinted>2024-08-05T10:16:00Z</cp:lastPrinted>
  <dcterms:created xsi:type="dcterms:W3CDTF">2024-08-06T11:27:00Z</dcterms:created>
  <dcterms:modified xsi:type="dcterms:W3CDTF">2024-08-06T11:27:00Z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0">
    <vt:lpwstr>Thai</vt:lpwstr>
  </property>
  <property fmtid="{D5CDD505-2E9C-101B-9397-08002B2CF9AE}" pid="3" name="Categories0">
    <vt:lpwstr>Interim Financial Statements Template</vt:lpwstr>
  </property>
  <property fmtid="{D5CDD505-2E9C-101B-9397-08002B2CF9AE}" pid="4" name="ContentTypeId">
    <vt:lpwstr>0x010100854EA40735BF934BA67F81A627B4C9F5</vt:lpwstr>
  </property>
  <property fmtid="{D5CDD505-2E9C-101B-9397-08002B2CF9AE}" pid="5" name="_DocHome">
    <vt:i4>1203376570</vt:i4>
  </property>
</Properties>
</file>