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r w:rsidRPr="004F0992">
        <w:rPr>
          <w:b/>
          <w:bCs/>
          <w:sz w:val="40"/>
          <w:szCs w:val="40"/>
        </w:rPr>
        <w:t>Muangthai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5A3077F0" w14:textId="77777777" w:rsidR="00764EC2" w:rsidRPr="004F0992" w:rsidRDefault="00764EC2" w:rsidP="00764EC2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760835" w14:textId="77777777" w:rsidR="00764EC2" w:rsidRPr="004F0992" w:rsidRDefault="00764EC2" w:rsidP="00764EC2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>30 June</w:t>
      </w:r>
      <w:r>
        <w:rPr>
          <w:spacing w:val="-3"/>
          <w:szCs w:val="36"/>
        </w:rPr>
        <w:t xml:space="preserve"> 2024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>To the Board of Directors of Muangthai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772953EC" w14:textId="77777777" w:rsidR="00764EC2" w:rsidRPr="004F0992" w:rsidRDefault="00764EC2" w:rsidP="00764EC2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r w:rsidRPr="004F0992">
        <w:rPr>
          <w:szCs w:val="22"/>
        </w:rPr>
        <w:t>Muangthai Capital</w:t>
      </w:r>
      <w:r w:rsidRPr="004F0992">
        <w:rPr>
          <w:szCs w:val="22"/>
          <w:lang w:bidi="th-TH"/>
        </w:rPr>
        <w:t xml:space="preserve"> Public Company Limited and its subsidiaries, and of </w:t>
      </w:r>
      <w:r w:rsidRPr="004F0992">
        <w:rPr>
          <w:szCs w:val="22"/>
        </w:rPr>
        <w:t>Muangthai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4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</w:t>
      </w:r>
      <w:r>
        <w:rPr>
          <w:rFonts w:cstheme="minorBidi"/>
          <w:szCs w:val="22"/>
          <w:lang w:bidi="th-TH"/>
        </w:rPr>
        <w:t>4</w:t>
      </w:r>
      <w:r w:rsidRPr="004F0992">
        <w:rPr>
          <w:szCs w:val="22"/>
          <w:lang w:bidi="th-TH"/>
        </w:rPr>
        <w:t>; the consolidated and separate statement</w:t>
      </w:r>
      <w:r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 ended 30 June 202</w:t>
      </w:r>
      <w:r>
        <w:rPr>
          <w:szCs w:val="22"/>
          <w:lang w:bidi="th-TH"/>
        </w:rPr>
        <w:t>4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>KPMG Phoomchai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43C17B8E" w14:textId="6EBD62E4" w:rsidR="00764EC2" w:rsidRPr="00741EFB" w:rsidRDefault="00D21AD5" w:rsidP="00764EC2">
      <w:pPr>
        <w:pStyle w:val="RNormal"/>
      </w:pPr>
      <w:r>
        <w:t>6 August 2024</w:t>
      </w:r>
    </w:p>
    <w:p w14:paraId="34A6B5E4" w14:textId="77777777" w:rsidR="00764EC2" w:rsidRPr="0088636B" w:rsidRDefault="00764EC2" w:rsidP="00D90CA6">
      <w:pPr>
        <w:pStyle w:val="IndexHeading1"/>
        <w:spacing w:after="0" w:line="240" w:lineRule="auto"/>
        <w:ind w:left="810" w:hanging="810"/>
        <w:outlineLvl w:val="0"/>
        <w:rPr>
          <w:sz w:val="20"/>
          <w:lang w:val="en-US"/>
        </w:rPr>
      </w:pPr>
    </w:p>
    <w:sectPr w:rsidR="00764EC2" w:rsidRPr="0088636B" w:rsidSect="0088636B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E814" w14:textId="77777777" w:rsidR="00F00B9E" w:rsidRDefault="00F00B9E">
      <w:r>
        <w:separator/>
      </w:r>
    </w:p>
  </w:endnote>
  <w:endnote w:type="continuationSeparator" w:id="0">
    <w:p w14:paraId="2C6FB82C" w14:textId="77777777" w:rsidR="00F00B9E" w:rsidRDefault="00F00B9E">
      <w:r>
        <w:continuationSeparator/>
      </w:r>
    </w:p>
  </w:endnote>
  <w:endnote w:type="continuationNotice" w:id="1">
    <w:p w14:paraId="76228868" w14:textId="77777777" w:rsidR="00F00B9E" w:rsidRDefault="00F00B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0A58" w14:textId="77777777" w:rsidR="00764EC2" w:rsidRPr="00195119" w:rsidRDefault="00764EC2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8D39" w14:textId="2BE398E7" w:rsidR="0088636B" w:rsidRPr="00195119" w:rsidRDefault="0088636B" w:rsidP="00466AA3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8F53" w14:textId="77777777" w:rsidR="00F00B9E" w:rsidRDefault="00F00B9E">
      <w:r>
        <w:separator/>
      </w:r>
    </w:p>
  </w:footnote>
  <w:footnote w:type="continuationSeparator" w:id="0">
    <w:p w14:paraId="02218379" w14:textId="77777777" w:rsidR="00F00B9E" w:rsidRDefault="00F00B9E">
      <w:r>
        <w:continuationSeparator/>
      </w:r>
    </w:p>
  </w:footnote>
  <w:footnote w:type="continuationNotice" w:id="1">
    <w:p w14:paraId="319F1CDC" w14:textId="77777777" w:rsidR="00F00B9E" w:rsidRDefault="00F00B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E55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1C8DE93E" w14:textId="77777777" w:rsidR="0088636B" w:rsidRDefault="0088636B" w:rsidP="008C63F6">
    <w:pPr>
      <w:rPr>
        <w:b/>
        <w:bCs/>
        <w:sz w:val="24"/>
        <w:szCs w:val="24"/>
      </w:rPr>
    </w:pPr>
  </w:p>
  <w:p w14:paraId="6941F693" w14:textId="77777777" w:rsidR="0088636B" w:rsidRDefault="0088636B" w:rsidP="008C63F6">
    <w:pPr>
      <w:rPr>
        <w:b/>
        <w:bCs/>
        <w:sz w:val="24"/>
        <w:szCs w:val="24"/>
      </w:rPr>
    </w:pPr>
  </w:p>
  <w:p w14:paraId="0617191F" w14:textId="77777777" w:rsidR="0088636B" w:rsidRDefault="0088636B" w:rsidP="008C63F6">
    <w:pPr>
      <w:rPr>
        <w:b/>
        <w:bCs/>
        <w:sz w:val="24"/>
        <w:szCs w:val="24"/>
      </w:rPr>
    </w:pPr>
  </w:p>
  <w:p w14:paraId="7FC4A156" w14:textId="77777777" w:rsidR="0088636B" w:rsidRDefault="0088636B" w:rsidP="008C63F6">
    <w:pPr>
      <w:rPr>
        <w:b/>
        <w:bCs/>
        <w:sz w:val="24"/>
        <w:szCs w:val="24"/>
      </w:rPr>
    </w:pPr>
  </w:p>
  <w:p w14:paraId="684B5227" w14:textId="77777777" w:rsidR="0088636B" w:rsidRDefault="0088636B" w:rsidP="008C63F6">
    <w:pPr>
      <w:rPr>
        <w:b/>
        <w:bCs/>
        <w:sz w:val="24"/>
        <w:szCs w:val="24"/>
      </w:rPr>
    </w:pPr>
  </w:p>
  <w:p w14:paraId="68C812A8" w14:textId="77777777" w:rsidR="0088636B" w:rsidRDefault="0088636B" w:rsidP="008C63F6">
    <w:pPr>
      <w:rPr>
        <w:b/>
        <w:bCs/>
        <w:sz w:val="24"/>
        <w:szCs w:val="24"/>
      </w:rPr>
    </w:pPr>
  </w:p>
  <w:p w14:paraId="09393F09" w14:textId="77777777" w:rsidR="0088636B" w:rsidRDefault="0088636B" w:rsidP="008C63F6">
    <w:pPr>
      <w:rPr>
        <w:b/>
        <w:bCs/>
        <w:sz w:val="24"/>
        <w:szCs w:val="24"/>
      </w:rPr>
    </w:pPr>
  </w:p>
  <w:p w14:paraId="07E5DF89" w14:textId="77777777" w:rsidR="0088636B" w:rsidRDefault="0088636B" w:rsidP="008C63F6">
    <w:pPr>
      <w:rPr>
        <w:b/>
        <w:bCs/>
        <w:sz w:val="24"/>
        <w:szCs w:val="24"/>
      </w:rPr>
    </w:pPr>
  </w:p>
  <w:p w14:paraId="305CF94D" w14:textId="77777777" w:rsidR="0088636B" w:rsidRDefault="0088636B" w:rsidP="008C63F6">
    <w:pPr>
      <w:rPr>
        <w:b/>
        <w:bCs/>
        <w:sz w:val="24"/>
        <w:szCs w:val="24"/>
      </w:rPr>
    </w:pPr>
  </w:p>
  <w:p w14:paraId="719AA2C1" w14:textId="77777777" w:rsidR="0088636B" w:rsidRDefault="0088636B" w:rsidP="008C63F6">
    <w:pPr>
      <w:rPr>
        <w:b/>
        <w:bCs/>
        <w:sz w:val="24"/>
        <w:szCs w:val="24"/>
      </w:rPr>
    </w:pPr>
  </w:p>
  <w:p w14:paraId="6B3F701A" w14:textId="77777777" w:rsidR="0088636B" w:rsidRDefault="0088636B" w:rsidP="008C63F6">
    <w:pPr>
      <w:rPr>
        <w:b/>
        <w:bCs/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6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1"/>
  </w:num>
  <w:num w:numId="2" w16cid:durableId="966354087">
    <w:abstractNumId w:val="0"/>
  </w:num>
  <w:num w:numId="3" w16cid:durableId="724373028">
    <w:abstractNumId w:val="8"/>
  </w:num>
  <w:num w:numId="4" w16cid:durableId="481386302">
    <w:abstractNumId w:val="4"/>
  </w:num>
  <w:num w:numId="5" w16cid:durableId="705712104">
    <w:abstractNumId w:val="30"/>
  </w:num>
  <w:num w:numId="6" w16cid:durableId="1213812751">
    <w:abstractNumId w:val="7"/>
  </w:num>
  <w:num w:numId="7" w16cid:durableId="177037977">
    <w:abstractNumId w:val="32"/>
  </w:num>
  <w:num w:numId="8" w16cid:durableId="1358897011">
    <w:abstractNumId w:val="29"/>
  </w:num>
  <w:num w:numId="9" w16cid:durableId="1632907504">
    <w:abstractNumId w:val="26"/>
  </w:num>
  <w:num w:numId="10" w16cid:durableId="1139957731">
    <w:abstractNumId w:val="27"/>
  </w:num>
  <w:num w:numId="11" w16cid:durableId="872227327">
    <w:abstractNumId w:val="34"/>
  </w:num>
  <w:num w:numId="12" w16cid:durableId="893199466">
    <w:abstractNumId w:val="18"/>
  </w:num>
  <w:num w:numId="13" w16cid:durableId="1775904687">
    <w:abstractNumId w:val="20"/>
  </w:num>
  <w:num w:numId="14" w16cid:durableId="77991305">
    <w:abstractNumId w:val="4"/>
    <w:lvlOverride w:ilvl="0">
      <w:startOverride w:val="1"/>
    </w:lvlOverride>
  </w:num>
  <w:num w:numId="15" w16cid:durableId="1100758641">
    <w:abstractNumId w:val="3"/>
  </w:num>
  <w:num w:numId="16" w16cid:durableId="69238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35"/>
  </w:num>
  <w:num w:numId="21" w16cid:durableId="1226113129">
    <w:abstractNumId w:val="24"/>
  </w:num>
  <w:num w:numId="22" w16cid:durableId="1787000165">
    <w:abstractNumId w:val="10"/>
  </w:num>
  <w:num w:numId="23" w16cid:durableId="1965042431">
    <w:abstractNumId w:val="22"/>
  </w:num>
  <w:num w:numId="24" w16cid:durableId="2086292840">
    <w:abstractNumId w:val="9"/>
  </w:num>
  <w:num w:numId="25" w16cid:durableId="2047558558">
    <w:abstractNumId w:val="31"/>
  </w:num>
  <w:num w:numId="26" w16cid:durableId="1173764473">
    <w:abstractNumId w:val="16"/>
  </w:num>
  <w:num w:numId="27" w16cid:durableId="1492480874">
    <w:abstractNumId w:val="17"/>
  </w:num>
  <w:num w:numId="28" w16cid:durableId="1051223779">
    <w:abstractNumId w:val="21"/>
  </w:num>
  <w:num w:numId="29" w16cid:durableId="193080653">
    <w:abstractNumId w:val="2"/>
  </w:num>
  <w:num w:numId="30" w16cid:durableId="975835645">
    <w:abstractNumId w:val="33"/>
  </w:num>
  <w:num w:numId="31" w16cid:durableId="1045105604">
    <w:abstractNumId w:val="13"/>
  </w:num>
  <w:num w:numId="32" w16cid:durableId="1816138901">
    <w:abstractNumId w:val="6"/>
  </w:num>
  <w:num w:numId="33" w16cid:durableId="1678116384">
    <w:abstractNumId w:val="15"/>
  </w:num>
  <w:num w:numId="34" w16cid:durableId="99565918">
    <w:abstractNumId w:val="19"/>
  </w:num>
  <w:num w:numId="35" w16cid:durableId="1471826545">
    <w:abstractNumId w:val="12"/>
  </w:num>
  <w:num w:numId="36" w16cid:durableId="775830015">
    <w:abstractNumId w:val="4"/>
  </w:num>
  <w:num w:numId="37" w16cid:durableId="690034082">
    <w:abstractNumId w:val="26"/>
  </w:num>
  <w:num w:numId="38" w16cid:durableId="2145539440">
    <w:abstractNumId w:val="26"/>
  </w:num>
  <w:num w:numId="39" w16cid:durableId="924458627">
    <w:abstractNumId w:val="5"/>
  </w:num>
  <w:num w:numId="40" w16cid:durableId="1712416339">
    <w:abstractNumId w:val="28"/>
  </w:num>
  <w:num w:numId="41" w16cid:durableId="1251352480">
    <w:abstractNumId w:val="25"/>
  </w:num>
  <w:num w:numId="42" w16cid:durableId="961108940">
    <w:abstractNumId w:val="14"/>
  </w:num>
  <w:num w:numId="43" w16cid:durableId="1747797783">
    <w:abstractNumId w:val="11"/>
  </w:num>
  <w:num w:numId="44" w16cid:durableId="156771686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A8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C7B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18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7EF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939"/>
    <w:rsid w:val="00254B0B"/>
    <w:rsid w:val="00254B9A"/>
    <w:rsid w:val="00254CA8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FC"/>
    <w:rsid w:val="00280C1F"/>
    <w:rsid w:val="00280C85"/>
    <w:rsid w:val="00281149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DE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52A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B4A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36B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62C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258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94E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0B2"/>
    <w:rsid w:val="00E54112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AB9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945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B9E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29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8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C47472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C47472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Bavornrat, Setapura</cp:lastModifiedBy>
  <cp:revision>2</cp:revision>
  <cp:lastPrinted>2024-08-05T09:11:00Z</cp:lastPrinted>
  <dcterms:created xsi:type="dcterms:W3CDTF">2024-08-06T11:25:00Z</dcterms:created>
  <dcterms:modified xsi:type="dcterms:W3CDTF">2024-08-06T11:25:00Z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