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52EEB" w:rsidRPr="00BA3B87" w14:paraId="47C3C02F" w14:textId="77777777" w:rsidTr="00AD05C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E7084D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br w:type="page"/>
            </w:r>
            <w:r>
              <w:rPr>
                <w:b w:val="0"/>
                <w:bCs w:val="0"/>
              </w:rPr>
              <w:br w:type="page"/>
            </w: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667E9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3D2BBC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52EEB" w:rsidRPr="00BA3B87" w14:paraId="452EE97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0B2B3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C45EE3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7C78E67B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952EEB" w:rsidRPr="00BA3B87" w14:paraId="2496347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BFE3A2" w14:textId="77777777" w:rsidR="00952EEB" w:rsidRPr="00BC65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8C906C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8D5F85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85870" w:rsidRPr="00BA3B87" w14:paraId="3F91CB37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AC3DE4" w14:textId="572DC416" w:rsidR="00185870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CF2C3E" w14:textId="77777777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12D41" w14:textId="511CA42B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85870" w:rsidRPr="00BA3B87" w14:paraId="57E5D98C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671664" w14:textId="7FCAE0F0" w:rsidR="00185870" w:rsidRPr="00BC65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D2C268" w14:textId="77777777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905F1" w14:textId="52D2F4BD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64581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185870" w:rsidRPr="00BA3B87" w14:paraId="62EDCBD6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D7B863" w14:textId="7CE35863" w:rsidR="00185870" w:rsidRPr="00BC65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C9705B" w14:textId="77777777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E803FC" w14:textId="0203DED1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</w:t>
            </w: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185870" w:rsidRPr="00BA3B87" w14:paraId="287FBB05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1C328" w14:textId="231BC893" w:rsidR="00185870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98BD61" w14:textId="77777777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A62900" w14:textId="69879778" w:rsidR="00185870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85870" w:rsidRPr="00BA3B87" w14:paraId="32BCB568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36765F" w14:textId="6F2A067F" w:rsidR="00185870" w:rsidRPr="00BC65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680643" w14:textId="77777777" w:rsidR="00185870" w:rsidRPr="00BA3B87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4F376" w14:textId="57745AC1" w:rsidR="00185870" w:rsidRPr="00BA3B87" w:rsidRDefault="00F44DFC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F44DFC" w:rsidRPr="00BA3B87" w14:paraId="36A469F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831D3" w14:textId="7BDE6171" w:rsidR="00F44DFC" w:rsidRPr="00BC65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EC135D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AFBAF6" w14:textId="27328037" w:rsidR="00F44DFC" w:rsidRPr="00C241F2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1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44DFC" w:rsidRPr="00BA3B87" w14:paraId="0E969EB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455E69" w14:textId="06D88ABF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43E2E0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63613F" w14:textId="1D83BD38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F44DFC" w:rsidRPr="00BA3B87" w14:paraId="5F980A4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16F69" w14:textId="3C4F68CD" w:rsidR="00F44DFC" w:rsidRPr="00BC65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9BEAB4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87FA3F" w14:textId="0956FA81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44DFC" w:rsidRPr="00BA3B87" w14:paraId="63A56DD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C00E49" w14:textId="4D7448C7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AF0ED8C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D5E454" w14:textId="46480A1E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44DFC" w:rsidRPr="00BA3B87" w14:paraId="204088C0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4296FC" w14:textId="0118DF00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7A7055C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855CA9" w14:textId="57249A15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2753B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356188" w:rsidRPr="00BA3B87" w14:paraId="46746B5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E6CBE57" w14:textId="50D584F5" w:rsidR="00356188" w:rsidRDefault="003561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CCED90A" w14:textId="77777777" w:rsidR="00356188" w:rsidRPr="00BA3B87" w:rsidRDefault="003561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690868" w14:textId="52C6EA6C" w:rsidR="00356188" w:rsidRDefault="003561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44DFC" w:rsidRPr="00BA3B87" w14:paraId="5355BB8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F4C51" w14:textId="558A9399" w:rsidR="00F44DFC" w:rsidRDefault="0035618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AEF6EA1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7400F6" w14:textId="27CFB36A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44DFC" w:rsidRPr="00BA3B87" w14:paraId="15001C9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4A128" w14:textId="6C22F518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561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576EA0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3BA39B" w14:textId="5A9F4DB0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F44DFC" w:rsidRPr="00BA3B87" w14:paraId="11A429C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56BE4A" w14:textId="6523E69F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561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ACEF9C1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50539A" w14:textId="05367B25" w:rsidR="00F44DFC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F44DFC" w:rsidRPr="00BA3B87" w14:paraId="2131B51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E3107A" w14:textId="587BD2AD" w:rsidR="00F44DFC" w:rsidRPr="00BC65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C1513" w14:textId="77777777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C1644E" w14:textId="29DB2DE1" w:rsidR="00F44DFC" w:rsidRPr="00BA3B87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49DB" w:rsidRPr="00BA3B87" w14:paraId="2E41C63A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FDFCE5" w14:textId="55CD2AF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B8B1F" w14:textId="77777777" w:rsidR="00A649DB" w:rsidRPr="00B677C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D750B5E" w14:textId="19AE5D5F" w:rsidR="00A649DB" w:rsidRPr="00B677C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49DB" w:rsidRPr="00BA3B87" w14:paraId="6BA68D8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E77F0" w14:textId="629F713C" w:rsidR="00A649DB" w:rsidRPr="00BC65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BF5FF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89203D" w14:textId="2D4C6BA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49DB" w:rsidRPr="00BA3B87" w14:paraId="7743EB3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FD41F" w14:textId="77777777" w:rsidR="00A649DB" w:rsidRPr="00BC65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99B13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4F24D0" w14:textId="77777777" w:rsidR="00A649DB" w:rsidRPr="001A0D1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49DB" w:rsidRPr="00BA3B87" w14:paraId="2F4EAC7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4A5C3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7CB7B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C61CE1" w14:textId="77777777" w:rsidR="00A649DB" w:rsidRPr="006A3DF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49DB" w:rsidRPr="00BA3B87" w14:paraId="6326B04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3C45EC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35B02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D72157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  <w:tr w:rsidR="00A649DB" w:rsidRPr="00BA3B87" w14:paraId="08A27782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44FA3E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0F8B0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913B73" w14:textId="77777777" w:rsidR="00A649DB" w:rsidRPr="0045264A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</w:tbl>
    <w:p w14:paraId="2259EB61" w14:textId="77777777" w:rsidR="00952EEB" w:rsidRDefault="0095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4C087AC" w14:textId="77777777" w:rsidR="00276700" w:rsidRPr="009433A9" w:rsidRDefault="00276700" w:rsidP="00CA0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98297D" w:rsidRDefault="00276700" w:rsidP="00490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7441409" w14:textId="0A4E9FAD" w:rsidR="006F68AE" w:rsidRPr="009433A9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565F56">
        <w:rPr>
          <w:rFonts w:ascii="Angsana New" w:hAnsi="Angsana New"/>
          <w:bCs/>
          <w:sz w:val="30"/>
          <w:szCs w:val="30"/>
        </w:rPr>
        <w:t>9</w:t>
      </w:r>
      <w:r w:rsidR="00833121" w:rsidRPr="00280581">
        <w:rPr>
          <w:rFonts w:ascii="Angsana New" w:hAnsi="Angsana New"/>
          <w:sz w:val="30"/>
          <w:szCs w:val="30"/>
          <w:cs/>
        </w:rPr>
        <w:t xml:space="preserve"> </w:t>
      </w:r>
      <w:r w:rsidR="00AC13EF">
        <w:rPr>
          <w:rFonts w:ascii="Angsana New" w:hAnsi="Angsana New" w:hint="cs"/>
          <w:sz w:val="30"/>
          <w:szCs w:val="30"/>
          <w:cs/>
        </w:rPr>
        <w:t>สิงหาคม</w:t>
      </w:r>
      <w:r w:rsidR="00833121" w:rsidRPr="00280581">
        <w:rPr>
          <w:rFonts w:ascii="Angsana New" w:hAnsi="Angsana New" w:hint="cs"/>
          <w:sz w:val="30"/>
          <w:szCs w:val="30"/>
          <w:cs/>
        </w:rPr>
        <w:t xml:space="preserve"> </w:t>
      </w:r>
      <w:r w:rsidR="000C411E" w:rsidRPr="00AC09DC">
        <w:rPr>
          <w:rFonts w:ascii="Angsana New" w:hAnsi="Angsana New" w:hint="cs"/>
          <w:sz w:val="30"/>
          <w:szCs w:val="30"/>
        </w:rPr>
        <w:t>256</w:t>
      </w:r>
      <w:r w:rsidR="000F30D1">
        <w:rPr>
          <w:rFonts w:ascii="Angsana New" w:hAnsi="Angsana New"/>
          <w:sz w:val="30"/>
          <w:szCs w:val="30"/>
        </w:rPr>
        <w:t>7</w:t>
      </w:r>
    </w:p>
    <w:p w14:paraId="19C18B58" w14:textId="77777777" w:rsidR="00661CC0" w:rsidRPr="001321E3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EA620D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A620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98297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D8D4E1" w14:textId="59A7B36C" w:rsidR="001512FC" w:rsidRPr="009433A9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</w:t>
      </w:r>
      <w:r w:rsidRPr="009433A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     </w:t>
      </w:r>
      <w:r w:rsidRPr="009433A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433A9">
        <w:rPr>
          <w:rFonts w:ascii="Angsana New" w:hAnsi="Angsana New"/>
          <w:sz w:val="30"/>
          <w:szCs w:val="30"/>
        </w:rPr>
        <w:t>34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เรื่อง </w:t>
      </w:r>
      <w:r w:rsidRPr="009433A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33A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>
        <w:rPr>
          <w:rFonts w:ascii="Angsana New" w:hAnsi="Angsana New"/>
          <w:sz w:val="30"/>
          <w:szCs w:val="30"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8484F" w:rsidRPr="009433A9">
        <w:rPr>
          <w:rFonts w:ascii="Angsana New" w:hAnsi="Angsana New"/>
          <w:sz w:val="30"/>
          <w:szCs w:val="30"/>
        </w:rPr>
        <w:t>31</w:t>
      </w:r>
      <w:r w:rsidR="0048484F" w:rsidRPr="009433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8484F" w:rsidRPr="009433A9">
        <w:rPr>
          <w:rFonts w:ascii="Angsana New" w:hAnsi="Angsana New"/>
          <w:sz w:val="30"/>
          <w:szCs w:val="30"/>
        </w:rPr>
        <w:t>256</w:t>
      </w:r>
      <w:r w:rsidR="000F30D1">
        <w:rPr>
          <w:rFonts w:ascii="Angsana New" w:hAnsi="Angsana New"/>
          <w:sz w:val="30"/>
          <w:szCs w:val="30"/>
        </w:rPr>
        <w:t>6</w:t>
      </w:r>
    </w:p>
    <w:p w14:paraId="2983236C" w14:textId="26F2B0F1" w:rsidR="001512FC" w:rsidRPr="0098297D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969D299" w14:textId="7D425FEA" w:rsidR="009414E3" w:rsidRPr="009433A9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33A9">
        <w:rPr>
          <w:rFonts w:ascii="Angsana New" w:hAnsi="Angsana New" w:hint="cs"/>
          <w:sz w:val="30"/>
          <w:szCs w:val="30"/>
          <w:cs/>
        </w:rPr>
        <w:t>และ</w:t>
      </w:r>
      <w:r w:rsidRPr="009433A9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33A9">
        <w:rPr>
          <w:rFonts w:ascii="Angsana New" w:hAnsi="Angsana New" w:hint="cs"/>
          <w:sz w:val="30"/>
          <w:szCs w:val="30"/>
          <w:cs/>
        </w:rPr>
        <w:t>ไว้</w:t>
      </w:r>
      <w:r w:rsidRPr="009433A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33A9">
        <w:rPr>
          <w:rFonts w:ascii="Angsana New" w:hAnsi="Angsana New"/>
          <w:sz w:val="30"/>
          <w:szCs w:val="30"/>
        </w:rPr>
        <w:t>31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sz w:val="30"/>
          <w:szCs w:val="30"/>
        </w:rPr>
        <w:t>256</w:t>
      </w:r>
      <w:r w:rsidR="000F30D1">
        <w:rPr>
          <w:rFonts w:ascii="Angsana New" w:hAnsi="Angsana New"/>
          <w:sz w:val="30"/>
          <w:szCs w:val="30"/>
        </w:rPr>
        <w:t>6</w:t>
      </w:r>
    </w:p>
    <w:p w14:paraId="6728B332" w14:textId="77777777" w:rsidR="001E2D8D" w:rsidRPr="0098297D" w:rsidRDefault="001E2D8D" w:rsidP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3D43DDE" w14:textId="77777777" w:rsidR="00B81115" w:rsidRPr="00EA620D" w:rsidRDefault="00B81115" w:rsidP="00B8111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A620D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926B45" w:rsidRDefault="00533BC3" w:rsidP="0092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F99C634" w14:textId="2C405809" w:rsidR="009723E4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7EB8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E32AD6">
        <w:rPr>
          <w:rFonts w:ascii="Angsana New" w:hAnsi="Angsana New" w:hint="cs"/>
          <w:sz w:val="30"/>
          <w:szCs w:val="30"/>
          <w:cs/>
        </w:rPr>
        <w:t>ไม่ได้มีการเปลี่ยนแปลงอย่างมีสาระสำคัญ</w:t>
      </w:r>
    </w:p>
    <w:p w14:paraId="48880240" w14:textId="77777777" w:rsidR="00981AB8" w:rsidRDefault="00981AB8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059D5C" w14:textId="76B02DC1" w:rsidR="00EB2817" w:rsidRPr="00CA48D5" w:rsidRDefault="005B6CEC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48D5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CA48D5">
        <w:rPr>
          <w:rFonts w:ascii="Angsana New" w:hAnsi="Angsana New" w:hint="cs"/>
          <w:sz w:val="30"/>
          <w:szCs w:val="30"/>
          <w:cs/>
        </w:rPr>
        <w:t>งวด</w:t>
      </w:r>
      <w:r w:rsidR="00FE2C9F">
        <w:rPr>
          <w:rFonts w:ascii="Angsana New" w:hAnsi="Angsana New" w:hint="cs"/>
          <w:sz w:val="30"/>
          <w:szCs w:val="30"/>
          <w:cs/>
        </w:rPr>
        <w:t>หก</w:t>
      </w:r>
      <w:r w:rsidR="00833121" w:rsidRPr="00832AE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F30D1" w:rsidRPr="000F30D1">
        <w:rPr>
          <w:rFonts w:ascii="Angsana New" w:hAnsi="Angsana New"/>
          <w:sz w:val="30"/>
          <w:szCs w:val="30"/>
        </w:rPr>
        <w:t>3</w:t>
      </w:r>
      <w:r w:rsidR="00BD77E7">
        <w:rPr>
          <w:rFonts w:ascii="Angsana New" w:hAnsi="Angsana New"/>
          <w:sz w:val="30"/>
          <w:szCs w:val="30"/>
        </w:rPr>
        <w:t>0</w:t>
      </w:r>
      <w:r w:rsidR="000F30D1" w:rsidRPr="000F30D1">
        <w:rPr>
          <w:rFonts w:ascii="Angsana New" w:hAnsi="Angsana New"/>
          <w:sz w:val="30"/>
          <w:szCs w:val="30"/>
        </w:rPr>
        <w:t xml:space="preserve"> </w:t>
      </w:r>
      <w:r w:rsidR="00BD77E7">
        <w:rPr>
          <w:rFonts w:ascii="Angsana New" w:hAnsi="Angsana New" w:hint="cs"/>
          <w:sz w:val="30"/>
          <w:szCs w:val="30"/>
          <w:cs/>
        </w:rPr>
        <w:t>มิถุนายน</w:t>
      </w:r>
      <w:r w:rsidR="000F30D1" w:rsidRPr="000F30D1">
        <w:rPr>
          <w:rFonts w:ascii="Angsana New" w:hAnsi="Angsana New"/>
          <w:sz w:val="30"/>
          <w:szCs w:val="30"/>
          <w:cs/>
        </w:rPr>
        <w:t xml:space="preserve"> </w:t>
      </w:r>
      <w:r w:rsidR="000F30D1" w:rsidRPr="000F30D1">
        <w:rPr>
          <w:rFonts w:ascii="Angsana New" w:hAnsi="Angsana New"/>
          <w:sz w:val="30"/>
          <w:szCs w:val="30"/>
        </w:rPr>
        <w:t>256</w:t>
      </w:r>
      <w:r w:rsidR="000F30D1">
        <w:rPr>
          <w:rFonts w:ascii="Angsana New" w:hAnsi="Angsana New"/>
          <w:sz w:val="30"/>
          <w:szCs w:val="30"/>
        </w:rPr>
        <w:t xml:space="preserve">7 </w:t>
      </w:r>
      <w:r w:rsidRPr="00CA48D5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E1A9759" w14:textId="77777777" w:rsidR="00EB2817" w:rsidRDefault="00EB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1321E3" w:rsidRPr="009433A9" w14:paraId="662F7776" w14:textId="77777777" w:rsidTr="002E6859">
        <w:trPr>
          <w:tblHeader/>
        </w:trPr>
        <w:tc>
          <w:tcPr>
            <w:tcW w:w="2132" w:type="pct"/>
          </w:tcPr>
          <w:p w14:paraId="645F6E4A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3C16ED77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6A0CD3D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71EE8349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0D1" w:rsidRPr="009433A9" w14:paraId="6808CA4F" w14:textId="77777777" w:rsidTr="002E6859">
        <w:trPr>
          <w:tblHeader/>
        </w:trPr>
        <w:tc>
          <w:tcPr>
            <w:tcW w:w="2132" w:type="pct"/>
          </w:tcPr>
          <w:p w14:paraId="4606D218" w14:textId="1701221A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E49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E49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E49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0EB6AF99" w14:textId="6E90A787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117B41FF" w14:textId="77777777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9F9D11" w14:textId="150B9BC7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46596F51" w14:textId="77777777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0103D9B" w14:textId="23C3725D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3A185294" w14:textId="77777777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224C790" w14:textId="58D34FA3" w:rsidR="000F30D1" w:rsidRPr="009433A9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21E3" w:rsidRPr="009433A9" w14:paraId="11680FCC" w14:textId="77777777" w:rsidTr="002E6859">
        <w:trPr>
          <w:tblHeader/>
        </w:trPr>
        <w:tc>
          <w:tcPr>
            <w:tcW w:w="2132" w:type="pct"/>
          </w:tcPr>
          <w:p w14:paraId="3446213A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01757076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1E3" w:rsidRPr="009433A9" w14:paraId="58E0B0FF" w14:textId="77777777" w:rsidTr="0006056B">
        <w:tc>
          <w:tcPr>
            <w:tcW w:w="2132" w:type="pct"/>
          </w:tcPr>
          <w:p w14:paraId="6032D00A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1863E730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BA8EC9C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2A8A0426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BCDF9BA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7F218D4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DAF6911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D5E61F4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40359" w:rsidRPr="009433A9" w14:paraId="238E5FB6" w14:textId="77777777" w:rsidTr="0006056B">
        <w:tc>
          <w:tcPr>
            <w:tcW w:w="2132" w:type="pct"/>
          </w:tcPr>
          <w:p w14:paraId="3EF2FB15" w14:textId="77777777" w:rsidR="00240359" w:rsidRPr="009433A9" w:rsidRDefault="00240359" w:rsidP="0024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0A97234F" w14:textId="007BD10D" w:rsidR="00240359" w:rsidRPr="009433A9" w:rsidRDefault="00240359" w:rsidP="0024035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323689" w14:textId="77777777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62FF63" w14:textId="590AEFB8" w:rsidR="00240359" w:rsidRPr="009433A9" w:rsidRDefault="00240359" w:rsidP="0024035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8EC35BC" w14:textId="77777777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8D62CB1" w14:textId="0CC6A017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03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</w:t>
            </w:r>
            <w:r w:rsidRPr="0024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403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446</w:t>
            </w:r>
          </w:p>
        </w:tc>
        <w:tc>
          <w:tcPr>
            <w:tcW w:w="128" w:type="pct"/>
          </w:tcPr>
          <w:p w14:paraId="1B7D290B" w14:textId="77777777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B9C3AF4" w14:textId="681BE8A1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26,406</w:t>
            </w:r>
          </w:p>
        </w:tc>
      </w:tr>
      <w:tr w:rsidR="00240359" w:rsidRPr="009433A9" w14:paraId="73706E2D" w14:textId="77777777" w:rsidTr="0006056B">
        <w:tc>
          <w:tcPr>
            <w:tcW w:w="2132" w:type="pct"/>
          </w:tcPr>
          <w:p w14:paraId="27FA7E05" w14:textId="77777777" w:rsidR="00240359" w:rsidRPr="009433A9" w:rsidRDefault="00240359" w:rsidP="0024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4FC1426F" w14:textId="290F839D" w:rsidR="00240359" w:rsidRPr="009F2F68" w:rsidRDefault="00240359" w:rsidP="0024035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441E7424" w14:textId="77777777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5A5E6B" w14:textId="487EF05F" w:rsidR="00240359" w:rsidRPr="009433A9" w:rsidRDefault="00240359" w:rsidP="0024035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28E52ACE" w14:textId="77777777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AA7E4F1" w14:textId="277BE6D4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03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  <w:r w:rsidRPr="0024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403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="004C5AA8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28" w:type="pct"/>
          </w:tcPr>
          <w:p w14:paraId="1606F607" w14:textId="77777777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19236A" w14:textId="11B84DDF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3,747</w:t>
            </w:r>
          </w:p>
        </w:tc>
      </w:tr>
      <w:tr w:rsidR="00240359" w:rsidRPr="009433A9" w14:paraId="39E82640" w14:textId="77777777" w:rsidTr="0006056B">
        <w:tc>
          <w:tcPr>
            <w:tcW w:w="2132" w:type="pct"/>
          </w:tcPr>
          <w:p w14:paraId="3B3F97EE" w14:textId="77777777" w:rsidR="00240359" w:rsidRPr="009433A9" w:rsidRDefault="00240359" w:rsidP="0024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11B44860" w14:textId="5338F819" w:rsidR="00240359" w:rsidRPr="009433A9" w:rsidRDefault="00240359" w:rsidP="0024035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494638" w14:textId="77777777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17A6CA" w14:textId="2D0F90DC" w:rsidR="00240359" w:rsidRPr="009433A9" w:rsidRDefault="00240359" w:rsidP="0024035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066620F" w14:textId="77777777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2CCA8A7" w14:textId="295410E3" w:rsidR="00240359" w:rsidRPr="009433A9" w:rsidRDefault="004C5AA8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4,067</w:t>
            </w:r>
          </w:p>
        </w:tc>
        <w:tc>
          <w:tcPr>
            <w:tcW w:w="128" w:type="pct"/>
          </w:tcPr>
          <w:p w14:paraId="006EC1EC" w14:textId="77777777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4123781" w14:textId="66900E45" w:rsidR="00240359" w:rsidRPr="009433A9" w:rsidRDefault="00240359" w:rsidP="002403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3,887</w:t>
            </w:r>
          </w:p>
        </w:tc>
      </w:tr>
      <w:tr w:rsidR="004C5AA8" w:rsidRPr="009433A9" w14:paraId="2B86D29A" w14:textId="77777777" w:rsidTr="0006056B">
        <w:tc>
          <w:tcPr>
            <w:tcW w:w="2132" w:type="pct"/>
          </w:tcPr>
          <w:p w14:paraId="1A103C82" w14:textId="77777777" w:rsidR="004C5AA8" w:rsidRPr="009433A9" w:rsidRDefault="004C5AA8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7BEDFB86" w14:textId="4B92C929" w:rsidR="004C5AA8" w:rsidRPr="009433A9" w:rsidRDefault="004C5AA8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3D73BA3" w14:textId="77777777" w:rsidR="004C5AA8" w:rsidRPr="009433A9" w:rsidRDefault="004C5AA8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17D514" w14:textId="1312CD68" w:rsidR="004C5AA8" w:rsidRPr="009433A9" w:rsidRDefault="004C5AA8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56134A" w14:textId="77777777" w:rsidR="004C5AA8" w:rsidRPr="009433A9" w:rsidRDefault="004C5AA8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52EF278" w14:textId="3DDB6A16" w:rsidR="004C5AA8" w:rsidRPr="009433A9" w:rsidRDefault="004C5AA8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28" w:type="pct"/>
          </w:tcPr>
          <w:p w14:paraId="0518D7B7" w14:textId="77777777" w:rsidR="004C5AA8" w:rsidRPr="009433A9" w:rsidRDefault="004C5AA8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182D19" w14:textId="3F8057FD" w:rsidR="004C5AA8" w:rsidRPr="009433A9" w:rsidRDefault="004C5AA8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851</w:t>
            </w:r>
          </w:p>
        </w:tc>
      </w:tr>
      <w:tr w:rsidR="00491477" w:rsidRPr="009433A9" w14:paraId="15D89064" w14:textId="77777777" w:rsidTr="0006056B">
        <w:tc>
          <w:tcPr>
            <w:tcW w:w="2132" w:type="pct"/>
          </w:tcPr>
          <w:p w14:paraId="70A71CD5" w14:textId="46D93948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5609FBB5" w14:textId="7BBABF03" w:rsidR="00491477" w:rsidRPr="009433A9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80A30FC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A061269" w14:textId="733152AE" w:rsidR="00491477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5FCF7F8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4C1DD48" w14:textId="4BB72800" w:rsidR="00491477" w:rsidRPr="00B916A3" w:rsidRDefault="00B916A3" w:rsidP="00B916A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="00491477" w:rsidRPr="002403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</w:t>
            </w:r>
            <w:r w:rsidR="00491477" w:rsidRPr="0024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1477" w:rsidRPr="002403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066</w:t>
            </w:r>
          </w:p>
        </w:tc>
        <w:tc>
          <w:tcPr>
            <w:tcW w:w="128" w:type="pct"/>
          </w:tcPr>
          <w:p w14:paraId="1C52D41F" w14:textId="77777777" w:rsidR="00491477" w:rsidRPr="00B916A3" w:rsidRDefault="00491477" w:rsidP="00B916A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30A06F3F" w14:textId="2E7B97B5" w:rsidR="00491477" w:rsidRPr="00B916A3" w:rsidRDefault="00491477" w:rsidP="00B916A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16A3">
              <w:rPr>
                <w:rFonts w:ascii="Angsana New" w:hAnsi="Angsana New"/>
                <w:sz w:val="30"/>
                <w:szCs w:val="30"/>
                <w:lang w:bidi="th-TH"/>
              </w:rPr>
              <w:t>7,702</w:t>
            </w:r>
          </w:p>
        </w:tc>
      </w:tr>
      <w:tr w:rsidR="00491477" w:rsidRPr="009433A9" w14:paraId="238B5EE6" w14:textId="77777777" w:rsidTr="0006056B">
        <w:tc>
          <w:tcPr>
            <w:tcW w:w="2132" w:type="pct"/>
          </w:tcPr>
          <w:p w14:paraId="7698B85B" w14:textId="4B5D9CD5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5BE5708B" w14:textId="4F41C07C" w:rsidR="00491477" w:rsidRPr="009433A9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C1B7D82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5AAA51E" w14:textId="2710D7D6" w:rsidR="00491477" w:rsidRPr="009433A9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E8D2EEA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94D97A2" w14:textId="243FADDF" w:rsidR="00491477" w:rsidRPr="009433A9" w:rsidRDefault="00491477" w:rsidP="00B916A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16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0BEE669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69A2BB3" w14:textId="605119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</w:tr>
      <w:tr w:rsidR="00491477" w:rsidRPr="009433A9" w14:paraId="00B2370D" w14:textId="77777777" w:rsidTr="0006056B">
        <w:tc>
          <w:tcPr>
            <w:tcW w:w="2132" w:type="pct"/>
          </w:tcPr>
          <w:p w14:paraId="34C47479" w14:textId="2E331FF5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6FB51468" w14:textId="78536827" w:rsidR="00491477" w:rsidRPr="009433A9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DCBA71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EE940D0" w14:textId="609341EA" w:rsidR="00491477" w:rsidRPr="009433A9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5685B81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F8B4C17" w14:textId="24C96087" w:rsidR="00491477" w:rsidRPr="009433A9" w:rsidRDefault="00491477" w:rsidP="00B916A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03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31</w:t>
            </w:r>
            <w:r w:rsidRPr="0024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403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268</w:t>
            </w:r>
          </w:p>
        </w:tc>
        <w:tc>
          <w:tcPr>
            <w:tcW w:w="128" w:type="pct"/>
          </w:tcPr>
          <w:p w14:paraId="3DF2DB3B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8D14E36" w14:textId="0AD44E8C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5,506</w:t>
            </w:r>
          </w:p>
        </w:tc>
      </w:tr>
      <w:tr w:rsidR="00491477" w:rsidRPr="009433A9" w14:paraId="78BE9C52" w14:textId="77777777" w:rsidTr="0006056B">
        <w:tc>
          <w:tcPr>
            <w:tcW w:w="2132" w:type="pct"/>
          </w:tcPr>
          <w:p w14:paraId="4FF6A17F" w14:textId="67BBBA0A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439E72AF" w14:textId="64E88899" w:rsidR="00491477" w:rsidRPr="009433A9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0A277F2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3E0469E" w14:textId="26112EDD" w:rsidR="00491477" w:rsidRPr="009433A9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E021515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0EF9FDF" w14:textId="30DFC09E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03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691</w:t>
            </w:r>
          </w:p>
        </w:tc>
        <w:tc>
          <w:tcPr>
            <w:tcW w:w="128" w:type="pct"/>
          </w:tcPr>
          <w:p w14:paraId="23D4EE4D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AC6D3F8" w14:textId="34233D36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405</w:t>
            </w:r>
          </w:p>
        </w:tc>
      </w:tr>
      <w:tr w:rsidR="00491477" w:rsidRPr="009433A9" w14:paraId="15DD9FAC" w14:textId="77777777" w:rsidTr="0006056B">
        <w:tc>
          <w:tcPr>
            <w:tcW w:w="2132" w:type="pct"/>
          </w:tcPr>
          <w:p w14:paraId="437FDDB7" w14:textId="46F019B5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B698CED" w14:textId="04170D79" w:rsidR="00491477" w:rsidRPr="009433A9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B50129A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9E661C2" w14:textId="036C90D6" w:rsidR="00491477" w:rsidRPr="009433A9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64111B6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95162D5" w14:textId="76FD05DB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2497EE9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896A251" w14:textId="63D6918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91477" w:rsidRPr="009433A9" w14:paraId="797B387A" w14:textId="77777777" w:rsidTr="004E4CDE">
        <w:trPr>
          <w:trHeight w:val="209"/>
        </w:trPr>
        <w:tc>
          <w:tcPr>
            <w:tcW w:w="2132" w:type="pct"/>
            <w:shd w:val="clear" w:color="auto" w:fill="auto"/>
          </w:tcPr>
          <w:p w14:paraId="72433D55" w14:textId="3999C255" w:rsidR="00491477" w:rsidRPr="00951973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14:paraId="1894DA65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18B198D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70600D49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FEAAC45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7" w:type="pct"/>
            <w:shd w:val="clear" w:color="auto" w:fill="auto"/>
          </w:tcPr>
          <w:p w14:paraId="58DFAB8E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7C55449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083F2500" w14:textId="0AD4733F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491477" w:rsidRPr="009433A9" w14:paraId="6B8C2482" w14:textId="77777777" w:rsidTr="0006056B">
        <w:tc>
          <w:tcPr>
            <w:tcW w:w="2132" w:type="pct"/>
            <w:shd w:val="clear" w:color="auto" w:fill="auto"/>
          </w:tcPr>
          <w:p w14:paraId="0732AB77" w14:textId="3AF61CAA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3DE8B38C" w14:textId="0EB6763C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21,976</w:t>
            </w:r>
          </w:p>
        </w:tc>
        <w:tc>
          <w:tcPr>
            <w:tcW w:w="128" w:type="pct"/>
            <w:shd w:val="clear" w:color="auto" w:fill="auto"/>
          </w:tcPr>
          <w:p w14:paraId="233CC7FF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DD135B6" w14:textId="08E2926C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23,732</w:t>
            </w:r>
          </w:p>
        </w:tc>
        <w:tc>
          <w:tcPr>
            <w:tcW w:w="128" w:type="pct"/>
            <w:shd w:val="clear" w:color="auto" w:fill="auto"/>
          </w:tcPr>
          <w:p w14:paraId="0E066A2D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723F8EC" w14:textId="7717FCAB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21,976</w:t>
            </w:r>
          </w:p>
        </w:tc>
        <w:tc>
          <w:tcPr>
            <w:tcW w:w="128" w:type="pct"/>
            <w:shd w:val="clear" w:color="auto" w:fill="auto"/>
          </w:tcPr>
          <w:p w14:paraId="2A112E88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032E51B" w14:textId="6E45183D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23,732</w:t>
            </w:r>
          </w:p>
        </w:tc>
      </w:tr>
      <w:tr w:rsidR="00491477" w:rsidRPr="009433A9" w14:paraId="7A9524C1" w14:textId="77777777" w:rsidTr="0006056B">
        <w:tc>
          <w:tcPr>
            <w:tcW w:w="2132" w:type="pct"/>
            <w:shd w:val="clear" w:color="auto" w:fill="auto"/>
          </w:tcPr>
          <w:p w14:paraId="7A61780C" w14:textId="6BBFE08E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8476910" w14:textId="3B16A64A" w:rsidR="00491477" w:rsidRPr="00D401E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696324D" w14:textId="77777777" w:rsidR="00491477" w:rsidRPr="00D401E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B14833F" w14:textId="6EF644B7" w:rsidR="00491477" w:rsidRPr="00D401E3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CFBE879" w14:textId="77777777" w:rsidR="00491477" w:rsidRPr="00D401E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712229B" w14:textId="78B70688" w:rsidR="00491477" w:rsidRPr="00D401E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DC65412" w14:textId="77777777" w:rsidR="00491477" w:rsidRPr="00D401E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C94267C" w14:textId="20827888" w:rsidR="00491477" w:rsidRPr="00D401E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91477" w:rsidRPr="009433A9" w14:paraId="644E7DCD" w14:textId="77777777" w:rsidTr="0006056B">
        <w:tc>
          <w:tcPr>
            <w:tcW w:w="2132" w:type="pct"/>
            <w:shd w:val="clear" w:color="auto" w:fill="auto"/>
          </w:tcPr>
          <w:p w14:paraId="46B00BC8" w14:textId="4856CD40" w:rsidR="00491477" w:rsidRPr="00951973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shd w:val="clear" w:color="auto" w:fill="auto"/>
          </w:tcPr>
          <w:p w14:paraId="6AC0C14F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FC4E2BD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3F3B7435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6E5DF5B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7" w:type="pct"/>
            <w:shd w:val="clear" w:color="auto" w:fill="auto"/>
          </w:tcPr>
          <w:p w14:paraId="1BB6988D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70721AE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77A3DC7C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491477" w:rsidRPr="009433A9" w14:paraId="556666C8" w14:textId="77777777" w:rsidTr="0006056B">
        <w:tc>
          <w:tcPr>
            <w:tcW w:w="2132" w:type="pct"/>
            <w:shd w:val="clear" w:color="auto" w:fill="auto"/>
          </w:tcPr>
          <w:p w14:paraId="323D0BF2" w14:textId="1CF5D517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69E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  <w:shd w:val="clear" w:color="auto" w:fill="auto"/>
          </w:tcPr>
          <w:p w14:paraId="6B002106" w14:textId="1DFC839D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11,024</w:t>
            </w:r>
          </w:p>
        </w:tc>
        <w:tc>
          <w:tcPr>
            <w:tcW w:w="128" w:type="pct"/>
            <w:shd w:val="clear" w:color="auto" w:fill="auto"/>
          </w:tcPr>
          <w:p w14:paraId="7EFFC269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4D23141" w14:textId="7B51D09C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10,528</w:t>
            </w:r>
          </w:p>
        </w:tc>
        <w:tc>
          <w:tcPr>
            <w:tcW w:w="128" w:type="pct"/>
            <w:shd w:val="clear" w:color="auto" w:fill="auto"/>
          </w:tcPr>
          <w:p w14:paraId="7EB84EDF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FB6AD0E" w14:textId="0CBCE1D1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11,024</w:t>
            </w:r>
          </w:p>
        </w:tc>
        <w:tc>
          <w:tcPr>
            <w:tcW w:w="128" w:type="pct"/>
            <w:shd w:val="clear" w:color="auto" w:fill="auto"/>
          </w:tcPr>
          <w:p w14:paraId="1E19EF98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4095749" w14:textId="452FCD31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10,528</w:t>
            </w:r>
          </w:p>
        </w:tc>
      </w:tr>
      <w:tr w:rsidR="00491477" w:rsidRPr="009433A9" w14:paraId="71019C23" w14:textId="77777777" w:rsidTr="0006056B">
        <w:tc>
          <w:tcPr>
            <w:tcW w:w="2132" w:type="pct"/>
            <w:shd w:val="clear" w:color="auto" w:fill="auto"/>
          </w:tcPr>
          <w:p w14:paraId="5481E9A3" w14:textId="004ECB01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  <w:shd w:val="clear" w:color="auto" w:fill="auto"/>
          </w:tcPr>
          <w:p w14:paraId="16ECEA09" w14:textId="36629AED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03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11</w:t>
            </w:r>
            <w:r w:rsidRPr="0024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403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28" w:type="pct"/>
            <w:shd w:val="clear" w:color="auto" w:fill="auto"/>
          </w:tcPr>
          <w:p w14:paraId="19DB0A41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3250ED2" w14:textId="0CC7B1B8" w:rsidR="00491477" w:rsidRPr="002C2BA0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12,102</w:t>
            </w:r>
          </w:p>
        </w:tc>
        <w:tc>
          <w:tcPr>
            <w:tcW w:w="128" w:type="pct"/>
            <w:shd w:val="clear" w:color="auto" w:fill="auto"/>
          </w:tcPr>
          <w:p w14:paraId="3FB65266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083F12B" w14:textId="796A38E3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03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11</w:t>
            </w:r>
            <w:r w:rsidRPr="002403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403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28" w:type="pct"/>
            <w:shd w:val="clear" w:color="auto" w:fill="auto"/>
          </w:tcPr>
          <w:p w14:paraId="70C7CE7E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C49A9BD" w14:textId="7DCA5B47" w:rsidR="00491477" w:rsidRPr="00704690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12,102</w:t>
            </w:r>
          </w:p>
        </w:tc>
      </w:tr>
      <w:tr w:rsidR="00491477" w:rsidRPr="009433A9" w14:paraId="1F7E5180" w14:textId="77777777" w:rsidTr="0006056B">
        <w:tc>
          <w:tcPr>
            <w:tcW w:w="2132" w:type="pct"/>
            <w:shd w:val="clear" w:color="auto" w:fill="auto"/>
          </w:tcPr>
          <w:p w14:paraId="65CFDACE" w14:textId="032E30D6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  <w:shd w:val="clear" w:color="auto" w:fill="auto"/>
          </w:tcPr>
          <w:p w14:paraId="720A06D8" w14:textId="079B1EE9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1,100</w:t>
            </w:r>
          </w:p>
        </w:tc>
        <w:tc>
          <w:tcPr>
            <w:tcW w:w="128" w:type="pct"/>
            <w:shd w:val="clear" w:color="auto" w:fill="auto"/>
          </w:tcPr>
          <w:p w14:paraId="05B58FE6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15E0EBF" w14:textId="6D91619F" w:rsidR="00491477" w:rsidRPr="002C2BA0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128" w:type="pct"/>
            <w:shd w:val="clear" w:color="auto" w:fill="auto"/>
          </w:tcPr>
          <w:p w14:paraId="306884F6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4C1A776" w14:textId="255C96E2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1,100</w:t>
            </w:r>
          </w:p>
        </w:tc>
        <w:tc>
          <w:tcPr>
            <w:tcW w:w="128" w:type="pct"/>
            <w:shd w:val="clear" w:color="auto" w:fill="auto"/>
          </w:tcPr>
          <w:p w14:paraId="04422865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9146BF3" w14:textId="003424BC" w:rsidR="00491477" w:rsidRPr="00704690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117A"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</w:tr>
      <w:tr w:rsidR="00491477" w:rsidRPr="009433A9" w14:paraId="5F8A8033" w14:textId="77777777" w:rsidTr="0006056B">
        <w:tc>
          <w:tcPr>
            <w:tcW w:w="2132" w:type="pct"/>
            <w:shd w:val="clear" w:color="auto" w:fill="auto"/>
          </w:tcPr>
          <w:p w14:paraId="4C0957AB" w14:textId="10182529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1D750F7E" w14:textId="69E95EA9" w:rsidR="00D13F96" w:rsidRPr="009433A9" w:rsidRDefault="00D13F96" w:rsidP="00E115CB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EE01C7B" w14:textId="77777777" w:rsidR="00491477" w:rsidRPr="00D13F96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shd w:val="clear" w:color="auto" w:fill="auto"/>
          </w:tcPr>
          <w:p w14:paraId="66B16E00" w14:textId="749DF442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3,026</w:t>
            </w:r>
          </w:p>
        </w:tc>
        <w:tc>
          <w:tcPr>
            <w:tcW w:w="128" w:type="pct"/>
            <w:shd w:val="clear" w:color="auto" w:fill="auto"/>
          </w:tcPr>
          <w:p w14:paraId="3FD5F59A" w14:textId="77777777" w:rsidR="00491477" w:rsidRPr="00D13F96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shd w:val="clear" w:color="auto" w:fill="auto"/>
          </w:tcPr>
          <w:p w14:paraId="0E3BFB9A" w14:textId="11BB5A95" w:rsidR="00491477" w:rsidRPr="009433A9" w:rsidRDefault="00491477" w:rsidP="00E115CB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E2FF094" w14:textId="77777777" w:rsidR="00491477" w:rsidRPr="00D13F96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002D28FF" w14:textId="0D25A47A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A117A">
              <w:rPr>
                <w:rFonts w:ascii="Angsana New" w:hAnsi="Angsana New"/>
                <w:sz w:val="30"/>
                <w:szCs w:val="30"/>
              </w:rPr>
              <w:t>3,026</w:t>
            </w:r>
          </w:p>
        </w:tc>
      </w:tr>
      <w:tr w:rsidR="00491477" w:rsidRPr="009433A9" w14:paraId="1287B88E" w14:textId="77777777" w:rsidTr="0006056B">
        <w:tc>
          <w:tcPr>
            <w:tcW w:w="2132" w:type="pct"/>
            <w:shd w:val="clear" w:color="auto" w:fill="auto"/>
          </w:tcPr>
          <w:p w14:paraId="70BA0D3C" w14:textId="4A9015BC" w:rsidR="00491477" w:rsidRPr="00ED3F2A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  <w:shd w:val="clear" w:color="auto" w:fill="auto"/>
          </w:tcPr>
          <w:p w14:paraId="2C9AB02F" w14:textId="281F5D20" w:rsidR="00491477" w:rsidRPr="009433A9" w:rsidRDefault="00491477" w:rsidP="00B916A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2,271</w:t>
            </w:r>
          </w:p>
        </w:tc>
        <w:tc>
          <w:tcPr>
            <w:tcW w:w="128" w:type="pct"/>
            <w:shd w:val="clear" w:color="auto" w:fill="auto"/>
          </w:tcPr>
          <w:p w14:paraId="4565B871" w14:textId="77777777" w:rsidR="00491477" w:rsidRPr="00D13F96" w:rsidRDefault="00491477" w:rsidP="00D13F9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shd w:val="clear" w:color="auto" w:fill="auto"/>
          </w:tcPr>
          <w:p w14:paraId="6A6197D2" w14:textId="197426BC" w:rsidR="00491477" w:rsidRPr="00D13F96" w:rsidRDefault="00491477" w:rsidP="00B916A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1,349</w:t>
            </w:r>
          </w:p>
        </w:tc>
        <w:tc>
          <w:tcPr>
            <w:tcW w:w="128" w:type="pct"/>
            <w:shd w:val="clear" w:color="auto" w:fill="auto"/>
          </w:tcPr>
          <w:p w14:paraId="3D0A4C26" w14:textId="77777777" w:rsidR="00491477" w:rsidRPr="00D13F96" w:rsidRDefault="00491477" w:rsidP="00D13F9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shd w:val="clear" w:color="auto" w:fill="auto"/>
          </w:tcPr>
          <w:p w14:paraId="4F18271E" w14:textId="213D8C84" w:rsidR="00491477" w:rsidRPr="009433A9" w:rsidRDefault="00491477" w:rsidP="00B916A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2,271</w:t>
            </w:r>
          </w:p>
        </w:tc>
        <w:tc>
          <w:tcPr>
            <w:tcW w:w="128" w:type="pct"/>
            <w:shd w:val="clear" w:color="auto" w:fill="auto"/>
          </w:tcPr>
          <w:p w14:paraId="6CA19784" w14:textId="77777777" w:rsidR="00491477" w:rsidRPr="00D13F96" w:rsidRDefault="00491477" w:rsidP="00D13F9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0E3E9931" w14:textId="495BC048" w:rsidR="00491477" w:rsidRPr="00D13F96" w:rsidRDefault="00491477" w:rsidP="00B916A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1,349</w:t>
            </w:r>
          </w:p>
        </w:tc>
      </w:tr>
      <w:tr w:rsidR="00491477" w:rsidRPr="009433A9" w14:paraId="0173970E" w14:textId="77777777" w:rsidTr="0006056B">
        <w:tc>
          <w:tcPr>
            <w:tcW w:w="2132" w:type="pct"/>
            <w:shd w:val="clear" w:color="auto" w:fill="auto"/>
          </w:tcPr>
          <w:p w14:paraId="06124989" w14:textId="13937B9A" w:rsidR="00491477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069BBFF3" w14:textId="1BF97A9F" w:rsidR="00491477" w:rsidRPr="009433A9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01F8314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3F459C6" w14:textId="4CE1D7AA" w:rsidR="00491477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024F406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4B23DA8" w14:textId="0F1B6D8D" w:rsidR="00491477" w:rsidRPr="009433A9" w:rsidRDefault="00491477" w:rsidP="004C5AA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4F427B4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5A40C2C" w14:textId="2A467711" w:rsidR="00491477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477" w:rsidRPr="009433A9" w14:paraId="741B3E62" w14:textId="77777777" w:rsidTr="0006056B">
        <w:tc>
          <w:tcPr>
            <w:tcW w:w="2132" w:type="pct"/>
            <w:shd w:val="clear" w:color="auto" w:fill="auto"/>
          </w:tcPr>
          <w:p w14:paraId="6A304F24" w14:textId="6C528D88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1A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14:paraId="5A591163" w14:textId="1097C30C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5FCDFBA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11FB776" w14:textId="29224F92" w:rsidR="00491477" w:rsidRPr="002C2BA0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8CE225A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708B388" w14:textId="24534DF6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3DC4445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33D912" w14:textId="2AE29981" w:rsidR="00491477" w:rsidRPr="00704690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91477" w:rsidRPr="009433A9" w14:paraId="09CBABF0" w14:textId="77777777" w:rsidTr="0006056B">
        <w:tc>
          <w:tcPr>
            <w:tcW w:w="2132" w:type="pct"/>
            <w:shd w:val="clear" w:color="auto" w:fill="auto"/>
          </w:tcPr>
          <w:p w14:paraId="0899CC21" w14:textId="1A0D6198" w:rsidR="00491477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  <w:shd w:val="clear" w:color="auto" w:fill="auto"/>
          </w:tcPr>
          <w:p w14:paraId="0F38BDCC" w14:textId="0E65CBB4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5,373</w:t>
            </w:r>
          </w:p>
        </w:tc>
        <w:tc>
          <w:tcPr>
            <w:tcW w:w="128" w:type="pct"/>
            <w:shd w:val="clear" w:color="auto" w:fill="auto"/>
          </w:tcPr>
          <w:p w14:paraId="0ED5EA3E" w14:textId="77777777" w:rsidR="00491477" w:rsidRPr="00B916A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shd w:val="clear" w:color="auto" w:fill="auto"/>
          </w:tcPr>
          <w:p w14:paraId="3F8809AA" w14:textId="724476CE" w:rsidR="00491477" w:rsidRDefault="00491477" w:rsidP="00334D0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4,673</w:t>
            </w:r>
          </w:p>
        </w:tc>
        <w:tc>
          <w:tcPr>
            <w:tcW w:w="128" w:type="pct"/>
            <w:shd w:val="clear" w:color="auto" w:fill="auto"/>
          </w:tcPr>
          <w:p w14:paraId="60E7A0FD" w14:textId="77777777" w:rsidR="00491477" w:rsidRPr="00B916A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shd w:val="clear" w:color="auto" w:fill="auto"/>
          </w:tcPr>
          <w:p w14:paraId="3117E8C5" w14:textId="478EA270" w:rsidR="00491477" w:rsidRPr="009433A9" w:rsidRDefault="00491477" w:rsidP="00B916A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5,373</w:t>
            </w:r>
          </w:p>
        </w:tc>
        <w:tc>
          <w:tcPr>
            <w:tcW w:w="128" w:type="pct"/>
            <w:shd w:val="clear" w:color="auto" w:fill="auto"/>
          </w:tcPr>
          <w:p w14:paraId="7D49A5C1" w14:textId="77777777" w:rsidR="00491477" w:rsidRPr="00B916A3" w:rsidRDefault="00491477" w:rsidP="00B916A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0D68D54D" w14:textId="45FA8837" w:rsidR="00491477" w:rsidRDefault="00491477" w:rsidP="00B916A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4,673</w:t>
            </w:r>
          </w:p>
        </w:tc>
      </w:tr>
      <w:tr w:rsidR="00491477" w:rsidRPr="00104B54" w14:paraId="0EF91225" w14:textId="77777777" w:rsidTr="002C086C">
        <w:tc>
          <w:tcPr>
            <w:tcW w:w="2132" w:type="pct"/>
          </w:tcPr>
          <w:p w14:paraId="29284DBB" w14:textId="3748848A" w:rsidR="00491477" w:rsidRPr="00104B54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0A3AB902" w14:textId="741184CF" w:rsidR="00491477" w:rsidRPr="00104B54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9D82C70" w14:textId="77777777" w:rsidR="00491477" w:rsidRPr="00104B54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</w:tcPr>
          <w:p w14:paraId="452D8CB2" w14:textId="5F2101DE" w:rsidR="00491477" w:rsidRPr="00104B54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F7B517E" w14:textId="77777777" w:rsidR="00491477" w:rsidRPr="00104B54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</w:tcPr>
          <w:p w14:paraId="38F23DE5" w14:textId="1051877B" w:rsidR="00491477" w:rsidRPr="00104B54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03D3C0E" w14:textId="77777777" w:rsidR="00491477" w:rsidRPr="00104B54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0835B1F7" w14:textId="22C72764" w:rsidR="00491477" w:rsidRPr="00104B54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91477" w:rsidRPr="009433A9" w14:paraId="2460A9A3" w14:textId="77777777" w:rsidTr="00D04A4F">
        <w:tc>
          <w:tcPr>
            <w:tcW w:w="2132" w:type="pct"/>
          </w:tcPr>
          <w:p w14:paraId="07762AB7" w14:textId="4D3EF986" w:rsidR="00491477" w:rsidRPr="00551A2D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5B516EEB" w14:textId="4D4DD281" w:rsidR="00491477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E190F4D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26CE653" w14:textId="3D9186B7" w:rsidR="00491477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6CCC077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00658F" w14:textId="12EA01E2" w:rsidR="00491477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244DEA3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71DFC31" w14:textId="3657080E" w:rsidR="00491477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91477" w:rsidRPr="009433A9" w14:paraId="02B31EF2" w14:textId="77777777" w:rsidTr="004E4CDE">
        <w:tc>
          <w:tcPr>
            <w:tcW w:w="2132" w:type="pct"/>
          </w:tcPr>
          <w:p w14:paraId="3D12162A" w14:textId="492A173F" w:rsidR="00491477" w:rsidRPr="00926B45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6B4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79E92C76" w14:textId="4B601097" w:rsidR="00491477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15B9798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1D344E9" w14:textId="3F694C7E" w:rsidR="00491477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1077C4F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738A39F" w14:textId="45A85D3B" w:rsidR="00491477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2EA06CF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713EE8A" w14:textId="670D8A01" w:rsidR="00491477" w:rsidRDefault="00491477" w:rsidP="004C5A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91477" w:rsidRPr="009433A9" w14:paraId="498A04E5" w14:textId="77777777" w:rsidTr="0006056B">
        <w:trPr>
          <w:trHeight w:val="272"/>
        </w:trPr>
        <w:tc>
          <w:tcPr>
            <w:tcW w:w="2132" w:type="pct"/>
          </w:tcPr>
          <w:p w14:paraId="3796D68D" w14:textId="0A536FDB" w:rsidR="00491477" w:rsidRPr="00951973" w:rsidRDefault="00E115CB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491477"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30B1BEAF" w14:textId="0306F55C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18,448</w:t>
            </w:r>
          </w:p>
        </w:tc>
        <w:tc>
          <w:tcPr>
            <w:tcW w:w="128" w:type="pct"/>
          </w:tcPr>
          <w:p w14:paraId="2DED02C9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2" w:type="pct"/>
          </w:tcPr>
          <w:p w14:paraId="7890B03C" w14:textId="3CFF85B1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14,416</w:t>
            </w:r>
          </w:p>
        </w:tc>
        <w:tc>
          <w:tcPr>
            <w:tcW w:w="128" w:type="pct"/>
          </w:tcPr>
          <w:p w14:paraId="61C5D81E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7" w:type="pct"/>
          </w:tcPr>
          <w:p w14:paraId="7E00ED82" w14:textId="31B8A4C8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17,240</w:t>
            </w:r>
          </w:p>
        </w:tc>
        <w:tc>
          <w:tcPr>
            <w:tcW w:w="128" w:type="pct"/>
          </w:tcPr>
          <w:p w14:paraId="04A482AD" w14:textId="77777777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3635D06F" w14:textId="13965018" w:rsidR="00491477" w:rsidRPr="00951973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12,818</w:t>
            </w:r>
          </w:p>
        </w:tc>
      </w:tr>
      <w:tr w:rsidR="00491477" w:rsidRPr="009433A9" w14:paraId="76C4BB11" w14:textId="77777777" w:rsidTr="0006056B">
        <w:tc>
          <w:tcPr>
            <w:tcW w:w="2132" w:type="pct"/>
          </w:tcPr>
          <w:p w14:paraId="4EEAA579" w14:textId="4BBA3EB2" w:rsidR="00491477" w:rsidRPr="009433A9" w:rsidRDefault="00E115CB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491477" w:rsidRPr="00A85B2C"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24" w:type="pct"/>
          </w:tcPr>
          <w:p w14:paraId="1ADAFC75" w14:textId="5ADF8A0D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9,213</w:t>
            </w:r>
          </w:p>
        </w:tc>
        <w:tc>
          <w:tcPr>
            <w:tcW w:w="128" w:type="pct"/>
          </w:tcPr>
          <w:p w14:paraId="5E13E4C0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C3B8832" w14:textId="7B88CC76" w:rsidR="00491477" w:rsidRPr="009433A9" w:rsidRDefault="00491477" w:rsidP="00E115CB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115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2E4B5F6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B25895E" w14:textId="34C2FCD2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9,213</w:t>
            </w:r>
          </w:p>
        </w:tc>
        <w:tc>
          <w:tcPr>
            <w:tcW w:w="128" w:type="pct"/>
          </w:tcPr>
          <w:p w14:paraId="5A139D4F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D86C873" w14:textId="725356FA" w:rsidR="00491477" w:rsidRPr="009433A9" w:rsidRDefault="00491477" w:rsidP="00E115CB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15C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91477" w:rsidRPr="009433A9" w14:paraId="6A71F63F" w14:textId="77777777" w:rsidTr="00741C7A">
        <w:tc>
          <w:tcPr>
            <w:tcW w:w="2132" w:type="pct"/>
          </w:tcPr>
          <w:p w14:paraId="7165A518" w14:textId="0B71A3FC" w:rsidR="00491477" w:rsidRPr="009433A9" w:rsidRDefault="00B62516" w:rsidP="00B6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</w:tcPr>
          <w:p w14:paraId="637B81FA" w14:textId="2FD4ED85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958</w:t>
            </w:r>
          </w:p>
        </w:tc>
        <w:tc>
          <w:tcPr>
            <w:tcW w:w="128" w:type="pct"/>
          </w:tcPr>
          <w:p w14:paraId="14364231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0961AA3" w14:textId="16A8CF53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128" w:type="pct"/>
          </w:tcPr>
          <w:p w14:paraId="1988819C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4E0FF76" w14:textId="65266BFB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958</w:t>
            </w:r>
          </w:p>
        </w:tc>
        <w:tc>
          <w:tcPr>
            <w:tcW w:w="128" w:type="pct"/>
          </w:tcPr>
          <w:p w14:paraId="66B52346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E172EF9" w14:textId="0E096B4E" w:rsidR="00491477" w:rsidRPr="009433A9" w:rsidRDefault="00491477" w:rsidP="004C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</w:t>
            </w:r>
          </w:p>
        </w:tc>
      </w:tr>
      <w:tr w:rsidR="00491477" w:rsidRPr="009433A9" w14:paraId="140C811D" w14:textId="77777777" w:rsidTr="002C086C">
        <w:tc>
          <w:tcPr>
            <w:tcW w:w="2132" w:type="pct"/>
          </w:tcPr>
          <w:p w14:paraId="0A14162A" w14:textId="6242FE88" w:rsidR="00491477" w:rsidRPr="009433A9" w:rsidRDefault="00491477" w:rsidP="0092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56F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56F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FA30FB1" w14:textId="05BEE065" w:rsidR="00491477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28,619</w:t>
            </w:r>
          </w:p>
        </w:tc>
        <w:tc>
          <w:tcPr>
            <w:tcW w:w="128" w:type="pct"/>
          </w:tcPr>
          <w:p w14:paraId="6D9DC93F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93E6ED2" w14:textId="24C47AB3" w:rsidR="00491477" w:rsidRPr="0092787C" w:rsidRDefault="00491477" w:rsidP="0092787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78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15,109</w:t>
            </w:r>
          </w:p>
        </w:tc>
        <w:tc>
          <w:tcPr>
            <w:tcW w:w="128" w:type="pct"/>
          </w:tcPr>
          <w:p w14:paraId="4B2E4EB9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A8EE047" w14:textId="4BA3DCC8" w:rsidR="00491477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27,411</w:t>
            </w:r>
          </w:p>
        </w:tc>
        <w:tc>
          <w:tcPr>
            <w:tcW w:w="128" w:type="pct"/>
          </w:tcPr>
          <w:p w14:paraId="663EF229" w14:textId="77777777" w:rsidR="00491477" w:rsidRPr="009433A9" w:rsidRDefault="00491477" w:rsidP="004C5A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CFE17" w14:textId="55A6030A" w:rsidR="00491477" w:rsidRPr="0092787C" w:rsidRDefault="00491477" w:rsidP="0092787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78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13,511</w:t>
            </w:r>
          </w:p>
        </w:tc>
      </w:tr>
    </w:tbl>
    <w:p w14:paraId="2D2A16C7" w14:textId="42B89261" w:rsidR="001321E3" w:rsidRDefault="001321E3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73FFCA42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781D7C82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60BBAEAC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41B855F0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5561769C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1D89A3FA" w14:textId="3DF6DD6E" w:rsidR="005376A0" w:rsidRDefault="005376A0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02BB7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C02BB7">
        <w:rPr>
          <w:rFonts w:ascii="Angsana New" w:hAnsi="Angsana New"/>
          <w:sz w:val="30"/>
          <w:szCs w:val="30"/>
          <w:cs/>
        </w:rPr>
        <w:t xml:space="preserve"> ณ วันที่ </w:t>
      </w:r>
      <w:bookmarkStart w:id="0" w:name="_Hlk132022799"/>
      <w:r w:rsidR="00B13F7E">
        <w:rPr>
          <w:rFonts w:ascii="Angsana New" w:hAnsi="Angsana New"/>
          <w:sz w:val="30"/>
          <w:szCs w:val="30"/>
        </w:rPr>
        <w:t>3</w:t>
      </w:r>
      <w:r w:rsidR="00E43D61">
        <w:rPr>
          <w:rFonts w:ascii="Angsana New" w:hAnsi="Angsana New"/>
          <w:sz w:val="30"/>
          <w:szCs w:val="30"/>
        </w:rPr>
        <w:t>0</w:t>
      </w:r>
      <w:r w:rsidR="00B13F7E">
        <w:rPr>
          <w:rFonts w:ascii="Angsana New" w:hAnsi="Angsana New"/>
          <w:sz w:val="30"/>
          <w:szCs w:val="30"/>
        </w:rPr>
        <w:t xml:space="preserve"> </w:t>
      </w:r>
      <w:r w:rsidR="00B13F7E">
        <w:rPr>
          <w:rFonts w:ascii="Angsana New" w:hAnsi="Angsana New" w:hint="cs"/>
          <w:sz w:val="30"/>
          <w:szCs w:val="30"/>
          <w:cs/>
        </w:rPr>
        <w:t>ม</w:t>
      </w:r>
      <w:r w:rsidR="00E43D61">
        <w:rPr>
          <w:rFonts w:ascii="Angsana New" w:hAnsi="Angsana New" w:hint="cs"/>
          <w:sz w:val="30"/>
          <w:szCs w:val="30"/>
          <w:cs/>
        </w:rPr>
        <w:t>ิถุนายน</w:t>
      </w:r>
      <w:r w:rsidR="00B13F7E">
        <w:rPr>
          <w:rFonts w:ascii="Angsana New" w:hAnsi="Angsana New"/>
          <w:sz w:val="30"/>
          <w:szCs w:val="30"/>
        </w:rPr>
        <w:t xml:space="preserve"> </w:t>
      </w:r>
      <w:r w:rsidR="00B13F7E" w:rsidRPr="009433A9">
        <w:rPr>
          <w:rFonts w:ascii="Angsana New" w:hAnsi="Angsana New"/>
          <w:sz w:val="30"/>
          <w:szCs w:val="30"/>
        </w:rPr>
        <w:t>256</w:t>
      </w:r>
      <w:r w:rsidR="00B13F7E">
        <w:rPr>
          <w:rFonts w:ascii="Angsana New" w:hAnsi="Angsana New"/>
          <w:sz w:val="30"/>
          <w:szCs w:val="30"/>
        </w:rPr>
        <w:t>7</w:t>
      </w:r>
      <w:r w:rsidR="00B13F7E"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="00B13F7E" w:rsidRPr="009433A9">
        <w:rPr>
          <w:rFonts w:ascii="Angsana New" w:hAnsi="Angsana New"/>
          <w:sz w:val="30"/>
          <w:szCs w:val="30"/>
        </w:rPr>
        <w:t>31</w:t>
      </w:r>
      <w:r w:rsidR="00B13F7E" w:rsidRPr="009433A9">
        <w:rPr>
          <w:rFonts w:ascii="Angsana New" w:hAnsi="Angsana New"/>
          <w:sz w:val="30"/>
          <w:szCs w:val="30"/>
          <w:cs/>
        </w:rPr>
        <w:t xml:space="preserve"> </w:t>
      </w:r>
      <w:r w:rsidR="00B13F7E"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13F7E" w:rsidRPr="009433A9">
        <w:rPr>
          <w:rFonts w:ascii="Angsana New" w:hAnsi="Angsana New" w:hint="cs"/>
          <w:sz w:val="30"/>
          <w:szCs w:val="30"/>
        </w:rPr>
        <w:t>256</w:t>
      </w:r>
      <w:r w:rsidR="00B13F7E">
        <w:rPr>
          <w:rFonts w:ascii="Angsana New" w:hAnsi="Angsana New"/>
          <w:sz w:val="30"/>
          <w:szCs w:val="30"/>
        </w:rPr>
        <w:t>6</w:t>
      </w:r>
      <w:r w:rsidR="00B13F7E" w:rsidRPr="009433A9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Pr="00C02BB7">
        <w:rPr>
          <w:rFonts w:ascii="Angsana New" w:hAnsi="Angsana New"/>
          <w:sz w:val="30"/>
          <w:szCs w:val="30"/>
          <w:cs/>
        </w:rPr>
        <w:t>มีดังนี้</w:t>
      </w:r>
    </w:p>
    <w:p w14:paraId="43AEF6B2" w14:textId="77777777" w:rsidR="005376A0" w:rsidRPr="007C380B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5"/>
        <w:gridCol w:w="274"/>
        <w:gridCol w:w="1099"/>
        <w:gridCol w:w="252"/>
        <w:gridCol w:w="1162"/>
        <w:gridCol w:w="277"/>
        <w:gridCol w:w="1108"/>
      </w:tblGrid>
      <w:tr w:rsidR="0097191A" w:rsidRPr="0097191A" w14:paraId="5E621358" w14:textId="77777777" w:rsidTr="00E43D61">
        <w:trPr>
          <w:trHeight w:val="29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AEC642" w14:textId="6FDD9F6F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8AD89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265FA0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F4476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6CE" w:rsidRPr="0097191A" w14:paraId="278B9517" w14:textId="77777777" w:rsidTr="00E43D61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C0F631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2B19569" w14:textId="02D9922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1BDAE4C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4D44239" w14:textId="298EA11E" w:rsidR="007266CE" w:rsidRPr="002202BB" w:rsidRDefault="007266CE" w:rsidP="007266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FD496A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8F65701" w14:textId="2DEE042F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747FA0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9511B28" w14:textId="2DCC1226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266CE" w:rsidRPr="0097191A" w14:paraId="0E591EB8" w14:textId="77777777" w:rsidTr="00E43D61">
        <w:trPr>
          <w:trHeight w:val="11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8D04D0" w14:textId="243A57D2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3FE8458" w14:textId="30E4C0E3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627E348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3472DA7" w14:textId="74C16FC4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CAF3A1B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95500DE" w14:textId="2AC632CB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0EFD38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3152C80" w14:textId="58DA6EA5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266CE" w:rsidRPr="0097191A" w14:paraId="4837FA90" w14:textId="77777777" w:rsidTr="00E43D61">
        <w:trPr>
          <w:trHeight w:val="155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FC21D5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AAA991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19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19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19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66CE" w:rsidRPr="0097191A" w14:paraId="002C9E05" w14:textId="77777777" w:rsidTr="00A34F0C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944CD1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47" w:type="dxa"/>
            <w:gridSpan w:val="7"/>
            <w:tcBorders>
              <w:top w:val="nil"/>
              <w:left w:val="nil"/>
              <w:right w:val="nil"/>
            </w:tcBorders>
          </w:tcPr>
          <w:p w14:paraId="2253B3FC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66CE" w:rsidRPr="0097191A" w14:paraId="129B9A44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B6E6A1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5BA8CE6" w14:textId="3E21819E" w:rsidR="007266CE" w:rsidRPr="0097191A" w:rsidRDefault="00697536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0BC36AF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0F8ABD55" w14:textId="249A2FA4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8E0C9E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5C86DFB7" w14:textId="3810DE95" w:rsidR="007266CE" w:rsidRPr="0097191A" w:rsidRDefault="00240359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240359">
              <w:rPr>
                <w:rFonts w:ascii="Angsana New" w:hAnsi="Angsana New"/>
                <w:sz w:val="30"/>
                <w:szCs w:val="30"/>
                <w:cs/>
              </w:rPr>
              <w:t>230</w:t>
            </w:r>
            <w:r w:rsidRPr="00240359">
              <w:rPr>
                <w:rFonts w:ascii="Angsana New" w:hAnsi="Angsana New"/>
                <w:sz w:val="30"/>
                <w:szCs w:val="30"/>
              </w:rPr>
              <w:t>,</w:t>
            </w:r>
            <w:r w:rsidRPr="00240359">
              <w:rPr>
                <w:rFonts w:ascii="Angsana New" w:hAnsi="Angsana New"/>
                <w:sz w:val="30"/>
                <w:szCs w:val="30"/>
                <w:cs/>
              </w:rPr>
              <w:t>167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D4152E9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E168FE9" w14:textId="47743F51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E767B">
              <w:rPr>
                <w:rFonts w:ascii="Angsana New" w:hAnsi="Angsana New" w:hint="cs"/>
                <w:sz w:val="30"/>
                <w:szCs w:val="30"/>
              </w:rPr>
              <w:t>262</w:t>
            </w:r>
            <w:r>
              <w:rPr>
                <w:rFonts w:ascii="Angsana New" w:hAnsi="Angsana New"/>
                <w:sz w:val="30"/>
                <w:szCs w:val="30"/>
              </w:rPr>
              <w:t>,480</w:t>
            </w:r>
          </w:p>
        </w:tc>
      </w:tr>
      <w:tr w:rsidR="007266CE" w:rsidRPr="0097191A" w14:paraId="2EA7CAF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79D427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3ACCD7E0" w14:textId="1C07DDA3" w:rsidR="007266CE" w:rsidRPr="0097191A" w:rsidRDefault="00697536" w:rsidP="0069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9753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697536">
              <w:rPr>
                <w:rFonts w:ascii="Angsana New" w:hAnsi="Angsana New"/>
                <w:sz w:val="30"/>
                <w:szCs w:val="30"/>
              </w:rPr>
              <w:t>,</w:t>
            </w:r>
            <w:r w:rsidRPr="0069753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="00B9306D">
              <w:rPr>
                <w:rFonts w:ascii="Angsana New" w:hAnsi="Angsana New"/>
                <w:sz w:val="30"/>
                <w:szCs w:val="30"/>
              </w:rPr>
              <w:t>5</w:t>
            </w:r>
            <w:r w:rsidRPr="00697536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F828204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2CC2C4E5" w14:textId="4A2278ED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7085F2E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27384752" w14:textId="7FD8C350" w:rsidR="007266CE" w:rsidRPr="0097191A" w:rsidRDefault="00240359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240359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240359">
              <w:rPr>
                <w:rFonts w:ascii="Angsana New" w:hAnsi="Angsana New"/>
                <w:sz w:val="30"/>
                <w:szCs w:val="30"/>
              </w:rPr>
              <w:t>,</w:t>
            </w:r>
            <w:r w:rsidRPr="00240359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="00B9306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514E5F0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7DC5F729" w14:textId="151CE110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5,969</w:t>
            </w:r>
          </w:p>
        </w:tc>
      </w:tr>
      <w:tr w:rsidR="007266CE" w:rsidRPr="0097191A" w14:paraId="5F433C30" w14:textId="77777777" w:rsidTr="00B13B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2807EC" w14:textId="475FDDF2" w:rsidR="007266CE" w:rsidRPr="00B45C3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C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FC4C246" w14:textId="618D27C3" w:rsidR="007266CE" w:rsidRPr="00B45C3D" w:rsidRDefault="00697536" w:rsidP="0069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7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6975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7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="00B9306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97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A5DEA98" w14:textId="77777777" w:rsidR="007266CE" w:rsidRPr="00B45C3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0FFDAA08" w14:textId="2785E77A" w:rsidR="007266CE" w:rsidRPr="00B45C3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5,968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1709C19" w14:textId="77777777" w:rsidR="007266CE" w:rsidRPr="00B45C3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28211E7C" w14:textId="6C7B434A" w:rsidR="007266CE" w:rsidRPr="00B45C3D" w:rsidRDefault="00240359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3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240</w:t>
            </w:r>
            <w:r w:rsidRPr="002403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403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="00B9306D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199B45C1" w14:textId="77777777" w:rsidR="007266CE" w:rsidRPr="00B45C3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74CFB442" w14:textId="0FF2E188" w:rsidR="007266CE" w:rsidRPr="00B45C3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268,449</w:t>
            </w:r>
          </w:p>
        </w:tc>
      </w:tr>
      <w:tr w:rsidR="007266CE" w:rsidRPr="0097191A" w14:paraId="141B2F3F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CF3D9B" w14:textId="464B01CC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52547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B0E8A" w14:textId="3E7F4097" w:rsidR="007266CE" w:rsidRDefault="00697536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E9BCEB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155B8" w14:textId="570E02D1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C423F38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3D35" w14:textId="7E10E6AE" w:rsidR="007266CE" w:rsidRDefault="00AF292B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-1" w:line="240" w:lineRule="auto"/>
              <w:ind w:right="-481"/>
              <w:rPr>
                <w:rFonts w:ascii="Angsana New" w:hAnsi="Angsana New"/>
                <w:sz w:val="30"/>
                <w:szCs w:val="30"/>
                <w:cs/>
              </w:rPr>
            </w:pPr>
            <w:r w:rsidRPr="000E2F15">
              <w:rPr>
                <w:rFonts w:asciiTheme="majorBidi" w:hAnsiTheme="majorBidi"/>
                <w:sz w:val="30"/>
                <w:szCs w:val="30"/>
              </w:rPr>
              <w:t>(44,725)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B8E975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0E0C0" w14:textId="73C2D32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(43,995)</w:t>
            </w:r>
          </w:p>
        </w:tc>
      </w:tr>
      <w:tr w:rsidR="00697536" w:rsidRPr="0097191A" w14:paraId="0036409E" w14:textId="77777777" w:rsidTr="00C40B0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554C" w14:textId="396FCF76" w:rsidR="00697536" w:rsidRPr="0097191A" w:rsidRDefault="00697536" w:rsidP="0069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" w:name="_Hlk141176242"/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F3035" w14:textId="20D0B5D5" w:rsidR="00697536" w:rsidRPr="0097191A" w:rsidRDefault="00697536" w:rsidP="00B9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7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6975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7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="00B9306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97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35934CD" w14:textId="77777777" w:rsidR="00697536" w:rsidRPr="0097191A" w:rsidRDefault="00697536" w:rsidP="0069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B6441" w14:textId="4F8F016A" w:rsidR="00697536" w:rsidRPr="0097191A" w:rsidRDefault="00697536" w:rsidP="0069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5,968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751EBE7" w14:textId="77777777" w:rsidR="00697536" w:rsidRPr="0097191A" w:rsidRDefault="00697536" w:rsidP="0069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3D20A" w14:textId="1AC31846" w:rsidR="00697536" w:rsidRPr="0097191A" w:rsidRDefault="00697536" w:rsidP="0069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3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</w:t>
            </w:r>
            <w:r w:rsidR="00AF29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403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F292B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B9306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52D8A4C" w14:textId="77777777" w:rsidR="00697536" w:rsidRPr="0097191A" w:rsidRDefault="00697536" w:rsidP="0069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F5615" w14:textId="142B7A94" w:rsidR="00697536" w:rsidRPr="0097191A" w:rsidRDefault="00697536" w:rsidP="0069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224,454</w:t>
            </w:r>
          </w:p>
        </w:tc>
      </w:tr>
      <w:bookmarkEnd w:id="1"/>
      <w:tr w:rsidR="007266CE" w:rsidRPr="007C380B" w14:paraId="39DD622D" w14:textId="77777777" w:rsidTr="00B916A3">
        <w:trPr>
          <w:trHeight w:val="24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59B0D6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7E1C780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AF65DA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62E30255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266CE" w:rsidRPr="0097191A" w14:paraId="4D368854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0C3661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719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88F25DE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AC8E98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24E701A3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266CE" w:rsidRPr="0097191A" w14:paraId="34A1379C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18EE9C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786A653" w14:textId="32DDC543" w:rsidR="007266CE" w:rsidRPr="0097191A" w:rsidRDefault="00697536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3A774DA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6A3A9999" w14:textId="0C5C1B71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236A95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1ABCB477" w14:textId="733F7F77" w:rsidR="007266CE" w:rsidRPr="0097191A" w:rsidRDefault="00697536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697536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697536">
              <w:rPr>
                <w:rFonts w:ascii="Angsana New" w:hAnsi="Angsana New"/>
                <w:sz w:val="30"/>
                <w:szCs w:val="30"/>
              </w:rPr>
              <w:t>,</w:t>
            </w:r>
            <w:r w:rsidRPr="00697536">
              <w:rPr>
                <w:rFonts w:ascii="Angsana New" w:hAnsi="Angsana New"/>
                <w:sz w:val="30"/>
                <w:szCs w:val="30"/>
                <w:cs/>
              </w:rPr>
              <w:t>605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4640701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1C6DA009" w14:textId="6BB1A25D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10,801</w:t>
            </w:r>
          </w:p>
        </w:tc>
      </w:tr>
      <w:tr w:rsidR="007266CE" w:rsidRPr="0097191A" w14:paraId="655946BE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DF3A4F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39CCABFC" w14:textId="55616BB9" w:rsidR="007266CE" w:rsidRPr="0097191A" w:rsidRDefault="00697536" w:rsidP="0092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97536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697536">
              <w:rPr>
                <w:rFonts w:ascii="Angsana New" w:hAnsi="Angsana New"/>
                <w:sz w:val="30"/>
                <w:szCs w:val="30"/>
              </w:rPr>
              <w:t>,</w:t>
            </w:r>
            <w:r w:rsidRPr="00697536">
              <w:rPr>
                <w:rFonts w:ascii="Angsana New" w:hAnsi="Angsana New"/>
                <w:sz w:val="30"/>
                <w:szCs w:val="30"/>
                <w:cs/>
              </w:rPr>
              <w:t>199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BEEC0BA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1164AC24" w14:textId="4495835C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E2C8B43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6DE76D4B" w14:textId="2891A1D3" w:rsidR="007266CE" w:rsidRPr="0097191A" w:rsidRDefault="00697536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697536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697536">
              <w:rPr>
                <w:rFonts w:ascii="Angsana New" w:hAnsi="Angsana New"/>
                <w:sz w:val="30"/>
                <w:szCs w:val="30"/>
              </w:rPr>
              <w:t>,</w:t>
            </w:r>
            <w:r w:rsidRPr="00697536">
              <w:rPr>
                <w:rFonts w:ascii="Angsana New" w:hAnsi="Angsana New"/>
                <w:sz w:val="30"/>
                <w:szCs w:val="30"/>
                <w:cs/>
              </w:rPr>
              <w:t>199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58BBEC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12E394F" w14:textId="18AEC100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</w:tr>
      <w:tr w:rsidR="007266CE" w:rsidRPr="0097191A" w14:paraId="7CC955E7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FBC5F6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51E632A0" w14:textId="01B0C794" w:rsidR="007266CE" w:rsidRPr="00926B45" w:rsidRDefault="00697536" w:rsidP="0092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26B45">
              <w:rPr>
                <w:rFonts w:ascii="Angsana New" w:hAnsi="Angsana New" w:hint="cs"/>
                <w:sz w:val="30"/>
                <w:szCs w:val="30"/>
                <w:cs/>
              </w:rPr>
              <w:t>6,</w:t>
            </w:r>
            <w:r w:rsidR="00B9306D" w:rsidRPr="00926B45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731102D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00463EFB" w14:textId="36DD3AF0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4,476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AD23E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04AB3" w14:textId="57FF5CAD" w:rsidR="007266CE" w:rsidRPr="0097191A" w:rsidRDefault="00B9306D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6,395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8E8367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1053E01C" w14:textId="032ED02E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4,476</w:t>
            </w:r>
          </w:p>
        </w:tc>
      </w:tr>
      <w:tr w:rsidR="007266CE" w:rsidRPr="0097191A" w14:paraId="5702EBB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86E9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18C90" w14:textId="16E7A259" w:rsidR="007266CE" w:rsidRPr="0097191A" w:rsidRDefault="00697536" w:rsidP="0092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7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</w:t>
            </w:r>
            <w:r w:rsidRPr="006975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6D"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00A23B8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08EE30" w14:textId="602ACCD9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13,246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A65E97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77BFB" w14:textId="229F1EAE" w:rsidR="007266CE" w:rsidRPr="00C34AAF" w:rsidRDefault="00697536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75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27</w:t>
            </w:r>
            <w:r w:rsidRPr="006975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6D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AC1DB6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C7436" w14:textId="35F52A83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24,047</w:t>
            </w:r>
          </w:p>
        </w:tc>
      </w:tr>
      <w:tr w:rsidR="007266CE" w:rsidRPr="007C380B" w14:paraId="2E550488" w14:textId="77777777" w:rsidTr="00E43D61">
        <w:trPr>
          <w:trHeight w:val="1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BC7A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8531D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C393B41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2FD89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9E55134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908F7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3189B3BD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C1227E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266CE" w:rsidRPr="0097191A" w14:paraId="6E380952" w14:textId="77777777" w:rsidTr="00A34F0C">
        <w:trPr>
          <w:trHeight w:val="3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471" w14:textId="3268425F" w:rsidR="007266CE" w:rsidRPr="000A117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11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37F4390A" w14:textId="77777777" w:rsidR="007266CE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F3D11FF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54E8238D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8A8AFBD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AC57F" w14:textId="77777777" w:rsidR="007266CE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D2758D3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49877FA0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415D9" w:rsidRPr="0097191A" w14:paraId="38841F31" w14:textId="77777777" w:rsidTr="00EA2B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A5A9" w14:textId="7483929A" w:rsidR="00E415D9" w:rsidRPr="000A117A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A117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77D8F791" w14:textId="57DBE47D" w:rsidR="00E415D9" w:rsidRPr="00C120E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9E7834" w14:textId="77777777" w:rsidR="00E415D9" w:rsidRPr="00C120E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2F763D7B" w14:textId="1E431375" w:rsidR="00E415D9" w:rsidRPr="00C120E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621624F" w14:textId="77777777" w:rsidR="00E415D9" w:rsidRPr="00C120E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56D9B" w14:textId="0A9F40B9" w:rsidR="00E415D9" w:rsidRPr="00793BFD" w:rsidRDefault="00793BFD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,576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60AA548" w14:textId="77777777" w:rsidR="00E415D9" w:rsidRPr="00C120E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31738A0F" w14:textId="14D2202D" w:rsidR="00E415D9" w:rsidRPr="00C120E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</w:tr>
      <w:tr w:rsidR="00E415D9" w:rsidRPr="0097191A" w14:paraId="26828FB8" w14:textId="77777777" w:rsidTr="00EA2B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1B59" w14:textId="201A3B85" w:rsidR="00E415D9" w:rsidRPr="000A117A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6162D" w14:textId="650912BB" w:rsidR="00E415D9" w:rsidRPr="00C120E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ED851A" w14:textId="77777777" w:rsidR="00E415D9" w:rsidRPr="00C120E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81E99" w14:textId="0E4E3DE2" w:rsidR="00E415D9" w:rsidRPr="00C120E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05A997E" w14:textId="77777777" w:rsidR="00E415D9" w:rsidRPr="00C120E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F3C4E" w14:textId="4D0D3F89" w:rsidR="00E415D9" w:rsidRPr="00E415D9" w:rsidRDefault="00793BFD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2,576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9796BC2" w14:textId="77777777" w:rsidR="00E415D9" w:rsidRPr="00C120E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7A8C6" w14:textId="5C2913FF" w:rsidR="00E415D9" w:rsidRPr="00C120E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2,235</w:t>
            </w:r>
          </w:p>
        </w:tc>
      </w:tr>
      <w:tr w:rsidR="007266CE" w:rsidRPr="007C380B" w14:paraId="2BBA68D9" w14:textId="77777777" w:rsidTr="002966AB">
        <w:trPr>
          <w:trHeight w:val="1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5264C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16EADD85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B40FBBA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1705E231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7C3408D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vAlign w:val="bottom"/>
          </w:tcPr>
          <w:p w14:paraId="78903763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4FA9CCD2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402377DE" w14:textId="77777777" w:rsidR="007266CE" w:rsidRPr="007C380B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66CE" w:rsidRPr="0097191A" w14:paraId="25F46AD9" w14:textId="77777777" w:rsidTr="00847EA3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604478" w14:textId="464F775F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5247" w:type="dxa"/>
            <w:gridSpan w:val="7"/>
            <w:tcBorders>
              <w:left w:val="nil"/>
              <w:right w:val="nil"/>
            </w:tcBorders>
          </w:tcPr>
          <w:p w14:paraId="722F91AC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66CE" w:rsidRPr="0097191A" w14:paraId="58C7F750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B3C7F2" w14:textId="39B04FB9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80A62D6" w14:textId="34C95556" w:rsidR="007266CE" w:rsidRPr="00CB2759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17E7001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3A9B9C0C" w14:textId="2ADB9341" w:rsidR="007266CE" w:rsidRPr="002855D9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EBE4F59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65F7051D" w14:textId="00DF82BB" w:rsidR="007266CE" w:rsidRPr="00E55A5E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08C0612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26D1C6E5" w14:textId="19A6F31D" w:rsidR="007266CE" w:rsidRPr="002855D9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7266CE" w:rsidRPr="0097191A" w14:paraId="6FAF9F63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A6793C7" w14:textId="6F6D8D1D" w:rsidR="007266CE" w:rsidRPr="00435000" w:rsidRDefault="007266CE" w:rsidP="007266CE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5000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29CF95B" w14:textId="464638DB" w:rsidR="007266CE" w:rsidRPr="00D92A6C" w:rsidRDefault="00BB1325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B16FD84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5C08622E" w14:textId="38CC87FB" w:rsidR="007266CE" w:rsidRPr="002855D9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8AB6583" w14:textId="77777777" w:rsidR="007266CE" w:rsidRPr="002855D9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72623485" w14:textId="2659B060" w:rsidR="007266CE" w:rsidRPr="00E55A5E" w:rsidRDefault="00BB1325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1,448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C85BBAB" w14:textId="77777777" w:rsidR="007266CE" w:rsidRPr="00B2630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717D5194" w14:textId="12CC3EC2" w:rsidR="007266CE" w:rsidRPr="002855D9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</w:tr>
      <w:tr w:rsidR="007266CE" w:rsidRPr="0097191A" w14:paraId="730FE885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0B8EB2" w14:textId="7054DBA5" w:rsidR="007266CE" w:rsidRPr="00435000" w:rsidRDefault="007266CE" w:rsidP="007266CE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500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386E1623" w14:textId="0EFFFB75" w:rsidR="007266CE" w:rsidRPr="00D92A6C" w:rsidRDefault="00BB1325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253FD86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1B320275" w14:textId="1989700B" w:rsidR="007266CE" w:rsidRPr="00D92A6C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894F0E2" w14:textId="77777777" w:rsidR="007266CE" w:rsidRPr="00D92A6C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34E9F8A7" w14:textId="73191631" w:rsidR="007266CE" w:rsidRPr="00E55A5E" w:rsidRDefault="00BB1325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0EF4DD63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62DDD3B6" w14:textId="40906128" w:rsidR="007266CE" w:rsidRPr="002855D9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</w:tr>
      <w:tr w:rsidR="007266CE" w:rsidRPr="0097191A" w14:paraId="587FF031" w14:textId="77777777" w:rsidTr="00620B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D7AB" w14:textId="77E6D9CC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87DF5" w14:textId="0D5E7F70" w:rsidR="007266CE" w:rsidRPr="00D92A6C" w:rsidRDefault="00BB1325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704FABE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142397" w14:textId="489C10E4" w:rsidR="007266CE" w:rsidRPr="002855D9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0A62629" w14:textId="77777777" w:rsidR="007266CE" w:rsidRPr="002855D9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129F40" w14:textId="79C644B1" w:rsidR="007266CE" w:rsidRPr="00E55A5E" w:rsidRDefault="00BB1325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1,823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2744878" w14:textId="77777777" w:rsidR="007266CE" w:rsidRPr="0097191A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D04DA" w14:textId="7DEC1CB6" w:rsidR="007266CE" w:rsidRPr="002855D9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2,517</w:t>
            </w:r>
          </w:p>
        </w:tc>
      </w:tr>
    </w:tbl>
    <w:p w14:paraId="47FFE9ED" w14:textId="7B66A09D" w:rsidR="00531BF7" w:rsidRDefault="00531BF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</w:rPr>
      </w:pPr>
    </w:p>
    <w:p w14:paraId="2B2C9F39" w14:textId="77777777" w:rsidR="00531BF7" w:rsidRDefault="00531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</w:rPr>
        <w:br w:type="page"/>
      </w: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40"/>
        <w:gridCol w:w="1170"/>
      </w:tblGrid>
      <w:tr w:rsidR="009F324F" w:rsidRPr="003955AD" w14:paraId="7722F95C" w14:textId="77777777" w:rsidTr="00A22759">
        <w:trPr>
          <w:trHeight w:val="351"/>
          <w:tblHeader/>
        </w:trPr>
        <w:tc>
          <w:tcPr>
            <w:tcW w:w="4140" w:type="dxa"/>
            <w:shd w:val="clear" w:color="auto" w:fill="auto"/>
            <w:vAlign w:val="bottom"/>
          </w:tcPr>
          <w:p w14:paraId="336AC299" w14:textId="408D2910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947CC1C" w14:textId="787B4AD8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58AABB" w14:textId="77777777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0" w:type="dxa"/>
            <w:gridSpan w:val="3"/>
          </w:tcPr>
          <w:p w14:paraId="31572493" w14:textId="338B126B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6CE" w:rsidRPr="003955AD" w14:paraId="310D8C52" w14:textId="77777777" w:rsidTr="00A22759">
        <w:trPr>
          <w:trHeight w:val="398"/>
          <w:tblHeader/>
        </w:trPr>
        <w:tc>
          <w:tcPr>
            <w:tcW w:w="4140" w:type="dxa"/>
            <w:shd w:val="clear" w:color="auto" w:fill="auto"/>
            <w:vAlign w:val="bottom"/>
          </w:tcPr>
          <w:p w14:paraId="13C53616" w14:textId="77777777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8B6F73" w14:textId="2202E2EA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E25D95" w14:textId="77777777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0BF32" w14:textId="7B426A32" w:rsidR="007266CE" w:rsidRPr="00B916A3" w:rsidRDefault="007266CE" w:rsidP="00B916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FF1A6EE" w14:textId="77777777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A5106" w14:textId="75515CBA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</w:tcPr>
          <w:p w14:paraId="613F7F05" w14:textId="44D41DDC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9D77E7" w14:textId="56EF8E50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266CE" w:rsidRPr="003955AD" w14:paraId="1F1A44F7" w14:textId="77777777" w:rsidTr="00A22759">
        <w:trPr>
          <w:trHeight w:val="360"/>
        </w:trPr>
        <w:tc>
          <w:tcPr>
            <w:tcW w:w="4140" w:type="dxa"/>
            <w:shd w:val="clear" w:color="auto" w:fill="auto"/>
            <w:vAlign w:val="bottom"/>
          </w:tcPr>
          <w:p w14:paraId="6FCCF07D" w14:textId="52E12B96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40D79B" w14:textId="061C47CF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E35F54D" w14:textId="77777777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D2CA8" w14:textId="5971D4EE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19773D1" w14:textId="77777777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330131" w14:textId="5C0D3B20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699C0DF4" w14:textId="0D530D54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F5E9E2" w14:textId="7A644595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266CE" w:rsidRPr="003955AD" w14:paraId="05D1F061" w14:textId="77777777" w:rsidTr="00A22759">
        <w:trPr>
          <w:trHeight w:val="362"/>
        </w:trPr>
        <w:tc>
          <w:tcPr>
            <w:tcW w:w="4140" w:type="dxa"/>
            <w:shd w:val="clear" w:color="auto" w:fill="auto"/>
          </w:tcPr>
          <w:p w14:paraId="4DD4849B" w14:textId="77777777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0" w:type="dxa"/>
            <w:gridSpan w:val="7"/>
          </w:tcPr>
          <w:p w14:paraId="518C136C" w14:textId="2A42D95E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5A74" w:rsidRPr="003955AD" w14:paraId="384F94E5" w14:textId="77777777" w:rsidTr="00A22759">
        <w:trPr>
          <w:trHeight w:val="341"/>
        </w:trPr>
        <w:tc>
          <w:tcPr>
            <w:tcW w:w="4140" w:type="dxa"/>
            <w:shd w:val="clear" w:color="auto" w:fill="auto"/>
          </w:tcPr>
          <w:p w14:paraId="618373DE" w14:textId="2351F0C9" w:rsidR="002D5A74" w:rsidRPr="003955AD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68479092"/>
            <w:r w:rsidRPr="003955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bookmarkEnd w:id="2"/>
          </w:p>
        </w:tc>
        <w:tc>
          <w:tcPr>
            <w:tcW w:w="1080" w:type="dxa"/>
            <w:shd w:val="clear" w:color="auto" w:fill="auto"/>
          </w:tcPr>
          <w:p w14:paraId="0B00EE08" w14:textId="77777777" w:rsidR="002D5A7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B86F57" w14:textId="77777777" w:rsidR="002D5A74" w:rsidRPr="003955AD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942C8D" w14:textId="77777777" w:rsidR="002D5A7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E1628" w14:textId="77777777" w:rsidR="002D5A74" w:rsidRPr="003955AD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24DCD1" w14:textId="77777777" w:rsidR="002D5A74" w:rsidRPr="00E415D9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B380110" w14:textId="77777777" w:rsidR="002D5A74" w:rsidRPr="003955AD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8D9310" w14:textId="77777777" w:rsidR="002D5A7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6CE" w:rsidRPr="003955AD" w14:paraId="6724ECEE" w14:textId="77777777" w:rsidTr="00A22759">
        <w:trPr>
          <w:trHeight w:val="341"/>
        </w:trPr>
        <w:tc>
          <w:tcPr>
            <w:tcW w:w="4140" w:type="dxa"/>
            <w:shd w:val="clear" w:color="auto" w:fill="auto"/>
          </w:tcPr>
          <w:p w14:paraId="41FA0A11" w14:textId="45516003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92EF010" w14:textId="45BBAAB0" w:rsidR="007266CE" w:rsidRPr="003955AD" w:rsidRDefault="00E415D9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906C37" w14:textId="77777777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91CA02" w14:textId="07B5C502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5C20CD" w14:textId="77777777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D9C137" w14:textId="4DAECB57" w:rsidR="007266CE" w:rsidRPr="003955AD" w:rsidRDefault="00E415D9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E415D9">
              <w:rPr>
                <w:rFonts w:asciiTheme="majorBidi" w:hAnsiTheme="majorBidi"/>
                <w:sz w:val="30"/>
                <w:szCs w:val="30"/>
                <w:cs/>
              </w:rPr>
              <w:t>314</w:t>
            </w:r>
            <w:r w:rsidRPr="00E4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15D9">
              <w:rPr>
                <w:rFonts w:asciiTheme="majorBidi" w:hAnsiTheme="majorBidi"/>
                <w:sz w:val="30"/>
                <w:szCs w:val="30"/>
                <w:cs/>
              </w:rPr>
              <w:t>796</w:t>
            </w:r>
          </w:p>
        </w:tc>
        <w:tc>
          <w:tcPr>
            <w:tcW w:w="240" w:type="dxa"/>
            <w:shd w:val="clear" w:color="auto" w:fill="auto"/>
          </w:tcPr>
          <w:p w14:paraId="255F4377" w14:textId="1FB535B2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A71D89" w14:textId="6268CE9C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325,491</w:t>
            </w:r>
          </w:p>
        </w:tc>
      </w:tr>
      <w:tr w:rsidR="007266CE" w:rsidRPr="003955AD" w14:paraId="0DE4A68E" w14:textId="77777777" w:rsidTr="00A22759">
        <w:trPr>
          <w:trHeight w:val="396"/>
        </w:trPr>
        <w:tc>
          <w:tcPr>
            <w:tcW w:w="4140" w:type="dxa"/>
            <w:shd w:val="clear" w:color="auto" w:fill="auto"/>
          </w:tcPr>
          <w:p w14:paraId="7879C957" w14:textId="16D4C7AE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6729C75" w14:textId="02326F47" w:rsidR="007266CE" w:rsidRPr="003955AD" w:rsidRDefault="00E415D9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15D9">
              <w:rPr>
                <w:rFonts w:asciiTheme="majorBidi" w:hAnsiTheme="majorBidi"/>
                <w:sz w:val="30"/>
                <w:szCs w:val="30"/>
                <w:cs/>
              </w:rPr>
              <w:t>338</w:t>
            </w:r>
            <w:r w:rsidRPr="00E4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15D9">
              <w:rPr>
                <w:rFonts w:asciiTheme="majorBidi" w:hAnsiTheme="majorBidi"/>
                <w:sz w:val="30"/>
                <w:szCs w:val="30"/>
                <w:cs/>
              </w:rPr>
              <w:t>320</w:t>
            </w:r>
          </w:p>
        </w:tc>
        <w:tc>
          <w:tcPr>
            <w:tcW w:w="270" w:type="dxa"/>
          </w:tcPr>
          <w:p w14:paraId="1C1B7411" w14:textId="77777777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5E4E3" w14:textId="63539253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  <w:tc>
          <w:tcPr>
            <w:tcW w:w="270" w:type="dxa"/>
          </w:tcPr>
          <w:p w14:paraId="108AED5B" w14:textId="77777777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0AF57" w14:textId="08618D61" w:rsidR="007266CE" w:rsidRPr="003955AD" w:rsidRDefault="00E415D9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E415D9">
              <w:rPr>
                <w:rFonts w:asciiTheme="majorBidi" w:hAnsiTheme="majorBidi"/>
                <w:sz w:val="30"/>
                <w:szCs w:val="30"/>
                <w:cs/>
              </w:rPr>
              <w:t>338</w:t>
            </w:r>
            <w:r w:rsidRPr="00E41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15D9">
              <w:rPr>
                <w:rFonts w:asciiTheme="majorBidi" w:hAnsiTheme="majorBidi"/>
                <w:sz w:val="30"/>
                <w:szCs w:val="30"/>
                <w:cs/>
              </w:rPr>
              <w:t>320</w:t>
            </w:r>
          </w:p>
        </w:tc>
        <w:tc>
          <w:tcPr>
            <w:tcW w:w="240" w:type="dxa"/>
            <w:shd w:val="clear" w:color="auto" w:fill="auto"/>
          </w:tcPr>
          <w:p w14:paraId="65E8FADC" w14:textId="0DD5FC67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9AE8DF" w14:textId="69CB10CF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</w:tr>
      <w:tr w:rsidR="007266CE" w:rsidRPr="003955AD" w14:paraId="436F321E" w14:textId="77777777" w:rsidTr="00A22759">
        <w:trPr>
          <w:trHeight w:val="351"/>
        </w:trPr>
        <w:tc>
          <w:tcPr>
            <w:tcW w:w="4140" w:type="dxa"/>
            <w:shd w:val="clear" w:color="auto" w:fill="auto"/>
          </w:tcPr>
          <w:p w14:paraId="702B9A9E" w14:textId="568FCC8D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D7B5C" w14:textId="0D27E207" w:rsidR="007266CE" w:rsidRPr="003955AD" w:rsidRDefault="00E415D9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5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338</w:t>
            </w:r>
            <w:r w:rsidRPr="00E4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15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320</w:t>
            </w:r>
          </w:p>
        </w:tc>
        <w:tc>
          <w:tcPr>
            <w:tcW w:w="270" w:type="dxa"/>
          </w:tcPr>
          <w:p w14:paraId="52FA2112" w14:textId="77777777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54912710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398,120</w:t>
            </w:r>
          </w:p>
        </w:tc>
        <w:tc>
          <w:tcPr>
            <w:tcW w:w="270" w:type="dxa"/>
          </w:tcPr>
          <w:p w14:paraId="3EAB48D6" w14:textId="77777777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7609B581" w:rsidR="007266CE" w:rsidRPr="003955AD" w:rsidRDefault="00E415D9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5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653</w:t>
            </w:r>
            <w:r w:rsidRPr="00E4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15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116</w:t>
            </w:r>
          </w:p>
        </w:tc>
        <w:tc>
          <w:tcPr>
            <w:tcW w:w="240" w:type="dxa"/>
            <w:shd w:val="clear" w:color="auto" w:fill="auto"/>
          </w:tcPr>
          <w:p w14:paraId="11F24B25" w14:textId="4F9C6F5D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27CEB" w14:textId="6B4BE24A" w:rsidR="007266CE" w:rsidRPr="003955AD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723,61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7266CE" w:rsidRPr="00CA3312" w14:paraId="16CBE99C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3E0F957F" w14:textId="77777777" w:rsidR="007266CE" w:rsidRPr="00CA3312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76E6FEDA" w14:textId="77777777" w:rsidR="007266CE" w:rsidRPr="00CA3312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6CE" w:rsidRPr="009433A9" w14:paraId="20248E50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02DE4DB" w14:textId="3BC1748F" w:rsidR="007266CE" w:rsidRPr="009433A9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80" w:type="dxa"/>
            <w:gridSpan w:val="7"/>
          </w:tcPr>
          <w:p w14:paraId="54CEE498" w14:textId="05169AC8" w:rsidR="007266CE" w:rsidRPr="00806DA4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5D9" w:rsidRPr="009433A9" w14:paraId="3A3EDA42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AA971DD" w14:textId="5EE7A8E9" w:rsidR="00E415D9" w:rsidRPr="009433A9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181FA2F" w14:textId="1D1751AC" w:rsidR="00E415D9" w:rsidRPr="00696C1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67C12E" w14:textId="77777777" w:rsidR="00E415D9" w:rsidRPr="00696C17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ACEF6" w14:textId="2A7216DA" w:rsidR="00E415D9" w:rsidRPr="00696C1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297A0" w14:textId="77777777" w:rsidR="00E415D9" w:rsidRPr="00696C17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F89F3" w14:textId="0DB4C8FF" w:rsidR="00E415D9" w:rsidRPr="00696C1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3,95</w:t>
            </w:r>
            <w:r w:rsidR="00AA2BA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4FEC0B4A" w14:textId="77777777" w:rsidR="00E415D9" w:rsidRPr="00696C17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9F1D2" w14:textId="40A1D211" w:rsidR="00E415D9" w:rsidRPr="00696C1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13,279</w:t>
            </w:r>
          </w:p>
        </w:tc>
      </w:tr>
      <w:tr w:rsidR="00E415D9" w:rsidRPr="009433A9" w14:paraId="78E5B7FD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4C4C4E3F" w14:textId="4F8F1185" w:rsidR="00E415D9" w:rsidRPr="009433A9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629DE1" w14:textId="271BAFA6" w:rsidR="00E415D9" w:rsidRPr="00696C17" w:rsidRDefault="00AA2BAF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304F9628" w14:textId="77777777" w:rsidR="00E415D9" w:rsidRPr="00696C17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405911" w14:textId="75E364AF" w:rsidR="00E415D9" w:rsidRPr="00696C1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57A5C787" w14:textId="77777777" w:rsidR="00E415D9" w:rsidRPr="00696C17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E464AE" w14:textId="1698362C" w:rsidR="00E415D9" w:rsidRPr="00696C1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 w:rsidRPr="00E415D9">
              <w:rPr>
                <w:rFonts w:ascii="Angsana New" w:hAnsi="Angsana New"/>
                <w:sz w:val="30"/>
                <w:szCs w:val="30"/>
                <w:cs/>
              </w:rPr>
              <w:t>187</w:t>
            </w:r>
          </w:p>
        </w:tc>
        <w:tc>
          <w:tcPr>
            <w:tcW w:w="240" w:type="dxa"/>
          </w:tcPr>
          <w:p w14:paraId="0DF72A80" w14:textId="77777777" w:rsidR="00E415D9" w:rsidRPr="00696C17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262852" w14:textId="1B04A694" w:rsidR="00E415D9" w:rsidRPr="00696C1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E415D9" w:rsidRPr="009433A9" w14:paraId="7482EB52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646A548" w14:textId="2A6D5DC4" w:rsidR="00E415D9" w:rsidRPr="00696C1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C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FA0FD" w14:textId="1965F0DD" w:rsidR="00E415D9" w:rsidRDefault="00AA2BAF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170FB7B2" w14:textId="77777777" w:rsidR="00E415D9" w:rsidRPr="009433A9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6DA77" w14:textId="2F9A9652" w:rsidR="00E415D9" w:rsidRPr="00376CCD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0EF7E6EB" w14:textId="77777777" w:rsidR="00E415D9" w:rsidRPr="008F575E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62771F" w14:textId="7BD44C00" w:rsidR="00E415D9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15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Pr="00E415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415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</w:t>
            </w:r>
            <w:r w:rsidR="00AA2BA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7780D17A" w14:textId="77777777" w:rsidR="00E415D9" w:rsidRPr="009433A9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F120C5" w14:textId="1C772B6C" w:rsidR="00E415D9" w:rsidRPr="00625002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13,466</w:t>
            </w:r>
          </w:p>
        </w:tc>
      </w:tr>
      <w:tr w:rsidR="00E415D9" w:rsidRPr="000E2FA3" w14:paraId="7B24C5FE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45EBAF57" w14:textId="77777777" w:rsidR="00E415D9" w:rsidRPr="000E2FA3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B2759E" w14:textId="77777777" w:rsidR="00E415D9" w:rsidRPr="000E2FA3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5731F9" w14:textId="77777777" w:rsidR="00E415D9" w:rsidRPr="000E2FA3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24F5CD" w14:textId="77777777" w:rsidR="00E415D9" w:rsidRPr="000E2FA3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672DD" w14:textId="77777777" w:rsidR="00E415D9" w:rsidRPr="000E2FA3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A18DBB" w14:textId="77777777" w:rsidR="00E415D9" w:rsidRPr="000E2FA3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7C72C1B" w14:textId="77777777" w:rsidR="00E415D9" w:rsidRPr="000E2FA3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F3D44F" w14:textId="77777777" w:rsidR="00E415D9" w:rsidRPr="000E2FA3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15D9" w:rsidRPr="00C33922" w14:paraId="0208D343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484A833" w14:textId="7248E0E0" w:rsidR="00E415D9" w:rsidRPr="00C33922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0355E48" w14:textId="77777777" w:rsidR="00E415D9" w:rsidRPr="00C33922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EBB02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9272C" w14:textId="77777777" w:rsidR="00E415D9" w:rsidRPr="00C33922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0AEF5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B4BD08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1C48F16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1F4CA" w14:textId="77777777" w:rsidR="00E415D9" w:rsidRPr="00C33922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415D9" w:rsidRPr="00C33922" w14:paraId="6BFFC3D9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9BBAB28" w14:textId="3BAE2172" w:rsidR="00E415D9" w:rsidRPr="00C33922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2FA2144B" w14:textId="77777777" w:rsidR="00E415D9" w:rsidRPr="00C33922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15756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B07322" w14:textId="77777777" w:rsidR="00E415D9" w:rsidRPr="00C33922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DA09E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4788E5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A5B80B6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59B34" w14:textId="77777777" w:rsidR="00E415D9" w:rsidRPr="00C33922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415D9" w:rsidRPr="00C33922" w14:paraId="14B74CF7" w14:textId="77777777" w:rsidTr="003A3CB7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F919084" w14:textId="3BBE27FB" w:rsidR="00E415D9" w:rsidRPr="00C33922" w:rsidRDefault="00E415D9" w:rsidP="00E415D9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5000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2E61EA73" w14:textId="46467F54" w:rsidR="00E415D9" w:rsidRPr="00C80D35" w:rsidRDefault="00AE684C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7D6C1717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BEBAFA" w14:textId="722BACBB" w:rsidR="00E415D9" w:rsidRPr="00C33922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3C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17D8C5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E3D024" w14:textId="0CFDD7DC" w:rsidR="00E415D9" w:rsidRPr="00C80D35" w:rsidRDefault="00AE684C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631</w:t>
            </w:r>
          </w:p>
        </w:tc>
        <w:tc>
          <w:tcPr>
            <w:tcW w:w="240" w:type="dxa"/>
          </w:tcPr>
          <w:p w14:paraId="55B4AEFF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A5624" w14:textId="7B490E37" w:rsidR="00E415D9" w:rsidRPr="003A3CB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5" w:right="20"/>
              <w:rPr>
                <w:rFonts w:ascii="Angsana New" w:hAnsi="Angsana New"/>
                <w:sz w:val="30"/>
                <w:szCs w:val="30"/>
              </w:rPr>
            </w:pPr>
            <w:r w:rsidRPr="003A3C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15D9" w:rsidRPr="00C33922" w14:paraId="71E3618A" w14:textId="77777777" w:rsidTr="003A3CB7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5F5BB0EA" w14:textId="09109164" w:rsidR="00E415D9" w:rsidRPr="00C33922" w:rsidRDefault="00E415D9" w:rsidP="00E415D9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500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EF119" w14:textId="1D5693C6" w:rsidR="00E415D9" w:rsidRPr="00C80D35" w:rsidRDefault="00AE684C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24,320</w:t>
            </w:r>
          </w:p>
        </w:tc>
        <w:tc>
          <w:tcPr>
            <w:tcW w:w="270" w:type="dxa"/>
          </w:tcPr>
          <w:p w14:paraId="7B944217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B86FC9" w14:textId="108E6FB5" w:rsidR="00E415D9" w:rsidRPr="00C33922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3C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51636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51E532" w14:textId="392C0644" w:rsidR="00E415D9" w:rsidRPr="00C80D35" w:rsidRDefault="00AE684C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,320</w:t>
            </w:r>
          </w:p>
        </w:tc>
        <w:tc>
          <w:tcPr>
            <w:tcW w:w="240" w:type="dxa"/>
          </w:tcPr>
          <w:p w14:paraId="0BD275E6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01BE04" w14:textId="3CB35F46" w:rsidR="00E415D9" w:rsidRPr="003A3CB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5" w:right="20"/>
              <w:rPr>
                <w:rFonts w:ascii="Angsana New" w:hAnsi="Angsana New"/>
                <w:sz w:val="30"/>
                <w:szCs w:val="30"/>
              </w:rPr>
            </w:pPr>
            <w:r w:rsidRPr="003A3C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15D9" w:rsidRPr="00C33922" w14:paraId="09DBCB19" w14:textId="77777777" w:rsidTr="003A3CB7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2B0C2EA" w14:textId="0F31C9AD" w:rsidR="00E415D9" w:rsidRPr="003A3CB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3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325DF3" w14:textId="143569B3" w:rsidR="00E415D9" w:rsidRPr="00C80D35" w:rsidRDefault="00AE684C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24,951</w:t>
            </w:r>
          </w:p>
        </w:tc>
        <w:tc>
          <w:tcPr>
            <w:tcW w:w="270" w:type="dxa"/>
          </w:tcPr>
          <w:p w14:paraId="114B3668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2E277" w14:textId="5639C862" w:rsidR="00E415D9" w:rsidRPr="003A3CB7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CB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6A8EE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B60B0" w14:textId="5801FA17" w:rsidR="00E415D9" w:rsidRPr="00C80D35" w:rsidRDefault="00AE684C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24,951</w:t>
            </w:r>
          </w:p>
        </w:tc>
        <w:tc>
          <w:tcPr>
            <w:tcW w:w="240" w:type="dxa"/>
          </w:tcPr>
          <w:p w14:paraId="3E6942EA" w14:textId="77777777" w:rsidR="00E415D9" w:rsidRPr="00C33922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38D1F6" w14:textId="01C92B73" w:rsidR="00E415D9" w:rsidRPr="003A3CB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CB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415D9" w:rsidRPr="006511A3" w14:paraId="4B1E4D6B" w14:textId="77777777" w:rsidTr="003A3CB7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EF59A6C" w14:textId="77777777" w:rsidR="00E415D9" w:rsidRPr="006511A3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31EA10" w14:textId="77777777" w:rsidR="00E415D9" w:rsidRPr="006511A3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ED56EE" w14:textId="77777777" w:rsidR="00E415D9" w:rsidRPr="006511A3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2CD09C" w14:textId="77777777" w:rsidR="00E415D9" w:rsidRPr="006511A3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4BDCF1" w14:textId="77777777" w:rsidR="00E415D9" w:rsidRPr="006511A3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67F573" w14:textId="77777777" w:rsidR="00E415D9" w:rsidRPr="006511A3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2A4005D6" w14:textId="77777777" w:rsidR="00E415D9" w:rsidRPr="006511A3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2C9A09" w14:textId="77777777" w:rsidR="00E415D9" w:rsidRPr="006511A3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15D9" w:rsidRPr="009433A9" w14:paraId="089F1874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977836E" w14:textId="620BCB87" w:rsidR="00E415D9" w:rsidRPr="00F521D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78FA12C9" w14:textId="77777777" w:rsidR="00E415D9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FA4BA" w14:textId="77777777" w:rsidR="00E415D9" w:rsidRPr="007A2D1C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F4936" w14:textId="77777777" w:rsidR="00E415D9" w:rsidRPr="007A2D1C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88E10" w14:textId="77777777" w:rsidR="00E415D9" w:rsidRPr="007A2D1C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EAF70" w14:textId="77777777" w:rsidR="00E415D9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A0D3B4B" w14:textId="77777777" w:rsidR="00E415D9" w:rsidRPr="007A2D1C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8A3C2" w14:textId="77777777" w:rsidR="00E415D9" w:rsidRPr="00625002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15D9" w:rsidRPr="009433A9" w14:paraId="43D74D8C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FC34023" w14:textId="77777777" w:rsidR="00E415D9" w:rsidRPr="009433A9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21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0803AA8" w14:textId="6EBC9526" w:rsidR="00E415D9" w:rsidRPr="00C120E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573340" w14:textId="77777777" w:rsidR="00E415D9" w:rsidRPr="000F71ED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5C73C" w14:textId="3678933E" w:rsidR="00E415D9" w:rsidRPr="000F71ED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9305B" w14:textId="77777777" w:rsidR="00E415D9" w:rsidRPr="007A2D1C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0B839" w14:textId="74D738CD" w:rsidR="00E415D9" w:rsidRPr="00A649DB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E415D9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="00AA2B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2BB84025" w14:textId="77777777" w:rsidR="00E415D9" w:rsidRPr="007A2D1C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819253" w14:textId="4B0DC32C" w:rsidR="00E415D9" w:rsidRPr="00625002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E415D9" w:rsidRPr="00C120E7" w14:paraId="327794D4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540C2C9" w14:textId="73368762" w:rsidR="00E415D9" w:rsidRPr="00F521D7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7D5A21" w14:textId="6CD627AA" w:rsidR="00E415D9" w:rsidRPr="00BA224D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13F79E46" w14:textId="77777777" w:rsidR="00E415D9" w:rsidRPr="00E4656F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7FA7B1" w14:textId="4AB57555" w:rsidR="00E415D9" w:rsidRPr="00BA224D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550F6FC" w14:textId="77777777" w:rsidR="00E415D9" w:rsidRPr="007A2D1C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1FF88A" w14:textId="1030CEFB" w:rsidR="00E415D9" w:rsidRPr="00BA224D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40" w:type="dxa"/>
          </w:tcPr>
          <w:p w14:paraId="3B8E9B8D" w14:textId="77777777" w:rsidR="00E415D9" w:rsidRPr="000F71ED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F24CC2" w14:textId="6A0558EE" w:rsidR="00E415D9" w:rsidRPr="000F71ED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415D9" w:rsidRPr="00934366" w14:paraId="24E97FC2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42FDF0C" w14:textId="0DF49EDC" w:rsidR="00E415D9" w:rsidRPr="00934366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3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8C82EA" w14:textId="2E7580AD" w:rsidR="00E415D9" w:rsidRPr="00934366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2886FD49" w14:textId="77777777" w:rsidR="00E415D9" w:rsidRPr="00934366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AFAEC9" w14:textId="2E63267B" w:rsidR="00E415D9" w:rsidRPr="00934366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D149FC" w14:textId="77777777" w:rsidR="00E415D9" w:rsidRPr="00934366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010C6" w14:textId="5DCE8F7F" w:rsidR="00E415D9" w:rsidRPr="00934366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15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</w:t>
            </w:r>
            <w:r w:rsidR="00AA2BA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4A608007" w14:textId="77777777" w:rsidR="00E415D9" w:rsidRPr="00934366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C6F5F" w14:textId="6A319C84" w:rsidR="00E415D9" w:rsidRPr="00934366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</w:tr>
    </w:tbl>
    <w:p w14:paraId="63D7927B" w14:textId="77777777" w:rsidR="006C5DD8" w:rsidRPr="00CA3312" w:rsidRDefault="006C5DD8" w:rsidP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170"/>
      </w:tblGrid>
      <w:tr w:rsidR="00B13F7E" w:rsidRPr="009433A9" w14:paraId="3AD24A6A" w14:textId="77777777" w:rsidTr="00733CD4">
        <w:trPr>
          <w:trHeight w:val="403"/>
        </w:trPr>
        <w:tc>
          <w:tcPr>
            <w:tcW w:w="4140" w:type="dxa"/>
            <w:vAlign w:val="bottom"/>
          </w:tcPr>
          <w:p w14:paraId="5137753B" w14:textId="77777777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4900DAE9" w14:textId="0B4995C9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21C16" w14:textId="77777777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965B08" w14:textId="1367AC4C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53B45" w14:textId="77777777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4A553" w14:textId="72251370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752BF" w14:textId="77777777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5EFED" w14:textId="33417B54" w:rsidR="00B13F7E" w:rsidRPr="009433A9" w:rsidRDefault="00B13F7E" w:rsidP="00B1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73C4" w:rsidRPr="009433A9" w14:paraId="384380D5" w14:textId="77777777" w:rsidTr="00FD696C">
        <w:trPr>
          <w:trHeight w:val="403"/>
        </w:trPr>
        <w:tc>
          <w:tcPr>
            <w:tcW w:w="4140" w:type="dxa"/>
            <w:shd w:val="clear" w:color="auto" w:fill="auto"/>
          </w:tcPr>
          <w:p w14:paraId="12450323" w14:textId="7A957C24" w:rsidR="00BA73C4" w:rsidRPr="009433A9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A41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B04F1AD" w14:textId="24DE3733" w:rsidR="00BA73C4" w:rsidRPr="00B87066" w:rsidRDefault="00E415D9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02AD43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295DD" w14:textId="1609E636" w:rsidR="00BA73C4" w:rsidRPr="00B87066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BFD11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C5076B" w14:textId="0F9D62D1" w:rsidR="00BA73C4" w:rsidRPr="00625002" w:rsidRDefault="00E415D9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E415D9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E415D9">
              <w:rPr>
                <w:rFonts w:ascii="Angsana New" w:hAnsi="Angsana New"/>
                <w:sz w:val="30"/>
                <w:szCs w:val="30"/>
              </w:rPr>
              <w:t>,</w:t>
            </w:r>
            <w:r w:rsidRPr="00E415D9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  <w:tc>
          <w:tcPr>
            <w:tcW w:w="270" w:type="dxa"/>
          </w:tcPr>
          <w:p w14:paraId="3FBA7641" w14:textId="77777777" w:rsidR="00BA73C4" w:rsidRPr="009433A9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0963B9" w14:textId="5F49A206" w:rsidR="00BA73C4" w:rsidRPr="000F71ED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</w:tr>
      <w:tr w:rsidR="00BA73C4" w:rsidRPr="009433A9" w14:paraId="40A931FC" w14:textId="77777777" w:rsidTr="00FD696C">
        <w:trPr>
          <w:trHeight w:val="403"/>
        </w:trPr>
        <w:tc>
          <w:tcPr>
            <w:tcW w:w="4140" w:type="dxa"/>
            <w:shd w:val="clear" w:color="auto" w:fill="auto"/>
          </w:tcPr>
          <w:p w14:paraId="709D0A53" w14:textId="4C487F64" w:rsidR="00BA73C4" w:rsidRPr="00712F4F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12F4F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080" w:type="dxa"/>
          </w:tcPr>
          <w:p w14:paraId="61CF8A44" w14:textId="0ED14BC4" w:rsidR="00BA73C4" w:rsidRPr="00B87066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84484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978C8" w14:textId="127CCB5F" w:rsidR="00BA73C4" w:rsidRPr="00B87066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B822C" w14:textId="77777777" w:rsidR="00BA73C4" w:rsidRPr="00696C17" w:rsidRDefault="00BA73C4" w:rsidP="00BA7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CDB2F1" w14:textId="0E54579A" w:rsidR="00BA73C4" w:rsidRPr="00625002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6A30B" w14:textId="77777777" w:rsidR="00BA73C4" w:rsidRPr="009433A9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98828" w14:textId="5892B25C" w:rsidR="00BA73C4" w:rsidRPr="00625002" w:rsidRDefault="00BA73C4" w:rsidP="00BA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583" w:rsidRPr="009433A9" w14:paraId="319052E8" w14:textId="77777777" w:rsidTr="00A1416C">
        <w:trPr>
          <w:trHeight w:val="403"/>
        </w:trPr>
        <w:tc>
          <w:tcPr>
            <w:tcW w:w="4140" w:type="dxa"/>
            <w:shd w:val="clear" w:color="auto" w:fill="auto"/>
          </w:tcPr>
          <w:p w14:paraId="41F105F6" w14:textId="69B35AC7" w:rsidR="005D3583" w:rsidRPr="00FD696C" w:rsidRDefault="005D3583" w:rsidP="005D3583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</w:tcPr>
          <w:p w14:paraId="567E7F4A" w14:textId="24165771" w:rsidR="005D3583" w:rsidRPr="00FD696C" w:rsidRDefault="005D3583" w:rsidP="005D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61A51" w14:textId="77777777" w:rsidR="005D3583" w:rsidRPr="00FD696C" w:rsidRDefault="005D3583" w:rsidP="005D3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8C6680" w14:textId="3439B94C" w:rsidR="005D3583" w:rsidRPr="00FD696C" w:rsidRDefault="005D3583" w:rsidP="005D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18450482" w14:textId="77777777" w:rsidR="005D3583" w:rsidRPr="00FD696C" w:rsidRDefault="005D3583" w:rsidP="005D3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CAB80F" w14:textId="1E052CCC" w:rsidR="005D3583" w:rsidRPr="00FD696C" w:rsidRDefault="005D3583" w:rsidP="005D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03E034" w14:textId="77777777" w:rsidR="005D3583" w:rsidRPr="00FD696C" w:rsidRDefault="005D3583" w:rsidP="005D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D130B" w14:textId="5C5F6577" w:rsidR="005D3583" w:rsidRPr="00FD696C" w:rsidRDefault="005D3583" w:rsidP="005D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</w:tr>
      <w:tr w:rsidR="005D3583" w:rsidRPr="009433A9" w14:paraId="5F779D01" w14:textId="77777777" w:rsidTr="00A1416C">
        <w:trPr>
          <w:trHeight w:val="403"/>
        </w:trPr>
        <w:tc>
          <w:tcPr>
            <w:tcW w:w="4140" w:type="dxa"/>
            <w:shd w:val="clear" w:color="auto" w:fill="auto"/>
          </w:tcPr>
          <w:p w14:paraId="510471C7" w14:textId="578AAA4C" w:rsidR="005D3583" w:rsidRPr="00FD696C" w:rsidRDefault="005D3583" w:rsidP="005D3583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DB96F" w14:textId="59640753" w:rsidR="005D3583" w:rsidRPr="00FD696C" w:rsidRDefault="005D3583" w:rsidP="005D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 w:rsidRPr="00E415D9">
              <w:rPr>
                <w:rFonts w:ascii="Angsana New" w:hAnsi="Angsana New"/>
                <w:sz w:val="30"/>
                <w:szCs w:val="30"/>
                <w:cs/>
              </w:rPr>
              <w:t>201</w:t>
            </w:r>
            <w:r w:rsidRPr="00E415D9">
              <w:rPr>
                <w:rFonts w:ascii="Angsana New" w:hAnsi="Angsana New"/>
                <w:sz w:val="30"/>
                <w:szCs w:val="30"/>
              </w:rPr>
              <w:t>,</w:t>
            </w:r>
            <w:r w:rsidRPr="00E415D9">
              <w:rPr>
                <w:rFonts w:ascii="Angsana New" w:hAnsi="Angsana New"/>
                <w:sz w:val="30"/>
                <w:szCs w:val="30"/>
                <w:cs/>
              </w:rPr>
              <w:t>500</w:t>
            </w:r>
          </w:p>
        </w:tc>
        <w:tc>
          <w:tcPr>
            <w:tcW w:w="270" w:type="dxa"/>
          </w:tcPr>
          <w:p w14:paraId="020F9E83" w14:textId="77777777" w:rsidR="005D3583" w:rsidRPr="00FD696C" w:rsidRDefault="005D3583" w:rsidP="005D3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40AA22" w14:textId="291B655D" w:rsidR="005D3583" w:rsidRPr="00FD696C" w:rsidRDefault="005D3583" w:rsidP="005D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CBAA14" w14:textId="77777777" w:rsidR="005D3583" w:rsidRPr="00FD696C" w:rsidRDefault="005D3583" w:rsidP="005D3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4895EF" w14:textId="43A14EA5" w:rsidR="005D3583" w:rsidRPr="00FD696C" w:rsidRDefault="005D3583" w:rsidP="005D3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  <w:cs/>
              </w:rPr>
            </w:pPr>
            <w:r w:rsidRPr="00E415D9">
              <w:rPr>
                <w:rFonts w:ascii="Angsana New" w:hAnsi="Angsana New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415D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415D9">
              <w:rPr>
                <w:rFonts w:ascii="Angsana New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270" w:type="dxa"/>
          </w:tcPr>
          <w:p w14:paraId="5AACD567" w14:textId="77777777" w:rsidR="005D3583" w:rsidRPr="00FD696C" w:rsidRDefault="005D3583" w:rsidP="005D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83B9B1" w14:textId="526CE6CC" w:rsidR="005D3583" w:rsidRPr="00FD696C" w:rsidRDefault="005D3583" w:rsidP="005D3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96C" w:rsidRPr="009433A9" w14:paraId="1197DFD6" w14:textId="77777777" w:rsidTr="00A1416C">
        <w:trPr>
          <w:trHeight w:val="403"/>
        </w:trPr>
        <w:tc>
          <w:tcPr>
            <w:tcW w:w="4140" w:type="dxa"/>
            <w:shd w:val="clear" w:color="auto" w:fill="auto"/>
          </w:tcPr>
          <w:p w14:paraId="37603472" w14:textId="6BC9EF45" w:rsidR="00FD696C" w:rsidRPr="00712F4F" w:rsidRDefault="00FD696C" w:rsidP="00FD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F68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AC518F" w14:textId="6B6BE287" w:rsidR="00FD696C" w:rsidRPr="000F71ED" w:rsidRDefault="00FD696C" w:rsidP="00FD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15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201</w:t>
            </w:r>
            <w:r w:rsidRPr="00E415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415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500</w:t>
            </w:r>
          </w:p>
        </w:tc>
        <w:tc>
          <w:tcPr>
            <w:tcW w:w="270" w:type="dxa"/>
          </w:tcPr>
          <w:p w14:paraId="3BC1A311" w14:textId="77777777" w:rsidR="00FD696C" w:rsidRPr="00696C17" w:rsidRDefault="00FD696C" w:rsidP="00FD6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99A9A5" w14:textId="3E201016" w:rsidR="00FD696C" w:rsidRPr="000F71ED" w:rsidRDefault="00FD696C" w:rsidP="00FD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380DCE4C" w14:textId="77777777" w:rsidR="00FD696C" w:rsidRPr="00696C17" w:rsidRDefault="00FD696C" w:rsidP="00FD6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00BA9" w14:textId="550604F7" w:rsidR="00FD696C" w:rsidRPr="001D2F56" w:rsidRDefault="00FD696C" w:rsidP="00FD6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15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236</w:t>
            </w:r>
            <w:r w:rsidRPr="00E415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415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70BC01E5" w14:textId="77777777" w:rsidR="00FD696C" w:rsidRPr="009433A9" w:rsidRDefault="00FD696C" w:rsidP="00FD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1B489" w14:textId="0923D362" w:rsidR="00FD696C" w:rsidRPr="00625002" w:rsidRDefault="00FD696C" w:rsidP="00FD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F3A">
              <w:rPr>
                <w:rFonts w:ascii="Angsana New" w:hAnsi="Angsana New"/>
                <w:b/>
                <w:bCs/>
                <w:sz w:val="30"/>
                <w:szCs w:val="30"/>
              </w:rPr>
              <w:t>233,120</w:t>
            </w:r>
          </w:p>
        </w:tc>
      </w:tr>
    </w:tbl>
    <w:p w14:paraId="2856EF4D" w14:textId="66196DB9" w:rsidR="0079593A" w:rsidRPr="009433A9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433A9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สัญญาสำคัญกับกิจการที่เกี่ยวข้องกัน</w:t>
      </w:r>
    </w:p>
    <w:p w14:paraId="0D6DDD5C" w14:textId="77777777" w:rsidR="0084324E" w:rsidRPr="00554327" w:rsidRDefault="0084324E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21190BD" w14:textId="5D594A2E" w:rsidR="00C13248" w:rsidRPr="00372D79" w:rsidRDefault="00B85A8C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สำหรับงวดหกเดือนสิ้นสุด</w:t>
      </w:r>
      <w:r w:rsidR="00EF30D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F30DE">
        <w:rPr>
          <w:rFonts w:ascii="Angsana New" w:hAnsi="Angsana New"/>
          <w:sz w:val="30"/>
          <w:szCs w:val="30"/>
        </w:rPr>
        <w:t xml:space="preserve">30 </w:t>
      </w:r>
      <w:r w:rsidR="00EF30DE">
        <w:rPr>
          <w:rFonts w:ascii="Angsana New" w:hAnsi="Angsana New" w:hint="cs"/>
          <w:sz w:val="30"/>
          <w:szCs w:val="30"/>
          <w:cs/>
        </w:rPr>
        <w:t>มิถุนายน</w:t>
      </w:r>
      <w:r w:rsidR="002F276B">
        <w:rPr>
          <w:rFonts w:ascii="Angsana New" w:hAnsi="Angsana New" w:hint="cs"/>
          <w:sz w:val="30"/>
          <w:szCs w:val="30"/>
          <w:cs/>
        </w:rPr>
        <w:t xml:space="preserve"> </w:t>
      </w:r>
      <w:r w:rsidR="00F046BA">
        <w:rPr>
          <w:rFonts w:ascii="Angsana New" w:hAnsi="Angsana New"/>
          <w:sz w:val="30"/>
          <w:szCs w:val="30"/>
        </w:rPr>
        <w:t>2567</w:t>
      </w:r>
      <w:r w:rsidR="00983F67">
        <w:rPr>
          <w:rFonts w:ascii="Angsana New" w:hAnsi="Angsana New"/>
          <w:sz w:val="30"/>
          <w:szCs w:val="30"/>
        </w:rPr>
        <w:t xml:space="preserve"> </w:t>
      </w:r>
      <w:r w:rsidR="00533273">
        <w:rPr>
          <w:rFonts w:ascii="Angsana New" w:hAnsi="Angsana New" w:hint="cs"/>
          <w:sz w:val="30"/>
          <w:szCs w:val="30"/>
          <w:cs/>
        </w:rPr>
        <w:t>มี</w:t>
      </w:r>
      <w:r w:rsidR="00C13248" w:rsidRPr="00372D79">
        <w:rPr>
          <w:rFonts w:ascii="Angsana New" w:hAnsi="Angsana New"/>
          <w:sz w:val="30"/>
          <w:szCs w:val="30"/>
          <w:cs/>
        </w:rPr>
        <w:t>การเปลี่ยนแปลงที่มีสาระสำคัญของสัญญาที่ทำกับกิจการที่เกี่ยวข้องกัน มีดังนี้</w:t>
      </w:r>
      <w:r w:rsidR="00C13248" w:rsidRPr="00372D79">
        <w:rPr>
          <w:rFonts w:ascii="Angsana New" w:hAnsi="Angsana New"/>
          <w:sz w:val="30"/>
          <w:szCs w:val="30"/>
        </w:rPr>
        <w:t> </w:t>
      </w:r>
    </w:p>
    <w:p w14:paraId="0EF8D22E" w14:textId="77777777" w:rsidR="00C13248" w:rsidRPr="00554327" w:rsidRDefault="00C13248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highlight w:val="yellow"/>
          <w:cs/>
        </w:rPr>
      </w:pPr>
    </w:p>
    <w:p w14:paraId="48823363" w14:textId="17C7DA48" w:rsidR="006B3D30" w:rsidRDefault="00850E2F" w:rsidP="00936160">
      <w:pPr>
        <w:spacing w:line="240" w:lineRule="auto"/>
        <w:ind w:left="531" w:right="-25"/>
        <w:jc w:val="thaiDistribute"/>
        <w:rPr>
          <w:rFonts w:ascii="Angsana New" w:hAnsi="Angsana New"/>
          <w:sz w:val="30"/>
          <w:szCs w:val="30"/>
        </w:rPr>
      </w:pPr>
      <w:r w:rsidRPr="00850E2F">
        <w:rPr>
          <w:rFonts w:ascii="Angsana New" w:hAnsi="Angsana New"/>
          <w:sz w:val="30"/>
          <w:szCs w:val="30"/>
          <w:cs/>
        </w:rPr>
        <w:t>บริษัทได้ทำสัญญาว่าจ้างจัดหาบุคลากร พนักงานขับรถ พนักงานประจำรถบรรทุกหัวลากกับกิจการที่เกี่ยวข้องกันแห่งหนึ่ง โดยมีอัตราค่าบริการ</w:t>
      </w:r>
      <w:r w:rsidR="003B702C">
        <w:rPr>
          <w:rFonts w:ascii="Angsana New" w:hAnsi="Angsana New" w:hint="cs"/>
          <w:sz w:val="30"/>
          <w:szCs w:val="30"/>
          <w:cs/>
        </w:rPr>
        <w:t>ตามที่กำหนด</w:t>
      </w:r>
      <w:r w:rsidRPr="00850E2F">
        <w:rPr>
          <w:rFonts w:ascii="Angsana New" w:hAnsi="Angsana New"/>
          <w:sz w:val="30"/>
          <w:szCs w:val="30"/>
          <w:cs/>
        </w:rPr>
        <w:t xml:space="preserve">ในสัญญา โดยสัญญาจะสิ้นสุดในเดือนธันวาคม </w:t>
      </w:r>
      <w:r>
        <w:rPr>
          <w:rFonts w:ascii="Angsana New" w:hAnsi="Angsana New"/>
          <w:sz w:val="30"/>
          <w:szCs w:val="30"/>
        </w:rPr>
        <w:t>2568</w:t>
      </w:r>
    </w:p>
    <w:p w14:paraId="0C482420" w14:textId="77777777" w:rsidR="00850E2F" w:rsidRPr="00554327" w:rsidRDefault="00850E2F" w:rsidP="00936160">
      <w:pPr>
        <w:spacing w:line="240" w:lineRule="auto"/>
        <w:ind w:left="531" w:right="-25"/>
        <w:jc w:val="thaiDistribute"/>
        <w:rPr>
          <w:rFonts w:ascii="Angsana New" w:hAnsi="Angsana New"/>
        </w:rPr>
      </w:pPr>
    </w:p>
    <w:p w14:paraId="04F5497C" w14:textId="6FD18EF2" w:rsidR="00F949B1" w:rsidRDefault="001924CB" w:rsidP="001924CB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1924CB">
        <w:rPr>
          <w:rFonts w:ascii="Angsana New" w:hAnsi="Angsana New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>2564</w:t>
      </w:r>
      <w:r w:rsidRPr="001924CB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</w:t>
      </w:r>
      <w:r w:rsidR="00120B99">
        <w:rPr>
          <w:rFonts w:ascii="Angsana New" w:hAnsi="Angsana New" w:hint="cs"/>
          <w:sz w:val="30"/>
          <w:szCs w:val="30"/>
          <w:cs/>
        </w:rPr>
        <w:t>ระยะสั้น</w:t>
      </w:r>
      <w:r w:rsidRPr="001924CB">
        <w:rPr>
          <w:rFonts w:ascii="Angsana New" w:hAnsi="Angsana New"/>
          <w:sz w:val="30"/>
          <w:szCs w:val="30"/>
          <w:cs/>
        </w:rPr>
        <w:t>จากกรรมการโดยมีวงเงินกู้ยืมจำนวนไม่เกิน</w:t>
      </w:r>
      <w:r>
        <w:rPr>
          <w:rFonts w:ascii="Angsana New" w:hAnsi="Angsana New"/>
          <w:sz w:val="30"/>
          <w:szCs w:val="30"/>
        </w:rPr>
        <w:t xml:space="preserve"> 250</w:t>
      </w:r>
      <w:r w:rsidRPr="001924CB">
        <w:rPr>
          <w:rFonts w:ascii="Angsana New" w:hAnsi="Angsana New"/>
          <w:sz w:val="30"/>
          <w:szCs w:val="30"/>
          <w:cs/>
        </w:rPr>
        <w:t xml:space="preserve"> ล้านบาทซึ่งมีอัตราดอกเบี้ยร้อยละ </w:t>
      </w:r>
      <w:r>
        <w:rPr>
          <w:rFonts w:ascii="Angsana New" w:hAnsi="Angsana New"/>
          <w:sz w:val="30"/>
          <w:szCs w:val="30"/>
        </w:rPr>
        <w:t>4.5</w:t>
      </w:r>
      <w:r w:rsidRPr="001924CB">
        <w:rPr>
          <w:rFonts w:ascii="Angsana New" w:hAnsi="Angsana New"/>
          <w:sz w:val="30"/>
          <w:szCs w:val="30"/>
          <w:cs/>
        </w:rPr>
        <w:t xml:space="preserve"> ต่อปี</w:t>
      </w:r>
      <w:r>
        <w:rPr>
          <w:rFonts w:ascii="Angsana New" w:hAnsi="Angsana New"/>
          <w:sz w:val="30"/>
          <w:szCs w:val="30"/>
        </w:rPr>
        <w:t xml:space="preserve"> </w:t>
      </w:r>
      <w:r w:rsidRPr="001924CB">
        <w:rPr>
          <w:rFonts w:ascii="Angsana New" w:hAnsi="Angsana New"/>
          <w:sz w:val="30"/>
          <w:szCs w:val="30"/>
          <w:cs/>
        </w:rPr>
        <w:t xml:space="preserve">ซึ่งสัญญาดังกล่าวจะสิ้นสุดภายใน </w:t>
      </w:r>
      <w:r>
        <w:rPr>
          <w:rFonts w:ascii="Angsana New" w:hAnsi="Angsana New"/>
          <w:sz w:val="30"/>
          <w:szCs w:val="30"/>
        </w:rPr>
        <w:t>1</w:t>
      </w:r>
      <w:r w:rsidRPr="001924CB">
        <w:rPr>
          <w:rFonts w:ascii="Angsana New" w:hAnsi="Angsana New"/>
          <w:sz w:val="30"/>
          <w:szCs w:val="30"/>
          <w:cs/>
        </w:rPr>
        <w:t xml:space="preserve"> ปีนับตั้งแต่วันที่ได้มีการเบิกใช้วงเงินแต่ละคราว หรือเมื่อได้รับชำระคืนเต็มจำนวน โดยบริษัทได้มีการชำระคืนเงินต้นพร้อมดอกเบี้ยทั้งหมดแล้วในเดือนมกราคม </w:t>
      </w:r>
      <w:r>
        <w:rPr>
          <w:rFonts w:ascii="Angsana New" w:hAnsi="Angsana New"/>
          <w:sz w:val="30"/>
          <w:szCs w:val="30"/>
        </w:rPr>
        <w:t xml:space="preserve">2567 </w:t>
      </w:r>
      <w:r w:rsidRPr="001924CB">
        <w:rPr>
          <w:rFonts w:ascii="Angsana New" w:hAnsi="Angsana New"/>
          <w:sz w:val="30"/>
          <w:szCs w:val="30"/>
          <w:cs/>
        </w:rPr>
        <w:t xml:space="preserve">ต่อมาในเดือนมกราคม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924CB">
        <w:rPr>
          <w:rFonts w:ascii="Angsana New" w:hAnsi="Angsana New"/>
          <w:sz w:val="30"/>
          <w:szCs w:val="30"/>
          <w:cs/>
        </w:rPr>
        <w:t xml:space="preserve">บริษัทได้ทำสัญญาเงินกู้ยืมระยะยาวจากกรรมการโดยมีวงเงินกู้ยืมจำนวน </w:t>
      </w:r>
      <w:r>
        <w:rPr>
          <w:rFonts w:ascii="Angsana New" w:hAnsi="Angsana New"/>
          <w:sz w:val="30"/>
          <w:szCs w:val="30"/>
        </w:rPr>
        <w:t>201.5</w:t>
      </w:r>
      <w:r w:rsidRPr="001924CB">
        <w:rPr>
          <w:rFonts w:ascii="Angsana New" w:hAnsi="Angsana New"/>
          <w:sz w:val="30"/>
          <w:szCs w:val="30"/>
          <w:cs/>
        </w:rPr>
        <w:t xml:space="preserve"> ล้านบาท ซึ่งมีอัตราดอกเบี้ยร้อยละ </w:t>
      </w:r>
      <w:r>
        <w:rPr>
          <w:rFonts w:ascii="Angsana New" w:hAnsi="Angsana New"/>
          <w:sz w:val="30"/>
          <w:szCs w:val="30"/>
        </w:rPr>
        <w:t>5.33</w:t>
      </w:r>
      <w:r w:rsidRPr="001924CB">
        <w:rPr>
          <w:rFonts w:ascii="Angsana New" w:hAnsi="Angsana New"/>
          <w:sz w:val="30"/>
          <w:szCs w:val="30"/>
          <w:cs/>
        </w:rPr>
        <w:t xml:space="preserve"> ต่อปี โดยมีกำหนดชำระคืนในเดือนมกราคม </w:t>
      </w:r>
      <w:r w:rsidR="00085678">
        <w:rPr>
          <w:rFonts w:ascii="Angsana New" w:hAnsi="Angsana New"/>
          <w:sz w:val="30"/>
          <w:szCs w:val="30"/>
        </w:rPr>
        <w:t>2569</w:t>
      </w:r>
    </w:p>
    <w:p w14:paraId="256FA669" w14:textId="77777777" w:rsidR="001924CB" w:rsidRPr="00554327" w:rsidRDefault="001924CB" w:rsidP="001924CB">
      <w:pPr>
        <w:spacing w:line="240" w:lineRule="auto"/>
        <w:ind w:left="531"/>
        <w:jc w:val="thaiDistribute"/>
        <w:rPr>
          <w:rFonts w:ascii="Angsana New" w:hAnsi="Angsana New"/>
          <w:b/>
          <w:cs/>
        </w:rPr>
      </w:pPr>
    </w:p>
    <w:p w14:paraId="0CC0578E" w14:textId="2CC43868" w:rsidR="00F30622" w:rsidRPr="008152FD" w:rsidRDefault="00F30622" w:rsidP="00CC055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152FD">
        <w:rPr>
          <w:rFonts w:ascii="Angsana New" w:hAnsi="Angsana New" w:hint="cs"/>
          <w:bCs/>
          <w:sz w:val="30"/>
          <w:szCs w:val="30"/>
          <w:cs/>
        </w:rPr>
        <w:t>ลูกหนี้การค้า</w:t>
      </w:r>
      <w:r w:rsidR="00322D32" w:rsidRPr="008152FD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14:paraId="42721DBF" w14:textId="15C19305" w:rsidR="00F30622" w:rsidRPr="00554327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6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4"/>
        <w:gridCol w:w="1120"/>
        <w:gridCol w:w="321"/>
        <w:gridCol w:w="855"/>
        <w:gridCol w:w="263"/>
        <w:gridCol w:w="8"/>
        <w:gridCol w:w="49"/>
        <w:gridCol w:w="185"/>
        <w:gridCol w:w="935"/>
        <w:gridCol w:w="231"/>
        <w:gridCol w:w="6"/>
        <w:gridCol w:w="41"/>
        <w:gridCol w:w="134"/>
        <w:gridCol w:w="6"/>
        <w:gridCol w:w="1022"/>
        <w:gridCol w:w="139"/>
        <w:gridCol w:w="131"/>
        <w:gridCol w:w="57"/>
        <w:gridCol w:w="1122"/>
        <w:gridCol w:w="41"/>
        <w:gridCol w:w="6"/>
      </w:tblGrid>
      <w:tr w:rsidR="003955AD" w:rsidRPr="00E52547" w14:paraId="20D7F101" w14:textId="77777777" w:rsidTr="0082062A">
        <w:trPr>
          <w:gridAfter w:val="1"/>
          <w:wAfter w:w="6" w:type="dxa"/>
          <w:cantSplit/>
        </w:trPr>
        <w:tc>
          <w:tcPr>
            <w:tcW w:w="3014" w:type="dxa"/>
            <w:vAlign w:val="bottom"/>
            <w:hideMark/>
          </w:tcPr>
          <w:p w14:paraId="1404A279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  <w:gridSpan w:val="2"/>
          </w:tcPr>
          <w:p w14:paraId="10D9BCC6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526" w:type="dxa"/>
            <w:gridSpan w:val="7"/>
            <w:vAlign w:val="bottom"/>
          </w:tcPr>
          <w:p w14:paraId="0C2BAFF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254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1" w:type="dxa"/>
            <w:gridSpan w:val="3"/>
          </w:tcPr>
          <w:p w14:paraId="030ADE9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8" w:type="dxa"/>
            <w:gridSpan w:val="7"/>
            <w:vAlign w:val="bottom"/>
          </w:tcPr>
          <w:p w14:paraId="530924D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2A5EA5" w:rsidRPr="00E52547" w14:paraId="7C036794" w14:textId="77777777" w:rsidTr="0082062A">
        <w:trPr>
          <w:cantSplit/>
        </w:trPr>
        <w:tc>
          <w:tcPr>
            <w:tcW w:w="3014" w:type="dxa"/>
            <w:vAlign w:val="bottom"/>
          </w:tcPr>
          <w:p w14:paraId="17457F1E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  <w:gridSpan w:val="2"/>
          </w:tcPr>
          <w:p w14:paraId="602A6DE0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5" w:type="dxa"/>
            <w:gridSpan w:val="4"/>
          </w:tcPr>
          <w:p w14:paraId="56C60B42" w14:textId="7DCFEA18" w:rsidR="002A5EA5" w:rsidRPr="00E52547" w:rsidRDefault="002A5EA5" w:rsidP="00CF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5" w:type="dxa"/>
          </w:tcPr>
          <w:p w14:paraId="06AAB780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5E4E58C7" w14:textId="54FC5591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  <w:gridSpan w:val="3"/>
          </w:tcPr>
          <w:p w14:paraId="7EB0BBBB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5D1EF549" w14:textId="66C6170A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8" w:type="dxa"/>
            <w:gridSpan w:val="2"/>
          </w:tcPr>
          <w:p w14:paraId="07B4D135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3ECA9002" w14:textId="1CA1F48B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A5EA5" w:rsidRPr="00E52547" w14:paraId="214ED1AE" w14:textId="77777777" w:rsidTr="0082062A">
        <w:trPr>
          <w:cantSplit/>
        </w:trPr>
        <w:tc>
          <w:tcPr>
            <w:tcW w:w="3014" w:type="dxa"/>
            <w:vAlign w:val="bottom"/>
          </w:tcPr>
          <w:p w14:paraId="29A98437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  <w:gridSpan w:val="2"/>
          </w:tcPr>
          <w:p w14:paraId="6741F7BD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525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  <w:gridSpan w:val="4"/>
          </w:tcPr>
          <w:p w14:paraId="68C9EB9E" w14:textId="462F713E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5" w:type="dxa"/>
          </w:tcPr>
          <w:p w14:paraId="25610410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15E5905D" w14:textId="7D8F3654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1" w:type="dxa"/>
            <w:gridSpan w:val="3"/>
          </w:tcPr>
          <w:p w14:paraId="22DFFC41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05DD137F" w14:textId="2F77D94C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bidi="ar-SA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8" w:type="dxa"/>
            <w:gridSpan w:val="2"/>
          </w:tcPr>
          <w:p w14:paraId="0D41A65D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2A97EC3E" w14:textId="3D95E46C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A5EA5" w:rsidRPr="00E52547" w14:paraId="6CFA014D" w14:textId="77777777" w:rsidTr="0082062A">
        <w:trPr>
          <w:cantSplit/>
          <w:trHeight w:val="335"/>
        </w:trPr>
        <w:tc>
          <w:tcPr>
            <w:tcW w:w="3014" w:type="dxa"/>
            <w:vAlign w:val="bottom"/>
            <w:hideMark/>
          </w:tcPr>
          <w:p w14:paraId="67CEBACE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41" w:type="dxa"/>
            <w:gridSpan w:val="2"/>
          </w:tcPr>
          <w:p w14:paraId="00E14C54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231" w:type="dxa"/>
            <w:gridSpan w:val="18"/>
            <w:vAlign w:val="bottom"/>
            <w:hideMark/>
          </w:tcPr>
          <w:p w14:paraId="5E39DDAC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5254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E525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A5EA5" w:rsidRPr="00E52547" w14:paraId="72029DD5" w14:textId="77777777" w:rsidTr="0082062A">
        <w:trPr>
          <w:cantSplit/>
        </w:trPr>
        <w:tc>
          <w:tcPr>
            <w:tcW w:w="3014" w:type="dxa"/>
            <w:hideMark/>
          </w:tcPr>
          <w:p w14:paraId="4E10C8E7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1" w:type="dxa"/>
            <w:gridSpan w:val="2"/>
          </w:tcPr>
          <w:p w14:paraId="74F82F57" w14:textId="74A1ECB0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5" w:type="dxa"/>
            <w:gridSpan w:val="4"/>
          </w:tcPr>
          <w:p w14:paraId="703D0C3F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710BBF99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6AC25461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gridSpan w:val="3"/>
          </w:tcPr>
          <w:p w14:paraId="3C2BFA8F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7E381A4F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8" w:type="dxa"/>
            <w:gridSpan w:val="2"/>
          </w:tcPr>
          <w:p w14:paraId="49564B26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0E8DD3CA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2A5EA5" w:rsidRPr="00E52547" w14:paraId="420732B4" w14:textId="77777777" w:rsidTr="0082062A">
        <w:trPr>
          <w:cantSplit/>
        </w:trPr>
        <w:tc>
          <w:tcPr>
            <w:tcW w:w="3014" w:type="dxa"/>
          </w:tcPr>
          <w:p w14:paraId="696DF015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1" w:type="dxa"/>
            <w:gridSpan w:val="2"/>
          </w:tcPr>
          <w:p w14:paraId="39A051A3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gridSpan w:val="4"/>
          </w:tcPr>
          <w:p w14:paraId="5668A54B" w14:textId="654D8BA6" w:rsidR="002A5EA5" w:rsidRPr="00E52547" w:rsidRDefault="00AA2BAF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9,952</w:t>
            </w:r>
          </w:p>
        </w:tc>
        <w:tc>
          <w:tcPr>
            <w:tcW w:w="185" w:type="dxa"/>
          </w:tcPr>
          <w:p w14:paraId="079A083D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3B3AC568" w14:textId="3807B83A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5,968</w:t>
            </w:r>
          </w:p>
        </w:tc>
        <w:tc>
          <w:tcPr>
            <w:tcW w:w="181" w:type="dxa"/>
            <w:gridSpan w:val="3"/>
          </w:tcPr>
          <w:p w14:paraId="58B3F7ED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0B3B3470" w14:textId="46BF3F49" w:rsidR="002A5EA5" w:rsidRPr="00E52547" w:rsidRDefault="0091430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91430E">
              <w:rPr>
                <w:rFonts w:ascii="Angsana New" w:hAnsi="Angsana New"/>
                <w:sz w:val="30"/>
                <w:szCs w:val="30"/>
                <w:cs/>
              </w:rPr>
              <w:t>240</w:t>
            </w:r>
            <w:r w:rsidRPr="0091430E">
              <w:rPr>
                <w:rFonts w:ascii="Angsana New" w:hAnsi="Angsana New"/>
                <w:sz w:val="30"/>
                <w:szCs w:val="30"/>
              </w:rPr>
              <w:t>,</w:t>
            </w:r>
            <w:r w:rsidR="00D154F7">
              <w:rPr>
                <w:rFonts w:ascii="Angsana New" w:hAnsi="Angsana New" w:hint="cs"/>
                <w:sz w:val="30"/>
                <w:szCs w:val="30"/>
                <w:cs/>
              </w:rPr>
              <w:t>119</w:t>
            </w:r>
          </w:p>
        </w:tc>
        <w:tc>
          <w:tcPr>
            <w:tcW w:w="188" w:type="dxa"/>
            <w:gridSpan w:val="2"/>
          </w:tcPr>
          <w:p w14:paraId="79577165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2AA61F30" w14:textId="0C9594A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297A88">
              <w:rPr>
                <w:rFonts w:ascii="Angsana New" w:hAnsi="Angsana New"/>
                <w:sz w:val="30"/>
                <w:szCs w:val="30"/>
              </w:rPr>
              <w:t>268,449</w:t>
            </w:r>
          </w:p>
        </w:tc>
      </w:tr>
      <w:tr w:rsidR="002A5EA5" w:rsidRPr="00E52547" w14:paraId="0AAE1BAF" w14:textId="77777777" w:rsidTr="0082062A">
        <w:trPr>
          <w:cantSplit/>
        </w:trPr>
        <w:tc>
          <w:tcPr>
            <w:tcW w:w="3014" w:type="dxa"/>
          </w:tcPr>
          <w:p w14:paraId="2930FB0F" w14:textId="31DBFFBA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41" w:type="dxa"/>
            <w:gridSpan w:val="2"/>
          </w:tcPr>
          <w:p w14:paraId="571C35DB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gridSpan w:val="4"/>
            <w:tcBorders>
              <w:bottom w:val="single" w:sz="4" w:space="0" w:color="auto"/>
            </w:tcBorders>
          </w:tcPr>
          <w:p w14:paraId="704AF05E" w14:textId="3BD71DD2" w:rsidR="002A5EA5" w:rsidRPr="00E52547" w:rsidRDefault="00A1493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4935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1</w:t>
            </w:r>
            <w:r w:rsidR="00AA2BAF">
              <w:rPr>
                <w:rFonts w:asciiTheme="majorBidi" w:hAnsiTheme="majorBidi"/>
                <w:sz w:val="30"/>
                <w:szCs w:val="30"/>
                <w:lang w:val="en-GB"/>
              </w:rPr>
              <w:t>4,594</w:t>
            </w:r>
          </w:p>
        </w:tc>
        <w:tc>
          <w:tcPr>
            <w:tcW w:w="185" w:type="dxa"/>
          </w:tcPr>
          <w:p w14:paraId="05F42FE0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03DD633E" w14:textId="1B335FC4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13,246</w:t>
            </w:r>
          </w:p>
        </w:tc>
        <w:tc>
          <w:tcPr>
            <w:tcW w:w="181" w:type="dxa"/>
            <w:gridSpan w:val="3"/>
          </w:tcPr>
          <w:p w14:paraId="5F350435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0FEF586C" w14:textId="6C11293A" w:rsidR="002A5EA5" w:rsidRPr="00E52547" w:rsidRDefault="00AA2BAF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27,199</w:t>
            </w:r>
          </w:p>
        </w:tc>
        <w:tc>
          <w:tcPr>
            <w:tcW w:w="188" w:type="dxa"/>
            <w:gridSpan w:val="2"/>
          </w:tcPr>
          <w:p w14:paraId="6C1FE1AD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1E219DC4" w14:textId="617489D5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24,047</w:t>
            </w:r>
          </w:p>
        </w:tc>
      </w:tr>
      <w:tr w:rsidR="002A5EA5" w:rsidRPr="006C0E48" w14:paraId="4826FD74" w14:textId="77777777" w:rsidTr="0082062A">
        <w:trPr>
          <w:cantSplit/>
        </w:trPr>
        <w:tc>
          <w:tcPr>
            <w:tcW w:w="3014" w:type="dxa"/>
          </w:tcPr>
          <w:p w14:paraId="5468B3E2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2"/>
          </w:tcPr>
          <w:p w14:paraId="4FC9BE7E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9DB601" w14:textId="5B05ECA5" w:rsidR="002A5EA5" w:rsidRPr="006C0E48" w:rsidRDefault="00AA2BAF" w:rsidP="0060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24,546</w:t>
            </w:r>
          </w:p>
        </w:tc>
        <w:tc>
          <w:tcPr>
            <w:tcW w:w="185" w:type="dxa"/>
          </w:tcPr>
          <w:p w14:paraId="025BE9C2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235D18" w14:textId="1CED9BC0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19,214</w:t>
            </w:r>
          </w:p>
        </w:tc>
        <w:tc>
          <w:tcPr>
            <w:tcW w:w="181" w:type="dxa"/>
            <w:gridSpan w:val="3"/>
          </w:tcPr>
          <w:p w14:paraId="36B71C3E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33BAF" w14:textId="71F896A9" w:rsidR="002A5EA5" w:rsidRPr="006C0E48" w:rsidRDefault="0091430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="00AA2BAF">
              <w:rPr>
                <w:rFonts w:ascii="Angsana New" w:hAnsi="Angsana New"/>
                <w:b/>
                <w:bCs/>
                <w:sz w:val="30"/>
                <w:szCs w:val="30"/>
              </w:rPr>
              <w:t>67,318</w:t>
            </w:r>
          </w:p>
        </w:tc>
        <w:tc>
          <w:tcPr>
            <w:tcW w:w="188" w:type="dxa"/>
            <w:gridSpan w:val="2"/>
          </w:tcPr>
          <w:p w14:paraId="41D57527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FC2512" w14:textId="4ED88EF0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292,496</w:t>
            </w:r>
          </w:p>
        </w:tc>
      </w:tr>
      <w:tr w:rsidR="002A5EA5" w:rsidRPr="00554327" w14:paraId="6D884408" w14:textId="77777777" w:rsidTr="0082062A">
        <w:trPr>
          <w:cantSplit/>
        </w:trPr>
        <w:tc>
          <w:tcPr>
            <w:tcW w:w="3014" w:type="dxa"/>
          </w:tcPr>
          <w:p w14:paraId="1AD623C9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441" w:type="dxa"/>
            <w:gridSpan w:val="2"/>
          </w:tcPr>
          <w:p w14:paraId="242784ED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</w:tcBorders>
          </w:tcPr>
          <w:p w14:paraId="1B2346B3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85" w:type="dxa"/>
          </w:tcPr>
          <w:p w14:paraId="335C0942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14:paraId="6CDC06B6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</w:rPr>
            </w:pPr>
          </w:p>
        </w:tc>
        <w:tc>
          <w:tcPr>
            <w:tcW w:w="181" w:type="dxa"/>
            <w:gridSpan w:val="3"/>
          </w:tcPr>
          <w:p w14:paraId="4FFA56DF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51E3926F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</w:rPr>
            </w:pPr>
          </w:p>
        </w:tc>
        <w:tc>
          <w:tcPr>
            <w:tcW w:w="188" w:type="dxa"/>
            <w:gridSpan w:val="2"/>
          </w:tcPr>
          <w:p w14:paraId="22759BF8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</w:tcPr>
          <w:p w14:paraId="14ED454C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</w:rPr>
            </w:pPr>
          </w:p>
        </w:tc>
      </w:tr>
      <w:tr w:rsidR="002A5EA5" w:rsidRPr="00E52547" w14:paraId="44C632F3" w14:textId="77777777" w:rsidTr="0082062A">
        <w:trPr>
          <w:cantSplit/>
        </w:trPr>
        <w:tc>
          <w:tcPr>
            <w:tcW w:w="3014" w:type="dxa"/>
            <w:hideMark/>
          </w:tcPr>
          <w:p w14:paraId="1FA6D56E" w14:textId="120C9136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E525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  <w:gridSpan w:val="2"/>
          </w:tcPr>
          <w:p w14:paraId="5E568D70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397CEF88" w14:textId="77777777" w:rsidR="002A5EA5" w:rsidRPr="00E52547" w:rsidRDefault="002A5EA5" w:rsidP="00CF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08FE1930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171905AE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gridSpan w:val="3"/>
          </w:tcPr>
          <w:p w14:paraId="35FBA360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11B77870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46941D01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3B2991AB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EA5" w:rsidRPr="00E52547" w14:paraId="3A03984B" w14:textId="77777777" w:rsidTr="0082062A">
        <w:trPr>
          <w:cantSplit/>
        </w:trPr>
        <w:tc>
          <w:tcPr>
            <w:tcW w:w="3014" w:type="dxa"/>
          </w:tcPr>
          <w:p w14:paraId="029D685A" w14:textId="77777777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589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1" w:type="dxa"/>
            <w:gridSpan w:val="2"/>
          </w:tcPr>
          <w:p w14:paraId="6BB8F087" w14:textId="77777777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30F04EDA" w14:textId="25A1AA7B" w:rsidR="002A5EA5" w:rsidRPr="008F589B" w:rsidRDefault="004F3827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465,555</w:t>
            </w:r>
          </w:p>
        </w:tc>
        <w:tc>
          <w:tcPr>
            <w:tcW w:w="185" w:type="dxa"/>
          </w:tcPr>
          <w:p w14:paraId="0E0DC9A8" w14:textId="77777777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41FDD7F2" w14:textId="627CDB68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Theme="majorBidi" w:hAnsiTheme="majorBidi" w:cstheme="majorBidi"/>
                <w:sz w:val="30"/>
                <w:szCs w:val="30"/>
              </w:rPr>
              <w:t>457,186</w:t>
            </w:r>
          </w:p>
        </w:tc>
        <w:tc>
          <w:tcPr>
            <w:tcW w:w="181" w:type="dxa"/>
            <w:gridSpan w:val="3"/>
          </w:tcPr>
          <w:p w14:paraId="4252354E" w14:textId="77777777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66D3DBBB" w14:textId="03EA3BB8" w:rsidR="002A5EA5" w:rsidRPr="008F589B" w:rsidRDefault="004F3827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402,960</w:t>
            </w:r>
          </w:p>
        </w:tc>
        <w:tc>
          <w:tcPr>
            <w:tcW w:w="188" w:type="dxa"/>
            <w:gridSpan w:val="2"/>
          </w:tcPr>
          <w:p w14:paraId="68A19270" w14:textId="77777777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197BB60C" w14:textId="64F06FDE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="Angsana New" w:hAnsi="Angsana New"/>
                <w:sz w:val="30"/>
                <w:szCs w:val="30"/>
              </w:rPr>
              <w:t>402,955</w:t>
            </w:r>
          </w:p>
        </w:tc>
      </w:tr>
      <w:tr w:rsidR="004E0A75" w:rsidRPr="00E52547" w14:paraId="5A396D1A" w14:textId="77777777" w:rsidTr="0082062A">
        <w:trPr>
          <w:cantSplit/>
        </w:trPr>
        <w:tc>
          <w:tcPr>
            <w:tcW w:w="3014" w:type="dxa"/>
          </w:tcPr>
          <w:p w14:paraId="26336426" w14:textId="20709374" w:rsidR="004E0A75" w:rsidRPr="008F589B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589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41" w:type="dxa"/>
            <w:gridSpan w:val="2"/>
          </w:tcPr>
          <w:p w14:paraId="1C95C1E6" w14:textId="77777777" w:rsidR="004E0A75" w:rsidRPr="008F589B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383C61F5" w14:textId="5FE0E0F2" w:rsidR="004E0A75" w:rsidRDefault="004E0A75" w:rsidP="00CF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430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  <w:r w:rsidR="003D6F2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</w:t>
            </w:r>
          </w:p>
        </w:tc>
        <w:tc>
          <w:tcPr>
            <w:tcW w:w="185" w:type="dxa"/>
          </w:tcPr>
          <w:p w14:paraId="7F86BFD4" w14:textId="77777777" w:rsidR="004E0A75" w:rsidRPr="008F589B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6F7A2152" w14:textId="2F8D5A63" w:rsidR="004E0A75" w:rsidRPr="008F589B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F589B">
              <w:rPr>
                <w:rFonts w:asciiTheme="majorBidi" w:hAnsiTheme="majorBidi" w:cstheme="majorBidi"/>
                <w:sz w:val="30"/>
                <w:szCs w:val="30"/>
              </w:rPr>
              <w:t>15,064</w:t>
            </w:r>
          </w:p>
        </w:tc>
        <w:tc>
          <w:tcPr>
            <w:tcW w:w="181" w:type="dxa"/>
            <w:gridSpan w:val="3"/>
          </w:tcPr>
          <w:p w14:paraId="3B5D49FD" w14:textId="77777777" w:rsidR="004E0A75" w:rsidRPr="008F589B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04EC4ADA" w14:textId="5CD166D3" w:rsidR="004E0A75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91430E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91430E">
              <w:rPr>
                <w:rFonts w:ascii="Angsana New" w:hAnsi="Angsana New"/>
                <w:sz w:val="30"/>
                <w:szCs w:val="30"/>
              </w:rPr>
              <w:t>,</w:t>
            </w:r>
            <w:r w:rsidRPr="0091430E">
              <w:rPr>
                <w:rFonts w:ascii="Angsana New" w:hAnsi="Angsana New"/>
                <w:sz w:val="30"/>
                <w:szCs w:val="30"/>
                <w:cs/>
              </w:rPr>
              <w:t>992</w:t>
            </w:r>
          </w:p>
        </w:tc>
        <w:tc>
          <w:tcPr>
            <w:tcW w:w="188" w:type="dxa"/>
            <w:gridSpan w:val="2"/>
          </w:tcPr>
          <w:p w14:paraId="78003BCC" w14:textId="77777777" w:rsidR="004E0A75" w:rsidRPr="008F589B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3C030090" w14:textId="686284D7" w:rsidR="004E0A75" w:rsidRPr="008F589B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="Angsana New" w:hAnsi="Angsana New"/>
                <w:sz w:val="30"/>
                <w:szCs w:val="30"/>
              </w:rPr>
              <w:t>10,271</w:t>
            </w:r>
          </w:p>
        </w:tc>
      </w:tr>
      <w:tr w:rsidR="002A5EA5" w:rsidRPr="00E52547" w14:paraId="3B8FB210" w14:textId="77777777" w:rsidTr="0082062A">
        <w:trPr>
          <w:cantSplit/>
        </w:trPr>
        <w:tc>
          <w:tcPr>
            <w:tcW w:w="3014" w:type="dxa"/>
          </w:tcPr>
          <w:p w14:paraId="36F635FC" w14:textId="649A3496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589B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441" w:type="dxa"/>
            <w:gridSpan w:val="2"/>
          </w:tcPr>
          <w:p w14:paraId="1E81DBFE" w14:textId="77777777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76E151C6" w14:textId="7640F268" w:rsidR="002A5EA5" w:rsidRPr="008F589B" w:rsidRDefault="0091430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430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17,2</w:t>
            </w:r>
            <w:r w:rsidR="00B1660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  <w:r w:rsidRPr="0091430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85" w:type="dxa"/>
          </w:tcPr>
          <w:p w14:paraId="3D0B031B" w14:textId="77777777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6A82E51E" w14:textId="6AFA09A2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Theme="majorBidi" w:hAnsiTheme="majorBidi" w:cstheme="majorBidi"/>
                <w:sz w:val="30"/>
                <w:szCs w:val="30"/>
              </w:rPr>
              <w:t>15,702</w:t>
            </w:r>
          </w:p>
        </w:tc>
        <w:tc>
          <w:tcPr>
            <w:tcW w:w="181" w:type="dxa"/>
            <w:gridSpan w:val="3"/>
          </w:tcPr>
          <w:p w14:paraId="3A9CA696" w14:textId="77777777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26AF978B" w14:textId="5C3FC5D9" w:rsidR="002A5EA5" w:rsidRPr="008F589B" w:rsidRDefault="0091430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91430E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91430E">
              <w:rPr>
                <w:rFonts w:ascii="Angsana New" w:hAnsi="Angsana New"/>
                <w:sz w:val="30"/>
                <w:szCs w:val="30"/>
              </w:rPr>
              <w:t>,</w:t>
            </w:r>
            <w:r w:rsidRPr="0091430E">
              <w:rPr>
                <w:rFonts w:ascii="Angsana New" w:hAnsi="Angsana New"/>
                <w:sz w:val="30"/>
                <w:szCs w:val="30"/>
                <w:cs/>
              </w:rPr>
              <w:t>959</w:t>
            </w:r>
          </w:p>
        </w:tc>
        <w:tc>
          <w:tcPr>
            <w:tcW w:w="188" w:type="dxa"/>
            <w:gridSpan w:val="2"/>
          </w:tcPr>
          <w:p w14:paraId="39557B2D" w14:textId="77777777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1F63325C" w14:textId="770079F4" w:rsidR="002A5EA5" w:rsidRPr="008F589B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8F589B">
              <w:rPr>
                <w:rFonts w:ascii="Angsana New" w:hAnsi="Angsana New"/>
                <w:sz w:val="30"/>
                <w:szCs w:val="30"/>
              </w:rPr>
              <w:t>5,872</w:t>
            </w:r>
          </w:p>
        </w:tc>
      </w:tr>
      <w:tr w:rsidR="002A5EA5" w:rsidRPr="007025A4" w14:paraId="30E9823D" w14:textId="77777777" w:rsidTr="0082062A">
        <w:trPr>
          <w:cantSplit/>
        </w:trPr>
        <w:tc>
          <w:tcPr>
            <w:tcW w:w="3014" w:type="dxa"/>
          </w:tcPr>
          <w:p w14:paraId="7B0C17D3" w14:textId="77777777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25A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025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25A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  <w:gridSpan w:val="2"/>
          </w:tcPr>
          <w:p w14:paraId="19FAE926" w14:textId="77777777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bottom w:val="single" w:sz="4" w:space="0" w:color="auto"/>
            </w:tcBorders>
          </w:tcPr>
          <w:p w14:paraId="49CF1512" w14:textId="1C5C997C" w:rsidR="002A5EA5" w:rsidRPr="007025A4" w:rsidRDefault="004F3827" w:rsidP="0091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21,</w:t>
            </w:r>
            <w:r w:rsidR="003D6F2B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185" w:type="dxa"/>
          </w:tcPr>
          <w:p w14:paraId="28682B35" w14:textId="77777777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3F4E57A9" w14:textId="015A3DA5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7025A4">
              <w:rPr>
                <w:rFonts w:asciiTheme="majorBidi" w:hAnsiTheme="majorBidi" w:cstheme="majorBidi"/>
                <w:sz w:val="30"/>
                <w:szCs w:val="30"/>
              </w:rPr>
              <w:t>22,442</w:t>
            </w:r>
          </w:p>
        </w:tc>
        <w:tc>
          <w:tcPr>
            <w:tcW w:w="181" w:type="dxa"/>
            <w:gridSpan w:val="3"/>
          </w:tcPr>
          <w:p w14:paraId="3B85CC35" w14:textId="77777777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16F7D09E" w14:textId="16379E74" w:rsidR="002A5EA5" w:rsidRPr="007025A4" w:rsidRDefault="004F3827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16,114</w:t>
            </w:r>
          </w:p>
        </w:tc>
        <w:tc>
          <w:tcPr>
            <w:tcW w:w="188" w:type="dxa"/>
            <w:gridSpan w:val="2"/>
          </w:tcPr>
          <w:p w14:paraId="3C0AFC30" w14:textId="77777777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2" w:right="-81" w:firstLine="8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0C799F86" w14:textId="2A200CA4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7025A4">
              <w:rPr>
                <w:rFonts w:ascii="Angsana New" w:hAnsi="Angsana New"/>
                <w:sz w:val="30"/>
                <w:szCs w:val="30"/>
              </w:rPr>
              <w:t>16,701</w:t>
            </w:r>
          </w:p>
        </w:tc>
      </w:tr>
      <w:tr w:rsidR="002A5EA5" w:rsidRPr="007025A4" w14:paraId="5F86D311" w14:textId="77777777" w:rsidTr="0082062A">
        <w:trPr>
          <w:cantSplit/>
        </w:trPr>
        <w:tc>
          <w:tcPr>
            <w:tcW w:w="3014" w:type="dxa"/>
          </w:tcPr>
          <w:p w14:paraId="09363E99" w14:textId="77777777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2"/>
          </w:tcPr>
          <w:p w14:paraId="010C1E4C" w14:textId="77777777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F2EB41" w14:textId="7979DFFF" w:rsidR="002A5EA5" w:rsidRPr="007025A4" w:rsidRDefault="004F3827" w:rsidP="00CF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>52</w:t>
            </w:r>
            <w:r w:rsidR="00B16606"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>6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>,</w:t>
            </w:r>
            <w:r w:rsidR="00B16606"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>973</w:t>
            </w:r>
          </w:p>
        </w:tc>
        <w:tc>
          <w:tcPr>
            <w:tcW w:w="185" w:type="dxa"/>
          </w:tcPr>
          <w:p w14:paraId="2A37E572" w14:textId="77777777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6A1AA2" w14:textId="02E02DBB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5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510,394</w:t>
            </w:r>
          </w:p>
        </w:tc>
        <w:tc>
          <w:tcPr>
            <w:tcW w:w="181" w:type="dxa"/>
            <w:gridSpan w:val="3"/>
          </w:tcPr>
          <w:p w14:paraId="2A8C98FC" w14:textId="77777777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D5D71B" w14:textId="2D010348" w:rsidR="002A5EA5" w:rsidRPr="007025A4" w:rsidRDefault="0091430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="004F3827">
              <w:rPr>
                <w:rFonts w:ascii="Angsana New" w:hAnsi="Angsana New"/>
                <w:b/>
                <w:bCs/>
                <w:sz w:val="30"/>
                <w:szCs w:val="30"/>
              </w:rPr>
              <w:t>41,025</w:t>
            </w:r>
          </w:p>
        </w:tc>
        <w:tc>
          <w:tcPr>
            <w:tcW w:w="188" w:type="dxa"/>
            <w:gridSpan w:val="2"/>
          </w:tcPr>
          <w:p w14:paraId="1CAA25AA" w14:textId="77777777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73B22A" w14:textId="3482AA5C" w:rsidR="002A5EA5" w:rsidRPr="007025A4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5A4">
              <w:rPr>
                <w:rFonts w:ascii="Angsana New" w:hAnsi="Angsana New"/>
                <w:b/>
                <w:bCs/>
                <w:sz w:val="30"/>
                <w:szCs w:val="30"/>
              </w:rPr>
              <w:t>435,799</w:t>
            </w:r>
          </w:p>
        </w:tc>
      </w:tr>
      <w:tr w:rsidR="002A5EA5" w:rsidRPr="00554327" w14:paraId="6D985370" w14:textId="77777777" w:rsidTr="0082062A">
        <w:trPr>
          <w:cantSplit/>
        </w:trPr>
        <w:tc>
          <w:tcPr>
            <w:tcW w:w="3014" w:type="dxa"/>
          </w:tcPr>
          <w:p w14:paraId="525C1CE6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1" w:type="dxa"/>
            <w:gridSpan w:val="2"/>
          </w:tcPr>
          <w:p w14:paraId="32CD88B6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</w:tcBorders>
          </w:tcPr>
          <w:p w14:paraId="120269D7" w14:textId="745E19E9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85" w:type="dxa"/>
          </w:tcPr>
          <w:p w14:paraId="01A307AB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14:paraId="6669E530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</w:rPr>
            </w:pPr>
          </w:p>
        </w:tc>
        <w:tc>
          <w:tcPr>
            <w:tcW w:w="181" w:type="dxa"/>
            <w:gridSpan w:val="3"/>
          </w:tcPr>
          <w:p w14:paraId="078A59E1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61A6B9D8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</w:rPr>
            </w:pPr>
          </w:p>
        </w:tc>
        <w:tc>
          <w:tcPr>
            <w:tcW w:w="188" w:type="dxa"/>
            <w:gridSpan w:val="2"/>
          </w:tcPr>
          <w:p w14:paraId="54347AA5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</w:tcPr>
          <w:p w14:paraId="7C51EA59" w14:textId="77777777" w:rsidR="002A5EA5" w:rsidRPr="0055432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</w:rPr>
            </w:pPr>
          </w:p>
        </w:tc>
      </w:tr>
      <w:tr w:rsidR="002A5EA5" w:rsidRPr="006C0E48" w14:paraId="75C360AD" w14:textId="77777777" w:rsidTr="0082062A">
        <w:trPr>
          <w:cantSplit/>
        </w:trPr>
        <w:tc>
          <w:tcPr>
            <w:tcW w:w="3014" w:type="dxa"/>
            <w:hideMark/>
          </w:tcPr>
          <w:p w14:paraId="07C5DA50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gridSpan w:val="2"/>
          </w:tcPr>
          <w:p w14:paraId="4C54F4D2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</w:tcPr>
          <w:p w14:paraId="7240FA3F" w14:textId="6EF63FAE" w:rsidR="002A5EA5" w:rsidRPr="006C0E48" w:rsidRDefault="004F3827" w:rsidP="0085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>551,</w:t>
            </w:r>
            <w:r w:rsidR="007E0828"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>519</w:t>
            </w:r>
          </w:p>
        </w:tc>
        <w:tc>
          <w:tcPr>
            <w:tcW w:w="185" w:type="dxa"/>
          </w:tcPr>
          <w:p w14:paraId="41CD3A8C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</w:tcPr>
          <w:p w14:paraId="794BE9D8" w14:textId="39B88F71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F3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297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81" w:type="dxa"/>
            <w:gridSpan w:val="3"/>
          </w:tcPr>
          <w:p w14:paraId="7056ED44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</w:tcPr>
          <w:p w14:paraId="51D935D3" w14:textId="204675F1" w:rsidR="002A5EA5" w:rsidRPr="006C0E48" w:rsidRDefault="004F3827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708,343</w:t>
            </w:r>
          </w:p>
        </w:tc>
        <w:tc>
          <w:tcPr>
            <w:tcW w:w="188" w:type="dxa"/>
            <w:gridSpan w:val="2"/>
          </w:tcPr>
          <w:p w14:paraId="14F2BDB1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3F63E134" w14:textId="62081F4B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  <w:r w:rsidRPr="00297A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295</w:t>
            </w:r>
          </w:p>
        </w:tc>
      </w:tr>
      <w:tr w:rsidR="002A5EA5" w:rsidRPr="00E52547" w14:paraId="0B50D73C" w14:textId="77777777" w:rsidTr="0082062A">
        <w:trPr>
          <w:cantSplit/>
        </w:trPr>
        <w:tc>
          <w:tcPr>
            <w:tcW w:w="4455" w:type="dxa"/>
            <w:gridSpan w:val="3"/>
          </w:tcPr>
          <w:p w14:paraId="150E8D3B" w14:textId="77806008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525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5" w:type="dxa"/>
            <w:gridSpan w:val="4"/>
            <w:tcBorders>
              <w:bottom w:val="single" w:sz="4" w:space="0" w:color="auto"/>
            </w:tcBorders>
          </w:tcPr>
          <w:p w14:paraId="6A4CD969" w14:textId="72822141" w:rsidR="002A5EA5" w:rsidRPr="00E52547" w:rsidRDefault="00A1493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297A8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324</w:t>
            </w:r>
            <w:r w:rsidRPr="00297A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5" w:type="dxa"/>
          </w:tcPr>
          <w:p w14:paraId="213D8E34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14:paraId="51851A6F" w14:textId="2491DFEC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297A88">
              <w:rPr>
                <w:rFonts w:asciiTheme="majorBidi" w:hAnsiTheme="majorBidi" w:cstheme="majorBidi"/>
                <w:sz w:val="30"/>
                <w:szCs w:val="30"/>
              </w:rPr>
              <w:t>(51,363)</w:t>
            </w:r>
          </w:p>
        </w:tc>
        <w:tc>
          <w:tcPr>
            <w:tcW w:w="181" w:type="dxa"/>
            <w:gridSpan w:val="3"/>
          </w:tcPr>
          <w:p w14:paraId="7A540157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03C471D4" w14:textId="2EED3B8F" w:rsidR="002A5EA5" w:rsidRPr="008F74CA" w:rsidRDefault="0091430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91430E">
              <w:rPr>
                <w:rFonts w:ascii="Angsana New" w:hAnsi="Angsana New"/>
                <w:sz w:val="30"/>
                <w:szCs w:val="30"/>
                <w:cs/>
              </w:rPr>
              <w:t>(101</w:t>
            </w:r>
            <w:r w:rsidRPr="0091430E">
              <w:rPr>
                <w:rFonts w:ascii="Angsana New" w:hAnsi="Angsana New"/>
                <w:sz w:val="30"/>
                <w:szCs w:val="30"/>
              </w:rPr>
              <w:t>,</w:t>
            </w:r>
            <w:r w:rsidRPr="0091430E">
              <w:rPr>
                <w:rFonts w:ascii="Angsana New" w:hAnsi="Angsana New"/>
                <w:sz w:val="30"/>
                <w:szCs w:val="30"/>
                <w:cs/>
              </w:rPr>
              <w:t>350)</w:t>
            </w:r>
          </w:p>
        </w:tc>
        <w:tc>
          <w:tcPr>
            <w:tcW w:w="188" w:type="dxa"/>
            <w:gridSpan w:val="2"/>
          </w:tcPr>
          <w:p w14:paraId="224F7203" w14:textId="77777777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5CD5A612" w14:textId="161A7286" w:rsidR="002A5EA5" w:rsidRPr="00E52547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297A88">
              <w:rPr>
                <w:rFonts w:ascii="Angsana New" w:hAnsi="Angsana New"/>
                <w:sz w:val="30"/>
                <w:szCs w:val="30"/>
              </w:rPr>
              <w:t>(92,756)</w:t>
            </w:r>
          </w:p>
        </w:tc>
      </w:tr>
      <w:tr w:rsidR="002A5EA5" w:rsidRPr="006C0E48" w14:paraId="4358A4B9" w14:textId="77777777" w:rsidTr="0082062A">
        <w:trPr>
          <w:cantSplit/>
        </w:trPr>
        <w:tc>
          <w:tcPr>
            <w:tcW w:w="3014" w:type="dxa"/>
            <w:hideMark/>
          </w:tcPr>
          <w:p w14:paraId="55D1AF0B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1" w:type="dxa"/>
            <w:gridSpan w:val="2"/>
          </w:tcPr>
          <w:p w14:paraId="6835262A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A060C0C" w14:textId="51E6F24C" w:rsidR="002A5EA5" w:rsidRPr="006C0E48" w:rsidRDefault="004F3827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490,</w:t>
            </w:r>
            <w:r w:rsidR="007E08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195</w:t>
            </w:r>
          </w:p>
        </w:tc>
        <w:tc>
          <w:tcPr>
            <w:tcW w:w="185" w:type="dxa"/>
          </w:tcPr>
          <w:p w14:paraId="35090CB0" w14:textId="04DF7116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7389E18" w14:textId="3F31AE0E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478,245</w:t>
            </w:r>
          </w:p>
        </w:tc>
        <w:tc>
          <w:tcPr>
            <w:tcW w:w="181" w:type="dxa"/>
            <w:gridSpan w:val="3"/>
          </w:tcPr>
          <w:p w14:paraId="1215D69D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D6FAFB" w14:textId="46D5EAD5" w:rsidR="002A5EA5" w:rsidRPr="008F74CA" w:rsidRDefault="004F3827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606,993</w:t>
            </w:r>
          </w:p>
        </w:tc>
        <w:tc>
          <w:tcPr>
            <w:tcW w:w="188" w:type="dxa"/>
            <w:gridSpan w:val="2"/>
          </w:tcPr>
          <w:p w14:paraId="546766FE" w14:textId="7777777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E70933" w14:textId="0A32CDF7" w:rsidR="002A5EA5" w:rsidRPr="006C0E48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635,539</w:t>
            </w:r>
          </w:p>
        </w:tc>
      </w:tr>
      <w:tr w:rsidR="002A5EA5" w:rsidRPr="001803A2" w14:paraId="3618F042" w14:textId="77777777" w:rsidTr="0082062A">
        <w:trPr>
          <w:gridAfter w:val="2"/>
          <w:wAfter w:w="47" w:type="dxa"/>
          <w:cantSplit/>
          <w:trHeight w:val="308"/>
          <w:tblHeader/>
        </w:trPr>
        <w:tc>
          <w:tcPr>
            <w:tcW w:w="4134" w:type="dxa"/>
            <w:gridSpan w:val="2"/>
            <w:vAlign w:val="bottom"/>
            <w:hideMark/>
          </w:tcPr>
          <w:p w14:paraId="2A89DED8" w14:textId="7B6D823E" w:rsidR="00894E30" w:rsidRPr="001803A2" w:rsidRDefault="002A5EA5" w:rsidP="004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803A2">
              <w:rPr>
                <w:rFonts w:ascii="Angsana New" w:hAnsi="Angsana New"/>
                <w:bCs/>
                <w:sz w:val="30"/>
                <w:szCs w:val="30"/>
                <w:cs/>
                <w:lang w:val="en-GB" w:bidi="ar-SA"/>
              </w:rPr>
              <w:lastRenderedPageBreak/>
              <w:br w:type="page"/>
            </w:r>
            <w:r w:rsidRPr="001803A2">
              <w:rPr>
                <w:rFonts w:ascii="Times New Roman" w:hAnsi="Times New Roman"/>
                <w:sz w:val="30"/>
                <w:szCs w:val="30"/>
                <w:lang w:val="en-GB" w:bidi="ar-SA"/>
              </w:rPr>
              <w:br w:type="column"/>
            </w:r>
          </w:p>
        </w:tc>
        <w:tc>
          <w:tcPr>
            <w:tcW w:w="2616" w:type="dxa"/>
            <w:gridSpan w:val="7"/>
            <w:vAlign w:val="bottom"/>
          </w:tcPr>
          <w:p w14:paraId="0636BD58" w14:textId="583D3FF1" w:rsidR="002A5EA5" w:rsidRPr="001803A2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1803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278" w:type="dxa"/>
            <w:gridSpan w:val="3"/>
          </w:tcPr>
          <w:p w14:paraId="7D0A92C6" w14:textId="77777777" w:rsidR="002A5EA5" w:rsidRPr="001803A2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1" w:type="dxa"/>
            <w:gridSpan w:val="7"/>
            <w:vAlign w:val="bottom"/>
          </w:tcPr>
          <w:p w14:paraId="19ADA829" w14:textId="77777777" w:rsidR="002A5EA5" w:rsidRPr="001803A2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E47EB5" w:rsidRPr="001803A2" w14:paraId="2037B036" w14:textId="77777777" w:rsidTr="0082062A">
        <w:trPr>
          <w:gridAfter w:val="2"/>
          <w:wAfter w:w="47" w:type="dxa"/>
          <w:cantSplit/>
          <w:trHeight w:val="263"/>
          <w:tblHeader/>
        </w:trPr>
        <w:tc>
          <w:tcPr>
            <w:tcW w:w="4134" w:type="dxa"/>
            <w:gridSpan w:val="2"/>
            <w:vAlign w:val="bottom"/>
          </w:tcPr>
          <w:p w14:paraId="75C5D2C3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2"/>
          </w:tcPr>
          <w:p w14:paraId="41338B49" w14:textId="73EE426F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  <w:gridSpan w:val="2"/>
          </w:tcPr>
          <w:p w14:paraId="71734084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6D7EEF5A" w14:textId="17892A45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8" w:type="dxa"/>
            <w:gridSpan w:val="3"/>
          </w:tcPr>
          <w:p w14:paraId="39B14303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6064928B" w14:textId="17D32ADA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0D56D124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56A2021B" w14:textId="14A91CCB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47EB5" w:rsidRPr="001803A2" w14:paraId="73763DAA" w14:textId="77777777" w:rsidTr="0082062A">
        <w:trPr>
          <w:gridAfter w:val="2"/>
          <w:wAfter w:w="47" w:type="dxa"/>
          <w:cantSplit/>
          <w:tblHeader/>
        </w:trPr>
        <w:tc>
          <w:tcPr>
            <w:tcW w:w="4134" w:type="dxa"/>
            <w:gridSpan w:val="2"/>
            <w:vAlign w:val="bottom"/>
          </w:tcPr>
          <w:p w14:paraId="136FB866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6" w:type="dxa"/>
            <w:gridSpan w:val="2"/>
          </w:tcPr>
          <w:p w14:paraId="4001DE0C" w14:textId="03165751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1" w:type="dxa"/>
            <w:gridSpan w:val="2"/>
          </w:tcPr>
          <w:p w14:paraId="22B046A8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5F935BC5" w14:textId="280650CF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8" w:type="dxa"/>
            <w:gridSpan w:val="3"/>
          </w:tcPr>
          <w:p w14:paraId="33346C02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7D206197" w14:textId="2B156D9C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5E4CC807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42A29D38" w14:textId="7A2FF47C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47EB5" w:rsidRPr="001803A2" w14:paraId="3BFD6DA3" w14:textId="77777777" w:rsidTr="0082062A">
        <w:trPr>
          <w:gridAfter w:val="2"/>
          <w:wAfter w:w="47" w:type="dxa"/>
          <w:cantSplit/>
          <w:tblHeader/>
        </w:trPr>
        <w:tc>
          <w:tcPr>
            <w:tcW w:w="4134" w:type="dxa"/>
            <w:gridSpan w:val="2"/>
            <w:vAlign w:val="bottom"/>
            <w:hideMark/>
          </w:tcPr>
          <w:p w14:paraId="1A28982C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05" w:type="dxa"/>
            <w:gridSpan w:val="17"/>
            <w:vAlign w:val="bottom"/>
            <w:hideMark/>
          </w:tcPr>
          <w:p w14:paraId="22629BBD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1803A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1803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E47EB5" w:rsidRPr="001803A2" w14:paraId="72F6AF96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vAlign w:val="bottom"/>
          </w:tcPr>
          <w:p w14:paraId="0463E71A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803A2">
              <w:rPr>
                <w:rFonts w:ascii="Angsana New" w:hAnsi="Angsana New"/>
                <w:b/>
                <w:bCs/>
                <w:sz w:val="30"/>
                <w:szCs w:val="30"/>
                <w:cs/>
                <w:lang w:bidi="ar-SA"/>
              </w:rPr>
              <w:t>กิจการที่เกี่ยวข้องกัน</w:t>
            </w:r>
          </w:p>
        </w:tc>
        <w:tc>
          <w:tcPr>
            <w:tcW w:w="5505" w:type="dxa"/>
            <w:gridSpan w:val="17"/>
            <w:vAlign w:val="bottom"/>
          </w:tcPr>
          <w:p w14:paraId="07A57E9B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E47EB5" w:rsidRPr="001803A2" w14:paraId="55D5D532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7CBAFEEE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6" w:type="dxa"/>
            <w:gridSpan w:val="2"/>
          </w:tcPr>
          <w:p w14:paraId="2CD2F0F7" w14:textId="368F5525" w:rsidR="00E47EB5" w:rsidRPr="005A7888" w:rsidRDefault="004F3827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7,377</w:t>
            </w:r>
          </w:p>
        </w:tc>
        <w:tc>
          <w:tcPr>
            <w:tcW w:w="271" w:type="dxa"/>
            <w:gridSpan w:val="2"/>
          </w:tcPr>
          <w:p w14:paraId="3372FAFD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5D138BC8" w14:textId="656EA3FD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3,410</w:t>
            </w:r>
          </w:p>
        </w:tc>
        <w:tc>
          <w:tcPr>
            <w:tcW w:w="278" w:type="dxa"/>
            <w:gridSpan w:val="3"/>
          </w:tcPr>
          <w:p w14:paraId="51E6699F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F6EDD2B" w14:textId="7EFFB559" w:rsidR="00E47EB5" w:rsidRPr="005A7888" w:rsidRDefault="00A1493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14935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A14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4935">
              <w:rPr>
                <w:rFonts w:asciiTheme="majorBidi" w:hAnsiTheme="majorBidi"/>
                <w:sz w:val="30"/>
                <w:szCs w:val="30"/>
                <w:cs/>
              </w:rPr>
              <w:t>045</w:t>
            </w:r>
          </w:p>
        </w:tc>
        <w:tc>
          <w:tcPr>
            <w:tcW w:w="270" w:type="dxa"/>
            <w:gridSpan w:val="2"/>
          </w:tcPr>
          <w:p w14:paraId="2B277D62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2501EC60" w14:textId="46B9466C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11,782</w:t>
            </w:r>
          </w:p>
        </w:tc>
      </w:tr>
      <w:tr w:rsidR="00E47EB5" w:rsidRPr="001803A2" w14:paraId="24B03E94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0760D375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6" w:type="dxa"/>
            <w:gridSpan w:val="2"/>
          </w:tcPr>
          <w:p w14:paraId="289CDF63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  <w:gridSpan w:val="2"/>
          </w:tcPr>
          <w:p w14:paraId="25328F11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1FA73833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  <w:gridSpan w:val="3"/>
          </w:tcPr>
          <w:p w14:paraId="6D23B8C4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E7438E8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BB7DFF2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7816FB36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47EB5" w:rsidRPr="001803A2" w14:paraId="69F06875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185D8644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1803A2">
              <w:rPr>
                <w:rFonts w:ascii="Angsana New" w:hAnsi="Angsana New"/>
                <w:sz w:val="30"/>
                <w:szCs w:val="30"/>
              </w:rPr>
              <w:t>3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56F491A7" w14:textId="3FB5C254" w:rsidR="00E47EB5" w:rsidRPr="004F3827" w:rsidRDefault="004F3827" w:rsidP="004F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/>
                <w:sz w:val="30"/>
                <w:szCs w:val="30"/>
              </w:rPr>
            </w:pPr>
            <w:r w:rsidRPr="004F3827">
              <w:rPr>
                <w:rFonts w:asciiTheme="majorBidi" w:hAnsiTheme="majorBidi"/>
                <w:sz w:val="30"/>
                <w:szCs w:val="30"/>
              </w:rPr>
              <w:t>16</w:t>
            </w:r>
          </w:p>
        </w:tc>
        <w:tc>
          <w:tcPr>
            <w:tcW w:w="271" w:type="dxa"/>
            <w:gridSpan w:val="2"/>
          </w:tcPr>
          <w:p w14:paraId="7F84A149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1E2C63C2" w14:textId="154E9D2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3"/>
          </w:tcPr>
          <w:p w14:paraId="27FBD53B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330046A" w14:textId="6B72BE5E" w:rsidR="00E47EB5" w:rsidRPr="005A7888" w:rsidRDefault="00A1493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1493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1,260</w:t>
            </w:r>
          </w:p>
        </w:tc>
        <w:tc>
          <w:tcPr>
            <w:tcW w:w="270" w:type="dxa"/>
            <w:gridSpan w:val="2"/>
          </w:tcPr>
          <w:p w14:paraId="64261106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23680E11" w14:textId="4CCF6B62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</w:tr>
      <w:tr w:rsidR="00E47EB5" w:rsidRPr="001803A2" w14:paraId="5FE2AD1A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46E438E1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3C66EA8D" w14:textId="3AECE110" w:rsidR="00E47EB5" w:rsidRPr="005A7888" w:rsidRDefault="004F3827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534102C1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001396A9" w14:textId="03EFA5E2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2,558</w:t>
            </w:r>
          </w:p>
        </w:tc>
        <w:tc>
          <w:tcPr>
            <w:tcW w:w="278" w:type="dxa"/>
            <w:gridSpan w:val="3"/>
          </w:tcPr>
          <w:p w14:paraId="0A877E21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AFE7C54" w14:textId="00F8C4B2" w:rsidR="00E47EB5" w:rsidRPr="005A7888" w:rsidRDefault="00AF5B4E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5FF45675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3BA5BA23" w14:textId="4C5779C0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E47EB5" w:rsidRPr="001803A2" w14:paraId="3B7BEB8C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161796DD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/>
                <w:sz w:val="30"/>
                <w:szCs w:val="30"/>
              </w:rPr>
              <w:t>6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-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12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22035CA7" w14:textId="2C8306C5" w:rsidR="00E47EB5" w:rsidRPr="005A7888" w:rsidRDefault="004F3827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1" w:type="dxa"/>
            <w:gridSpan w:val="2"/>
          </w:tcPr>
          <w:p w14:paraId="76062744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</w:tcPr>
          <w:p w14:paraId="651D492C" w14:textId="1BBB71DF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3"/>
          </w:tcPr>
          <w:p w14:paraId="2F8D055C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5013753C" w14:textId="007DD6B8" w:rsidR="00E47EB5" w:rsidRPr="005A7888" w:rsidRDefault="00F8478B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478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29,593</w:t>
            </w:r>
          </w:p>
        </w:tc>
        <w:tc>
          <w:tcPr>
            <w:tcW w:w="270" w:type="dxa"/>
            <w:gridSpan w:val="2"/>
          </w:tcPr>
          <w:p w14:paraId="15855E55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3880AD0F" w14:textId="52E68AD9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74,540</w:t>
            </w:r>
          </w:p>
        </w:tc>
      </w:tr>
      <w:tr w:rsidR="00E47EB5" w:rsidRPr="001803A2" w14:paraId="4FFA9FB9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1C081E32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B30D0" w14:textId="146AA0BA" w:rsidR="00E47EB5" w:rsidRPr="004F3827" w:rsidRDefault="004F3827" w:rsidP="004F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/>
                <w:sz w:val="30"/>
                <w:szCs w:val="30"/>
              </w:rPr>
            </w:pPr>
            <w:r w:rsidRPr="004F3827">
              <w:rPr>
                <w:rFonts w:asciiTheme="majorBidi" w:hAnsiTheme="majorBidi"/>
                <w:sz w:val="30"/>
                <w:szCs w:val="30"/>
              </w:rPr>
              <w:t>2,559</w:t>
            </w:r>
          </w:p>
        </w:tc>
        <w:tc>
          <w:tcPr>
            <w:tcW w:w="271" w:type="dxa"/>
            <w:gridSpan w:val="2"/>
          </w:tcPr>
          <w:p w14:paraId="570C94CC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2C0E" w14:textId="010C3648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3"/>
          </w:tcPr>
          <w:p w14:paraId="7967D5AC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D175B" w14:textId="34ABED30" w:rsidR="00E47EB5" w:rsidRPr="005A7888" w:rsidRDefault="00F8478B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478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198,22</w:t>
            </w:r>
            <w:r w:rsidR="000E2F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  <w:gridSpan w:val="2"/>
          </w:tcPr>
          <w:p w14:paraId="1CF5B8E1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259C5" w14:textId="71698756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180,968</w:t>
            </w:r>
          </w:p>
        </w:tc>
      </w:tr>
      <w:tr w:rsidR="00E47EB5" w:rsidRPr="001803A2" w14:paraId="126C2223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5CCE6F25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AD0B4" w14:textId="0A6243BF" w:rsidR="00E47EB5" w:rsidRPr="005A7888" w:rsidRDefault="004F3827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9,952</w:t>
            </w:r>
          </w:p>
        </w:tc>
        <w:tc>
          <w:tcPr>
            <w:tcW w:w="271" w:type="dxa"/>
            <w:gridSpan w:val="2"/>
          </w:tcPr>
          <w:p w14:paraId="467589AB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F3DC3" w14:textId="4C8B1975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5,968</w:t>
            </w:r>
          </w:p>
        </w:tc>
        <w:tc>
          <w:tcPr>
            <w:tcW w:w="278" w:type="dxa"/>
            <w:gridSpan w:val="3"/>
          </w:tcPr>
          <w:p w14:paraId="7D61371B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FBC6" w14:textId="618C82FE" w:rsidR="00E47EB5" w:rsidRPr="005A7888" w:rsidRDefault="00F8478B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478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240</w:t>
            </w:r>
            <w:r w:rsidRPr="00F84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8478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119</w:t>
            </w:r>
          </w:p>
        </w:tc>
        <w:tc>
          <w:tcPr>
            <w:tcW w:w="270" w:type="dxa"/>
            <w:gridSpan w:val="2"/>
          </w:tcPr>
          <w:p w14:paraId="3646A33D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EF11980" w14:textId="7879ECA5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268,449</w:t>
            </w:r>
          </w:p>
        </w:tc>
      </w:tr>
      <w:tr w:rsidR="00E47EB5" w:rsidRPr="001803A2" w14:paraId="668AD879" w14:textId="77777777" w:rsidTr="0082062A">
        <w:trPr>
          <w:gridAfter w:val="2"/>
          <w:wAfter w:w="47" w:type="dxa"/>
          <w:cantSplit/>
          <w:trHeight w:val="71"/>
        </w:trPr>
        <w:tc>
          <w:tcPr>
            <w:tcW w:w="4134" w:type="dxa"/>
            <w:gridSpan w:val="2"/>
            <w:vAlign w:val="bottom"/>
            <w:hideMark/>
          </w:tcPr>
          <w:p w14:paraId="59665C00" w14:textId="77777777" w:rsidR="00E47EB5" w:rsidRPr="001803A2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44A2F" w14:textId="7EC9EC16" w:rsidR="00E47EB5" w:rsidRPr="005A7888" w:rsidRDefault="00C27973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EFED347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C1B57" w14:textId="0F5C8B4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3"/>
            <w:vAlign w:val="bottom"/>
          </w:tcPr>
          <w:p w14:paraId="72B1BC8F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B9FA1" w14:textId="1324770F" w:rsidR="00E47EB5" w:rsidRPr="000E2F15" w:rsidRDefault="000E2F15" w:rsidP="000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/>
                <w:sz w:val="30"/>
                <w:szCs w:val="30"/>
              </w:rPr>
            </w:pPr>
            <w:r w:rsidRPr="000E2F15">
              <w:rPr>
                <w:rFonts w:asciiTheme="majorBidi" w:hAnsiTheme="majorBidi"/>
                <w:sz w:val="30"/>
                <w:szCs w:val="30"/>
              </w:rPr>
              <w:t>(44,725)</w:t>
            </w:r>
          </w:p>
        </w:tc>
        <w:tc>
          <w:tcPr>
            <w:tcW w:w="270" w:type="dxa"/>
            <w:gridSpan w:val="2"/>
            <w:vAlign w:val="bottom"/>
          </w:tcPr>
          <w:p w14:paraId="1847A9B3" w14:textId="77777777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45F313" w14:textId="78786043" w:rsidR="00E47EB5" w:rsidRPr="005A7888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7888">
              <w:rPr>
                <w:rFonts w:asciiTheme="majorBidi" w:hAnsiTheme="majorBidi" w:cstheme="majorBidi"/>
                <w:sz w:val="30"/>
                <w:szCs w:val="30"/>
              </w:rPr>
              <w:t>(43,995)</w:t>
            </w:r>
          </w:p>
        </w:tc>
      </w:tr>
      <w:tr w:rsidR="00E47EB5" w:rsidRPr="00E115CB" w14:paraId="65CB3385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779F791D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5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6419A" w14:textId="277C7ED0" w:rsidR="00E47EB5" w:rsidRPr="00E115CB" w:rsidRDefault="004F3827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9,952</w:t>
            </w:r>
          </w:p>
        </w:tc>
        <w:tc>
          <w:tcPr>
            <w:tcW w:w="271" w:type="dxa"/>
            <w:gridSpan w:val="2"/>
          </w:tcPr>
          <w:p w14:paraId="713F725B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2FCDA" w14:textId="6C57E5B4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5,968</w:t>
            </w:r>
          </w:p>
        </w:tc>
        <w:tc>
          <w:tcPr>
            <w:tcW w:w="278" w:type="dxa"/>
            <w:gridSpan w:val="3"/>
          </w:tcPr>
          <w:p w14:paraId="357B1156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4D76C" w14:textId="5CABA1EC" w:rsidR="00E47EB5" w:rsidRPr="00E115CB" w:rsidRDefault="000E2F1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195,394</w:t>
            </w:r>
          </w:p>
        </w:tc>
        <w:tc>
          <w:tcPr>
            <w:tcW w:w="270" w:type="dxa"/>
            <w:gridSpan w:val="2"/>
          </w:tcPr>
          <w:p w14:paraId="4AD93981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0A7FD997" w14:textId="3D11E0F4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11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224,454</w:t>
            </w:r>
          </w:p>
        </w:tc>
      </w:tr>
      <w:tr w:rsidR="00E47EB5" w:rsidRPr="00E115CB" w14:paraId="49846079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</w:tcPr>
          <w:p w14:paraId="5D00207B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EAFDA6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1" w:type="dxa"/>
            <w:gridSpan w:val="2"/>
          </w:tcPr>
          <w:p w14:paraId="1A11C9E2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77AB141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8" w:type="dxa"/>
            <w:gridSpan w:val="3"/>
          </w:tcPr>
          <w:p w14:paraId="78EECF65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C974C26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535154C0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2" w:space="0" w:color="auto"/>
            </w:tcBorders>
          </w:tcPr>
          <w:p w14:paraId="722D28D5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7EB5" w:rsidRPr="00E115CB" w14:paraId="58F61E73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</w:tcPr>
          <w:p w14:paraId="193E86D1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176" w:type="dxa"/>
            <w:gridSpan w:val="2"/>
          </w:tcPr>
          <w:p w14:paraId="0EC6B607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3" w:type="dxa"/>
          </w:tcPr>
          <w:p w14:paraId="7841E38F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12C3EDEC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  <w:gridSpan w:val="3"/>
          </w:tcPr>
          <w:p w14:paraId="018B2BB6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5318A8B4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740CD515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2B578E2D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47EB5" w:rsidRPr="00E115CB" w14:paraId="2A96666F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74FB1444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5C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6" w:type="dxa"/>
            <w:gridSpan w:val="2"/>
          </w:tcPr>
          <w:p w14:paraId="5F456385" w14:textId="3C49FB52" w:rsidR="00E47EB5" w:rsidRPr="00E115CB" w:rsidRDefault="000E2F1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302,737</w:t>
            </w:r>
          </w:p>
        </w:tc>
        <w:tc>
          <w:tcPr>
            <w:tcW w:w="263" w:type="dxa"/>
          </w:tcPr>
          <w:p w14:paraId="0407D809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3BF78844" w14:textId="17214CE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sz w:val="30"/>
                <w:szCs w:val="30"/>
              </w:rPr>
              <w:t>305,100</w:t>
            </w:r>
          </w:p>
        </w:tc>
        <w:tc>
          <w:tcPr>
            <w:tcW w:w="278" w:type="dxa"/>
            <w:gridSpan w:val="3"/>
          </w:tcPr>
          <w:p w14:paraId="22337EFB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2C9B3AB4" w14:textId="77511321" w:rsidR="00E47EB5" w:rsidRPr="00E115CB" w:rsidRDefault="000E2F1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259,442</w:t>
            </w:r>
          </w:p>
        </w:tc>
        <w:tc>
          <w:tcPr>
            <w:tcW w:w="270" w:type="dxa"/>
            <w:gridSpan w:val="2"/>
          </w:tcPr>
          <w:p w14:paraId="5A27C4DC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42B811F9" w14:textId="3113A3BF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sz w:val="30"/>
                <w:szCs w:val="30"/>
              </w:rPr>
              <w:t>268,177</w:t>
            </w:r>
          </w:p>
        </w:tc>
      </w:tr>
      <w:tr w:rsidR="00E47EB5" w:rsidRPr="00E115CB" w14:paraId="1C55D6B6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66E47628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15C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6" w:type="dxa"/>
            <w:gridSpan w:val="2"/>
          </w:tcPr>
          <w:p w14:paraId="6595C175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3" w:type="dxa"/>
          </w:tcPr>
          <w:p w14:paraId="3D2B990B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4C9B1848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  <w:gridSpan w:val="3"/>
          </w:tcPr>
          <w:p w14:paraId="74FF6176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044AEDDF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49943D2F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56FBFE41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47EB5" w:rsidRPr="00E115CB" w14:paraId="53443345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241AC874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115CB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E115CB">
              <w:rPr>
                <w:rFonts w:ascii="Angsana New" w:hAnsi="Angsana New"/>
                <w:sz w:val="30"/>
                <w:szCs w:val="30"/>
              </w:rPr>
              <w:t>3</w:t>
            </w:r>
            <w:r w:rsidRPr="00E115C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3288D6CB" w14:textId="328E462F" w:rsidR="00E47EB5" w:rsidRPr="00E115CB" w:rsidRDefault="00F8478B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115C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  <w:r w:rsidR="004F382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4,865</w:t>
            </w:r>
          </w:p>
        </w:tc>
        <w:tc>
          <w:tcPr>
            <w:tcW w:w="263" w:type="dxa"/>
          </w:tcPr>
          <w:p w14:paraId="46A4FC9E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427C0F31" w14:textId="738FF94E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sz w:val="30"/>
                <w:szCs w:val="30"/>
              </w:rPr>
              <w:t>52,809</w:t>
            </w:r>
          </w:p>
        </w:tc>
        <w:tc>
          <w:tcPr>
            <w:tcW w:w="278" w:type="dxa"/>
            <w:gridSpan w:val="3"/>
          </w:tcPr>
          <w:p w14:paraId="2C5FA3D1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6C1C5AAC" w14:textId="4D658A50" w:rsidR="00E47EB5" w:rsidRPr="00E115CB" w:rsidRDefault="00F8478B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/>
                <w:sz w:val="30"/>
                <w:szCs w:val="30"/>
                <w:lang w:val="en-GB" w:bidi="ar-SA"/>
              </w:rPr>
              <w:t>31,10</w:t>
            </w:r>
            <w:r w:rsidR="000E2F15">
              <w:rPr>
                <w:rFonts w:ascii="Angsana New" w:hAnsi="Angsana New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70" w:type="dxa"/>
            <w:gridSpan w:val="2"/>
          </w:tcPr>
          <w:p w14:paraId="16CF58D8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2B9020B9" w14:textId="597DA91B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sz w:val="30"/>
                <w:szCs w:val="30"/>
              </w:rPr>
              <w:t>39,797</w:t>
            </w:r>
          </w:p>
        </w:tc>
      </w:tr>
      <w:tr w:rsidR="00E47EB5" w:rsidRPr="00E115CB" w14:paraId="741375B2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7A6FC4A4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115C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115C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115CB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E115C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E115C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2CD7BAF8" w14:textId="1B05E02F" w:rsidR="00E47EB5" w:rsidRPr="00E115CB" w:rsidRDefault="00F8478B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115C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 w:rsidR="004F382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4,693</w:t>
            </w:r>
          </w:p>
        </w:tc>
        <w:tc>
          <w:tcPr>
            <w:tcW w:w="263" w:type="dxa"/>
          </w:tcPr>
          <w:p w14:paraId="6B2C8B71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26EE559B" w14:textId="755C18CC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sz w:val="30"/>
                <w:szCs w:val="30"/>
              </w:rPr>
              <w:t>40,148</w:t>
            </w:r>
          </w:p>
        </w:tc>
        <w:tc>
          <w:tcPr>
            <w:tcW w:w="278" w:type="dxa"/>
            <w:gridSpan w:val="3"/>
          </w:tcPr>
          <w:p w14:paraId="2056CFFC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3D75C49F" w14:textId="56EA6CB0" w:rsidR="00E47EB5" w:rsidRPr="00E115CB" w:rsidRDefault="00F8478B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</w:rPr>
            </w:pPr>
            <w:r w:rsidRPr="00E115CB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E115CB">
              <w:rPr>
                <w:rFonts w:ascii="Angsana New" w:hAnsi="Angsana New"/>
                <w:sz w:val="30"/>
                <w:szCs w:val="30"/>
              </w:rPr>
              <w:t>,</w:t>
            </w:r>
            <w:r w:rsidRPr="00E115CB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="000E2F1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6A04EBF0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59DC50C5" w14:textId="44CD5F0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sz w:val="30"/>
                <w:szCs w:val="30"/>
              </w:rPr>
              <w:t>39,298</w:t>
            </w:r>
          </w:p>
        </w:tc>
      </w:tr>
      <w:tr w:rsidR="00E47EB5" w:rsidRPr="00E115CB" w14:paraId="42ED447B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29972F97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115C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115CB">
              <w:rPr>
                <w:rFonts w:ascii="Angsana New" w:hAnsi="Angsana New"/>
                <w:sz w:val="30"/>
                <w:szCs w:val="30"/>
              </w:rPr>
              <w:t>6</w:t>
            </w:r>
            <w:r w:rsidRPr="00E115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15CB">
              <w:rPr>
                <w:rFonts w:ascii="Angsana New" w:hAnsi="Angsana New"/>
                <w:sz w:val="30"/>
                <w:szCs w:val="30"/>
              </w:rPr>
              <w:t>-</w:t>
            </w:r>
            <w:r w:rsidRPr="00E115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15CB">
              <w:rPr>
                <w:rFonts w:ascii="Angsana New" w:hAnsi="Angsana New"/>
                <w:sz w:val="30"/>
                <w:szCs w:val="30"/>
              </w:rPr>
              <w:t>12</w:t>
            </w:r>
            <w:r w:rsidRPr="00E115C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</w:tcPr>
          <w:p w14:paraId="28098C7F" w14:textId="0D055DF4" w:rsidR="00E47EB5" w:rsidRPr="00E115CB" w:rsidRDefault="00F8478B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115C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55,381</w:t>
            </w:r>
          </w:p>
        </w:tc>
        <w:tc>
          <w:tcPr>
            <w:tcW w:w="263" w:type="dxa"/>
          </w:tcPr>
          <w:p w14:paraId="115FB969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</w:tcPr>
          <w:p w14:paraId="20589962" w14:textId="693046DD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sz w:val="30"/>
                <w:szCs w:val="30"/>
              </w:rPr>
              <w:t>11,582</w:t>
            </w:r>
          </w:p>
        </w:tc>
        <w:tc>
          <w:tcPr>
            <w:tcW w:w="278" w:type="dxa"/>
            <w:gridSpan w:val="3"/>
          </w:tcPr>
          <w:p w14:paraId="02010CD6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</w:tcPr>
          <w:p w14:paraId="7D56251C" w14:textId="325FBA4A" w:rsidR="00E47EB5" w:rsidRPr="00E115CB" w:rsidRDefault="00F8478B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/>
                <w:sz w:val="30"/>
                <w:szCs w:val="30"/>
                <w:lang w:val="en-GB" w:bidi="ar-SA"/>
              </w:rPr>
              <w:t>53,79</w:t>
            </w:r>
            <w:r w:rsidR="000E2F15"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  <w:gridSpan w:val="2"/>
          </w:tcPr>
          <w:p w14:paraId="6CDAAC4A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</w:tcPr>
          <w:p w14:paraId="1C10933D" w14:textId="15C370CE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sz w:val="30"/>
                <w:szCs w:val="30"/>
              </w:rPr>
              <w:t>10,265</w:t>
            </w:r>
          </w:p>
        </w:tc>
      </w:tr>
      <w:tr w:rsidR="00E47EB5" w:rsidRPr="00E115CB" w14:paraId="1C5FFF5A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2368FACD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115C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115C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E115C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E115C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A5554" w14:textId="10E07306" w:rsidR="00E47EB5" w:rsidRPr="00E115CB" w:rsidRDefault="000E2F1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47,879</w:t>
            </w:r>
          </w:p>
        </w:tc>
        <w:tc>
          <w:tcPr>
            <w:tcW w:w="263" w:type="dxa"/>
          </w:tcPr>
          <w:p w14:paraId="43583C9A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A58E" w14:textId="7C1B76C1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sz w:val="30"/>
                <w:szCs w:val="30"/>
              </w:rPr>
              <w:t>47,547</w:t>
            </w:r>
          </w:p>
        </w:tc>
        <w:tc>
          <w:tcPr>
            <w:tcW w:w="278" w:type="dxa"/>
            <w:gridSpan w:val="3"/>
          </w:tcPr>
          <w:p w14:paraId="11F1089D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2236" w14:textId="79484822" w:rsidR="00E47EB5" w:rsidRPr="00E115CB" w:rsidRDefault="000E2F1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45,418</w:t>
            </w:r>
          </w:p>
        </w:tc>
        <w:tc>
          <w:tcPr>
            <w:tcW w:w="270" w:type="dxa"/>
            <w:gridSpan w:val="2"/>
          </w:tcPr>
          <w:p w14:paraId="59014DC7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1B52B" w14:textId="05CB3979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sz w:val="30"/>
                <w:szCs w:val="30"/>
              </w:rPr>
              <w:t>45,418</w:t>
            </w:r>
          </w:p>
        </w:tc>
      </w:tr>
      <w:tr w:rsidR="00E47EB5" w:rsidRPr="00E115CB" w14:paraId="34BBB319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29D3D32C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5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910A8" w14:textId="248F7316" w:rsidR="00E47EB5" w:rsidRPr="00E115CB" w:rsidRDefault="004F3827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465,555</w:t>
            </w:r>
          </w:p>
        </w:tc>
        <w:tc>
          <w:tcPr>
            <w:tcW w:w="263" w:type="dxa"/>
          </w:tcPr>
          <w:p w14:paraId="79E0D66B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EBB76" w14:textId="44A7CE96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b/>
                <w:bCs/>
                <w:sz w:val="30"/>
                <w:szCs w:val="30"/>
              </w:rPr>
              <w:t>457,186</w:t>
            </w:r>
          </w:p>
        </w:tc>
        <w:tc>
          <w:tcPr>
            <w:tcW w:w="278" w:type="dxa"/>
            <w:gridSpan w:val="3"/>
          </w:tcPr>
          <w:p w14:paraId="1BBA699F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2C4BD" w14:textId="3D235E6A" w:rsidR="00E47EB5" w:rsidRPr="00E115CB" w:rsidRDefault="000E2F1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402,960</w:t>
            </w:r>
          </w:p>
        </w:tc>
        <w:tc>
          <w:tcPr>
            <w:tcW w:w="270" w:type="dxa"/>
            <w:gridSpan w:val="2"/>
          </w:tcPr>
          <w:p w14:paraId="22F2678B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7B1404" w14:textId="606897FE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b/>
                <w:bCs/>
                <w:sz w:val="30"/>
                <w:szCs w:val="30"/>
              </w:rPr>
              <w:t>402,955</w:t>
            </w:r>
          </w:p>
        </w:tc>
      </w:tr>
      <w:tr w:rsidR="00E47EB5" w:rsidRPr="00E115CB" w14:paraId="15FFA1AD" w14:textId="77777777" w:rsidTr="0082062A">
        <w:trPr>
          <w:gridAfter w:val="2"/>
          <w:wAfter w:w="47" w:type="dxa"/>
          <w:cantSplit/>
          <w:trHeight w:val="71"/>
        </w:trPr>
        <w:tc>
          <w:tcPr>
            <w:tcW w:w="4134" w:type="dxa"/>
            <w:gridSpan w:val="2"/>
            <w:vAlign w:val="bottom"/>
            <w:hideMark/>
          </w:tcPr>
          <w:p w14:paraId="1FD2912A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E115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115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7ABE2" w14:textId="538FE421" w:rsidR="00E47EB5" w:rsidRPr="00E115CB" w:rsidRDefault="00704F1A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115C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(61,324)</w:t>
            </w:r>
          </w:p>
        </w:tc>
        <w:tc>
          <w:tcPr>
            <w:tcW w:w="263" w:type="dxa"/>
            <w:vAlign w:val="bottom"/>
          </w:tcPr>
          <w:p w14:paraId="6329DCB5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50343" w14:textId="74AD2FB9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sz w:val="30"/>
                <w:szCs w:val="30"/>
              </w:rPr>
              <w:t>(51,363)</w:t>
            </w:r>
          </w:p>
        </w:tc>
        <w:tc>
          <w:tcPr>
            <w:tcW w:w="278" w:type="dxa"/>
            <w:gridSpan w:val="3"/>
            <w:vAlign w:val="bottom"/>
          </w:tcPr>
          <w:p w14:paraId="535B16AD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1D5EB" w14:textId="3B8493E4" w:rsidR="00E47EB5" w:rsidRPr="00E115CB" w:rsidRDefault="00F8478B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0E2F15">
              <w:rPr>
                <w:rFonts w:ascii="Angsana New" w:hAnsi="Angsana New"/>
                <w:sz w:val="30"/>
                <w:szCs w:val="30"/>
                <w:lang w:val="en-GB" w:bidi="ar-SA"/>
              </w:rPr>
              <w:t>56,625</w:t>
            </w:r>
            <w:r w:rsidRPr="00E115CB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7F887DD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4810DE9" w14:textId="279BDE9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sz w:val="30"/>
                <w:szCs w:val="30"/>
              </w:rPr>
              <w:t>(48,761)</w:t>
            </w:r>
          </w:p>
        </w:tc>
      </w:tr>
      <w:tr w:rsidR="00E47EB5" w:rsidRPr="00E115CB" w14:paraId="176D1FA6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  <w:hideMark/>
          </w:tcPr>
          <w:p w14:paraId="0AEA3168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5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6282A" w14:textId="175BDE69" w:rsidR="00E47EB5" w:rsidRPr="00E115CB" w:rsidRDefault="004F3827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404,231</w:t>
            </w:r>
          </w:p>
        </w:tc>
        <w:tc>
          <w:tcPr>
            <w:tcW w:w="263" w:type="dxa"/>
          </w:tcPr>
          <w:p w14:paraId="30EFB4BE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59C8F" w14:textId="330CC73E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b/>
                <w:bCs/>
                <w:sz w:val="30"/>
                <w:szCs w:val="30"/>
              </w:rPr>
              <w:t>405,823</w:t>
            </w:r>
          </w:p>
        </w:tc>
        <w:tc>
          <w:tcPr>
            <w:tcW w:w="278" w:type="dxa"/>
            <w:gridSpan w:val="3"/>
          </w:tcPr>
          <w:p w14:paraId="47841B5A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1A19D9" w14:textId="4CD14ED2" w:rsidR="00E47EB5" w:rsidRPr="00E115CB" w:rsidRDefault="000E2F1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346,335</w:t>
            </w:r>
          </w:p>
        </w:tc>
        <w:tc>
          <w:tcPr>
            <w:tcW w:w="270" w:type="dxa"/>
            <w:gridSpan w:val="2"/>
          </w:tcPr>
          <w:p w14:paraId="2E5E5E9E" w14:textId="2910CB0C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7560A37E" w14:textId="21B70F3D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b/>
                <w:bCs/>
                <w:sz w:val="30"/>
                <w:szCs w:val="30"/>
              </w:rPr>
              <w:t>354,194</w:t>
            </w:r>
          </w:p>
        </w:tc>
      </w:tr>
      <w:tr w:rsidR="00E47EB5" w:rsidRPr="00E115CB" w14:paraId="582C5D42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</w:tcPr>
          <w:p w14:paraId="5063D4FB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6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0EE8B6F" w14:textId="79A88F86" w:rsidR="00E47EB5" w:rsidRPr="00E115CB" w:rsidRDefault="005414A7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ab/>
            </w:r>
          </w:p>
        </w:tc>
        <w:tc>
          <w:tcPr>
            <w:tcW w:w="263" w:type="dxa"/>
          </w:tcPr>
          <w:p w14:paraId="7A67EA87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top w:val="double" w:sz="4" w:space="0" w:color="auto"/>
              <w:left w:val="nil"/>
              <w:right w:val="nil"/>
            </w:tcBorders>
          </w:tcPr>
          <w:p w14:paraId="7F9D28A3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8" w:type="dxa"/>
            <w:gridSpan w:val="3"/>
          </w:tcPr>
          <w:p w14:paraId="4B2CEF1F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5DE667C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100E5DF2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</w:tcBorders>
          </w:tcPr>
          <w:p w14:paraId="1236B78D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</w:tr>
      <w:tr w:rsidR="00E47EB5" w:rsidRPr="001803A2" w14:paraId="736C1920" w14:textId="77777777" w:rsidTr="0082062A">
        <w:trPr>
          <w:gridAfter w:val="2"/>
          <w:wAfter w:w="47" w:type="dxa"/>
          <w:cantSplit/>
        </w:trPr>
        <w:tc>
          <w:tcPr>
            <w:tcW w:w="4134" w:type="dxa"/>
            <w:gridSpan w:val="2"/>
          </w:tcPr>
          <w:p w14:paraId="3902A04B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5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4CC25A1" w14:textId="6145FE28" w:rsidR="00E47EB5" w:rsidRPr="00E115CB" w:rsidRDefault="004F3827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414,183</w:t>
            </w:r>
          </w:p>
        </w:tc>
        <w:tc>
          <w:tcPr>
            <w:tcW w:w="263" w:type="dxa"/>
          </w:tcPr>
          <w:p w14:paraId="16CC56CD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left w:val="nil"/>
              <w:bottom w:val="double" w:sz="4" w:space="0" w:color="auto"/>
              <w:right w:val="nil"/>
            </w:tcBorders>
          </w:tcPr>
          <w:p w14:paraId="382AAAA0" w14:textId="0C4452E5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115CB">
              <w:rPr>
                <w:rFonts w:ascii="Angsana New" w:hAnsi="Angsana New" w:hint="cs"/>
                <w:b/>
                <w:bCs/>
                <w:sz w:val="30"/>
                <w:szCs w:val="30"/>
              </w:rPr>
              <w:t>411,791</w:t>
            </w:r>
          </w:p>
        </w:tc>
        <w:tc>
          <w:tcPr>
            <w:tcW w:w="278" w:type="dxa"/>
            <w:gridSpan w:val="3"/>
          </w:tcPr>
          <w:p w14:paraId="57E07FC9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5A931CAE" w14:textId="474564A6" w:rsidR="00E47EB5" w:rsidRPr="00E115CB" w:rsidRDefault="000E2F1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541,729</w:t>
            </w:r>
          </w:p>
        </w:tc>
        <w:tc>
          <w:tcPr>
            <w:tcW w:w="270" w:type="dxa"/>
            <w:gridSpan w:val="2"/>
          </w:tcPr>
          <w:p w14:paraId="58C0372C" w14:textId="77777777" w:rsidR="00E47EB5" w:rsidRPr="00E115CB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</w:tcPr>
          <w:p w14:paraId="61116567" w14:textId="06D05C79" w:rsidR="00E47EB5" w:rsidRPr="009B7721" w:rsidRDefault="00E47EB5" w:rsidP="00E47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5CB">
              <w:rPr>
                <w:rFonts w:ascii="Angsana New" w:hAnsi="Angsana New" w:hint="cs"/>
                <w:b/>
                <w:bCs/>
                <w:sz w:val="30"/>
                <w:szCs w:val="30"/>
              </w:rPr>
              <w:t>578,648</w:t>
            </w:r>
          </w:p>
        </w:tc>
      </w:tr>
    </w:tbl>
    <w:p w14:paraId="506411A2" w14:textId="77777777" w:rsidR="001321E3" w:rsidRPr="00E115CB" w:rsidRDefault="001321E3" w:rsidP="001321E3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4"/>
        <w:gridCol w:w="1258"/>
        <w:gridCol w:w="260"/>
        <w:gridCol w:w="1186"/>
        <w:gridCol w:w="290"/>
        <w:gridCol w:w="1152"/>
        <w:gridCol w:w="279"/>
        <w:gridCol w:w="1161"/>
      </w:tblGrid>
      <w:tr w:rsidR="001321E3" w:rsidRPr="009433A9" w14:paraId="0A537CF5" w14:textId="77777777" w:rsidTr="00894E30">
        <w:trPr>
          <w:cantSplit/>
          <w:trHeight w:val="416"/>
        </w:trPr>
        <w:tc>
          <w:tcPr>
            <w:tcW w:w="4044" w:type="dxa"/>
            <w:vAlign w:val="bottom"/>
            <w:hideMark/>
          </w:tcPr>
          <w:p w14:paraId="2A05430D" w14:textId="6A2B7001" w:rsidR="001321E3" w:rsidRPr="009433A9" w:rsidRDefault="001321E3" w:rsidP="0070315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ผล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ขาดทุนด้านเครดิตที่คาดว่าจะเกิดขึ้น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704" w:type="dxa"/>
            <w:gridSpan w:val="3"/>
            <w:vAlign w:val="bottom"/>
          </w:tcPr>
          <w:p w14:paraId="26EA2357" w14:textId="77777777" w:rsidR="001321E3" w:rsidRPr="009433A9" w:rsidRDefault="001321E3" w:rsidP="0070315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F5A7D5E" w14:textId="77777777" w:rsidR="001321E3" w:rsidRPr="009433A9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4D888B44" w14:textId="77777777" w:rsidR="001321E3" w:rsidRPr="009433A9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9B7721" w:rsidRPr="009433A9" w14:paraId="4E8DE124" w14:textId="77777777" w:rsidTr="00A506DE">
        <w:trPr>
          <w:cantSplit/>
        </w:trPr>
        <w:tc>
          <w:tcPr>
            <w:tcW w:w="4044" w:type="dxa"/>
            <w:vAlign w:val="bottom"/>
          </w:tcPr>
          <w:p w14:paraId="3FED80E5" w14:textId="274551F5" w:rsidR="00513BF6" w:rsidRPr="00513BF6" w:rsidRDefault="009B7721" w:rsidP="00513BF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สำหรับงวด</w:t>
            </w:r>
            <w:r w:rsidR="00513BF6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หก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เดือนสิ้นสุดวันที่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3</w:t>
            </w:r>
            <w:r w:rsidR="00513BF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ม</w:t>
            </w:r>
            <w:r w:rsidR="00513BF6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ิถุนายน</w:t>
            </w:r>
          </w:p>
        </w:tc>
        <w:tc>
          <w:tcPr>
            <w:tcW w:w="1258" w:type="dxa"/>
            <w:vAlign w:val="bottom"/>
          </w:tcPr>
          <w:p w14:paraId="1576AC62" w14:textId="1180A412" w:rsidR="009B7721" w:rsidRPr="00693A8C" w:rsidRDefault="009B7721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693A8C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260" w:type="dxa"/>
            <w:vAlign w:val="bottom"/>
          </w:tcPr>
          <w:p w14:paraId="04BFE141" w14:textId="77777777" w:rsidR="009B7721" w:rsidRPr="009433A9" w:rsidRDefault="009B7721" w:rsidP="009B772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86" w:type="dxa"/>
            <w:vAlign w:val="bottom"/>
          </w:tcPr>
          <w:p w14:paraId="50313030" w14:textId="4DE3A5D9" w:rsidR="009B7721" w:rsidRPr="00693A8C" w:rsidRDefault="009B7721" w:rsidP="009B772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693A8C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90" w:type="dxa"/>
          </w:tcPr>
          <w:p w14:paraId="0A127669" w14:textId="77777777" w:rsidR="009B7721" w:rsidRPr="00693A8C" w:rsidRDefault="009B7721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52" w:type="dxa"/>
            <w:vAlign w:val="bottom"/>
          </w:tcPr>
          <w:p w14:paraId="01554CE0" w14:textId="590B0616" w:rsidR="009B7721" w:rsidRPr="00693A8C" w:rsidRDefault="009B7721" w:rsidP="009B7721">
            <w:pPr>
              <w:spacing w:line="240" w:lineRule="auto"/>
              <w:ind w:left="14" w:right="-55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693A8C">
              <w:rPr>
                <w:rFonts w:asciiTheme="majorBidi" w:hAnsiTheme="majorBidi" w:cstheme="majorBidi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79" w:type="dxa"/>
            <w:vAlign w:val="bottom"/>
          </w:tcPr>
          <w:p w14:paraId="4072DFBA" w14:textId="77777777" w:rsidR="009B7721" w:rsidRPr="00693A8C" w:rsidRDefault="009B7721" w:rsidP="009B77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11FDBED0" w14:textId="5E9AAD29" w:rsidR="009B7721" w:rsidRPr="00693A8C" w:rsidRDefault="009B7721" w:rsidP="009B772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693A8C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6</w:t>
            </w:r>
          </w:p>
        </w:tc>
      </w:tr>
      <w:tr w:rsidR="001321E3" w:rsidRPr="009433A9" w14:paraId="4DA03A40" w14:textId="77777777" w:rsidTr="00A506DE">
        <w:trPr>
          <w:cantSplit/>
        </w:trPr>
        <w:tc>
          <w:tcPr>
            <w:tcW w:w="4044" w:type="dxa"/>
            <w:vAlign w:val="bottom"/>
            <w:hideMark/>
          </w:tcPr>
          <w:p w14:paraId="34030908" w14:textId="77777777" w:rsidR="001321E3" w:rsidRPr="009433A9" w:rsidRDefault="001321E3" w:rsidP="001321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  <w:hideMark/>
          </w:tcPr>
          <w:p w14:paraId="737E4168" w14:textId="77777777" w:rsidR="001321E3" w:rsidRPr="009433A9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EE2CD7" w:rsidRPr="00A506DE" w14:paraId="454C0E15" w14:textId="77777777" w:rsidTr="00A506DE">
        <w:trPr>
          <w:cantSplit/>
        </w:trPr>
        <w:tc>
          <w:tcPr>
            <w:tcW w:w="4044" w:type="dxa"/>
          </w:tcPr>
          <w:p w14:paraId="16E792AD" w14:textId="7481B7FB" w:rsidR="00EE2CD7" w:rsidRPr="009433A9" w:rsidRDefault="00EE2CD7" w:rsidP="00EE2CD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258" w:type="dxa"/>
          </w:tcPr>
          <w:p w14:paraId="4CF2C021" w14:textId="299E6651" w:rsidR="00EE2CD7" w:rsidRPr="002D4792" w:rsidRDefault="00704F1A" w:rsidP="00030F4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9,961</w:t>
            </w:r>
          </w:p>
        </w:tc>
        <w:tc>
          <w:tcPr>
            <w:tcW w:w="260" w:type="dxa"/>
          </w:tcPr>
          <w:p w14:paraId="17C17E31" w14:textId="77777777" w:rsidR="00EE2CD7" w:rsidRPr="009433A9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6" w:type="dxa"/>
          </w:tcPr>
          <w:p w14:paraId="7512ED39" w14:textId="4E266319" w:rsidR="00EE2CD7" w:rsidRPr="00E73769" w:rsidRDefault="00513BF6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4,908</w:t>
            </w:r>
          </w:p>
        </w:tc>
        <w:tc>
          <w:tcPr>
            <w:tcW w:w="290" w:type="dxa"/>
          </w:tcPr>
          <w:p w14:paraId="72239239" w14:textId="77777777" w:rsidR="00EE2CD7" w:rsidRPr="009433A9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</w:tcPr>
          <w:p w14:paraId="59AD91E9" w14:textId="3463A233" w:rsidR="00EE2CD7" w:rsidRPr="009433A9" w:rsidRDefault="000E2F15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8,594</w:t>
            </w:r>
          </w:p>
        </w:tc>
        <w:tc>
          <w:tcPr>
            <w:tcW w:w="279" w:type="dxa"/>
          </w:tcPr>
          <w:p w14:paraId="72C38590" w14:textId="77777777" w:rsidR="00EE2CD7" w:rsidRPr="009433A9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1" w:type="dxa"/>
          </w:tcPr>
          <w:p w14:paraId="51E7D10F" w14:textId="17C4880A" w:rsidR="00EE2CD7" w:rsidRPr="009433A9" w:rsidRDefault="00513BF6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48,853</w:t>
            </w:r>
          </w:p>
        </w:tc>
      </w:tr>
    </w:tbl>
    <w:p w14:paraId="21B95D64" w14:textId="77777777" w:rsidR="00680119" w:rsidRDefault="00680119" w:rsidP="001D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55"/>
        <w:rPr>
          <w:rFonts w:ascii="Angsana New" w:hAnsi="Angsana New"/>
          <w:bCs/>
          <w:sz w:val="16"/>
          <w:szCs w:val="16"/>
          <w:cs/>
        </w:rPr>
        <w:sectPr w:rsidR="00680119" w:rsidSect="0050657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 w:chapStyle="1"/>
          <w:cols w:space="720"/>
          <w:titlePg/>
          <w:docGrid w:linePitch="245"/>
        </w:sectPr>
      </w:pPr>
    </w:p>
    <w:p w14:paraId="434EAD08" w14:textId="0A738E07" w:rsidR="00680119" w:rsidRPr="00CB75B9" w:rsidRDefault="0096319B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B75B9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</w:t>
      </w:r>
      <w:r w:rsidRPr="00CB75B9">
        <w:rPr>
          <w:rFonts w:ascii="Angsana New" w:hAnsi="Angsana New" w:hint="cs"/>
          <w:bCs/>
          <w:sz w:val="30"/>
          <w:szCs w:val="30"/>
          <w:cs/>
        </w:rPr>
        <w:t>บริษัทร่วมและ</w:t>
      </w:r>
      <w:r w:rsidRPr="00CB75B9">
        <w:rPr>
          <w:rFonts w:ascii="Angsana New" w:hAnsi="Angsana New"/>
          <w:bCs/>
          <w:sz w:val="30"/>
          <w:szCs w:val="30"/>
          <w:cs/>
        </w:rPr>
        <w:t>การร่วมค้า</w:t>
      </w:r>
    </w:p>
    <w:p w14:paraId="3C50F03C" w14:textId="77777777" w:rsidR="00680119" w:rsidRPr="00860223" w:rsidRDefault="00680119" w:rsidP="00CA229D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5DF9DB88" w14:textId="40F2CB0E" w:rsidR="00680119" w:rsidRPr="003748DE" w:rsidRDefault="0096319B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6BA7">
        <w:rPr>
          <w:rFonts w:ascii="Angsana New" w:hAnsi="Angsana New"/>
          <w:sz w:val="30"/>
          <w:szCs w:val="30"/>
          <w:cs/>
        </w:rPr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Pr="007A6BA7">
        <w:rPr>
          <w:rFonts w:ascii="Angsana New" w:hAnsi="Angsana New"/>
          <w:sz w:val="30"/>
          <w:szCs w:val="30"/>
          <w:cs/>
        </w:rPr>
        <w:t>การร่วมค้า</w:t>
      </w:r>
      <w:r w:rsidR="00680119"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>ณ</w:t>
      </w:r>
      <w:r w:rsidR="00680119"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45378B" w:rsidRPr="0045378B">
        <w:rPr>
          <w:rFonts w:ascii="Angsana New" w:hAnsi="Angsana New"/>
          <w:sz w:val="30"/>
          <w:szCs w:val="30"/>
        </w:rPr>
        <w:t>3</w:t>
      </w:r>
      <w:r w:rsidR="0035034A">
        <w:rPr>
          <w:rFonts w:ascii="Angsana New" w:hAnsi="Angsana New"/>
          <w:sz w:val="30"/>
          <w:szCs w:val="30"/>
        </w:rPr>
        <w:t>0</w:t>
      </w:r>
      <w:r w:rsidR="0045378B" w:rsidRPr="0045378B">
        <w:rPr>
          <w:rFonts w:ascii="Angsana New" w:hAnsi="Angsana New"/>
          <w:sz w:val="30"/>
          <w:szCs w:val="30"/>
        </w:rPr>
        <w:t xml:space="preserve"> </w:t>
      </w:r>
      <w:r w:rsidR="0045378B" w:rsidRPr="0045378B">
        <w:rPr>
          <w:rFonts w:ascii="Angsana New" w:hAnsi="Angsana New"/>
          <w:sz w:val="30"/>
          <w:szCs w:val="30"/>
          <w:cs/>
        </w:rPr>
        <w:t>ม</w:t>
      </w:r>
      <w:r w:rsidR="0035034A">
        <w:rPr>
          <w:rFonts w:ascii="Angsana New" w:hAnsi="Angsana New" w:hint="cs"/>
          <w:sz w:val="30"/>
          <w:szCs w:val="30"/>
          <w:cs/>
        </w:rPr>
        <w:t>ิถุนายน</w:t>
      </w:r>
      <w:r w:rsidR="0045378B" w:rsidRPr="0045378B">
        <w:rPr>
          <w:rFonts w:ascii="Angsana New" w:hAnsi="Angsana New"/>
          <w:sz w:val="30"/>
          <w:szCs w:val="30"/>
          <w:cs/>
        </w:rPr>
        <w:t xml:space="preserve"> </w:t>
      </w:r>
      <w:r w:rsidR="0045378B" w:rsidRPr="0045378B">
        <w:rPr>
          <w:rFonts w:ascii="Angsana New" w:hAnsi="Angsana New"/>
          <w:sz w:val="30"/>
          <w:szCs w:val="30"/>
        </w:rPr>
        <w:t>256</w:t>
      </w:r>
      <w:r w:rsidR="0045378B">
        <w:rPr>
          <w:rFonts w:ascii="Angsana New" w:hAnsi="Angsana New"/>
          <w:sz w:val="30"/>
          <w:szCs w:val="30"/>
        </w:rPr>
        <w:t>7</w:t>
      </w:r>
      <w:r w:rsidR="0045378B" w:rsidRPr="0045378B">
        <w:rPr>
          <w:rFonts w:ascii="Angsana New" w:hAnsi="Angsana New"/>
          <w:sz w:val="30"/>
          <w:szCs w:val="30"/>
        </w:rPr>
        <w:t xml:space="preserve">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="00AB7224" w:rsidRPr="003748DE">
        <w:rPr>
          <w:rFonts w:ascii="Angsana New" w:hAnsi="Angsana New"/>
          <w:sz w:val="30"/>
          <w:szCs w:val="30"/>
        </w:rPr>
        <w:t xml:space="preserve">31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B7224" w:rsidRPr="003748DE">
        <w:rPr>
          <w:rFonts w:ascii="Angsana New" w:hAnsi="Angsana New"/>
          <w:sz w:val="30"/>
          <w:szCs w:val="30"/>
        </w:rPr>
        <w:t>256</w:t>
      </w:r>
      <w:r w:rsidR="0045378B">
        <w:rPr>
          <w:rFonts w:ascii="Angsana New" w:hAnsi="Angsana New"/>
          <w:sz w:val="30"/>
          <w:szCs w:val="30"/>
        </w:rPr>
        <w:t>6</w:t>
      </w:r>
      <w:r w:rsidR="00AB7224" w:rsidRPr="003748DE">
        <w:rPr>
          <w:rFonts w:ascii="Angsana New" w:hAnsi="Angsana New"/>
          <w:sz w:val="30"/>
          <w:szCs w:val="30"/>
        </w:rPr>
        <w:t xml:space="preserve"> </w:t>
      </w:r>
      <w:r w:rsidR="00AB7224" w:rsidRPr="003748DE">
        <w:rPr>
          <w:rFonts w:ascii="Angsana New" w:hAnsi="Angsana New" w:hint="cs"/>
          <w:sz w:val="30"/>
          <w:szCs w:val="30"/>
          <w:cs/>
        </w:rPr>
        <w:t>และ</w:t>
      </w:r>
      <w:r w:rsidR="00680119" w:rsidRPr="003748DE">
        <w:rPr>
          <w:rFonts w:ascii="Angsana New" w:hAnsi="Angsana New"/>
          <w:sz w:val="30"/>
          <w:szCs w:val="30"/>
          <w:cs/>
        </w:rPr>
        <w:t>เงินปันผลรับสำหรับ</w:t>
      </w:r>
      <w:r w:rsidR="00174B23" w:rsidRPr="003748DE">
        <w:rPr>
          <w:rFonts w:ascii="Angsana New" w:hAnsi="Angsana New" w:hint="cs"/>
          <w:sz w:val="30"/>
          <w:szCs w:val="30"/>
          <w:cs/>
        </w:rPr>
        <w:t>งวด</w:t>
      </w:r>
      <w:r w:rsidR="0035034A">
        <w:rPr>
          <w:rFonts w:ascii="Angsana New" w:hAnsi="Angsana New" w:hint="cs"/>
          <w:sz w:val="30"/>
          <w:szCs w:val="30"/>
          <w:cs/>
        </w:rPr>
        <w:t>หก</w:t>
      </w:r>
      <w:r w:rsidR="00753D54" w:rsidRPr="009433A9">
        <w:rPr>
          <w:rFonts w:ascii="Angsana New" w:hAnsi="Angsana New" w:hint="cs"/>
          <w:sz w:val="30"/>
          <w:szCs w:val="30"/>
          <w:cs/>
        </w:rPr>
        <w:t>เดือน</w:t>
      </w:r>
      <w:r w:rsidR="00753D54"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5378B" w:rsidRPr="0045378B">
        <w:rPr>
          <w:rFonts w:ascii="Angsana New" w:hAnsi="Angsana New"/>
          <w:sz w:val="30"/>
          <w:szCs w:val="30"/>
        </w:rPr>
        <w:t>3</w:t>
      </w:r>
      <w:r w:rsidR="0035034A">
        <w:rPr>
          <w:rFonts w:ascii="Angsana New" w:hAnsi="Angsana New"/>
          <w:sz w:val="30"/>
          <w:szCs w:val="30"/>
        </w:rPr>
        <w:t>0</w:t>
      </w:r>
      <w:r w:rsidR="0045378B" w:rsidRPr="0045378B">
        <w:rPr>
          <w:rFonts w:ascii="Angsana New" w:hAnsi="Angsana New"/>
          <w:sz w:val="30"/>
          <w:szCs w:val="30"/>
        </w:rPr>
        <w:t xml:space="preserve"> </w:t>
      </w:r>
      <w:r w:rsidR="0035034A">
        <w:rPr>
          <w:rFonts w:ascii="Angsana New" w:hAnsi="Angsana New" w:hint="cs"/>
          <w:sz w:val="30"/>
          <w:szCs w:val="30"/>
          <w:cs/>
        </w:rPr>
        <w:t>มิถุนายน</w:t>
      </w:r>
      <w:r w:rsidR="0045378B">
        <w:rPr>
          <w:rFonts w:ascii="Angsana New" w:hAnsi="Angsana New"/>
          <w:sz w:val="30"/>
          <w:szCs w:val="30"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>มีดังนี้</w:t>
      </w:r>
      <w:r w:rsidR="00680119" w:rsidRPr="003748DE">
        <w:rPr>
          <w:rFonts w:ascii="Angsana New" w:hAnsi="Angsana New"/>
          <w:sz w:val="30"/>
          <w:szCs w:val="30"/>
        </w:rPr>
        <w:t xml:space="preserve"> </w:t>
      </w:r>
    </w:p>
    <w:p w14:paraId="289FEB26" w14:textId="77777777" w:rsidR="005644D0" w:rsidRPr="006B07E9" w:rsidRDefault="005644D0" w:rsidP="005644D0">
      <w:pPr>
        <w:pStyle w:val="acctfourfigures"/>
        <w:tabs>
          <w:tab w:val="clear" w:pos="765"/>
        </w:tabs>
        <w:spacing w:line="240" w:lineRule="auto"/>
        <w:ind w:left="547"/>
        <w:rPr>
          <w:rFonts w:ascii="Angsana New" w:hAnsi="Angsana New"/>
          <w:sz w:val="18"/>
          <w:szCs w:val="18"/>
          <w:cs/>
          <w:lang w:val="en-US" w:bidi="th-TH"/>
        </w:rPr>
      </w:pPr>
    </w:p>
    <w:tbl>
      <w:tblPr>
        <w:tblW w:w="150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720"/>
        <w:gridCol w:w="180"/>
        <w:gridCol w:w="72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3"/>
        <w:gridCol w:w="807"/>
        <w:gridCol w:w="180"/>
        <w:gridCol w:w="819"/>
        <w:gridCol w:w="10"/>
      </w:tblGrid>
      <w:tr w:rsidR="005644D0" w:rsidRPr="00BA54C7" w14:paraId="0E379606" w14:textId="77777777" w:rsidTr="00096608">
        <w:trPr>
          <w:gridAfter w:val="1"/>
          <w:wAfter w:w="10" w:type="dxa"/>
          <w:cantSplit/>
          <w:tblHeader/>
        </w:trPr>
        <w:tc>
          <w:tcPr>
            <w:tcW w:w="2430" w:type="dxa"/>
          </w:tcPr>
          <w:p w14:paraId="1A0CD032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9" w:type="dxa"/>
            <w:gridSpan w:val="20"/>
            <w:vAlign w:val="bottom"/>
          </w:tcPr>
          <w:p w14:paraId="789BDB43" w14:textId="77777777" w:rsidR="005644D0" w:rsidRPr="00BC6339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C6339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5644D0" w:rsidRPr="00BA54C7" w14:paraId="3F31A8B4" w14:textId="77777777" w:rsidTr="00096608">
        <w:trPr>
          <w:cantSplit/>
          <w:tblHeader/>
        </w:trPr>
        <w:tc>
          <w:tcPr>
            <w:tcW w:w="2430" w:type="dxa"/>
          </w:tcPr>
          <w:p w14:paraId="05832140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129F4927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3C619CA" w14:textId="77777777" w:rsidR="005644D0" w:rsidRPr="00BA54C7" w:rsidRDefault="005644D0" w:rsidP="00096608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61D80BD5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4AE616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2C69AF90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D80EB6B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05D46C59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414D4B34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D4ADE8F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C48F787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64CDF3F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มูลค่าตาม</w:t>
            </w:r>
          </w:p>
          <w:p w14:paraId="6E1D2842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วิธีส่วนได้เสีย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3" w:type="dxa"/>
          </w:tcPr>
          <w:p w14:paraId="6F9E6AE7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</w:tcPr>
          <w:p w14:paraId="3B13FB37" w14:textId="77777777" w:rsidR="00E2608C" w:rsidRDefault="005644D0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81115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30EEF" w:rsidRPr="00B81115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38C02AAB" w14:textId="35AE7B65" w:rsidR="005644D0" w:rsidRPr="00B81115" w:rsidRDefault="0009263F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หก</w:t>
            </w:r>
            <w:r w:rsidR="00330EEF" w:rsidRPr="00B81115">
              <w:rPr>
                <w:rFonts w:ascii="Angsana New" w:hAnsi="Angsana New" w:hint="cs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8C7A58" w:rsidRPr="00BA54C7" w14:paraId="3BA9E2E0" w14:textId="77777777" w:rsidTr="00E57FD3">
        <w:trPr>
          <w:cantSplit/>
          <w:tblHeader/>
        </w:trPr>
        <w:tc>
          <w:tcPr>
            <w:tcW w:w="2430" w:type="dxa"/>
          </w:tcPr>
          <w:p w14:paraId="6F21DF46" w14:textId="77777777" w:rsidR="008C7A58" w:rsidRPr="00BA54C7" w:rsidRDefault="008C7A58" w:rsidP="008C7A58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017F7120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123934C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CFA804A" w14:textId="526426A8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167" w:hanging="90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11897B8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705F28" w14:textId="6AE32843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41EED066" w14:textId="62FB8555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01BDA0C4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423FA22" w14:textId="4C0AB495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33FE802" w14:textId="77777777" w:rsidR="008C7A58" w:rsidRPr="00BA54C7" w:rsidRDefault="008C7A58" w:rsidP="008C7A5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C95BF4" w14:textId="08332039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ED9835E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58572A" w14:textId="35D8BF51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F14CD81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9D4E001" w14:textId="4BEC2058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6A27841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D6F409B" w14:textId="2AE3643E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  <w:vAlign w:val="bottom"/>
          </w:tcPr>
          <w:p w14:paraId="400E4DB4" w14:textId="77777777" w:rsidR="008C7A58" w:rsidRPr="00BA54C7" w:rsidRDefault="008C7A58" w:rsidP="008C7A5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  <w:vAlign w:val="bottom"/>
          </w:tcPr>
          <w:p w14:paraId="242BB420" w14:textId="23E6FD27" w:rsidR="008C7A58" w:rsidRPr="00B81115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8C7A58" w:rsidRPr="00BA54C7" w14:paraId="33A8DFBB" w14:textId="77777777" w:rsidTr="00096608">
        <w:trPr>
          <w:cantSplit/>
          <w:tblHeader/>
        </w:trPr>
        <w:tc>
          <w:tcPr>
            <w:tcW w:w="2430" w:type="dxa"/>
          </w:tcPr>
          <w:p w14:paraId="7F718E80" w14:textId="77777777" w:rsidR="008C7A58" w:rsidRPr="00BA54C7" w:rsidRDefault="008C7A58" w:rsidP="008C7A58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4274D09E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6740AA7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CC9668E" w14:textId="79AF21BA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5705723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1CBB5CD" w14:textId="00687955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720" w:type="dxa"/>
            <w:vAlign w:val="bottom"/>
          </w:tcPr>
          <w:p w14:paraId="0F0A5C62" w14:textId="6801BA5C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B86C617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C6A1376" w14:textId="4B51FD34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C7944B3" w14:textId="77777777" w:rsidR="008C7A58" w:rsidRPr="00BA54C7" w:rsidRDefault="008C7A58" w:rsidP="008C7A5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34D4EA9" w14:textId="2A0548C1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7CF75C0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CE4FDBF" w14:textId="352C42BD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37E76EAA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48D4746" w14:textId="245A9513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AF42842" w14:textId="77777777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3B97865" w14:textId="711A8CC9" w:rsidR="008C7A58" w:rsidRPr="00BA54C7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3" w:type="dxa"/>
            <w:vAlign w:val="bottom"/>
          </w:tcPr>
          <w:p w14:paraId="7D4C7D73" w14:textId="77777777" w:rsidR="008C7A58" w:rsidRPr="00BA54C7" w:rsidRDefault="008C7A58" w:rsidP="008C7A5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A759EE8" w14:textId="210AE9B1" w:rsidR="008C7A58" w:rsidRPr="00B81115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81115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81115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D5E2D7C" w14:textId="77777777" w:rsidR="008C7A58" w:rsidRPr="00B81115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103A39E" w14:textId="22B55B9D" w:rsidR="008C7A58" w:rsidRPr="00B81115" w:rsidRDefault="008C7A58" w:rsidP="008C7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81115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</w:tr>
      <w:tr w:rsidR="008C7A58" w:rsidRPr="00BA54C7" w14:paraId="44369734" w14:textId="77777777" w:rsidTr="00096608">
        <w:trPr>
          <w:cantSplit/>
          <w:trHeight w:val="270"/>
        </w:trPr>
        <w:tc>
          <w:tcPr>
            <w:tcW w:w="2430" w:type="dxa"/>
          </w:tcPr>
          <w:p w14:paraId="709BE22C" w14:textId="77777777" w:rsidR="008C7A58" w:rsidRPr="00BA54C7" w:rsidRDefault="008C7A58" w:rsidP="008C7A5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14:paraId="274098A3" w14:textId="77777777" w:rsidR="008C7A58" w:rsidRPr="00BA54C7" w:rsidRDefault="008C7A58" w:rsidP="008C7A5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42C795B" w14:textId="77777777" w:rsidR="008C7A58" w:rsidRPr="00BA54C7" w:rsidRDefault="008C7A58" w:rsidP="008C7A5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69389796" w14:textId="77777777" w:rsidR="008C7A58" w:rsidRPr="00BA54C7" w:rsidRDefault="008C7A58" w:rsidP="008C7A58">
            <w:pPr>
              <w:spacing w:line="240" w:lineRule="auto"/>
              <w:ind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59" w:type="dxa"/>
            <w:gridSpan w:val="16"/>
          </w:tcPr>
          <w:p w14:paraId="3B1C3553" w14:textId="77777777" w:rsidR="008C7A58" w:rsidRPr="00BA54C7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8C7A58" w:rsidRPr="00BA54C7" w14:paraId="6928CD5A" w14:textId="77777777" w:rsidTr="00096608">
        <w:trPr>
          <w:cantSplit/>
          <w:trHeight w:val="270"/>
        </w:trPr>
        <w:tc>
          <w:tcPr>
            <w:tcW w:w="2430" w:type="dxa"/>
          </w:tcPr>
          <w:p w14:paraId="7D538EDD" w14:textId="77777777" w:rsidR="008C7A58" w:rsidRPr="00BA54C7" w:rsidRDefault="008C7A58" w:rsidP="008C7A5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099CA07C" w14:textId="77777777" w:rsidR="008C7A58" w:rsidRPr="00BA54C7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8C5739C" w14:textId="77777777" w:rsidR="008C7A58" w:rsidRPr="00BA54C7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F11B37" w14:textId="77777777" w:rsidR="008C7A58" w:rsidRPr="00BA54C7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1ADC3E8" w14:textId="77777777" w:rsidR="008C7A58" w:rsidRPr="00BA54C7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241543B" w14:textId="77777777" w:rsidR="008C7A58" w:rsidRPr="00BA54C7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F4910B5" w14:textId="77777777" w:rsidR="008C7A58" w:rsidRPr="00BA54C7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112CF36" w14:textId="77777777" w:rsidR="008C7A58" w:rsidRPr="00BA54C7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79A43430" w14:textId="77777777" w:rsidR="008C7A58" w:rsidRPr="00BA54C7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B731318" w14:textId="77777777" w:rsidR="008C7A58" w:rsidRPr="00BA54C7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78B04AB8" w14:textId="77777777" w:rsidR="008C7A58" w:rsidRPr="00BA54C7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E2F6E3B" w14:textId="77777777" w:rsidR="008C7A58" w:rsidRPr="00BA54C7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1CA48ACD" w14:textId="77777777" w:rsidR="008C7A58" w:rsidRPr="00BA54C7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F6DAB3E" w14:textId="77777777" w:rsidR="008C7A58" w:rsidRPr="00BA54C7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5D4F6262" w14:textId="77777777" w:rsidR="008C7A58" w:rsidRPr="00BA54C7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497E22FE" w14:textId="77777777" w:rsidR="008C7A58" w:rsidRPr="00BA54C7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07113881" w14:textId="77777777" w:rsidR="008C7A58" w:rsidRPr="00BA54C7" w:rsidRDefault="008C7A58" w:rsidP="008C7A5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</w:rPr>
            </w:pPr>
          </w:p>
        </w:tc>
        <w:tc>
          <w:tcPr>
            <w:tcW w:w="183" w:type="dxa"/>
          </w:tcPr>
          <w:p w14:paraId="3AB15241" w14:textId="77777777" w:rsidR="008C7A58" w:rsidRPr="00BA54C7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07" w:type="dxa"/>
          </w:tcPr>
          <w:p w14:paraId="3FAD5397" w14:textId="77777777" w:rsidR="008C7A58" w:rsidRPr="00BA54C7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76CA8BC" w14:textId="77777777" w:rsidR="008C7A58" w:rsidRPr="00BA54C7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</w:tcPr>
          <w:p w14:paraId="1E922F2E" w14:textId="77777777" w:rsidR="008C7A58" w:rsidRPr="00BA54C7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944AB4" w:rsidRPr="00BA54C7" w14:paraId="46FAFFC2" w14:textId="77777777" w:rsidTr="00096608">
        <w:trPr>
          <w:cantSplit/>
          <w:trHeight w:val="270"/>
        </w:trPr>
        <w:tc>
          <w:tcPr>
            <w:tcW w:w="2430" w:type="dxa"/>
          </w:tcPr>
          <w:p w14:paraId="5D5AE723" w14:textId="77777777" w:rsidR="00944AB4" w:rsidRPr="00BA54C7" w:rsidRDefault="00944AB4" w:rsidP="00944AB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กรีนเอิร์ธพาวเวอร์</w:t>
            </w:r>
            <w:r w:rsidRPr="00BA54C7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A54C7">
              <w:rPr>
                <w:rFonts w:ascii="Angsana New" w:hAnsi="Angsana New"/>
                <w:sz w:val="20"/>
                <w:szCs w:val="20"/>
              </w:rPr>
              <w:t>)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40" w:type="dxa"/>
            <w:vAlign w:val="bottom"/>
          </w:tcPr>
          <w:p w14:paraId="036203B5" w14:textId="77777777" w:rsidR="00944AB4" w:rsidRPr="00BA54C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6234EFFF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3E80126" w14:textId="6FFD4821" w:rsidR="00944AB4" w:rsidRPr="00BA54C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40</w:t>
            </w:r>
          </w:p>
        </w:tc>
        <w:tc>
          <w:tcPr>
            <w:tcW w:w="180" w:type="dxa"/>
          </w:tcPr>
          <w:p w14:paraId="1680DDC8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8C9065D" w14:textId="043AC4AC" w:rsidR="00944AB4" w:rsidRPr="00BA54C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060D48" w14:textId="545B3CEB" w:rsidR="00944AB4" w:rsidRPr="00BA54C7" w:rsidRDefault="00944AB4" w:rsidP="00944AB4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1A38416D" w14:textId="77777777" w:rsidR="00944AB4" w:rsidRPr="00BA54C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B32A3E6" w14:textId="1888BCB8" w:rsidR="00944AB4" w:rsidRPr="00EA4691" w:rsidRDefault="00944AB4" w:rsidP="00944AB4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60C6B353" w14:textId="77777777" w:rsidR="00944AB4" w:rsidRPr="00BA54C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DA7242" w14:textId="54568715" w:rsidR="00944AB4" w:rsidRPr="0067620D" w:rsidRDefault="00944AB4" w:rsidP="00944AB4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745E3886" w14:textId="77777777" w:rsidR="00944AB4" w:rsidRPr="0067620D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AB51C2" w14:textId="1B559A11" w:rsidR="00944AB4" w:rsidRPr="0067620D" w:rsidRDefault="00944AB4" w:rsidP="00944AB4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106C5AAB" w14:textId="77777777" w:rsidR="00944AB4" w:rsidRPr="0067620D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DF07C6" w14:textId="728C6363" w:rsidR="00944AB4" w:rsidRPr="00BA54C7" w:rsidRDefault="007F4362" w:rsidP="00944AB4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1,341,</w:t>
            </w:r>
            <w:r w:rsidR="007065E9">
              <w:rPr>
                <w:rFonts w:ascii="Angsana New" w:hAnsi="Angsana New"/>
                <w:sz w:val="20"/>
                <w:lang w:val="en-US" w:bidi="th-TH"/>
              </w:rPr>
              <w:t>521</w:t>
            </w:r>
          </w:p>
        </w:tc>
        <w:tc>
          <w:tcPr>
            <w:tcW w:w="180" w:type="dxa"/>
            <w:vAlign w:val="bottom"/>
          </w:tcPr>
          <w:p w14:paraId="3239EC81" w14:textId="77777777" w:rsidR="00944AB4" w:rsidRPr="0067620D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32E5D4" w14:textId="34877EEB" w:rsidR="00944AB4" w:rsidRPr="00BA54C7" w:rsidRDefault="00944AB4" w:rsidP="00944AB4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1,222,754</w:t>
            </w:r>
          </w:p>
        </w:tc>
        <w:tc>
          <w:tcPr>
            <w:tcW w:w="183" w:type="dxa"/>
            <w:vAlign w:val="bottom"/>
          </w:tcPr>
          <w:p w14:paraId="02A7F579" w14:textId="77777777" w:rsidR="00944AB4" w:rsidRPr="00BA54C7" w:rsidRDefault="00944AB4" w:rsidP="00944AB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080D563" w14:textId="6A61AF71" w:rsidR="00944AB4" w:rsidRPr="00BA54C7" w:rsidRDefault="00CD2766" w:rsidP="00944AB4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86F3CF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944298D" w14:textId="76FB5CEE" w:rsidR="00944AB4" w:rsidRPr="00BA54C7" w:rsidRDefault="00944AB4" w:rsidP="00944A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44AB4" w:rsidRPr="00BA54C7" w14:paraId="21ADDF8C" w14:textId="77777777" w:rsidTr="00096608">
        <w:trPr>
          <w:cantSplit/>
          <w:trHeight w:val="270"/>
        </w:trPr>
        <w:tc>
          <w:tcPr>
            <w:tcW w:w="2430" w:type="dxa"/>
          </w:tcPr>
          <w:p w14:paraId="7B1EA056" w14:textId="77777777" w:rsidR="00944AB4" w:rsidRPr="00BA54C7" w:rsidRDefault="00944AB4" w:rsidP="00944AB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60FA0444" w14:textId="77777777" w:rsidR="00944AB4" w:rsidRPr="00BA54C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829CCF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C6B7EC" w14:textId="77777777" w:rsidR="00944AB4" w:rsidRPr="00F0072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8AA2FD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9B9DFA" w14:textId="77777777" w:rsidR="00944AB4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08400A" w14:textId="77777777" w:rsidR="00944AB4" w:rsidRDefault="00944AB4" w:rsidP="00944AB4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8D664C" w14:textId="77777777" w:rsidR="00944AB4" w:rsidRPr="00BA54C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D9A40F6" w14:textId="77777777" w:rsidR="00944AB4" w:rsidRDefault="00944AB4" w:rsidP="00944AB4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BADE8F" w14:textId="77777777" w:rsidR="00944AB4" w:rsidRPr="00BA54C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8F8C879" w14:textId="77777777" w:rsidR="00944AB4" w:rsidRDefault="00944AB4" w:rsidP="00944AB4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2FB076" w14:textId="77777777" w:rsidR="00944AB4" w:rsidRPr="0067620D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9164ED" w14:textId="77777777" w:rsidR="00944AB4" w:rsidRPr="0067620D" w:rsidRDefault="00944AB4" w:rsidP="00944AB4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D9AB91" w14:textId="77777777" w:rsidR="00944AB4" w:rsidRPr="0067620D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97C0DB" w14:textId="77777777" w:rsidR="00944AB4" w:rsidRPr="006361E9" w:rsidRDefault="00944AB4" w:rsidP="00944AB4">
            <w:pPr>
              <w:pStyle w:val="acctfourfigures"/>
              <w:tabs>
                <w:tab w:val="clear" w:pos="765"/>
                <w:tab w:val="decimal" w:pos="523"/>
                <w:tab w:val="decimal" w:pos="6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CE499B" w14:textId="77777777" w:rsidR="00944AB4" w:rsidRPr="0067620D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EA940E" w14:textId="77777777" w:rsidR="00944AB4" w:rsidRDefault="00944AB4" w:rsidP="00944AB4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23EA145" w14:textId="77777777" w:rsidR="00944AB4" w:rsidRPr="00BA54C7" w:rsidRDefault="00944AB4" w:rsidP="00944AB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7BDB926" w14:textId="77777777" w:rsidR="00944AB4" w:rsidRDefault="00944AB4" w:rsidP="00944AB4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749B8D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68806BA1" w14:textId="77777777" w:rsidR="00944AB4" w:rsidRDefault="00944AB4" w:rsidP="00944AB4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944AB4" w:rsidRPr="00BA54C7" w14:paraId="702A5A4F" w14:textId="77777777" w:rsidTr="00096608">
        <w:trPr>
          <w:cantSplit/>
        </w:trPr>
        <w:tc>
          <w:tcPr>
            <w:tcW w:w="2430" w:type="dxa"/>
          </w:tcPr>
          <w:p w14:paraId="263280EE" w14:textId="77777777" w:rsidR="00944AB4" w:rsidRPr="00BA54C7" w:rsidRDefault="00944AB4" w:rsidP="00944AB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40" w:type="dxa"/>
            <w:vAlign w:val="bottom"/>
          </w:tcPr>
          <w:p w14:paraId="7A8900ED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F57576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A82954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463FED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70F3AB7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4C7399" w14:textId="77777777" w:rsidR="00944AB4" w:rsidRPr="00BA54C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FB6475" w14:textId="77777777" w:rsidR="00944AB4" w:rsidRPr="00BA54C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849DF54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09790C" w14:textId="77777777" w:rsidR="00944AB4" w:rsidRPr="00BA54C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775B1E6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36BE04" w14:textId="77777777" w:rsidR="00944AB4" w:rsidRPr="0067620D" w:rsidRDefault="00944AB4" w:rsidP="00944AB4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42463CA" w14:textId="77777777" w:rsidR="00944AB4" w:rsidRPr="0067620D" w:rsidRDefault="00944AB4" w:rsidP="00944AB4">
            <w:pPr>
              <w:pStyle w:val="acctfourfigures"/>
              <w:tabs>
                <w:tab w:val="clear" w:pos="765"/>
                <w:tab w:val="decimal" w:pos="548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150908" w14:textId="77777777" w:rsidR="00944AB4" w:rsidRPr="0067620D" w:rsidRDefault="00944AB4" w:rsidP="00944AB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087125" w14:textId="77777777" w:rsidR="00944AB4" w:rsidRPr="0067620D" w:rsidRDefault="00944AB4" w:rsidP="00944AB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E94806" w14:textId="77777777" w:rsidR="00944AB4" w:rsidRPr="0067620D" w:rsidRDefault="00944AB4" w:rsidP="00944AB4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77CCEC5" w14:textId="77777777" w:rsidR="00944AB4" w:rsidRPr="0067620D" w:rsidRDefault="00944AB4" w:rsidP="00944AB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A152513" w14:textId="77777777" w:rsidR="00944AB4" w:rsidRPr="00BA54C7" w:rsidRDefault="00944AB4" w:rsidP="00944AB4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83C04A6" w14:textId="77777777" w:rsidR="00944AB4" w:rsidRPr="00BA54C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B175D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000C3A6F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944AB4" w:rsidRPr="00BA54C7" w14:paraId="4E35E734" w14:textId="77777777" w:rsidTr="00096608">
        <w:trPr>
          <w:cantSplit/>
        </w:trPr>
        <w:tc>
          <w:tcPr>
            <w:tcW w:w="2430" w:type="dxa"/>
          </w:tcPr>
          <w:p w14:paraId="17669529" w14:textId="77777777" w:rsidR="00944AB4" w:rsidRPr="00BA54C7" w:rsidRDefault="00944AB4" w:rsidP="00944AB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40" w:type="dxa"/>
            <w:vAlign w:val="bottom"/>
          </w:tcPr>
          <w:p w14:paraId="55750BCD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5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BA54C7">
              <w:rPr>
                <w:rFonts w:ascii="Angsana New" w:hAnsi="Angsana New"/>
                <w:sz w:val="20"/>
                <w:cs/>
                <w:lang w:val="en-US" w:bidi="th-TH"/>
              </w:rPr>
              <w:t>บ</w:t>
            </w: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900" w:type="dxa"/>
            <w:vAlign w:val="bottom"/>
          </w:tcPr>
          <w:p w14:paraId="0652A360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B523C92" w14:textId="62C501E9" w:rsidR="00944AB4" w:rsidRPr="00BA54C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0CEA6457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7181308" w14:textId="04DC46C6" w:rsidR="00944AB4" w:rsidRPr="00BA54C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119EE0F1" w14:textId="4B3CE78D" w:rsidR="00944AB4" w:rsidRPr="00BA54C7" w:rsidRDefault="00944AB4" w:rsidP="00944AB4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 w:hanging="4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17283886" w14:textId="77777777" w:rsidR="00944AB4" w:rsidRPr="00BA54C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D0D1E47" w14:textId="6DA50131" w:rsidR="00944AB4" w:rsidRPr="00BA54C7" w:rsidRDefault="00944AB4" w:rsidP="00944AB4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7B4F936F" w14:textId="77777777" w:rsidR="00944AB4" w:rsidRPr="00BA54C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6D7FD17" w14:textId="16891FAD" w:rsidR="00944AB4" w:rsidRPr="006D57CE" w:rsidRDefault="00944AB4" w:rsidP="00944AB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17152743" w14:textId="77777777" w:rsidR="00944AB4" w:rsidRPr="006D57CE" w:rsidRDefault="00944AB4" w:rsidP="00944AB4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18FE8E5" w14:textId="45F3EE2C" w:rsidR="00944AB4" w:rsidRPr="006D57CE" w:rsidRDefault="00944AB4" w:rsidP="00944AB4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28E64B78" w14:textId="77777777" w:rsidR="00944AB4" w:rsidRPr="0067620D" w:rsidRDefault="00944AB4" w:rsidP="00944AB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5EA0FDD" w14:textId="44384FB6" w:rsidR="00944AB4" w:rsidRPr="00F67E95" w:rsidRDefault="00CD2766" w:rsidP="00944AB4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385,545</w:t>
            </w:r>
          </w:p>
        </w:tc>
        <w:tc>
          <w:tcPr>
            <w:tcW w:w="180" w:type="dxa"/>
            <w:vAlign w:val="bottom"/>
          </w:tcPr>
          <w:p w14:paraId="1F6F5FE3" w14:textId="2DFBD7CC" w:rsidR="00944AB4" w:rsidRPr="00C9032C" w:rsidRDefault="00944AB4" w:rsidP="00944AB4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BE4FB3" w14:textId="63C16396" w:rsidR="00944AB4" w:rsidRPr="00C9032C" w:rsidRDefault="00944AB4" w:rsidP="00944AB4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  <w:r w:rsidRPr="00C9204E">
              <w:rPr>
                <w:rFonts w:ascii="Angsana New" w:hAnsi="Angsana New"/>
                <w:sz w:val="20"/>
                <w:lang w:val="en-US" w:bidi="th-TH"/>
              </w:rPr>
              <w:t>379,</w:t>
            </w:r>
            <w:r>
              <w:rPr>
                <w:rFonts w:ascii="Angsana New" w:hAnsi="Angsana New"/>
                <w:sz w:val="20"/>
                <w:lang w:val="en-US" w:bidi="th-TH"/>
              </w:rPr>
              <w:t>687</w:t>
            </w:r>
          </w:p>
        </w:tc>
        <w:tc>
          <w:tcPr>
            <w:tcW w:w="183" w:type="dxa"/>
            <w:vAlign w:val="bottom"/>
          </w:tcPr>
          <w:p w14:paraId="36043D66" w14:textId="77777777" w:rsidR="00944AB4" w:rsidRPr="00BA54C7" w:rsidRDefault="00944AB4" w:rsidP="00944AB4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BB454CF" w14:textId="40947358" w:rsidR="00944AB4" w:rsidRPr="00BA54C7" w:rsidRDefault="00CD2766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26727A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4E026DAA" w14:textId="55C4DB9C" w:rsidR="00944AB4" w:rsidRPr="00BA54C7" w:rsidRDefault="00944AB4" w:rsidP="00944A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44AB4" w:rsidRPr="00BA54C7" w14:paraId="31800CC1" w14:textId="77777777" w:rsidTr="009A2AEE">
        <w:trPr>
          <w:cantSplit/>
        </w:trPr>
        <w:tc>
          <w:tcPr>
            <w:tcW w:w="2430" w:type="dxa"/>
          </w:tcPr>
          <w:p w14:paraId="1CEF9D7D" w14:textId="4D5C39C2" w:rsidR="00944AB4" w:rsidRPr="00BA54C7" w:rsidRDefault="00944AB4" w:rsidP="00944AB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40" w:type="dxa"/>
            <w:vAlign w:val="bottom"/>
          </w:tcPr>
          <w:p w14:paraId="2F798DC4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65406B5F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3640D2D" w14:textId="3AE74573" w:rsidR="00944AB4" w:rsidRPr="00BA54C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</w:tcPr>
          <w:p w14:paraId="605A663D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112BC6" w14:textId="1193BD86" w:rsidR="00944AB4" w:rsidRPr="00BA54C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720" w:type="dxa"/>
            <w:vAlign w:val="bottom"/>
          </w:tcPr>
          <w:p w14:paraId="38C8F6D7" w14:textId="7A8BEBE7" w:rsidR="00944AB4" w:rsidRPr="00BA54C7" w:rsidRDefault="00944AB4" w:rsidP="00944AB4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10B25A85" w14:textId="77777777" w:rsidR="00944AB4" w:rsidRPr="00BA54C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5474D93" w14:textId="6E2B9FA5" w:rsidR="00944AB4" w:rsidRPr="00BA54C7" w:rsidRDefault="00944AB4" w:rsidP="00944AB4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3B77CF27" w14:textId="77777777" w:rsidR="00944AB4" w:rsidRPr="00BA54C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52E155" w14:textId="2590EAAB" w:rsidR="00944AB4" w:rsidRPr="00BA54C7" w:rsidRDefault="00944AB4" w:rsidP="00944AB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4C9B75BC" w14:textId="77777777" w:rsidR="00944AB4" w:rsidRPr="0067620D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0090E1" w14:textId="3A04F742" w:rsidR="00944AB4" w:rsidRPr="00BA54C7" w:rsidRDefault="00944AB4" w:rsidP="00944AB4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47C2CA93" w14:textId="77777777" w:rsidR="00944AB4" w:rsidRPr="0067620D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E24425" w14:textId="00989421" w:rsidR="00944AB4" w:rsidRPr="00F67E95" w:rsidRDefault="00CD2766" w:rsidP="00944AB4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16,70</w:t>
            </w:r>
            <w:r w:rsidR="007F4362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15D08A7" w14:textId="77777777" w:rsidR="00944AB4" w:rsidRPr="007E3BC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218D89" w14:textId="0D164ABC" w:rsidR="00944AB4" w:rsidRPr="00B6098C" w:rsidRDefault="00944AB4" w:rsidP="00944AB4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sz w:val="20"/>
                <w:lang w:val="en-US" w:bidi="th-TH"/>
              </w:rPr>
            </w:pPr>
            <w:r w:rsidRPr="00C9204E">
              <w:rPr>
                <w:rFonts w:ascii="Angsana New" w:hAnsi="Angsana New"/>
                <w:sz w:val="20"/>
                <w:lang w:val="en-US" w:bidi="th-TH"/>
              </w:rPr>
              <w:t>17,858</w:t>
            </w:r>
          </w:p>
        </w:tc>
        <w:tc>
          <w:tcPr>
            <w:tcW w:w="183" w:type="dxa"/>
            <w:vAlign w:val="bottom"/>
          </w:tcPr>
          <w:p w14:paraId="473FBAAE" w14:textId="77777777" w:rsidR="00944AB4" w:rsidRPr="00BA54C7" w:rsidRDefault="00944AB4" w:rsidP="00944AB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72E97874" w14:textId="1A19C306" w:rsidR="00944AB4" w:rsidRPr="00BA54C7" w:rsidRDefault="00CD2766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BEF2C8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vAlign w:val="bottom"/>
          </w:tcPr>
          <w:p w14:paraId="157480DB" w14:textId="7C29D186" w:rsidR="00944AB4" w:rsidRPr="00BA54C7" w:rsidRDefault="00944AB4" w:rsidP="00944A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44AB4" w:rsidRPr="00BA54C7" w14:paraId="3403C9EB" w14:textId="77777777" w:rsidTr="009A2AEE">
        <w:trPr>
          <w:cantSplit/>
        </w:trPr>
        <w:tc>
          <w:tcPr>
            <w:tcW w:w="2430" w:type="dxa"/>
          </w:tcPr>
          <w:p w14:paraId="2FBB7013" w14:textId="77777777" w:rsidR="00944AB4" w:rsidRPr="00BA54C7" w:rsidRDefault="00944AB4" w:rsidP="00944AB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44C75E66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7D4333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87D4B0" w14:textId="77777777" w:rsidR="00944AB4" w:rsidRPr="00F0072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F769FC" w14:textId="77777777" w:rsidR="00944AB4" w:rsidRPr="00BA54C7" w:rsidRDefault="00944AB4" w:rsidP="00944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AA9C0BC" w14:textId="77777777" w:rsidR="00944AB4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D53E47B" w14:textId="77777777" w:rsidR="00944AB4" w:rsidRPr="00F00727" w:rsidRDefault="00944AB4" w:rsidP="00944AB4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712A02" w14:textId="77777777" w:rsidR="00944AB4" w:rsidRPr="00BA54C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E657B12" w14:textId="77777777" w:rsidR="00944AB4" w:rsidRDefault="00944AB4" w:rsidP="00944AB4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F548E" w14:textId="77777777" w:rsidR="00944AB4" w:rsidRPr="00BA54C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9E89" w14:textId="43876C26" w:rsidR="00944AB4" w:rsidRPr="00531A10" w:rsidRDefault="00944AB4" w:rsidP="00944AB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31A10">
              <w:rPr>
                <w:rFonts w:ascii="Angsana New" w:hAnsi="Angsana New"/>
                <w:sz w:val="20"/>
                <w:lang w:val="en-US" w:bidi="th-TH"/>
              </w:rPr>
              <w:t>403,602</w:t>
            </w:r>
          </w:p>
        </w:tc>
        <w:tc>
          <w:tcPr>
            <w:tcW w:w="180" w:type="dxa"/>
            <w:vAlign w:val="bottom"/>
          </w:tcPr>
          <w:p w14:paraId="3E8DA42B" w14:textId="77777777" w:rsidR="00944AB4" w:rsidRPr="00531A10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DA83" w14:textId="6B8E80AE" w:rsidR="00944AB4" w:rsidRPr="00531A10" w:rsidRDefault="00944AB4" w:rsidP="00944AB4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31A10">
              <w:rPr>
                <w:rFonts w:ascii="Angsana New" w:hAnsi="Angsana New"/>
                <w:sz w:val="20"/>
                <w:lang w:val="en-US" w:bidi="th-TH"/>
              </w:rPr>
              <w:t>403,602</w:t>
            </w:r>
          </w:p>
        </w:tc>
        <w:tc>
          <w:tcPr>
            <w:tcW w:w="180" w:type="dxa"/>
            <w:vAlign w:val="bottom"/>
          </w:tcPr>
          <w:p w14:paraId="58CECC13" w14:textId="77777777" w:rsidR="00944AB4" w:rsidRPr="00531A10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D1BE" w14:textId="16AE8792" w:rsidR="00944AB4" w:rsidRPr="00531A10" w:rsidRDefault="00CD2766" w:rsidP="00944AB4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402,25</w:t>
            </w:r>
            <w:r w:rsidR="007F4362">
              <w:rPr>
                <w:rFonts w:ascii="Angsana New" w:hAnsi="Angsana New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FB61B85" w14:textId="77777777" w:rsidR="00944AB4" w:rsidRPr="00531A10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AB1AE" w14:textId="2B3DCE96" w:rsidR="00944AB4" w:rsidRPr="00531A10" w:rsidRDefault="00944AB4" w:rsidP="00944AB4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sz w:val="20"/>
                <w:lang w:val="en-US" w:bidi="th-TH"/>
              </w:rPr>
            </w:pPr>
            <w:r w:rsidRPr="00531A10">
              <w:rPr>
                <w:rFonts w:ascii="Angsana New" w:hAnsi="Angsana New"/>
                <w:sz w:val="20"/>
                <w:lang w:val="en-US" w:bidi="th-TH"/>
              </w:rPr>
              <w:t>397,545</w:t>
            </w:r>
          </w:p>
        </w:tc>
        <w:tc>
          <w:tcPr>
            <w:tcW w:w="183" w:type="dxa"/>
            <w:vAlign w:val="bottom"/>
          </w:tcPr>
          <w:p w14:paraId="148F3D6D" w14:textId="77777777" w:rsidR="00944AB4" w:rsidRPr="00C366D4" w:rsidRDefault="00944AB4" w:rsidP="00944AB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3093" w14:textId="695B7EAA" w:rsidR="00944AB4" w:rsidRPr="00C366D4" w:rsidRDefault="00CD2766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38572A" w14:textId="77777777" w:rsidR="00944AB4" w:rsidRPr="00C366D4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49EFB" w14:textId="6B580A6C" w:rsidR="00944AB4" w:rsidRPr="00C366D4" w:rsidRDefault="00944AB4" w:rsidP="00944A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366D4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944AB4" w:rsidRPr="0006270A" w14:paraId="35E25CCD" w14:textId="77777777" w:rsidTr="009A2AEE">
        <w:trPr>
          <w:cantSplit/>
        </w:trPr>
        <w:tc>
          <w:tcPr>
            <w:tcW w:w="2430" w:type="dxa"/>
          </w:tcPr>
          <w:p w14:paraId="187625A0" w14:textId="77777777" w:rsidR="00944AB4" w:rsidRPr="00F96857" w:rsidRDefault="00944AB4" w:rsidP="00944AB4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9685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78E38FB" w14:textId="77777777" w:rsidR="00944AB4" w:rsidRPr="00F96857" w:rsidRDefault="00944AB4" w:rsidP="00944AB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2C9E17" w14:textId="77777777" w:rsidR="00944AB4" w:rsidRPr="00F96857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8B9DF4E" w14:textId="77777777" w:rsidR="00944AB4" w:rsidRPr="00F9685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B86C0E" w14:textId="77777777" w:rsidR="00944AB4" w:rsidRPr="00F96857" w:rsidRDefault="00944AB4" w:rsidP="00944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716422F" w14:textId="77777777" w:rsidR="00944AB4" w:rsidRPr="00F9685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F5CA89" w14:textId="77777777" w:rsidR="00944AB4" w:rsidRPr="00F96857" w:rsidRDefault="00944AB4" w:rsidP="00944AB4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7ABDB" w14:textId="77777777" w:rsidR="00944AB4" w:rsidRPr="00F9685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38D258" w14:textId="77777777" w:rsidR="00944AB4" w:rsidRPr="00F96857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EA2F05" w14:textId="77777777" w:rsidR="00944AB4" w:rsidRPr="00F9685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81A9D5F" w14:textId="3D4CD954" w:rsidR="00944AB4" w:rsidRPr="00F96857" w:rsidRDefault="00944AB4" w:rsidP="00944AB4">
            <w:pPr>
              <w:pStyle w:val="acctfourfigures"/>
              <w:tabs>
                <w:tab w:val="clear" w:pos="765"/>
                <w:tab w:val="left" w:pos="316"/>
              </w:tabs>
              <w:spacing w:line="240" w:lineRule="auto"/>
              <w:ind w:right="-8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96857">
              <w:rPr>
                <w:rFonts w:ascii="Angsana New" w:hAnsi="Angsana New"/>
                <w:b/>
                <w:bCs/>
                <w:sz w:val="20"/>
                <w:lang w:val="en-US" w:bidi="th-TH"/>
              </w:rPr>
              <w:t>1,362,281</w:t>
            </w:r>
          </w:p>
        </w:tc>
        <w:tc>
          <w:tcPr>
            <w:tcW w:w="180" w:type="dxa"/>
            <w:vAlign w:val="bottom"/>
          </w:tcPr>
          <w:p w14:paraId="50141516" w14:textId="77777777" w:rsidR="00944AB4" w:rsidRPr="00F9685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D79C316" w14:textId="23C4F31C" w:rsidR="00944AB4" w:rsidRPr="00F96857" w:rsidRDefault="00944AB4" w:rsidP="00944AB4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123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96857">
              <w:rPr>
                <w:rFonts w:ascii="Angsana New" w:hAnsi="Angsana New"/>
                <w:b/>
                <w:bCs/>
                <w:sz w:val="20"/>
                <w:lang w:val="en-US" w:bidi="th-TH"/>
              </w:rPr>
              <w:t>1,362,281</w:t>
            </w:r>
          </w:p>
        </w:tc>
        <w:tc>
          <w:tcPr>
            <w:tcW w:w="180" w:type="dxa"/>
            <w:vAlign w:val="bottom"/>
          </w:tcPr>
          <w:p w14:paraId="333DF185" w14:textId="77777777" w:rsidR="00944AB4" w:rsidRPr="00F96857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A673C94" w14:textId="27D18D36" w:rsidR="00944AB4" w:rsidRPr="00F96857" w:rsidRDefault="007F4362" w:rsidP="00944AB4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96857">
              <w:rPr>
                <w:rFonts w:ascii="Angsana New" w:hAnsi="Angsana New"/>
                <w:b/>
                <w:bCs/>
                <w:sz w:val="20"/>
                <w:lang w:val="en-US" w:bidi="th-TH"/>
              </w:rPr>
              <w:t>1,743,</w:t>
            </w:r>
            <w:r w:rsidR="00323E6A">
              <w:rPr>
                <w:rFonts w:ascii="Angsana New" w:hAnsi="Angsana New"/>
                <w:b/>
                <w:bCs/>
                <w:sz w:val="20"/>
                <w:lang w:val="en-US" w:bidi="th-TH"/>
              </w:rPr>
              <w:t>773</w:t>
            </w:r>
          </w:p>
        </w:tc>
        <w:tc>
          <w:tcPr>
            <w:tcW w:w="180" w:type="dxa"/>
            <w:vAlign w:val="bottom"/>
          </w:tcPr>
          <w:p w14:paraId="158BDBA0" w14:textId="77777777" w:rsidR="00944AB4" w:rsidRPr="00F96857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1754525" w14:textId="7D2B247C" w:rsidR="00944AB4" w:rsidRPr="00F96857" w:rsidRDefault="00944AB4" w:rsidP="00944AB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F96857">
              <w:rPr>
                <w:rFonts w:ascii="Angsana New" w:hAnsi="Angsana New"/>
                <w:b/>
                <w:bCs/>
                <w:sz w:val="20"/>
                <w:lang w:val="en-US" w:bidi="th-TH"/>
              </w:rPr>
              <w:t>1,620,299</w:t>
            </w:r>
          </w:p>
        </w:tc>
        <w:tc>
          <w:tcPr>
            <w:tcW w:w="183" w:type="dxa"/>
            <w:vAlign w:val="bottom"/>
          </w:tcPr>
          <w:p w14:paraId="7AEA62DF" w14:textId="77777777" w:rsidR="00944AB4" w:rsidRPr="00F96857" w:rsidRDefault="00944AB4" w:rsidP="00944AB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0CDFFB54" w14:textId="76173684" w:rsidR="00944AB4" w:rsidRPr="00F96857" w:rsidRDefault="00CD2766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96857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B971CD" w14:textId="77777777" w:rsidR="00944AB4" w:rsidRPr="00F96857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double" w:sz="4" w:space="0" w:color="auto"/>
            </w:tcBorders>
            <w:vAlign w:val="bottom"/>
          </w:tcPr>
          <w:p w14:paraId="704F865C" w14:textId="2B94BE1B" w:rsidR="00944AB4" w:rsidRPr="0006270A" w:rsidRDefault="00944AB4" w:rsidP="00944A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96857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4D86119A" w14:textId="3A347645" w:rsidR="00D2259E" w:rsidRDefault="00D2259E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09AA1B1F" w14:textId="77777777" w:rsidR="00D2259E" w:rsidRDefault="00D22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7"/>
          <w:szCs w:val="17"/>
        </w:rPr>
      </w:pPr>
      <w:r>
        <w:rPr>
          <w:rFonts w:ascii="Angsana New" w:hAnsi="Angsana New"/>
          <w:sz w:val="17"/>
          <w:szCs w:val="17"/>
        </w:rPr>
        <w:br w:type="page"/>
      </w:r>
    </w:p>
    <w:tbl>
      <w:tblPr>
        <w:tblW w:w="151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6"/>
        <w:gridCol w:w="2339"/>
        <w:gridCol w:w="900"/>
        <w:gridCol w:w="1080"/>
        <w:gridCol w:w="178"/>
        <w:gridCol w:w="978"/>
        <w:gridCol w:w="12"/>
        <w:gridCol w:w="168"/>
        <w:gridCol w:w="12"/>
        <w:gridCol w:w="900"/>
        <w:gridCol w:w="180"/>
        <w:gridCol w:w="978"/>
        <w:gridCol w:w="12"/>
        <w:gridCol w:w="168"/>
        <w:gridCol w:w="12"/>
        <w:gridCol w:w="990"/>
        <w:gridCol w:w="180"/>
        <w:gridCol w:w="978"/>
        <w:gridCol w:w="12"/>
        <w:gridCol w:w="166"/>
        <w:gridCol w:w="12"/>
        <w:gridCol w:w="990"/>
        <w:gridCol w:w="180"/>
        <w:gridCol w:w="978"/>
        <w:gridCol w:w="15"/>
      </w:tblGrid>
      <w:tr w:rsidR="005644D0" w:rsidRPr="00B44C7B" w14:paraId="6595350C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3C46FE51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3" w:type="dxa"/>
            <w:gridSpan w:val="23"/>
            <w:vAlign w:val="bottom"/>
          </w:tcPr>
          <w:p w14:paraId="0A97333C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5644D0" w:rsidRPr="00B44C7B" w14:paraId="388FA33F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28210CAA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9" w:type="dxa"/>
            <w:vAlign w:val="bottom"/>
          </w:tcPr>
          <w:p w14:paraId="16EFA08A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1EE8C41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37873CFB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2236" w:type="dxa"/>
            <w:gridSpan w:val="3"/>
          </w:tcPr>
          <w:p w14:paraId="5A3B38D5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003772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7C5BD1C0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gridSpan w:val="4"/>
          </w:tcPr>
          <w:p w14:paraId="698A9B93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57F34BE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C17046F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2160" w:type="dxa"/>
            <w:gridSpan w:val="4"/>
          </w:tcPr>
          <w:p w14:paraId="1A1204FF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056690D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</w:tcPr>
          <w:p w14:paraId="4E08FD53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160" w:type="dxa"/>
            <w:gridSpan w:val="4"/>
          </w:tcPr>
          <w:p w14:paraId="7DFC2CBF" w14:textId="1B71F71C" w:rsidR="00E2608C" w:rsidRDefault="00822F31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03E97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60D077C5" w14:textId="5709E988" w:rsidR="005644D0" w:rsidRPr="00E2608C" w:rsidRDefault="0009263F" w:rsidP="00E2608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หก</w:t>
            </w:r>
            <w:r w:rsidR="00822F31">
              <w:rPr>
                <w:rFonts w:ascii="Angsana New" w:hAnsi="Angsana New" w:hint="cs"/>
                <w:sz w:val="20"/>
                <w:cs/>
                <w:lang w:bidi="th-TH"/>
              </w:rPr>
              <w:t xml:space="preserve">เดือนสิ้นสุดวันที่ </w:t>
            </w:r>
          </w:p>
        </w:tc>
      </w:tr>
      <w:tr w:rsidR="0045378B" w:rsidRPr="00B44C7B" w14:paraId="190A8FE6" w14:textId="77777777" w:rsidTr="003E551D">
        <w:trPr>
          <w:cantSplit/>
          <w:tblHeader/>
        </w:trPr>
        <w:tc>
          <w:tcPr>
            <w:tcW w:w="2716" w:type="dxa"/>
          </w:tcPr>
          <w:p w14:paraId="79768A31" w14:textId="77777777" w:rsidR="0045378B" w:rsidRPr="00B44C7B" w:rsidRDefault="0045378B" w:rsidP="004537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53A05FA1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4A8177A2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7CB8823" w14:textId="045E240C" w:rsidR="0045378B" w:rsidRPr="00B44C7B" w:rsidRDefault="0009263F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36327ED5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02CEE1" w14:textId="6EDDB23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2AC779B6" w14:textId="77777777" w:rsidR="0045378B" w:rsidRPr="00B44C7B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DDC1D7E" w14:textId="5F118C92" w:rsidR="0045378B" w:rsidRPr="00B44C7B" w:rsidRDefault="0009263F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0641C73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EB9FBF" w14:textId="600B471E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3F5C4DFC" w14:textId="77777777" w:rsidR="0045378B" w:rsidRPr="00B44C7B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2CB080" w14:textId="2F9468F5" w:rsidR="0045378B" w:rsidRPr="00B44C7B" w:rsidRDefault="0009263F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0B7BF8CB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123F86" w14:textId="31BFBD88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411BEE84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163" w:type="dxa"/>
            <w:gridSpan w:val="4"/>
            <w:vAlign w:val="bottom"/>
          </w:tcPr>
          <w:p w14:paraId="3F396CAA" w14:textId="58C2CBD5" w:rsidR="0045378B" w:rsidRPr="00B44C7B" w:rsidRDefault="0009263F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45378B" w:rsidRPr="00B44C7B" w14:paraId="7193E9B2" w14:textId="77777777" w:rsidTr="001803A2">
        <w:trPr>
          <w:cantSplit/>
          <w:tblHeader/>
        </w:trPr>
        <w:tc>
          <w:tcPr>
            <w:tcW w:w="2716" w:type="dxa"/>
          </w:tcPr>
          <w:p w14:paraId="453F31BD" w14:textId="77777777" w:rsidR="0045378B" w:rsidRPr="00B44C7B" w:rsidRDefault="0045378B" w:rsidP="004537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2463E891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27DDD267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3DD7717" w14:textId="1F0A09CB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22E4D46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575ECF" w14:textId="5FE5449C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23DCDFA7" w14:textId="77777777" w:rsidR="0045378B" w:rsidRPr="00B44C7B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B7CC2D6" w14:textId="3D9FE3B9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C4B7C49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EBCFC3" w14:textId="47934D7B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7F8E6479" w14:textId="77777777" w:rsidR="0045378B" w:rsidRPr="00B44C7B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4B160BC" w14:textId="02F139BD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3D8B9A0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562B34" w14:textId="7E88B1AD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78" w:type="dxa"/>
            <w:gridSpan w:val="2"/>
            <w:vAlign w:val="bottom"/>
          </w:tcPr>
          <w:p w14:paraId="70C4624C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8FBF9D7" w14:textId="1C0B5D96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35AC8D3D" w14:textId="77777777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7B338B9" w14:textId="7C252F49" w:rsidR="0045378B" w:rsidRPr="00B44C7B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</w:tr>
      <w:tr w:rsidR="001321E3" w:rsidRPr="00B44C7B" w14:paraId="7B8100C5" w14:textId="77777777" w:rsidTr="001803A2">
        <w:trPr>
          <w:gridAfter w:val="1"/>
          <w:wAfter w:w="15" w:type="dxa"/>
          <w:cantSplit/>
          <w:trHeight w:val="270"/>
        </w:trPr>
        <w:tc>
          <w:tcPr>
            <w:tcW w:w="2716" w:type="dxa"/>
          </w:tcPr>
          <w:p w14:paraId="52793F5C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39" w:type="dxa"/>
          </w:tcPr>
          <w:p w14:paraId="10808344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388F30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36" w:type="dxa"/>
            <w:gridSpan w:val="3"/>
          </w:tcPr>
          <w:p w14:paraId="6DD9E2DA" w14:textId="77777777" w:rsidR="001321E3" w:rsidRPr="00B44C7B" w:rsidRDefault="001321E3" w:rsidP="001321E3">
            <w:pPr>
              <w:tabs>
                <w:tab w:val="left" w:pos="640"/>
                <w:tab w:val="left" w:pos="730"/>
                <w:tab w:val="left" w:pos="1535"/>
              </w:tabs>
              <w:spacing w:line="240" w:lineRule="auto"/>
              <w:ind w:right="555" w:firstLine="4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5AE0AACC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748" w:type="dxa"/>
            <w:gridSpan w:val="16"/>
          </w:tcPr>
          <w:p w14:paraId="780539A2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321E3" w:rsidRPr="00B44C7B" w14:paraId="68A4FD9D" w14:textId="77777777" w:rsidTr="001803A2">
        <w:trPr>
          <w:cantSplit/>
          <w:trHeight w:val="270"/>
        </w:trPr>
        <w:tc>
          <w:tcPr>
            <w:tcW w:w="2716" w:type="dxa"/>
          </w:tcPr>
          <w:p w14:paraId="1F078EC3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7FFC98CA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87E884D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3FC2D2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2E21CBC1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192804E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C511E55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56F3B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E8907CB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19FCDD0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gridSpan w:val="2"/>
          </w:tcPr>
          <w:p w14:paraId="14B806C6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72E89A5E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076EA14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4CFEEAB0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gridSpan w:val="2"/>
          </w:tcPr>
          <w:p w14:paraId="6A7E5194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0B0C8D56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B96C54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</w:tcPr>
          <w:p w14:paraId="621C097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944AB4" w:rsidRPr="00B44C7B" w14:paraId="0BAB78E6" w14:textId="77777777" w:rsidTr="001803A2">
        <w:trPr>
          <w:cantSplit/>
          <w:trHeight w:val="270"/>
        </w:trPr>
        <w:tc>
          <w:tcPr>
            <w:tcW w:w="2716" w:type="dxa"/>
          </w:tcPr>
          <w:p w14:paraId="1CA25DE2" w14:textId="77777777" w:rsidR="00944AB4" w:rsidRPr="00B44C7B" w:rsidRDefault="00944AB4" w:rsidP="00944AB4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B44C7B">
              <w:rPr>
                <w:rFonts w:ascii="Angsana New" w:hAnsi="Angsana New"/>
                <w:sz w:val="20"/>
                <w:szCs w:val="20"/>
              </w:rPr>
              <w:t>(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44C7B">
              <w:rPr>
                <w:rFonts w:ascii="Angsana New" w:hAnsi="Angsana New"/>
                <w:sz w:val="20"/>
                <w:szCs w:val="20"/>
              </w:rPr>
              <w:t>)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39" w:type="dxa"/>
            <w:vAlign w:val="bottom"/>
          </w:tcPr>
          <w:p w14:paraId="1BF86585" w14:textId="77777777" w:rsidR="00944AB4" w:rsidRPr="00B44C7B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235B5E8F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347531E" w14:textId="191B72BB" w:rsidR="00944AB4" w:rsidRPr="00B44C7B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40</w:t>
            </w:r>
          </w:p>
        </w:tc>
        <w:tc>
          <w:tcPr>
            <w:tcW w:w="178" w:type="dxa"/>
          </w:tcPr>
          <w:p w14:paraId="624C5E18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C2A167" w14:textId="08D140DD" w:rsidR="00944AB4" w:rsidRPr="00B44C7B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13B6BF5E" w14:textId="77777777" w:rsidR="00944AB4" w:rsidRPr="00B44C7B" w:rsidRDefault="00944AB4" w:rsidP="00944AB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D82F8B" w14:textId="23DCBEE5" w:rsidR="00944AB4" w:rsidRPr="00B44C7B" w:rsidRDefault="00944AB4" w:rsidP="00944AB4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54A4E2C1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9BD83C" w14:textId="462FFBA5" w:rsidR="00944AB4" w:rsidRPr="00B44C7B" w:rsidRDefault="00944AB4" w:rsidP="00944AB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gridSpan w:val="2"/>
            <w:vAlign w:val="bottom"/>
          </w:tcPr>
          <w:p w14:paraId="79C352A1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5ECB6" w14:textId="5BAF82B4" w:rsidR="00944AB4" w:rsidRPr="00B44C7B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6F6A1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88069A3" w14:textId="793550DC" w:rsidR="00944AB4" w:rsidRPr="00B44C7B" w:rsidRDefault="00944AB4" w:rsidP="00944AB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1616277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B374F" w14:textId="3FE99AF3" w:rsidR="00944AB4" w:rsidRPr="00B44C7B" w:rsidRDefault="00944AB4" w:rsidP="00944AB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5C7DD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AE12DEB" w14:textId="3978BFE7" w:rsidR="00944AB4" w:rsidRPr="00B44C7B" w:rsidRDefault="00944AB4" w:rsidP="00944AB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44AB4" w:rsidRPr="00B44C7B" w14:paraId="22ACE6AC" w14:textId="77777777" w:rsidTr="001803A2">
        <w:trPr>
          <w:cantSplit/>
          <w:trHeight w:val="270"/>
        </w:trPr>
        <w:tc>
          <w:tcPr>
            <w:tcW w:w="2716" w:type="dxa"/>
          </w:tcPr>
          <w:p w14:paraId="6896C2B0" w14:textId="77777777" w:rsidR="00944AB4" w:rsidRPr="00B44C7B" w:rsidRDefault="00944AB4" w:rsidP="00944AB4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7AB7DA49" w14:textId="77777777" w:rsidR="00944AB4" w:rsidRPr="00B44C7B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3E287D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A43AEC" w14:textId="77777777" w:rsidR="00944AB4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0753EC8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F670B3" w14:textId="77777777" w:rsidR="00944AB4" w:rsidRPr="00B44C7B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4E4809" w14:textId="77777777" w:rsidR="00944AB4" w:rsidRPr="00B44C7B" w:rsidRDefault="00944AB4" w:rsidP="00944AB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2E6647" w14:textId="7F3FED9A" w:rsidR="00944AB4" w:rsidRDefault="00944AB4" w:rsidP="00944AB4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right="-2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165F94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5D6391" w14:textId="77777777" w:rsidR="00944AB4" w:rsidRDefault="00944AB4" w:rsidP="00944AB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C1915D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F24E8A" w14:textId="77777777" w:rsidR="00944AB4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BBCEFD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20084FE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8FAF03E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F70E9" w14:textId="77777777" w:rsidR="00944AB4" w:rsidRDefault="00944AB4" w:rsidP="00944AB4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B7430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CA50B3D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944AB4" w:rsidRPr="00B44C7B" w14:paraId="18E2BC68" w14:textId="77777777" w:rsidTr="001803A2">
        <w:trPr>
          <w:cantSplit/>
        </w:trPr>
        <w:tc>
          <w:tcPr>
            <w:tcW w:w="2716" w:type="dxa"/>
          </w:tcPr>
          <w:p w14:paraId="4C49D1F1" w14:textId="77777777" w:rsidR="00944AB4" w:rsidRPr="00B44C7B" w:rsidRDefault="00944AB4" w:rsidP="00944AB4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39" w:type="dxa"/>
            <w:vAlign w:val="bottom"/>
          </w:tcPr>
          <w:p w14:paraId="4707E1D8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6FE666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E6A31C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620C2AA8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CD65CC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C6F2C3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5C10C3" w14:textId="46B82317" w:rsidR="00944AB4" w:rsidRPr="00B44C7B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FBCE4C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262210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F57B3C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28561D8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78C63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A18189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F36139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FE5BC97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0FAD9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E241267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944AB4" w:rsidRPr="00B44C7B" w14:paraId="1061B6B5" w14:textId="77777777" w:rsidTr="001803A2">
        <w:trPr>
          <w:cantSplit/>
        </w:trPr>
        <w:tc>
          <w:tcPr>
            <w:tcW w:w="2716" w:type="dxa"/>
          </w:tcPr>
          <w:p w14:paraId="4D62A418" w14:textId="77777777" w:rsidR="00944AB4" w:rsidRPr="00B44C7B" w:rsidRDefault="00944AB4" w:rsidP="00944AB4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39" w:type="dxa"/>
            <w:vAlign w:val="bottom"/>
          </w:tcPr>
          <w:p w14:paraId="5C3DFD0A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  <w:vAlign w:val="bottom"/>
          </w:tcPr>
          <w:p w14:paraId="51215E0B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821BE0A" w14:textId="28A5F4B4" w:rsidR="00944AB4" w:rsidRPr="00B44C7B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11844AA5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305A96" w14:textId="5EB21A60" w:rsidR="00944AB4" w:rsidRPr="00B44C7B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  <w:gridSpan w:val="2"/>
            <w:vAlign w:val="bottom"/>
          </w:tcPr>
          <w:p w14:paraId="290FDA46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358898" w14:textId="02BBC4CB" w:rsidR="00944AB4" w:rsidRPr="00AB57E3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00C60EE8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368C09" w14:textId="39D5B2AC" w:rsidR="00944AB4" w:rsidRPr="00B44C7B" w:rsidRDefault="00944AB4" w:rsidP="00944AB4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gridSpan w:val="2"/>
            <w:vAlign w:val="bottom"/>
          </w:tcPr>
          <w:p w14:paraId="4CA70020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DBC9C2C" w14:textId="77360A74" w:rsidR="00944AB4" w:rsidRPr="00AB57E3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2B772E">
              <w:rPr>
                <w:rFonts w:ascii="Angsana New" w:hAnsi="Angsana New"/>
                <w:sz w:val="20"/>
                <w:lang w:bidi="th-TH"/>
              </w:rPr>
              <w:t>210,120</w:t>
            </w:r>
          </w:p>
        </w:tc>
        <w:tc>
          <w:tcPr>
            <w:tcW w:w="180" w:type="dxa"/>
            <w:vAlign w:val="bottom"/>
          </w:tcPr>
          <w:p w14:paraId="07C027F1" w14:textId="77777777" w:rsidR="00944AB4" w:rsidRPr="00AB57E3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C907DD" w14:textId="0D6C0907" w:rsidR="00944AB4" w:rsidRPr="00AB57E3" w:rsidRDefault="00944AB4" w:rsidP="00944AB4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2B772E">
              <w:rPr>
                <w:rFonts w:ascii="Angsana New" w:hAnsi="Angsana New"/>
                <w:sz w:val="20"/>
                <w:lang w:bidi="th-TH"/>
              </w:rPr>
              <w:t>210,120</w:t>
            </w:r>
          </w:p>
        </w:tc>
        <w:tc>
          <w:tcPr>
            <w:tcW w:w="178" w:type="dxa"/>
            <w:gridSpan w:val="2"/>
            <w:vAlign w:val="bottom"/>
          </w:tcPr>
          <w:p w14:paraId="483F95C8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61F418" w14:textId="7FEA2242" w:rsidR="00944AB4" w:rsidRPr="009374CF" w:rsidRDefault="00944AB4" w:rsidP="00944AB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C366D4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DE1FC7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675CDB7" w14:textId="6866D549" w:rsidR="00944AB4" w:rsidRPr="00C366D4" w:rsidRDefault="00944AB4" w:rsidP="00944AB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C366D4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44AB4" w:rsidRPr="00B44C7B" w14:paraId="0B7E43AB" w14:textId="77777777" w:rsidTr="001803A2">
        <w:trPr>
          <w:cantSplit/>
        </w:trPr>
        <w:tc>
          <w:tcPr>
            <w:tcW w:w="2716" w:type="dxa"/>
          </w:tcPr>
          <w:p w14:paraId="60888D72" w14:textId="20231780" w:rsidR="00944AB4" w:rsidRPr="00B44C7B" w:rsidRDefault="00944AB4" w:rsidP="00944AB4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39" w:type="dxa"/>
            <w:vAlign w:val="bottom"/>
          </w:tcPr>
          <w:p w14:paraId="71A74373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38D38857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26224B4C" w14:textId="01A95B23" w:rsidR="00944AB4" w:rsidRPr="00B44C7B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78" w:type="dxa"/>
          </w:tcPr>
          <w:p w14:paraId="0CAF6659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F61F9A" w14:textId="71AAC8A3" w:rsidR="00944AB4" w:rsidRPr="00B44C7B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  <w:gridSpan w:val="2"/>
            <w:vAlign w:val="bottom"/>
          </w:tcPr>
          <w:p w14:paraId="6027246B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AD1607" w14:textId="78795D1C" w:rsidR="00944AB4" w:rsidRPr="00AB57E3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0332FFBC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898612" w14:textId="56344022" w:rsidR="00944AB4" w:rsidRPr="00B44C7B" w:rsidRDefault="00944AB4" w:rsidP="00944AB4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gridSpan w:val="2"/>
            <w:vAlign w:val="bottom"/>
          </w:tcPr>
          <w:p w14:paraId="74E931E9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2CB287" w14:textId="6F3C06E3" w:rsidR="00944AB4" w:rsidRPr="00AB57E3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2B772E">
              <w:rPr>
                <w:rFonts w:ascii="Angsana New" w:hAnsi="Angsana New"/>
                <w:sz w:val="20"/>
                <w:lang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1AC9BAB0" w14:textId="77777777" w:rsidR="00944AB4" w:rsidRPr="00AB57E3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0BBD04" w14:textId="04A303D3" w:rsidR="00944AB4" w:rsidRPr="00AB57E3" w:rsidRDefault="00944AB4" w:rsidP="00944AB4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2B772E">
              <w:rPr>
                <w:rFonts w:ascii="Angsana New" w:hAnsi="Angsana New"/>
                <w:sz w:val="20"/>
                <w:lang w:bidi="th-TH"/>
              </w:rPr>
              <w:t>2,550</w:t>
            </w:r>
          </w:p>
        </w:tc>
        <w:tc>
          <w:tcPr>
            <w:tcW w:w="178" w:type="dxa"/>
            <w:gridSpan w:val="2"/>
            <w:vAlign w:val="bottom"/>
          </w:tcPr>
          <w:p w14:paraId="055F1C72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D2FAA9" w14:textId="543130D7" w:rsidR="00944AB4" w:rsidRPr="009374CF" w:rsidRDefault="00944AB4" w:rsidP="00944AB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C366D4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E6F68B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B8D0179" w14:textId="4C113F97" w:rsidR="00944AB4" w:rsidRPr="00C366D4" w:rsidRDefault="00944AB4" w:rsidP="00944AB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C366D4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44AB4" w:rsidRPr="00B44C7B" w14:paraId="51ABF14F" w14:textId="77777777" w:rsidTr="001803A2">
        <w:trPr>
          <w:cantSplit/>
        </w:trPr>
        <w:tc>
          <w:tcPr>
            <w:tcW w:w="2716" w:type="dxa"/>
          </w:tcPr>
          <w:p w14:paraId="258FCBDA" w14:textId="77777777" w:rsidR="00944AB4" w:rsidRPr="00B44C7B" w:rsidRDefault="00944AB4" w:rsidP="00944AB4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188C2A90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4498AE9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62FA1E" w14:textId="77777777" w:rsidR="00944AB4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42212D7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396F97" w14:textId="77777777" w:rsidR="00944AB4" w:rsidRPr="00B44C7B" w:rsidRDefault="00944AB4" w:rsidP="00944AB4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7AB125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EAC89D" w14:textId="77777777" w:rsidR="00944AB4" w:rsidRPr="00AB57E3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1EDF5D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6BD2B2" w14:textId="77777777" w:rsidR="00944AB4" w:rsidRDefault="00944AB4" w:rsidP="00944AB4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7EBD53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31D7A4" w14:textId="6CE13151" w:rsidR="00944AB4" w:rsidRPr="00A649DB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1F3193">
              <w:rPr>
                <w:rFonts w:ascii="Angsana New" w:hAnsi="Angsana New"/>
                <w:sz w:val="20"/>
                <w:lang w:bidi="th-TH"/>
              </w:rPr>
              <w:t>212,670</w:t>
            </w:r>
          </w:p>
        </w:tc>
        <w:tc>
          <w:tcPr>
            <w:tcW w:w="180" w:type="dxa"/>
            <w:vAlign w:val="bottom"/>
          </w:tcPr>
          <w:p w14:paraId="452A9B26" w14:textId="77777777" w:rsidR="00944AB4" w:rsidRPr="00506418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E8EE237" w14:textId="7CD6648E" w:rsidR="00944AB4" w:rsidRPr="00506418" w:rsidRDefault="00944AB4" w:rsidP="00944AB4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F3193">
              <w:rPr>
                <w:rFonts w:ascii="Angsana New" w:hAnsi="Angsana New"/>
                <w:sz w:val="20"/>
                <w:lang w:bidi="th-TH"/>
              </w:rPr>
              <w:t>212,670</w:t>
            </w:r>
          </w:p>
        </w:tc>
        <w:tc>
          <w:tcPr>
            <w:tcW w:w="178" w:type="dxa"/>
            <w:gridSpan w:val="2"/>
            <w:vAlign w:val="bottom"/>
          </w:tcPr>
          <w:p w14:paraId="1A89108E" w14:textId="77777777" w:rsidR="00944AB4" w:rsidRPr="00506418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4CD062" w14:textId="7E2B9379" w:rsidR="00944AB4" w:rsidRPr="00134579" w:rsidRDefault="00944AB4" w:rsidP="00944AB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1345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E30D4D" w14:textId="77777777" w:rsidR="00944AB4" w:rsidRPr="00506418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9822AAD" w14:textId="4CC1572D" w:rsidR="00944AB4" w:rsidRPr="00134579" w:rsidRDefault="00944AB4" w:rsidP="00944AB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1345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44AB4" w:rsidRPr="00B44C7B" w14:paraId="5143C83B" w14:textId="77777777" w:rsidTr="001803A2">
        <w:trPr>
          <w:cantSplit/>
        </w:trPr>
        <w:tc>
          <w:tcPr>
            <w:tcW w:w="2716" w:type="dxa"/>
          </w:tcPr>
          <w:p w14:paraId="05F6C041" w14:textId="77777777" w:rsidR="00944AB4" w:rsidRPr="00B44C7B" w:rsidRDefault="00944AB4" w:rsidP="00944AB4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39" w:type="dxa"/>
            <w:vAlign w:val="bottom"/>
          </w:tcPr>
          <w:p w14:paraId="663A3BE0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17FE67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87A331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308C4640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6FC89D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6FEDD4" w14:textId="77777777" w:rsidR="00944AB4" w:rsidRPr="00B44C7B" w:rsidRDefault="00944AB4" w:rsidP="00944AB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0399BD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D9239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4F4EC7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8E0730" w14:textId="77777777" w:rsidR="00944AB4" w:rsidRPr="00B44C7B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AB55" w14:textId="162DDE33" w:rsidR="00944AB4" w:rsidRPr="00AB57E3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0B198D">
              <w:rPr>
                <w:rFonts w:ascii="Angsana New" w:hAnsi="Angsana New"/>
                <w:b/>
                <w:bCs/>
                <w:sz w:val="20"/>
                <w:lang w:bidi="th-TH"/>
              </w:rPr>
              <w:t>1,171,349</w:t>
            </w:r>
          </w:p>
        </w:tc>
        <w:tc>
          <w:tcPr>
            <w:tcW w:w="180" w:type="dxa"/>
            <w:vAlign w:val="bottom"/>
          </w:tcPr>
          <w:p w14:paraId="76D7AF1F" w14:textId="77777777" w:rsidR="00944AB4" w:rsidRPr="00AB57E3" w:rsidRDefault="00944AB4" w:rsidP="00944AB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30E5" w14:textId="47DC908D" w:rsidR="00944AB4" w:rsidRPr="00AB57E3" w:rsidRDefault="00944AB4" w:rsidP="00944AB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0B198D">
              <w:rPr>
                <w:rFonts w:ascii="Angsana New" w:hAnsi="Angsana New"/>
                <w:b/>
                <w:bCs/>
                <w:sz w:val="20"/>
                <w:lang w:bidi="th-TH"/>
              </w:rPr>
              <w:t>1,171,349</w:t>
            </w:r>
          </w:p>
        </w:tc>
        <w:tc>
          <w:tcPr>
            <w:tcW w:w="178" w:type="dxa"/>
            <w:gridSpan w:val="2"/>
            <w:vAlign w:val="bottom"/>
          </w:tcPr>
          <w:p w14:paraId="2A6EAC1E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DB617" w14:textId="68C59452" w:rsidR="00944AB4" w:rsidRPr="00B44C7B" w:rsidRDefault="00944AB4" w:rsidP="00944AB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CF7D3A" w14:textId="77777777" w:rsidR="00944AB4" w:rsidRPr="00B44C7B" w:rsidRDefault="00944AB4" w:rsidP="00944AB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3F110" w14:textId="303A3297" w:rsidR="00944AB4" w:rsidRPr="00B44C7B" w:rsidRDefault="00944AB4" w:rsidP="00944AB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53CC077A" w14:textId="5547ABBC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39943206" w14:textId="054FEB26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65FCB18C" w14:textId="2A343029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02687DAE" w14:textId="33171DCD" w:rsidR="00C815D9" w:rsidRPr="00C815D9" w:rsidRDefault="00C815D9" w:rsidP="00C815D9">
      <w:pPr>
        <w:rPr>
          <w:rFonts w:ascii="Angsana New" w:hAnsi="Angsana New"/>
          <w:sz w:val="16"/>
          <w:szCs w:val="16"/>
        </w:rPr>
        <w:sectPr w:rsidR="00C815D9" w:rsidRPr="00C815D9" w:rsidSect="0095740D">
          <w:pgSz w:w="16834" w:h="11909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8899931" w14:textId="6F9E318F" w:rsidR="00BF3DAB" w:rsidRPr="00E635F9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3" w:name="_Hlk109651150"/>
      <w:r w:rsidRPr="00E635F9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BBEA5" w14:textId="77777777" w:rsidR="005644D0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p w14:paraId="496D955C" w14:textId="0C3046CA" w:rsidR="005644D0" w:rsidRPr="006B07E9" w:rsidRDefault="005644D0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</w:t>
      </w:r>
      <w:r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561E5A" w:rsidRPr="00561E5A">
        <w:rPr>
          <w:rFonts w:ascii="Angsana New" w:hAnsi="Angsana New"/>
          <w:sz w:val="30"/>
          <w:szCs w:val="30"/>
        </w:rPr>
        <w:t>3</w:t>
      </w:r>
      <w:r w:rsidR="006957A5">
        <w:rPr>
          <w:rFonts w:ascii="Angsana New" w:hAnsi="Angsana New"/>
          <w:sz w:val="30"/>
          <w:szCs w:val="30"/>
        </w:rPr>
        <w:t>0</w:t>
      </w:r>
      <w:r w:rsidR="00561E5A" w:rsidRPr="00561E5A">
        <w:rPr>
          <w:rFonts w:ascii="Angsana New" w:hAnsi="Angsana New"/>
          <w:sz w:val="30"/>
          <w:szCs w:val="30"/>
        </w:rPr>
        <w:t xml:space="preserve"> </w:t>
      </w:r>
      <w:r w:rsidR="00561E5A" w:rsidRPr="00561E5A">
        <w:rPr>
          <w:rFonts w:ascii="Angsana New" w:hAnsi="Angsana New"/>
          <w:sz w:val="30"/>
          <w:szCs w:val="30"/>
          <w:cs/>
        </w:rPr>
        <w:t>ม</w:t>
      </w:r>
      <w:r w:rsidR="006957A5">
        <w:rPr>
          <w:rFonts w:ascii="Angsana New" w:hAnsi="Angsana New" w:hint="cs"/>
          <w:sz w:val="30"/>
          <w:szCs w:val="30"/>
          <w:cs/>
        </w:rPr>
        <w:t>ิถุนายน</w:t>
      </w:r>
      <w:r w:rsidR="00561E5A" w:rsidRPr="00561E5A">
        <w:rPr>
          <w:rFonts w:ascii="Angsana New" w:hAnsi="Angsana New"/>
          <w:sz w:val="30"/>
          <w:szCs w:val="30"/>
          <w:cs/>
        </w:rPr>
        <w:t xml:space="preserve"> </w:t>
      </w:r>
      <w:r w:rsidR="00561E5A" w:rsidRPr="00561E5A">
        <w:rPr>
          <w:rFonts w:ascii="Angsana New" w:hAnsi="Angsana New"/>
          <w:sz w:val="30"/>
          <w:szCs w:val="30"/>
        </w:rPr>
        <w:t>256</w:t>
      </w:r>
      <w:r w:rsidR="00561E5A">
        <w:rPr>
          <w:rFonts w:ascii="Angsana New" w:hAnsi="Angsana New"/>
          <w:sz w:val="30"/>
          <w:szCs w:val="30"/>
        </w:rPr>
        <w:t>7</w:t>
      </w:r>
      <w:r w:rsidR="00561E5A" w:rsidRPr="00561E5A">
        <w:rPr>
          <w:rFonts w:ascii="Angsana New" w:hAnsi="Angsana New"/>
          <w:sz w:val="30"/>
          <w:szCs w:val="30"/>
        </w:rPr>
        <w:t xml:space="preserve"> </w:t>
      </w:r>
      <w:r w:rsidR="00561E5A" w:rsidRPr="00561E5A">
        <w:rPr>
          <w:rFonts w:ascii="Angsana New" w:hAnsi="Angsana New"/>
          <w:sz w:val="30"/>
          <w:szCs w:val="30"/>
          <w:cs/>
        </w:rPr>
        <w:t xml:space="preserve">และ </w:t>
      </w:r>
      <w:r w:rsidR="00561E5A" w:rsidRPr="00561E5A">
        <w:rPr>
          <w:rFonts w:ascii="Angsana New" w:hAnsi="Angsana New"/>
          <w:sz w:val="30"/>
          <w:szCs w:val="30"/>
        </w:rPr>
        <w:t xml:space="preserve">31 </w:t>
      </w:r>
      <w:r w:rsidR="00561E5A" w:rsidRPr="00561E5A">
        <w:rPr>
          <w:rFonts w:ascii="Angsana New" w:hAnsi="Angsana New"/>
          <w:sz w:val="30"/>
          <w:szCs w:val="30"/>
          <w:cs/>
        </w:rPr>
        <w:t xml:space="preserve">ธันวาคม </w:t>
      </w:r>
      <w:r w:rsidR="00561E5A" w:rsidRPr="00561E5A">
        <w:rPr>
          <w:rFonts w:ascii="Angsana New" w:hAnsi="Angsana New"/>
          <w:sz w:val="30"/>
          <w:szCs w:val="30"/>
        </w:rPr>
        <w:t>256</w:t>
      </w:r>
      <w:r w:rsidR="00561E5A">
        <w:rPr>
          <w:rFonts w:ascii="Angsana New" w:hAnsi="Angsana New"/>
          <w:sz w:val="30"/>
          <w:szCs w:val="30"/>
        </w:rPr>
        <w:t>6</w:t>
      </w:r>
      <w:r w:rsidRPr="003748DE">
        <w:rPr>
          <w:rFonts w:ascii="Angsana New" w:hAnsi="Angsana New"/>
          <w:sz w:val="30"/>
          <w:szCs w:val="30"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และเงินปันผลรับ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6957A5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61E5A" w:rsidRPr="00561E5A">
        <w:rPr>
          <w:rFonts w:ascii="Angsana New" w:hAnsi="Angsana New"/>
          <w:sz w:val="30"/>
          <w:szCs w:val="30"/>
        </w:rPr>
        <w:t>3</w:t>
      </w:r>
      <w:r w:rsidR="006957A5">
        <w:rPr>
          <w:rFonts w:ascii="Angsana New" w:hAnsi="Angsana New"/>
          <w:sz w:val="30"/>
          <w:szCs w:val="30"/>
        </w:rPr>
        <w:t>0</w:t>
      </w:r>
      <w:r w:rsidR="00561E5A" w:rsidRPr="00561E5A">
        <w:rPr>
          <w:rFonts w:ascii="Angsana New" w:hAnsi="Angsana New"/>
          <w:sz w:val="30"/>
          <w:szCs w:val="30"/>
        </w:rPr>
        <w:t xml:space="preserve"> </w:t>
      </w:r>
      <w:r w:rsidR="00561E5A" w:rsidRPr="00561E5A">
        <w:rPr>
          <w:rFonts w:ascii="Angsana New" w:hAnsi="Angsana New"/>
          <w:sz w:val="30"/>
          <w:szCs w:val="30"/>
          <w:cs/>
        </w:rPr>
        <w:t>ม</w:t>
      </w:r>
      <w:r w:rsidR="006957A5">
        <w:rPr>
          <w:rFonts w:ascii="Angsana New" w:hAnsi="Angsana New" w:hint="cs"/>
          <w:sz w:val="30"/>
          <w:szCs w:val="30"/>
          <w:cs/>
        </w:rPr>
        <w:t>ิถุนายน</w:t>
      </w:r>
      <w:r w:rsidRPr="006B07E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C07C6F6" w14:textId="77777777" w:rsidR="005644D0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tbl>
      <w:tblPr>
        <w:tblW w:w="143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194"/>
      </w:tblGrid>
      <w:tr w:rsidR="005644D0" w:rsidRPr="00951152" w14:paraId="019CB036" w14:textId="77777777" w:rsidTr="008A4122">
        <w:trPr>
          <w:cantSplit/>
          <w:tblHeader/>
        </w:trPr>
        <w:tc>
          <w:tcPr>
            <w:tcW w:w="4320" w:type="dxa"/>
          </w:tcPr>
          <w:p w14:paraId="21688B5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14" w:type="dxa"/>
            <w:gridSpan w:val="15"/>
          </w:tcPr>
          <w:p w14:paraId="42B7008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44D0" w:rsidRPr="00951152" w14:paraId="6E471456" w14:textId="77777777" w:rsidTr="008A4122">
        <w:trPr>
          <w:cantSplit/>
          <w:tblHeader/>
        </w:trPr>
        <w:tc>
          <w:tcPr>
            <w:tcW w:w="4320" w:type="dxa"/>
          </w:tcPr>
          <w:p w14:paraId="7320C7A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9943AA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1C5B3E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2892F138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283CBE72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D62F1B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17E0765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1929A90D" w14:textId="23964876" w:rsidR="005644D0" w:rsidRPr="001E13E3" w:rsidRDefault="005644D0" w:rsidP="001E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="00A1306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561E5A" w:rsidRPr="00951152" w14:paraId="378E0333" w14:textId="77777777" w:rsidTr="00FD2929">
        <w:trPr>
          <w:cantSplit/>
          <w:tblHeader/>
        </w:trPr>
        <w:tc>
          <w:tcPr>
            <w:tcW w:w="4320" w:type="dxa"/>
          </w:tcPr>
          <w:p w14:paraId="37E4256C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67C7594" w14:textId="26C0D046" w:rsidR="00561E5A" w:rsidRPr="00561E5A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3</w:t>
            </w:r>
            <w:r w:rsidR="006957A5">
              <w:rPr>
                <w:rFonts w:ascii="Angsana New" w:hAnsi="Angsana New"/>
                <w:sz w:val="28"/>
                <w:szCs w:val="28"/>
              </w:rPr>
              <w:t>0</w:t>
            </w:r>
            <w:r w:rsidRPr="00561E5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61E5A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6957A5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2FB78456" w14:textId="77777777" w:rsidR="00561E5A" w:rsidRPr="00561E5A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5C9B5A" w14:textId="393889E6" w:rsidR="00561E5A" w:rsidRPr="00561E5A" w:rsidRDefault="00561E5A" w:rsidP="00561E5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31</w:t>
            </w:r>
            <w:r w:rsidRPr="00561E5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1C0A9CE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73F2312" w14:textId="3A694509" w:rsidR="00561E5A" w:rsidRPr="00951152" w:rsidRDefault="006957A5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61E5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61E5A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5C313E35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82C5AD5" w14:textId="11E3F4EA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31</w:t>
            </w:r>
            <w:r w:rsidRPr="00561E5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08A58695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28B681" w14:textId="19FC3C81" w:rsidR="00561E5A" w:rsidRPr="00951152" w:rsidRDefault="006957A5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61E5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61E5A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21EE4B6E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D08943" w14:textId="70FC8C58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31</w:t>
            </w:r>
            <w:r w:rsidRPr="00561E5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42EA20F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4EDAB63C" w14:textId="5CBA3450" w:rsidR="00561E5A" w:rsidRPr="00951152" w:rsidRDefault="006957A5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="00561E5A" w:rsidRPr="00E167F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61E5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561E5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1E5A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561E5A" w:rsidRPr="00951152" w14:paraId="3504DB9C" w14:textId="77777777" w:rsidTr="00486628">
        <w:trPr>
          <w:cantSplit/>
          <w:tblHeader/>
        </w:trPr>
        <w:tc>
          <w:tcPr>
            <w:tcW w:w="4320" w:type="dxa"/>
          </w:tcPr>
          <w:p w14:paraId="5E1D887A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099F11" w14:textId="603490E2" w:rsidR="00561E5A" w:rsidRPr="00561E5A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4228147C" w14:textId="77777777" w:rsidR="00561E5A" w:rsidRPr="00561E5A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6A6B390" w14:textId="33DCA3B9" w:rsidR="00561E5A" w:rsidRPr="00561E5A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4435EFA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79F511E" w14:textId="7753DBD6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35F7E3DC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ED416C" w14:textId="259CE3B4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05F37F31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9631BB2" w14:textId="72575D02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1A2A6289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12D505" w14:textId="0EB6DE01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88303F2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3B40AB" w14:textId="464059D6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8" w:type="dxa"/>
            <w:vAlign w:val="bottom"/>
          </w:tcPr>
          <w:p w14:paraId="3D2CAD39" w14:textId="77777777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75FE3A05" w14:textId="37941A2A" w:rsidR="00561E5A" w:rsidRPr="00951152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1E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E2CD7" w:rsidRPr="00951152" w14:paraId="3B393AE6" w14:textId="77777777" w:rsidTr="00B916A3">
        <w:trPr>
          <w:cantSplit/>
          <w:trHeight w:val="452"/>
        </w:trPr>
        <w:tc>
          <w:tcPr>
            <w:tcW w:w="4320" w:type="dxa"/>
          </w:tcPr>
          <w:p w14:paraId="1669CB03" w14:textId="7FC27D71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340" w:type="dxa"/>
            <w:gridSpan w:val="3"/>
          </w:tcPr>
          <w:p w14:paraId="739DF5A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0DE6C18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494" w:type="dxa"/>
            <w:gridSpan w:val="11"/>
          </w:tcPr>
          <w:p w14:paraId="689BC749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97991" w:rsidRPr="00951152" w14:paraId="59B62E41" w14:textId="77777777" w:rsidTr="008A4122">
        <w:trPr>
          <w:cantSplit/>
        </w:trPr>
        <w:tc>
          <w:tcPr>
            <w:tcW w:w="4320" w:type="dxa"/>
          </w:tcPr>
          <w:p w14:paraId="1D955B4E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5DC7956" w14:textId="0ACE3B8A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</w:tcPr>
          <w:p w14:paraId="76277BFB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CC3EAC" w14:textId="23E97B3D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</w:tcPr>
          <w:p w14:paraId="2D8D3B4E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E28EB9E" w14:textId="0A0597F1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22E3BC6E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5C08C00" w14:textId="3243D470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16C78CC8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7091A7" w14:textId="3CD21AB8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79906199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2FD11B0" w14:textId="34AAFD03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319C498E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BEA467" w14:textId="4A13B842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B5D8C3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2498669" w14:textId="1076AF4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991" w:rsidRPr="00951152" w14:paraId="1390BFB3" w14:textId="77777777" w:rsidTr="008A4122">
        <w:trPr>
          <w:cantSplit/>
        </w:trPr>
        <w:tc>
          <w:tcPr>
            <w:tcW w:w="4320" w:type="dxa"/>
          </w:tcPr>
          <w:p w14:paraId="3D1951BA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0F611C72" w14:textId="24CEDACD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B8D0D05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3936DC" w14:textId="4F299984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6FA58AE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2D290558" w14:textId="13A2BF49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19BEDDA8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4A43F5" w14:textId="6F399464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1E1DE440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CA2158" w14:textId="6357CB6D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146E32B8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29C7929" w14:textId="1EB91962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27E0FC34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38165A" w14:textId="7190A493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BE7520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4A04557" w14:textId="342F016C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991" w:rsidRPr="00951152" w14:paraId="3F64743A" w14:textId="77777777" w:rsidTr="008A4122">
        <w:trPr>
          <w:cantSplit/>
        </w:trPr>
        <w:tc>
          <w:tcPr>
            <w:tcW w:w="4320" w:type="dxa"/>
          </w:tcPr>
          <w:p w14:paraId="3316E622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1087715C" w14:textId="2EACB0C2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7148314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F579FF" w14:textId="09F34C4D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C55FC68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9C11AA4" w14:textId="659118FA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80" w:type="dxa"/>
          </w:tcPr>
          <w:p w14:paraId="4027DEF8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4A19E51" w14:textId="0EFEBA04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80" w:type="dxa"/>
          </w:tcPr>
          <w:p w14:paraId="57437B8A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E74F79" w14:textId="3A23F27C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66,054</w:t>
            </w:r>
          </w:p>
        </w:tc>
        <w:tc>
          <w:tcPr>
            <w:tcW w:w="180" w:type="dxa"/>
          </w:tcPr>
          <w:p w14:paraId="0EE0B5D8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ACCDA0" w14:textId="3E0F8E68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66,054</w:t>
            </w:r>
          </w:p>
        </w:tc>
        <w:tc>
          <w:tcPr>
            <w:tcW w:w="180" w:type="dxa"/>
          </w:tcPr>
          <w:p w14:paraId="495948C5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14978A6" w14:textId="55068B1F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A62BED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3F02912" w14:textId="0A5662C8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991" w:rsidRPr="00951152" w14:paraId="7D3F19F8" w14:textId="77777777" w:rsidTr="008A4122">
        <w:trPr>
          <w:cantSplit/>
        </w:trPr>
        <w:tc>
          <w:tcPr>
            <w:tcW w:w="4320" w:type="dxa"/>
          </w:tcPr>
          <w:p w14:paraId="0BCBA300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E38E6E2" w14:textId="3205C47D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7FE2234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72DDE9" w14:textId="55C2D64D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40B81640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13A7096" w14:textId="0A781746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80" w:type="dxa"/>
          </w:tcPr>
          <w:p w14:paraId="69FE1470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306E5" w14:textId="5D32DE54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80" w:type="dxa"/>
          </w:tcPr>
          <w:p w14:paraId="190C62D9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B38E8A4" w14:textId="101A4961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22,103</w:t>
            </w:r>
          </w:p>
        </w:tc>
        <w:tc>
          <w:tcPr>
            <w:tcW w:w="180" w:type="dxa"/>
          </w:tcPr>
          <w:p w14:paraId="21418BD6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9E4351" w14:textId="75D70265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22,103</w:t>
            </w:r>
          </w:p>
        </w:tc>
        <w:tc>
          <w:tcPr>
            <w:tcW w:w="180" w:type="dxa"/>
          </w:tcPr>
          <w:p w14:paraId="54896B91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6F07E28" w14:textId="7713F781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248E43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C726FFC" w14:textId="2F183E44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991" w:rsidRPr="00951152" w14:paraId="7D4BDA97" w14:textId="77777777" w:rsidTr="008A4122">
        <w:trPr>
          <w:cantSplit/>
        </w:trPr>
        <w:tc>
          <w:tcPr>
            <w:tcW w:w="4320" w:type="dxa"/>
          </w:tcPr>
          <w:p w14:paraId="307D0101" w14:textId="38E24374" w:rsidR="00850EE3" w:rsidRDefault="009230AA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ภู</w:t>
            </w:r>
            <w:r w:rsidR="005D29DC">
              <w:rPr>
                <w:rFonts w:ascii="Angsana New" w:hAnsi="Angsana New" w:hint="cs"/>
                <w:sz w:val="28"/>
                <w:szCs w:val="28"/>
                <w:cs/>
              </w:rPr>
              <w:t>ผา เทรนนิ่ง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  <w:p w14:paraId="78D43002" w14:textId="3F549D21" w:rsidR="00F97991" w:rsidRPr="00951152" w:rsidRDefault="005D29DC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73F11">
              <w:rPr>
                <w:rFonts w:ascii="Angsana New" w:hAnsi="Angsana New" w:hint="cs"/>
                <w:sz w:val="28"/>
                <w:szCs w:val="28"/>
                <w:cs/>
              </w:rPr>
              <w:t>เดิม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ชื่อ</w:t>
            </w:r>
            <w:r w:rsidR="00193D1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93D1D">
              <w:rPr>
                <w:rFonts w:ascii="Angsana New" w:hAnsi="Angsana New"/>
                <w:sz w:val="28"/>
                <w:szCs w:val="28"/>
              </w:rPr>
              <w:t>“</w:t>
            </w:r>
            <w:r w:rsidR="00193D1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F97991" w:rsidRPr="00951152">
              <w:rPr>
                <w:rFonts w:ascii="Angsana New" w:hAnsi="Angsana New"/>
                <w:sz w:val="28"/>
                <w:szCs w:val="28"/>
                <w:cs/>
              </w:rPr>
              <w:t>แพนเทอรา มอเตอร์ส จำกัด</w:t>
            </w:r>
            <w:r w:rsidR="00193D1D">
              <w:rPr>
                <w:rFonts w:ascii="Angsana New" w:hAnsi="Angsana New"/>
                <w:sz w:val="28"/>
                <w:szCs w:val="28"/>
              </w:rPr>
              <w:t>”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79F97F7A" w14:textId="77777777" w:rsidR="005D29DC" w:rsidRDefault="005D29DC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7F42B2BC" w14:textId="27F4EB74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CCFD9CC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38DBD26" w14:textId="77777777" w:rsidR="005D29DC" w:rsidRDefault="005D29DC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0CE3388F" w14:textId="739C7051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3FD8A70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50B5BF4" w14:textId="77777777" w:rsidR="005D29DC" w:rsidRDefault="005D29DC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  <w:p w14:paraId="30B49EEA" w14:textId="7F9E400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13,750</w:t>
            </w:r>
          </w:p>
        </w:tc>
        <w:tc>
          <w:tcPr>
            <w:tcW w:w="180" w:type="dxa"/>
          </w:tcPr>
          <w:p w14:paraId="1C4141A4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2B98977" w14:textId="77777777" w:rsidR="005D29DC" w:rsidRDefault="005D29DC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</w:p>
          <w:p w14:paraId="0E7FE0C3" w14:textId="4FD392F4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13,750</w:t>
            </w:r>
          </w:p>
        </w:tc>
        <w:tc>
          <w:tcPr>
            <w:tcW w:w="180" w:type="dxa"/>
          </w:tcPr>
          <w:p w14:paraId="5ADE4472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038A1D6" w14:textId="77777777" w:rsidR="005D29DC" w:rsidRDefault="005D29DC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  <w:p w14:paraId="1BF4BEAE" w14:textId="22DB4025" w:rsidR="00F97991" w:rsidRPr="007D1CF3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13,750</w:t>
            </w:r>
          </w:p>
        </w:tc>
        <w:tc>
          <w:tcPr>
            <w:tcW w:w="180" w:type="dxa"/>
          </w:tcPr>
          <w:p w14:paraId="1743D6F4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FD7EBBC" w14:textId="77777777" w:rsidR="005D29DC" w:rsidRDefault="005D29DC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</w:p>
          <w:p w14:paraId="209A1BE5" w14:textId="27A569C8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13,750</w:t>
            </w:r>
          </w:p>
        </w:tc>
        <w:tc>
          <w:tcPr>
            <w:tcW w:w="180" w:type="dxa"/>
          </w:tcPr>
          <w:p w14:paraId="532CDE15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9B0B1C1" w14:textId="77777777" w:rsidR="005D29DC" w:rsidRDefault="005D29DC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7B50A6D0" w14:textId="697B491C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01C7BF0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AF56172" w14:textId="77777777" w:rsidR="005D29DC" w:rsidRDefault="005D29DC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3FCB8220" w14:textId="4AA0193F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991" w:rsidRPr="00951152" w14:paraId="15F6938C" w14:textId="77777777" w:rsidTr="008A4122">
        <w:trPr>
          <w:cantSplit/>
        </w:trPr>
        <w:tc>
          <w:tcPr>
            <w:tcW w:w="4320" w:type="dxa"/>
          </w:tcPr>
          <w:p w14:paraId="620DD24F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4749F97D" w14:textId="6A0DCC3D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0" w:type="dxa"/>
          </w:tcPr>
          <w:p w14:paraId="7BF5139D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3FE5AC3" w14:textId="6A9ACFC2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0" w:type="dxa"/>
          </w:tcPr>
          <w:p w14:paraId="4FEC8D88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0FE7811" w14:textId="6F31C73E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25,250</w:t>
            </w:r>
          </w:p>
        </w:tc>
        <w:tc>
          <w:tcPr>
            <w:tcW w:w="180" w:type="dxa"/>
          </w:tcPr>
          <w:p w14:paraId="7D50FFF6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86DC4" w14:textId="18B9FC9E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25,250</w:t>
            </w:r>
          </w:p>
        </w:tc>
        <w:tc>
          <w:tcPr>
            <w:tcW w:w="180" w:type="dxa"/>
          </w:tcPr>
          <w:p w14:paraId="5217B32C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4176F3" w14:textId="03914EBE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276,651</w:t>
            </w:r>
          </w:p>
        </w:tc>
        <w:tc>
          <w:tcPr>
            <w:tcW w:w="180" w:type="dxa"/>
          </w:tcPr>
          <w:p w14:paraId="547D2B8E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0FCDA59" w14:textId="619B907D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sz w:val="28"/>
                <w:szCs w:val="28"/>
              </w:rPr>
              <w:t>276,651</w:t>
            </w:r>
          </w:p>
        </w:tc>
        <w:tc>
          <w:tcPr>
            <w:tcW w:w="180" w:type="dxa"/>
          </w:tcPr>
          <w:p w14:paraId="5F517A85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D639A0" w14:textId="4651DB0F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C6D8BE3" w14:textId="77777777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19C585B" w14:textId="7E27490C" w:rsidR="00F97991" w:rsidRPr="00951152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4AB4" w:rsidRPr="00951152" w14:paraId="4EE1F069" w14:textId="77777777" w:rsidTr="008A4122">
        <w:trPr>
          <w:cantSplit/>
        </w:trPr>
        <w:tc>
          <w:tcPr>
            <w:tcW w:w="4320" w:type="dxa"/>
          </w:tcPr>
          <w:p w14:paraId="712352D1" w14:textId="77777777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32D1E60" w14:textId="77777777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F32BDB" w14:textId="77777777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E64874" w14:textId="77777777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0764016" w14:textId="77777777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583CE" w14:textId="63B58670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,250</w:t>
            </w:r>
          </w:p>
        </w:tc>
        <w:tc>
          <w:tcPr>
            <w:tcW w:w="180" w:type="dxa"/>
          </w:tcPr>
          <w:p w14:paraId="241E3A53" w14:textId="77777777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03661" w14:textId="1E47560E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,250</w:t>
            </w:r>
          </w:p>
        </w:tc>
        <w:tc>
          <w:tcPr>
            <w:tcW w:w="180" w:type="dxa"/>
          </w:tcPr>
          <w:p w14:paraId="2122F1DE" w14:textId="77777777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A5A831" w14:textId="7886760F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,808</w:t>
            </w:r>
          </w:p>
        </w:tc>
        <w:tc>
          <w:tcPr>
            <w:tcW w:w="180" w:type="dxa"/>
          </w:tcPr>
          <w:p w14:paraId="723231C5" w14:textId="77777777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AC47D5" w14:textId="14C51B89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05E21">
              <w:rPr>
                <w:rFonts w:ascii="Angsana New" w:hAnsi="Angsana New"/>
                <w:b/>
                <w:bCs/>
                <w:sz w:val="28"/>
                <w:szCs w:val="28"/>
              </w:rPr>
              <w:t>,808</w:t>
            </w:r>
          </w:p>
        </w:tc>
        <w:tc>
          <w:tcPr>
            <w:tcW w:w="180" w:type="dxa"/>
          </w:tcPr>
          <w:p w14:paraId="0E4C7433" w14:textId="77777777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127663" w14:textId="4D4DB001" w:rsidR="00944AB4" w:rsidRPr="00951152" w:rsidRDefault="00AF24C1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D546DBC" w14:textId="77777777" w:rsidR="00944AB4" w:rsidRPr="00951152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B02A0DD" w14:textId="12A0EA17" w:rsidR="00944AB4" w:rsidRPr="00561E5A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1E5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495F085" w14:textId="67391766" w:rsidR="005644D0" w:rsidRDefault="005644D0" w:rsidP="00DC1B32">
      <w:pPr>
        <w:ind w:left="540"/>
        <w:rPr>
          <w:rFonts w:ascii="Angsana New" w:hAnsi="Angsana New"/>
          <w:bCs/>
          <w:sz w:val="30"/>
          <w:szCs w:val="30"/>
        </w:rPr>
      </w:pPr>
    </w:p>
    <w:p w14:paraId="21D090E8" w14:textId="0D9FEA62" w:rsidR="0069224B" w:rsidRDefault="0069224B" w:rsidP="00DC1B32">
      <w:pPr>
        <w:ind w:left="540"/>
        <w:rPr>
          <w:rFonts w:ascii="Angsana New" w:hAnsi="Angsana New"/>
          <w:bCs/>
          <w:sz w:val="30"/>
          <w:szCs w:val="30"/>
          <w:cs/>
        </w:rPr>
      </w:pPr>
    </w:p>
    <w:p w14:paraId="4AEF6E98" w14:textId="77777777" w:rsidR="0069224B" w:rsidRDefault="0069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4DFA1261" w14:textId="7049E4DA" w:rsidR="00D810FD" w:rsidRDefault="00D810FD" w:rsidP="00DC1B32">
      <w:pPr>
        <w:ind w:left="540"/>
        <w:rPr>
          <w:rFonts w:ascii="Angsana New" w:hAnsi="Angsana New"/>
          <w:bCs/>
          <w:sz w:val="30"/>
          <w:szCs w:val="30"/>
        </w:rPr>
        <w:sectPr w:rsidR="00D810FD" w:rsidSect="0095740D">
          <w:pgSz w:w="16834" w:h="11909" w:orient="landscape" w:code="9"/>
          <w:pgMar w:top="691" w:right="1152" w:bottom="576" w:left="1152" w:header="576" w:footer="720" w:gutter="0"/>
          <w:cols w:space="720"/>
          <w:docGrid w:linePitch="245"/>
        </w:sectPr>
      </w:pPr>
    </w:p>
    <w:p w14:paraId="4CC61404" w14:textId="584A50B3" w:rsidR="005E65C8" w:rsidRDefault="005E65C8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4" w:name="OLE_LINK1"/>
      <w:bookmarkEnd w:id="3"/>
      <w:r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14:paraId="6A3EDDB5" w14:textId="77777777" w:rsidR="00765C01" w:rsidRPr="00A94B18" w:rsidRDefault="00765C01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0"/>
          <w:szCs w:val="20"/>
        </w:rPr>
      </w:pPr>
    </w:p>
    <w:p w14:paraId="2EA0F702" w14:textId="6BBED7AB" w:rsidR="006A5548" w:rsidRDefault="006A5548" w:rsidP="00A94B1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554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A5548">
        <w:rPr>
          <w:rFonts w:ascii="Angsana New" w:hAnsi="Angsana New"/>
          <w:sz w:val="30"/>
          <w:szCs w:val="30"/>
        </w:rPr>
        <w:t xml:space="preserve">4 </w:t>
      </w:r>
      <w:r w:rsidRPr="006A5548">
        <w:rPr>
          <w:rFonts w:ascii="Angsana New" w:hAnsi="Angsana New"/>
          <w:sz w:val="30"/>
          <w:szCs w:val="30"/>
          <w:cs/>
        </w:rPr>
        <w:t xml:space="preserve">มีนาคม </w:t>
      </w:r>
      <w:r w:rsidRPr="006A5548">
        <w:rPr>
          <w:rFonts w:ascii="Angsana New" w:hAnsi="Angsana New"/>
          <w:sz w:val="30"/>
          <w:szCs w:val="30"/>
        </w:rPr>
        <w:t xml:space="preserve">2567 </w:t>
      </w:r>
      <w:r w:rsidR="00BE32EC" w:rsidRPr="00BE32EC">
        <w:rPr>
          <w:rFonts w:ascii="Angsana New" w:hAnsi="Angsana New"/>
          <w:sz w:val="30"/>
          <w:szCs w:val="30"/>
          <w:cs/>
        </w:rPr>
        <w:t>กิจการร่วมค้า</w:t>
      </w:r>
      <w:r w:rsidR="00BE32EC">
        <w:rPr>
          <w:rFonts w:ascii="Angsana New" w:hAnsi="Angsana New"/>
          <w:sz w:val="30"/>
          <w:szCs w:val="30"/>
        </w:rPr>
        <w:t xml:space="preserve"> </w:t>
      </w:r>
      <w:r w:rsidRPr="006A5548">
        <w:rPr>
          <w:rFonts w:ascii="Angsana New" w:hAnsi="Angsana New"/>
          <w:sz w:val="30"/>
          <w:szCs w:val="30"/>
          <w:cs/>
        </w:rPr>
        <w:t xml:space="preserve">กลุ่มร่วมทำงาน </w:t>
      </w:r>
      <w:r w:rsidRPr="006A5548">
        <w:rPr>
          <w:rFonts w:ascii="Angsana New" w:hAnsi="Angsana New"/>
          <w:sz w:val="30"/>
          <w:szCs w:val="30"/>
        </w:rPr>
        <w:t xml:space="preserve">SCN-CHO </w:t>
      </w:r>
      <w:r w:rsidRPr="006A5548">
        <w:rPr>
          <w:rFonts w:ascii="Angsana New" w:hAnsi="Angsana New"/>
          <w:sz w:val="30"/>
          <w:szCs w:val="30"/>
          <w:cs/>
        </w:rPr>
        <w:t>ได้ส่งหนังสือบอกเลิกสัญญาซื้อขายและซ่อมแซมบำรุงรักษารถยนต์โดยสารปรับอากาศใช้เชื้อเพลิงก๊าซธรรมชาติ (</w:t>
      </w:r>
      <w:r w:rsidRPr="006A5548">
        <w:rPr>
          <w:rFonts w:ascii="Angsana New" w:hAnsi="Angsana New"/>
          <w:sz w:val="30"/>
          <w:szCs w:val="30"/>
        </w:rPr>
        <w:t xml:space="preserve">NGV) </w:t>
      </w:r>
      <w:r w:rsidRPr="006A5548">
        <w:rPr>
          <w:rFonts w:ascii="Angsana New" w:hAnsi="Angsana New"/>
          <w:sz w:val="30"/>
          <w:szCs w:val="30"/>
          <w:cs/>
        </w:rPr>
        <w:t xml:space="preserve">จำนวน </w:t>
      </w:r>
      <w:r w:rsidRPr="006A5548">
        <w:rPr>
          <w:rFonts w:ascii="Angsana New" w:hAnsi="Angsana New"/>
          <w:sz w:val="30"/>
          <w:szCs w:val="30"/>
        </w:rPr>
        <w:t xml:space="preserve">489 </w:t>
      </w:r>
      <w:r w:rsidRPr="006A5548">
        <w:rPr>
          <w:rFonts w:ascii="Angsana New" w:hAnsi="Angsana New"/>
          <w:sz w:val="30"/>
          <w:szCs w:val="30"/>
          <w:cs/>
        </w:rPr>
        <w:t>คัน กับองค์การขนส่งมวลชนกรุงเทพ อันเนื่องมาจากมีสาเหตุบางประการซึ่งทำให้</w:t>
      </w:r>
      <w:r w:rsidR="008743FA" w:rsidRPr="00BE32EC">
        <w:rPr>
          <w:rFonts w:ascii="Angsana New" w:hAnsi="Angsana New"/>
          <w:sz w:val="30"/>
          <w:szCs w:val="30"/>
          <w:cs/>
        </w:rPr>
        <w:t>กิจการร่วมค้า</w:t>
      </w:r>
      <w:r w:rsidR="008743FA">
        <w:rPr>
          <w:rFonts w:ascii="Angsana New" w:hAnsi="Angsana New"/>
          <w:sz w:val="30"/>
          <w:szCs w:val="30"/>
        </w:rPr>
        <w:t xml:space="preserve"> </w:t>
      </w:r>
      <w:r w:rsidR="008743FA" w:rsidRPr="006A5548">
        <w:rPr>
          <w:rFonts w:ascii="Angsana New" w:hAnsi="Angsana New"/>
          <w:sz w:val="30"/>
          <w:szCs w:val="30"/>
          <w:cs/>
        </w:rPr>
        <w:t xml:space="preserve">กลุ่มร่วมทำงาน </w:t>
      </w:r>
      <w:r w:rsidR="008743FA" w:rsidRPr="006A5548">
        <w:rPr>
          <w:rFonts w:ascii="Angsana New" w:hAnsi="Angsana New"/>
          <w:sz w:val="30"/>
          <w:szCs w:val="30"/>
        </w:rPr>
        <w:t>SCN-CHO</w:t>
      </w:r>
      <w:r w:rsidR="008743FA" w:rsidRPr="006A5548">
        <w:rPr>
          <w:rFonts w:ascii="Angsana New" w:hAnsi="Angsana New"/>
          <w:sz w:val="30"/>
          <w:szCs w:val="30"/>
          <w:cs/>
        </w:rPr>
        <w:t xml:space="preserve"> </w:t>
      </w:r>
      <w:r w:rsidRPr="006A5548">
        <w:rPr>
          <w:rFonts w:ascii="Angsana New" w:hAnsi="Angsana New"/>
          <w:sz w:val="30"/>
          <w:szCs w:val="30"/>
          <w:cs/>
        </w:rPr>
        <w:t>ไม่สามารถดำเนินงานตามข้อกำหนดในสัญญาได้</w:t>
      </w:r>
      <w:r w:rsidR="00AB2324">
        <w:rPr>
          <w:rFonts w:ascii="Angsana New" w:hAnsi="Angsana New"/>
          <w:sz w:val="30"/>
          <w:szCs w:val="30"/>
        </w:rPr>
        <w:t xml:space="preserve"> </w:t>
      </w:r>
    </w:p>
    <w:p w14:paraId="4314BF58" w14:textId="77777777" w:rsidR="00765C01" w:rsidRPr="00A94B18" w:rsidRDefault="00765C01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0"/>
          <w:szCs w:val="20"/>
        </w:rPr>
      </w:pPr>
    </w:p>
    <w:p w14:paraId="0BE1D6E8" w14:textId="009E1CDE" w:rsidR="00297A37" w:rsidRPr="00E635F9" w:rsidRDefault="00297A37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E635F9">
        <w:rPr>
          <w:rFonts w:ascii="Angsana New" w:hAnsi="Angsana New"/>
          <w:bCs/>
          <w:sz w:val="30"/>
          <w:szCs w:val="30"/>
          <w:cs/>
        </w:rPr>
        <w:t>ที่ดิน อาคารและอุปกรณ์</w:t>
      </w:r>
    </w:p>
    <w:p w14:paraId="50755672" w14:textId="77777777" w:rsidR="005644D0" w:rsidRPr="00A94B18" w:rsidRDefault="005644D0" w:rsidP="0074054B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13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8"/>
        <w:gridCol w:w="1350"/>
        <w:gridCol w:w="180"/>
        <w:gridCol w:w="1692"/>
        <w:gridCol w:w="73"/>
      </w:tblGrid>
      <w:tr w:rsidR="00FA759C" w:rsidRPr="005644D0" w14:paraId="5665955B" w14:textId="77777777" w:rsidTr="004864C0">
        <w:trPr>
          <w:gridAfter w:val="1"/>
          <w:wAfter w:w="73" w:type="dxa"/>
          <w:cantSplit/>
          <w:tblHeader/>
        </w:trPr>
        <w:tc>
          <w:tcPr>
            <w:tcW w:w="6318" w:type="dxa"/>
            <w:vAlign w:val="bottom"/>
          </w:tcPr>
          <w:p w14:paraId="408235DF" w14:textId="767EDEB3" w:rsidR="00FA759C" w:rsidRPr="003A7AAE" w:rsidRDefault="00FA759C" w:rsidP="003A7AAE">
            <w:pPr>
              <w:pStyle w:val="acctfourfigures"/>
              <w:tabs>
                <w:tab w:val="left" w:pos="720"/>
              </w:tabs>
              <w:spacing w:line="240" w:lineRule="auto"/>
              <w:ind w:left="193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A7A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A7A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="003A7A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  <w:vAlign w:val="bottom"/>
          </w:tcPr>
          <w:p w14:paraId="2993A356" w14:textId="77777777" w:rsidR="00FA759C" w:rsidRPr="005644D0" w:rsidRDefault="00FA759C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4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FEDED31" w14:textId="77777777" w:rsidR="00FA759C" w:rsidRPr="005644D0" w:rsidRDefault="00FA759C" w:rsidP="00FA75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92" w:type="dxa"/>
            <w:vAlign w:val="bottom"/>
          </w:tcPr>
          <w:p w14:paraId="05B12734" w14:textId="77777777" w:rsidR="00FA759C" w:rsidRPr="005644D0" w:rsidRDefault="00FA759C" w:rsidP="00FA759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644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839A46B" w14:textId="77777777" w:rsidR="00FA759C" w:rsidRPr="005644D0" w:rsidRDefault="00FA759C" w:rsidP="00FA759C">
            <w:pPr>
              <w:pStyle w:val="acctmergecolhdg"/>
              <w:spacing w:line="240" w:lineRule="auto"/>
              <w:ind w:right="-12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644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FA759C" w:rsidRPr="005644D0" w14:paraId="54A58934" w14:textId="77777777" w:rsidTr="004864C0">
        <w:trPr>
          <w:gridAfter w:val="1"/>
          <w:wAfter w:w="73" w:type="dxa"/>
          <w:cantSplit/>
        </w:trPr>
        <w:tc>
          <w:tcPr>
            <w:tcW w:w="6318" w:type="dxa"/>
          </w:tcPr>
          <w:p w14:paraId="121FA0E6" w14:textId="77777777" w:rsidR="00FA759C" w:rsidRPr="005644D0" w:rsidRDefault="00FA759C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22" w:type="dxa"/>
            <w:gridSpan w:val="3"/>
          </w:tcPr>
          <w:p w14:paraId="6FD4E015" w14:textId="77777777" w:rsidR="00FA759C" w:rsidRPr="005644D0" w:rsidRDefault="00FA759C" w:rsidP="00FA75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644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759C" w:rsidRPr="005644D0" w14:paraId="59A19167" w14:textId="77777777" w:rsidTr="004864C0">
        <w:trPr>
          <w:cantSplit/>
        </w:trPr>
        <w:tc>
          <w:tcPr>
            <w:tcW w:w="6318" w:type="dxa"/>
          </w:tcPr>
          <w:p w14:paraId="6D8D683B" w14:textId="4CC3E007" w:rsidR="00FA759C" w:rsidRPr="005644D0" w:rsidRDefault="00FA759C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5644D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และการโอนเข้า</w:t>
            </w:r>
            <w:r w:rsidRPr="005644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CF05A09" w14:textId="53DD6DCC" w:rsidR="00FA759C" w:rsidRPr="002F0218" w:rsidRDefault="00944AB4" w:rsidP="00FA75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21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25</w:t>
            </w:r>
            <w:r w:rsidRPr="002F02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F021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</w:t>
            </w:r>
            <w:r w:rsidR="00927A5E" w:rsidRPr="002F0218">
              <w:rPr>
                <w:rFonts w:asciiTheme="majorBidi" w:hAnsi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80" w:type="dxa"/>
          </w:tcPr>
          <w:p w14:paraId="1BBADFF1" w14:textId="77777777" w:rsidR="00FA759C" w:rsidRPr="002F0218" w:rsidRDefault="00FA759C" w:rsidP="00FA759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6B2DDDC4" w14:textId="7214A6DB" w:rsidR="00FA759C" w:rsidRPr="002F0218" w:rsidRDefault="00944AB4" w:rsidP="00FA759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21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24</w:t>
            </w:r>
            <w:r w:rsidRPr="002F02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24C1" w:rsidRPr="002F0218">
              <w:rPr>
                <w:rFonts w:asciiTheme="majorBidi" w:hAnsiTheme="majorBidi"/>
                <w:sz w:val="30"/>
                <w:szCs w:val="30"/>
                <w:lang w:val="en-US" w:bidi="th-TH"/>
              </w:rPr>
              <w:t>96</w:t>
            </w:r>
            <w:r w:rsidR="00F96857"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FA759C" w:rsidRPr="003C62DF" w14:paraId="7DC536D8" w14:textId="77777777" w:rsidTr="004864C0">
        <w:trPr>
          <w:cantSplit/>
        </w:trPr>
        <w:tc>
          <w:tcPr>
            <w:tcW w:w="6318" w:type="dxa"/>
          </w:tcPr>
          <w:p w14:paraId="44AA1A43" w14:textId="1B32EB4D" w:rsidR="00FA759C" w:rsidRDefault="00FA759C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การโอนออก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CBE54D4" w14:textId="2A6F0F77" w:rsidR="00FA759C" w:rsidRPr="002F0218" w:rsidRDefault="00944AB4" w:rsidP="00FA75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21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9B7807" w:rsidRPr="002F0218">
              <w:rPr>
                <w:rFonts w:asciiTheme="majorBidi" w:hAnsiTheme="majorBidi"/>
                <w:sz w:val="30"/>
                <w:szCs w:val="30"/>
                <w:lang w:val="en-US" w:bidi="th-TH"/>
              </w:rPr>
              <w:t>27</w:t>
            </w:r>
            <w:r w:rsidRPr="002F02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B7807" w:rsidRPr="002F0218">
              <w:rPr>
                <w:rFonts w:asciiTheme="majorBidi" w:hAnsiTheme="majorBidi"/>
                <w:sz w:val="30"/>
                <w:szCs w:val="30"/>
                <w:lang w:val="en-US" w:bidi="th-TH"/>
              </w:rPr>
              <w:t>719</w:t>
            </w:r>
            <w:r w:rsidRPr="002F021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CC936B6" w14:textId="77777777" w:rsidR="00FA759C" w:rsidRPr="002F0218" w:rsidRDefault="00FA759C" w:rsidP="00FA759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0E44BAF6" w14:textId="551A08FA" w:rsidR="00FA759C" w:rsidRPr="002F0218" w:rsidRDefault="00944AB4" w:rsidP="00FA759C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21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9B7807" w:rsidRPr="002F0218">
              <w:rPr>
                <w:rFonts w:asciiTheme="majorBidi" w:hAnsiTheme="majorBidi"/>
                <w:sz w:val="30"/>
                <w:szCs w:val="30"/>
                <w:lang w:val="en-US" w:bidi="th-TH"/>
              </w:rPr>
              <w:t>27</w:t>
            </w:r>
            <w:r w:rsidRPr="002F02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B7807" w:rsidRPr="002F0218">
              <w:rPr>
                <w:rFonts w:asciiTheme="majorBidi" w:hAnsiTheme="majorBidi"/>
                <w:sz w:val="30"/>
                <w:szCs w:val="30"/>
                <w:lang w:val="en-US" w:bidi="th-TH"/>
              </w:rPr>
              <w:t>073</w:t>
            </w:r>
            <w:r w:rsidRPr="002F021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C62F1" w:rsidRPr="005644D0" w14:paraId="3FFB3587" w14:textId="77777777" w:rsidTr="004864C0">
        <w:trPr>
          <w:cantSplit/>
        </w:trPr>
        <w:tc>
          <w:tcPr>
            <w:tcW w:w="6318" w:type="dxa"/>
          </w:tcPr>
          <w:p w14:paraId="4C0EC826" w14:textId="6792D0AC" w:rsidR="00AC62F1" w:rsidRPr="005644D0" w:rsidRDefault="00AC62F1" w:rsidP="00AC62F1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</w:tcPr>
          <w:p w14:paraId="6E213F68" w14:textId="7AFCC43B" w:rsidR="00AC62F1" w:rsidRPr="002161D5" w:rsidRDefault="00AF24C1" w:rsidP="00AC62F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1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(8,596)</w:t>
            </w:r>
          </w:p>
        </w:tc>
        <w:tc>
          <w:tcPr>
            <w:tcW w:w="180" w:type="dxa"/>
          </w:tcPr>
          <w:p w14:paraId="0C8A5E50" w14:textId="77777777" w:rsidR="00AC62F1" w:rsidRPr="002161D5" w:rsidRDefault="00AC62F1" w:rsidP="00AC62F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3350DB56" w14:textId="71467BB9" w:rsidR="00AC62F1" w:rsidRPr="002161D5" w:rsidRDefault="00AF24C1" w:rsidP="00AC62F1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1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(8,596)</w:t>
            </w:r>
          </w:p>
        </w:tc>
      </w:tr>
      <w:tr w:rsidR="00AC62F1" w:rsidRPr="005644D0" w14:paraId="47F75E65" w14:textId="77777777" w:rsidTr="004864C0">
        <w:trPr>
          <w:cantSplit/>
        </w:trPr>
        <w:tc>
          <w:tcPr>
            <w:tcW w:w="6318" w:type="dxa"/>
          </w:tcPr>
          <w:p w14:paraId="53DC2457" w14:textId="33A4A653" w:rsidR="00AC62F1" w:rsidRDefault="00AC62F1" w:rsidP="00AC62F1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ขาดทุนจากการตัดจำหน่าย</w:t>
            </w:r>
          </w:p>
        </w:tc>
        <w:tc>
          <w:tcPr>
            <w:tcW w:w="1350" w:type="dxa"/>
          </w:tcPr>
          <w:p w14:paraId="3F6AF68C" w14:textId="0231CA02" w:rsidR="00AC62F1" w:rsidRPr="002161D5" w:rsidRDefault="00AF24C1" w:rsidP="00AC62F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1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(26,334)</w:t>
            </w:r>
          </w:p>
        </w:tc>
        <w:tc>
          <w:tcPr>
            <w:tcW w:w="180" w:type="dxa"/>
          </w:tcPr>
          <w:p w14:paraId="058123A4" w14:textId="77777777" w:rsidR="00AC62F1" w:rsidRPr="002161D5" w:rsidRDefault="00AC62F1" w:rsidP="00AC62F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464108B2" w14:textId="2B845F44" w:rsidR="00AC62F1" w:rsidRPr="002161D5" w:rsidRDefault="00AF24C1" w:rsidP="00AC62F1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1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(26,334)</w:t>
            </w:r>
          </w:p>
        </w:tc>
      </w:tr>
    </w:tbl>
    <w:p w14:paraId="763BFC02" w14:textId="763FC8E4" w:rsidR="005644D0" w:rsidRPr="00A94B18" w:rsidRDefault="005644D0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Cs/>
          <w:sz w:val="20"/>
          <w:szCs w:val="20"/>
        </w:rPr>
      </w:pPr>
    </w:p>
    <w:p w14:paraId="71415920" w14:textId="6B627F2B" w:rsidR="00A72734" w:rsidRPr="002F3B04" w:rsidRDefault="00A72734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F3B04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อาคารและอุปกรณ์ไม่รวมสินทรัพย์สิทธิการใช้สำหรับ                งวด</w:t>
      </w:r>
      <w:r w:rsidR="006D7CB5" w:rsidRPr="002F3B04">
        <w:rPr>
          <w:rFonts w:ascii="Angsana New" w:hAnsi="Angsana New" w:hint="cs"/>
          <w:sz w:val="30"/>
          <w:szCs w:val="30"/>
          <w:cs/>
        </w:rPr>
        <w:t>หก</w:t>
      </w:r>
      <w:r w:rsidR="00EE2CD7" w:rsidRPr="002F3B04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0B7843" w:rsidRPr="002F3B04">
        <w:rPr>
          <w:rFonts w:ascii="Angsana New" w:hAnsi="Angsana New" w:hint="cs"/>
          <w:sz w:val="30"/>
          <w:szCs w:val="30"/>
          <w:cs/>
        </w:rPr>
        <w:t xml:space="preserve"> </w:t>
      </w:r>
      <w:r w:rsidR="000B7843" w:rsidRPr="002F3B04">
        <w:rPr>
          <w:rFonts w:asciiTheme="majorBidi" w:hAnsiTheme="majorBidi" w:cstheme="majorBidi"/>
          <w:sz w:val="30"/>
          <w:szCs w:val="30"/>
        </w:rPr>
        <w:t>3</w:t>
      </w:r>
      <w:r w:rsidR="006D7CB5" w:rsidRPr="002F3B04">
        <w:rPr>
          <w:rFonts w:asciiTheme="majorBidi" w:hAnsiTheme="majorBidi" w:cstheme="majorBidi"/>
          <w:sz w:val="30"/>
          <w:szCs w:val="30"/>
        </w:rPr>
        <w:t>0</w:t>
      </w:r>
      <w:r w:rsidR="000B7843" w:rsidRPr="002F3B04">
        <w:rPr>
          <w:rFonts w:asciiTheme="majorBidi" w:hAnsiTheme="majorBidi" w:cstheme="majorBidi"/>
          <w:sz w:val="30"/>
          <w:szCs w:val="30"/>
        </w:rPr>
        <w:t xml:space="preserve"> </w:t>
      </w:r>
      <w:r w:rsidR="000B7843" w:rsidRPr="002F3B04">
        <w:rPr>
          <w:rFonts w:asciiTheme="majorBidi" w:hAnsiTheme="majorBidi" w:cstheme="majorBidi" w:hint="cs"/>
          <w:sz w:val="30"/>
          <w:szCs w:val="30"/>
          <w:cs/>
        </w:rPr>
        <w:t>ม</w:t>
      </w:r>
      <w:r w:rsidR="006D7CB5" w:rsidRPr="002F3B04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0B7843" w:rsidRPr="002F3B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7843" w:rsidRPr="002F3B04">
        <w:rPr>
          <w:rFonts w:asciiTheme="majorBidi" w:hAnsiTheme="majorBidi" w:cstheme="majorBidi"/>
          <w:sz w:val="30"/>
          <w:szCs w:val="30"/>
        </w:rPr>
        <w:t>2567</w:t>
      </w:r>
      <w:r w:rsidR="000B7843" w:rsidRPr="002F3B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B04">
        <w:rPr>
          <w:rFonts w:asciiTheme="majorBidi" w:hAnsiTheme="majorBidi" w:cstheme="majorBidi"/>
          <w:sz w:val="30"/>
          <w:szCs w:val="30"/>
          <w:cs/>
        </w:rPr>
        <w:t>จำนว</w:t>
      </w:r>
      <w:r w:rsidR="00222375" w:rsidRPr="002F3B04">
        <w:rPr>
          <w:rFonts w:asciiTheme="majorBidi" w:hAnsiTheme="majorBidi" w:cstheme="majorBidi" w:hint="cs"/>
          <w:sz w:val="30"/>
          <w:szCs w:val="30"/>
          <w:cs/>
        </w:rPr>
        <w:t>น</w:t>
      </w:r>
      <w:r w:rsidR="00FC3954" w:rsidRPr="002F3B04">
        <w:rPr>
          <w:rFonts w:asciiTheme="majorBidi" w:hAnsiTheme="majorBidi" w:cstheme="majorBidi"/>
          <w:sz w:val="30"/>
          <w:szCs w:val="30"/>
        </w:rPr>
        <w:t xml:space="preserve"> </w:t>
      </w:r>
      <w:r w:rsidR="0036604E" w:rsidRPr="002F3B04">
        <w:rPr>
          <w:rFonts w:asciiTheme="majorBidi" w:hAnsiTheme="majorBidi" w:cstheme="majorBidi"/>
          <w:sz w:val="30"/>
          <w:szCs w:val="30"/>
        </w:rPr>
        <w:t>46</w:t>
      </w:r>
      <w:r w:rsidR="00FC3954" w:rsidRPr="002F3B04">
        <w:rPr>
          <w:rFonts w:asciiTheme="majorBidi" w:hAnsiTheme="majorBidi" w:cstheme="majorBidi"/>
          <w:sz w:val="30"/>
          <w:szCs w:val="30"/>
        </w:rPr>
        <w:t>.</w:t>
      </w:r>
      <w:r w:rsidR="0036604E" w:rsidRPr="002F3B04">
        <w:rPr>
          <w:rFonts w:asciiTheme="majorBidi" w:hAnsiTheme="majorBidi" w:cstheme="majorBidi"/>
          <w:sz w:val="30"/>
          <w:szCs w:val="30"/>
        </w:rPr>
        <w:t>46</w:t>
      </w:r>
      <w:r w:rsidR="00FC3954" w:rsidRPr="002F3B04">
        <w:rPr>
          <w:rFonts w:asciiTheme="majorBidi" w:hAnsiTheme="majorBidi" w:cstheme="majorBidi"/>
          <w:sz w:val="30"/>
          <w:szCs w:val="30"/>
        </w:rPr>
        <w:t xml:space="preserve"> </w:t>
      </w:r>
      <w:r w:rsidRPr="002F3B04">
        <w:rPr>
          <w:rFonts w:asciiTheme="majorBidi" w:hAnsiTheme="majorBidi" w:cstheme="majorBidi"/>
          <w:sz w:val="30"/>
          <w:szCs w:val="30"/>
          <w:cs/>
        </w:rPr>
        <w:t>ล้านบาท และจำนว</w:t>
      </w:r>
      <w:r w:rsidR="00222375" w:rsidRPr="002F3B04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36604E" w:rsidRPr="002F3B04">
        <w:rPr>
          <w:rFonts w:asciiTheme="majorBidi" w:hAnsiTheme="majorBidi" w:cstheme="majorBidi"/>
          <w:sz w:val="30"/>
          <w:szCs w:val="30"/>
        </w:rPr>
        <w:t>2</w:t>
      </w:r>
      <w:r w:rsidR="00FC3954" w:rsidRPr="002F3B04">
        <w:rPr>
          <w:rFonts w:asciiTheme="majorBidi" w:hAnsiTheme="majorBidi" w:cstheme="majorBidi"/>
          <w:sz w:val="30"/>
          <w:szCs w:val="30"/>
        </w:rPr>
        <w:t>7.</w:t>
      </w:r>
      <w:r w:rsidR="0036604E" w:rsidRPr="002F3B04">
        <w:rPr>
          <w:rFonts w:asciiTheme="majorBidi" w:hAnsiTheme="majorBidi" w:cstheme="majorBidi"/>
          <w:sz w:val="30"/>
          <w:szCs w:val="30"/>
        </w:rPr>
        <w:t>33</w:t>
      </w:r>
      <w:r w:rsidR="00FC3954" w:rsidRPr="002F3B04">
        <w:rPr>
          <w:rFonts w:asciiTheme="majorBidi" w:hAnsiTheme="majorBidi" w:cstheme="majorBidi"/>
          <w:sz w:val="30"/>
          <w:szCs w:val="30"/>
        </w:rPr>
        <w:t xml:space="preserve"> </w:t>
      </w:r>
      <w:r w:rsidRPr="002F3B04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38D789E8" w14:textId="77777777" w:rsidR="006C06DD" w:rsidRPr="00974BD4" w:rsidRDefault="006C06DD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09060C0A" w14:textId="4AA7718B" w:rsidR="002430EB" w:rsidRDefault="002430EB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5796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0B7843" w:rsidRPr="00E25796">
        <w:rPr>
          <w:rFonts w:ascii="Angsana New" w:hAnsi="Angsana New"/>
          <w:sz w:val="30"/>
          <w:szCs w:val="30"/>
        </w:rPr>
        <w:t>3</w:t>
      </w:r>
      <w:r w:rsidR="00EF0CFB" w:rsidRPr="00E25796">
        <w:rPr>
          <w:rFonts w:ascii="Angsana New" w:hAnsi="Angsana New"/>
          <w:sz w:val="30"/>
          <w:szCs w:val="30"/>
        </w:rPr>
        <w:t>0</w:t>
      </w:r>
      <w:r w:rsidR="000B7843" w:rsidRPr="00E25796">
        <w:rPr>
          <w:rFonts w:ascii="Angsana New" w:hAnsi="Angsana New"/>
          <w:sz w:val="30"/>
          <w:szCs w:val="30"/>
        </w:rPr>
        <w:t xml:space="preserve"> </w:t>
      </w:r>
      <w:r w:rsidR="000B7843" w:rsidRPr="00E25796">
        <w:rPr>
          <w:rFonts w:ascii="Angsana New" w:hAnsi="Angsana New"/>
          <w:sz w:val="30"/>
          <w:szCs w:val="30"/>
          <w:cs/>
        </w:rPr>
        <w:t>ม</w:t>
      </w:r>
      <w:r w:rsidR="00EF0CFB" w:rsidRPr="00E25796">
        <w:rPr>
          <w:rFonts w:ascii="Angsana New" w:hAnsi="Angsana New" w:hint="cs"/>
          <w:sz w:val="30"/>
          <w:szCs w:val="30"/>
          <w:cs/>
        </w:rPr>
        <w:t>ิถุนายน</w:t>
      </w:r>
      <w:r w:rsidR="000B7843" w:rsidRPr="00E25796">
        <w:rPr>
          <w:rFonts w:ascii="Angsana New" w:hAnsi="Angsana New"/>
          <w:sz w:val="30"/>
          <w:szCs w:val="30"/>
          <w:cs/>
        </w:rPr>
        <w:t xml:space="preserve"> </w:t>
      </w:r>
      <w:r w:rsidR="000B7843" w:rsidRPr="00E25796">
        <w:rPr>
          <w:rFonts w:ascii="Angsana New" w:hAnsi="Angsana New"/>
          <w:sz w:val="30"/>
          <w:szCs w:val="30"/>
        </w:rPr>
        <w:t xml:space="preserve">2567 </w:t>
      </w:r>
      <w:r w:rsidRPr="00E25796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ที่ดิน อาคารและอุปกรณ์ของกลุ่มบริษัทมูลค่าสุทธิตามบัญชีจำนวน</w:t>
      </w:r>
      <w:r w:rsidR="00E25796" w:rsidRPr="00E25796">
        <w:rPr>
          <w:rFonts w:asciiTheme="majorBidi" w:hAnsiTheme="majorBidi" w:cstheme="majorBidi"/>
          <w:spacing w:val="4"/>
          <w:sz w:val="30"/>
          <w:szCs w:val="30"/>
        </w:rPr>
        <w:t xml:space="preserve"> 633.51</w:t>
      </w:r>
      <w:r w:rsidR="00EE2CD7" w:rsidRPr="00E2579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E25796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E257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E25796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E2579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E2579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2579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B7843" w:rsidRPr="00E25796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E2579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A2055" w:rsidRPr="00E2579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344EB" w:rsidRPr="00E25796">
        <w:rPr>
          <w:rFonts w:asciiTheme="majorBidi" w:hAnsiTheme="majorBidi" w:cstheme="majorBidi"/>
          <w:i/>
          <w:iCs/>
          <w:sz w:val="30"/>
          <w:szCs w:val="30"/>
        </w:rPr>
        <w:t>645.45</w:t>
      </w:r>
      <w:r w:rsidR="000B7843" w:rsidRPr="00E2579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2579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E2579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2579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2759" w:rsidRPr="00E25796">
        <w:rPr>
          <w:rFonts w:asciiTheme="majorBidi" w:hAnsiTheme="majorBidi" w:cstheme="majorBidi"/>
          <w:sz w:val="30"/>
          <w:szCs w:val="30"/>
          <w:cs/>
        </w:rPr>
        <w:t>ใช้ในการ</w:t>
      </w:r>
      <w:r w:rsidRPr="00E25796">
        <w:rPr>
          <w:rFonts w:asciiTheme="majorBidi" w:hAnsiTheme="majorBidi" w:cstheme="majorBidi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 w:rsidRPr="00E257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25796">
        <w:rPr>
          <w:rFonts w:asciiTheme="majorBidi" w:hAnsiTheme="majorBidi" w:cstheme="majorBidi"/>
          <w:sz w:val="30"/>
          <w:szCs w:val="30"/>
          <w:cs/>
        </w:rPr>
        <w:t>และวงเงินกู้ยืมของ</w:t>
      </w:r>
      <w:r w:rsidR="007A223B" w:rsidRPr="00E257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25796">
        <w:rPr>
          <w:rFonts w:asciiTheme="majorBidi" w:hAnsiTheme="majorBidi" w:cstheme="majorBidi"/>
          <w:sz w:val="30"/>
          <w:szCs w:val="30"/>
          <w:cs/>
        </w:rPr>
        <w:t>กลุ่มบริษัทกับสถาบันการเงินในประเทศหลายแห่ง</w:t>
      </w:r>
    </w:p>
    <w:p w14:paraId="1F2C8DC6" w14:textId="424F29AE" w:rsidR="00EF64FD" w:rsidRPr="00A94B18" w:rsidRDefault="00EF64FD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4"/>
    <w:p w14:paraId="548EFDF1" w14:textId="4E25AEBC" w:rsidR="009F65A7" w:rsidRPr="005644D0" w:rsidRDefault="009F65A7" w:rsidP="009F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7134">
        <w:rPr>
          <w:rFonts w:asciiTheme="majorBidi" w:hAnsiTheme="majorBidi"/>
          <w:sz w:val="30"/>
          <w:szCs w:val="30"/>
          <w:cs/>
        </w:rPr>
        <w:t>ในระหว่างงวด</w:t>
      </w:r>
      <w:r w:rsidR="009973B1">
        <w:rPr>
          <w:rFonts w:asciiTheme="majorBidi" w:hAnsiTheme="majorBidi" w:hint="cs"/>
          <w:sz w:val="30"/>
          <w:szCs w:val="30"/>
          <w:cs/>
        </w:rPr>
        <w:t>หก</w:t>
      </w:r>
      <w:r w:rsidRPr="00837134">
        <w:rPr>
          <w:rFonts w:asciiTheme="majorBidi" w:hAnsiTheme="majorBidi" w:hint="cs"/>
          <w:sz w:val="30"/>
          <w:szCs w:val="30"/>
          <w:cs/>
        </w:rPr>
        <w:t>เ</w:t>
      </w:r>
      <w:r w:rsidRPr="00837134">
        <w:rPr>
          <w:rFonts w:asciiTheme="majorBidi" w:hAnsiTheme="majorBidi"/>
          <w:sz w:val="30"/>
          <w:szCs w:val="30"/>
          <w:cs/>
        </w:rPr>
        <w:t xml:space="preserve">ดือนสิ้นสุดวันที่ </w:t>
      </w:r>
      <w:bookmarkStart w:id="5" w:name="_Hlk161622487"/>
      <w:r w:rsidR="000B7843" w:rsidRPr="000B7843">
        <w:rPr>
          <w:rFonts w:asciiTheme="majorBidi" w:hAnsiTheme="majorBidi" w:cstheme="majorBidi"/>
          <w:sz w:val="30"/>
          <w:szCs w:val="30"/>
        </w:rPr>
        <w:t>3</w:t>
      </w:r>
      <w:r w:rsidR="009973B1">
        <w:rPr>
          <w:rFonts w:asciiTheme="majorBidi" w:hAnsiTheme="majorBidi" w:cstheme="majorBidi"/>
          <w:sz w:val="30"/>
          <w:szCs w:val="30"/>
        </w:rPr>
        <w:t>0</w:t>
      </w:r>
      <w:r w:rsidR="000B7843" w:rsidRPr="000B7843">
        <w:rPr>
          <w:rFonts w:asciiTheme="majorBidi" w:hAnsiTheme="majorBidi" w:cstheme="majorBidi"/>
          <w:sz w:val="30"/>
          <w:szCs w:val="30"/>
        </w:rPr>
        <w:t xml:space="preserve"> </w:t>
      </w:r>
      <w:r w:rsidR="000B7843" w:rsidRPr="000B7843">
        <w:rPr>
          <w:rFonts w:asciiTheme="majorBidi" w:hAnsiTheme="majorBidi"/>
          <w:sz w:val="30"/>
          <w:szCs w:val="30"/>
          <w:cs/>
        </w:rPr>
        <w:t>ม</w:t>
      </w:r>
      <w:r w:rsidR="009973B1">
        <w:rPr>
          <w:rFonts w:asciiTheme="majorBidi" w:hAnsiTheme="majorBidi" w:hint="cs"/>
          <w:sz w:val="30"/>
          <w:szCs w:val="30"/>
          <w:cs/>
        </w:rPr>
        <w:t>ิถุนายน</w:t>
      </w:r>
      <w:r w:rsidR="000B7843" w:rsidRPr="000B7843">
        <w:rPr>
          <w:rFonts w:asciiTheme="majorBidi" w:hAnsiTheme="majorBidi"/>
          <w:sz w:val="30"/>
          <w:szCs w:val="30"/>
          <w:cs/>
        </w:rPr>
        <w:t xml:space="preserve"> </w:t>
      </w:r>
      <w:r w:rsidR="000B7843" w:rsidRPr="000B7843">
        <w:rPr>
          <w:rFonts w:asciiTheme="majorBidi" w:hAnsiTheme="majorBidi" w:cstheme="majorBidi"/>
          <w:sz w:val="30"/>
          <w:szCs w:val="30"/>
        </w:rPr>
        <w:t>2567</w:t>
      </w:r>
      <w:bookmarkEnd w:id="5"/>
      <w:r w:rsidRPr="00837134">
        <w:rPr>
          <w:rFonts w:asciiTheme="majorBidi" w:hAnsiTheme="majorBidi" w:cstheme="majorBidi"/>
          <w:sz w:val="30"/>
          <w:szCs w:val="30"/>
        </w:rPr>
        <w:t xml:space="preserve"> </w:t>
      </w:r>
      <w:r w:rsidRPr="00837134">
        <w:rPr>
          <w:rFonts w:asciiTheme="majorBidi" w:hAnsiTheme="majorBidi"/>
          <w:sz w:val="30"/>
          <w:szCs w:val="30"/>
          <w:cs/>
        </w:rPr>
        <w:t>กลุ่มบริษัทได้บันทึกรายการขาดทุนจากการด้อยค่าของสินทรัพย์จำนว</w:t>
      </w:r>
      <w:r w:rsidR="00222375">
        <w:rPr>
          <w:rFonts w:asciiTheme="majorBidi" w:hAnsiTheme="majorBidi" w:hint="cs"/>
          <w:sz w:val="30"/>
          <w:szCs w:val="30"/>
          <w:cs/>
        </w:rPr>
        <w:t xml:space="preserve">น </w:t>
      </w:r>
      <w:r w:rsidR="00AF24C1">
        <w:rPr>
          <w:rFonts w:asciiTheme="majorBidi" w:hAnsiTheme="majorBidi"/>
          <w:sz w:val="30"/>
          <w:szCs w:val="30"/>
        </w:rPr>
        <w:t>8.60</w:t>
      </w:r>
      <w:r w:rsidRPr="00837134">
        <w:rPr>
          <w:rFonts w:asciiTheme="majorBidi" w:hAnsiTheme="majorBidi" w:cstheme="majorBidi"/>
          <w:sz w:val="30"/>
          <w:szCs w:val="30"/>
        </w:rPr>
        <w:t xml:space="preserve"> </w:t>
      </w:r>
      <w:r w:rsidRPr="0083713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3575F">
        <w:rPr>
          <w:rFonts w:asciiTheme="majorBidi" w:hAnsiTheme="majorBidi" w:cstheme="majorBidi" w:hint="cs"/>
          <w:sz w:val="30"/>
          <w:szCs w:val="30"/>
          <w:cs/>
        </w:rPr>
        <w:t>และขาดทุนจากการตัดจำหน่ายสินทรัพย์จำนวน</w:t>
      </w:r>
      <w:r w:rsidR="00AF24C1">
        <w:rPr>
          <w:rFonts w:asciiTheme="majorBidi" w:hAnsiTheme="majorBidi" w:cstheme="majorBidi"/>
          <w:sz w:val="30"/>
          <w:szCs w:val="30"/>
        </w:rPr>
        <w:t xml:space="preserve"> 26.33</w:t>
      </w:r>
      <w:r w:rsidR="009973B1">
        <w:rPr>
          <w:rFonts w:asciiTheme="majorBidi" w:hAnsiTheme="majorBidi" w:cstheme="majorBidi"/>
          <w:sz w:val="30"/>
          <w:szCs w:val="30"/>
        </w:rPr>
        <w:t xml:space="preserve"> </w:t>
      </w:r>
      <w:r w:rsidR="009321F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37134">
        <w:rPr>
          <w:rFonts w:asciiTheme="majorBidi" w:hAnsiTheme="majorBidi" w:hint="cs"/>
          <w:sz w:val="30"/>
          <w:szCs w:val="30"/>
          <w:cs/>
        </w:rPr>
        <w:t>จากสินทรัพย์ที่กลุ่มบริษัทคาดว่าจะไม่ก่อให้เกิดประโยชน์ในอนาคต</w:t>
      </w:r>
      <w:r w:rsidRPr="00EF64FD">
        <w:rPr>
          <w:rFonts w:asciiTheme="majorBidi" w:hAnsiTheme="majorBidi"/>
          <w:sz w:val="30"/>
          <w:szCs w:val="30"/>
          <w:cs/>
        </w:rPr>
        <w:t xml:space="preserve"> </w:t>
      </w:r>
    </w:p>
    <w:p w14:paraId="6BC45B2A" w14:textId="7B8EA453" w:rsidR="00726DBB" w:rsidRPr="00A94B18" w:rsidRDefault="00726DBB" w:rsidP="005644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59DBBC" w14:textId="25D82600" w:rsidR="00016D17" w:rsidRPr="00837134" w:rsidRDefault="00016D1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837134">
        <w:rPr>
          <w:rFonts w:asciiTheme="majorBidi" w:hAnsiTheme="majorBidi" w:cstheme="majorBidi"/>
          <w:bCs/>
          <w:sz w:val="30"/>
          <w:szCs w:val="30"/>
          <w:cs/>
        </w:rPr>
        <w:t>เงินกู้ยืมจากสถาบันการเงิน</w:t>
      </w:r>
    </w:p>
    <w:p w14:paraId="387A9EDE" w14:textId="77777777" w:rsidR="00277B7E" w:rsidRPr="00A94B18" w:rsidRDefault="00277B7E" w:rsidP="00B60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B883FA" w14:textId="50A7205E" w:rsidR="005508C1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เงินกู้ยืมระยะสั้นจากสถาบันการเงิน</w:t>
      </w:r>
    </w:p>
    <w:p w14:paraId="0EF74598" w14:textId="5F34BF5A" w:rsidR="00924FBF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0B7843" w:rsidRPr="000B7843">
        <w:rPr>
          <w:rFonts w:asciiTheme="majorBidi" w:hAnsiTheme="majorBidi" w:cstheme="majorBidi"/>
          <w:sz w:val="30"/>
          <w:szCs w:val="30"/>
        </w:rPr>
        <w:t>3</w:t>
      </w:r>
      <w:r w:rsidR="00AA3835">
        <w:rPr>
          <w:rFonts w:asciiTheme="majorBidi" w:hAnsiTheme="majorBidi" w:cstheme="majorBidi"/>
          <w:sz w:val="30"/>
          <w:szCs w:val="30"/>
        </w:rPr>
        <w:t>0</w:t>
      </w:r>
      <w:r w:rsidR="000B7843" w:rsidRPr="000B7843">
        <w:rPr>
          <w:rFonts w:asciiTheme="majorBidi" w:hAnsiTheme="majorBidi" w:cstheme="majorBidi"/>
          <w:sz w:val="30"/>
          <w:szCs w:val="30"/>
        </w:rPr>
        <w:t xml:space="preserve"> </w:t>
      </w:r>
      <w:r w:rsidR="000B7843" w:rsidRPr="000B7843">
        <w:rPr>
          <w:rFonts w:asciiTheme="majorBidi" w:hAnsiTheme="majorBidi"/>
          <w:sz w:val="30"/>
          <w:szCs w:val="30"/>
          <w:cs/>
        </w:rPr>
        <w:t>ม</w:t>
      </w:r>
      <w:r w:rsidR="00AA3835">
        <w:rPr>
          <w:rFonts w:asciiTheme="majorBidi" w:hAnsiTheme="majorBidi" w:hint="cs"/>
          <w:sz w:val="30"/>
          <w:szCs w:val="30"/>
          <w:cs/>
        </w:rPr>
        <w:t>ิถุนายน</w:t>
      </w:r>
      <w:r w:rsidR="000B7843" w:rsidRPr="000B7843">
        <w:rPr>
          <w:rFonts w:asciiTheme="majorBidi" w:hAnsiTheme="majorBidi"/>
          <w:sz w:val="30"/>
          <w:szCs w:val="30"/>
          <w:cs/>
        </w:rPr>
        <w:t xml:space="preserve"> </w:t>
      </w:r>
      <w:r w:rsidR="000B7843" w:rsidRPr="000B7843">
        <w:rPr>
          <w:rFonts w:asciiTheme="majorBidi" w:hAnsiTheme="majorBidi" w:cstheme="majorBidi"/>
          <w:sz w:val="30"/>
          <w:szCs w:val="30"/>
        </w:rPr>
        <w:t>2567</w:t>
      </w:r>
      <w:r w:rsidR="00E231E9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D7E8E" w:rsidRPr="005644D0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C26110" w:rsidRPr="005644D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D25E4" w:rsidRPr="005644D0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สัญญากู้ยืม</w:t>
      </w:r>
      <w:r w:rsidR="00B859AF" w:rsidRPr="005644D0">
        <w:rPr>
          <w:rFonts w:asciiTheme="majorBidi" w:hAnsiTheme="majorBidi" w:cstheme="majorBidi"/>
          <w:spacing w:val="4"/>
          <w:sz w:val="30"/>
          <w:szCs w:val="30"/>
          <w:cs/>
        </w:rPr>
        <w:t>เงิน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5644D0">
        <w:rPr>
          <w:rFonts w:asciiTheme="majorBidi" w:hAnsiTheme="majorBidi" w:cstheme="majorBidi"/>
          <w:spacing w:val="4"/>
          <w:sz w:val="30"/>
          <w:szCs w:val="30"/>
          <w:cs/>
        </w:rPr>
        <w:t>ในประเทศหลายแห่งเป็น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0D7E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03DF2">
        <w:rPr>
          <w:rFonts w:asciiTheme="majorBidi" w:hAnsiTheme="majorBidi" w:cstheme="majorBidi"/>
          <w:spacing w:val="4"/>
          <w:sz w:val="30"/>
          <w:szCs w:val="30"/>
        </w:rPr>
        <w:t>1,</w:t>
      </w:r>
      <w:r w:rsidR="00CA372D">
        <w:rPr>
          <w:rFonts w:asciiTheme="majorBidi" w:hAnsiTheme="majorBidi" w:cstheme="majorBidi"/>
          <w:spacing w:val="4"/>
          <w:sz w:val="30"/>
          <w:szCs w:val="30"/>
        </w:rPr>
        <w:t>479.26</w:t>
      </w:r>
      <w:r w:rsidR="00AA383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5397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5397F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ล้านบาทและ</w:t>
      </w:r>
      <w:r w:rsidR="00C127B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CA372D">
        <w:rPr>
          <w:rFonts w:asciiTheme="majorBidi" w:hAnsiTheme="majorBidi" w:cstheme="majorBidi"/>
          <w:sz w:val="30"/>
          <w:szCs w:val="30"/>
        </w:rPr>
        <w:t>1,458.60</w:t>
      </w:r>
      <w:r w:rsidR="00AA3835">
        <w:rPr>
          <w:rFonts w:asciiTheme="majorBidi" w:hAnsiTheme="majorBidi" w:cstheme="majorBidi"/>
          <w:sz w:val="30"/>
          <w:szCs w:val="30"/>
        </w:rPr>
        <w:t xml:space="preserve"> 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82B24">
        <w:rPr>
          <w:rFonts w:asciiTheme="majorBidi" w:hAnsiTheme="majorBidi" w:cstheme="majorBidi"/>
          <w:sz w:val="30"/>
          <w:szCs w:val="30"/>
        </w:rPr>
        <w:t xml:space="preserve"> </w:t>
      </w:r>
      <w:r w:rsidR="00582B24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281CAD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281CA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A42D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B5621" w:rsidRPr="005644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D266B">
        <w:rPr>
          <w:rFonts w:asciiTheme="majorBidi" w:hAnsiTheme="majorBidi" w:cstheme="majorBidi"/>
          <w:i/>
          <w:iCs/>
          <w:sz w:val="30"/>
          <w:szCs w:val="30"/>
        </w:rPr>
        <w:t>1,506.36</w:t>
      </w:r>
      <w:r w:rsidR="00281CA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733B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C43B2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C43B2D">
        <w:rPr>
          <w:rFonts w:asciiTheme="majorBidi" w:hAnsiTheme="majorBidi" w:cstheme="majorBidi"/>
          <w:i/>
          <w:iCs/>
          <w:sz w:val="30"/>
          <w:szCs w:val="30"/>
        </w:rPr>
        <w:t>1,506.36</w:t>
      </w:r>
      <w:r w:rsidR="00C43B2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C43B2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C127B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E115CB">
        <w:rPr>
          <w:rFonts w:asciiTheme="majorBidi" w:hAnsiTheme="majorBidi" w:cstheme="majorBidi"/>
          <w:sz w:val="30"/>
          <w:szCs w:val="30"/>
        </w:rPr>
        <w:t>4.25</w:t>
      </w:r>
      <w:r w:rsidR="00AA3835">
        <w:rPr>
          <w:rFonts w:asciiTheme="majorBidi" w:hAnsiTheme="majorBidi" w:cstheme="majorBidi"/>
          <w:sz w:val="30"/>
          <w:szCs w:val="30"/>
        </w:rPr>
        <w:t xml:space="preserve"> </w:t>
      </w:r>
      <w:r w:rsidR="007A65D8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16581B" w:rsidRPr="005644D0">
        <w:rPr>
          <w:rFonts w:asciiTheme="majorBidi" w:hAnsiTheme="majorBidi" w:cstheme="majorBidi"/>
          <w:spacing w:val="4"/>
          <w:sz w:val="30"/>
          <w:szCs w:val="30"/>
          <w:cs/>
        </w:rPr>
        <w:t>อปี</w:t>
      </w:r>
      <w:r w:rsidR="00942D5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42D5F">
        <w:rPr>
          <w:rFonts w:asciiTheme="majorBidi" w:hAnsiTheme="majorBidi" w:cstheme="majorBidi" w:hint="cs"/>
          <w:spacing w:val="4"/>
          <w:sz w:val="30"/>
          <w:szCs w:val="30"/>
          <w:cs/>
        </w:rPr>
        <w:t>ถึง</w:t>
      </w:r>
      <w:r w:rsidR="00F815B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815B6" w:rsidRPr="00F815B6">
        <w:rPr>
          <w:rFonts w:asciiTheme="majorBidi" w:hAnsiTheme="majorBidi" w:cstheme="majorBidi"/>
          <w:spacing w:val="4"/>
          <w:sz w:val="30"/>
          <w:szCs w:val="30"/>
        </w:rPr>
        <w:t xml:space="preserve">MLR </w:t>
      </w:r>
      <w:r w:rsidR="00F815B6" w:rsidRPr="00F815B6">
        <w:rPr>
          <w:rFonts w:asciiTheme="majorBidi" w:hAnsiTheme="majorBidi"/>
          <w:spacing w:val="4"/>
          <w:sz w:val="30"/>
          <w:szCs w:val="30"/>
          <w:cs/>
        </w:rPr>
        <w:t xml:space="preserve">บวกด้วยร้อยละ </w:t>
      </w:r>
      <w:r w:rsidR="00E115CB">
        <w:rPr>
          <w:rFonts w:asciiTheme="majorBidi" w:hAnsiTheme="majorBidi"/>
          <w:spacing w:val="4"/>
          <w:sz w:val="30"/>
          <w:szCs w:val="30"/>
        </w:rPr>
        <w:t>1</w:t>
      </w:r>
      <w:r w:rsidR="00AA3835">
        <w:rPr>
          <w:rFonts w:asciiTheme="majorBidi" w:hAnsiTheme="majorBidi"/>
          <w:spacing w:val="4"/>
          <w:sz w:val="30"/>
          <w:szCs w:val="30"/>
        </w:rPr>
        <w:t xml:space="preserve"> </w:t>
      </w:r>
      <w:r w:rsidR="00F815B6" w:rsidRPr="00F815B6">
        <w:rPr>
          <w:rFonts w:asciiTheme="majorBidi" w:hAnsiTheme="majorBidi"/>
          <w:spacing w:val="4"/>
          <w:sz w:val="30"/>
          <w:szCs w:val="30"/>
          <w:cs/>
        </w:rPr>
        <w:t>ต่อปี</w:t>
      </w:r>
      <w:r w:rsidR="00281CAD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281CAD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2A42DF">
        <w:rPr>
          <w:rFonts w:asciiTheme="majorBidi" w:hAnsiTheme="majorBidi" w:cstheme="majorBidi"/>
          <w:i/>
          <w:iCs/>
          <w:spacing w:val="4"/>
          <w:sz w:val="30"/>
          <w:szCs w:val="30"/>
        </w:rPr>
        <w:t>6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ร้อยละ</w:t>
      </w:r>
      <w:r w:rsidR="000B017A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2A42DF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="000B017A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0B017A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ต่อปี ถึงร้อยละ </w:t>
      </w:r>
      <w:r w:rsidR="002A42DF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21092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02A12" w:rsidRPr="005644D0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2522F565" w14:textId="254C93DA" w:rsidR="007C76B0" w:rsidRPr="005644D0" w:rsidRDefault="007C76B0" w:rsidP="006E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5F98A954" w14:textId="327C14BE" w:rsidR="00A90F58" w:rsidRDefault="00C26110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B142C" w:rsidRPr="000B142C">
        <w:rPr>
          <w:rFonts w:asciiTheme="majorBidi" w:hAnsiTheme="majorBidi" w:cstheme="majorBidi"/>
          <w:sz w:val="30"/>
          <w:szCs w:val="30"/>
        </w:rPr>
        <w:t>3</w:t>
      </w:r>
      <w:r w:rsidR="00E32A96">
        <w:rPr>
          <w:rFonts w:asciiTheme="majorBidi" w:hAnsiTheme="majorBidi" w:cstheme="majorBidi"/>
          <w:sz w:val="30"/>
          <w:szCs w:val="30"/>
        </w:rPr>
        <w:t>0</w:t>
      </w:r>
      <w:r w:rsidR="000B142C" w:rsidRPr="000B142C">
        <w:rPr>
          <w:rFonts w:asciiTheme="majorBidi" w:hAnsiTheme="majorBidi" w:cstheme="majorBidi"/>
          <w:sz w:val="30"/>
          <w:szCs w:val="30"/>
        </w:rPr>
        <w:t xml:space="preserve"> </w:t>
      </w:r>
      <w:r w:rsidR="000B142C" w:rsidRPr="000B142C">
        <w:rPr>
          <w:rFonts w:asciiTheme="majorBidi" w:hAnsiTheme="majorBidi"/>
          <w:sz w:val="30"/>
          <w:szCs w:val="30"/>
          <w:cs/>
        </w:rPr>
        <w:t>ม</w:t>
      </w:r>
      <w:r w:rsidR="00E32A96">
        <w:rPr>
          <w:rFonts w:asciiTheme="majorBidi" w:hAnsiTheme="majorBidi" w:hint="cs"/>
          <w:sz w:val="30"/>
          <w:szCs w:val="30"/>
          <w:cs/>
        </w:rPr>
        <w:t>ิถุนายน</w:t>
      </w:r>
      <w:r w:rsidR="000B142C" w:rsidRPr="000B142C">
        <w:rPr>
          <w:rFonts w:asciiTheme="majorBidi" w:hAnsiTheme="majorBidi"/>
          <w:sz w:val="30"/>
          <w:szCs w:val="30"/>
          <w:cs/>
        </w:rPr>
        <w:t xml:space="preserve"> </w:t>
      </w:r>
      <w:r w:rsidR="000B142C" w:rsidRPr="000B142C">
        <w:rPr>
          <w:rFonts w:asciiTheme="majorBidi" w:hAnsiTheme="majorBidi" w:cstheme="majorBidi"/>
          <w:sz w:val="30"/>
          <w:szCs w:val="30"/>
        </w:rPr>
        <w:t>2567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6FE6" w:rsidRPr="005644D0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5644D0">
        <w:rPr>
          <w:rFonts w:asciiTheme="majorBidi" w:hAnsiTheme="majorBidi" w:cstheme="majorBidi"/>
          <w:sz w:val="30"/>
          <w:szCs w:val="30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5644D0">
        <w:rPr>
          <w:rFonts w:asciiTheme="majorBidi" w:hAnsiTheme="majorBidi" w:cstheme="majorBidi"/>
          <w:sz w:val="30"/>
          <w:szCs w:val="30"/>
          <w:cs/>
        </w:rPr>
        <w:t>ย</w:t>
      </w:r>
      <w:r w:rsidRPr="005644D0">
        <w:rPr>
          <w:rFonts w:asciiTheme="majorBidi" w:hAnsiTheme="majorBidi" w:cstheme="majorBidi"/>
          <w:sz w:val="30"/>
          <w:szCs w:val="30"/>
          <w:cs/>
        </w:rPr>
        <w:t>แห่ง</w:t>
      </w:r>
      <w:r w:rsidR="006E1EC3" w:rsidRPr="005644D0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เพื่อใช้ในการดำเนินงานซื้อเครื่องจักร และก่อสร้างอาคารโรงงาน</w:t>
      </w:r>
      <w:r w:rsidRPr="005644D0">
        <w:rPr>
          <w:rFonts w:asciiTheme="majorBidi" w:hAnsiTheme="majorBidi" w:cstheme="majorBidi"/>
          <w:sz w:val="30"/>
          <w:szCs w:val="30"/>
          <w:cs/>
        </w:rPr>
        <w:t>เป็น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>จำนวน</w:t>
      </w:r>
      <w:r w:rsidR="00922D84">
        <w:rPr>
          <w:rFonts w:asciiTheme="majorBidi" w:hAnsiTheme="majorBidi" w:cstheme="majorBidi"/>
          <w:sz w:val="30"/>
          <w:szCs w:val="30"/>
        </w:rPr>
        <w:t xml:space="preserve"> </w:t>
      </w:r>
      <w:r w:rsidR="00CA372D">
        <w:rPr>
          <w:rFonts w:asciiTheme="majorBidi" w:hAnsiTheme="majorBidi" w:cstheme="majorBidi"/>
          <w:sz w:val="30"/>
          <w:szCs w:val="30"/>
        </w:rPr>
        <w:t>537.88</w:t>
      </w:r>
      <w:r w:rsidR="00E32A96">
        <w:rPr>
          <w:rFonts w:asciiTheme="majorBidi" w:hAnsiTheme="majorBidi" w:cstheme="majorBidi"/>
          <w:sz w:val="30"/>
          <w:szCs w:val="30"/>
        </w:rPr>
        <w:t xml:space="preserve"> 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61295D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FF35A7">
        <w:rPr>
          <w:rFonts w:asciiTheme="majorBidi" w:hAnsiTheme="majorBidi" w:cstheme="majorBidi"/>
          <w:sz w:val="30"/>
          <w:szCs w:val="30"/>
        </w:rPr>
        <w:t>306.45</w:t>
      </w:r>
      <w:r w:rsidR="00E32A96">
        <w:rPr>
          <w:rFonts w:asciiTheme="majorBidi" w:hAnsiTheme="majorBidi" w:cstheme="majorBidi"/>
          <w:sz w:val="30"/>
          <w:szCs w:val="30"/>
        </w:rPr>
        <w:t xml:space="preserve"> 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572A2" w:rsidRPr="005C2BA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6572A2" w:rsidRPr="005C2BA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B142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5B26A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B26A5">
        <w:rPr>
          <w:rFonts w:asciiTheme="majorBidi" w:hAnsiTheme="majorBidi" w:cstheme="majorBidi"/>
          <w:i/>
          <w:iCs/>
          <w:sz w:val="30"/>
          <w:szCs w:val="30"/>
        </w:rPr>
        <w:t>654.48</w:t>
      </w:r>
      <w:r w:rsidR="000B14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08E9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5B26A5">
        <w:rPr>
          <w:rFonts w:asciiTheme="majorBidi" w:hAnsiTheme="majorBidi" w:cstheme="majorBidi"/>
          <w:i/>
          <w:iCs/>
          <w:sz w:val="30"/>
          <w:szCs w:val="30"/>
        </w:rPr>
        <w:t>372.81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</w:t>
      </w:r>
      <w:r w:rsidR="000876EA" w:rsidRPr="005644D0">
        <w:rPr>
          <w:rFonts w:asciiTheme="majorBidi" w:hAnsiTheme="majorBidi" w:cstheme="majorBidi"/>
          <w:sz w:val="30"/>
          <w:szCs w:val="30"/>
          <w:cs/>
        </w:rPr>
        <w:t>ยเท่ากับที่ระบุในสัญญา</w:t>
      </w:r>
      <w:r w:rsidR="00754E7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เงินกู้ยืมระยะยาวของกลุ่มบริษัท</w:t>
      </w:r>
      <w:r w:rsidR="00DE64A2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ค้ำประกันโดยอสังหาริมทรัพย์เพื่อการลงทุน และที่ดิน อาคารและอุปกรณ์ของกลุ่มบริษัท</w:t>
      </w:r>
    </w:p>
    <w:p w14:paraId="7121FE6C" w14:textId="77777777" w:rsidR="003F440C" w:rsidRPr="003F440C" w:rsidRDefault="003F440C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D855E2" w14:textId="319DAD90" w:rsidR="005508C1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วงเงินสินเชื่อ</w:t>
      </w:r>
    </w:p>
    <w:p w14:paraId="5664FFAF" w14:textId="0145C743" w:rsidR="000F5205" w:rsidRDefault="000F5205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B142C" w:rsidRPr="000B142C">
        <w:rPr>
          <w:rFonts w:asciiTheme="majorBidi" w:hAnsiTheme="majorBidi" w:cstheme="majorBidi"/>
          <w:sz w:val="30"/>
          <w:szCs w:val="30"/>
        </w:rPr>
        <w:t>3</w:t>
      </w:r>
      <w:r w:rsidR="00E32A96">
        <w:rPr>
          <w:rFonts w:asciiTheme="majorBidi" w:hAnsiTheme="majorBidi" w:cstheme="majorBidi"/>
          <w:sz w:val="30"/>
          <w:szCs w:val="30"/>
        </w:rPr>
        <w:t>0</w:t>
      </w:r>
      <w:r w:rsidR="000B142C" w:rsidRPr="000B142C">
        <w:rPr>
          <w:rFonts w:asciiTheme="majorBidi" w:hAnsiTheme="majorBidi" w:cstheme="majorBidi"/>
          <w:sz w:val="30"/>
          <w:szCs w:val="30"/>
        </w:rPr>
        <w:t xml:space="preserve"> </w:t>
      </w:r>
      <w:r w:rsidR="000B142C" w:rsidRPr="000B142C">
        <w:rPr>
          <w:rFonts w:asciiTheme="majorBidi" w:hAnsiTheme="majorBidi"/>
          <w:sz w:val="30"/>
          <w:szCs w:val="30"/>
          <w:cs/>
        </w:rPr>
        <w:t>ม</w:t>
      </w:r>
      <w:r w:rsidR="00E32A96">
        <w:rPr>
          <w:rFonts w:asciiTheme="majorBidi" w:hAnsiTheme="majorBidi" w:hint="cs"/>
          <w:sz w:val="30"/>
          <w:szCs w:val="30"/>
          <w:cs/>
        </w:rPr>
        <w:t>ิถุนายน</w:t>
      </w:r>
      <w:r w:rsidR="000B142C" w:rsidRPr="000B142C">
        <w:rPr>
          <w:rFonts w:asciiTheme="majorBidi" w:hAnsiTheme="majorBidi"/>
          <w:sz w:val="30"/>
          <w:szCs w:val="30"/>
          <w:cs/>
        </w:rPr>
        <w:t xml:space="preserve"> </w:t>
      </w:r>
      <w:r w:rsidR="000B142C" w:rsidRPr="000B142C">
        <w:rPr>
          <w:rFonts w:asciiTheme="majorBidi" w:hAnsiTheme="majorBidi" w:cstheme="majorBidi"/>
          <w:sz w:val="30"/>
          <w:szCs w:val="30"/>
        </w:rPr>
        <w:t>2567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กลุ่มบริษัทและบริษัทมีวงเงินสินเชื่อที่ยังไม่ได้เบิกใช้เป็นจำนวนเงิน </w:t>
      </w:r>
      <w:r w:rsidR="00CD3531">
        <w:rPr>
          <w:rFonts w:asciiTheme="majorBidi" w:hAnsiTheme="majorBidi" w:cstheme="majorBidi"/>
          <w:sz w:val="30"/>
          <w:szCs w:val="30"/>
        </w:rPr>
        <w:t>623.17</w:t>
      </w:r>
      <w:r w:rsidR="00E32A96">
        <w:rPr>
          <w:rFonts w:asciiTheme="majorBidi" w:hAnsiTheme="majorBidi" w:cstheme="majorBidi"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CD3531">
        <w:rPr>
          <w:rFonts w:asciiTheme="majorBidi" w:hAnsiTheme="majorBidi" w:cstheme="majorBidi"/>
          <w:sz w:val="30"/>
          <w:szCs w:val="30"/>
        </w:rPr>
        <w:t>508.78</w:t>
      </w:r>
      <w:r w:rsidR="00F529E9">
        <w:rPr>
          <w:rFonts w:asciiTheme="majorBidi" w:hAnsiTheme="majorBidi" w:cstheme="majorBidi"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7E364C" w:rsidRPr="005644D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7E364C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bookmarkStart w:id="6" w:name="_Hlk141177982"/>
      <w:r w:rsidR="000B142C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B142C" w:rsidRPr="000B142C">
        <w:rPr>
          <w:rFonts w:asciiTheme="majorBidi" w:hAnsiTheme="majorBidi" w:cstheme="majorBidi"/>
          <w:i/>
          <w:iCs/>
          <w:sz w:val="30"/>
          <w:szCs w:val="30"/>
        </w:rPr>
        <w:t>1,174.25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6"/>
      <w:r w:rsidR="000B017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0B142C" w:rsidRPr="000B142C">
        <w:rPr>
          <w:rFonts w:asciiTheme="majorBidi" w:hAnsiTheme="majorBidi" w:cstheme="majorBidi"/>
          <w:i/>
          <w:iCs/>
          <w:sz w:val="30"/>
          <w:szCs w:val="30"/>
        </w:rPr>
        <w:t>1,061.91</w:t>
      </w:r>
      <w:r w:rsidR="000B14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11C465ED" w14:textId="77777777" w:rsidR="00A41064" w:rsidRPr="003F440C" w:rsidRDefault="00A41064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E2F52DD" w14:textId="50C4BF14" w:rsidR="005E5B09" w:rsidRDefault="005E5B09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ทุนเรือนหุ้น</w:t>
      </w:r>
    </w:p>
    <w:p w14:paraId="5B3CCAE5" w14:textId="77777777" w:rsidR="005E5B09" w:rsidRPr="003F440C" w:rsidRDefault="005E5B09" w:rsidP="005E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266"/>
        <w:gridCol w:w="994"/>
        <w:gridCol w:w="265"/>
        <w:gridCol w:w="995"/>
        <w:gridCol w:w="265"/>
        <w:gridCol w:w="992"/>
        <w:gridCol w:w="265"/>
        <w:gridCol w:w="908"/>
      </w:tblGrid>
      <w:tr w:rsidR="005E5B09" w:rsidRPr="00225E3B" w14:paraId="07470EE1" w14:textId="77777777" w:rsidTr="00595AD3">
        <w:trPr>
          <w:tblHeader/>
        </w:trPr>
        <w:tc>
          <w:tcPr>
            <w:tcW w:w="3960" w:type="dxa"/>
          </w:tcPr>
          <w:p w14:paraId="46408D68" w14:textId="77777777" w:rsidR="005E5B09" w:rsidRPr="00225E3B" w:rsidRDefault="005E5B09" w:rsidP="00595AD3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57D9CEF" w14:textId="77777777" w:rsidR="005E5B09" w:rsidRPr="00225E3B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" w:type="dxa"/>
          </w:tcPr>
          <w:p w14:paraId="2EFA419C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B3CDC5" w14:textId="77777777" w:rsidR="005E5B09" w:rsidRPr="00225E3B" w:rsidRDefault="005E5B09" w:rsidP="00595A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5" w:type="dxa"/>
            <w:shd w:val="clear" w:color="auto" w:fill="auto"/>
          </w:tcPr>
          <w:p w14:paraId="79E9DF12" w14:textId="77777777" w:rsidR="005E5B09" w:rsidRPr="00225E3B" w:rsidRDefault="005E5B09" w:rsidP="00595A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1FB3F2" w14:textId="77777777" w:rsidR="005E5B09" w:rsidRPr="00225E3B" w:rsidRDefault="005E5B09" w:rsidP="00595A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E5B09" w:rsidRPr="00225E3B" w14:paraId="69A9A59A" w14:textId="77777777" w:rsidTr="00595AD3">
        <w:trPr>
          <w:tblHeader/>
        </w:trPr>
        <w:tc>
          <w:tcPr>
            <w:tcW w:w="3960" w:type="dxa"/>
          </w:tcPr>
          <w:p w14:paraId="4C12778C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B811D55" w14:textId="77777777" w:rsidR="005E5B09" w:rsidRPr="00225E3B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6" w:type="dxa"/>
          </w:tcPr>
          <w:p w14:paraId="234F402A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25D4F85" w14:textId="77777777" w:rsidR="005E5B09" w:rsidRPr="00225E3B" w:rsidRDefault="005E5B09" w:rsidP="00595AD3">
            <w:pPr>
              <w:ind w:left="-108" w:right="-13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40C06700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303C41FE" w14:textId="77777777" w:rsidR="005E5B09" w:rsidRPr="00225E3B" w:rsidRDefault="005E5B09" w:rsidP="00595AD3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12BC82B2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4EE9CD6" w14:textId="77777777" w:rsidR="005E5B09" w:rsidRPr="00225E3B" w:rsidRDefault="005E5B09" w:rsidP="00595AD3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3103A418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3BB0B33" w14:textId="77777777" w:rsidR="005E5B09" w:rsidRPr="00225E3B" w:rsidRDefault="005E5B09" w:rsidP="00595AD3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E5B09" w:rsidRPr="00225E3B" w14:paraId="19BC65CA" w14:textId="77777777" w:rsidTr="00595AD3">
        <w:trPr>
          <w:tblHeader/>
        </w:trPr>
        <w:tc>
          <w:tcPr>
            <w:tcW w:w="3960" w:type="dxa"/>
          </w:tcPr>
          <w:p w14:paraId="2C42EB60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E4C80F8" w14:textId="77777777" w:rsidR="005E5B09" w:rsidRPr="00225E3B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6" w:type="dxa"/>
          </w:tcPr>
          <w:p w14:paraId="77FC5B52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27483F98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225E3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225E3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25E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E5B09" w:rsidRPr="00225E3B" w14:paraId="5FF40E94" w14:textId="77777777" w:rsidTr="00595AD3">
        <w:tc>
          <w:tcPr>
            <w:tcW w:w="3960" w:type="dxa"/>
          </w:tcPr>
          <w:p w14:paraId="6B99B95E" w14:textId="77777777" w:rsidR="005E5B09" w:rsidRPr="00225E3B" w:rsidRDefault="005E5B09" w:rsidP="00595AD3">
            <w:pPr>
              <w:pStyle w:val="BodyText"/>
              <w:spacing w:after="0"/>
              <w:ind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036933D4" w14:textId="77777777" w:rsidR="005E5B09" w:rsidRPr="00225E3B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5F5F60C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77ED26BD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E5B09" w:rsidRPr="00225E3B" w14:paraId="5316B09F" w14:textId="77777777" w:rsidTr="00595AD3">
        <w:tc>
          <w:tcPr>
            <w:tcW w:w="3960" w:type="dxa"/>
          </w:tcPr>
          <w:p w14:paraId="30E02F97" w14:textId="77777777" w:rsidR="005E5B09" w:rsidRPr="00225E3B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238E75F2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225E3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25E3B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6" w:type="dxa"/>
          </w:tcPr>
          <w:p w14:paraId="2B4F8055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3FB184B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5DA7">
              <w:rPr>
                <w:rFonts w:asciiTheme="majorBidi" w:hAnsiTheme="majorBidi" w:cstheme="majorBidi"/>
                <w:sz w:val="30"/>
                <w:szCs w:val="30"/>
              </w:rPr>
              <w:t>1,320,000</w:t>
            </w:r>
          </w:p>
        </w:tc>
        <w:tc>
          <w:tcPr>
            <w:tcW w:w="265" w:type="dxa"/>
          </w:tcPr>
          <w:p w14:paraId="72DFBFCC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</w:tcPr>
          <w:p w14:paraId="0CCDEB0D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85DA7">
              <w:rPr>
                <w:rFonts w:asciiTheme="majorBidi" w:hAnsiTheme="majorBidi" w:cstheme="majorBidi"/>
                <w:sz w:val="30"/>
                <w:szCs w:val="30"/>
              </w:rPr>
              <w:t>660,000</w:t>
            </w:r>
          </w:p>
        </w:tc>
        <w:tc>
          <w:tcPr>
            <w:tcW w:w="265" w:type="dxa"/>
          </w:tcPr>
          <w:p w14:paraId="52BF019A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4AD4D69" w14:textId="7B7B282B" w:rsidR="005E5B09" w:rsidRPr="00225E3B" w:rsidRDefault="005E5B09" w:rsidP="00595AD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1331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225E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265" w:type="dxa"/>
          </w:tcPr>
          <w:p w14:paraId="077F6E2B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3EB223DD" w14:textId="52C11794" w:rsidR="005E5B09" w:rsidRPr="00225E3B" w:rsidRDefault="001331C6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5E5B09" w:rsidRPr="00225E3B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5E5B09" w:rsidRPr="00225E3B" w14:paraId="0B649D11" w14:textId="77777777" w:rsidTr="00595AD3">
        <w:tc>
          <w:tcPr>
            <w:tcW w:w="3960" w:type="dxa"/>
          </w:tcPr>
          <w:p w14:paraId="2882ADB6" w14:textId="77777777" w:rsidR="005E5B09" w:rsidRPr="00225E3B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10" w:type="dxa"/>
          </w:tcPr>
          <w:p w14:paraId="384EF2D0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25E3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225E3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25E3B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6" w:type="dxa"/>
          </w:tcPr>
          <w:p w14:paraId="47C5EB48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EDFFB35" w14:textId="5AA397BF" w:rsidR="005E5B09" w:rsidRPr="00225E3B" w:rsidRDefault="0018457E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412,227</w:t>
            </w:r>
          </w:p>
        </w:tc>
        <w:tc>
          <w:tcPr>
            <w:tcW w:w="265" w:type="dxa"/>
          </w:tcPr>
          <w:p w14:paraId="41B4CFC2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0932576" w14:textId="26F5BFD1" w:rsidR="005E5B09" w:rsidRPr="00685DA7" w:rsidRDefault="0018457E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206,114</w:t>
            </w:r>
          </w:p>
        </w:tc>
        <w:tc>
          <w:tcPr>
            <w:tcW w:w="265" w:type="dxa"/>
          </w:tcPr>
          <w:p w14:paraId="3810ED7E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73DB81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3B8D0D0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bottom"/>
          </w:tcPr>
          <w:p w14:paraId="642F733B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5B09" w:rsidRPr="00225E3B" w14:paraId="740ABE3E" w14:textId="77777777" w:rsidTr="00595AD3">
        <w:tc>
          <w:tcPr>
            <w:tcW w:w="3960" w:type="dxa"/>
          </w:tcPr>
          <w:p w14:paraId="2DEA479B" w14:textId="77777777" w:rsidR="005E5B09" w:rsidRPr="00225E3B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810" w:type="dxa"/>
          </w:tcPr>
          <w:p w14:paraId="0FC9C227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6" w:type="dxa"/>
          </w:tcPr>
          <w:p w14:paraId="4A2A1886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BFBBC06" w14:textId="40B4EBE0" w:rsidR="005E5B09" w:rsidRPr="00225E3B" w:rsidRDefault="00926B45" w:rsidP="00926B4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5" w:type="dxa"/>
          </w:tcPr>
          <w:p w14:paraId="136908E0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F8632EC" w14:textId="3CCC6E52" w:rsidR="005E5B09" w:rsidRPr="00225E3B" w:rsidRDefault="0018457E" w:rsidP="00926B4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5" w:type="dxa"/>
          </w:tcPr>
          <w:p w14:paraId="1A5C4E65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238372E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(120,000)</w:t>
            </w:r>
          </w:p>
        </w:tc>
        <w:tc>
          <w:tcPr>
            <w:tcW w:w="265" w:type="dxa"/>
          </w:tcPr>
          <w:p w14:paraId="21A9CC49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0A0EC791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(60,000)</w:t>
            </w:r>
          </w:p>
        </w:tc>
      </w:tr>
      <w:tr w:rsidR="005E5B09" w:rsidRPr="00225E3B" w14:paraId="209DE999" w14:textId="77777777" w:rsidTr="00595AD3">
        <w:tc>
          <w:tcPr>
            <w:tcW w:w="3960" w:type="dxa"/>
          </w:tcPr>
          <w:p w14:paraId="1417A236" w14:textId="7C72CA4C" w:rsidR="00B02F13" w:rsidRDefault="005E5B09" w:rsidP="00595AD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10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B02F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ิถุนายน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225E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25E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25E3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B31560B" w14:textId="2877B997" w:rsidR="005E5B09" w:rsidRPr="00225E3B" w:rsidRDefault="005E5B09" w:rsidP="00B02F13">
            <w:pPr>
              <w:tabs>
                <w:tab w:val="left" w:pos="372"/>
              </w:tabs>
              <w:ind w:lef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223FC95C" w14:textId="77777777" w:rsidR="00B02F13" w:rsidRDefault="00B02F13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BED837" w14:textId="64BF8435" w:rsidR="005E5B09" w:rsidRPr="00225E3B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225E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225E3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6" w:type="dxa"/>
          </w:tcPr>
          <w:p w14:paraId="4A795EE4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A316A" w14:textId="3BDDE3CD" w:rsidR="005E5B09" w:rsidRPr="00225E3B" w:rsidRDefault="0018457E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1,732,227</w:t>
            </w:r>
          </w:p>
        </w:tc>
        <w:tc>
          <w:tcPr>
            <w:tcW w:w="265" w:type="dxa"/>
          </w:tcPr>
          <w:p w14:paraId="2C866828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08509A58" w14:textId="77777777" w:rsidR="0018457E" w:rsidRDefault="0018457E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B56864C" w14:textId="003EE7D6" w:rsidR="005E5B09" w:rsidRPr="00225E3B" w:rsidRDefault="0018457E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866,114</w:t>
            </w:r>
          </w:p>
        </w:tc>
        <w:tc>
          <w:tcPr>
            <w:tcW w:w="265" w:type="dxa"/>
          </w:tcPr>
          <w:p w14:paraId="016ADB31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7A882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65" w:type="dxa"/>
          </w:tcPr>
          <w:p w14:paraId="52B88EE5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1DCA62EA" w14:textId="77777777" w:rsidR="00B02F13" w:rsidRDefault="00B02F13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4EBC63" w14:textId="157DFFC8" w:rsidR="005E5B09" w:rsidRPr="00225E3B" w:rsidRDefault="005E5B09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  <w:tr w:rsidR="005E5B09" w:rsidRPr="00CD72E6" w14:paraId="132EB208" w14:textId="77777777" w:rsidTr="00595AD3">
        <w:tc>
          <w:tcPr>
            <w:tcW w:w="3960" w:type="dxa"/>
          </w:tcPr>
          <w:p w14:paraId="65175EEF" w14:textId="77777777" w:rsidR="005E5B09" w:rsidRPr="00CD72E6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CA1D42F" w14:textId="77777777" w:rsidR="005E5B09" w:rsidRPr="00CD72E6" w:rsidRDefault="005E5B09" w:rsidP="00595AD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7755F559" w14:textId="77777777" w:rsidR="005E5B09" w:rsidRPr="00CD72E6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37B25536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5" w:type="dxa"/>
          </w:tcPr>
          <w:p w14:paraId="4F7BD873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14:paraId="5D2B99D4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5" w:type="dxa"/>
          </w:tcPr>
          <w:p w14:paraId="6CB942FD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A4BD01C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5" w:type="dxa"/>
          </w:tcPr>
          <w:p w14:paraId="697B80BC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42069FD6" w14:textId="77777777" w:rsidR="005E5B09" w:rsidRPr="00CD72E6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E5B09" w:rsidRPr="00225E3B" w14:paraId="10A3DDAF" w14:textId="77777777" w:rsidTr="00595AD3">
        <w:tc>
          <w:tcPr>
            <w:tcW w:w="3960" w:type="dxa"/>
          </w:tcPr>
          <w:p w14:paraId="017095DB" w14:textId="77777777" w:rsidR="005E5B09" w:rsidRPr="00225E3B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5731A7D5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70075D7" w14:textId="77777777" w:rsidR="005E5B09" w:rsidRPr="00225E3B" w:rsidRDefault="005E5B09" w:rsidP="00595AD3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7B587C7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6A26D2DA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6E73F52C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1917C1D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5534A5C" w14:textId="77777777" w:rsidR="005E5B09" w:rsidRPr="00225E3B" w:rsidRDefault="005E5B09" w:rsidP="00595AD3">
            <w:pPr>
              <w:pStyle w:val="30"/>
              <w:tabs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758A5EF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</w:tcPr>
          <w:p w14:paraId="3EE274B3" w14:textId="77777777" w:rsidR="005E5B09" w:rsidRPr="00225E3B" w:rsidRDefault="005E5B09" w:rsidP="00595AD3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5B09" w:rsidRPr="00225E3B" w14:paraId="08F6AEB1" w14:textId="77777777" w:rsidTr="00595AD3">
        <w:tc>
          <w:tcPr>
            <w:tcW w:w="3960" w:type="dxa"/>
          </w:tcPr>
          <w:p w14:paraId="797C3034" w14:textId="77777777" w:rsidR="005E5B09" w:rsidRPr="00225E3B" w:rsidRDefault="005E5B09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25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3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2C522C7C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6" w:type="dxa"/>
          </w:tcPr>
          <w:p w14:paraId="6781529B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674B0209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5" w:type="dxa"/>
          </w:tcPr>
          <w:p w14:paraId="439A0B88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</w:tcPr>
          <w:p w14:paraId="07B92857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65" w:type="dxa"/>
          </w:tcPr>
          <w:p w14:paraId="654D5377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287EF78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5" w:type="dxa"/>
          </w:tcPr>
          <w:p w14:paraId="13FAB65F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143323F2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5E5B09" w:rsidRPr="00225E3B" w14:paraId="54885EDF" w14:textId="77777777" w:rsidTr="00595AD3">
        <w:tc>
          <w:tcPr>
            <w:tcW w:w="3960" w:type="dxa"/>
          </w:tcPr>
          <w:p w14:paraId="7A98837B" w14:textId="17785E58" w:rsidR="005E5B09" w:rsidRPr="00225E3B" w:rsidRDefault="00F61ECE" w:rsidP="00595AD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หุ้นทุนออกให้ตามสิทธิ</w:t>
            </w:r>
          </w:p>
        </w:tc>
        <w:tc>
          <w:tcPr>
            <w:tcW w:w="810" w:type="dxa"/>
          </w:tcPr>
          <w:p w14:paraId="47F8F4F4" w14:textId="77777777" w:rsidR="005E5B09" w:rsidRPr="00225E3B" w:rsidRDefault="005E5B09" w:rsidP="00595A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6" w:type="dxa"/>
          </w:tcPr>
          <w:p w14:paraId="34DA0471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AE927B0" w14:textId="6265F97A" w:rsidR="005E5B09" w:rsidRPr="00225E3B" w:rsidRDefault="003F3A09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13,445</w:t>
            </w:r>
          </w:p>
        </w:tc>
        <w:tc>
          <w:tcPr>
            <w:tcW w:w="265" w:type="dxa"/>
          </w:tcPr>
          <w:p w14:paraId="4DA44D19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332EA0D5" w14:textId="0D1BF4F8" w:rsidR="005E5B09" w:rsidRPr="00225E3B" w:rsidRDefault="0018457E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6,723</w:t>
            </w:r>
          </w:p>
        </w:tc>
        <w:tc>
          <w:tcPr>
            <w:tcW w:w="265" w:type="dxa"/>
          </w:tcPr>
          <w:p w14:paraId="1EDCE2AC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AF0AB6A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DECCD90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2096CECD" w14:textId="77777777" w:rsidR="005E5B09" w:rsidRPr="00225E3B" w:rsidRDefault="005E5B09" w:rsidP="00595AD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5B09" w:rsidRPr="005A75E3" w14:paraId="02FD50F1" w14:textId="77777777" w:rsidTr="00595AD3">
        <w:tc>
          <w:tcPr>
            <w:tcW w:w="3960" w:type="dxa"/>
          </w:tcPr>
          <w:p w14:paraId="0D325F0A" w14:textId="77777777" w:rsidR="00B02F13" w:rsidRDefault="005E5B09" w:rsidP="00595AD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02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B02F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225E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25E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25E3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EAC6708" w14:textId="1451478B" w:rsidR="005E5B09" w:rsidRPr="00225E3B" w:rsidRDefault="005E5B09" w:rsidP="00B02F13">
            <w:pPr>
              <w:tabs>
                <w:tab w:val="left" w:pos="372"/>
              </w:tabs>
              <w:ind w:lef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588CF9BD" w14:textId="77777777" w:rsidR="00B02F13" w:rsidRDefault="00B02F13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F96577" w14:textId="041C9BAD" w:rsidR="005E5B09" w:rsidRPr="00225E3B" w:rsidRDefault="005E5B09" w:rsidP="00595AD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66" w:type="dxa"/>
          </w:tcPr>
          <w:p w14:paraId="28B64B9E" w14:textId="77777777" w:rsidR="005E5B09" w:rsidRPr="00225E3B" w:rsidRDefault="005E5B09" w:rsidP="00595AD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0B78FC9" w14:textId="77777777" w:rsidR="005E5B09" w:rsidRDefault="005E5B09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47FA784" w14:textId="0701695A" w:rsidR="0018457E" w:rsidRPr="00225E3B" w:rsidRDefault="0018457E" w:rsidP="00595AD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1,2</w:t>
            </w:r>
            <w:r w:rsidR="003F3A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13,445</w:t>
            </w:r>
          </w:p>
        </w:tc>
        <w:tc>
          <w:tcPr>
            <w:tcW w:w="265" w:type="dxa"/>
          </w:tcPr>
          <w:p w14:paraId="604A58DB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2B2E5527" w14:textId="77777777" w:rsidR="005E5B09" w:rsidRDefault="005E5B09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F3FA499" w14:textId="5937E442" w:rsidR="0018457E" w:rsidRPr="00225E3B" w:rsidRDefault="0018457E" w:rsidP="00595AD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606,723</w:t>
            </w:r>
          </w:p>
        </w:tc>
        <w:tc>
          <w:tcPr>
            <w:tcW w:w="265" w:type="dxa"/>
          </w:tcPr>
          <w:p w14:paraId="679A4FA8" w14:textId="77777777" w:rsidR="005E5B09" w:rsidRPr="00225E3B" w:rsidRDefault="005E5B09" w:rsidP="00595AD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03B964D" w14:textId="77777777" w:rsidR="00B02F13" w:rsidRDefault="00B02F13" w:rsidP="00595AD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5EEC436" w14:textId="7878755E" w:rsidR="005E5B09" w:rsidRPr="00225E3B" w:rsidRDefault="005E5B09" w:rsidP="00595AD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5" w:type="dxa"/>
          </w:tcPr>
          <w:p w14:paraId="53EA1FD6" w14:textId="77777777" w:rsidR="005E5B09" w:rsidRPr="00225E3B" w:rsidRDefault="005E5B09" w:rsidP="00595AD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69AAE9F0" w14:textId="77777777" w:rsidR="00B02F13" w:rsidRDefault="00B02F13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D434E0" w14:textId="4901EB41" w:rsidR="005E5B09" w:rsidRPr="00225E3B" w:rsidRDefault="005E5B09" w:rsidP="00595AD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</w:tr>
    </w:tbl>
    <w:p w14:paraId="4B16DFAD" w14:textId="77777777" w:rsidR="005E5B09" w:rsidRPr="003F440C" w:rsidRDefault="005E5B09" w:rsidP="005E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0"/>
          <w:szCs w:val="20"/>
        </w:rPr>
      </w:pPr>
    </w:p>
    <w:p w14:paraId="75330B57" w14:textId="61440B6C" w:rsidR="00FE46CD" w:rsidRDefault="005E5B09" w:rsidP="005E5B09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85DA7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19 </w:t>
      </w:r>
      <w:r w:rsidRPr="00685DA7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2566</w:t>
      </w:r>
      <w:r w:rsidRPr="00685DA7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ที่ประชุมวิสามัญผู้ถือหุ้นมีมติอนุมัติ</w:t>
      </w:r>
      <w:r w:rsidRPr="001F1F9E">
        <w:rPr>
          <w:rFonts w:ascii="Angsana New" w:hAnsi="Angsana New"/>
          <w:sz w:val="30"/>
          <w:szCs w:val="30"/>
          <w:cs/>
        </w:rPr>
        <w:t xml:space="preserve">การเพิ่มทุนจดทะเบียนของบริษัทจากทุนจดทะเบียน </w:t>
      </w:r>
      <w:r w:rsidRPr="001F1F9E">
        <w:rPr>
          <w:rFonts w:ascii="Angsana New" w:hAnsi="Angsana New"/>
          <w:sz w:val="30"/>
          <w:szCs w:val="30"/>
        </w:rPr>
        <w:t>660,</w:t>
      </w:r>
      <w:r w:rsidRPr="001F1F9E">
        <w:rPr>
          <w:rFonts w:ascii="Angsana New" w:hAnsi="Angsana New"/>
          <w:sz w:val="30"/>
          <w:szCs w:val="30"/>
          <w:cs/>
        </w:rPr>
        <w:t>000</w:t>
      </w:r>
      <w:r w:rsidRPr="001F1F9E">
        <w:rPr>
          <w:rFonts w:ascii="Angsana New" w:hAnsi="Angsana New"/>
          <w:sz w:val="30"/>
          <w:szCs w:val="30"/>
        </w:rPr>
        <w:t>,165</w:t>
      </w:r>
      <w:r w:rsidRPr="001F1F9E">
        <w:rPr>
          <w:rFonts w:ascii="Angsana New" w:hAnsi="Angsana New"/>
          <w:sz w:val="30"/>
          <w:szCs w:val="30"/>
          <w:cs/>
        </w:rPr>
        <w:t xml:space="preserve"> บาท เป็น </w:t>
      </w:r>
      <w:r w:rsidRPr="001F1F9E">
        <w:rPr>
          <w:rFonts w:ascii="Angsana New" w:hAnsi="Angsana New"/>
          <w:sz w:val="30"/>
          <w:szCs w:val="30"/>
        </w:rPr>
        <w:t>866,</w:t>
      </w:r>
      <w:r w:rsidRPr="001F1F9E">
        <w:rPr>
          <w:rFonts w:ascii="Angsana New" w:hAnsi="Angsana New"/>
          <w:sz w:val="30"/>
          <w:szCs w:val="30"/>
          <w:cs/>
        </w:rPr>
        <w:t>113</w:t>
      </w:r>
      <w:r w:rsidRPr="001F1F9E">
        <w:rPr>
          <w:rFonts w:ascii="Angsana New" w:hAnsi="Angsana New"/>
          <w:sz w:val="30"/>
          <w:szCs w:val="30"/>
        </w:rPr>
        <w:t>,673</w:t>
      </w:r>
      <w:r w:rsidRPr="001F1F9E">
        <w:rPr>
          <w:rFonts w:ascii="Angsana New" w:hAnsi="Angsana New"/>
          <w:sz w:val="30"/>
          <w:szCs w:val="30"/>
          <w:cs/>
        </w:rPr>
        <w:t xml:space="preserve"> บาทโดยออกหุ้นสามัญเพิ่มทุนใหม่จำนวน </w:t>
      </w:r>
      <w:r w:rsidRPr="001F1F9E">
        <w:rPr>
          <w:rFonts w:ascii="Angsana New" w:hAnsi="Angsana New"/>
          <w:sz w:val="30"/>
          <w:szCs w:val="30"/>
        </w:rPr>
        <w:t>412,</w:t>
      </w:r>
      <w:r w:rsidRPr="001F1F9E">
        <w:rPr>
          <w:rFonts w:ascii="Angsana New" w:hAnsi="Angsana New"/>
          <w:sz w:val="30"/>
          <w:szCs w:val="30"/>
          <w:cs/>
        </w:rPr>
        <w:t>227</w:t>
      </w:r>
      <w:r w:rsidRPr="001F1F9E">
        <w:rPr>
          <w:rFonts w:ascii="Angsana New" w:hAnsi="Angsana New"/>
          <w:sz w:val="30"/>
          <w:szCs w:val="30"/>
        </w:rPr>
        <w:t>,015</w:t>
      </w:r>
      <w:r w:rsidRPr="001F1F9E">
        <w:rPr>
          <w:rFonts w:ascii="Angsana New" w:hAnsi="Angsana New"/>
          <w:sz w:val="30"/>
          <w:szCs w:val="30"/>
          <w:cs/>
        </w:rPr>
        <w:t xml:space="preserve"> มูลค่าหุ้นละ </w:t>
      </w:r>
      <w:r w:rsidRPr="001F1F9E">
        <w:rPr>
          <w:rFonts w:ascii="Angsana New" w:hAnsi="Angsana New"/>
          <w:sz w:val="30"/>
          <w:szCs w:val="30"/>
        </w:rPr>
        <w:t>0</w:t>
      </w:r>
      <w:r w:rsidRPr="001F1F9E">
        <w:rPr>
          <w:rFonts w:ascii="Angsana New" w:hAnsi="Angsana New"/>
          <w:sz w:val="30"/>
          <w:szCs w:val="30"/>
          <w:cs/>
        </w:rPr>
        <w:t>.</w:t>
      </w:r>
      <w:r w:rsidRPr="001F1F9E">
        <w:rPr>
          <w:rFonts w:ascii="Angsana New" w:hAnsi="Angsana New"/>
          <w:sz w:val="30"/>
          <w:szCs w:val="30"/>
        </w:rPr>
        <w:t>50</w:t>
      </w:r>
      <w:r w:rsidRPr="001F1F9E">
        <w:rPr>
          <w:rFonts w:ascii="Angsana New" w:hAnsi="Angsana New"/>
          <w:sz w:val="30"/>
          <w:szCs w:val="30"/>
          <w:cs/>
        </w:rPr>
        <w:t xml:space="preserve"> บาท รวมเป็นจำนวน </w:t>
      </w:r>
      <w:r w:rsidRPr="001F1F9E">
        <w:rPr>
          <w:rFonts w:ascii="Angsana New" w:hAnsi="Angsana New"/>
          <w:sz w:val="30"/>
          <w:szCs w:val="30"/>
        </w:rPr>
        <w:t>206,</w:t>
      </w:r>
      <w:r w:rsidRPr="001F1F9E">
        <w:rPr>
          <w:rFonts w:ascii="Angsana New" w:hAnsi="Angsana New"/>
          <w:sz w:val="30"/>
          <w:szCs w:val="30"/>
          <w:cs/>
        </w:rPr>
        <w:t>113</w:t>
      </w:r>
      <w:r w:rsidRPr="001F1F9E">
        <w:rPr>
          <w:rFonts w:ascii="Angsana New" w:hAnsi="Angsana New"/>
          <w:sz w:val="30"/>
          <w:szCs w:val="30"/>
        </w:rPr>
        <w:t>,507</w:t>
      </w:r>
      <w:r w:rsidR="006F1B90">
        <w:rPr>
          <w:rFonts w:ascii="Angsana New" w:hAnsi="Angsana New"/>
          <w:sz w:val="30"/>
          <w:szCs w:val="30"/>
        </w:rPr>
        <w:t xml:space="preserve"> </w:t>
      </w:r>
      <w:r w:rsidRPr="001F1F9E">
        <w:rPr>
          <w:rFonts w:ascii="Angsana New" w:hAnsi="Angsana New"/>
          <w:sz w:val="30"/>
          <w:szCs w:val="30"/>
          <w:cs/>
        </w:rPr>
        <w:t xml:space="preserve">บาท เพื่อรองรับโครงการ </w:t>
      </w:r>
      <w:r w:rsidRPr="001F1F9E">
        <w:rPr>
          <w:rFonts w:ascii="Angsana New" w:hAnsi="Angsana New"/>
          <w:sz w:val="30"/>
          <w:szCs w:val="30"/>
        </w:rPr>
        <w:t>SCN-ESOP 2023</w:t>
      </w:r>
      <w:r w:rsidRPr="001F1F9E">
        <w:rPr>
          <w:rFonts w:ascii="Angsana New" w:hAnsi="Angsana New"/>
          <w:sz w:val="30"/>
          <w:szCs w:val="30"/>
          <w:cs/>
        </w:rPr>
        <w:t xml:space="preserve"> และ </w:t>
      </w:r>
      <w:r w:rsidRPr="001F1F9E">
        <w:rPr>
          <w:rFonts w:ascii="Angsana New" w:hAnsi="Angsana New"/>
          <w:sz w:val="30"/>
          <w:szCs w:val="30"/>
        </w:rPr>
        <w:t>SCN-W</w:t>
      </w:r>
      <w:r w:rsidRPr="001F1F9E">
        <w:rPr>
          <w:rFonts w:ascii="Angsana New" w:hAnsi="Angsana New"/>
          <w:sz w:val="30"/>
          <w:szCs w:val="30"/>
          <w:cs/>
        </w:rPr>
        <w:t>3</w:t>
      </w:r>
      <w:r w:rsidRPr="001F1F9E">
        <w:rPr>
          <w:rFonts w:ascii="Angsana New" w:hAnsi="Angsana New"/>
          <w:sz w:val="30"/>
          <w:szCs w:val="30"/>
        </w:rPr>
        <w:t xml:space="preserve"> </w:t>
      </w:r>
      <w:r w:rsidRPr="001F1F9E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บริษัทได้จดทะเบียนเพิ่มทุนกับกระทรวงพาณิชย์เมื่อวันที่ </w:t>
      </w:r>
      <w:r w:rsidRPr="001F1F9E">
        <w:rPr>
          <w:rFonts w:ascii="Angsana New" w:hAnsi="Angsana New"/>
          <w:sz w:val="30"/>
          <w:szCs w:val="30"/>
        </w:rPr>
        <w:t xml:space="preserve">8 </w:t>
      </w:r>
      <w:r w:rsidRPr="001F1F9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1F1F9E">
        <w:rPr>
          <w:rFonts w:ascii="Angsana New" w:hAnsi="Angsana New"/>
          <w:sz w:val="30"/>
          <w:szCs w:val="30"/>
        </w:rPr>
        <w:t>2567</w:t>
      </w:r>
    </w:p>
    <w:p w14:paraId="7DABEE38" w14:textId="77777777" w:rsidR="00244DDA" w:rsidRPr="00F82070" w:rsidRDefault="00244DDA" w:rsidP="00244DDA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2070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F82070">
        <w:rPr>
          <w:rFonts w:ascii="Angsana New" w:hAnsi="Angsana New"/>
          <w:sz w:val="30"/>
          <w:szCs w:val="30"/>
        </w:rPr>
        <w:t xml:space="preserve">19 </w:t>
      </w:r>
      <w:r w:rsidRPr="00F8207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82070">
        <w:rPr>
          <w:rFonts w:ascii="Angsana New" w:hAnsi="Angsana New"/>
          <w:sz w:val="30"/>
          <w:szCs w:val="30"/>
        </w:rPr>
        <w:t xml:space="preserve">2566 </w:t>
      </w:r>
      <w:r w:rsidRPr="00F82070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ที่ประชุมวิสามัญผู้ถือหุ้นมีมติอนุมัติการออกและเสนอขายหุ้นสามัญเพิ่มทุนให้แก่กรรมการ ผู้บริหาร และพนักงานของกลุ่มบริษัท (“โครงการ </w:t>
      </w:r>
      <w:r w:rsidRPr="00F82070">
        <w:rPr>
          <w:rFonts w:ascii="Angsana New" w:hAnsi="Angsana New"/>
          <w:sz w:val="30"/>
          <w:szCs w:val="30"/>
        </w:rPr>
        <w:t xml:space="preserve">SCN-ESOP 2023”) </w:t>
      </w:r>
      <w:r w:rsidRPr="00F82070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F82070">
        <w:rPr>
          <w:rFonts w:ascii="Angsana New" w:hAnsi="Angsana New"/>
          <w:sz w:val="30"/>
          <w:szCs w:val="30"/>
        </w:rPr>
        <w:t xml:space="preserve">3 </w:t>
      </w:r>
      <w:r w:rsidRPr="00F82070">
        <w:rPr>
          <w:rFonts w:ascii="Angsana New" w:hAnsi="Angsana New"/>
          <w:sz w:val="30"/>
          <w:szCs w:val="30"/>
          <w:cs/>
        </w:rPr>
        <w:t xml:space="preserve">มกราคม </w:t>
      </w:r>
      <w:r w:rsidRPr="00F82070">
        <w:rPr>
          <w:rFonts w:ascii="Angsana New" w:hAnsi="Angsana New"/>
          <w:sz w:val="30"/>
          <w:szCs w:val="30"/>
        </w:rPr>
        <w:t xml:space="preserve">2567 </w:t>
      </w:r>
      <w:r w:rsidRPr="00F82070">
        <w:rPr>
          <w:rFonts w:ascii="Angsana New" w:hAnsi="Angsana New"/>
          <w:sz w:val="30"/>
          <w:szCs w:val="30"/>
          <w:cs/>
        </w:rPr>
        <w:t xml:space="preserve">โดยมีวัตถุประสงค์เพื่อเป็นการตอบแทนและรักษาบุคลากรที่มีประสบการณ์เป็นจำนวนไม่เกิน </w:t>
      </w:r>
      <w:r w:rsidRPr="00F82070">
        <w:rPr>
          <w:rFonts w:ascii="Angsana New" w:hAnsi="Angsana New"/>
          <w:sz w:val="30"/>
          <w:szCs w:val="30"/>
        </w:rPr>
        <w:t xml:space="preserve">9,170,179 </w:t>
      </w:r>
      <w:r w:rsidRPr="00F82070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F82070">
        <w:rPr>
          <w:rFonts w:ascii="Angsana New" w:hAnsi="Angsana New"/>
          <w:sz w:val="30"/>
          <w:szCs w:val="30"/>
        </w:rPr>
        <w:t xml:space="preserve">0.50 </w:t>
      </w:r>
      <w:r w:rsidRPr="00F82070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Pr="00F82070">
        <w:rPr>
          <w:rFonts w:ascii="Angsana New" w:hAnsi="Angsana New"/>
          <w:sz w:val="30"/>
          <w:szCs w:val="30"/>
        </w:rPr>
        <w:t xml:space="preserve">0.76 </w:t>
      </w:r>
      <w:r w:rsidRPr="00F82070">
        <w:rPr>
          <w:rFonts w:ascii="Angsana New" w:hAnsi="Angsana New"/>
          <w:sz w:val="30"/>
          <w:szCs w:val="30"/>
          <w:cs/>
        </w:rPr>
        <w:t>ของทุนที่ออกและจำหน่ายแล้วทั้งหมด</w:t>
      </w:r>
      <w:r>
        <w:rPr>
          <w:rFonts w:ascii="Angsana New" w:hAnsi="Angsana New" w:hint="cs"/>
          <w:sz w:val="30"/>
          <w:szCs w:val="30"/>
          <w:cs/>
        </w:rPr>
        <w:t xml:space="preserve"> โครงการดังกล่าวมีการใช้สิทธิแล้วเต็มจำนวน </w:t>
      </w:r>
      <w:r w:rsidRPr="00CF3E53">
        <w:rPr>
          <w:rFonts w:ascii="Angsana New" w:hAnsi="Angsana New" w:hint="cs"/>
          <w:sz w:val="30"/>
          <w:szCs w:val="30"/>
          <w:cs/>
        </w:rPr>
        <w:t>โดย</w:t>
      </w:r>
      <w:r w:rsidRPr="00CF3E53">
        <w:rPr>
          <w:rFonts w:ascii="Angsana New" w:hAnsi="Angsana New"/>
          <w:sz w:val="30"/>
          <w:szCs w:val="30"/>
          <w:cs/>
        </w:rPr>
        <w:t>บริษัทได้</w:t>
      </w:r>
      <w:r w:rsidRPr="00CF3E53">
        <w:rPr>
          <w:rFonts w:ascii="Angsana New" w:hAnsi="Angsana New" w:hint="cs"/>
          <w:sz w:val="30"/>
          <w:szCs w:val="30"/>
          <w:cs/>
        </w:rPr>
        <w:t>รับชำระค่าหุ้นแล้วในวันที่</w:t>
      </w:r>
      <w:r w:rsidRPr="00CF3E53">
        <w:rPr>
          <w:rFonts w:ascii="Angsana New" w:hAnsi="Angsana New"/>
          <w:sz w:val="30"/>
          <w:szCs w:val="30"/>
          <w:cs/>
        </w:rPr>
        <w:t xml:space="preserve">วันที่ </w:t>
      </w:r>
      <w:r w:rsidRPr="00CF3E53">
        <w:rPr>
          <w:rFonts w:ascii="Angsana New" w:hAnsi="Angsana New"/>
          <w:sz w:val="30"/>
          <w:szCs w:val="30"/>
        </w:rPr>
        <w:t>23</w:t>
      </w:r>
      <w:r w:rsidRPr="00CF3E53">
        <w:rPr>
          <w:rFonts w:ascii="Angsana New" w:hAnsi="Angsana New"/>
          <w:sz w:val="30"/>
          <w:szCs w:val="30"/>
          <w:cs/>
        </w:rPr>
        <w:t xml:space="preserve"> มกราคม </w:t>
      </w:r>
      <w:r w:rsidRPr="00CF3E53">
        <w:rPr>
          <w:rFonts w:ascii="Angsana New" w:hAnsi="Angsana New"/>
          <w:sz w:val="30"/>
          <w:szCs w:val="30"/>
        </w:rPr>
        <w:t>2567</w:t>
      </w:r>
    </w:p>
    <w:p w14:paraId="6EDF4E8B" w14:textId="77777777" w:rsidR="00244DDA" w:rsidRPr="00C54685" w:rsidRDefault="00244DDA" w:rsidP="00861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5860FEAF" w14:textId="45AAF5E1" w:rsidR="00C436F6" w:rsidRDefault="00C153B0" w:rsidP="00C436F6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207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82070">
        <w:rPr>
          <w:rFonts w:ascii="Angsana New" w:hAnsi="Angsana New"/>
          <w:sz w:val="30"/>
          <w:szCs w:val="30"/>
        </w:rPr>
        <w:t xml:space="preserve">19 </w:t>
      </w:r>
      <w:r w:rsidRPr="00F8207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82070">
        <w:rPr>
          <w:rFonts w:ascii="Angsana New" w:hAnsi="Angsana New"/>
          <w:sz w:val="30"/>
          <w:szCs w:val="30"/>
        </w:rPr>
        <w:t xml:space="preserve">2566 </w:t>
      </w:r>
      <w:r w:rsidRPr="00F82070">
        <w:rPr>
          <w:rFonts w:ascii="Angsana New" w:hAnsi="Angsana New"/>
          <w:sz w:val="30"/>
          <w:szCs w:val="30"/>
          <w:cs/>
        </w:rPr>
        <w:t>ที่ประชุมวิสามัญผู้ถือหุ้นมีมติอนุมัติ</w:t>
      </w:r>
      <w:r w:rsidRPr="00EC6494">
        <w:rPr>
          <w:rFonts w:ascii="Angsana New" w:hAnsi="Angsana New" w:hint="cs"/>
          <w:sz w:val="30"/>
          <w:szCs w:val="30"/>
          <w:cs/>
        </w:rPr>
        <w:t>การ</w:t>
      </w:r>
      <w:r w:rsidRPr="00BD6E10">
        <w:rPr>
          <w:rFonts w:ascii="Angsana New" w:hAnsi="Angsana New" w:hint="cs"/>
          <w:sz w:val="30"/>
          <w:szCs w:val="30"/>
          <w:cs/>
        </w:rPr>
        <w:t xml:space="preserve">ออกและจัดสรรใบสำคัญแสดงสิทธิที่จะซื้อหุ้นสามัญของบริษัท ครั้งที่ </w:t>
      </w:r>
      <w:r w:rsidRPr="00BD6E10">
        <w:rPr>
          <w:rFonts w:ascii="Angsana New" w:hAnsi="Angsana New" w:hint="cs"/>
          <w:sz w:val="30"/>
          <w:szCs w:val="30"/>
        </w:rPr>
        <w:t xml:space="preserve">3 (“SCN-W3”) </w:t>
      </w:r>
      <w:r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2567 </w:t>
      </w:r>
      <w:r w:rsidRPr="00BD6E10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</w:t>
      </w:r>
      <w:r w:rsidRPr="00BD6E10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Pr="00BD6E10">
        <w:rPr>
          <w:rFonts w:ascii="Angsana New" w:hAnsi="Angsana New" w:hint="cs"/>
          <w:sz w:val="30"/>
          <w:szCs w:val="30"/>
        </w:rPr>
        <w:t>403,056,836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หน่วย เพื่อจัดสรรให้แก่ผู้ถือหุ้นเดิมของบริษัทตามสัดส่วนการถือหุ้น ในอัตราส่วนการจัดสรรที่ </w:t>
      </w:r>
      <w:r>
        <w:rPr>
          <w:rFonts w:ascii="Angsana New" w:hAnsi="Angsana New"/>
          <w:sz w:val="30"/>
          <w:szCs w:val="30"/>
        </w:rPr>
        <w:t>3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หุ้นเดิม ต่อ </w:t>
      </w:r>
      <w:r>
        <w:rPr>
          <w:rFonts w:ascii="Angsana New" w:hAnsi="Angsana New"/>
          <w:sz w:val="30"/>
          <w:szCs w:val="30"/>
        </w:rPr>
        <w:t>1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หน่วยใบสำคัญแสดง ทั้งนี้ </w:t>
      </w:r>
      <w:r w:rsidRPr="00BD6E10">
        <w:rPr>
          <w:rFonts w:ascii="Angsana New" w:hAnsi="Angsana New" w:hint="cs"/>
          <w:sz w:val="30"/>
          <w:szCs w:val="30"/>
        </w:rPr>
        <w:t>SCN-W</w:t>
      </w:r>
      <w:r>
        <w:rPr>
          <w:rFonts w:ascii="Angsana New" w:hAnsi="Angsana New"/>
          <w:sz w:val="30"/>
          <w:szCs w:val="30"/>
        </w:rPr>
        <w:t>3</w:t>
      </w:r>
      <w:r w:rsidRPr="00BD6E10">
        <w:rPr>
          <w:rFonts w:ascii="Angsana New" w:hAnsi="Angsana New" w:hint="cs"/>
          <w:sz w:val="30"/>
          <w:szCs w:val="30"/>
          <w:cs/>
        </w:rPr>
        <w:t xml:space="preserve"> มีอายุ </w:t>
      </w:r>
      <w:r>
        <w:rPr>
          <w:rFonts w:ascii="Angsana New" w:hAnsi="Angsana New"/>
          <w:sz w:val="30"/>
          <w:szCs w:val="30"/>
        </w:rPr>
        <w:t>9</w:t>
      </w:r>
      <w:r w:rsidRPr="00BD6E10">
        <w:rPr>
          <w:rFonts w:ascii="Angsana New" w:hAnsi="Angsana New" w:hint="cs"/>
          <w:sz w:val="30"/>
          <w:szCs w:val="30"/>
          <w:cs/>
        </w:rPr>
        <w:t xml:space="preserve"> เดือน นับจากวันที่ออกใบสำคัญแสดงสิทธิ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6E10">
        <w:rPr>
          <w:rFonts w:ascii="Angsana New" w:hAnsi="Angsana New" w:hint="cs"/>
          <w:sz w:val="30"/>
          <w:szCs w:val="30"/>
          <w:cs/>
        </w:rPr>
        <w:t xml:space="preserve">และมีอัตราการใช้สิทธิอยู่ที่ </w:t>
      </w:r>
      <w:r>
        <w:rPr>
          <w:rFonts w:ascii="Angsana New" w:hAnsi="Angsana New"/>
          <w:sz w:val="30"/>
          <w:szCs w:val="30"/>
        </w:rPr>
        <w:t>1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หน่วยใบสำคัญแสดงสิทธิมีสิทธิซื้อหุ้นสามัญของบริษัทได้ </w:t>
      </w:r>
      <w:r>
        <w:rPr>
          <w:rFonts w:ascii="Angsana New" w:hAnsi="Angsana New"/>
          <w:sz w:val="30"/>
          <w:szCs w:val="30"/>
        </w:rPr>
        <w:t>1</w:t>
      </w:r>
      <w:r w:rsidRPr="00BD6E10">
        <w:rPr>
          <w:rFonts w:ascii="Angsana New" w:hAnsi="Angsana New" w:hint="cs"/>
          <w:sz w:val="30"/>
          <w:szCs w:val="30"/>
          <w:cs/>
        </w:rPr>
        <w:t xml:space="preserve"> หุ้น</w:t>
      </w:r>
      <w:r w:rsidR="00141891">
        <w:rPr>
          <w:rFonts w:ascii="Angsana New" w:hAnsi="Angsana New"/>
          <w:sz w:val="30"/>
          <w:szCs w:val="30"/>
        </w:rPr>
        <w:t xml:space="preserve"> </w:t>
      </w:r>
      <w:r w:rsidR="00141891" w:rsidRPr="0014189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41891">
        <w:rPr>
          <w:rFonts w:ascii="Angsana New" w:hAnsi="Angsana New"/>
          <w:sz w:val="30"/>
          <w:szCs w:val="30"/>
        </w:rPr>
        <w:t>3</w:t>
      </w:r>
      <w:r w:rsidR="003F3A09">
        <w:rPr>
          <w:rFonts w:ascii="Angsana New" w:hAnsi="Angsana New"/>
          <w:sz w:val="30"/>
          <w:szCs w:val="30"/>
        </w:rPr>
        <w:t>0</w:t>
      </w:r>
      <w:r w:rsidR="00141891" w:rsidRPr="00141891">
        <w:rPr>
          <w:rFonts w:ascii="Angsana New" w:hAnsi="Angsana New"/>
          <w:sz w:val="30"/>
          <w:szCs w:val="30"/>
          <w:cs/>
        </w:rPr>
        <w:t xml:space="preserve"> ม</w:t>
      </w:r>
      <w:r w:rsidR="003F3A09">
        <w:rPr>
          <w:rFonts w:ascii="Angsana New" w:hAnsi="Angsana New" w:hint="cs"/>
          <w:sz w:val="30"/>
          <w:szCs w:val="30"/>
          <w:cs/>
        </w:rPr>
        <w:t>ิถุนายน</w:t>
      </w:r>
      <w:r w:rsidR="00141891" w:rsidRPr="00141891">
        <w:rPr>
          <w:rFonts w:ascii="Angsana New" w:hAnsi="Angsana New"/>
          <w:sz w:val="30"/>
          <w:szCs w:val="30"/>
          <w:cs/>
        </w:rPr>
        <w:t xml:space="preserve"> </w:t>
      </w:r>
      <w:r w:rsidR="00141891">
        <w:rPr>
          <w:rFonts w:ascii="Angsana New" w:hAnsi="Angsana New"/>
          <w:sz w:val="30"/>
          <w:szCs w:val="30"/>
        </w:rPr>
        <w:t>2567</w:t>
      </w:r>
      <w:r w:rsidR="00141891" w:rsidRPr="00141891">
        <w:rPr>
          <w:rFonts w:ascii="Angsana New" w:hAnsi="Angsana New"/>
          <w:sz w:val="30"/>
          <w:szCs w:val="30"/>
          <w:cs/>
        </w:rPr>
        <w:t xml:space="preserve"> </w:t>
      </w:r>
      <w:r w:rsidR="008523CD">
        <w:rPr>
          <w:rFonts w:ascii="Angsana New" w:hAnsi="Angsana New" w:hint="cs"/>
          <w:sz w:val="30"/>
          <w:szCs w:val="30"/>
          <w:cs/>
        </w:rPr>
        <w:t>มีผู้ใช้สิทธิดังกล่าวแล้วทั้งสิ้น</w:t>
      </w:r>
      <w:r w:rsidR="00C436F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436F6">
        <w:rPr>
          <w:rFonts w:ascii="Angsana New" w:hAnsi="Angsana New"/>
          <w:sz w:val="30"/>
          <w:szCs w:val="30"/>
        </w:rPr>
        <w:t xml:space="preserve">4,275,000 </w:t>
      </w:r>
      <w:r w:rsidR="00C436F6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="00C436F6" w:rsidRPr="001F1F9E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บริษัทได้จดทะเบียนเพิ่มทุนกับกระทรวงพาณิชย์เมื่อวันที่ </w:t>
      </w:r>
      <w:r w:rsidR="00C436F6">
        <w:rPr>
          <w:rFonts w:ascii="Angsana New" w:hAnsi="Angsana New"/>
          <w:sz w:val="30"/>
          <w:szCs w:val="30"/>
        </w:rPr>
        <w:t>10</w:t>
      </w:r>
      <w:r w:rsidR="00C436F6" w:rsidRPr="001F1F9E">
        <w:rPr>
          <w:rFonts w:ascii="Angsana New" w:hAnsi="Angsana New"/>
          <w:sz w:val="30"/>
          <w:szCs w:val="30"/>
        </w:rPr>
        <w:t xml:space="preserve"> </w:t>
      </w:r>
      <w:r w:rsidR="00C436F6">
        <w:rPr>
          <w:rFonts w:ascii="Angsana New" w:hAnsi="Angsana New" w:hint="cs"/>
          <w:sz w:val="30"/>
          <w:szCs w:val="30"/>
          <w:cs/>
        </w:rPr>
        <w:t>เมษายน</w:t>
      </w:r>
      <w:r w:rsidR="00C436F6" w:rsidRPr="001F1F9E">
        <w:rPr>
          <w:rFonts w:ascii="Angsana New" w:hAnsi="Angsana New" w:hint="cs"/>
          <w:sz w:val="30"/>
          <w:szCs w:val="30"/>
          <w:cs/>
        </w:rPr>
        <w:t xml:space="preserve"> </w:t>
      </w:r>
      <w:r w:rsidR="00C436F6" w:rsidRPr="001F1F9E">
        <w:rPr>
          <w:rFonts w:ascii="Angsana New" w:hAnsi="Angsana New"/>
          <w:sz w:val="30"/>
          <w:szCs w:val="30"/>
        </w:rPr>
        <w:t>2567</w:t>
      </w:r>
    </w:p>
    <w:p w14:paraId="61289C29" w14:textId="77777777" w:rsidR="00C153B0" w:rsidRPr="00C54685" w:rsidRDefault="00C153B0" w:rsidP="00EF5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0A541CEC" w14:textId="55A1E086" w:rsidR="00626AEE" w:rsidRPr="00331F0E" w:rsidRDefault="002D4EF1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31F0E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A559D" w:rsidRPr="00331F0E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C54685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16"/>
          <w:szCs w:val="16"/>
        </w:rPr>
      </w:pPr>
    </w:p>
    <w:p w14:paraId="1F3C2641" w14:textId="0F17D894" w:rsidR="00064DED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344E41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197CE00E" w14:textId="4DBE855A" w:rsidR="001465B4" w:rsidRPr="00C54685" w:rsidRDefault="0014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1EF76AD" w14:textId="0F50A683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C54685" w:rsidRDefault="00064DED" w:rsidP="00395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16"/>
          <w:szCs w:val="16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9433A9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1605C6CC" w:rsidR="006E35F5" w:rsidRPr="006E35F5" w:rsidRDefault="00064DED" w:rsidP="006E35F5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ธุรกิจบริการปรับปรุงคุณภาพก๊าซธรรมชาติ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="004A33B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9433A9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9433A9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9433A9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75C5C36B" w:rsidR="00064DED" w:rsidRPr="004623B8" w:rsidRDefault="00064DED" w:rsidP="00C4000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  <w:r w:rsidRPr="003C3D5B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3C3D5B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3C3D5B" w:rsidRPr="003C3D5B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ธุรกิจผลิตและจำหน่ายกระแสไฟฟ้าจากพลังงานแสงอาทิตย์</w:t>
            </w:r>
          </w:p>
        </w:tc>
      </w:tr>
      <w:tr w:rsidR="00AB43AE" w:rsidRPr="009433A9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2A852A6E" w:rsidR="00AB43AE" w:rsidRPr="009433A9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9433A9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9433A9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9433A9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9433A9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5272E5FF" w14:textId="72366493" w:rsidR="00AE1CE7" w:rsidRPr="009433A9" w:rsidRDefault="00AE1CE7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E1CE7" w:rsidRPr="009433A9" w:rsidSect="0095740D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7088F3" w14:textId="46C0AAFE" w:rsidR="00633C25" w:rsidRDefault="000A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A4922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ข้อมูลทางการเงินจำแนกตามกลุ่มธุรกิจสำหรับงวด</w:t>
      </w:r>
      <w:r w:rsidR="00686B0C">
        <w:rPr>
          <w:rFonts w:ascii="Angsana New" w:hAnsi="Angsana New" w:hint="cs"/>
          <w:sz w:val="30"/>
          <w:szCs w:val="30"/>
          <w:cs/>
        </w:rPr>
        <w:t>หก</w:t>
      </w:r>
      <w:r w:rsidRPr="000A492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128E3">
        <w:rPr>
          <w:rFonts w:ascii="Angsana New" w:hAnsi="Angsana New"/>
          <w:sz w:val="30"/>
          <w:szCs w:val="30"/>
        </w:rPr>
        <w:t>3</w:t>
      </w:r>
      <w:r w:rsidR="000A533B">
        <w:rPr>
          <w:rFonts w:ascii="Angsana New" w:hAnsi="Angsana New"/>
          <w:sz w:val="30"/>
          <w:szCs w:val="30"/>
        </w:rPr>
        <w:t>0</w:t>
      </w:r>
      <w:r w:rsidR="003128E3">
        <w:rPr>
          <w:rFonts w:ascii="Angsana New" w:hAnsi="Angsana New"/>
          <w:sz w:val="30"/>
          <w:szCs w:val="30"/>
        </w:rPr>
        <w:t xml:space="preserve"> </w:t>
      </w:r>
      <w:r w:rsidR="003128E3">
        <w:rPr>
          <w:rFonts w:ascii="Angsana New" w:hAnsi="Angsana New" w:hint="cs"/>
          <w:sz w:val="30"/>
          <w:szCs w:val="30"/>
          <w:cs/>
        </w:rPr>
        <w:t>ม</w:t>
      </w:r>
      <w:r w:rsidR="000A533B">
        <w:rPr>
          <w:rFonts w:ascii="Angsana New" w:hAnsi="Angsana New" w:hint="cs"/>
          <w:sz w:val="30"/>
          <w:szCs w:val="30"/>
          <w:cs/>
        </w:rPr>
        <w:t>ิถุนายน</w:t>
      </w:r>
      <w:r w:rsidR="003128E3">
        <w:rPr>
          <w:rFonts w:ascii="Angsana New" w:hAnsi="Angsana New" w:hint="cs"/>
          <w:sz w:val="30"/>
          <w:szCs w:val="30"/>
          <w:cs/>
        </w:rPr>
        <w:t xml:space="preserve"> </w:t>
      </w:r>
      <w:r w:rsidRPr="000A4922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5439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610"/>
        <w:gridCol w:w="539"/>
        <w:gridCol w:w="248"/>
        <w:gridCol w:w="558"/>
        <w:gridCol w:w="238"/>
        <w:gridCol w:w="573"/>
        <w:gridCol w:w="236"/>
        <w:gridCol w:w="583"/>
        <w:gridCol w:w="268"/>
        <w:gridCol w:w="544"/>
        <w:gridCol w:w="242"/>
        <w:gridCol w:w="570"/>
        <w:gridCol w:w="236"/>
        <w:gridCol w:w="575"/>
        <w:gridCol w:w="236"/>
        <w:gridCol w:w="579"/>
        <w:gridCol w:w="236"/>
        <w:gridCol w:w="565"/>
        <w:gridCol w:w="237"/>
        <w:gridCol w:w="575"/>
        <w:gridCol w:w="236"/>
        <w:gridCol w:w="664"/>
        <w:gridCol w:w="240"/>
        <w:gridCol w:w="627"/>
        <w:gridCol w:w="236"/>
        <w:gridCol w:w="518"/>
        <w:gridCol w:w="236"/>
        <w:gridCol w:w="486"/>
        <w:gridCol w:w="240"/>
        <w:gridCol w:w="630"/>
        <w:gridCol w:w="243"/>
        <w:gridCol w:w="615"/>
        <w:gridCol w:w="12"/>
        <w:gridCol w:w="8"/>
      </w:tblGrid>
      <w:tr w:rsidR="00F86099" w:rsidRPr="0044787F" w14:paraId="64C93306" w14:textId="77777777" w:rsidTr="00A94B18">
        <w:trPr>
          <w:gridAfter w:val="2"/>
          <w:wAfter w:w="20" w:type="dxa"/>
          <w:trHeight w:val="225"/>
          <w:tblHeader/>
        </w:trPr>
        <w:tc>
          <w:tcPr>
            <w:tcW w:w="2610" w:type="dxa"/>
            <w:noWrap/>
          </w:tcPr>
          <w:p w14:paraId="310C792F" w14:textId="77777777" w:rsidR="00F86099" w:rsidRPr="0044787F" w:rsidRDefault="00F86099" w:rsidP="006F6398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2809" w:type="dxa"/>
            <w:gridSpan w:val="31"/>
          </w:tcPr>
          <w:p w14:paraId="4691DC9C" w14:textId="77777777" w:rsidR="00F86099" w:rsidRPr="00047600" w:rsidRDefault="00F86099" w:rsidP="006F63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04760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04760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F85CB0" w:rsidRPr="0044787F" w14:paraId="037C284E" w14:textId="77777777" w:rsidTr="00A94B18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blHeader/>
        </w:trPr>
        <w:tc>
          <w:tcPr>
            <w:tcW w:w="2610" w:type="dxa"/>
            <w:vAlign w:val="bottom"/>
          </w:tcPr>
          <w:p w14:paraId="15B74BAB" w14:textId="77777777" w:rsidR="00F86099" w:rsidRPr="0044787F" w:rsidRDefault="00F86099" w:rsidP="006F63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45" w:type="dxa"/>
            <w:gridSpan w:val="3"/>
          </w:tcPr>
          <w:p w14:paraId="33DE947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8" w:type="dxa"/>
          </w:tcPr>
          <w:p w14:paraId="7CF2A60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2" w:type="dxa"/>
            <w:gridSpan w:val="3"/>
          </w:tcPr>
          <w:p w14:paraId="03D7F346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68" w:type="dxa"/>
          </w:tcPr>
          <w:p w14:paraId="0E9C75D0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6" w:type="dxa"/>
            <w:gridSpan w:val="3"/>
          </w:tcPr>
          <w:p w14:paraId="2360549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4199651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0" w:type="dxa"/>
            <w:gridSpan w:val="3"/>
          </w:tcPr>
          <w:p w14:paraId="34C80D7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79B8FCC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77" w:type="dxa"/>
            <w:gridSpan w:val="3"/>
          </w:tcPr>
          <w:p w14:paraId="48C6056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6FCA39B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1" w:type="dxa"/>
            <w:gridSpan w:val="3"/>
          </w:tcPr>
          <w:p w14:paraId="3C15715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1DA99EED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240" w:type="dxa"/>
            <w:gridSpan w:val="3"/>
          </w:tcPr>
          <w:p w14:paraId="0F42A3CC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40" w:type="dxa"/>
          </w:tcPr>
          <w:p w14:paraId="0A92775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00" w:type="dxa"/>
            <w:gridSpan w:val="4"/>
          </w:tcPr>
          <w:p w14:paraId="2FF9213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3128E3" w:rsidRPr="0044787F" w14:paraId="44BBBF43" w14:textId="77777777" w:rsidTr="00B03F61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610" w:type="dxa"/>
            <w:vAlign w:val="bottom"/>
            <w:hideMark/>
          </w:tcPr>
          <w:p w14:paraId="21C2AB04" w14:textId="6E5CD641" w:rsidR="003128E3" w:rsidRDefault="003128E3" w:rsidP="003128E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</w:t>
            </w:r>
            <w:r w:rsidR="00B93F3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หก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เดือนสิ้นสุด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  <w:p w14:paraId="4FD17B54" w14:textId="640AA91D" w:rsidR="003128E3" w:rsidRPr="0044787F" w:rsidRDefault="003128E3" w:rsidP="003128E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</w:t>
            </w:r>
            <w:r w:rsidR="00B93F3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0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="00B93F3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มิถุนายน</w:t>
            </w:r>
          </w:p>
        </w:tc>
        <w:tc>
          <w:tcPr>
            <w:tcW w:w="539" w:type="dxa"/>
          </w:tcPr>
          <w:p w14:paraId="3275286C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39C8815" w14:textId="5DC23F14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48" w:type="dxa"/>
          </w:tcPr>
          <w:p w14:paraId="371D6718" w14:textId="77777777" w:rsidR="003128E3" w:rsidRPr="0044787F" w:rsidRDefault="003128E3" w:rsidP="003128E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7E08D8E9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47650A4" w14:textId="55F19139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8" w:type="dxa"/>
          </w:tcPr>
          <w:p w14:paraId="3A006FEE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1F94D84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D219091" w14:textId="2C3A0272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</w:tcPr>
          <w:p w14:paraId="6BB3E231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095BE5F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DBD99FA" w14:textId="3BB52A70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68" w:type="dxa"/>
          </w:tcPr>
          <w:p w14:paraId="1DC8FBD7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49797B19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1A2F313" w14:textId="547441DA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42" w:type="dxa"/>
          </w:tcPr>
          <w:p w14:paraId="5353E5CF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5F06C007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7BCE223" w14:textId="2101A2CA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643C3660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7E0AF11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0642CCA" w14:textId="61A901C8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</w:tcPr>
          <w:p w14:paraId="4E1722B7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07826A3A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51D3E91" w14:textId="3131E06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3DF609E2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F1ABF40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90EFEC9" w14:textId="7027E731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7" w:type="dxa"/>
          </w:tcPr>
          <w:p w14:paraId="7F515329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50147DE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6B56C0E" w14:textId="2D2EEF69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68FF1CCA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F08D662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118446B" w14:textId="31153310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40" w:type="dxa"/>
          </w:tcPr>
          <w:p w14:paraId="6B057D2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6CC68F55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97B3322" w14:textId="1875B1A8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266567E2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0497ADF4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4FF549A" w14:textId="49F90F41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</w:tcPr>
          <w:p w14:paraId="125D82B9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736B09A7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A54C3FA" w14:textId="6C5E47AC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0" w:type="dxa"/>
          </w:tcPr>
          <w:p w14:paraId="50EF4A5A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0DE780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752F8F1" w14:textId="51AFAD70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43" w:type="dxa"/>
          </w:tcPr>
          <w:p w14:paraId="552517C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5" w:type="dxa"/>
            <w:gridSpan w:val="3"/>
          </w:tcPr>
          <w:p w14:paraId="42C6E528" w14:textId="77777777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AB4CA25" w14:textId="635202DA" w:rsidR="003128E3" w:rsidRPr="0044787F" w:rsidRDefault="003128E3" w:rsidP="003128E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</w:tr>
      <w:tr w:rsidR="00F86099" w:rsidRPr="0044787F" w14:paraId="20FADA76" w14:textId="77777777" w:rsidTr="00A94B18">
        <w:tblPrEx>
          <w:tblLook w:val="01E0" w:firstRow="1" w:lastRow="1" w:firstColumn="1" w:lastColumn="1" w:noHBand="0" w:noVBand="0"/>
        </w:tblPrEx>
        <w:trPr>
          <w:gridAfter w:val="2"/>
          <w:wAfter w:w="20" w:type="dxa"/>
          <w:tblHeader/>
        </w:trPr>
        <w:tc>
          <w:tcPr>
            <w:tcW w:w="2610" w:type="dxa"/>
            <w:vAlign w:val="bottom"/>
          </w:tcPr>
          <w:p w14:paraId="71A554AA" w14:textId="77777777" w:rsidR="00F86099" w:rsidRPr="0044787F" w:rsidRDefault="00F86099" w:rsidP="006F63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2809" w:type="dxa"/>
            <w:gridSpan w:val="31"/>
          </w:tcPr>
          <w:p w14:paraId="6EADEA1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3D25FE" w:rsidRPr="0044787F" w14:paraId="40E6D7C3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529BB3D0" w14:textId="77777777" w:rsidR="003D25FE" w:rsidRPr="0044787F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539" w:type="dxa"/>
            <w:vAlign w:val="bottom"/>
          </w:tcPr>
          <w:p w14:paraId="3A4E0F53" w14:textId="1E726A01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475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,43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8" w:type="dxa"/>
            <w:vAlign w:val="bottom"/>
          </w:tcPr>
          <w:p w14:paraId="5FAEB80B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CD7767B" w14:textId="3E1AABB3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498,803</w:t>
            </w:r>
          </w:p>
        </w:tc>
        <w:tc>
          <w:tcPr>
            <w:tcW w:w="238" w:type="dxa"/>
            <w:vAlign w:val="bottom"/>
          </w:tcPr>
          <w:p w14:paraId="00E92986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0BEAAF2F" w14:textId="6E34E31E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36,732</w:t>
            </w:r>
          </w:p>
        </w:tc>
        <w:tc>
          <w:tcPr>
            <w:tcW w:w="236" w:type="dxa"/>
            <w:vAlign w:val="bottom"/>
          </w:tcPr>
          <w:p w14:paraId="454F45B6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0D323FD5" w14:textId="08CED7FF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85,114</w:t>
            </w:r>
          </w:p>
        </w:tc>
        <w:tc>
          <w:tcPr>
            <w:tcW w:w="268" w:type="dxa"/>
            <w:vAlign w:val="bottom"/>
          </w:tcPr>
          <w:p w14:paraId="5BC78EF7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11C4899A" w14:textId="2DDC3F82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84,015</w:t>
            </w:r>
          </w:p>
        </w:tc>
        <w:tc>
          <w:tcPr>
            <w:tcW w:w="242" w:type="dxa"/>
            <w:vAlign w:val="bottom"/>
          </w:tcPr>
          <w:p w14:paraId="3BDF93B1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0B31B05D" w14:textId="752CBB4E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157,480</w:t>
            </w:r>
          </w:p>
        </w:tc>
        <w:tc>
          <w:tcPr>
            <w:tcW w:w="236" w:type="dxa"/>
            <w:vAlign w:val="bottom"/>
          </w:tcPr>
          <w:p w14:paraId="0C47A912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342DBD61" w14:textId="4ADD5007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169,991</w:t>
            </w:r>
          </w:p>
        </w:tc>
        <w:tc>
          <w:tcPr>
            <w:tcW w:w="236" w:type="dxa"/>
            <w:vAlign w:val="bottom"/>
          </w:tcPr>
          <w:p w14:paraId="59C701A9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42979EEA" w14:textId="6EA4DA4B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97,112</w:t>
            </w:r>
          </w:p>
        </w:tc>
        <w:tc>
          <w:tcPr>
            <w:tcW w:w="236" w:type="dxa"/>
          </w:tcPr>
          <w:p w14:paraId="4DB84DC6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328C8BCF" w14:textId="758371D0" w:rsidR="003D25FE" w:rsidRPr="00D77E81" w:rsidRDefault="006D098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124,105</w:t>
            </w:r>
          </w:p>
        </w:tc>
        <w:tc>
          <w:tcPr>
            <w:tcW w:w="237" w:type="dxa"/>
          </w:tcPr>
          <w:p w14:paraId="54DC46BC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1927F87" w14:textId="5D02E9A3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64,891</w:t>
            </w:r>
          </w:p>
        </w:tc>
        <w:tc>
          <w:tcPr>
            <w:tcW w:w="236" w:type="dxa"/>
            <w:vAlign w:val="bottom"/>
          </w:tcPr>
          <w:p w14:paraId="0C3320BC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207B72BD" w14:textId="62AA5B8C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90,278</w:t>
            </w:r>
          </w:p>
        </w:tc>
        <w:tc>
          <w:tcPr>
            <w:tcW w:w="240" w:type="dxa"/>
            <w:vAlign w:val="bottom"/>
          </w:tcPr>
          <w:p w14:paraId="3AED771B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42FF145C" w14:textId="054F20FB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903</w:t>
            </w:r>
            <w:r w:rsidRPr="000E4D3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400</w:t>
            </w:r>
          </w:p>
        </w:tc>
        <w:tc>
          <w:tcPr>
            <w:tcW w:w="236" w:type="dxa"/>
            <w:vAlign w:val="bottom"/>
          </w:tcPr>
          <w:p w14:paraId="4EBCE72F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3FFDE724" w14:textId="4FA15256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992D98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3176C7B5" w14:textId="227829DA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</w:tcPr>
          <w:p w14:paraId="34D83A07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6636FF20" w14:textId="05F8B2DA" w:rsidR="003D25FE" w:rsidRPr="003F5EAD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90,278</w:t>
            </w:r>
          </w:p>
        </w:tc>
        <w:tc>
          <w:tcPr>
            <w:tcW w:w="243" w:type="dxa"/>
          </w:tcPr>
          <w:p w14:paraId="66E64DA2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2C3D25FB" w14:textId="5363FB1B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903</w:t>
            </w:r>
            <w:r w:rsidRPr="00846A2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400</w:t>
            </w:r>
          </w:p>
        </w:tc>
      </w:tr>
      <w:tr w:rsidR="003D25FE" w:rsidRPr="0044787F" w14:paraId="753E8916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72F03BEA" w14:textId="77777777" w:rsidR="003D25FE" w:rsidRPr="0044787F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05376551" w14:textId="04301059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7,384</w:t>
            </w:r>
          </w:p>
        </w:tc>
        <w:tc>
          <w:tcPr>
            <w:tcW w:w="248" w:type="dxa"/>
            <w:vAlign w:val="bottom"/>
          </w:tcPr>
          <w:p w14:paraId="393677B8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799B9685" w14:textId="2039B5D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4,793</w:t>
            </w:r>
          </w:p>
        </w:tc>
        <w:tc>
          <w:tcPr>
            <w:tcW w:w="238" w:type="dxa"/>
            <w:vAlign w:val="bottom"/>
          </w:tcPr>
          <w:p w14:paraId="60EA73DC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D6BAF64" w14:textId="283D6734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7345B75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3EA55FF6" w14:textId="0240F528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95F2CA4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03408C56" w14:textId="157946C0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45,639</w:t>
            </w:r>
          </w:p>
        </w:tc>
        <w:tc>
          <w:tcPr>
            <w:tcW w:w="242" w:type="dxa"/>
            <w:vAlign w:val="bottom"/>
          </w:tcPr>
          <w:p w14:paraId="5E548347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6B3D11EF" w14:textId="501A9220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23,514</w:t>
            </w:r>
          </w:p>
        </w:tc>
        <w:tc>
          <w:tcPr>
            <w:tcW w:w="236" w:type="dxa"/>
            <w:vAlign w:val="bottom"/>
          </w:tcPr>
          <w:p w14:paraId="20E5F82F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316EEE61" w14:textId="46BAC548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33,963</w:t>
            </w:r>
          </w:p>
        </w:tc>
        <w:tc>
          <w:tcPr>
            <w:tcW w:w="236" w:type="dxa"/>
            <w:vAlign w:val="bottom"/>
          </w:tcPr>
          <w:p w14:paraId="07BBC7C6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9EBA3D0" w14:textId="45575646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7,470</w:t>
            </w:r>
          </w:p>
        </w:tc>
        <w:tc>
          <w:tcPr>
            <w:tcW w:w="236" w:type="dxa"/>
          </w:tcPr>
          <w:p w14:paraId="6FF834D5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200FBA27" w14:textId="5919DC37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3,7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</w:t>
            </w:r>
          </w:p>
        </w:tc>
        <w:tc>
          <w:tcPr>
            <w:tcW w:w="237" w:type="dxa"/>
          </w:tcPr>
          <w:p w14:paraId="16653DDE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5031D01" w14:textId="53CA04C8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4,013</w:t>
            </w:r>
          </w:p>
        </w:tc>
        <w:tc>
          <w:tcPr>
            <w:tcW w:w="236" w:type="dxa"/>
            <w:vAlign w:val="bottom"/>
          </w:tcPr>
          <w:p w14:paraId="237C8169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A7D6F02" w14:textId="59C562EE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90,744</w:t>
            </w:r>
          </w:p>
        </w:tc>
        <w:tc>
          <w:tcPr>
            <w:tcW w:w="240" w:type="dxa"/>
          </w:tcPr>
          <w:p w14:paraId="3918A613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1A7F49B" w14:textId="47B10078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39,790</w:t>
            </w:r>
          </w:p>
        </w:tc>
        <w:tc>
          <w:tcPr>
            <w:tcW w:w="236" w:type="dxa"/>
            <w:vAlign w:val="bottom"/>
          </w:tcPr>
          <w:p w14:paraId="235F9FA6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267C65C5" w14:textId="059A42D2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(90,74</w:t>
            </w:r>
            <w:r w:rsidR="00A4712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0D58F9F8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14:paraId="297A4E30" w14:textId="76EA49E3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(39,790)</w:t>
            </w:r>
          </w:p>
        </w:tc>
        <w:tc>
          <w:tcPr>
            <w:tcW w:w="240" w:type="dxa"/>
          </w:tcPr>
          <w:p w14:paraId="54165447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7ABF8E6" w14:textId="45D15731" w:rsidR="003D25FE" w:rsidRPr="003F5EAD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3" w:type="dxa"/>
          </w:tcPr>
          <w:p w14:paraId="1B7894A1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7BEAAEBD" w14:textId="3DA51D31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41C3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3D25FE" w:rsidRPr="0044787F" w14:paraId="56657515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7B1DF7B7" w14:textId="7E2B4D67" w:rsidR="003D25FE" w:rsidRPr="0044787F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539" w:type="dxa"/>
            <w:tcBorders>
              <w:top w:val="single" w:sz="4" w:space="0" w:color="auto"/>
            </w:tcBorders>
          </w:tcPr>
          <w:p w14:paraId="47B528E2" w14:textId="0C5D6EBB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482,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819</w:t>
            </w:r>
          </w:p>
        </w:tc>
        <w:tc>
          <w:tcPr>
            <w:tcW w:w="248" w:type="dxa"/>
          </w:tcPr>
          <w:p w14:paraId="0BEE3441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14:paraId="4C576666" w14:textId="6101BB5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503,596</w:t>
            </w:r>
          </w:p>
        </w:tc>
        <w:tc>
          <w:tcPr>
            <w:tcW w:w="238" w:type="dxa"/>
          </w:tcPr>
          <w:p w14:paraId="50002727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14:paraId="30EAE3AD" w14:textId="1CF10267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36,732</w:t>
            </w:r>
          </w:p>
        </w:tc>
        <w:tc>
          <w:tcPr>
            <w:tcW w:w="236" w:type="dxa"/>
          </w:tcPr>
          <w:p w14:paraId="3E2D3BE4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14:paraId="685F5DB6" w14:textId="1109B6C2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85,114</w:t>
            </w:r>
          </w:p>
        </w:tc>
        <w:tc>
          <w:tcPr>
            <w:tcW w:w="268" w:type="dxa"/>
          </w:tcPr>
          <w:p w14:paraId="2D9AFEB0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</w:tcPr>
          <w:p w14:paraId="2E296B2C" w14:textId="24B7ECBC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129,65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42" w:type="dxa"/>
          </w:tcPr>
          <w:p w14:paraId="06014A89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14:paraId="7A950B2F" w14:textId="2664B9F5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180,994</w:t>
            </w:r>
          </w:p>
        </w:tc>
        <w:tc>
          <w:tcPr>
            <w:tcW w:w="236" w:type="dxa"/>
          </w:tcPr>
          <w:p w14:paraId="42DB0ABA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683756C3" w14:textId="0A5A27C7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203,954</w:t>
            </w:r>
          </w:p>
        </w:tc>
        <w:tc>
          <w:tcPr>
            <w:tcW w:w="236" w:type="dxa"/>
          </w:tcPr>
          <w:p w14:paraId="2E0864D6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14:paraId="13113219" w14:textId="014CEA24" w:rsidR="003D25FE" w:rsidRPr="00D77E81" w:rsidRDefault="0011441A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104,582</w:t>
            </w:r>
          </w:p>
        </w:tc>
        <w:tc>
          <w:tcPr>
            <w:tcW w:w="236" w:type="dxa"/>
          </w:tcPr>
          <w:p w14:paraId="15BBA015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14:paraId="59F9058B" w14:textId="50354275" w:rsidR="003D25FE" w:rsidRPr="00D77E81" w:rsidRDefault="0011441A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127,863</w:t>
            </w:r>
          </w:p>
        </w:tc>
        <w:tc>
          <w:tcPr>
            <w:tcW w:w="237" w:type="dxa"/>
          </w:tcPr>
          <w:p w14:paraId="41567D03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2E06BBED" w14:textId="08263C15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68,904</w:t>
            </w:r>
          </w:p>
        </w:tc>
        <w:tc>
          <w:tcPr>
            <w:tcW w:w="236" w:type="dxa"/>
          </w:tcPr>
          <w:p w14:paraId="536432C9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5FD31FE" w14:textId="7BE248A4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81,022</w:t>
            </w:r>
          </w:p>
        </w:tc>
        <w:tc>
          <w:tcPr>
            <w:tcW w:w="240" w:type="dxa"/>
          </w:tcPr>
          <w:p w14:paraId="1D73C979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7E04E585" w14:textId="61E6A6AE" w:rsidR="003D25FE" w:rsidRPr="00D77E81" w:rsidRDefault="0011441A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943,190</w:t>
            </w:r>
          </w:p>
        </w:tc>
        <w:tc>
          <w:tcPr>
            <w:tcW w:w="236" w:type="dxa"/>
          </w:tcPr>
          <w:p w14:paraId="1CE612DC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</w:tcPr>
          <w:p w14:paraId="416E38FF" w14:textId="7AF82A08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(90,744)</w:t>
            </w:r>
          </w:p>
        </w:tc>
        <w:tc>
          <w:tcPr>
            <w:tcW w:w="236" w:type="dxa"/>
          </w:tcPr>
          <w:p w14:paraId="3C8D5585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14:paraId="1516A2B7" w14:textId="1521846D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(39,790)</w:t>
            </w:r>
          </w:p>
        </w:tc>
        <w:tc>
          <w:tcPr>
            <w:tcW w:w="240" w:type="dxa"/>
          </w:tcPr>
          <w:p w14:paraId="206D0054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0B252B0" w14:textId="70A16E80" w:rsidR="003D25FE" w:rsidRPr="003F5EAD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90,278</w:t>
            </w:r>
          </w:p>
        </w:tc>
        <w:tc>
          <w:tcPr>
            <w:tcW w:w="243" w:type="dxa"/>
          </w:tcPr>
          <w:p w14:paraId="241AD7F2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34DB269F" w14:textId="025DA73D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903</w:t>
            </w:r>
            <w:r w:rsidRPr="00310C3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400</w:t>
            </w:r>
          </w:p>
        </w:tc>
      </w:tr>
      <w:tr w:rsidR="003D25FE" w:rsidRPr="0044787F" w14:paraId="3E209B50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0D497FDF" w14:textId="77777777" w:rsidR="003D25FE" w:rsidRPr="0044787F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57BB4E4D" w14:textId="26E6ECB0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(413,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8" w:type="dxa"/>
          </w:tcPr>
          <w:p w14:paraId="47B7B3F8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6D7FFC52" w14:textId="1A7CE853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(431,697)</w:t>
            </w:r>
          </w:p>
        </w:tc>
        <w:tc>
          <w:tcPr>
            <w:tcW w:w="238" w:type="dxa"/>
          </w:tcPr>
          <w:p w14:paraId="61FFBDB6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B1DECEC" w14:textId="64B13245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(27,363)</w:t>
            </w:r>
          </w:p>
        </w:tc>
        <w:tc>
          <w:tcPr>
            <w:tcW w:w="236" w:type="dxa"/>
          </w:tcPr>
          <w:p w14:paraId="3616F29A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2965C1C2" w14:textId="3CB4DEEF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(71,827)</w:t>
            </w:r>
          </w:p>
        </w:tc>
        <w:tc>
          <w:tcPr>
            <w:tcW w:w="268" w:type="dxa"/>
          </w:tcPr>
          <w:p w14:paraId="3FC6F1B7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4E33C2D6" w14:textId="4540DDDE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(69,639)</w:t>
            </w:r>
          </w:p>
        </w:tc>
        <w:tc>
          <w:tcPr>
            <w:tcW w:w="242" w:type="dxa"/>
          </w:tcPr>
          <w:p w14:paraId="32C65EEA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7F34024F" w14:textId="013EA7CD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(99,827)</w:t>
            </w:r>
          </w:p>
        </w:tc>
        <w:tc>
          <w:tcPr>
            <w:tcW w:w="236" w:type="dxa"/>
          </w:tcPr>
          <w:p w14:paraId="09497F99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63B0BD76" w14:textId="3E140C9A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(194,315)</w:t>
            </w:r>
          </w:p>
        </w:tc>
        <w:tc>
          <w:tcPr>
            <w:tcW w:w="236" w:type="dxa"/>
          </w:tcPr>
          <w:p w14:paraId="0E615081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65A2946" w14:textId="6E46704F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1144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90,255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BEE360E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4C9C5F79" w14:textId="012B726A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1144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125,668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26077B20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080B501F" w14:textId="3DDBB9C9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(80,342)</w:t>
            </w:r>
          </w:p>
        </w:tc>
        <w:tc>
          <w:tcPr>
            <w:tcW w:w="236" w:type="dxa"/>
          </w:tcPr>
          <w:p w14:paraId="350D7267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FEABBA6" w14:textId="19ACEC9E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30,929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4B2DAE2A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327F5973" w14:textId="27D3EBA9" w:rsidR="003D25FE" w:rsidRPr="00D77E81" w:rsidRDefault="0011441A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(773,948)</w:t>
            </w:r>
          </w:p>
        </w:tc>
        <w:tc>
          <w:tcPr>
            <w:tcW w:w="236" w:type="dxa"/>
          </w:tcPr>
          <w:p w14:paraId="5A976299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7CAE6EE8" w14:textId="7760EFA2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69,972</w:t>
            </w:r>
          </w:p>
        </w:tc>
        <w:tc>
          <w:tcPr>
            <w:tcW w:w="236" w:type="dxa"/>
          </w:tcPr>
          <w:p w14:paraId="4AE1A6A1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14:paraId="4DC23B24" w14:textId="41E1FFEC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30,967</w:t>
            </w:r>
          </w:p>
        </w:tc>
        <w:tc>
          <w:tcPr>
            <w:tcW w:w="240" w:type="dxa"/>
          </w:tcPr>
          <w:p w14:paraId="2F63A6F3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088E13" w14:textId="3BBB2D1F" w:rsidR="003D25FE" w:rsidRPr="003F5EAD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(7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60,957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6C3F218D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4CF71655" w14:textId="5DE578BE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742</w:t>
            </w: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981</w:t>
            </w: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3D25FE" w:rsidRPr="0044787F" w14:paraId="55A973C0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rHeight w:val="163"/>
        </w:trPr>
        <w:tc>
          <w:tcPr>
            <w:tcW w:w="2610" w:type="dxa"/>
            <w:vAlign w:val="bottom"/>
          </w:tcPr>
          <w:p w14:paraId="03F31D24" w14:textId="5979AC45" w:rsidR="003D25FE" w:rsidRPr="0044787F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(ขาดทุน)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</w:tcPr>
          <w:p w14:paraId="20B18FB9" w14:textId="0BA1B670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8,875</w:t>
            </w:r>
          </w:p>
        </w:tc>
        <w:tc>
          <w:tcPr>
            <w:tcW w:w="248" w:type="dxa"/>
          </w:tcPr>
          <w:p w14:paraId="56E37509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</w:tcPr>
          <w:p w14:paraId="6F0DC963" w14:textId="44E98B53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71,899</w:t>
            </w:r>
          </w:p>
        </w:tc>
        <w:tc>
          <w:tcPr>
            <w:tcW w:w="238" w:type="dxa"/>
          </w:tcPr>
          <w:p w14:paraId="7EF3C31D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</w:tcPr>
          <w:p w14:paraId="68911BF4" w14:textId="4A476CD6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9,369</w:t>
            </w:r>
          </w:p>
        </w:tc>
        <w:tc>
          <w:tcPr>
            <w:tcW w:w="236" w:type="dxa"/>
          </w:tcPr>
          <w:p w14:paraId="21EA598D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367A3E01" w14:textId="01D958FC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13,287</w:t>
            </w:r>
          </w:p>
        </w:tc>
        <w:tc>
          <w:tcPr>
            <w:tcW w:w="268" w:type="dxa"/>
          </w:tcPr>
          <w:p w14:paraId="0AA986A8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</w:tcPr>
          <w:p w14:paraId="249F89CA" w14:textId="3CB061DE" w:rsidR="003D25FE" w:rsidRPr="00D77E81" w:rsidRDefault="00455C1B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60,01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2" w:type="dxa"/>
          </w:tcPr>
          <w:p w14:paraId="1775CB0C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1CFB5BD6" w14:textId="5BB81500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81,167</w:t>
            </w:r>
          </w:p>
        </w:tc>
        <w:tc>
          <w:tcPr>
            <w:tcW w:w="236" w:type="dxa"/>
          </w:tcPr>
          <w:p w14:paraId="71FED75D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5898F495" w14:textId="0705F5A3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9,639</w:t>
            </w:r>
          </w:p>
        </w:tc>
        <w:tc>
          <w:tcPr>
            <w:tcW w:w="236" w:type="dxa"/>
          </w:tcPr>
          <w:p w14:paraId="7EEBE43F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</w:tcPr>
          <w:p w14:paraId="3AA04936" w14:textId="37E3930B" w:rsidR="003D25FE" w:rsidRPr="00D77E81" w:rsidRDefault="0011441A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14,327</w:t>
            </w:r>
          </w:p>
        </w:tc>
        <w:tc>
          <w:tcPr>
            <w:tcW w:w="236" w:type="dxa"/>
          </w:tcPr>
          <w:p w14:paraId="32256E11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</w:tcPr>
          <w:p w14:paraId="60FC46A9" w14:textId="28D21810" w:rsidR="003D25FE" w:rsidRPr="00D77E81" w:rsidRDefault="0011441A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2,195</w:t>
            </w:r>
          </w:p>
        </w:tc>
        <w:tc>
          <w:tcPr>
            <w:tcW w:w="237" w:type="dxa"/>
          </w:tcPr>
          <w:p w14:paraId="492F9BFC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427FDD2D" w14:textId="31732ACA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(11,438)</w:t>
            </w:r>
          </w:p>
        </w:tc>
        <w:tc>
          <w:tcPr>
            <w:tcW w:w="236" w:type="dxa"/>
          </w:tcPr>
          <w:p w14:paraId="3E54DDE4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8D145CC" w14:textId="0EFAE231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150,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093</w:t>
            </w:r>
          </w:p>
        </w:tc>
        <w:tc>
          <w:tcPr>
            <w:tcW w:w="240" w:type="dxa"/>
          </w:tcPr>
          <w:p w14:paraId="6F6F985F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2735589E" w14:textId="77D711AE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169,242</w:t>
            </w:r>
          </w:p>
        </w:tc>
        <w:tc>
          <w:tcPr>
            <w:tcW w:w="236" w:type="dxa"/>
          </w:tcPr>
          <w:p w14:paraId="449572A6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double" w:sz="4" w:space="0" w:color="auto"/>
            </w:tcBorders>
          </w:tcPr>
          <w:p w14:paraId="345C2E8F" w14:textId="08212093" w:rsidR="003D25FE" w:rsidRPr="00D77E81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(20,77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4F72FF23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double" w:sz="4" w:space="0" w:color="auto"/>
            </w:tcBorders>
          </w:tcPr>
          <w:p w14:paraId="09B2BDBB" w14:textId="1623CEAA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(8,823)</w:t>
            </w:r>
          </w:p>
        </w:tc>
        <w:tc>
          <w:tcPr>
            <w:tcW w:w="240" w:type="dxa"/>
          </w:tcPr>
          <w:p w14:paraId="29256482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A8DA433" w14:textId="33D99F15" w:rsidR="003D25FE" w:rsidRPr="003F5EAD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129,32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43" w:type="dxa"/>
          </w:tcPr>
          <w:p w14:paraId="46E0EB41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627" w:right="-4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3DADF554" w14:textId="475609F6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3523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160,419</w:t>
            </w:r>
          </w:p>
        </w:tc>
      </w:tr>
      <w:tr w:rsidR="003D25FE" w:rsidRPr="0044787F" w14:paraId="3D9FA1EA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rHeight w:val="143"/>
        </w:trPr>
        <w:tc>
          <w:tcPr>
            <w:tcW w:w="2610" w:type="dxa"/>
            <w:vAlign w:val="bottom"/>
          </w:tcPr>
          <w:p w14:paraId="60CA7D97" w14:textId="77777777" w:rsidR="003D25FE" w:rsidRPr="0044787F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539" w:type="dxa"/>
            <w:tcBorders>
              <w:top w:val="double" w:sz="4" w:space="0" w:color="auto"/>
            </w:tcBorders>
          </w:tcPr>
          <w:p w14:paraId="5340F8D3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7E9690DD" w14:textId="77777777" w:rsidR="003D25FE" w:rsidRPr="00D77E81" w:rsidRDefault="003D25FE" w:rsidP="003D25FE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14:paraId="714062CC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E1B1755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tcBorders>
              <w:top w:val="double" w:sz="4" w:space="0" w:color="auto"/>
            </w:tcBorders>
          </w:tcPr>
          <w:p w14:paraId="005AEF06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90762C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30124A4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48B87B4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tcBorders>
              <w:top w:val="double" w:sz="4" w:space="0" w:color="auto"/>
            </w:tcBorders>
          </w:tcPr>
          <w:p w14:paraId="685E4BCD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48EDEBA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tcBorders>
              <w:top w:val="double" w:sz="4" w:space="0" w:color="auto"/>
            </w:tcBorders>
          </w:tcPr>
          <w:p w14:paraId="78034495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6AFF1E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3C9E676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9AF810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  <w:tcBorders>
              <w:top w:val="double" w:sz="4" w:space="0" w:color="auto"/>
            </w:tcBorders>
          </w:tcPr>
          <w:p w14:paraId="2B2B4452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5E8D4B5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  <w:tcBorders>
              <w:top w:val="double" w:sz="4" w:space="0" w:color="auto"/>
            </w:tcBorders>
          </w:tcPr>
          <w:p w14:paraId="4034F234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4A3C958C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14201D7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4D50C0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D1F9FB5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13EA0F2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4AB1349D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3C3691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  <w:tcBorders>
              <w:top w:val="double" w:sz="4" w:space="0" w:color="auto"/>
            </w:tcBorders>
          </w:tcPr>
          <w:p w14:paraId="20060FC0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96FFA2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  <w:tcBorders>
              <w:top w:val="double" w:sz="4" w:space="0" w:color="auto"/>
            </w:tcBorders>
          </w:tcPr>
          <w:p w14:paraId="72D9BD3E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263DFA19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32B04D40" w14:textId="25B17BEF" w:rsidR="003D25FE" w:rsidRPr="00030CF2" w:rsidRDefault="00DC28C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DC28C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93,569</w:t>
            </w:r>
          </w:p>
        </w:tc>
        <w:tc>
          <w:tcPr>
            <w:tcW w:w="243" w:type="dxa"/>
          </w:tcPr>
          <w:p w14:paraId="3090649F" w14:textId="77777777" w:rsidR="003D25FE" w:rsidRPr="00030CF2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gridSpan w:val="2"/>
          </w:tcPr>
          <w:p w14:paraId="2E70EF78" w14:textId="01B8A783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C3523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47,676</w:t>
            </w:r>
          </w:p>
        </w:tc>
      </w:tr>
      <w:tr w:rsidR="003D25FE" w:rsidRPr="0044787F" w14:paraId="0FA3D634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rHeight w:val="143"/>
        </w:trPr>
        <w:tc>
          <w:tcPr>
            <w:tcW w:w="2610" w:type="dxa"/>
          </w:tcPr>
          <w:p w14:paraId="30136740" w14:textId="77777777" w:rsidR="003D25FE" w:rsidRPr="005A5995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A0EF4">
              <w:rPr>
                <w:sz w:val="19"/>
                <w:szCs w:val="19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539" w:type="dxa"/>
          </w:tcPr>
          <w:p w14:paraId="736CC289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2E6FFC21" w14:textId="77777777" w:rsidR="003D25FE" w:rsidRPr="00D77E81" w:rsidRDefault="003D25FE" w:rsidP="003D25FE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1928494B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9908AC7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7928C789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7BCB6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2437195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70D40029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101711C5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0116331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16174A96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69512AB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6FF9EA1B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9712A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7BB392D1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3144952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2C4DB01F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3B6A6D3A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7CED2D59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1F1A306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1E07E20B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F7770B3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142B5F6B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EF83DEC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746C6D75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EB022D4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46350CA3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7C329929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3C2AB2D4" w14:textId="27135E08" w:rsidR="003D25FE" w:rsidRPr="00030CF2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3" w:type="dxa"/>
          </w:tcPr>
          <w:p w14:paraId="4D1B4F73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27" w:type="dxa"/>
            <w:gridSpan w:val="2"/>
          </w:tcPr>
          <w:p w14:paraId="2BC3BFDA" w14:textId="23FF034A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F66E6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16,582</w:t>
            </w:r>
          </w:p>
        </w:tc>
      </w:tr>
      <w:tr w:rsidR="003D25FE" w:rsidRPr="0044787F" w14:paraId="4D076F0A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3BB84796" w14:textId="74EA89F9" w:rsidR="003D25FE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กำไรจากการเปลี่ยนแปลงสถานะเงินลงทุน</w:t>
            </w:r>
          </w:p>
        </w:tc>
        <w:tc>
          <w:tcPr>
            <w:tcW w:w="539" w:type="dxa"/>
          </w:tcPr>
          <w:p w14:paraId="279F130B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1CAA66C3" w14:textId="77777777" w:rsidR="003D25FE" w:rsidRPr="00D77E81" w:rsidRDefault="003D25FE" w:rsidP="003D25FE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5035118B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1EEEDF02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4CEE1D94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5F1860A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7DB00E36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661E32FD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2F96FA0A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4E031B36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6837CEB1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001419B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0B3EA0F7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CB1EC6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50C75953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ABAB5A0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37D660E4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364FD349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F6963CC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9265F80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502A9BE6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0DAB9DB3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0BCD9906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974291C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2859FE46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F7C9AE0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0A4E35E1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7575BC8C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0CF2F76" w14:textId="1C11FB56" w:rsidR="003D25FE" w:rsidRPr="00030CF2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3" w:type="dxa"/>
          </w:tcPr>
          <w:p w14:paraId="675C8B38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6455DCE0" w14:textId="439B0786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F66E6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67,722</w:t>
            </w:r>
          </w:p>
        </w:tc>
      </w:tr>
      <w:tr w:rsidR="003D25FE" w14:paraId="38CD58F6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313BC187" w14:textId="77777777" w:rsidR="003D25FE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539" w:type="dxa"/>
          </w:tcPr>
          <w:p w14:paraId="5C7C2B49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22958828" w14:textId="77777777" w:rsidR="003D25FE" w:rsidRPr="00D77E81" w:rsidRDefault="003D25FE" w:rsidP="003D25FE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5D952AF0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3E9D332C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2FC0EDBC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76D1B7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4FC379B9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192191B7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37DFD559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21089632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6176ADFD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0FDBB19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40FF6F0C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253E55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07922D79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DE73FE5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7B8AEBDC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1B87558E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31E9DB2A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389A509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028D2EC1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7D47458D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32442F35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CD3CDE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648F2C53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3A44D7B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313D6604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1B7F645F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13A5DD8" w14:textId="2E8A3D83" w:rsidR="003D25FE" w:rsidRPr="00030CF2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222,</w:t>
            </w:r>
            <w:r w:rsidR="008111C2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243" w:type="dxa"/>
          </w:tcPr>
          <w:p w14:paraId="372EC5F7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186D6BCD" w14:textId="2D7C74F3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</w:rPr>
              <w:t>292,399</w:t>
            </w:r>
          </w:p>
        </w:tc>
      </w:tr>
      <w:tr w:rsidR="003D25FE" w:rsidRPr="0044787F" w14:paraId="2C933B8D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38DAA5C4" w14:textId="77777777" w:rsidR="003D25FE" w:rsidRPr="0044787F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ต้นทุนการจัดจำหน่ายและค่าใช้จ่ายในการบริหาร</w:t>
            </w:r>
          </w:p>
        </w:tc>
        <w:tc>
          <w:tcPr>
            <w:tcW w:w="539" w:type="dxa"/>
          </w:tcPr>
          <w:p w14:paraId="37162639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67C52043" w14:textId="77777777" w:rsidR="003D25FE" w:rsidRPr="00D77E81" w:rsidRDefault="003D25FE" w:rsidP="003D25FE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10739617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3D51AB79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012C26DD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5DBA0F6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25BACB72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0A1B9DBC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607EF1CD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010F2606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3D325633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F21A7D6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5930A2B8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9DF4EDA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46E0CB26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8DE555C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447D7B1F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1CE91FCB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367565D2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0CFF02C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543D9B61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5A7EB872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4A76CFF2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B144B4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6498F739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B513F64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56F9B891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cs/>
                <w:lang w:eastAsia="en-GB"/>
              </w:rPr>
            </w:pPr>
          </w:p>
        </w:tc>
        <w:tc>
          <w:tcPr>
            <w:tcW w:w="240" w:type="dxa"/>
          </w:tcPr>
          <w:p w14:paraId="452A7954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29C5EFD2" w14:textId="7F1D918A" w:rsidR="003D25FE" w:rsidRPr="00030CF2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(156,1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298E0CDA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2F5A0C36" w14:textId="6EBAEBF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8,367</w:t>
            </w: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3D25FE" w:rsidRPr="0044787F" w14:paraId="17196823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27605216" w14:textId="77777777" w:rsidR="003D25FE" w:rsidRPr="0044787F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539" w:type="dxa"/>
          </w:tcPr>
          <w:p w14:paraId="3539E2DF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08C1466E" w14:textId="77777777" w:rsidR="003D25FE" w:rsidRPr="00D77E81" w:rsidRDefault="003D25FE" w:rsidP="003D25FE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79B78D06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11AA1FAF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468E43D5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ACD1240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0842133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69E80962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05BCDDBB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3992FC57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56E7724A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818752D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D53EF3A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80D6089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043D20CB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81FC7FD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36481040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05A42AD7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060C2771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1B51C96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2BA86CD4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cs/>
                <w:lang w:eastAsia="en-GB"/>
              </w:rPr>
            </w:pPr>
          </w:p>
        </w:tc>
        <w:tc>
          <w:tcPr>
            <w:tcW w:w="240" w:type="dxa"/>
          </w:tcPr>
          <w:p w14:paraId="7763D6E1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4C377C16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7A025B2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25D2DF01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5C1EBD4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1B80DBEA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398166D1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14:paraId="34522C5B" w14:textId="64004212" w:rsidR="003D25FE" w:rsidRPr="00030CF2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(65,404)</w:t>
            </w:r>
          </w:p>
        </w:tc>
        <w:tc>
          <w:tcPr>
            <w:tcW w:w="243" w:type="dxa"/>
          </w:tcPr>
          <w:p w14:paraId="4F7C5D06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71099155" w14:textId="13FB66D5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(53,063)</w:t>
            </w:r>
          </w:p>
        </w:tc>
      </w:tr>
      <w:tr w:rsidR="003D25FE" w:rsidRPr="00032622" w14:paraId="607DBD82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17A17714" w14:textId="574E1107" w:rsidR="003D25FE" w:rsidRPr="00F4145D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ผลขาดทุนจากการด้อยค่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า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ซึ่งเป็นไปตาม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TFRS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539" w:type="dxa"/>
          </w:tcPr>
          <w:p w14:paraId="2861FAA1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51D8CD73" w14:textId="77777777" w:rsidR="003D25FE" w:rsidRPr="00D77E81" w:rsidRDefault="003D25FE" w:rsidP="003D25FE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054EA240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34B33330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59BF8C48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47589D0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4C34BA5E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1DDE7EC5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7BB1FE24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766F9C3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32C8F4F9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26ACC32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36288EE7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CFF0D9B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6FB9DD68" w14:textId="77777777" w:rsidR="003D25FE" w:rsidRPr="00D77E81" w:rsidRDefault="003D25FE" w:rsidP="003D25FE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86FC06A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02357010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5718C936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6CEC0DAF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6D5E717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470F2237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2AA06F0C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67D0FBBE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756A6CD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3249ED33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91D987D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5F6FE0E1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62130009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179052FA" w14:textId="5E92E0EA" w:rsidR="003D25FE" w:rsidRPr="00030CF2" w:rsidRDefault="00EE7170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6D098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10,399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16CC0AA1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6DFEBBF6" w14:textId="7FE10FB5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(8,521)</w:t>
            </w:r>
          </w:p>
        </w:tc>
      </w:tr>
      <w:tr w:rsidR="003D25FE" w:rsidRPr="0044787F" w14:paraId="2E38FD61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47CE1B1B" w14:textId="77777777" w:rsidR="003D25FE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ส่วนแบ่งกำไรจากเงินลงทุนในบริษัทร่วมและ</w:t>
            </w:r>
          </w:p>
          <w:p w14:paraId="52DC08DB" w14:textId="23DF47B1" w:rsidR="003D25FE" w:rsidRPr="0044787F" w:rsidRDefault="003D25FE" w:rsidP="003D25FE">
            <w:pPr>
              <w:pStyle w:val="NoSpacing"/>
              <w:tabs>
                <w:tab w:val="clear" w:pos="227"/>
                <w:tab w:val="clear" w:pos="1871"/>
                <w:tab w:val="left" w:pos="162"/>
              </w:tabs>
              <w:ind w:left="70" w:right="-200" w:firstLine="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539" w:type="dxa"/>
          </w:tcPr>
          <w:p w14:paraId="5E4C9139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14:paraId="3A6C257A" w14:textId="77777777" w:rsidR="003D25FE" w:rsidRPr="00D77E81" w:rsidRDefault="003D25FE" w:rsidP="003D25FE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61E69721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</w:tcPr>
          <w:p w14:paraId="6640B6B6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</w:tcPr>
          <w:p w14:paraId="5BAE4945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83DBE26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03B488BB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3FEE2801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2E817F70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3902B3B2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37B47C7F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218DCE5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EDEFEFB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BE8A918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67ABC340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36E5DAB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7C0C46C7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7E044271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0475D686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7B394B1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7F5C251C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0D08A912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204AE1CC" w14:textId="77777777" w:rsidR="003D25FE" w:rsidRPr="00D77E81" w:rsidRDefault="003D25FE" w:rsidP="003D25FE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3C502CF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6809A5C6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55299065" w14:textId="77777777" w:rsidR="003D25FE" w:rsidRPr="00D77E81" w:rsidRDefault="003D25FE" w:rsidP="003D25FE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36954902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181EB529" w14:textId="77777777" w:rsidR="003D25FE" w:rsidRPr="00D77E81" w:rsidRDefault="003D25FE" w:rsidP="003D25FE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</w:tcPr>
          <w:p w14:paraId="1EEB9860" w14:textId="77777777" w:rsidR="003D25FE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3F740B9" w14:textId="3979E7F8" w:rsidR="00EE7170" w:rsidRPr="00030CF2" w:rsidRDefault="006D098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30,</w:t>
            </w:r>
            <w:r w:rsidR="0034522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689</w:t>
            </w:r>
          </w:p>
        </w:tc>
        <w:tc>
          <w:tcPr>
            <w:tcW w:w="243" w:type="dxa"/>
          </w:tcPr>
          <w:p w14:paraId="1F7AF777" w14:textId="77777777" w:rsidR="003D25FE" w:rsidRPr="00D77E81" w:rsidRDefault="003D25FE" w:rsidP="003D25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782496B3" w14:textId="77777777" w:rsidR="003D25FE" w:rsidRPr="007D363A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6B52428" w14:textId="2EB64C49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254B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26,334</w:t>
            </w:r>
          </w:p>
        </w:tc>
      </w:tr>
      <w:tr w:rsidR="003D25FE" w:rsidRPr="0044787F" w14:paraId="09DC2242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5B5D4CD3" w14:textId="77777777" w:rsidR="003D25FE" w:rsidRPr="0044787F" w:rsidRDefault="003D25FE" w:rsidP="003D25FE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539" w:type="dxa"/>
            <w:vAlign w:val="bottom"/>
          </w:tcPr>
          <w:p w14:paraId="25592BA5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68EC2F7B" w14:textId="77777777" w:rsidR="003D25FE" w:rsidRPr="00D77E81" w:rsidRDefault="003D25FE" w:rsidP="003D25FE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7E67A05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FE3E0B7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1430B096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F337BF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  <w:vAlign w:val="bottom"/>
          </w:tcPr>
          <w:p w14:paraId="4FAE5847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6E7D76FA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  <w:vAlign w:val="bottom"/>
          </w:tcPr>
          <w:p w14:paraId="5E4A5732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4FFF519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  <w:vAlign w:val="bottom"/>
          </w:tcPr>
          <w:p w14:paraId="4A6ABB6A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4AA98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  <w:vAlign w:val="bottom"/>
          </w:tcPr>
          <w:p w14:paraId="7731884B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246A7D9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2BA1FA63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00F778B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6C69BF39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2FD9E299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54D6D6A1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F4D087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5AF0B66A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F92E582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vAlign w:val="bottom"/>
          </w:tcPr>
          <w:p w14:paraId="217BA6BD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FB85377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  <w:vAlign w:val="bottom"/>
          </w:tcPr>
          <w:p w14:paraId="7D66B58C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4FBA56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55AC6675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51E381F3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FFD3340" w14:textId="17D11522" w:rsidR="003D25FE" w:rsidRPr="00030CF2" w:rsidRDefault="006D098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21,</w:t>
            </w:r>
            <w:r w:rsidR="00345220">
              <w:rPr>
                <w:rFonts w:asciiTheme="majorBidi" w:hAnsiTheme="majorBidi" w:cstheme="majorBidi"/>
                <w:sz w:val="19"/>
                <w:szCs w:val="19"/>
              </w:rPr>
              <w:t>584</w:t>
            </w:r>
          </w:p>
        </w:tc>
        <w:tc>
          <w:tcPr>
            <w:tcW w:w="243" w:type="dxa"/>
          </w:tcPr>
          <w:p w14:paraId="4FA3EE46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5EF8CCF8" w14:textId="22995EB8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2257DF">
              <w:rPr>
                <w:rFonts w:asciiTheme="majorBidi" w:hAnsiTheme="majorBidi" w:cstheme="majorBidi"/>
                <w:sz w:val="19"/>
                <w:szCs w:val="19"/>
              </w:rPr>
              <w:t>108,782</w:t>
            </w:r>
          </w:p>
        </w:tc>
      </w:tr>
      <w:tr w:rsidR="003D25FE" w:rsidRPr="0044787F" w14:paraId="085E0D7A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5D1B017C" w14:textId="4B567934" w:rsidR="003D25FE" w:rsidRPr="0044787F" w:rsidRDefault="003D25FE" w:rsidP="003D25F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539" w:type="dxa"/>
            <w:vAlign w:val="bottom"/>
          </w:tcPr>
          <w:p w14:paraId="7014E522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6CA7498D" w14:textId="77777777" w:rsidR="003D25FE" w:rsidRPr="00D77E81" w:rsidRDefault="003D25FE" w:rsidP="003D25FE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68BD9E55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D700350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5D3BE522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DD237B8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64B07D09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61B9B163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2BD70B1E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73D243CE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648021BB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29AF25B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2D50445B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B5B32D8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74BA75DC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048809E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687B0570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528C83EF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73AE5764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25B82EE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0BBA91A5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0F722EBA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2A77607E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0BD7E94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40ADC9D2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66245B8C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1BD8F708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6D89BA55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7BE3335" w14:textId="32EC25F1" w:rsidR="003D25FE" w:rsidRPr="00030CF2" w:rsidRDefault="008111C2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E717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981</w:t>
            </w:r>
          </w:p>
        </w:tc>
        <w:tc>
          <w:tcPr>
            <w:tcW w:w="243" w:type="dxa"/>
          </w:tcPr>
          <w:p w14:paraId="36BF5A7C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65FF25E7" w14:textId="70D37648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032659">
              <w:rPr>
                <w:rFonts w:asciiTheme="majorBidi" w:hAnsiTheme="majorBidi" w:cstheme="majorBidi"/>
                <w:sz w:val="19"/>
                <w:szCs w:val="19"/>
              </w:rPr>
              <w:t>15,317</w:t>
            </w:r>
          </w:p>
        </w:tc>
      </w:tr>
      <w:tr w:rsidR="003D25FE" w:rsidRPr="00212ED2" w14:paraId="5939A528" w14:textId="77777777" w:rsidTr="00B03F61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1B37ACC8" w14:textId="77777777" w:rsidR="003D25FE" w:rsidRPr="00212ED2" w:rsidRDefault="003D25FE" w:rsidP="003D25FE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212ED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539" w:type="dxa"/>
            <w:vAlign w:val="bottom"/>
          </w:tcPr>
          <w:p w14:paraId="41EC359F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1DD1DABF" w14:textId="77777777" w:rsidR="003D25FE" w:rsidRPr="00D77E81" w:rsidRDefault="003D25FE" w:rsidP="003D25FE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58" w:type="dxa"/>
          </w:tcPr>
          <w:p w14:paraId="16C19DE4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CD2F8C4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649E2EDF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791FA5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83" w:type="dxa"/>
          </w:tcPr>
          <w:p w14:paraId="78BFAF5D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68" w:type="dxa"/>
          </w:tcPr>
          <w:p w14:paraId="6CB78C5A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44" w:type="dxa"/>
          </w:tcPr>
          <w:p w14:paraId="5890456A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2" w:type="dxa"/>
          </w:tcPr>
          <w:p w14:paraId="31C3E2ED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0" w:type="dxa"/>
          </w:tcPr>
          <w:p w14:paraId="42E57BC2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78C99D43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69A300BC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D600DA1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9" w:type="dxa"/>
          </w:tcPr>
          <w:p w14:paraId="58F7B174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315F926C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65" w:type="dxa"/>
          </w:tcPr>
          <w:p w14:paraId="3A810690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7" w:type="dxa"/>
          </w:tcPr>
          <w:p w14:paraId="02E5872D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75" w:type="dxa"/>
          </w:tcPr>
          <w:p w14:paraId="3A7F7A0D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477A211D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64" w:type="dxa"/>
          </w:tcPr>
          <w:p w14:paraId="33551E97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63836484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</w:tcPr>
          <w:p w14:paraId="42B3F7BE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0D33FB0F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518" w:type="dxa"/>
          </w:tcPr>
          <w:p w14:paraId="1E33296C" w14:textId="3B56166B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14:paraId="2BC8C5D7" w14:textId="77777777" w:rsidR="003D25FE" w:rsidRPr="00D77E81" w:rsidRDefault="003D25FE" w:rsidP="003D25F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486" w:type="dxa"/>
          </w:tcPr>
          <w:p w14:paraId="505A8606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3BD46182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DAD7D16" w14:textId="06C736C8" w:rsidR="003D25FE" w:rsidRPr="00030CF2" w:rsidRDefault="00B03F61" w:rsidP="00123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B03F6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27,</w:t>
            </w:r>
            <w:r w:rsidR="0069604A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565</w:t>
            </w:r>
          </w:p>
        </w:tc>
        <w:tc>
          <w:tcPr>
            <w:tcW w:w="243" w:type="dxa"/>
          </w:tcPr>
          <w:p w14:paraId="63A48C0F" w14:textId="77777777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9DF7D6" w14:textId="7B6DA642" w:rsidR="003D25FE" w:rsidRPr="00D77E81" w:rsidRDefault="003D25FE" w:rsidP="003D2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257D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124,099</w:t>
            </w:r>
          </w:p>
        </w:tc>
      </w:tr>
    </w:tbl>
    <w:p w14:paraId="67759840" w14:textId="6EA12BE5" w:rsidR="002B2CA6" w:rsidRDefault="002B2CA6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</w:p>
    <w:p w14:paraId="59F59493" w14:textId="4CFADE26" w:rsidR="00A72734" w:rsidRPr="009433A9" w:rsidRDefault="00A72734" w:rsidP="008F5515">
      <w:pPr>
        <w:rPr>
          <w:rFonts w:ascii="Angsana New" w:hAnsi="Angsana New"/>
          <w:sz w:val="30"/>
          <w:szCs w:val="30"/>
          <w:cs/>
        </w:rPr>
        <w:sectPr w:rsidR="00A72734" w:rsidRPr="009433A9" w:rsidSect="0095740D">
          <w:headerReference w:type="default" r:id="rId18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BB7FDFE" w14:textId="393E7C4E" w:rsidR="00541200" w:rsidRPr="00A9378F" w:rsidRDefault="00541200" w:rsidP="005E75C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7" w:name="_Hlk101883478"/>
      <w:bookmarkStart w:id="8" w:name="OLE_LINK4"/>
      <w:r w:rsidRPr="00A9378F">
        <w:rPr>
          <w:rFonts w:ascii="Angsana New" w:hAnsi="Angsana New" w:hint="cs"/>
          <w:bCs/>
          <w:sz w:val="30"/>
          <w:szCs w:val="30"/>
          <w:cs/>
        </w:rPr>
        <w:lastRenderedPageBreak/>
        <w:t>กำไร</w:t>
      </w:r>
      <w:r w:rsidR="00C35C5F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C35C5F">
        <w:rPr>
          <w:rFonts w:ascii="Angsana New" w:hAnsi="Angsana New"/>
          <w:bCs/>
          <w:sz w:val="30"/>
          <w:szCs w:val="30"/>
        </w:rPr>
        <w:t>(</w:t>
      </w:r>
      <w:r w:rsidR="00C35C5F">
        <w:rPr>
          <w:rFonts w:ascii="Angsana New" w:hAnsi="Angsana New" w:hint="cs"/>
          <w:bCs/>
          <w:sz w:val="30"/>
          <w:szCs w:val="30"/>
          <w:cs/>
        </w:rPr>
        <w:t>ขาดทุน</w:t>
      </w:r>
      <w:r w:rsidR="00C35C5F">
        <w:rPr>
          <w:rFonts w:ascii="Angsana New" w:hAnsi="Angsana New"/>
          <w:bCs/>
          <w:sz w:val="30"/>
          <w:szCs w:val="30"/>
        </w:rPr>
        <w:t xml:space="preserve">) </w:t>
      </w:r>
      <w:r w:rsidRPr="00A9378F">
        <w:rPr>
          <w:rFonts w:ascii="Angsana New" w:hAnsi="Angsana New" w:hint="cs"/>
          <w:bCs/>
          <w:sz w:val="30"/>
          <w:szCs w:val="30"/>
          <w:cs/>
        </w:rPr>
        <w:t>ต่อหุ้น</w:t>
      </w:r>
    </w:p>
    <w:p w14:paraId="410759C1" w14:textId="7DC2E92C" w:rsidR="006D58A4" w:rsidRPr="002E4BFA" w:rsidRDefault="006D58A4" w:rsidP="009A0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i/>
          <w:iCs/>
          <w:sz w:val="20"/>
          <w:szCs w:val="20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63"/>
        <w:gridCol w:w="997"/>
        <w:gridCol w:w="263"/>
        <w:gridCol w:w="997"/>
        <w:gridCol w:w="263"/>
        <w:gridCol w:w="997"/>
      </w:tblGrid>
      <w:tr w:rsidR="00D03DC0" w:rsidRPr="00116178" w14:paraId="59E0C171" w14:textId="77777777" w:rsidTr="00116178">
        <w:tc>
          <w:tcPr>
            <w:tcW w:w="5040" w:type="dxa"/>
          </w:tcPr>
          <w:p w14:paraId="520B23CB" w14:textId="32C21B2E" w:rsidR="00D03DC0" w:rsidRPr="00116178" w:rsidRDefault="004B3EBA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116178">
              <w:rPr>
                <w:rFonts w:ascii="Angsana New" w:hAnsi="Angsana New" w:hint="cs"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</w:t>
            </w:r>
            <w:r w:rsidR="00701634"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0</w:t>
            </w:r>
            <w:r w:rsidRPr="00116178">
              <w:rPr>
                <w:rFonts w:ascii="Angsana New" w:hAnsi="Angsana New"/>
                <w:bCs/>
                <w:i/>
                <w:i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 w:hint="cs"/>
                <w:bCs/>
                <w:i/>
                <w:iCs/>
                <w:sz w:val="27"/>
                <w:szCs w:val="27"/>
                <w:cs/>
              </w:rPr>
              <w:t>ม</w:t>
            </w:r>
            <w:r w:rsidR="00701634" w:rsidRPr="00116178">
              <w:rPr>
                <w:rFonts w:ascii="Angsana New" w:hAnsi="Angsana New" w:hint="cs"/>
                <w:bCs/>
                <w:i/>
                <w:iCs/>
                <w:sz w:val="27"/>
                <w:szCs w:val="27"/>
                <w:cs/>
              </w:rPr>
              <w:t>ิถุนายน</w:t>
            </w:r>
          </w:p>
        </w:tc>
        <w:tc>
          <w:tcPr>
            <w:tcW w:w="2250" w:type="dxa"/>
            <w:gridSpan w:val="3"/>
          </w:tcPr>
          <w:p w14:paraId="1069050E" w14:textId="77777777" w:rsidR="00D03DC0" w:rsidRPr="00116178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  <w:r w:rsidRPr="00116178">
              <w:rPr>
                <w:rFonts w:ascii="Angsana New" w:hAnsi="Angsana New"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63" w:type="dxa"/>
          </w:tcPr>
          <w:p w14:paraId="27F3A98D" w14:textId="77777777" w:rsidR="00D03DC0" w:rsidRPr="00116178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257" w:type="dxa"/>
            <w:gridSpan w:val="3"/>
          </w:tcPr>
          <w:p w14:paraId="49BC5A4B" w14:textId="77777777" w:rsidR="00D03DC0" w:rsidRPr="00116178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งบการเงินเฉพาะกิจการ</w:t>
            </w:r>
            <w:r w:rsidRPr="00116178">
              <w:rPr>
                <w:rFonts w:ascii="Angsana New" w:hAnsi="Angsana New"/>
                <w:bCs/>
                <w:sz w:val="27"/>
                <w:szCs w:val="27"/>
              </w:rPr>
              <w:t xml:space="preserve"> </w:t>
            </w:r>
          </w:p>
        </w:tc>
      </w:tr>
      <w:tr w:rsidR="004B3EBA" w:rsidRPr="00116178" w14:paraId="19241BEE" w14:textId="77777777" w:rsidTr="00116178">
        <w:tc>
          <w:tcPr>
            <w:tcW w:w="5040" w:type="dxa"/>
          </w:tcPr>
          <w:p w14:paraId="1E69EFDC" w14:textId="32E09B73" w:rsidR="004B3EBA" w:rsidRPr="00116178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center"/>
          </w:tcPr>
          <w:p w14:paraId="61237C4C" w14:textId="49899E50" w:rsidR="004B3EBA" w:rsidRPr="00116178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63" w:type="dxa"/>
            <w:vAlign w:val="center"/>
          </w:tcPr>
          <w:p w14:paraId="29646459" w14:textId="77777777" w:rsidR="004B3EBA" w:rsidRPr="00116178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center"/>
          </w:tcPr>
          <w:p w14:paraId="0B6A8406" w14:textId="5E21BF44" w:rsidR="004B3EBA" w:rsidRPr="00116178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63" w:type="dxa"/>
          </w:tcPr>
          <w:p w14:paraId="10579DEB" w14:textId="77777777" w:rsidR="004B3EBA" w:rsidRPr="00116178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center"/>
          </w:tcPr>
          <w:p w14:paraId="0C51FBA5" w14:textId="2477D1A3" w:rsidR="004B3EBA" w:rsidRPr="00116178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63" w:type="dxa"/>
            <w:vAlign w:val="center"/>
          </w:tcPr>
          <w:p w14:paraId="402F900E" w14:textId="77777777" w:rsidR="004B3EBA" w:rsidRPr="00116178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center"/>
          </w:tcPr>
          <w:p w14:paraId="7BB63BE1" w14:textId="0139EBAD" w:rsidR="004B3EBA" w:rsidRPr="00116178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D03DC0" w:rsidRPr="00116178" w14:paraId="121F3881" w14:textId="77777777" w:rsidTr="00116178">
        <w:tc>
          <w:tcPr>
            <w:tcW w:w="5040" w:type="dxa"/>
          </w:tcPr>
          <w:p w14:paraId="1950303C" w14:textId="77777777" w:rsidR="00D03DC0" w:rsidRPr="00116178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4770" w:type="dxa"/>
            <w:gridSpan w:val="7"/>
          </w:tcPr>
          <w:p w14:paraId="34573F2C" w14:textId="77777777" w:rsidR="00D03DC0" w:rsidRPr="00116178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(</w:t>
            </w:r>
            <w:r w:rsidRPr="00116178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</w:rPr>
              <w:t>พัน</w:t>
            </w:r>
            <w:r w:rsidRPr="00116178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บาท</w:t>
            </w:r>
            <w:r w:rsidRPr="00116178">
              <w:rPr>
                <w:rFonts w:ascii="Angsana New" w:hAnsi="Angsana New"/>
                <w:b/>
                <w:i/>
                <w:iCs/>
                <w:sz w:val="27"/>
                <w:szCs w:val="27"/>
              </w:rPr>
              <w:t xml:space="preserve"> / </w:t>
            </w:r>
            <w:r w:rsidRPr="00116178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</w:rPr>
              <w:t>พันหุ้น</w:t>
            </w:r>
            <w:r w:rsidRPr="00116178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)</w:t>
            </w:r>
          </w:p>
        </w:tc>
      </w:tr>
      <w:tr w:rsidR="000A04B4" w:rsidRPr="00116178" w14:paraId="5BD385E3" w14:textId="77777777" w:rsidTr="00B03171">
        <w:tc>
          <w:tcPr>
            <w:tcW w:w="5040" w:type="dxa"/>
          </w:tcPr>
          <w:p w14:paraId="52C76535" w14:textId="2E909F74" w:rsidR="000A04B4" w:rsidRPr="00116178" w:rsidRDefault="000A04B4" w:rsidP="000A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กำไร</w:t>
            </w:r>
            <w:r w:rsidR="004A2E9C"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(</w:t>
            </w:r>
            <w:r w:rsidR="004A2E9C" w:rsidRPr="00116178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ขาดทุน</w:t>
            </w:r>
            <w:r w:rsidR="004A2E9C"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)</w:t>
            </w:r>
            <w:r w:rsidR="004A2E9C" w:rsidRPr="00116178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</w:t>
            </w:r>
            <w:r w:rsidRPr="00116178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468292DF" w14:textId="77777777" w:rsidR="000A04B4" w:rsidRPr="00116178" w:rsidRDefault="000A04B4" w:rsidP="000A04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</w:tcPr>
          <w:p w14:paraId="1A494F14" w14:textId="77777777" w:rsidR="000A04B4" w:rsidRPr="00116178" w:rsidRDefault="000A04B4" w:rsidP="000A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096B727C" w14:textId="77777777" w:rsidR="000A04B4" w:rsidRPr="00116178" w:rsidRDefault="000A04B4" w:rsidP="000A04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</w:tcPr>
          <w:p w14:paraId="7A13A5B5" w14:textId="77777777" w:rsidR="000A04B4" w:rsidRPr="00116178" w:rsidRDefault="000A04B4" w:rsidP="000A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5EC90677" w14:textId="77777777" w:rsidR="000A04B4" w:rsidRPr="00116178" w:rsidRDefault="000A04B4" w:rsidP="000A04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</w:tcPr>
          <w:p w14:paraId="6109EADB" w14:textId="77777777" w:rsidR="000A04B4" w:rsidRPr="00116178" w:rsidRDefault="000A04B4" w:rsidP="000A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5483B56A" w14:textId="77777777" w:rsidR="000A04B4" w:rsidRPr="00116178" w:rsidRDefault="000A04B4" w:rsidP="000A04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E4D60" w:rsidRPr="00116178" w14:paraId="34DD4640" w14:textId="77777777" w:rsidTr="00B03171">
        <w:tc>
          <w:tcPr>
            <w:tcW w:w="5040" w:type="dxa"/>
          </w:tcPr>
          <w:p w14:paraId="4C88BD26" w14:textId="7B2B26E3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กำไร</w:t>
            </w:r>
            <w:r w:rsidR="00F01A03" w:rsidRPr="00116178">
              <w:rPr>
                <w:rFonts w:ascii="Angsana New" w:hAnsi="Angsana New"/>
                <w:sz w:val="27"/>
                <w:szCs w:val="27"/>
                <w:cs/>
              </w:rPr>
              <w:t xml:space="preserve"> (ขาดทุน)</w:t>
            </w:r>
            <w:r w:rsidR="00F01A03" w:rsidRPr="0011617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sz w:val="27"/>
                <w:szCs w:val="27"/>
                <w:cs/>
              </w:rPr>
              <w:t>สำหรับ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  <w:r w:rsidRPr="00116178">
              <w:rPr>
                <w:rFonts w:ascii="Angsana New" w:hAnsi="Angsana New"/>
                <w:sz w:val="27"/>
                <w:szCs w:val="27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4CD364B" w14:textId="6EC303FD" w:rsidR="004E4D60" w:rsidRPr="00116178" w:rsidRDefault="006C3617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C3617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9</w:t>
            </w:r>
            <w:r w:rsidRPr="006C3617">
              <w:rPr>
                <w:rFonts w:asciiTheme="majorBidi" w:hAnsiTheme="majorBidi"/>
                <w:sz w:val="27"/>
                <w:szCs w:val="27"/>
                <w:lang w:bidi="th-TH"/>
              </w:rPr>
              <w:t>,</w:t>
            </w:r>
            <w:r w:rsidRPr="006C3617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221</w:t>
            </w:r>
          </w:p>
        </w:tc>
        <w:tc>
          <w:tcPr>
            <w:tcW w:w="263" w:type="dxa"/>
          </w:tcPr>
          <w:p w14:paraId="3FA8ACC5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44F8CD05" w14:textId="74E8FEA5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  <w:lang w:bidi="th-TH"/>
              </w:rPr>
              <w:t>48,516</w:t>
            </w:r>
          </w:p>
        </w:tc>
        <w:tc>
          <w:tcPr>
            <w:tcW w:w="263" w:type="dxa"/>
          </w:tcPr>
          <w:p w14:paraId="17DE0F49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3CFD2E86" w14:textId="7E9C3003" w:rsidR="004E4D60" w:rsidRPr="00116178" w:rsidRDefault="00C52C17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u w:val="double"/>
              </w:rPr>
            </w:pPr>
            <w:r w:rsidRPr="00116178">
              <w:rPr>
                <w:rFonts w:asciiTheme="majorBidi" w:hAnsiTheme="majorBidi" w:cstheme="majorBidi"/>
                <w:sz w:val="27"/>
                <w:szCs w:val="27"/>
              </w:rPr>
              <w:t>(4,681)</w:t>
            </w:r>
          </w:p>
        </w:tc>
        <w:tc>
          <w:tcPr>
            <w:tcW w:w="263" w:type="dxa"/>
          </w:tcPr>
          <w:p w14:paraId="57EE9DB3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7824BFC1" w14:textId="10746493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  <w:lang w:bidi="th-TH"/>
              </w:rPr>
              <w:t>23,145</w:t>
            </w:r>
          </w:p>
        </w:tc>
      </w:tr>
      <w:tr w:rsidR="004E4D60" w:rsidRPr="00CF1B82" w14:paraId="2D67AF27" w14:textId="77777777" w:rsidTr="00B03171">
        <w:trPr>
          <w:trHeight w:val="254"/>
        </w:trPr>
        <w:tc>
          <w:tcPr>
            <w:tcW w:w="5040" w:type="dxa"/>
          </w:tcPr>
          <w:p w14:paraId="4B9C70CE" w14:textId="77777777" w:rsidR="004E4D60" w:rsidRPr="00CF1B82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BA07AA8" w14:textId="77777777" w:rsidR="004E4D60" w:rsidRPr="00CF1B82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3" w:type="dxa"/>
          </w:tcPr>
          <w:p w14:paraId="668E677B" w14:textId="77777777" w:rsidR="004E4D60" w:rsidRPr="00CF1B82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0024BB78" w14:textId="77777777" w:rsidR="004E4D60" w:rsidRPr="00CF1B82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3" w:type="dxa"/>
          </w:tcPr>
          <w:p w14:paraId="1C389FA5" w14:textId="77777777" w:rsidR="004E4D60" w:rsidRPr="00CF1B82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351477F" w14:textId="77777777" w:rsidR="004E4D60" w:rsidRPr="00CF1B82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3" w:type="dxa"/>
          </w:tcPr>
          <w:p w14:paraId="2030B119" w14:textId="77777777" w:rsidR="004E4D60" w:rsidRPr="00CF1B82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0706DD62" w14:textId="77777777" w:rsidR="004E4D60" w:rsidRPr="00CF1B82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4E4D60" w:rsidRPr="00116178" w14:paraId="4E9724E2" w14:textId="77777777" w:rsidTr="00116178">
        <w:tc>
          <w:tcPr>
            <w:tcW w:w="5040" w:type="dxa"/>
          </w:tcPr>
          <w:p w14:paraId="042D8C39" w14:textId="6B0F453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62692831" w14:textId="77777777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</w:tcPr>
          <w:p w14:paraId="7737D68F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342F2855" w14:textId="77777777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</w:tcPr>
          <w:p w14:paraId="102B0C70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5E88EA12" w14:textId="77777777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</w:tcPr>
          <w:p w14:paraId="45889605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23F023B9" w14:textId="77777777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E4D60" w:rsidRPr="00116178" w14:paraId="34FE7EC4" w14:textId="77777777" w:rsidTr="00116178">
        <w:tc>
          <w:tcPr>
            <w:tcW w:w="5040" w:type="dxa"/>
            <w:vAlign w:val="bottom"/>
          </w:tcPr>
          <w:p w14:paraId="2864A647" w14:textId="43DF4046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จำนวนหุ้นสามัญที่ออก ณ วัน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 xml:space="preserve">ที่ </w:t>
            </w:r>
            <w:r w:rsidRPr="00116178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>เมษายน</w:t>
            </w:r>
          </w:p>
        </w:tc>
        <w:tc>
          <w:tcPr>
            <w:tcW w:w="990" w:type="dxa"/>
            <w:vAlign w:val="bottom"/>
          </w:tcPr>
          <w:p w14:paraId="384BBF59" w14:textId="576979FE" w:rsidR="004E4D60" w:rsidRPr="00116178" w:rsidRDefault="00C25F56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1,209,170</w:t>
            </w:r>
          </w:p>
        </w:tc>
        <w:tc>
          <w:tcPr>
            <w:tcW w:w="263" w:type="dxa"/>
          </w:tcPr>
          <w:p w14:paraId="4CF8783C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73296F1C" w14:textId="297DF74E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179872CB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4E78A5B2" w14:textId="1B85F337" w:rsidR="004E4D60" w:rsidRPr="00116178" w:rsidRDefault="00C25F56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1,209,170</w:t>
            </w:r>
          </w:p>
        </w:tc>
        <w:tc>
          <w:tcPr>
            <w:tcW w:w="263" w:type="dxa"/>
          </w:tcPr>
          <w:p w14:paraId="0579703D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1ED38E15" w14:textId="5C43207C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</w:rPr>
              <w:t>1,200,000</w:t>
            </w:r>
          </w:p>
        </w:tc>
      </w:tr>
      <w:tr w:rsidR="00CA0779" w:rsidRPr="00116178" w14:paraId="587F38A4" w14:textId="77777777" w:rsidTr="00116178">
        <w:tc>
          <w:tcPr>
            <w:tcW w:w="5040" w:type="dxa"/>
            <w:vAlign w:val="bottom"/>
          </w:tcPr>
          <w:p w14:paraId="19C2E667" w14:textId="771E5A68" w:rsidR="00CA0779" w:rsidRPr="00116178" w:rsidRDefault="00C52C17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ผลกระทบจากการ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>ออก</w:t>
            </w:r>
            <w:r w:rsidRPr="00116178">
              <w:rPr>
                <w:rFonts w:ascii="Angsana New" w:hAnsi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0DAD4C" w14:textId="39648D4B" w:rsidR="00CA0779" w:rsidRPr="00116178" w:rsidRDefault="00C8554D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3,852</w:t>
            </w:r>
          </w:p>
        </w:tc>
        <w:tc>
          <w:tcPr>
            <w:tcW w:w="263" w:type="dxa"/>
          </w:tcPr>
          <w:p w14:paraId="58BE1912" w14:textId="77777777" w:rsidR="00CA0779" w:rsidRPr="00116178" w:rsidRDefault="00CA0779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FD4A6ED" w14:textId="743F9161" w:rsidR="00CA0779" w:rsidRPr="00116178" w:rsidRDefault="00C8554D" w:rsidP="00C8554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6C148E56" w14:textId="77777777" w:rsidR="00CA0779" w:rsidRPr="00116178" w:rsidRDefault="00CA0779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BA57AF1" w14:textId="055A4CC3" w:rsidR="00CA0779" w:rsidRPr="00116178" w:rsidRDefault="00C8554D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3,852</w:t>
            </w:r>
          </w:p>
        </w:tc>
        <w:tc>
          <w:tcPr>
            <w:tcW w:w="263" w:type="dxa"/>
          </w:tcPr>
          <w:p w14:paraId="466A5993" w14:textId="77777777" w:rsidR="00CA0779" w:rsidRPr="00116178" w:rsidRDefault="00CA0779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78FB3723" w14:textId="45B92D73" w:rsidR="00CA0779" w:rsidRPr="00116178" w:rsidRDefault="00C8554D" w:rsidP="00C8554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E4D60" w:rsidRPr="00116178" w14:paraId="5C48ED59" w14:textId="77777777" w:rsidTr="003E16EF">
        <w:tc>
          <w:tcPr>
            <w:tcW w:w="5040" w:type="dxa"/>
          </w:tcPr>
          <w:p w14:paraId="66B1897B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24F4F4D1" w14:textId="43F41B89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ที่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Pr="00116178">
              <w:rPr>
                <w:rFonts w:ascii="Angsana New" w:hAnsi="Angsana New"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 w:hint="cs"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60AB7F" w14:textId="78A827F0" w:rsidR="004E4D60" w:rsidRPr="00FB412C" w:rsidRDefault="00ED05AD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B412C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1,213,022</w:t>
            </w:r>
          </w:p>
        </w:tc>
        <w:tc>
          <w:tcPr>
            <w:tcW w:w="263" w:type="dxa"/>
          </w:tcPr>
          <w:p w14:paraId="6BA02277" w14:textId="77777777" w:rsidR="004E4D60" w:rsidRPr="00FB412C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79572EAE" w14:textId="60852C72" w:rsidR="004E4D60" w:rsidRPr="00FB412C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B412C">
              <w:rPr>
                <w:rFonts w:ascii="Angsana New" w:hAnsi="Angsana New"/>
                <w:b/>
                <w:bCs/>
                <w:sz w:val="27"/>
                <w:szCs w:val="27"/>
              </w:rPr>
              <w:t>1,200,000</w:t>
            </w:r>
          </w:p>
        </w:tc>
        <w:tc>
          <w:tcPr>
            <w:tcW w:w="263" w:type="dxa"/>
          </w:tcPr>
          <w:p w14:paraId="20A6C85E" w14:textId="77777777" w:rsidR="004E4D60" w:rsidRPr="00FB412C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39617B11" w14:textId="76938DE4" w:rsidR="004E4D60" w:rsidRPr="00FB412C" w:rsidRDefault="00ED05AD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B412C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1,213,022</w:t>
            </w:r>
          </w:p>
        </w:tc>
        <w:tc>
          <w:tcPr>
            <w:tcW w:w="263" w:type="dxa"/>
          </w:tcPr>
          <w:p w14:paraId="6BBB0880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14201BA" w14:textId="16422105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>1,200,000</w:t>
            </w:r>
          </w:p>
        </w:tc>
      </w:tr>
      <w:tr w:rsidR="00C52C17" w:rsidRPr="00116178" w14:paraId="152A9872" w14:textId="77777777" w:rsidTr="003E16EF">
        <w:tc>
          <w:tcPr>
            <w:tcW w:w="5040" w:type="dxa"/>
          </w:tcPr>
          <w:p w14:paraId="033C00FF" w14:textId="51CD6F0D" w:rsidR="00C52C17" w:rsidRPr="00116178" w:rsidRDefault="00C52C17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FEDF06" w14:textId="7D35CBBD" w:rsidR="00C52C17" w:rsidRPr="00116178" w:rsidRDefault="003A4044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399</w:t>
            </w:r>
            <w:r w:rsidR="0028278E"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251</w:t>
            </w:r>
          </w:p>
        </w:tc>
        <w:tc>
          <w:tcPr>
            <w:tcW w:w="263" w:type="dxa"/>
          </w:tcPr>
          <w:p w14:paraId="5FBEBF59" w14:textId="77777777" w:rsidR="00C52C17" w:rsidRPr="00116178" w:rsidRDefault="00C52C17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3BFA5D4" w14:textId="0F724357" w:rsidR="00C52C17" w:rsidRPr="00116178" w:rsidRDefault="0028278E" w:rsidP="0028278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3" w:type="dxa"/>
          </w:tcPr>
          <w:p w14:paraId="5A499074" w14:textId="77777777" w:rsidR="00C52C17" w:rsidRPr="00116178" w:rsidRDefault="00C52C17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3379532" w14:textId="7A849959" w:rsidR="00C52C17" w:rsidRPr="00116178" w:rsidRDefault="0028278E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="003A4044">
              <w:rPr>
                <w:rFonts w:ascii="Angsana New" w:hAnsi="Angsana New"/>
                <w:sz w:val="27"/>
                <w:szCs w:val="27"/>
                <w:lang w:val="en-US" w:bidi="th-TH"/>
              </w:rPr>
              <w:t>99</w:t>
            </w: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3A4044">
              <w:rPr>
                <w:rFonts w:ascii="Angsana New" w:hAnsi="Angsana New"/>
                <w:sz w:val="27"/>
                <w:szCs w:val="27"/>
                <w:lang w:val="en-US" w:bidi="th-TH"/>
              </w:rPr>
              <w:t>251</w:t>
            </w:r>
          </w:p>
        </w:tc>
        <w:tc>
          <w:tcPr>
            <w:tcW w:w="263" w:type="dxa"/>
          </w:tcPr>
          <w:p w14:paraId="16637DF4" w14:textId="77777777" w:rsidR="00C52C17" w:rsidRPr="00116178" w:rsidRDefault="00C52C17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1E3A481" w14:textId="2D8E0DB7" w:rsidR="00C52C17" w:rsidRPr="00116178" w:rsidRDefault="0028278E" w:rsidP="0028278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E4D60" w:rsidRPr="00116178" w14:paraId="72B89EEE" w14:textId="77777777" w:rsidTr="003E16EF">
        <w:trPr>
          <w:trHeight w:val="200"/>
        </w:trPr>
        <w:tc>
          <w:tcPr>
            <w:tcW w:w="5040" w:type="dxa"/>
          </w:tcPr>
          <w:p w14:paraId="7F1C87FD" w14:textId="77777777" w:rsidR="00C52C17" w:rsidRPr="00116178" w:rsidRDefault="00C52C17" w:rsidP="00C5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(ปรับลด)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7D3681E0" w14:textId="0499FF28" w:rsidR="004E4D60" w:rsidRPr="00116178" w:rsidRDefault="00C52C17" w:rsidP="00C5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ที่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216A9C" w14:textId="6D153189" w:rsidR="004E4D60" w:rsidRPr="00116178" w:rsidRDefault="00076491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617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1,61</w:t>
            </w:r>
            <w:r w:rsidR="003A40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Pr="0011617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3A40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273</w:t>
            </w:r>
          </w:p>
        </w:tc>
        <w:tc>
          <w:tcPr>
            <w:tcW w:w="263" w:type="dxa"/>
          </w:tcPr>
          <w:p w14:paraId="30039C71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595769E" w14:textId="17EE7D73" w:rsidR="004E4D60" w:rsidRPr="00116178" w:rsidRDefault="00076491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617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1,200,000</w:t>
            </w:r>
          </w:p>
        </w:tc>
        <w:tc>
          <w:tcPr>
            <w:tcW w:w="263" w:type="dxa"/>
          </w:tcPr>
          <w:p w14:paraId="21F43D87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31E92B60" w14:textId="4A92C172" w:rsidR="004E4D60" w:rsidRPr="00116178" w:rsidRDefault="00076491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617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1,61</w:t>
            </w:r>
            <w:r w:rsidR="003A40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Pr="0011617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3A40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273</w:t>
            </w:r>
          </w:p>
        </w:tc>
        <w:tc>
          <w:tcPr>
            <w:tcW w:w="263" w:type="dxa"/>
          </w:tcPr>
          <w:p w14:paraId="5931D8B7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6853D253" w14:textId="4ABC3EAB" w:rsidR="004E4D60" w:rsidRPr="00116178" w:rsidRDefault="00076491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617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1,200,000</w:t>
            </w:r>
          </w:p>
        </w:tc>
      </w:tr>
      <w:tr w:rsidR="00C52C17" w:rsidRPr="00CF1B82" w14:paraId="6270092A" w14:textId="77777777" w:rsidTr="00116178">
        <w:trPr>
          <w:trHeight w:val="200"/>
        </w:trPr>
        <w:tc>
          <w:tcPr>
            <w:tcW w:w="5040" w:type="dxa"/>
          </w:tcPr>
          <w:p w14:paraId="7C9B63A4" w14:textId="77777777" w:rsidR="00C52C17" w:rsidRPr="00CF1B82" w:rsidRDefault="00C52C17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04A8EE6" w14:textId="77777777" w:rsidR="00C52C17" w:rsidRPr="00CF1B82" w:rsidRDefault="00C52C17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3" w:type="dxa"/>
          </w:tcPr>
          <w:p w14:paraId="7759055D" w14:textId="77777777" w:rsidR="00C52C17" w:rsidRPr="00CF1B82" w:rsidRDefault="00C52C17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2D2FABB6" w14:textId="77777777" w:rsidR="00C52C17" w:rsidRPr="00CF1B82" w:rsidRDefault="00C52C17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3" w:type="dxa"/>
          </w:tcPr>
          <w:p w14:paraId="18DB2063" w14:textId="77777777" w:rsidR="00C52C17" w:rsidRPr="00CF1B82" w:rsidRDefault="00C52C17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29764371" w14:textId="77777777" w:rsidR="00C52C17" w:rsidRPr="00CF1B82" w:rsidRDefault="00C52C17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3" w:type="dxa"/>
          </w:tcPr>
          <w:p w14:paraId="390618D9" w14:textId="77777777" w:rsidR="00C52C17" w:rsidRPr="00CF1B82" w:rsidRDefault="00C52C17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9F40BA8" w14:textId="77777777" w:rsidR="00C52C17" w:rsidRPr="00CF1B82" w:rsidRDefault="00C52C17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4E4D60" w:rsidRPr="00116178" w14:paraId="5252DAD4" w14:textId="77777777" w:rsidTr="00116178">
        <w:tc>
          <w:tcPr>
            <w:tcW w:w="5040" w:type="dxa"/>
          </w:tcPr>
          <w:p w14:paraId="302885F1" w14:textId="09C2E9D4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</w:t>
            </w:r>
            <w:r w:rsidR="00F01A03"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(ขาดทุน)</w:t>
            </w:r>
            <w:r w:rsidR="00F01A03"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DA72DDE" w14:textId="0707F1FD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116178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0.0</w:t>
            </w:r>
            <w:r w:rsidR="00D06C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08</w:t>
            </w:r>
          </w:p>
        </w:tc>
        <w:tc>
          <w:tcPr>
            <w:tcW w:w="263" w:type="dxa"/>
          </w:tcPr>
          <w:p w14:paraId="319763C8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17DBCA19" w14:textId="5F3A89DE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0.04</w:t>
            </w:r>
            <w:r w:rsidR="004F311C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0</w:t>
            </w:r>
          </w:p>
        </w:tc>
        <w:tc>
          <w:tcPr>
            <w:tcW w:w="263" w:type="dxa"/>
          </w:tcPr>
          <w:p w14:paraId="65E4DDC6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181CD3B7" w14:textId="672E6536" w:rsidR="004E4D60" w:rsidRPr="00116178" w:rsidRDefault="00A54A2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="004E4D60" w:rsidRPr="00116178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0.0</w:t>
            </w:r>
            <w:r w:rsidR="00277A0B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04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63" w:type="dxa"/>
          </w:tcPr>
          <w:p w14:paraId="24F2E4B4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153CA356" w14:textId="5ACDF707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0.0</w:t>
            </w:r>
            <w:r w:rsidR="00277A0B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19</w:t>
            </w:r>
          </w:p>
        </w:tc>
      </w:tr>
      <w:tr w:rsidR="004E4D60" w:rsidRPr="00116178" w14:paraId="4A4E8A76" w14:textId="77777777" w:rsidTr="00116178">
        <w:tc>
          <w:tcPr>
            <w:tcW w:w="5040" w:type="dxa"/>
          </w:tcPr>
          <w:p w14:paraId="1ECCF31E" w14:textId="3669EBDE" w:rsidR="004E4D60" w:rsidRPr="00116178" w:rsidRDefault="00254BD4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 (ขาดทุน) ต่อหุ้น (ปรับลด)  (บาท)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7978729" w14:textId="4DA35CEE" w:rsidR="004E4D60" w:rsidRPr="00116178" w:rsidRDefault="00254BD4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617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0.006</w:t>
            </w:r>
          </w:p>
        </w:tc>
        <w:tc>
          <w:tcPr>
            <w:tcW w:w="263" w:type="dxa"/>
          </w:tcPr>
          <w:p w14:paraId="4B2911C0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019AD523" w14:textId="63C7E535" w:rsidR="004E4D60" w:rsidRPr="00116178" w:rsidRDefault="00FB412C" w:rsidP="00FB41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0.04</w:t>
            </w:r>
            <w:r w:rsidR="004F311C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0</w:t>
            </w:r>
          </w:p>
        </w:tc>
        <w:tc>
          <w:tcPr>
            <w:tcW w:w="263" w:type="dxa"/>
          </w:tcPr>
          <w:p w14:paraId="2BEF3FC9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6ED1F9" w14:textId="553204AB" w:rsidR="004E4D60" w:rsidRPr="00116178" w:rsidRDefault="00254BD4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617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(0.003)</w:t>
            </w:r>
          </w:p>
        </w:tc>
        <w:tc>
          <w:tcPr>
            <w:tcW w:w="263" w:type="dxa"/>
          </w:tcPr>
          <w:p w14:paraId="7A79F52A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3BF3B31" w14:textId="2C9F939B" w:rsidR="004E4D60" w:rsidRPr="00116178" w:rsidRDefault="00FB412C" w:rsidP="00FB41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0.0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19</w:t>
            </w:r>
          </w:p>
        </w:tc>
      </w:tr>
      <w:tr w:rsidR="00254BD4" w:rsidRPr="00CF1B82" w14:paraId="13F98046" w14:textId="77777777" w:rsidTr="00116178">
        <w:tc>
          <w:tcPr>
            <w:tcW w:w="5040" w:type="dxa"/>
          </w:tcPr>
          <w:p w14:paraId="77FD50C5" w14:textId="77777777" w:rsidR="00254BD4" w:rsidRPr="00CF1B82" w:rsidRDefault="00254BD4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C1084E9" w14:textId="77777777" w:rsidR="00254BD4" w:rsidRPr="00CF1B82" w:rsidRDefault="00254BD4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3" w:type="dxa"/>
          </w:tcPr>
          <w:p w14:paraId="30C7B57D" w14:textId="77777777" w:rsidR="00254BD4" w:rsidRPr="00CF1B82" w:rsidRDefault="00254BD4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788A43E3" w14:textId="77777777" w:rsidR="00254BD4" w:rsidRPr="00CF1B82" w:rsidRDefault="00254BD4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3" w:type="dxa"/>
          </w:tcPr>
          <w:p w14:paraId="6B5B669B" w14:textId="77777777" w:rsidR="00254BD4" w:rsidRPr="00CF1B82" w:rsidRDefault="00254BD4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2C7C2DFD" w14:textId="77777777" w:rsidR="00254BD4" w:rsidRPr="00CF1B82" w:rsidRDefault="00254BD4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3" w:type="dxa"/>
          </w:tcPr>
          <w:p w14:paraId="32FD091E" w14:textId="77777777" w:rsidR="00254BD4" w:rsidRPr="00CF1B82" w:rsidRDefault="00254BD4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053A54E" w14:textId="77777777" w:rsidR="00254BD4" w:rsidRPr="00CF1B82" w:rsidRDefault="00254BD4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20E69" w:rsidRPr="00116178" w14:paraId="5AFCF997" w14:textId="77777777" w:rsidTr="00116178">
        <w:tc>
          <w:tcPr>
            <w:tcW w:w="5040" w:type="dxa"/>
          </w:tcPr>
          <w:p w14:paraId="33CC216F" w14:textId="2AB2C523" w:rsidR="00820E69" w:rsidRPr="00116178" w:rsidRDefault="00820E69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 w:hint="cs"/>
                <w:bCs/>
                <w:i/>
                <w:iCs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116178">
              <w:rPr>
                <w:rFonts w:ascii="Angsana New" w:hAnsi="Angsana New"/>
                <w:bCs/>
                <w:i/>
                <w:i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 w:hint="cs"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250" w:type="dxa"/>
            <w:gridSpan w:val="3"/>
            <w:vAlign w:val="bottom"/>
          </w:tcPr>
          <w:p w14:paraId="6C5F8824" w14:textId="66443A17" w:rsidR="00820E69" w:rsidRPr="00116178" w:rsidRDefault="00820E69" w:rsidP="00820E6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3" w:type="dxa"/>
          </w:tcPr>
          <w:p w14:paraId="27F6C830" w14:textId="77777777" w:rsidR="00820E69" w:rsidRPr="00116178" w:rsidRDefault="00820E69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57" w:type="dxa"/>
            <w:gridSpan w:val="3"/>
            <w:vAlign w:val="bottom"/>
          </w:tcPr>
          <w:p w14:paraId="0EB89A1D" w14:textId="346A1F6C" w:rsidR="00820E69" w:rsidRPr="00116178" w:rsidRDefault="00820E69" w:rsidP="00820E6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4E4D60" w:rsidRPr="00116178" w14:paraId="7DB90921" w14:textId="77777777" w:rsidTr="00116178">
        <w:tc>
          <w:tcPr>
            <w:tcW w:w="5040" w:type="dxa"/>
          </w:tcPr>
          <w:p w14:paraId="24C31E15" w14:textId="6F11D4A4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กำไร</w:t>
            </w:r>
            <w:r w:rsidR="00542CDB"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(ขาดทุน)</w:t>
            </w:r>
            <w:r w:rsidR="00542CDB"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</w:t>
            </w:r>
            <w:r w:rsidRPr="00116178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6C65D2E2" w14:textId="77777777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</w:tcPr>
          <w:p w14:paraId="19581E57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6490BB5B" w14:textId="77777777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</w:tcPr>
          <w:p w14:paraId="1F708467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3A941DF0" w14:textId="77777777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</w:tcPr>
          <w:p w14:paraId="5F4D54B4" w14:textId="77777777" w:rsidR="004E4D60" w:rsidRPr="00116178" w:rsidRDefault="004E4D60" w:rsidP="004E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34B77966" w14:textId="77777777" w:rsidR="004E4D60" w:rsidRPr="00116178" w:rsidRDefault="004E4D60" w:rsidP="004E4D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4A20" w:rsidRPr="00116178" w14:paraId="560FF524" w14:textId="77777777" w:rsidTr="00116178">
        <w:tc>
          <w:tcPr>
            <w:tcW w:w="5040" w:type="dxa"/>
          </w:tcPr>
          <w:p w14:paraId="5CC44242" w14:textId="7FF36762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กำไร</w:t>
            </w:r>
            <w:r w:rsidRPr="00116178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116178">
              <w:rPr>
                <w:rFonts w:ascii="Angsana New" w:hAnsi="Angsana New"/>
                <w:sz w:val="27"/>
                <w:szCs w:val="27"/>
                <w:cs/>
              </w:rPr>
              <w:t>ขาดทุน)</w:t>
            </w:r>
            <w:r w:rsidRPr="0011617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sz w:val="27"/>
                <w:szCs w:val="27"/>
                <w:cs/>
              </w:rPr>
              <w:t>สำหรับ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  <w:r w:rsidRPr="00116178">
              <w:rPr>
                <w:rFonts w:ascii="Angsana New" w:hAnsi="Angsana New"/>
                <w:sz w:val="27"/>
                <w:szCs w:val="27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702ED449" w14:textId="0FE18CBA" w:rsidR="00A54A20" w:rsidRPr="00116178" w:rsidRDefault="009F727E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9F727E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24</w:t>
            </w:r>
            <w:r w:rsidRPr="009F727E">
              <w:rPr>
                <w:rFonts w:asciiTheme="majorBidi" w:hAnsiTheme="majorBidi"/>
                <w:sz w:val="27"/>
                <w:szCs w:val="27"/>
                <w:lang w:bidi="th-TH"/>
              </w:rPr>
              <w:t>,</w:t>
            </w:r>
            <w:r w:rsidRPr="009F727E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511</w:t>
            </w:r>
          </w:p>
        </w:tc>
        <w:tc>
          <w:tcPr>
            <w:tcW w:w="263" w:type="dxa"/>
          </w:tcPr>
          <w:p w14:paraId="4F92ED74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52AC5B93" w14:textId="5084CDE8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16178">
              <w:rPr>
                <w:rFonts w:ascii="Angsana New" w:hAnsi="Angsana New"/>
                <w:sz w:val="27"/>
                <w:szCs w:val="27"/>
                <w:lang w:bidi="th-TH"/>
              </w:rPr>
              <w:t>115,710</w:t>
            </w:r>
          </w:p>
        </w:tc>
        <w:tc>
          <w:tcPr>
            <w:tcW w:w="263" w:type="dxa"/>
          </w:tcPr>
          <w:p w14:paraId="3941E77A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3059FB54" w14:textId="3738199D" w:rsidR="00A54A20" w:rsidRPr="00116178" w:rsidRDefault="0074225B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16178">
              <w:rPr>
                <w:rFonts w:asciiTheme="majorBidi" w:hAnsiTheme="majorBidi" w:cstheme="majorBidi"/>
                <w:sz w:val="27"/>
                <w:szCs w:val="27"/>
              </w:rPr>
              <w:t>(15,866)</w:t>
            </w:r>
          </w:p>
        </w:tc>
        <w:tc>
          <w:tcPr>
            <w:tcW w:w="263" w:type="dxa"/>
          </w:tcPr>
          <w:p w14:paraId="070B8E5A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6160B516" w14:textId="3ADB7D32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16178">
              <w:rPr>
                <w:rFonts w:ascii="Angsana New" w:hAnsi="Angsana New"/>
                <w:sz w:val="27"/>
                <w:szCs w:val="27"/>
              </w:rPr>
              <w:t>3,800</w:t>
            </w:r>
          </w:p>
        </w:tc>
      </w:tr>
      <w:tr w:rsidR="00A54A20" w:rsidRPr="00CF1B82" w14:paraId="612161AF" w14:textId="77777777" w:rsidTr="00116178">
        <w:tc>
          <w:tcPr>
            <w:tcW w:w="5040" w:type="dxa"/>
          </w:tcPr>
          <w:p w14:paraId="3D3C525A" w14:textId="77777777" w:rsidR="00A54A20" w:rsidRPr="00CF1B82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E300C3A" w14:textId="77777777" w:rsidR="00A54A20" w:rsidRPr="00CF1B82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2451FC7E" w14:textId="77777777" w:rsidR="00A54A20" w:rsidRPr="00CF1B82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78502511" w14:textId="77777777" w:rsidR="00A54A20" w:rsidRPr="00CF1B82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35AAFF54" w14:textId="77777777" w:rsidR="00A54A20" w:rsidRPr="00CF1B82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7C12009F" w14:textId="77777777" w:rsidR="00A54A20" w:rsidRPr="00CF1B82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59AEBC10" w14:textId="77777777" w:rsidR="00A54A20" w:rsidRPr="00CF1B82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F7185A9" w14:textId="77777777" w:rsidR="00A54A20" w:rsidRPr="00CF1B82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Cs w:val="22"/>
              </w:rPr>
            </w:pPr>
          </w:p>
        </w:tc>
      </w:tr>
      <w:tr w:rsidR="00A54A20" w:rsidRPr="00116178" w14:paraId="15E146D8" w14:textId="77777777" w:rsidTr="00116178">
        <w:tc>
          <w:tcPr>
            <w:tcW w:w="5040" w:type="dxa"/>
          </w:tcPr>
          <w:p w14:paraId="58AD66BE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shd w:val="clear" w:color="auto" w:fill="E0E0E0"/>
              </w:rPr>
            </w:pP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0F4B5DA5" w14:textId="77777777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</w:tcPr>
          <w:p w14:paraId="59543584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0E95FA19" w14:textId="77777777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</w:tcPr>
          <w:p w14:paraId="2AA84F33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15F32142" w14:textId="77777777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</w:tcPr>
          <w:p w14:paraId="2B4FB0A0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2B37C730" w14:textId="77777777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54A20" w:rsidRPr="00116178" w14:paraId="01E2D391" w14:textId="77777777" w:rsidTr="00116178">
        <w:tc>
          <w:tcPr>
            <w:tcW w:w="5040" w:type="dxa"/>
            <w:vAlign w:val="bottom"/>
          </w:tcPr>
          <w:p w14:paraId="7E678E1A" w14:textId="58965674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จำนวนหุ้นสามัญที่ออก ณ วัน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 xml:space="preserve">ที่ </w:t>
            </w:r>
            <w:r w:rsidRPr="00116178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65C38024" w14:textId="02D8542C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1817D94B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65F7E185" w14:textId="338CCD55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71938BE5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446AD590" w14:textId="7C1B0E40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518FDB70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vAlign w:val="bottom"/>
          </w:tcPr>
          <w:p w14:paraId="16E247A2" w14:textId="771236C3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</w:rPr>
              <w:t>1,200,000</w:t>
            </w:r>
          </w:p>
        </w:tc>
      </w:tr>
      <w:tr w:rsidR="00A54A20" w:rsidRPr="00116178" w14:paraId="62BEF7FC" w14:textId="77777777" w:rsidTr="00116178">
        <w:tc>
          <w:tcPr>
            <w:tcW w:w="5040" w:type="dxa"/>
            <w:vAlign w:val="bottom"/>
          </w:tcPr>
          <w:p w14:paraId="73DFCDF6" w14:textId="00C5A2DA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ผลกระทบจากการ</w:t>
            </w:r>
            <w:r w:rsidRPr="00116178">
              <w:rPr>
                <w:rFonts w:ascii="Angsana New" w:hAnsi="Angsana New" w:hint="cs"/>
                <w:sz w:val="27"/>
                <w:szCs w:val="27"/>
                <w:cs/>
              </w:rPr>
              <w:t>ออก</w:t>
            </w:r>
            <w:r w:rsidRPr="00116178">
              <w:rPr>
                <w:rFonts w:ascii="Angsana New" w:hAnsi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ED5DFC" w14:textId="4ED64004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16178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9,</w:t>
            </w:r>
            <w:r w:rsidR="0074225B"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988</w:t>
            </w:r>
          </w:p>
        </w:tc>
        <w:tc>
          <w:tcPr>
            <w:tcW w:w="263" w:type="dxa"/>
          </w:tcPr>
          <w:p w14:paraId="0C3B8410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246027F" w14:textId="45E26B13" w:rsidR="00A54A20" w:rsidRPr="00116178" w:rsidRDefault="00A54A20" w:rsidP="00A54A2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32DAB42E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B3F0DB9" w14:textId="2C5A4AC3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16178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9,</w:t>
            </w:r>
            <w:r w:rsidR="0074225B"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988</w:t>
            </w:r>
          </w:p>
        </w:tc>
        <w:tc>
          <w:tcPr>
            <w:tcW w:w="263" w:type="dxa"/>
          </w:tcPr>
          <w:p w14:paraId="0CFE30DA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EA4C8FB" w14:textId="406478D9" w:rsidR="00A54A20" w:rsidRPr="00116178" w:rsidRDefault="00A54A20" w:rsidP="00A54A2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  <w:r w:rsidRPr="0011617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54A20" w:rsidRPr="00116178" w14:paraId="30D22501" w14:textId="77777777" w:rsidTr="00116178">
        <w:tc>
          <w:tcPr>
            <w:tcW w:w="5040" w:type="dxa"/>
            <w:shd w:val="clear" w:color="auto" w:fill="auto"/>
          </w:tcPr>
          <w:p w14:paraId="4F758EBA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  <w:p w14:paraId="727F170D" w14:textId="2AA1834A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ที่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A453C6" w14:textId="1BAD0B52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1,20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 w:bidi="th-TH"/>
              </w:rPr>
              <w:t>9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28009D" w:rsidRPr="0011617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988</w:t>
            </w:r>
          </w:p>
        </w:tc>
        <w:tc>
          <w:tcPr>
            <w:tcW w:w="263" w:type="dxa"/>
          </w:tcPr>
          <w:p w14:paraId="0B2E84C3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2A7D84D" w14:textId="3BAE0933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>1,200,000</w:t>
            </w:r>
          </w:p>
        </w:tc>
        <w:tc>
          <w:tcPr>
            <w:tcW w:w="263" w:type="dxa"/>
          </w:tcPr>
          <w:p w14:paraId="4C21C2EF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4640372C" w14:textId="752855DB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1,20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 w:bidi="th-TH"/>
              </w:rPr>
              <w:t>9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28009D" w:rsidRPr="0011617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988</w:t>
            </w:r>
          </w:p>
        </w:tc>
        <w:tc>
          <w:tcPr>
            <w:tcW w:w="263" w:type="dxa"/>
          </w:tcPr>
          <w:p w14:paraId="28915F7D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6C090358" w14:textId="10CBD6BF" w:rsidR="00A54A20" w:rsidRPr="00116178" w:rsidRDefault="00A54A20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>1,200,000</w:t>
            </w:r>
          </w:p>
        </w:tc>
      </w:tr>
      <w:tr w:rsidR="00A54A20" w:rsidRPr="00116178" w14:paraId="566145EE" w14:textId="77777777" w:rsidTr="00116178">
        <w:tc>
          <w:tcPr>
            <w:tcW w:w="5040" w:type="dxa"/>
            <w:shd w:val="clear" w:color="auto" w:fill="auto"/>
          </w:tcPr>
          <w:p w14:paraId="4602A8D8" w14:textId="6F937EC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143AB0" w14:textId="62B853F1" w:rsidR="00A54A20" w:rsidRPr="00116178" w:rsidRDefault="002F7666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274</w:t>
            </w: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116178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898</w:t>
            </w:r>
          </w:p>
        </w:tc>
        <w:tc>
          <w:tcPr>
            <w:tcW w:w="263" w:type="dxa"/>
          </w:tcPr>
          <w:p w14:paraId="761C5211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785582D" w14:textId="7B2406A6" w:rsidR="00A54A20" w:rsidRPr="00116178" w:rsidRDefault="00A54A20" w:rsidP="00A54A2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119495E2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C46C949" w14:textId="14926956" w:rsidR="00A54A20" w:rsidRPr="00116178" w:rsidRDefault="0028009D" w:rsidP="00A54A2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16178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274</w:t>
            </w: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116178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898</w:t>
            </w:r>
          </w:p>
        </w:tc>
        <w:tc>
          <w:tcPr>
            <w:tcW w:w="263" w:type="dxa"/>
          </w:tcPr>
          <w:p w14:paraId="12A4A241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0F15BF2" w14:textId="5A1B547D" w:rsidR="00A54A20" w:rsidRPr="00116178" w:rsidRDefault="00A54A20" w:rsidP="00A54A2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16178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A54A20" w:rsidRPr="00116178" w14:paraId="1C302514" w14:textId="77777777" w:rsidTr="00116178">
        <w:tc>
          <w:tcPr>
            <w:tcW w:w="5040" w:type="dxa"/>
          </w:tcPr>
          <w:p w14:paraId="2B8C562F" w14:textId="438E98A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(ปรับลด)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08E26FB5" w14:textId="49AFFD2D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ab/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ที่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1161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42C25" w14:textId="38E5A5B1" w:rsidR="00A54A20" w:rsidRPr="00116178" w:rsidRDefault="00A54A20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>1,</w:t>
            </w:r>
            <w:r w:rsidR="00134A8E" w:rsidRPr="00116178">
              <w:rPr>
                <w:rFonts w:ascii="Angsana New" w:hAnsi="Angsana New"/>
                <w:b/>
                <w:bCs/>
                <w:sz w:val="27"/>
                <w:szCs w:val="27"/>
              </w:rPr>
              <w:t>484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134A8E" w:rsidRPr="00116178">
              <w:rPr>
                <w:rFonts w:ascii="Angsana New" w:hAnsi="Angsana New"/>
                <w:b/>
                <w:bCs/>
                <w:sz w:val="27"/>
                <w:szCs w:val="27"/>
              </w:rPr>
              <w:t>886</w:t>
            </w:r>
          </w:p>
        </w:tc>
        <w:tc>
          <w:tcPr>
            <w:tcW w:w="263" w:type="dxa"/>
          </w:tcPr>
          <w:p w14:paraId="597E8CE3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FCDA2" w14:textId="735D4F19" w:rsidR="00A54A20" w:rsidRPr="00116178" w:rsidRDefault="00A54A20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>1,200,000</w:t>
            </w:r>
          </w:p>
        </w:tc>
        <w:tc>
          <w:tcPr>
            <w:tcW w:w="263" w:type="dxa"/>
          </w:tcPr>
          <w:p w14:paraId="18B0B2A5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221E8" w14:textId="24386780" w:rsidR="00A54A20" w:rsidRPr="00116178" w:rsidRDefault="00134A8E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>1,484,886</w:t>
            </w:r>
          </w:p>
        </w:tc>
        <w:tc>
          <w:tcPr>
            <w:tcW w:w="263" w:type="dxa"/>
          </w:tcPr>
          <w:p w14:paraId="2B9BA370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9D795" w14:textId="5273EAFE" w:rsidR="00A54A20" w:rsidRPr="00116178" w:rsidRDefault="00A54A20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>1,200,000</w:t>
            </w:r>
          </w:p>
        </w:tc>
      </w:tr>
      <w:tr w:rsidR="00A54A20" w:rsidRPr="00CF1B82" w14:paraId="79F0E3E6" w14:textId="77777777" w:rsidTr="00116178">
        <w:trPr>
          <w:trHeight w:val="260"/>
        </w:trPr>
        <w:tc>
          <w:tcPr>
            <w:tcW w:w="5040" w:type="dxa"/>
          </w:tcPr>
          <w:p w14:paraId="42E813CC" w14:textId="77777777" w:rsidR="00A54A20" w:rsidRPr="00CF1B82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C4C562B" w14:textId="77777777" w:rsidR="00A54A20" w:rsidRPr="00CF1B82" w:rsidRDefault="00A54A20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3" w:type="dxa"/>
          </w:tcPr>
          <w:p w14:paraId="7792A063" w14:textId="77777777" w:rsidR="00A54A20" w:rsidRPr="00CF1B82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F1FDDF7" w14:textId="77777777" w:rsidR="00A54A20" w:rsidRPr="00CF1B82" w:rsidRDefault="00A54A20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3" w:type="dxa"/>
          </w:tcPr>
          <w:p w14:paraId="14932B11" w14:textId="77777777" w:rsidR="00A54A20" w:rsidRPr="00CF1B82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CE7F8F3" w14:textId="77777777" w:rsidR="00A54A20" w:rsidRPr="00CF1B82" w:rsidRDefault="00A54A20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3" w:type="dxa"/>
          </w:tcPr>
          <w:p w14:paraId="1A4670F3" w14:textId="77777777" w:rsidR="00A54A20" w:rsidRPr="00CF1B82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B67D8B2" w14:textId="77777777" w:rsidR="00A54A20" w:rsidRPr="00CF1B82" w:rsidRDefault="00A54A20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A54A20" w:rsidRPr="00116178" w14:paraId="5FD62448" w14:textId="77777777" w:rsidTr="00116178">
        <w:tc>
          <w:tcPr>
            <w:tcW w:w="5040" w:type="dxa"/>
          </w:tcPr>
          <w:p w14:paraId="6867C1AC" w14:textId="2A2CF23D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(ขาดทุน)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F7DBF32" w14:textId="2EB48D21" w:rsidR="00A54A20" w:rsidRPr="00116178" w:rsidRDefault="00A54A20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0.0</w:t>
            </w:r>
            <w:r w:rsidR="00D86DC5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</w:t>
            </w:r>
            <w:r w:rsidR="00C8687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0</w:t>
            </w:r>
          </w:p>
        </w:tc>
        <w:tc>
          <w:tcPr>
            <w:tcW w:w="263" w:type="dxa"/>
          </w:tcPr>
          <w:p w14:paraId="461CC797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5921D162" w14:textId="44C34800" w:rsidR="00A54A20" w:rsidRPr="00116178" w:rsidRDefault="00A54A20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>0.</w:t>
            </w:r>
            <w:r w:rsidR="00D86DC5">
              <w:rPr>
                <w:rFonts w:ascii="Angsana New" w:hAnsi="Angsana New"/>
                <w:b/>
                <w:bCs/>
                <w:sz w:val="27"/>
                <w:szCs w:val="27"/>
              </w:rPr>
              <w:t>096</w:t>
            </w:r>
          </w:p>
        </w:tc>
        <w:tc>
          <w:tcPr>
            <w:tcW w:w="263" w:type="dxa"/>
          </w:tcPr>
          <w:p w14:paraId="016A7B2A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6D03B693" w14:textId="420DA3F5" w:rsidR="00A54A20" w:rsidRPr="00116178" w:rsidRDefault="00A54A20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(0.01</w:t>
            </w:r>
            <w:r w:rsidR="001D0C44" w:rsidRPr="00116178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3</w:t>
            </w:r>
            <w:r w:rsidRPr="00116178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63" w:type="dxa"/>
          </w:tcPr>
          <w:p w14:paraId="428007B6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44B49C1F" w14:textId="7BDECDB1" w:rsidR="00A54A20" w:rsidRPr="00116178" w:rsidRDefault="00A54A20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>0.003</w:t>
            </w:r>
          </w:p>
        </w:tc>
      </w:tr>
      <w:tr w:rsidR="00A54A20" w:rsidRPr="00116178" w14:paraId="0F95FE3B" w14:textId="77777777" w:rsidTr="00116178">
        <w:tc>
          <w:tcPr>
            <w:tcW w:w="5040" w:type="dxa"/>
          </w:tcPr>
          <w:p w14:paraId="7E0B41B6" w14:textId="11E0CD41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(ขาดทุน)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161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ต่อหุ้น (ปรับลด)  </w:t>
            </w:r>
            <w:r w:rsidRPr="0011617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E4CDF8" w14:textId="2992050F" w:rsidR="00A54A20" w:rsidRPr="00116178" w:rsidRDefault="0090341A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0.01</w:t>
            </w:r>
            <w:r w:rsidR="00B8589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7</w:t>
            </w:r>
          </w:p>
        </w:tc>
        <w:tc>
          <w:tcPr>
            <w:tcW w:w="263" w:type="dxa"/>
          </w:tcPr>
          <w:p w14:paraId="34BE5778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2E6F2A" w14:textId="2F3E6784" w:rsidR="00A54A20" w:rsidRPr="00116178" w:rsidRDefault="007E4D74" w:rsidP="007E4D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>0.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096</w:t>
            </w:r>
          </w:p>
        </w:tc>
        <w:tc>
          <w:tcPr>
            <w:tcW w:w="263" w:type="dxa"/>
          </w:tcPr>
          <w:p w14:paraId="616B4631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70BEE2" w14:textId="77C5A785" w:rsidR="00A54A20" w:rsidRPr="00116178" w:rsidRDefault="00B77FAF" w:rsidP="00A54A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(0.011)</w:t>
            </w:r>
          </w:p>
        </w:tc>
        <w:tc>
          <w:tcPr>
            <w:tcW w:w="263" w:type="dxa"/>
          </w:tcPr>
          <w:p w14:paraId="5F57D252" w14:textId="77777777" w:rsidR="00A54A20" w:rsidRPr="00116178" w:rsidRDefault="00A54A20" w:rsidP="00A5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2C751F" w14:textId="07BA18C4" w:rsidR="00A54A20" w:rsidRPr="00116178" w:rsidRDefault="007E4D74" w:rsidP="007E4D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178">
              <w:rPr>
                <w:rFonts w:ascii="Angsana New" w:hAnsi="Angsana New"/>
                <w:b/>
                <w:bCs/>
                <w:sz w:val="27"/>
                <w:szCs w:val="27"/>
              </w:rPr>
              <w:t>0.003</w:t>
            </w:r>
          </w:p>
        </w:tc>
      </w:tr>
    </w:tbl>
    <w:bookmarkEnd w:id="7"/>
    <w:p w14:paraId="46A79B89" w14:textId="3F56EEE9" w:rsidR="00C04E58" w:rsidRDefault="00C04E58" w:rsidP="00E167F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เงินปันผล</w:t>
      </w:r>
    </w:p>
    <w:p w14:paraId="34530026" w14:textId="77777777" w:rsidR="00C04E58" w:rsidRPr="00E76FF3" w:rsidRDefault="00C04E58" w:rsidP="00C04E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Style w:val="TableGrid"/>
        <w:tblW w:w="90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980"/>
        <w:gridCol w:w="270"/>
        <w:gridCol w:w="1800"/>
        <w:gridCol w:w="270"/>
        <w:gridCol w:w="1066"/>
        <w:gridCol w:w="238"/>
        <w:gridCol w:w="1152"/>
      </w:tblGrid>
      <w:tr w:rsidR="00C04E58" w:rsidRPr="008A7575" w:rsidDel="00D43E7A" w14:paraId="19D87BC6" w14:textId="77777777" w:rsidTr="009F5022">
        <w:trPr>
          <w:tblHeader/>
        </w:trPr>
        <w:tc>
          <w:tcPr>
            <w:tcW w:w="2250" w:type="dxa"/>
            <w:vAlign w:val="bottom"/>
          </w:tcPr>
          <w:p w14:paraId="346C1442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151E844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E484CB3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6B33A42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44CEB78A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49640080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8" w:type="dxa"/>
          </w:tcPr>
          <w:p w14:paraId="1C740066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294010FD" w14:textId="77777777" w:rsidR="00C04E58" w:rsidRPr="008A7575" w:rsidDel="00D43E7A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04E58" w:rsidRPr="008A7575" w14:paraId="01B181B4" w14:textId="77777777" w:rsidTr="009F5022">
        <w:trPr>
          <w:tblHeader/>
        </w:trPr>
        <w:tc>
          <w:tcPr>
            <w:tcW w:w="2250" w:type="dxa"/>
          </w:tcPr>
          <w:p w14:paraId="211127CF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A30F19D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B1DD77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C89F85E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0A1BB3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2D544B9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1ABA2482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21744A6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04E58" w:rsidRPr="008A7575" w14:paraId="1F109CA7" w14:textId="77777777" w:rsidTr="009F5022">
        <w:trPr>
          <w:tblHeader/>
        </w:trPr>
        <w:tc>
          <w:tcPr>
            <w:tcW w:w="2250" w:type="dxa"/>
          </w:tcPr>
          <w:p w14:paraId="11C9915D" w14:textId="0778CBD7" w:rsidR="00C04E58" w:rsidRPr="00A32E01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2E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F6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7CDA4E63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E263F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A0E2982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5B4C47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589F093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7DEF465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F529AFB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04E58" w:rsidRPr="008A7575" w14:paraId="145D5419" w14:textId="77777777" w:rsidTr="009F5022">
        <w:trPr>
          <w:tblHeader/>
        </w:trPr>
        <w:tc>
          <w:tcPr>
            <w:tcW w:w="2250" w:type="dxa"/>
          </w:tcPr>
          <w:p w14:paraId="5B5663BF" w14:textId="5E4DB27F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FF63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80" w:type="dxa"/>
          </w:tcPr>
          <w:p w14:paraId="1C3D6F41" w14:textId="54396080" w:rsidR="00C04E58" w:rsidRPr="008A7575" w:rsidRDefault="00071332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  <w:r w:rsidR="00C04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4E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C04E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633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BE1D46C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19F1BD6" w14:textId="128F5569" w:rsidR="00C04E58" w:rsidRPr="008A7575" w:rsidRDefault="0018457E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  <w:r w:rsidR="00C04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4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C04E5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FF633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FFBAA18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4B95441" w14:textId="37A1E30B" w:rsidR="00C04E58" w:rsidRPr="004F4FBF" w:rsidRDefault="0018457E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FBF">
              <w:rPr>
                <w:rFonts w:asciiTheme="majorBidi" w:hAnsiTheme="majorBidi" w:cstheme="majorBidi" w:hint="cs"/>
                <w:sz w:val="30"/>
                <w:szCs w:val="30"/>
                <w:cs/>
              </w:rPr>
              <w:t>0.0124</w:t>
            </w:r>
          </w:p>
        </w:tc>
        <w:tc>
          <w:tcPr>
            <w:tcW w:w="238" w:type="dxa"/>
          </w:tcPr>
          <w:p w14:paraId="74E20D10" w14:textId="77777777" w:rsidR="00C04E58" w:rsidRPr="004F4FBF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F1C1BA5" w14:textId="1DA3F38D" w:rsidR="00C04E58" w:rsidRPr="004F4FBF" w:rsidRDefault="0018457E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FBF"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</w:p>
        </w:tc>
      </w:tr>
      <w:tr w:rsidR="00C04E58" w:rsidRPr="00E76FF3" w14:paraId="01517A65" w14:textId="77777777" w:rsidTr="009F5022">
        <w:trPr>
          <w:tblHeader/>
        </w:trPr>
        <w:tc>
          <w:tcPr>
            <w:tcW w:w="2250" w:type="dxa"/>
          </w:tcPr>
          <w:p w14:paraId="5B6FFDAD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263B155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701C3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D2B87A8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000E93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F3BEF5F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95B04C6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3D3041B" w14:textId="77777777" w:rsidR="00C04E58" w:rsidRPr="00E76FF3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04E58" w:rsidRPr="008A7575" w14:paraId="540C0FA5" w14:textId="77777777" w:rsidTr="009F5022">
        <w:trPr>
          <w:tblHeader/>
        </w:trPr>
        <w:tc>
          <w:tcPr>
            <w:tcW w:w="2250" w:type="dxa"/>
          </w:tcPr>
          <w:p w14:paraId="2DD12E76" w14:textId="7E4F9CFC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E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F6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80" w:type="dxa"/>
          </w:tcPr>
          <w:p w14:paraId="4CF0406E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49FF4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8D929A8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1FFFF4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CAAF906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6203CA9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DC4054C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04E58" w:rsidRPr="008A7575" w14:paraId="2B516EB4" w14:textId="77777777" w:rsidTr="009F5022">
        <w:trPr>
          <w:tblHeader/>
        </w:trPr>
        <w:tc>
          <w:tcPr>
            <w:tcW w:w="2250" w:type="dxa"/>
          </w:tcPr>
          <w:p w14:paraId="6DC12161" w14:textId="67415FDC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FF633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14:paraId="252A6A6B" w14:textId="19A604A6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0317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7415F2A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1ECB55C" w14:textId="3E71587D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B0317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0F661DE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7153427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0EE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38" w:type="dxa"/>
          </w:tcPr>
          <w:p w14:paraId="537E7FFA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7008DEC" w14:textId="77777777" w:rsidR="00C04E58" w:rsidRPr="008A7575" w:rsidRDefault="00C04E58" w:rsidP="009F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</w:tbl>
    <w:p w14:paraId="301A1EE6" w14:textId="77777777" w:rsidR="00C04E58" w:rsidRPr="00E76FF3" w:rsidRDefault="00C04E58" w:rsidP="00C04E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4AB6F3D" w14:textId="1964AF59" w:rsidR="00ED097D" w:rsidRPr="00133D33" w:rsidRDefault="00ED097D" w:rsidP="00E167F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33D33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75A20702" w14:textId="77777777" w:rsidR="00277B7E" w:rsidRPr="00E76FF3" w:rsidRDefault="00277B7E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</w:p>
    <w:p w14:paraId="50168660" w14:textId="529C636C" w:rsidR="00ED097D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561B4C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49EFD86" w14:textId="77777777" w:rsidR="006D58A4" w:rsidRPr="00E76FF3" w:rsidRDefault="006D58A4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7B05667C" w14:textId="0BD845CA" w:rsidR="002A36AC" w:rsidRDefault="00ED097D" w:rsidP="00AC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5"/>
        <w:jc w:val="thaiDistribute"/>
        <w:rPr>
          <w:rFonts w:ascii="Angsana New" w:hAnsi="Angsana New"/>
          <w:sz w:val="30"/>
          <w:szCs w:val="30"/>
          <w:cs/>
        </w:rPr>
      </w:pPr>
      <w:r w:rsidRPr="009433A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561B4C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61059EF" w14:textId="1CE8D47D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F9D771" w14:textId="6341957A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007" w:rsidSect="0095740D">
          <w:head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762" w:type="dxa"/>
        <w:tblInd w:w="860" w:type="dxa"/>
        <w:tblLayout w:type="fixed"/>
        <w:tblLook w:val="04A0" w:firstRow="1" w:lastRow="0" w:firstColumn="1" w:lastColumn="0" w:noHBand="0" w:noVBand="1"/>
      </w:tblPr>
      <w:tblGrid>
        <w:gridCol w:w="6427"/>
        <w:gridCol w:w="1620"/>
        <w:gridCol w:w="236"/>
        <w:gridCol w:w="1385"/>
        <w:gridCol w:w="236"/>
        <w:gridCol w:w="1115"/>
        <w:gridCol w:w="236"/>
        <w:gridCol w:w="1114"/>
        <w:gridCol w:w="236"/>
        <w:gridCol w:w="1114"/>
        <w:gridCol w:w="33"/>
        <w:gridCol w:w="10"/>
      </w:tblGrid>
      <w:tr w:rsidR="006C310C" w:rsidRPr="006C0D3A" w14:paraId="47BF7584" w14:textId="77777777" w:rsidTr="00C02E5C">
        <w:trPr>
          <w:gridAfter w:val="1"/>
          <w:wAfter w:w="9" w:type="dxa"/>
          <w:trHeight w:val="144"/>
        </w:trPr>
        <w:tc>
          <w:tcPr>
            <w:tcW w:w="6428" w:type="dxa"/>
            <w:shd w:val="clear" w:color="auto" w:fill="auto"/>
            <w:vAlign w:val="bottom"/>
          </w:tcPr>
          <w:p w14:paraId="2751F6F6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325" w:type="dxa"/>
            <w:gridSpan w:val="10"/>
            <w:vAlign w:val="bottom"/>
          </w:tcPr>
          <w:p w14:paraId="0E7C0B05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310C" w:rsidRPr="006C0D3A" w14:paraId="44AF156A" w14:textId="77777777" w:rsidTr="00C02E5C">
        <w:trPr>
          <w:gridAfter w:val="1"/>
          <w:wAfter w:w="9" w:type="dxa"/>
          <w:trHeight w:val="180"/>
        </w:trPr>
        <w:tc>
          <w:tcPr>
            <w:tcW w:w="6428" w:type="dxa"/>
            <w:shd w:val="clear" w:color="auto" w:fill="auto"/>
            <w:vAlign w:val="bottom"/>
          </w:tcPr>
          <w:p w14:paraId="170C135C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241" w:type="dxa"/>
            <w:gridSpan w:val="3"/>
            <w:vAlign w:val="bottom"/>
          </w:tcPr>
          <w:p w14:paraId="454F720F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D787C9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48" w:type="dxa"/>
            <w:gridSpan w:val="6"/>
            <w:vAlign w:val="bottom"/>
          </w:tcPr>
          <w:p w14:paraId="4E80F7CB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2654" w:rsidRPr="006C0D3A" w14:paraId="1BF5A0EA" w14:textId="77777777" w:rsidTr="00C02E5C">
        <w:trPr>
          <w:gridAfter w:val="2"/>
          <w:wAfter w:w="43" w:type="dxa"/>
          <w:trHeight w:val="657"/>
        </w:trPr>
        <w:tc>
          <w:tcPr>
            <w:tcW w:w="6428" w:type="dxa"/>
            <w:shd w:val="clear" w:color="auto" w:fill="auto"/>
            <w:vAlign w:val="bottom"/>
          </w:tcPr>
          <w:p w14:paraId="0BD56837" w14:textId="515E4775" w:rsidR="00312654" w:rsidRPr="006C0D3A" w:rsidRDefault="00491CB9" w:rsidP="0009660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A0677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A0677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2567</w:t>
            </w:r>
          </w:p>
        </w:tc>
        <w:tc>
          <w:tcPr>
            <w:tcW w:w="1620" w:type="dxa"/>
            <w:vAlign w:val="bottom"/>
          </w:tcPr>
          <w:p w14:paraId="150BBE41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เครื่องมือทางการเงิน </w:t>
            </w:r>
          </w:p>
          <w:p w14:paraId="7E8E86E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ที่วัดด้วย</w:t>
            </w: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CDA03BD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2CE4FF1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DD81B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FC5B639" w14:textId="731C0CFA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EEC8EC3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42D9173" w14:textId="7C9AD595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331D4FA" w14:textId="77777777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9C43962" w14:textId="75233CA2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310C" w:rsidRPr="006C0D3A" w14:paraId="4BA26378" w14:textId="77777777" w:rsidTr="00C02E5C">
        <w:trPr>
          <w:trHeight w:val="64"/>
        </w:trPr>
        <w:tc>
          <w:tcPr>
            <w:tcW w:w="6428" w:type="dxa"/>
            <w:shd w:val="clear" w:color="auto" w:fill="auto"/>
          </w:tcPr>
          <w:p w14:paraId="392AE502" w14:textId="77777777" w:rsidR="006C310C" w:rsidRPr="006C0D3A" w:rsidRDefault="006C310C" w:rsidP="000966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334" w:type="dxa"/>
            <w:gridSpan w:val="11"/>
          </w:tcPr>
          <w:p w14:paraId="3DA059D0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2654" w:rsidRPr="006C0D3A" w14:paraId="182631F3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2FCEC371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shd w:val="clear" w:color="auto" w:fill="auto"/>
          </w:tcPr>
          <w:p w14:paraId="2A2C9F8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F06026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7CA5596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64EA0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735F12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512FC7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6D6E8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50097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645D6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E5C" w:rsidRPr="006C0D3A" w14:paraId="7A59F677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0C56E690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20" w:type="dxa"/>
            <w:shd w:val="clear" w:color="auto" w:fill="auto"/>
          </w:tcPr>
          <w:p w14:paraId="7CD7C706" w14:textId="63041266" w:rsidR="00C02E5C" w:rsidRPr="006C0D3A" w:rsidRDefault="00FE531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112,000</w:t>
            </w:r>
          </w:p>
        </w:tc>
        <w:tc>
          <w:tcPr>
            <w:tcW w:w="236" w:type="dxa"/>
            <w:shd w:val="clear" w:color="auto" w:fill="auto"/>
          </w:tcPr>
          <w:p w14:paraId="7CFB3187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4BA80E17" w14:textId="738D40CF" w:rsidR="00C02E5C" w:rsidRPr="006C0D3A" w:rsidRDefault="00FE531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0931608D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51ACAE" w14:textId="34BEACA0" w:rsidR="00C02E5C" w:rsidRPr="006C0D3A" w:rsidRDefault="00FE5318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65A7689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82521E" w14:textId="23CF4989" w:rsidR="00C02E5C" w:rsidRPr="006C0D3A" w:rsidRDefault="00FE5318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7D951566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62D55A" w14:textId="049A22FF" w:rsidR="00C02E5C" w:rsidRPr="006C0D3A" w:rsidRDefault="00FE5318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</w:tr>
      <w:tr w:rsidR="00C02E5C" w:rsidRPr="006C0D3A" w14:paraId="4EA9059F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68512472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BF014F1" w14:textId="38151F81" w:rsidR="00C02E5C" w:rsidRPr="006C0D3A" w:rsidRDefault="00FE531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8,183</w:t>
            </w:r>
          </w:p>
        </w:tc>
        <w:tc>
          <w:tcPr>
            <w:tcW w:w="236" w:type="dxa"/>
            <w:shd w:val="clear" w:color="auto" w:fill="auto"/>
          </w:tcPr>
          <w:p w14:paraId="146007C4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4316B61B" w14:textId="4570ED97" w:rsidR="00C02E5C" w:rsidRPr="006C0D3A" w:rsidRDefault="00FE531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8,183</w:t>
            </w:r>
          </w:p>
        </w:tc>
        <w:tc>
          <w:tcPr>
            <w:tcW w:w="236" w:type="dxa"/>
          </w:tcPr>
          <w:p w14:paraId="595503B9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7CA8D9" w14:textId="2EC569F1" w:rsidR="00C02E5C" w:rsidRPr="006C0D3A" w:rsidRDefault="00FE5318" w:rsidP="00C02E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8,183</w:t>
            </w:r>
          </w:p>
        </w:tc>
        <w:tc>
          <w:tcPr>
            <w:tcW w:w="236" w:type="dxa"/>
          </w:tcPr>
          <w:p w14:paraId="2266621A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CE4E0B" w14:textId="11F1519E" w:rsidR="00C02E5C" w:rsidRDefault="00FE5318" w:rsidP="00C02E5C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94EA98" w14:textId="77777777" w:rsidR="00C02E5C" w:rsidRPr="00312654" w:rsidRDefault="00C02E5C" w:rsidP="00C02E5C">
            <w:pPr>
              <w:tabs>
                <w:tab w:val="decimal" w:pos="524"/>
                <w:tab w:val="decimal" w:pos="595"/>
              </w:tabs>
              <w:ind w:left="-43" w:right="-86"/>
              <w:jc w:val="both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4" w:type="dxa"/>
          </w:tcPr>
          <w:p w14:paraId="68F88097" w14:textId="064589A8" w:rsidR="00C02E5C" w:rsidRPr="006C0D3A" w:rsidRDefault="00FE5318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8,183</w:t>
            </w:r>
          </w:p>
        </w:tc>
      </w:tr>
      <w:tr w:rsidR="00C02E5C" w:rsidRPr="006C0D3A" w14:paraId="7DC1CADA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45497935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BB4EE" w14:textId="128B7C5E" w:rsidR="00C02E5C" w:rsidRPr="006C0D3A" w:rsidRDefault="00FE5318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120,183</w:t>
            </w:r>
          </w:p>
        </w:tc>
        <w:tc>
          <w:tcPr>
            <w:tcW w:w="236" w:type="dxa"/>
            <w:shd w:val="clear" w:color="auto" w:fill="auto"/>
          </w:tcPr>
          <w:p w14:paraId="7218DDA8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7602" w14:textId="2EF236F0" w:rsidR="00C02E5C" w:rsidRPr="006C0D3A" w:rsidRDefault="00FE5318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120,183</w:t>
            </w:r>
          </w:p>
        </w:tc>
        <w:tc>
          <w:tcPr>
            <w:tcW w:w="236" w:type="dxa"/>
          </w:tcPr>
          <w:p w14:paraId="76480DDB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487050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7097A51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A63352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B859D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11B40C" w14:textId="77777777" w:rsidR="00C02E5C" w:rsidRPr="00312654" w:rsidRDefault="00C02E5C" w:rsidP="00C02E5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E5C" w:rsidRPr="006C0D3A" w14:paraId="24B9B57A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0E900C47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33B5AB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5CD2B9A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shd w:val="clear" w:color="auto" w:fill="auto"/>
          </w:tcPr>
          <w:p w14:paraId="4B0E7B8D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5A6AA71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65E558D6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2A8DF4E4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22F89EEE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6F5CA9B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</w:tcPr>
          <w:p w14:paraId="0E6A745A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02E5C" w:rsidRPr="006C0D3A" w14:paraId="32E43BCA" w14:textId="77777777" w:rsidTr="00C02E5C">
        <w:trPr>
          <w:gridAfter w:val="2"/>
          <w:wAfter w:w="43" w:type="dxa"/>
          <w:trHeight w:val="64"/>
        </w:trPr>
        <w:tc>
          <w:tcPr>
            <w:tcW w:w="6428" w:type="dxa"/>
            <w:shd w:val="clear" w:color="auto" w:fill="auto"/>
          </w:tcPr>
          <w:p w14:paraId="334B2122" w14:textId="0512345A" w:rsidR="00C02E5C" w:rsidRPr="006C0D3A" w:rsidRDefault="00C02E5C" w:rsidP="00C02E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7291" w:type="dxa"/>
            <w:gridSpan w:val="9"/>
          </w:tcPr>
          <w:p w14:paraId="73558535" w14:textId="030067BC" w:rsidR="00C02E5C" w:rsidRPr="006C0D3A" w:rsidRDefault="00C02E5C" w:rsidP="00C02E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02E5C" w:rsidRPr="006C0D3A" w14:paraId="4706BFB7" w14:textId="77777777" w:rsidTr="00C02E5C">
        <w:trPr>
          <w:gridAfter w:val="2"/>
          <w:wAfter w:w="43" w:type="dxa"/>
          <w:trHeight w:val="64"/>
        </w:trPr>
        <w:tc>
          <w:tcPr>
            <w:tcW w:w="6428" w:type="dxa"/>
            <w:shd w:val="clear" w:color="auto" w:fill="auto"/>
          </w:tcPr>
          <w:p w14:paraId="51511050" w14:textId="77777777" w:rsidR="00C02E5C" w:rsidRPr="006C0D3A" w:rsidRDefault="00C02E5C" w:rsidP="00C02E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1" w:type="dxa"/>
            <w:gridSpan w:val="9"/>
          </w:tcPr>
          <w:p w14:paraId="2DEBB836" w14:textId="77777777" w:rsidR="00C02E5C" w:rsidRPr="006C0D3A" w:rsidRDefault="00C02E5C" w:rsidP="00C02E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02E5C" w:rsidRPr="006C0D3A" w14:paraId="239DF263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78D67FD5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shd w:val="clear" w:color="auto" w:fill="auto"/>
          </w:tcPr>
          <w:p w14:paraId="2201E1C6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3F2386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3A42A72B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13EE25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A3CCE5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F843A8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E487565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CC9D27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0B5A595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E5C" w:rsidRPr="006C0D3A" w14:paraId="64887802" w14:textId="77777777" w:rsidTr="003B667D">
        <w:trPr>
          <w:gridAfter w:val="2"/>
          <w:wAfter w:w="42" w:type="dxa"/>
          <w:trHeight w:val="180"/>
        </w:trPr>
        <w:tc>
          <w:tcPr>
            <w:tcW w:w="6428" w:type="dxa"/>
            <w:shd w:val="clear" w:color="auto" w:fill="auto"/>
          </w:tcPr>
          <w:p w14:paraId="7D688EB6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20" w:type="dxa"/>
            <w:shd w:val="clear" w:color="auto" w:fill="auto"/>
          </w:tcPr>
          <w:p w14:paraId="0C7F2DF4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112,000</w:t>
            </w:r>
          </w:p>
        </w:tc>
        <w:tc>
          <w:tcPr>
            <w:tcW w:w="236" w:type="dxa"/>
            <w:shd w:val="clear" w:color="auto" w:fill="auto"/>
          </w:tcPr>
          <w:p w14:paraId="06128E5C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10EC130D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4BA392F8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5D4A053D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B7EA7F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ABF535" w14:textId="77777777" w:rsidR="00C02E5C" w:rsidRPr="00251D48" w:rsidRDefault="00C02E5C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1D48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34EAE1D3" w14:textId="77777777" w:rsidR="00C02E5C" w:rsidRPr="00251D48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1E620E3" w14:textId="77777777" w:rsidR="00C02E5C" w:rsidRPr="00251D48" w:rsidRDefault="00C02E5C" w:rsidP="00C02E5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1D48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</w:tr>
      <w:tr w:rsidR="00C02E5C" w:rsidRPr="006C0D3A" w14:paraId="2160E64A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6270D2DF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CC45218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8,165</w:t>
            </w:r>
          </w:p>
        </w:tc>
        <w:tc>
          <w:tcPr>
            <w:tcW w:w="236" w:type="dxa"/>
            <w:shd w:val="clear" w:color="auto" w:fill="auto"/>
          </w:tcPr>
          <w:p w14:paraId="328E2362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11F03714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8,165</w:t>
            </w:r>
          </w:p>
        </w:tc>
        <w:tc>
          <w:tcPr>
            <w:tcW w:w="236" w:type="dxa"/>
          </w:tcPr>
          <w:p w14:paraId="477DB0E3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BF7DE44" w14:textId="77777777" w:rsidR="00C02E5C" w:rsidRDefault="00C02E5C" w:rsidP="00C02E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8,165</w:t>
            </w:r>
          </w:p>
        </w:tc>
        <w:tc>
          <w:tcPr>
            <w:tcW w:w="236" w:type="dxa"/>
          </w:tcPr>
          <w:p w14:paraId="2F169C76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7D38D5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F9EE51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E384FFA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8,165</w:t>
            </w:r>
          </w:p>
        </w:tc>
      </w:tr>
      <w:tr w:rsidR="00C02E5C" w:rsidRPr="006C0D3A" w14:paraId="20A8B6B7" w14:textId="77777777" w:rsidTr="00C02E5C">
        <w:trPr>
          <w:gridAfter w:val="2"/>
          <w:wAfter w:w="43" w:type="dxa"/>
          <w:trHeight w:val="180"/>
        </w:trPr>
        <w:tc>
          <w:tcPr>
            <w:tcW w:w="6428" w:type="dxa"/>
            <w:shd w:val="clear" w:color="auto" w:fill="auto"/>
          </w:tcPr>
          <w:p w14:paraId="1D6F6EC4" w14:textId="77777777" w:rsidR="00C02E5C" w:rsidRPr="006C0D3A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E866B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120,165</w:t>
            </w:r>
          </w:p>
        </w:tc>
        <w:tc>
          <w:tcPr>
            <w:tcW w:w="236" w:type="dxa"/>
            <w:shd w:val="clear" w:color="auto" w:fill="auto"/>
          </w:tcPr>
          <w:p w14:paraId="64578206" w14:textId="77777777" w:rsidR="00C02E5C" w:rsidRPr="006C0D3A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40124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120,165</w:t>
            </w:r>
          </w:p>
        </w:tc>
        <w:tc>
          <w:tcPr>
            <w:tcW w:w="236" w:type="dxa"/>
          </w:tcPr>
          <w:p w14:paraId="5C4C7733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C85D769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5C8F6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41B5BE9" w14:textId="77777777" w:rsidR="00C02E5C" w:rsidRPr="006C0D3A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1CB9E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20D3B4D" w14:textId="77777777" w:rsidR="00C02E5C" w:rsidRPr="006C0D3A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E5C" w:rsidRPr="006C0D3A" w14:paraId="03FF8071" w14:textId="77777777" w:rsidTr="001413E0">
        <w:trPr>
          <w:gridAfter w:val="2"/>
          <w:wAfter w:w="43" w:type="dxa"/>
          <w:trHeight w:val="33"/>
        </w:trPr>
        <w:tc>
          <w:tcPr>
            <w:tcW w:w="6428" w:type="dxa"/>
            <w:shd w:val="clear" w:color="auto" w:fill="auto"/>
          </w:tcPr>
          <w:p w14:paraId="037657BC" w14:textId="77777777" w:rsidR="00C02E5C" w:rsidRPr="001263D0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AD25DA1" w14:textId="77777777" w:rsidR="00C02E5C" w:rsidRPr="001263D0" w:rsidRDefault="00C02E5C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35E9F36" w14:textId="77777777" w:rsidR="00C02E5C" w:rsidRPr="001263D0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shd w:val="clear" w:color="auto" w:fill="auto"/>
          </w:tcPr>
          <w:p w14:paraId="200EBD86" w14:textId="77777777" w:rsidR="00C02E5C" w:rsidRPr="001263D0" w:rsidRDefault="00C02E5C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70898E86" w14:textId="77777777" w:rsidR="00C02E5C" w:rsidRPr="001263D0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682DAA81" w14:textId="77777777" w:rsidR="00C02E5C" w:rsidRPr="001263D0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3AF31292" w14:textId="77777777" w:rsidR="00C02E5C" w:rsidRPr="001263D0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1A1C409C" w14:textId="77777777" w:rsidR="00C02E5C" w:rsidRPr="001263D0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8E764C8" w14:textId="77777777" w:rsidR="00C02E5C" w:rsidRPr="001263D0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70122AC3" w14:textId="77777777" w:rsidR="00C02E5C" w:rsidRPr="001263D0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</w:tbl>
    <w:p w14:paraId="4246D7A1" w14:textId="0909E3F1" w:rsidR="00ED5F21" w:rsidRPr="009433A9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D5F21" w:rsidRPr="009433A9" w:rsidSect="0095740D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00A97DD" w14:textId="159648A6" w:rsidR="00BD602B" w:rsidRPr="00F87E20" w:rsidRDefault="00BF37A4" w:rsidP="00BD602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87E20">
        <w:rPr>
          <w:rFonts w:ascii="Angsana New" w:hAnsi="Angsana New" w:hint="cs"/>
          <w:bCs/>
          <w:sz w:val="30"/>
          <w:szCs w:val="30"/>
          <w:cs/>
        </w:rPr>
        <w:lastRenderedPageBreak/>
        <w:t>ภา</w:t>
      </w:r>
      <w:r w:rsidR="00A06FD7" w:rsidRPr="00F87E20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8"/>
      <w:r w:rsidR="0051442E" w:rsidRPr="00F87E20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70A92A" w14:textId="6B6C9796" w:rsidR="00A9387A" w:rsidRPr="0071206C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E65182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0D139749" w:rsidR="00664D13" w:rsidRPr="00E65182" w:rsidRDefault="00D32A4C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8E4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74B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074B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E65182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E65182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E651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36876" w:rsidRPr="00E65182" w14:paraId="00118C9E" w14:textId="77777777" w:rsidTr="006D108A">
        <w:tc>
          <w:tcPr>
            <w:tcW w:w="3106" w:type="pct"/>
          </w:tcPr>
          <w:p w14:paraId="5EBA995D" w14:textId="17443FC0" w:rsidR="00536876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</w:tcPr>
          <w:p w14:paraId="379A5BA1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37B9F6F9" w14:textId="77777777" w:rsidR="00536876" w:rsidRPr="00E65182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4446CDF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A77" w:rsidRPr="00E65182" w14:paraId="4B99CEB9" w14:textId="77777777" w:rsidTr="006D108A">
        <w:tc>
          <w:tcPr>
            <w:tcW w:w="3106" w:type="pct"/>
          </w:tcPr>
          <w:p w14:paraId="4A95BD4C" w14:textId="3EC4D1C7" w:rsidR="003A3A77" w:rsidRPr="003B2301" w:rsidRDefault="0069294D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74" w:type="pct"/>
          </w:tcPr>
          <w:p w14:paraId="6D8BE4A6" w14:textId="3D485DD5" w:rsidR="003A3A77" w:rsidRPr="00367315" w:rsidRDefault="00BE13DF" w:rsidP="003B230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83,182</w:t>
            </w:r>
          </w:p>
        </w:tc>
        <w:tc>
          <w:tcPr>
            <w:tcW w:w="130" w:type="pct"/>
          </w:tcPr>
          <w:p w14:paraId="2ACF9E8E" w14:textId="77777777" w:rsidR="003A3A77" w:rsidRPr="00367315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A0276F0" w14:textId="3E047DEE" w:rsidR="003A3A77" w:rsidRPr="00367315" w:rsidRDefault="00F009EC" w:rsidP="00F009EC">
            <w:pPr>
              <w:pStyle w:val="acctfourfigures"/>
              <w:tabs>
                <w:tab w:val="clear" w:pos="765"/>
                <w:tab w:val="decimal" w:pos="524"/>
                <w:tab w:val="left" w:pos="91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A77" w:rsidRPr="0071206C" w14:paraId="0284EF19" w14:textId="77777777" w:rsidTr="006D108A">
        <w:tc>
          <w:tcPr>
            <w:tcW w:w="3106" w:type="pct"/>
          </w:tcPr>
          <w:p w14:paraId="098E8E16" w14:textId="77777777" w:rsidR="003A3A77" w:rsidRPr="0071206C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74" w:type="pct"/>
          </w:tcPr>
          <w:p w14:paraId="3CEDA44E" w14:textId="77777777" w:rsidR="003A3A77" w:rsidRPr="0071206C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</w:tcPr>
          <w:p w14:paraId="03C514AA" w14:textId="77777777" w:rsidR="003A3A77" w:rsidRPr="0071206C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890" w:type="pct"/>
          </w:tcPr>
          <w:p w14:paraId="3AB66672" w14:textId="77777777" w:rsidR="003A3A77" w:rsidRPr="0071206C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3A3A77" w:rsidRPr="00E65182" w14:paraId="65083312" w14:textId="77777777" w:rsidTr="006D108A">
        <w:tc>
          <w:tcPr>
            <w:tcW w:w="3106" w:type="pct"/>
          </w:tcPr>
          <w:p w14:paraId="7EFE59D1" w14:textId="174EDBDD" w:rsidR="003A3A77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651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7EC89C09" w14:textId="77777777" w:rsidR="003A3A77" w:rsidRPr="00AA18FA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</w:tcPr>
          <w:p w14:paraId="711701DF" w14:textId="77777777" w:rsidR="003A3A77" w:rsidRPr="00AA18FA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90" w:type="pct"/>
          </w:tcPr>
          <w:p w14:paraId="1AAFCAEA" w14:textId="77777777" w:rsidR="003A3A77" w:rsidRPr="00AA18FA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D14E8" w:rsidRPr="00E65182" w14:paraId="1E74776F" w14:textId="77777777" w:rsidTr="006D108A">
        <w:tc>
          <w:tcPr>
            <w:tcW w:w="3106" w:type="pct"/>
          </w:tcPr>
          <w:p w14:paraId="4E92345F" w14:textId="2B4496F9" w:rsidR="006D14E8" w:rsidRPr="00E65182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404F9ABE" w:rsidR="006D14E8" w:rsidRPr="00036E89" w:rsidRDefault="003138C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256,568</w:t>
            </w:r>
          </w:p>
        </w:tc>
        <w:tc>
          <w:tcPr>
            <w:tcW w:w="130" w:type="pct"/>
          </w:tcPr>
          <w:p w14:paraId="6510EFA0" w14:textId="77777777" w:rsidR="006D14E8" w:rsidRPr="00036E89" w:rsidRDefault="006D14E8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0E273E47" w:rsidR="006D14E8" w:rsidRPr="00036E89" w:rsidRDefault="003138C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251,285</w:t>
            </w:r>
          </w:p>
        </w:tc>
      </w:tr>
      <w:tr w:rsidR="00EF452B" w:rsidRPr="00E65182" w14:paraId="30EB47D3" w14:textId="77777777" w:rsidTr="006D108A">
        <w:tc>
          <w:tcPr>
            <w:tcW w:w="3106" w:type="pct"/>
          </w:tcPr>
          <w:p w14:paraId="3B3A18F9" w14:textId="4A6868B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133A33C7" w:rsidR="00EF452B" w:rsidRPr="00036E89" w:rsidRDefault="00BE13DF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153,265</w:t>
            </w:r>
          </w:p>
        </w:tc>
        <w:tc>
          <w:tcPr>
            <w:tcW w:w="130" w:type="pct"/>
          </w:tcPr>
          <w:p w14:paraId="376177A2" w14:textId="77777777" w:rsidR="00EF452B" w:rsidRPr="00036E89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3BE6709F" w:rsidR="00EF452B" w:rsidRPr="00036E89" w:rsidRDefault="00BE13DF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144,867</w:t>
            </w:r>
          </w:p>
        </w:tc>
      </w:tr>
      <w:tr w:rsidR="00EF452B" w:rsidRPr="00E65182" w14:paraId="50D50827" w14:textId="77777777" w:rsidTr="006D108A">
        <w:tc>
          <w:tcPr>
            <w:tcW w:w="3106" w:type="pct"/>
          </w:tcPr>
          <w:p w14:paraId="30CFC79B" w14:textId="5F2E252E" w:rsidR="00EF452B" w:rsidRPr="00E65182" w:rsidRDefault="00927635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EF452B" w:rsidRPr="00E65182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0692B767" w:rsidR="00EF452B" w:rsidRPr="00952917" w:rsidRDefault="00BE13DF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138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5,398</w:t>
            </w:r>
          </w:p>
        </w:tc>
        <w:tc>
          <w:tcPr>
            <w:tcW w:w="130" w:type="pct"/>
          </w:tcPr>
          <w:p w14:paraId="043F85F7" w14:textId="77777777" w:rsidR="00EF452B" w:rsidRPr="00952917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50D11937" w:rsidR="00EF452B" w:rsidRPr="00952917" w:rsidRDefault="003138C8" w:rsidP="00A32C93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5,876</w:t>
            </w:r>
          </w:p>
        </w:tc>
      </w:tr>
      <w:tr w:rsidR="00EF452B" w:rsidRPr="009433A9" w14:paraId="35CFED2A" w14:textId="77777777" w:rsidTr="006D108A">
        <w:tc>
          <w:tcPr>
            <w:tcW w:w="3106" w:type="pct"/>
          </w:tcPr>
          <w:p w14:paraId="7B6B4FEC" w14:textId="77777777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14C34B66" w:rsidR="00EF452B" w:rsidRPr="009433A9" w:rsidRDefault="003138C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508,413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9433A9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4B64EF14" w:rsidR="00EF452B" w:rsidRPr="00EA1D20" w:rsidRDefault="003138C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402,028</w:t>
            </w:r>
          </w:p>
        </w:tc>
      </w:tr>
    </w:tbl>
    <w:p w14:paraId="6C2CF954" w14:textId="1CB5DFA3" w:rsidR="003B2301" w:rsidRPr="0071206C" w:rsidRDefault="003B2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6"/>
          <w:szCs w:val="16"/>
        </w:rPr>
      </w:pPr>
    </w:p>
    <w:p w14:paraId="37BC9EFC" w14:textId="7B75E727" w:rsidR="00F06B11" w:rsidRPr="0071206C" w:rsidRDefault="00F06B1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1206C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87D69FB" w14:textId="77777777" w:rsidR="00C6080F" w:rsidRPr="0071206C" w:rsidRDefault="00C6080F" w:rsidP="00201E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CF9501B" w14:textId="52686E10" w:rsidR="002A7495" w:rsidRPr="00A7416B" w:rsidRDefault="002A7495" w:rsidP="004957EC">
      <w:pPr>
        <w:tabs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  <w:r w:rsidRPr="00A7416B">
        <w:rPr>
          <w:rFonts w:ascii="Angsana New" w:hAnsi="Angsana New"/>
          <w:sz w:val="30"/>
          <w:szCs w:val="30"/>
          <w:cs/>
        </w:rPr>
        <w:t xml:space="preserve">ในปี </w:t>
      </w:r>
      <w:r w:rsidRPr="00FF3F22">
        <w:rPr>
          <w:rFonts w:ascii="Angsana New" w:hAnsi="Angsana New"/>
          <w:sz w:val="30"/>
          <w:szCs w:val="30"/>
        </w:rPr>
        <w:t>2562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บริษัทได้ยื่นคำร้องต่อคณะอณุญาโตตุลาการให้ตัดสินข้อพิพาทระหว่างบริษัทและบริษัท อีโค่ โอเรียนท์ </w:t>
      </w:r>
      <w:r w:rsidR="004957EC">
        <w:rPr>
          <w:rFonts w:ascii="Angsana New" w:hAnsi="Angsana New"/>
          <w:sz w:val="30"/>
          <w:szCs w:val="30"/>
        </w:rPr>
        <w:t xml:space="preserve">        </w:t>
      </w:r>
      <w:r w:rsidRPr="00A7416B">
        <w:rPr>
          <w:rFonts w:ascii="Angsana New" w:hAnsi="Angsana New"/>
          <w:sz w:val="30"/>
          <w:szCs w:val="30"/>
          <w:cs/>
        </w:rPr>
        <w:t>รีซอสเซส (ประเทศไทย) จำกัด (“</w:t>
      </w:r>
      <w:r w:rsidRPr="00A7416B">
        <w:rPr>
          <w:rFonts w:ascii="Angsana New" w:hAnsi="Angsana New"/>
          <w:sz w:val="30"/>
          <w:szCs w:val="30"/>
        </w:rPr>
        <w:t xml:space="preserve">ECOR”) </w:t>
      </w:r>
      <w:r w:rsidRPr="00A7416B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ผิดสัญญาซื้อขายก๊าซธรรมชาติ เนื่องจาก </w:t>
      </w:r>
      <w:r w:rsidRPr="00A7416B">
        <w:rPr>
          <w:rFonts w:ascii="Angsana New" w:hAnsi="Angsana New"/>
          <w:sz w:val="30"/>
          <w:szCs w:val="30"/>
        </w:rPr>
        <w:t xml:space="preserve">ECOR                  </w:t>
      </w:r>
      <w:r w:rsidRPr="00A7416B">
        <w:rPr>
          <w:rFonts w:ascii="Angsana New" w:hAnsi="Angsana New"/>
          <w:sz w:val="30"/>
          <w:szCs w:val="30"/>
          <w:cs/>
        </w:rPr>
        <w:t xml:space="preserve">ไม่สามารถจัดหาก๊าซให้บริษัทได้ตามปริมาณที่กำหนดตามสัญญา ต่อมาเมื่อวันที่ </w:t>
      </w:r>
      <w:r w:rsidRPr="00FF3F22">
        <w:rPr>
          <w:rFonts w:ascii="Angsana New" w:hAnsi="Angsana New"/>
          <w:sz w:val="30"/>
          <w:szCs w:val="30"/>
        </w:rPr>
        <w:t>22</w:t>
      </w:r>
      <w:r w:rsidRPr="00A741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บริษัทได้รับ     </w:t>
      </w:r>
      <w:r w:rsidR="004957EC">
        <w:rPr>
          <w:rFonts w:ascii="Angsana New" w:hAnsi="Angsana New"/>
          <w:sz w:val="30"/>
          <w:szCs w:val="30"/>
        </w:rPr>
        <w:t xml:space="preserve">              </w:t>
      </w:r>
      <w:r w:rsidRPr="00A7416B">
        <w:rPr>
          <w:rFonts w:ascii="Angsana New" w:hAnsi="Angsana New"/>
          <w:sz w:val="30"/>
          <w:szCs w:val="30"/>
          <w:cs/>
        </w:rPr>
        <w:t xml:space="preserve">คำวินิจฉัยจากคณะอนุญาโตตุลาการให้บริษัทเป็นผู้ชนะคดีข้อพิพาทดังกล่าว โดยให้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ชำระเงินจำนวน </w:t>
      </w:r>
      <w:r w:rsidRPr="00FF3F22">
        <w:rPr>
          <w:rFonts w:ascii="Angsana New" w:hAnsi="Angsana New"/>
          <w:sz w:val="30"/>
          <w:szCs w:val="30"/>
        </w:rPr>
        <w:t>40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71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ให้แก่บริษัทพร้อมทั้งดอกเบี้ยร้อยละ </w:t>
      </w:r>
      <w:r w:rsidRPr="00FF3F22">
        <w:rPr>
          <w:rFonts w:ascii="Angsana New" w:hAnsi="Angsana New"/>
          <w:sz w:val="30"/>
          <w:szCs w:val="30"/>
        </w:rPr>
        <w:t>7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5</w:t>
      </w:r>
      <w:r w:rsidRPr="00A7416B">
        <w:rPr>
          <w:rFonts w:ascii="Angsana New" w:hAnsi="Angsana New"/>
          <w:sz w:val="30"/>
          <w:szCs w:val="30"/>
          <w:cs/>
        </w:rPr>
        <w:t xml:space="preserve"> ต่อปีนับจากวันถัดจากวันเสนอข้อพิพาทจนถึงวันที่ </w:t>
      </w:r>
      <w:r w:rsidRPr="00A7416B">
        <w:rPr>
          <w:rFonts w:ascii="Angsana New" w:hAnsi="Angsana New"/>
          <w:sz w:val="30"/>
          <w:szCs w:val="30"/>
        </w:rPr>
        <w:t xml:space="preserve">ECOR      </w:t>
      </w:r>
      <w:r w:rsidRPr="00A7416B">
        <w:rPr>
          <w:rFonts w:ascii="Angsana New" w:hAnsi="Angsana New"/>
          <w:sz w:val="30"/>
          <w:szCs w:val="30"/>
          <w:cs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อย่างไรก็ตาม เมื่อวันที่ </w:t>
      </w:r>
      <w:r w:rsidRPr="00FF3F22">
        <w:rPr>
          <w:rFonts w:ascii="Angsana New" w:hAnsi="Angsana New"/>
          <w:sz w:val="30"/>
          <w:szCs w:val="30"/>
        </w:rPr>
        <w:t>24</w:t>
      </w:r>
      <w:r w:rsidRPr="00A7416B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</w:rPr>
        <w:t xml:space="preserve"> ECOR          </w:t>
      </w:r>
      <w:r w:rsidRPr="00A7416B">
        <w:rPr>
          <w:rFonts w:ascii="Angsana New" w:hAnsi="Angsana New"/>
          <w:sz w:val="30"/>
          <w:szCs w:val="30"/>
          <w:cs/>
        </w:rPr>
        <w:t xml:space="preserve">ได้ยื่นคำร้องเพื่อเพิกถอนคำวินิจฉัยจากคณะอนุญาโตตุลาการต่อศาลแพ่ง นอกจากนี้บริษัทได้ยื่นคำร้องต่อศาลทรัพย์สินทางปัญญาและการค้าระหว่างประเทศกลาง เพื่อยื่นขอบังคับคดีตามคำวินิจฉัยของคณะอนุญาโตตุลาการ และเมื่อวันที่ </w:t>
      </w:r>
      <w:r w:rsidRPr="00FF3F22">
        <w:rPr>
          <w:rFonts w:ascii="Angsana New" w:hAnsi="Angsana New"/>
          <w:sz w:val="30"/>
          <w:szCs w:val="30"/>
        </w:rPr>
        <w:t>12</w:t>
      </w:r>
      <w:r w:rsidRPr="00A7416B">
        <w:rPr>
          <w:rFonts w:ascii="Angsana New" w:hAnsi="Angsana New"/>
          <w:sz w:val="30"/>
          <w:szCs w:val="30"/>
          <w:cs/>
        </w:rPr>
        <w:t xml:space="preserve"> มกราคม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ทรัพย์สินทางปัญญาและการค้าระหว่างประเทศกลางมีคำสั่งให้โอนคดีดังกล่าวไปดำเนินพิจารณาคดีภายใต้ศาลแพ่ง ต่อมาวันที่ </w:t>
      </w:r>
      <w:r w:rsidRPr="00FF3F22">
        <w:rPr>
          <w:rFonts w:ascii="Angsana New" w:hAnsi="Angsana New"/>
          <w:sz w:val="30"/>
          <w:szCs w:val="30"/>
        </w:rPr>
        <w:t>26</w:t>
      </w:r>
      <w:r w:rsidRPr="00A7416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ศาลแพ่งมีคำพิพากษาให้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ปฏิบัติตาม  </w:t>
      </w:r>
      <w:r w:rsidR="00D01A3B">
        <w:rPr>
          <w:rFonts w:ascii="Angsana New" w:hAnsi="Angsana New" w:hint="cs"/>
          <w:sz w:val="30"/>
          <w:szCs w:val="30"/>
          <w:cs/>
        </w:rPr>
        <w:t xml:space="preserve">   </w:t>
      </w:r>
      <w:r w:rsidRPr="00A7416B">
        <w:rPr>
          <w:rFonts w:ascii="Angsana New" w:hAnsi="Angsana New"/>
          <w:sz w:val="30"/>
          <w:szCs w:val="30"/>
          <w:cs/>
        </w:rPr>
        <w:t xml:space="preserve">คำชี้ขาดของคณะอนุญาโตตุลาการและให้ยกคำร้องที่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>ขอให้เพิกถอนคำชี้ขาดของอนุญาโตตุลาการ ต่อมา</w:t>
      </w:r>
      <w:r w:rsidR="004957EC">
        <w:rPr>
          <w:rFonts w:ascii="Angsana New" w:hAnsi="Angsana New"/>
          <w:sz w:val="30"/>
          <w:szCs w:val="30"/>
        </w:rPr>
        <w:t xml:space="preserve">                  </w:t>
      </w:r>
      <w:r w:rsidRPr="00A741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F3F22">
        <w:rPr>
          <w:rFonts w:ascii="Angsana New" w:hAnsi="Angsana New"/>
          <w:sz w:val="30"/>
          <w:szCs w:val="30"/>
        </w:rPr>
        <w:t>6</w:t>
      </w:r>
      <w:r w:rsidRPr="00A7416B">
        <w:rPr>
          <w:rFonts w:ascii="Angsana New" w:hAnsi="Angsana New"/>
          <w:sz w:val="30"/>
          <w:szCs w:val="30"/>
          <w:cs/>
        </w:rPr>
        <w:t xml:space="preserve"> ตุลาคม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</w:rPr>
        <w:t xml:space="preserve"> ECOR </w:t>
      </w:r>
      <w:r w:rsidRPr="00A7416B">
        <w:rPr>
          <w:rFonts w:ascii="Angsana New" w:hAnsi="Angsana New"/>
          <w:sz w:val="30"/>
          <w:szCs w:val="30"/>
          <w:cs/>
        </w:rPr>
        <w:t xml:space="preserve">ใช้สิทธิอุทธรณ์และขอทุเลาการบังคับคดี </w:t>
      </w:r>
      <w:r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 xml:space="preserve">2566 </w:t>
      </w:r>
      <w:r w:rsidRPr="00A7416B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A7416B">
        <w:rPr>
          <w:rFonts w:ascii="Angsana New" w:hAnsi="Angsana New"/>
          <w:sz w:val="30"/>
          <w:szCs w:val="30"/>
          <w:cs/>
        </w:rPr>
        <w:t>ยื่น</w:t>
      </w:r>
      <w:r>
        <w:rPr>
          <w:rFonts w:ascii="Angsana New" w:hAnsi="Angsana New" w:hint="cs"/>
          <w:sz w:val="30"/>
          <w:szCs w:val="30"/>
          <w:cs/>
        </w:rPr>
        <w:t>คำแก้อุทธรณ์และคำคั</w:t>
      </w:r>
      <w:r w:rsidRPr="00A7416B">
        <w:rPr>
          <w:rFonts w:ascii="Angsana New" w:hAnsi="Angsana New"/>
          <w:sz w:val="30"/>
          <w:szCs w:val="30"/>
          <w:cs/>
        </w:rPr>
        <w:t>ดค้าน</w:t>
      </w:r>
      <w:r>
        <w:rPr>
          <w:rFonts w:ascii="Angsana New" w:hAnsi="Angsana New" w:hint="cs"/>
          <w:sz w:val="30"/>
          <w:szCs w:val="30"/>
          <w:cs/>
        </w:rPr>
        <w:t>คำร้องขอ</w:t>
      </w:r>
      <w:r w:rsidRPr="00A7416B">
        <w:rPr>
          <w:rFonts w:ascii="Angsana New" w:hAnsi="Angsana New"/>
          <w:sz w:val="30"/>
          <w:szCs w:val="30"/>
          <w:cs/>
        </w:rPr>
        <w:t xml:space="preserve">ทุเลาการบังคับคดีของ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>
        <w:rPr>
          <w:rFonts w:ascii="Angsana New" w:hAnsi="Angsana New" w:hint="cs"/>
          <w:sz w:val="30"/>
          <w:szCs w:val="30"/>
          <w:cs/>
        </w:rPr>
        <w:t>โดยสำนวนคดี</w:t>
      </w:r>
      <w:r w:rsidR="009F67D7" w:rsidRPr="009F67D7">
        <w:rPr>
          <w:rFonts w:ascii="Angsana New" w:hAnsi="Angsana New"/>
          <w:sz w:val="30"/>
          <w:szCs w:val="30"/>
          <w:cs/>
        </w:rPr>
        <w:t>ได้ถูกรวบรวม</w:t>
      </w:r>
      <w:r>
        <w:rPr>
          <w:rFonts w:ascii="Angsana New" w:hAnsi="Angsana New" w:hint="cs"/>
          <w:sz w:val="30"/>
          <w:szCs w:val="30"/>
          <w:cs/>
        </w:rPr>
        <w:t>ส่งให้ศาลฎีกาพิจา</w:t>
      </w:r>
      <w:r w:rsidR="0078693F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ณาวินิจฉัยและทำคำพิพากษา</w:t>
      </w:r>
      <w:r w:rsidR="0019530A">
        <w:rPr>
          <w:rFonts w:ascii="Angsana New" w:hAnsi="Angsana New"/>
          <w:sz w:val="30"/>
          <w:szCs w:val="30"/>
        </w:rPr>
        <w:t xml:space="preserve"> </w:t>
      </w:r>
      <w:r w:rsidR="00615ED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15EDB">
        <w:rPr>
          <w:rFonts w:ascii="Angsana New" w:hAnsi="Angsana New"/>
          <w:sz w:val="30"/>
          <w:szCs w:val="30"/>
        </w:rPr>
        <w:t xml:space="preserve">28 </w:t>
      </w:r>
      <w:r w:rsidR="00615ED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E21B6">
        <w:rPr>
          <w:rFonts w:ascii="Angsana New" w:hAnsi="Angsana New"/>
          <w:sz w:val="30"/>
          <w:szCs w:val="30"/>
        </w:rPr>
        <w:t xml:space="preserve">2567 </w:t>
      </w:r>
      <w:r w:rsidR="001E21B6" w:rsidRPr="001E21B6">
        <w:rPr>
          <w:rFonts w:ascii="Angsana New" w:hAnsi="Angsana New"/>
          <w:sz w:val="30"/>
          <w:szCs w:val="30"/>
          <w:cs/>
        </w:rPr>
        <w:t>ศาลฎีก</w:t>
      </w:r>
      <w:r w:rsidR="001E21B6">
        <w:rPr>
          <w:rFonts w:ascii="Angsana New" w:hAnsi="Angsana New" w:hint="cs"/>
          <w:sz w:val="30"/>
          <w:szCs w:val="30"/>
          <w:cs/>
        </w:rPr>
        <w:t>าได้มีคำพิพากษา</w:t>
      </w:r>
      <w:r w:rsidR="00C6673E">
        <w:rPr>
          <w:rFonts w:ascii="Angsana New" w:hAnsi="Angsana New" w:hint="cs"/>
          <w:sz w:val="30"/>
          <w:szCs w:val="30"/>
          <w:cs/>
        </w:rPr>
        <w:t>ให้บังคับตามคำชี้ขาดของ</w:t>
      </w:r>
      <w:r w:rsidR="00C6673E" w:rsidRPr="00C6673E">
        <w:rPr>
          <w:rFonts w:ascii="Angsana New" w:hAnsi="Angsana New"/>
          <w:sz w:val="30"/>
          <w:szCs w:val="30"/>
          <w:cs/>
        </w:rPr>
        <w:t>คณะอนุญาโตตุลาการ</w:t>
      </w:r>
      <w:r w:rsidR="00C6673E">
        <w:rPr>
          <w:rFonts w:ascii="Angsana New" w:hAnsi="Angsana New" w:hint="cs"/>
          <w:sz w:val="30"/>
          <w:szCs w:val="30"/>
          <w:cs/>
        </w:rPr>
        <w:t xml:space="preserve"> </w:t>
      </w:r>
      <w:r w:rsidR="00140907">
        <w:rPr>
          <w:rFonts w:ascii="Angsana New" w:hAnsi="Angsana New" w:hint="cs"/>
          <w:sz w:val="30"/>
          <w:szCs w:val="30"/>
          <w:cs/>
        </w:rPr>
        <w:t>ต่อมา</w:t>
      </w:r>
      <w:r w:rsidR="0019530A" w:rsidRPr="0019530A">
        <w:rPr>
          <w:rFonts w:ascii="Angsana New" w:hAnsi="Angsana New"/>
          <w:sz w:val="30"/>
          <w:szCs w:val="30"/>
          <w:cs/>
        </w:rPr>
        <w:t xml:space="preserve"> </w:t>
      </w:r>
      <w:r w:rsidR="0019530A" w:rsidRPr="0019530A">
        <w:rPr>
          <w:rFonts w:ascii="Angsana New" w:hAnsi="Angsana New"/>
          <w:sz w:val="30"/>
          <w:szCs w:val="30"/>
        </w:rPr>
        <w:t xml:space="preserve">ECOR </w:t>
      </w:r>
      <w:r w:rsidR="0019530A" w:rsidRPr="0019530A">
        <w:rPr>
          <w:rFonts w:ascii="Angsana New" w:hAnsi="Angsana New"/>
          <w:sz w:val="30"/>
          <w:szCs w:val="30"/>
          <w:cs/>
        </w:rPr>
        <w:t xml:space="preserve">ได้วางเงินจำนวน </w:t>
      </w:r>
      <w:r w:rsidR="0019530A">
        <w:rPr>
          <w:rFonts w:ascii="Angsana New" w:hAnsi="Angsana New"/>
          <w:sz w:val="30"/>
          <w:szCs w:val="30"/>
        </w:rPr>
        <w:t>49</w:t>
      </w:r>
      <w:r w:rsidR="0019530A" w:rsidRPr="0019530A">
        <w:rPr>
          <w:rFonts w:ascii="Angsana New" w:hAnsi="Angsana New"/>
          <w:sz w:val="30"/>
          <w:szCs w:val="30"/>
          <w:cs/>
        </w:rPr>
        <w:t>.</w:t>
      </w:r>
      <w:r w:rsidR="0019530A">
        <w:rPr>
          <w:rFonts w:ascii="Angsana New" w:hAnsi="Angsana New"/>
          <w:sz w:val="30"/>
          <w:szCs w:val="30"/>
        </w:rPr>
        <w:t>68</w:t>
      </w:r>
      <w:r w:rsidR="0019530A" w:rsidRPr="0019530A">
        <w:rPr>
          <w:rFonts w:ascii="Angsana New" w:hAnsi="Angsana New"/>
          <w:sz w:val="30"/>
          <w:szCs w:val="30"/>
          <w:cs/>
        </w:rPr>
        <w:t xml:space="preserve"> ล้านบาทต่อศาลแพ่ง อันเป็นจำนวนเงินยอดหนี้รวมกับดอกเบี้ยตามคำพิพากษาเพื่อชำระหนี้ต่อบริษัท </w:t>
      </w:r>
      <w:r w:rsidR="001303C2">
        <w:rPr>
          <w:rFonts w:ascii="Angsana New" w:hAnsi="Angsana New" w:hint="cs"/>
          <w:sz w:val="30"/>
          <w:szCs w:val="30"/>
          <w:cs/>
        </w:rPr>
        <w:t>โดย</w:t>
      </w:r>
      <w:r w:rsidR="00C01C23" w:rsidRPr="00C01C23">
        <w:rPr>
          <w:rFonts w:ascii="Angsana New" w:hAnsi="Angsana New"/>
          <w:sz w:val="30"/>
          <w:szCs w:val="30"/>
          <w:cs/>
        </w:rPr>
        <w:t>บริษัท</w:t>
      </w:r>
      <w:r w:rsidR="00B95BD2">
        <w:rPr>
          <w:rFonts w:ascii="Angsana New" w:hAnsi="Angsana New" w:hint="cs"/>
          <w:sz w:val="30"/>
          <w:szCs w:val="30"/>
          <w:cs/>
        </w:rPr>
        <w:t>ได้รับชำระ</w:t>
      </w:r>
      <w:r w:rsidR="00A0127C">
        <w:rPr>
          <w:rFonts w:ascii="Angsana New" w:hAnsi="Angsana New" w:hint="cs"/>
          <w:sz w:val="30"/>
          <w:szCs w:val="30"/>
          <w:cs/>
        </w:rPr>
        <w:t>จำนวนเงินดังกล่าว</w:t>
      </w:r>
      <w:r w:rsidR="009945A6">
        <w:rPr>
          <w:rFonts w:ascii="Angsana New" w:hAnsi="Angsana New" w:hint="cs"/>
          <w:sz w:val="30"/>
          <w:szCs w:val="30"/>
          <w:cs/>
        </w:rPr>
        <w:t>แล้วทั้งจำนวน</w:t>
      </w:r>
      <w:r w:rsidR="00C01C23" w:rsidRPr="00C01C23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9945A6">
        <w:rPr>
          <w:rFonts w:ascii="Angsana New" w:hAnsi="Angsana New"/>
          <w:sz w:val="30"/>
          <w:szCs w:val="30"/>
        </w:rPr>
        <w:t>26</w:t>
      </w:r>
      <w:r w:rsidR="00C01C23" w:rsidRPr="00C01C23">
        <w:rPr>
          <w:rFonts w:ascii="Angsana New" w:hAnsi="Angsana New"/>
          <w:sz w:val="30"/>
          <w:szCs w:val="30"/>
          <w:cs/>
        </w:rPr>
        <w:t xml:space="preserve"> เมษายน </w:t>
      </w:r>
      <w:r w:rsidR="009945A6">
        <w:rPr>
          <w:rFonts w:ascii="Angsana New" w:hAnsi="Angsana New"/>
          <w:sz w:val="30"/>
          <w:szCs w:val="30"/>
        </w:rPr>
        <w:t>2567</w:t>
      </w:r>
    </w:p>
    <w:p w14:paraId="1B174EC5" w14:textId="59935FBC" w:rsidR="0067082E" w:rsidRDefault="0067082E" w:rsidP="0067082E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</w:rPr>
      </w:pPr>
      <w:r w:rsidRPr="004E62BD">
        <w:rPr>
          <w:rFonts w:ascii="Angsana New" w:hAnsi="Angsana New"/>
          <w:sz w:val="30"/>
          <w:szCs w:val="30"/>
          <w:cs/>
        </w:rPr>
        <w:lastRenderedPageBreak/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Pr="004E62BD">
        <w:rPr>
          <w:rFonts w:ascii="Angsana New" w:hAnsi="Angsana New"/>
          <w:sz w:val="30"/>
          <w:szCs w:val="30"/>
        </w:rPr>
        <w:t>17.59</w:t>
      </w:r>
      <w:r w:rsidRPr="004E62BD">
        <w:rPr>
          <w:rFonts w:ascii="Angsana New" w:hAnsi="Angsana New"/>
          <w:sz w:val="30"/>
          <w:szCs w:val="30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ซึ่งได้รับคำตัดสินจากศาลชั้นต้นสำหรับคดีมูลทรัพย์ที่ฟ้อง </w:t>
      </w:r>
      <w:r w:rsidRPr="004E62BD">
        <w:rPr>
          <w:rFonts w:ascii="Angsana New" w:hAnsi="Angsana New"/>
          <w:sz w:val="30"/>
          <w:szCs w:val="30"/>
        </w:rPr>
        <w:t>4.82</w:t>
      </w:r>
      <w:r w:rsidRPr="004E62BD">
        <w:rPr>
          <w:rFonts w:ascii="Angsana New" w:hAnsi="Angsana New"/>
          <w:sz w:val="30"/>
          <w:szCs w:val="30"/>
          <w:cs/>
        </w:rPr>
        <w:t xml:space="preserve"> ล้านบาทเมื่อวันที่ </w:t>
      </w:r>
      <w:r w:rsidRPr="004E62BD">
        <w:rPr>
          <w:rFonts w:ascii="Angsana New" w:hAnsi="Angsana New"/>
          <w:sz w:val="30"/>
          <w:szCs w:val="30"/>
        </w:rPr>
        <w:t>18</w:t>
      </w:r>
      <w:r w:rsidRPr="004E62BD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E62BD">
        <w:rPr>
          <w:rFonts w:ascii="Angsana New" w:hAnsi="Angsana New"/>
          <w:sz w:val="30"/>
          <w:szCs w:val="30"/>
        </w:rPr>
        <w:t>2565</w:t>
      </w:r>
      <w:r w:rsidRPr="004E62BD">
        <w:rPr>
          <w:rFonts w:ascii="Angsana New" w:hAnsi="Angsana New"/>
          <w:sz w:val="30"/>
          <w:szCs w:val="30"/>
          <w:cs/>
        </w:rPr>
        <w:t xml:space="preserve"> ให้ชำระเงินแก่โจทย์เป็นจำนวนเงิน </w:t>
      </w:r>
      <w:r w:rsidRPr="004E62BD">
        <w:rPr>
          <w:rFonts w:ascii="Angsana New" w:hAnsi="Angsana New"/>
          <w:sz w:val="30"/>
          <w:szCs w:val="30"/>
        </w:rPr>
        <w:t>0.63</w:t>
      </w:r>
      <w:r w:rsidRPr="004E62BD">
        <w:rPr>
          <w:rFonts w:ascii="Angsana New" w:hAnsi="Angsana New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 w:rsidRPr="004E62BD">
        <w:rPr>
          <w:rFonts w:ascii="Angsana New" w:hAnsi="Angsana New"/>
          <w:sz w:val="30"/>
          <w:szCs w:val="30"/>
        </w:rPr>
        <w:t>0.09</w:t>
      </w:r>
      <w:r w:rsidRPr="004E62BD">
        <w:rPr>
          <w:rFonts w:ascii="Angsana New" w:hAnsi="Angsana New"/>
          <w:sz w:val="30"/>
          <w:szCs w:val="30"/>
          <w:cs/>
        </w:rPr>
        <w:t xml:space="preserve"> ล้านบาท อย่างไรก็ตาม บริษัทได้รับความคุ้มครองตามประกันวินาศภัยตามวงเงินกรมธรรม์บางส่วน ต่อมาเมื่อวันที่ </w:t>
      </w:r>
      <w:r w:rsidRPr="004E62BD">
        <w:rPr>
          <w:rFonts w:ascii="Angsana New" w:hAnsi="Angsana New"/>
          <w:sz w:val="30"/>
          <w:szCs w:val="30"/>
        </w:rPr>
        <w:t>18</w:t>
      </w:r>
      <w:r w:rsidRPr="004E62B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E62BD">
        <w:rPr>
          <w:rFonts w:ascii="Angsana New" w:hAnsi="Angsana New"/>
          <w:sz w:val="30"/>
          <w:szCs w:val="30"/>
        </w:rPr>
        <w:t>2566</w:t>
      </w:r>
      <w:r w:rsidRPr="004E62BD">
        <w:rPr>
          <w:rFonts w:ascii="Angsana New" w:hAnsi="Angsana New"/>
          <w:sz w:val="30"/>
          <w:szCs w:val="30"/>
          <w:cs/>
        </w:rPr>
        <w:t xml:space="preserve"> ศาลแพ่งกรุงเทพใต้ได้มีคำพิพากษาให้บริษัทและพนักงานของบริษัท (จำเลยที่ </w:t>
      </w:r>
      <w:r w:rsidRPr="004E62BD">
        <w:rPr>
          <w:rFonts w:ascii="Angsana New" w:hAnsi="Angsana New"/>
          <w:sz w:val="30"/>
          <w:szCs w:val="30"/>
        </w:rPr>
        <w:t>1</w:t>
      </w:r>
      <w:r w:rsidRPr="004E62BD">
        <w:rPr>
          <w:rFonts w:ascii="Angsana New" w:hAnsi="Angsana New"/>
          <w:sz w:val="30"/>
          <w:szCs w:val="30"/>
          <w:cs/>
        </w:rPr>
        <w:t xml:space="preserve">) ร่วมกันชำระเงินเป็นจำนวน </w:t>
      </w:r>
      <w:r w:rsidRPr="004E62BD">
        <w:rPr>
          <w:rFonts w:ascii="Angsana New" w:hAnsi="Angsana New"/>
          <w:sz w:val="30"/>
          <w:szCs w:val="30"/>
        </w:rPr>
        <w:t>4</w:t>
      </w:r>
      <w:r w:rsidRPr="004E62BD">
        <w:rPr>
          <w:rFonts w:ascii="Angsana New" w:hAnsi="Angsana New"/>
          <w:sz w:val="30"/>
          <w:szCs w:val="30"/>
          <w:cs/>
        </w:rPr>
        <w:t>.</w:t>
      </w:r>
      <w:r w:rsidRPr="004E62BD">
        <w:rPr>
          <w:rFonts w:ascii="Angsana New" w:hAnsi="Angsana New"/>
          <w:sz w:val="30"/>
          <w:szCs w:val="30"/>
        </w:rPr>
        <w:t>18</w:t>
      </w:r>
      <w:r w:rsidRPr="004E62BD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Pr="004E62BD">
        <w:rPr>
          <w:rFonts w:ascii="Angsana New" w:hAnsi="Angsana New"/>
          <w:sz w:val="30"/>
          <w:szCs w:val="30"/>
        </w:rPr>
        <w:t>7.5</w:t>
      </w:r>
      <w:r w:rsidRPr="004E62BD">
        <w:rPr>
          <w:rFonts w:ascii="Angsana New" w:hAnsi="Angsana New"/>
          <w:sz w:val="30"/>
          <w:szCs w:val="30"/>
          <w:cs/>
        </w:rPr>
        <w:t xml:space="preserve"> ต่อปีนับแต่วันฟ้องเป็นต้นไปจนถึงวันที่ </w:t>
      </w:r>
      <w:r w:rsidRPr="004E62BD">
        <w:rPr>
          <w:rFonts w:ascii="Angsana New" w:hAnsi="Angsana New"/>
          <w:sz w:val="30"/>
          <w:szCs w:val="30"/>
        </w:rPr>
        <w:t>10</w:t>
      </w:r>
      <w:r w:rsidRPr="004E62BD">
        <w:rPr>
          <w:rFonts w:ascii="Angsana New" w:hAnsi="Angsana New"/>
          <w:sz w:val="30"/>
          <w:szCs w:val="30"/>
          <w:cs/>
        </w:rPr>
        <w:t xml:space="preserve"> เมษายน </w:t>
      </w:r>
      <w:r w:rsidRPr="004E62BD">
        <w:rPr>
          <w:rFonts w:ascii="Angsana New" w:hAnsi="Angsana New"/>
          <w:sz w:val="30"/>
          <w:szCs w:val="30"/>
        </w:rPr>
        <w:t>2564</w:t>
      </w:r>
      <w:r w:rsidRPr="004E62BD">
        <w:rPr>
          <w:rFonts w:ascii="Angsana New" w:hAnsi="Angsana New"/>
          <w:sz w:val="30"/>
          <w:szCs w:val="30"/>
          <w:cs/>
        </w:rPr>
        <w:t xml:space="preserve"> และอัตราร้อยละ </w:t>
      </w:r>
      <w:r w:rsidRPr="004E62BD">
        <w:rPr>
          <w:rFonts w:ascii="Angsana New" w:hAnsi="Angsana New"/>
          <w:sz w:val="30"/>
          <w:szCs w:val="30"/>
        </w:rPr>
        <w:t>5</w:t>
      </w:r>
      <w:r w:rsidRPr="004E62BD">
        <w:rPr>
          <w:rFonts w:ascii="Angsana New" w:hAnsi="Angsana New"/>
          <w:sz w:val="30"/>
          <w:szCs w:val="30"/>
          <w:cs/>
        </w:rPr>
        <w:t xml:space="preserve"> ต่อปีนับตั้งแต่วันที่ </w:t>
      </w:r>
      <w:r w:rsidRPr="004E62BD">
        <w:rPr>
          <w:rFonts w:ascii="Angsana New" w:hAnsi="Angsana New"/>
          <w:sz w:val="30"/>
          <w:szCs w:val="30"/>
        </w:rPr>
        <w:t>11</w:t>
      </w:r>
      <w:r w:rsidRPr="004E62BD">
        <w:rPr>
          <w:rFonts w:ascii="Angsana New" w:hAnsi="Angsana New"/>
          <w:sz w:val="30"/>
          <w:szCs w:val="30"/>
          <w:cs/>
        </w:rPr>
        <w:t xml:space="preserve"> เมษายน </w:t>
      </w:r>
      <w:r w:rsidRPr="004E62BD">
        <w:rPr>
          <w:rFonts w:ascii="Angsana New" w:hAnsi="Angsana New"/>
          <w:sz w:val="30"/>
          <w:szCs w:val="30"/>
        </w:rPr>
        <w:t>2564</w:t>
      </w:r>
      <w:r w:rsidRPr="004E62BD">
        <w:rPr>
          <w:rFonts w:ascii="Angsana New" w:hAnsi="Angsana New"/>
          <w:sz w:val="30"/>
          <w:szCs w:val="30"/>
          <w:cs/>
        </w:rPr>
        <w:t xml:space="preserve"> เป็นต้นไปจนกว่าจะชำระเสร็จแก่โจทย์               โดยในมูลทรัพย์ที่ฟ้องดังกล่าวบริษัทได้รับความคุ้มครองตามประกันวินาศภัยเป็นวงเงินเป็นจำนวนเงิน </w:t>
      </w:r>
      <w:r w:rsidRPr="004E62BD">
        <w:rPr>
          <w:rFonts w:ascii="Angsana New" w:hAnsi="Angsana New"/>
          <w:sz w:val="30"/>
          <w:szCs w:val="30"/>
        </w:rPr>
        <w:t>0.85</w:t>
      </w:r>
      <w:r w:rsidRPr="004E62BD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ล้านบาทพร้อมดอกเบี้ยในอัตราเดียวกัน รวมถึงค่าทนายความและค่าฤชาธรรมเนียมแทนโจทย์ </w:t>
      </w:r>
      <w:r w:rsidR="00C608BB" w:rsidRPr="004E62BD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7072BD" w:rsidRPr="004E62BD">
        <w:rPr>
          <w:rFonts w:ascii="Angsana New" w:hAnsi="Angsana New"/>
          <w:sz w:val="30"/>
          <w:szCs w:val="30"/>
        </w:rPr>
        <w:t xml:space="preserve">               </w:t>
      </w:r>
      <w:r w:rsidR="00C608BB" w:rsidRPr="004E62BD">
        <w:rPr>
          <w:rFonts w:ascii="Angsana New" w:hAnsi="Angsana New"/>
          <w:sz w:val="30"/>
          <w:szCs w:val="30"/>
        </w:rPr>
        <w:t>18</w:t>
      </w:r>
      <w:r w:rsidR="00C608BB" w:rsidRPr="004E62BD">
        <w:rPr>
          <w:rFonts w:ascii="Angsana New" w:hAnsi="Angsana New"/>
          <w:sz w:val="30"/>
          <w:szCs w:val="30"/>
          <w:cs/>
        </w:rPr>
        <w:t xml:space="preserve"> </w:t>
      </w:r>
      <w:r w:rsidR="00C608BB" w:rsidRPr="004E62BD">
        <w:rPr>
          <w:rFonts w:ascii="Angsana New" w:hAnsi="Angsana New" w:hint="cs"/>
          <w:sz w:val="30"/>
          <w:szCs w:val="30"/>
          <w:cs/>
        </w:rPr>
        <w:t>เมษายน</w:t>
      </w:r>
      <w:r w:rsidR="00C608BB" w:rsidRPr="004E62BD">
        <w:rPr>
          <w:rFonts w:ascii="Angsana New" w:hAnsi="Angsana New"/>
          <w:sz w:val="30"/>
          <w:szCs w:val="30"/>
          <w:cs/>
        </w:rPr>
        <w:t xml:space="preserve"> </w:t>
      </w:r>
      <w:r w:rsidR="00C608BB" w:rsidRPr="004E62BD">
        <w:rPr>
          <w:rFonts w:ascii="Angsana New" w:hAnsi="Angsana New"/>
          <w:sz w:val="30"/>
          <w:szCs w:val="30"/>
        </w:rPr>
        <w:t>2567</w:t>
      </w:r>
      <w:r w:rsidR="00C608BB" w:rsidRPr="004E62BD">
        <w:rPr>
          <w:rFonts w:ascii="Angsana New" w:hAnsi="Angsana New"/>
          <w:sz w:val="30"/>
          <w:szCs w:val="30"/>
          <w:cs/>
        </w:rPr>
        <w:t xml:space="preserve"> บริษัทได้ยื่นอุทธรณ์</w:t>
      </w:r>
      <w:r w:rsidR="00F106B8" w:rsidRPr="004E62BD">
        <w:rPr>
          <w:rFonts w:ascii="Angsana New" w:hAnsi="Angsana New" w:hint="cs"/>
          <w:sz w:val="30"/>
          <w:szCs w:val="30"/>
          <w:cs/>
        </w:rPr>
        <w:t>ต่อ</w:t>
      </w:r>
      <w:r w:rsidR="00A443DC" w:rsidRPr="004E62BD">
        <w:rPr>
          <w:rFonts w:ascii="Angsana New" w:hAnsi="Angsana New"/>
          <w:sz w:val="30"/>
          <w:szCs w:val="30"/>
          <w:cs/>
        </w:rPr>
        <w:t>ศาล</w:t>
      </w:r>
      <w:r w:rsidR="0021305E" w:rsidRPr="004E62BD">
        <w:rPr>
          <w:rFonts w:ascii="Angsana New" w:hAnsi="Angsana New" w:hint="cs"/>
          <w:sz w:val="30"/>
          <w:szCs w:val="30"/>
          <w:cs/>
        </w:rPr>
        <w:t>แพ่งกรุงเทพใต้</w:t>
      </w:r>
      <w:r w:rsidR="00E36B19" w:rsidRPr="004E62BD">
        <w:rPr>
          <w:rFonts w:ascii="Angsana New" w:hAnsi="Angsana New"/>
          <w:sz w:val="30"/>
          <w:szCs w:val="30"/>
        </w:rPr>
        <w:t xml:space="preserve"> </w:t>
      </w:r>
      <w:r w:rsidR="00A5208C" w:rsidRPr="004E62BD">
        <w:rPr>
          <w:rFonts w:ascii="Angsana New" w:hAnsi="Angsana New"/>
          <w:sz w:val="30"/>
          <w:szCs w:val="30"/>
          <w:cs/>
        </w:rPr>
        <w:t>ปัจจุบันคดีอยู่ระหว่างการพิจารณาคดีของศาล</w:t>
      </w:r>
      <w:r w:rsidR="002637DF" w:rsidRPr="004E62BD">
        <w:rPr>
          <w:rFonts w:ascii="Angsana New" w:hAnsi="Angsana New"/>
          <w:sz w:val="30"/>
          <w:szCs w:val="30"/>
        </w:rPr>
        <w:t xml:space="preserve"> </w:t>
      </w:r>
      <w:r w:rsidR="002637DF" w:rsidRPr="004E62BD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4E62BD">
        <w:rPr>
          <w:rFonts w:ascii="Angsana New" w:hAnsi="Angsana New"/>
          <w:sz w:val="30"/>
          <w:szCs w:val="30"/>
          <w:cs/>
        </w:rPr>
        <w:t>ผลของคดียังไม่ถึงที่สุดและไม่แน่นอน บริษัทจึงยังไม่ได้บันทึกค่าเผื่อผลเสียหายที่อาจเกิดขึ้นจากคดีดังกล่าว</w:t>
      </w:r>
    </w:p>
    <w:p w14:paraId="76A8C10B" w14:textId="1BB3A34F" w:rsidR="00531109" w:rsidRDefault="00531109" w:rsidP="00531109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7FF91D29" w14:textId="15566C4E" w:rsidR="009B25DA" w:rsidRPr="00B90BC8" w:rsidRDefault="009B25DA" w:rsidP="009B2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26A4C5D8" w14:textId="3695E516" w:rsidR="00914E88" w:rsidRPr="00914E88" w:rsidRDefault="00914E88" w:rsidP="004C6ACD">
      <w:pPr>
        <w:tabs>
          <w:tab w:val="clear" w:pos="454"/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</w:p>
    <w:sectPr w:rsidR="00914E88" w:rsidRPr="00914E88" w:rsidSect="0095740D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A8A49" w14:textId="77777777" w:rsidR="00274B04" w:rsidRDefault="00274B04">
      <w:r>
        <w:separator/>
      </w:r>
    </w:p>
  </w:endnote>
  <w:endnote w:type="continuationSeparator" w:id="0">
    <w:p w14:paraId="069C1C12" w14:textId="77777777" w:rsidR="00274B04" w:rsidRDefault="00274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C8A1C" w14:textId="77777777" w:rsidR="00113A4E" w:rsidRDefault="00113A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AEA22" w14:textId="6646EE0F" w:rsidR="00195D12" w:rsidRDefault="00113A4E" w:rsidP="00BA4A5D">
    <w:pPr>
      <w:pStyle w:val="Footer"/>
      <w:tabs>
        <w:tab w:val="clear" w:pos="5613"/>
        <w:tab w:val="center" w:pos="4802"/>
        <w:tab w:val="left" w:pos="5611"/>
      </w:tabs>
      <w:jc w:val="center"/>
    </w:pPr>
    <w:sdt>
      <w:sdtPr>
        <w:id w:val="-21488494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95D12" w:rsidRPr="00195D1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95D12" w:rsidRPr="00195D1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95D12" w:rsidRPr="00195D1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95D12" w:rsidRPr="00195D1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95D12" w:rsidRPr="00195D1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10550" w14:textId="69B59F73" w:rsidR="00113A4E" w:rsidRPr="00113A4E" w:rsidRDefault="00113A4E" w:rsidP="00113A4E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113A4E">
      <w:rPr>
        <w:rFonts w:asciiTheme="majorBidi" w:hAnsiTheme="majorBidi" w:cstheme="majorBidi"/>
        <w:sz w:val="30"/>
        <w:szCs w:val="30"/>
        <w:lang w:val="en-US"/>
      </w:rPr>
      <w:t>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56B31" w14:textId="77777777" w:rsidR="00274B04" w:rsidRDefault="00274B04">
      <w:r>
        <w:separator/>
      </w:r>
    </w:p>
  </w:footnote>
  <w:footnote w:type="continuationSeparator" w:id="0">
    <w:p w14:paraId="07B8B6C0" w14:textId="77777777" w:rsidR="00274B04" w:rsidRDefault="00274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FFF24" w14:textId="77777777" w:rsidR="00113A4E" w:rsidRDefault="00113A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FEB2" w14:textId="77777777" w:rsidR="001321E3" w:rsidRPr="001321E3" w:rsidRDefault="001321E3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46DAB4F" w14:textId="77777777" w:rsidR="001321E3" w:rsidRPr="001321E3" w:rsidRDefault="001321E3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E3082A7" w14:textId="0A9F2635" w:rsidR="00B22FF0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1E6B93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1E6B93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1E6B93">
      <w:rPr>
        <w:rFonts w:ascii="Angsana New" w:hAnsi="Angsana New"/>
        <w:b/>
        <w:bCs/>
        <w:sz w:val="32"/>
        <w:szCs w:val="32"/>
      </w:rPr>
      <w:t>30</w:t>
    </w:r>
    <w:r w:rsidR="001E6B93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="001E6B93">
      <w:rPr>
        <w:rFonts w:ascii="Angsana New" w:hAnsi="Angsana New"/>
        <w:b/>
        <w:bCs/>
        <w:sz w:val="32"/>
        <w:szCs w:val="32"/>
      </w:rPr>
      <w:t xml:space="preserve"> 2567 </w:t>
    </w:r>
    <w:r w:rsidRPr="0038198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56B1DAC" w14:textId="77777777" w:rsidR="001321E3" w:rsidRPr="00CC055B" w:rsidRDefault="001321E3" w:rsidP="00710AB0">
    <w:pPr>
      <w:pStyle w:val="Head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F6BBA" w14:textId="77777777" w:rsidR="00B604DF" w:rsidRPr="00B2797B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35348B99" w14:textId="77777777" w:rsidR="00B604DF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1DC0272" w14:textId="25002781" w:rsidR="000F30D1" w:rsidRDefault="00B22FF0" w:rsidP="00F575DC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523A52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523A52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523A52">
      <w:rPr>
        <w:rFonts w:ascii="Angsana New" w:hAnsi="Angsana New"/>
        <w:b/>
        <w:bCs/>
        <w:sz w:val="32"/>
        <w:szCs w:val="32"/>
      </w:rPr>
      <w:t>30</w:t>
    </w:r>
    <w:r w:rsidR="00523A52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="00523A52">
      <w:rPr>
        <w:rFonts w:ascii="Angsana New" w:hAnsi="Angsana New"/>
        <w:b/>
        <w:bCs/>
        <w:sz w:val="32"/>
        <w:szCs w:val="32"/>
      </w:rPr>
      <w:t xml:space="preserve"> 2567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67A1A9C" w14:textId="77777777" w:rsidR="00B22FF0" w:rsidRPr="00F575DC" w:rsidRDefault="00B22FF0" w:rsidP="00F575D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72D8" w14:textId="77777777" w:rsidR="00C75F2F" w:rsidRPr="001321E3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321E3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0D3EBE8F" w14:textId="77777777" w:rsidR="00C75F2F" w:rsidRPr="001321E3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2A81423" w14:textId="1EA1DDF2" w:rsidR="00B22FF0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E7444B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E7444B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7444B">
      <w:rPr>
        <w:rFonts w:ascii="Angsana New" w:hAnsi="Angsana New"/>
        <w:b/>
        <w:bCs/>
        <w:sz w:val="32"/>
        <w:szCs w:val="32"/>
      </w:rPr>
      <w:t>30</w:t>
    </w:r>
    <w:r w:rsidR="00E7444B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="00E7444B">
      <w:rPr>
        <w:rFonts w:ascii="Angsana New" w:hAnsi="Angsana New"/>
        <w:b/>
        <w:bCs/>
        <w:sz w:val="32"/>
        <w:szCs w:val="32"/>
      </w:rPr>
      <w:t xml:space="preserve"> 2567 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37940AF" w14:textId="77777777" w:rsidR="00C75F2F" w:rsidRPr="001321E3" w:rsidRDefault="00C75F2F" w:rsidP="00710AB0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1D40F" w14:textId="77777777" w:rsidR="00AA6007" w:rsidRPr="00B2797B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6EF13483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035866A" w14:textId="11D44874" w:rsidR="00B22FF0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530F0B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530F0B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530F0B">
      <w:rPr>
        <w:rFonts w:ascii="Angsana New" w:hAnsi="Angsana New"/>
        <w:b/>
        <w:bCs/>
        <w:sz w:val="32"/>
        <w:szCs w:val="32"/>
      </w:rPr>
      <w:t>30</w:t>
    </w:r>
    <w:r w:rsidR="00530F0B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="00530F0B">
      <w:rPr>
        <w:rFonts w:ascii="Angsana New" w:hAnsi="Angsana New"/>
        <w:b/>
        <w:bCs/>
        <w:sz w:val="32"/>
        <w:szCs w:val="32"/>
      </w:rPr>
      <w:t xml:space="preserve"> 2567</w:t>
    </w:r>
    <w:r w:rsidR="00530F0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93E6815" w14:textId="73B47C40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BCE6" w14:textId="77777777" w:rsidR="00AA6007" w:rsidRPr="00B2797B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7AFACA7F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5AC83E" w14:textId="73A8E9AB" w:rsidR="00B22FF0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530F0B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530F0B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530F0B">
      <w:rPr>
        <w:rFonts w:ascii="Angsana New" w:hAnsi="Angsana New"/>
        <w:b/>
        <w:bCs/>
        <w:sz w:val="32"/>
        <w:szCs w:val="32"/>
      </w:rPr>
      <w:t>30</w:t>
    </w:r>
    <w:r w:rsidR="00530F0B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="00530F0B">
      <w:rPr>
        <w:rFonts w:ascii="Angsana New" w:hAnsi="Angsana New"/>
        <w:b/>
        <w:bCs/>
        <w:sz w:val="32"/>
        <w:szCs w:val="32"/>
      </w:rPr>
      <w:t xml:space="preserve"> 2567</w:t>
    </w:r>
    <w:r w:rsidR="00530F0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3C0944D" w14:textId="77777777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48C6031"/>
    <w:multiLevelType w:val="hybridMultilevel"/>
    <w:tmpl w:val="60783042"/>
    <w:lvl w:ilvl="0" w:tplc="0814503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C4264"/>
    <w:multiLevelType w:val="hybridMultilevel"/>
    <w:tmpl w:val="BA4A530A"/>
    <w:lvl w:ilvl="0" w:tplc="304E78C2">
      <w:start w:val="1"/>
      <w:numFmt w:val="decimal"/>
      <w:lvlText w:val="%1)"/>
      <w:lvlJc w:val="left"/>
      <w:pPr>
        <w:ind w:left="720" w:hanging="36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3"/>
  </w:num>
  <w:num w:numId="12" w16cid:durableId="2139253517">
    <w:abstractNumId w:val="11"/>
  </w:num>
  <w:num w:numId="13" w16cid:durableId="1437015661">
    <w:abstractNumId w:val="19"/>
  </w:num>
  <w:num w:numId="14" w16cid:durableId="1868524526">
    <w:abstractNumId w:val="12"/>
  </w:num>
  <w:num w:numId="15" w16cid:durableId="121074807">
    <w:abstractNumId w:val="14"/>
  </w:num>
  <w:num w:numId="16" w16cid:durableId="723989179">
    <w:abstractNumId w:val="21"/>
  </w:num>
  <w:num w:numId="17" w16cid:durableId="795441836">
    <w:abstractNumId w:val="22"/>
  </w:num>
  <w:num w:numId="18" w16cid:durableId="880673726">
    <w:abstractNumId w:val="16"/>
  </w:num>
  <w:num w:numId="19" w16cid:durableId="2110004164">
    <w:abstractNumId w:val="23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4"/>
  </w:num>
  <w:num w:numId="26" w16cid:durableId="2037805653">
    <w:abstractNumId w:val="18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 w:numId="30" w16cid:durableId="1419061186">
    <w:abstractNumId w:val="20"/>
  </w:num>
  <w:num w:numId="31" w16cid:durableId="1101141377">
    <w:abstractNumId w:val="17"/>
  </w:num>
  <w:num w:numId="32" w16cid:durableId="1787499287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3D94"/>
    <w:rsid w:val="00024486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636"/>
    <w:rsid w:val="000267F3"/>
    <w:rsid w:val="00026900"/>
    <w:rsid w:val="000270B7"/>
    <w:rsid w:val="00027598"/>
    <w:rsid w:val="00027A4F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61F"/>
    <w:rsid w:val="0003363B"/>
    <w:rsid w:val="000337A2"/>
    <w:rsid w:val="0003474C"/>
    <w:rsid w:val="00034DDD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790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82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332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391"/>
    <w:rsid w:val="000763DA"/>
    <w:rsid w:val="00076491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C22"/>
    <w:rsid w:val="0008432C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678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1CF4"/>
    <w:rsid w:val="00091E98"/>
    <w:rsid w:val="000921D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421"/>
    <w:rsid w:val="000974DA"/>
    <w:rsid w:val="00097F05"/>
    <w:rsid w:val="000A044E"/>
    <w:rsid w:val="000A04B4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5E8"/>
    <w:rsid w:val="000A4922"/>
    <w:rsid w:val="000A4C33"/>
    <w:rsid w:val="000A4D0B"/>
    <w:rsid w:val="000A5192"/>
    <w:rsid w:val="000A5261"/>
    <w:rsid w:val="000A533B"/>
    <w:rsid w:val="000A5553"/>
    <w:rsid w:val="000A5FA5"/>
    <w:rsid w:val="000A64D4"/>
    <w:rsid w:val="000A6974"/>
    <w:rsid w:val="000A700A"/>
    <w:rsid w:val="000A70CB"/>
    <w:rsid w:val="000A7164"/>
    <w:rsid w:val="000A71CD"/>
    <w:rsid w:val="000A75C3"/>
    <w:rsid w:val="000A78FE"/>
    <w:rsid w:val="000A7946"/>
    <w:rsid w:val="000B017A"/>
    <w:rsid w:val="000B054E"/>
    <w:rsid w:val="000B0631"/>
    <w:rsid w:val="000B08A2"/>
    <w:rsid w:val="000B0D72"/>
    <w:rsid w:val="000B142C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434"/>
    <w:rsid w:val="000E049A"/>
    <w:rsid w:val="000E0656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706"/>
    <w:rsid w:val="000E3804"/>
    <w:rsid w:val="000E380F"/>
    <w:rsid w:val="000E38FF"/>
    <w:rsid w:val="000E3A23"/>
    <w:rsid w:val="000E3BFC"/>
    <w:rsid w:val="000E3EE5"/>
    <w:rsid w:val="000E4192"/>
    <w:rsid w:val="000E41B8"/>
    <w:rsid w:val="000E4751"/>
    <w:rsid w:val="000E47E5"/>
    <w:rsid w:val="000E483C"/>
    <w:rsid w:val="000E48A5"/>
    <w:rsid w:val="000E4D3E"/>
    <w:rsid w:val="000E4D7F"/>
    <w:rsid w:val="000E4DF1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756"/>
    <w:rsid w:val="000F39E1"/>
    <w:rsid w:val="000F3AD1"/>
    <w:rsid w:val="000F3D1D"/>
    <w:rsid w:val="000F447C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A64"/>
    <w:rsid w:val="000F6C17"/>
    <w:rsid w:val="000F71ED"/>
    <w:rsid w:val="000F7497"/>
    <w:rsid w:val="000F7A31"/>
    <w:rsid w:val="000F7BC6"/>
    <w:rsid w:val="000F7C1F"/>
    <w:rsid w:val="000F7C52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3BB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A4E"/>
    <w:rsid w:val="00113D14"/>
    <w:rsid w:val="00114124"/>
    <w:rsid w:val="0011441A"/>
    <w:rsid w:val="0011460E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1C6"/>
    <w:rsid w:val="001334AD"/>
    <w:rsid w:val="00133523"/>
    <w:rsid w:val="0013359B"/>
    <w:rsid w:val="001339CC"/>
    <w:rsid w:val="00133AC7"/>
    <w:rsid w:val="00133D33"/>
    <w:rsid w:val="00134579"/>
    <w:rsid w:val="001345F0"/>
    <w:rsid w:val="0013462C"/>
    <w:rsid w:val="0013467C"/>
    <w:rsid w:val="00134A8E"/>
    <w:rsid w:val="00134D08"/>
    <w:rsid w:val="00134E8C"/>
    <w:rsid w:val="001354E5"/>
    <w:rsid w:val="001357C6"/>
    <w:rsid w:val="001358B1"/>
    <w:rsid w:val="00135A39"/>
    <w:rsid w:val="00135F62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7F"/>
    <w:rsid w:val="001539C1"/>
    <w:rsid w:val="001542B4"/>
    <w:rsid w:val="0015487B"/>
    <w:rsid w:val="00154B5C"/>
    <w:rsid w:val="00154C47"/>
    <w:rsid w:val="00154E63"/>
    <w:rsid w:val="0015535B"/>
    <w:rsid w:val="00155615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DED"/>
    <w:rsid w:val="00166E4C"/>
    <w:rsid w:val="00166FCB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33A"/>
    <w:rsid w:val="001803A2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57E"/>
    <w:rsid w:val="0018466B"/>
    <w:rsid w:val="0018468D"/>
    <w:rsid w:val="001847BF"/>
    <w:rsid w:val="00184B12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6B"/>
    <w:rsid w:val="001B1A81"/>
    <w:rsid w:val="001B1B05"/>
    <w:rsid w:val="001B1B66"/>
    <w:rsid w:val="001B2633"/>
    <w:rsid w:val="001B2BC8"/>
    <w:rsid w:val="001B2DBA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C8F"/>
    <w:rsid w:val="001B7D20"/>
    <w:rsid w:val="001B7E57"/>
    <w:rsid w:val="001B7F17"/>
    <w:rsid w:val="001C0319"/>
    <w:rsid w:val="001C061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215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44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3E3"/>
    <w:rsid w:val="001E168C"/>
    <w:rsid w:val="001E18B3"/>
    <w:rsid w:val="001E19C6"/>
    <w:rsid w:val="001E1B56"/>
    <w:rsid w:val="001E1C20"/>
    <w:rsid w:val="001E21B6"/>
    <w:rsid w:val="001E21C4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64E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099"/>
    <w:rsid w:val="00235311"/>
    <w:rsid w:val="0023532E"/>
    <w:rsid w:val="00235491"/>
    <w:rsid w:val="002355BC"/>
    <w:rsid w:val="00235903"/>
    <w:rsid w:val="00235D2A"/>
    <w:rsid w:val="00235EED"/>
    <w:rsid w:val="0023640F"/>
    <w:rsid w:val="002365DF"/>
    <w:rsid w:val="00236F53"/>
    <w:rsid w:val="002373E2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4ED"/>
    <w:rsid w:val="002515A4"/>
    <w:rsid w:val="002516B4"/>
    <w:rsid w:val="0025186E"/>
    <w:rsid w:val="002518CC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B5A"/>
    <w:rsid w:val="00254BD4"/>
    <w:rsid w:val="00254CB2"/>
    <w:rsid w:val="002553D8"/>
    <w:rsid w:val="00255BC1"/>
    <w:rsid w:val="00255FA0"/>
    <w:rsid w:val="002562E0"/>
    <w:rsid w:val="00256484"/>
    <w:rsid w:val="002564DF"/>
    <w:rsid w:val="00256F35"/>
    <w:rsid w:val="00256F8E"/>
    <w:rsid w:val="00257186"/>
    <w:rsid w:val="00257229"/>
    <w:rsid w:val="002576C2"/>
    <w:rsid w:val="00257D1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1DC2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9CC"/>
    <w:rsid w:val="00264E79"/>
    <w:rsid w:val="00264EC4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9FB"/>
    <w:rsid w:val="00277A0B"/>
    <w:rsid w:val="00277B6B"/>
    <w:rsid w:val="00277B7E"/>
    <w:rsid w:val="0028009D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345"/>
    <w:rsid w:val="002835BA"/>
    <w:rsid w:val="00283B03"/>
    <w:rsid w:val="00283BB0"/>
    <w:rsid w:val="00284087"/>
    <w:rsid w:val="00284580"/>
    <w:rsid w:val="00284681"/>
    <w:rsid w:val="002855D9"/>
    <w:rsid w:val="002858EF"/>
    <w:rsid w:val="00285AF1"/>
    <w:rsid w:val="00285ECD"/>
    <w:rsid w:val="00286159"/>
    <w:rsid w:val="002864C5"/>
    <w:rsid w:val="002865DF"/>
    <w:rsid w:val="00286708"/>
    <w:rsid w:val="00286CB3"/>
    <w:rsid w:val="00287311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37"/>
    <w:rsid w:val="002A03BF"/>
    <w:rsid w:val="002A0952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EF"/>
    <w:rsid w:val="002B35A5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146"/>
    <w:rsid w:val="002B72A3"/>
    <w:rsid w:val="002B7A60"/>
    <w:rsid w:val="002B7D94"/>
    <w:rsid w:val="002C04AF"/>
    <w:rsid w:val="002C05A7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DB3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B10"/>
    <w:rsid w:val="002D3D9B"/>
    <w:rsid w:val="002D44CE"/>
    <w:rsid w:val="002D453F"/>
    <w:rsid w:val="002D4792"/>
    <w:rsid w:val="002D4A06"/>
    <w:rsid w:val="002D4EF1"/>
    <w:rsid w:val="002D4F13"/>
    <w:rsid w:val="002D5392"/>
    <w:rsid w:val="002D58AF"/>
    <w:rsid w:val="002D5A74"/>
    <w:rsid w:val="002D5B32"/>
    <w:rsid w:val="002D5D17"/>
    <w:rsid w:val="002D5EA1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11F7"/>
    <w:rsid w:val="002E1433"/>
    <w:rsid w:val="002E1489"/>
    <w:rsid w:val="002E1891"/>
    <w:rsid w:val="002E2162"/>
    <w:rsid w:val="002E2174"/>
    <w:rsid w:val="002E25C1"/>
    <w:rsid w:val="002E26A8"/>
    <w:rsid w:val="002E297C"/>
    <w:rsid w:val="002E299B"/>
    <w:rsid w:val="002E2A9E"/>
    <w:rsid w:val="002E2C96"/>
    <w:rsid w:val="002E2DDA"/>
    <w:rsid w:val="002E326C"/>
    <w:rsid w:val="002E3570"/>
    <w:rsid w:val="002E3635"/>
    <w:rsid w:val="002E37C0"/>
    <w:rsid w:val="002E392D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1027"/>
    <w:rsid w:val="002F1B1D"/>
    <w:rsid w:val="002F2027"/>
    <w:rsid w:val="002F2033"/>
    <w:rsid w:val="002F2209"/>
    <w:rsid w:val="002F23F5"/>
    <w:rsid w:val="002F2532"/>
    <w:rsid w:val="002F276B"/>
    <w:rsid w:val="002F29E7"/>
    <w:rsid w:val="002F34FD"/>
    <w:rsid w:val="002F3698"/>
    <w:rsid w:val="002F3703"/>
    <w:rsid w:val="002F3AF5"/>
    <w:rsid w:val="002F3B04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666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411"/>
    <w:rsid w:val="00302738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134"/>
    <w:rsid w:val="0031368E"/>
    <w:rsid w:val="00313888"/>
    <w:rsid w:val="003138C8"/>
    <w:rsid w:val="003138D3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95"/>
    <w:rsid w:val="00321A90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4A"/>
    <w:rsid w:val="0035039A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0F2"/>
    <w:rsid w:val="00353285"/>
    <w:rsid w:val="003532F0"/>
    <w:rsid w:val="0035330B"/>
    <w:rsid w:val="003534B1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CD2"/>
    <w:rsid w:val="00363E93"/>
    <w:rsid w:val="00363FA2"/>
    <w:rsid w:val="0036421F"/>
    <w:rsid w:val="003645EF"/>
    <w:rsid w:val="003647CD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7207"/>
    <w:rsid w:val="0037740B"/>
    <w:rsid w:val="00377510"/>
    <w:rsid w:val="00377E04"/>
    <w:rsid w:val="00377E75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4DF7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6CC"/>
    <w:rsid w:val="00397AF7"/>
    <w:rsid w:val="003A0132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AAE"/>
    <w:rsid w:val="003A7C98"/>
    <w:rsid w:val="003A7DCF"/>
    <w:rsid w:val="003A7FA9"/>
    <w:rsid w:val="003B0158"/>
    <w:rsid w:val="003B0A9F"/>
    <w:rsid w:val="003B0EC2"/>
    <w:rsid w:val="003B0EC3"/>
    <w:rsid w:val="003B0FF9"/>
    <w:rsid w:val="003B142F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2F"/>
    <w:rsid w:val="003C608B"/>
    <w:rsid w:val="003C6279"/>
    <w:rsid w:val="003C62DF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596"/>
    <w:rsid w:val="003D06D0"/>
    <w:rsid w:val="003D086F"/>
    <w:rsid w:val="003D0877"/>
    <w:rsid w:val="003D08EB"/>
    <w:rsid w:val="003D0EAE"/>
    <w:rsid w:val="003D1159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6F2B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A9D"/>
    <w:rsid w:val="003F5BA4"/>
    <w:rsid w:val="003F5C21"/>
    <w:rsid w:val="003F5D31"/>
    <w:rsid w:val="003F5EAD"/>
    <w:rsid w:val="003F6305"/>
    <w:rsid w:val="003F648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435"/>
    <w:rsid w:val="00404A38"/>
    <w:rsid w:val="00404A52"/>
    <w:rsid w:val="00404B58"/>
    <w:rsid w:val="00404B67"/>
    <w:rsid w:val="004050F7"/>
    <w:rsid w:val="0040515F"/>
    <w:rsid w:val="00405491"/>
    <w:rsid w:val="0040556C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62A"/>
    <w:rsid w:val="00432A01"/>
    <w:rsid w:val="00432A8C"/>
    <w:rsid w:val="004332F2"/>
    <w:rsid w:val="0043341C"/>
    <w:rsid w:val="00433BCB"/>
    <w:rsid w:val="00433C86"/>
    <w:rsid w:val="00433DEB"/>
    <w:rsid w:val="00433F0B"/>
    <w:rsid w:val="004341C8"/>
    <w:rsid w:val="00434538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49E7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1B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3255"/>
    <w:rsid w:val="00463459"/>
    <w:rsid w:val="0046351B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A7"/>
    <w:rsid w:val="004864C0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510"/>
    <w:rsid w:val="004978AA"/>
    <w:rsid w:val="004A00CD"/>
    <w:rsid w:val="004A0287"/>
    <w:rsid w:val="004A08F9"/>
    <w:rsid w:val="004A09EF"/>
    <w:rsid w:val="004A0DD4"/>
    <w:rsid w:val="004A0E38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2E9C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878"/>
    <w:rsid w:val="004A4A47"/>
    <w:rsid w:val="004A50D3"/>
    <w:rsid w:val="004A5491"/>
    <w:rsid w:val="004A59C0"/>
    <w:rsid w:val="004A5AB4"/>
    <w:rsid w:val="004A5B56"/>
    <w:rsid w:val="004A5C40"/>
    <w:rsid w:val="004A5DA7"/>
    <w:rsid w:val="004A5F47"/>
    <w:rsid w:val="004A64DC"/>
    <w:rsid w:val="004A6B5F"/>
    <w:rsid w:val="004A6D2A"/>
    <w:rsid w:val="004A70A7"/>
    <w:rsid w:val="004A73C3"/>
    <w:rsid w:val="004A755F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C9B"/>
    <w:rsid w:val="004C5D49"/>
    <w:rsid w:val="004C5ED4"/>
    <w:rsid w:val="004C5FE8"/>
    <w:rsid w:val="004C61EA"/>
    <w:rsid w:val="004C6317"/>
    <w:rsid w:val="004C69A1"/>
    <w:rsid w:val="004C6ACD"/>
    <w:rsid w:val="004C6C80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71A4"/>
    <w:rsid w:val="004D75A1"/>
    <w:rsid w:val="004D79F8"/>
    <w:rsid w:val="004D7C64"/>
    <w:rsid w:val="004D7E9A"/>
    <w:rsid w:val="004D7FB1"/>
    <w:rsid w:val="004E016B"/>
    <w:rsid w:val="004E02CB"/>
    <w:rsid w:val="004E0A75"/>
    <w:rsid w:val="004E0D6D"/>
    <w:rsid w:val="004E101C"/>
    <w:rsid w:val="004E180B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E"/>
    <w:rsid w:val="004E4D60"/>
    <w:rsid w:val="004E4D82"/>
    <w:rsid w:val="004E5264"/>
    <w:rsid w:val="004E52FC"/>
    <w:rsid w:val="004E537B"/>
    <w:rsid w:val="004E54B1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4FBF"/>
    <w:rsid w:val="004F522A"/>
    <w:rsid w:val="004F5237"/>
    <w:rsid w:val="004F523B"/>
    <w:rsid w:val="004F553E"/>
    <w:rsid w:val="004F57D5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CB7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721"/>
    <w:rsid w:val="00512D25"/>
    <w:rsid w:val="00513332"/>
    <w:rsid w:val="00513508"/>
    <w:rsid w:val="005137AB"/>
    <w:rsid w:val="00513A7E"/>
    <w:rsid w:val="00513BF6"/>
    <w:rsid w:val="0051405E"/>
    <w:rsid w:val="00514234"/>
    <w:rsid w:val="0051442E"/>
    <w:rsid w:val="00514CFA"/>
    <w:rsid w:val="00514E4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44E"/>
    <w:rsid w:val="0052146A"/>
    <w:rsid w:val="005215DC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A52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0F0B"/>
    <w:rsid w:val="00531109"/>
    <w:rsid w:val="0053133F"/>
    <w:rsid w:val="00531A10"/>
    <w:rsid w:val="00531BF7"/>
    <w:rsid w:val="00531E3C"/>
    <w:rsid w:val="00532777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418C"/>
    <w:rsid w:val="0053418D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A5D"/>
    <w:rsid w:val="00540AF2"/>
    <w:rsid w:val="00540CE9"/>
    <w:rsid w:val="00540F18"/>
    <w:rsid w:val="0054110C"/>
    <w:rsid w:val="00541200"/>
    <w:rsid w:val="00541241"/>
    <w:rsid w:val="00541299"/>
    <w:rsid w:val="005414A7"/>
    <w:rsid w:val="005414EE"/>
    <w:rsid w:val="00541963"/>
    <w:rsid w:val="00541D82"/>
    <w:rsid w:val="00541EE1"/>
    <w:rsid w:val="00541FB5"/>
    <w:rsid w:val="00541FC2"/>
    <w:rsid w:val="00542266"/>
    <w:rsid w:val="00542CDB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A2D"/>
    <w:rsid w:val="00551B81"/>
    <w:rsid w:val="00551DA4"/>
    <w:rsid w:val="00551E40"/>
    <w:rsid w:val="0055263B"/>
    <w:rsid w:val="0055285D"/>
    <w:rsid w:val="00552F24"/>
    <w:rsid w:val="005533D9"/>
    <w:rsid w:val="005540D2"/>
    <w:rsid w:val="00554327"/>
    <w:rsid w:val="005543DE"/>
    <w:rsid w:val="005546D2"/>
    <w:rsid w:val="00554813"/>
    <w:rsid w:val="00554D3B"/>
    <w:rsid w:val="00555EFF"/>
    <w:rsid w:val="0055617D"/>
    <w:rsid w:val="00556A82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B9D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5BB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966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583"/>
    <w:rsid w:val="005D37BA"/>
    <w:rsid w:val="005D3A6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43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D76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51E"/>
    <w:rsid w:val="00616692"/>
    <w:rsid w:val="006167C5"/>
    <w:rsid w:val="006167F7"/>
    <w:rsid w:val="006168EB"/>
    <w:rsid w:val="00616918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2FF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517"/>
    <w:rsid w:val="00642887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3AC"/>
    <w:rsid w:val="006454EA"/>
    <w:rsid w:val="006455E5"/>
    <w:rsid w:val="0064581A"/>
    <w:rsid w:val="006459A5"/>
    <w:rsid w:val="00645A14"/>
    <w:rsid w:val="00645A57"/>
    <w:rsid w:val="00645E8E"/>
    <w:rsid w:val="00646118"/>
    <w:rsid w:val="00646574"/>
    <w:rsid w:val="006469F7"/>
    <w:rsid w:val="00647322"/>
    <w:rsid w:val="00647348"/>
    <w:rsid w:val="006475CB"/>
    <w:rsid w:val="006477A3"/>
    <w:rsid w:val="00647B07"/>
    <w:rsid w:val="00647BC6"/>
    <w:rsid w:val="00647DE8"/>
    <w:rsid w:val="0065008B"/>
    <w:rsid w:val="006503C8"/>
    <w:rsid w:val="006504EA"/>
    <w:rsid w:val="00650832"/>
    <w:rsid w:val="00650C75"/>
    <w:rsid w:val="00650E36"/>
    <w:rsid w:val="006511A3"/>
    <w:rsid w:val="0065124E"/>
    <w:rsid w:val="0065127C"/>
    <w:rsid w:val="00651457"/>
    <w:rsid w:val="00651D21"/>
    <w:rsid w:val="00651DC0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1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CE"/>
    <w:rsid w:val="00690ADC"/>
    <w:rsid w:val="00690B8B"/>
    <w:rsid w:val="006910FA"/>
    <w:rsid w:val="006918E2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726"/>
    <w:rsid w:val="006957A5"/>
    <w:rsid w:val="00695F90"/>
    <w:rsid w:val="00696015"/>
    <w:rsid w:val="0069604A"/>
    <w:rsid w:val="006962A9"/>
    <w:rsid w:val="00696627"/>
    <w:rsid w:val="0069695D"/>
    <w:rsid w:val="00696AED"/>
    <w:rsid w:val="00696BF9"/>
    <w:rsid w:val="00696C17"/>
    <w:rsid w:val="00697449"/>
    <w:rsid w:val="00697536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4EF"/>
    <w:rsid w:val="006B0574"/>
    <w:rsid w:val="006B059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2D8"/>
    <w:rsid w:val="006B2A9D"/>
    <w:rsid w:val="006B2FBC"/>
    <w:rsid w:val="006B33D9"/>
    <w:rsid w:val="006B3674"/>
    <w:rsid w:val="006B379E"/>
    <w:rsid w:val="006B3D30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0C"/>
    <w:rsid w:val="006C3119"/>
    <w:rsid w:val="006C3571"/>
    <w:rsid w:val="006C3597"/>
    <w:rsid w:val="006C3617"/>
    <w:rsid w:val="006C382C"/>
    <w:rsid w:val="006C3E8F"/>
    <w:rsid w:val="006C3F7A"/>
    <w:rsid w:val="006C42E0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98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206C"/>
    <w:rsid w:val="0071277C"/>
    <w:rsid w:val="007127B7"/>
    <w:rsid w:val="00712A9E"/>
    <w:rsid w:val="00712F4F"/>
    <w:rsid w:val="00712F98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E97"/>
    <w:rsid w:val="00720FA1"/>
    <w:rsid w:val="00720FF5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8A"/>
    <w:rsid w:val="00726138"/>
    <w:rsid w:val="007261A0"/>
    <w:rsid w:val="007261D4"/>
    <w:rsid w:val="007266A1"/>
    <w:rsid w:val="007266CE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B7"/>
    <w:rsid w:val="00741540"/>
    <w:rsid w:val="00741C7A"/>
    <w:rsid w:val="00741EDE"/>
    <w:rsid w:val="00742179"/>
    <w:rsid w:val="0074225B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AA4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5C01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881"/>
    <w:rsid w:val="00770B72"/>
    <w:rsid w:val="00770BF2"/>
    <w:rsid w:val="00770C8D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4BA"/>
    <w:rsid w:val="00780971"/>
    <w:rsid w:val="00780A27"/>
    <w:rsid w:val="007810DE"/>
    <w:rsid w:val="00781257"/>
    <w:rsid w:val="0078135B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552"/>
    <w:rsid w:val="007856AE"/>
    <w:rsid w:val="00785875"/>
    <w:rsid w:val="0078621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4E9"/>
    <w:rsid w:val="007934F2"/>
    <w:rsid w:val="00793597"/>
    <w:rsid w:val="00793999"/>
    <w:rsid w:val="00793BFD"/>
    <w:rsid w:val="00793C20"/>
    <w:rsid w:val="00793E91"/>
    <w:rsid w:val="0079424A"/>
    <w:rsid w:val="00794A4B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33B"/>
    <w:rsid w:val="007A65C3"/>
    <w:rsid w:val="007A65D8"/>
    <w:rsid w:val="007A6654"/>
    <w:rsid w:val="007A6BA7"/>
    <w:rsid w:val="007A6BB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4F5"/>
    <w:rsid w:val="007B47D5"/>
    <w:rsid w:val="007B4ABB"/>
    <w:rsid w:val="007B4BF1"/>
    <w:rsid w:val="007B4C19"/>
    <w:rsid w:val="007B4C59"/>
    <w:rsid w:val="007B4C5C"/>
    <w:rsid w:val="007B4CDF"/>
    <w:rsid w:val="007B505D"/>
    <w:rsid w:val="007B5375"/>
    <w:rsid w:val="007B54BB"/>
    <w:rsid w:val="007B5985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80B"/>
    <w:rsid w:val="007C3BF1"/>
    <w:rsid w:val="007C3E8A"/>
    <w:rsid w:val="007C41B5"/>
    <w:rsid w:val="007C4210"/>
    <w:rsid w:val="007C4396"/>
    <w:rsid w:val="007C4425"/>
    <w:rsid w:val="007C473B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828"/>
    <w:rsid w:val="007E0A0B"/>
    <w:rsid w:val="007E0F95"/>
    <w:rsid w:val="007E102E"/>
    <w:rsid w:val="007E1317"/>
    <w:rsid w:val="007E1885"/>
    <w:rsid w:val="007E1C20"/>
    <w:rsid w:val="007E1C69"/>
    <w:rsid w:val="007E1C7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4D74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A05"/>
    <w:rsid w:val="00807ED1"/>
    <w:rsid w:val="008103BA"/>
    <w:rsid w:val="008107D4"/>
    <w:rsid w:val="00810920"/>
    <w:rsid w:val="00810B23"/>
    <w:rsid w:val="00810BBB"/>
    <w:rsid w:val="00810EFD"/>
    <w:rsid w:val="008111C2"/>
    <w:rsid w:val="00811804"/>
    <w:rsid w:val="0081193C"/>
    <w:rsid w:val="00811B3B"/>
    <w:rsid w:val="00811D1C"/>
    <w:rsid w:val="0081203E"/>
    <w:rsid w:val="00812175"/>
    <w:rsid w:val="0081241C"/>
    <w:rsid w:val="00812734"/>
    <w:rsid w:val="008129C9"/>
    <w:rsid w:val="00812A54"/>
    <w:rsid w:val="00812C7F"/>
    <w:rsid w:val="00812D67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768"/>
    <w:rsid w:val="00824830"/>
    <w:rsid w:val="00824D5B"/>
    <w:rsid w:val="00825025"/>
    <w:rsid w:val="00825173"/>
    <w:rsid w:val="00825442"/>
    <w:rsid w:val="00825815"/>
    <w:rsid w:val="00825AAD"/>
    <w:rsid w:val="00825B0B"/>
    <w:rsid w:val="00825B6A"/>
    <w:rsid w:val="00825BA9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131A"/>
    <w:rsid w:val="00851491"/>
    <w:rsid w:val="00851506"/>
    <w:rsid w:val="00851842"/>
    <w:rsid w:val="0085188E"/>
    <w:rsid w:val="00851B31"/>
    <w:rsid w:val="00851FA8"/>
    <w:rsid w:val="008522CF"/>
    <w:rsid w:val="008523CD"/>
    <w:rsid w:val="008525B1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3C01"/>
    <w:rsid w:val="008540B7"/>
    <w:rsid w:val="008547A3"/>
    <w:rsid w:val="008548E7"/>
    <w:rsid w:val="00854906"/>
    <w:rsid w:val="0085490F"/>
    <w:rsid w:val="00854B0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864"/>
    <w:rsid w:val="00876422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1C5A"/>
    <w:rsid w:val="008820B9"/>
    <w:rsid w:val="0088211C"/>
    <w:rsid w:val="00882519"/>
    <w:rsid w:val="008834B2"/>
    <w:rsid w:val="00883746"/>
    <w:rsid w:val="00883A1D"/>
    <w:rsid w:val="00883BD7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A82"/>
    <w:rsid w:val="00894E30"/>
    <w:rsid w:val="00894E83"/>
    <w:rsid w:val="00894FF6"/>
    <w:rsid w:val="00895396"/>
    <w:rsid w:val="00895C73"/>
    <w:rsid w:val="00895E6A"/>
    <w:rsid w:val="008967CB"/>
    <w:rsid w:val="00896A00"/>
    <w:rsid w:val="00896D3D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0F41"/>
    <w:rsid w:val="008A115A"/>
    <w:rsid w:val="008A1629"/>
    <w:rsid w:val="008A178D"/>
    <w:rsid w:val="008A17FA"/>
    <w:rsid w:val="008A1BB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A7DB7"/>
    <w:rsid w:val="008B008C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E76"/>
    <w:rsid w:val="008B5F24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3B2"/>
    <w:rsid w:val="008D254B"/>
    <w:rsid w:val="008D25CB"/>
    <w:rsid w:val="008D2660"/>
    <w:rsid w:val="008D29C4"/>
    <w:rsid w:val="008D2AA2"/>
    <w:rsid w:val="008D2ADB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373"/>
    <w:rsid w:val="008F26C0"/>
    <w:rsid w:val="008F28C9"/>
    <w:rsid w:val="008F2C88"/>
    <w:rsid w:val="008F3131"/>
    <w:rsid w:val="008F362A"/>
    <w:rsid w:val="008F3689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E12"/>
    <w:rsid w:val="008F706D"/>
    <w:rsid w:val="008F7326"/>
    <w:rsid w:val="008F74CA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341A"/>
    <w:rsid w:val="0090368C"/>
    <w:rsid w:val="0090398F"/>
    <w:rsid w:val="00903DF2"/>
    <w:rsid w:val="00904183"/>
    <w:rsid w:val="009044DB"/>
    <w:rsid w:val="0090452D"/>
    <w:rsid w:val="009047EC"/>
    <w:rsid w:val="009047F8"/>
    <w:rsid w:val="0090512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3B"/>
    <w:rsid w:val="00911C97"/>
    <w:rsid w:val="00911D2A"/>
    <w:rsid w:val="00911F97"/>
    <w:rsid w:val="0091208A"/>
    <w:rsid w:val="00912152"/>
    <w:rsid w:val="009121AD"/>
    <w:rsid w:val="0091253D"/>
    <w:rsid w:val="0091261B"/>
    <w:rsid w:val="00912688"/>
    <w:rsid w:val="009130C6"/>
    <w:rsid w:val="009131AD"/>
    <w:rsid w:val="0091338A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2D84"/>
    <w:rsid w:val="009230AA"/>
    <w:rsid w:val="009231BE"/>
    <w:rsid w:val="0092380F"/>
    <w:rsid w:val="00923A14"/>
    <w:rsid w:val="00923AE6"/>
    <w:rsid w:val="00923D24"/>
    <w:rsid w:val="00924139"/>
    <w:rsid w:val="009242F8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ABE"/>
    <w:rsid w:val="00940C4C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5DF"/>
    <w:rsid w:val="0095262D"/>
    <w:rsid w:val="0095285F"/>
    <w:rsid w:val="00952917"/>
    <w:rsid w:val="00952E1E"/>
    <w:rsid w:val="00952EC3"/>
    <w:rsid w:val="00952EEB"/>
    <w:rsid w:val="009530BB"/>
    <w:rsid w:val="00953352"/>
    <w:rsid w:val="00953357"/>
    <w:rsid w:val="00953B5C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99"/>
    <w:rsid w:val="00956AE7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A53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477"/>
    <w:rsid w:val="00974562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5A6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A02D7"/>
    <w:rsid w:val="009A0739"/>
    <w:rsid w:val="009A07A9"/>
    <w:rsid w:val="009A0825"/>
    <w:rsid w:val="009A0847"/>
    <w:rsid w:val="009A1398"/>
    <w:rsid w:val="009A13DC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92F"/>
    <w:rsid w:val="009D3FBE"/>
    <w:rsid w:val="009D410B"/>
    <w:rsid w:val="009D442B"/>
    <w:rsid w:val="009D44F8"/>
    <w:rsid w:val="009D4663"/>
    <w:rsid w:val="009D4CB0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9C0"/>
    <w:rsid w:val="009E3DD1"/>
    <w:rsid w:val="009E4596"/>
    <w:rsid w:val="009E46A6"/>
    <w:rsid w:val="009E49B0"/>
    <w:rsid w:val="009E4BEC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8BD"/>
    <w:rsid w:val="009E7EA1"/>
    <w:rsid w:val="009F041E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27E"/>
    <w:rsid w:val="009F7318"/>
    <w:rsid w:val="009F7419"/>
    <w:rsid w:val="009F7800"/>
    <w:rsid w:val="009F7966"/>
    <w:rsid w:val="009F7A07"/>
    <w:rsid w:val="009F7B2C"/>
    <w:rsid w:val="009F7C3E"/>
    <w:rsid w:val="00A0029A"/>
    <w:rsid w:val="00A00770"/>
    <w:rsid w:val="00A00893"/>
    <w:rsid w:val="00A01109"/>
    <w:rsid w:val="00A0127C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2A1"/>
    <w:rsid w:val="00A03A18"/>
    <w:rsid w:val="00A03A39"/>
    <w:rsid w:val="00A03E1D"/>
    <w:rsid w:val="00A04196"/>
    <w:rsid w:val="00A04264"/>
    <w:rsid w:val="00A0470B"/>
    <w:rsid w:val="00A04AE2"/>
    <w:rsid w:val="00A04BF3"/>
    <w:rsid w:val="00A050A6"/>
    <w:rsid w:val="00A05413"/>
    <w:rsid w:val="00A057EF"/>
    <w:rsid w:val="00A059C3"/>
    <w:rsid w:val="00A05B02"/>
    <w:rsid w:val="00A05B07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110"/>
    <w:rsid w:val="00A103AF"/>
    <w:rsid w:val="00A1055A"/>
    <w:rsid w:val="00A10871"/>
    <w:rsid w:val="00A10AB5"/>
    <w:rsid w:val="00A10DA7"/>
    <w:rsid w:val="00A11017"/>
    <w:rsid w:val="00A110D0"/>
    <w:rsid w:val="00A1116E"/>
    <w:rsid w:val="00A11BE9"/>
    <w:rsid w:val="00A11DF5"/>
    <w:rsid w:val="00A11F09"/>
    <w:rsid w:val="00A11F85"/>
    <w:rsid w:val="00A1217A"/>
    <w:rsid w:val="00A127A8"/>
    <w:rsid w:val="00A12869"/>
    <w:rsid w:val="00A12B9F"/>
    <w:rsid w:val="00A12C8E"/>
    <w:rsid w:val="00A1306F"/>
    <w:rsid w:val="00A13625"/>
    <w:rsid w:val="00A136E7"/>
    <w:rsid w:val="00A13765"/>
    <w:rsid w:val="00A13925"/>
    <w:rsid w:val="00A1399D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ED"/>
    <w:rsid w:val="00A506DE"/>
    <w:rsid w:val="00A50A52"/>
    <w:rsid w:val="00A50B83"/>
    <w:rsid w:val="00A50BBE"/>
    <w:rsid w:val="00A50CEB"/>
    <w:rsid w:val="00A5139C"/>
    <w:rsid w:val="00A513AC"/>
    <w:rsid w:val="00A51693"/>
    <w:rsid w:val="00A51756"/>
    <w:rsid w:val="00A5208C"/>
    <w:rsid w:val="00A52156"/>
    <w:rsid w:val="00A524ED"/>
    <w:rsid w:val="00A52518"/>
    <w:rsid w:val="00A527D0"/>
    <w:rsid w:val="00A52CD6"/>
    <w:rsid w:val="00A532D9"/>
    <w:rsid w:val="00A5372B"/>
    <w:rsid w:val="00A5425C"/>
    <w:rsid w:val="00A5439B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315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697"/>
    <w:rsid w:val="00A740C4"/>
    <w:rsid w:val="00A7414A"/>
    <w:rsid w:val="00A747ED"/>
    <w:rsid w:val="00A7480F"/>
    <w:rsid w:val="00A74938"/>
    <w:rsid w:val="00A7578B"/>
    <w:rsid w:val="00A75BD3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78F"/>
    <w:rsid w:val="00A93812"/>
    <w:rsid w:val="00A93830"/>
    <w:rsid w:val="00A9387A"/>
    <w:rsid w:val="00A9406E"/>
    <w:rsid w:val="00A94300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301E"/>
    <w:rsid w:val="00AA311D"/>
    <w:rsid w:val="00AA33A6"/>
    <w:rsid w:val="00AA3835"/>
    <w:rsid w:val="00AA38A7"/>
    <w:rsid w:val="00AA3A1C"/>
    <w:rsid w:val="00AA3A97"/>
    <w:rsid w:val="00AA3CC2"/>
    <w:rsid w:val="00AA3F5A"/>
    <w:rsid w:val="00AA3F88"/>
    <w:rsid w:val="00AA4166"/>
    <w:rsid w:val="00AA4237"/>
    <w:rsid w:val="00AA46E4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4E3"/>
    <w:rsid w:val="00AE2765"/>
    <w:rsid w:val="00AE28E1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84C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4A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318F"/>
    <w:rsid w:val="00AF3250"/>
    <w:rsid w:val="00AF35BE"/>
    <w:rsid w:val="00AF3AA6"/>
    <w:rsid w:val="00AF3C0C"/>
    <w:rsid w:val="00AF48ED"/>
    <w:rsid w:val="00AF4C36"/>
    <w:rsid w:val="00AF4D05"/>
    <w:rsid w:val="00AF4DE4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AA0"/>
    <w:rsid w:val="00B02B14"/>
    <w:rsid w:val="00B02BC8"/>
    <w:rsid w:val="00B02F13"/>
    <w:rsid w:val="00B02F32"/>
    <w:rsid w:val="00B03171"/>
    <w:rsid w:val="00B03690"/>
    <w:rsid w:val="00B03B2B"/>
    <w:rsid w:val="00B03F61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3A"/>
    <w:rsid w:val="00B069D9"/>
    <w:rsid w:val="00B06A40"/>
    <w:rsid w:val="00B06D3A"/>
    <w:rsid w:val="00B06DE6"/>
    <w:rsid w:val="00B06E36"/>
    <w:rsid w:val="00B06EC3"/>
    <w:rsid w:val="00B06ED9"/>
    <w:rsid w:val="00B0740D"/>
    <w:rsid w:val="00B07C22"/>
    <w:rsid w:val="00B1000A"/>
    <w:rsid w:val="00B10199"/>
    <w:rsid w:val="00B10215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74F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986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C20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306D"/>
    <w:rsid w:val="00B9321F"/>
    <w:rsid w:val="00B932E0"/>
    <w:rsid w:val="00B937F3"/>
    <w:rsid w:val="00B93954"/>
    <w:rsid w:val="00B9397D"/>
    <w:rsid w:val="00B93C36"/>
    <w:rsid w:val="00B93C4C"/>
    <w:rsid w:val="00B93C87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773"/>
    <w:rsid w:val="00BA7BBA"/>
    <w:rsid w:val="00BA7CCF"/>
    <w:rsid w:val="00BA7D89"/>
    <w:rsid w:val="00BB0049"/>
    <w:rsid w:val="00BB0C4F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CF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0FA4"/>
    <w:rsid w:val="00BE116A"/>
    <w:rsid w:val="00BE11C0"/>
    <w:rsid w:val="00BE13C1"/>
    <w:rsid w:val="00BE13DF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CDC"/>
    <w:rsid w:val="00BE5EB7"/>
    <w:rsid w:val="00BE63BB"/>
    <w:rsid w:val="00BE6E20"/>
    <w:rsid w:val="00BE6EBB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4E58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7A4"/>
    <w:rsid w:val="00C147E1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5F56"/>
    <w:rsid w:val="00C26110"/>
    <w:rsid w:val="00C26281"/>
    <w:rsid w:val="00C26533"/>
    <w:rsid w:val="00C26B0F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AAF"/>
    <w:rsid w:val="00C34BF2"/>
    <w:rsid w:val="00C34C3B"/>
    <w:rsid w:val="00C34D8E"/>
    <w:rsid w:val="00C35238"/>
    <w:rsid w:val="00C353E5"/>
    <w:rsid w:val="00C354A3"/>
    <w:rsid w:val="00C354CD"/>
    <w:rsid w:val="00C3552C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300"/>
    <w:rsid w:val="00C37734"/>
    <w:rsid w:val="00C37CC6"/>
    <w:rsid w:val="00C37F32"/>
    <w:rsid w:val="00C40008"/>
    <w:rsid w:val="00C40569"/>
    <w:rsid w:val="00C40920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7D9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70259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91A"/>
    <w:rsid w:val="00C73A9C"/>
    <w:rsid w:val="00C73E23"/>
    <w:rsid w:val="00C74067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ACF"/>
    <w:rsid w:val="00C75F2F"/>
    <w:rsid w:val="00C760A2"/>
    <w:rsid w:val="00C760B8"/>
    <w:rsid w:val="00C76709"/>
    <w:rsid w:val="00C76841"/>
    <w:rsid w:val="00C76C77"/>
    <w:rsid w:val="00C76DF8"/>
    <w:rsid w:val="00C772F5"/>
    <w:rsid w:val="00C7761C"/>
    <w:rsid w:val="00C779CF"/>
    <w:rsid w:val="00C779E3"/>
    <w:rsid w:val="00C77D82"/>
    <w:rsid w:val="00C802CF"/>
    <w:rsid w:val="00C803AE"/>
    <w:rsid w:val="00C80B25"/>
    <w:rsid w:val="00C80D3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B62"/>
    <w:rsid w:val="00C83F6C"/>
    <w:rsid w:val="00C84122"/>
    <w:rsid w:val="00C8435B"/>
    <w:rsid w:val="00C84368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2D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7"/>
    <w:rsid w:val="00CD0598"/>
    <w:rsid w:val="00CD0BD8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766"/>
    <w:rsid w:val="00CD2E92"/>
    <w:rsid w:val="00CD2F06"/>
    <w:rsid w:val="00CD2FA0"/>
    <w:rsid w:val="00CD31F8"/>
    <w:rsid w:val="00CD3531"/>
    <w:rsid w:val="00CD35E0"/>
    <w:rsid w:val="00CD3C96"/>
    <w:rsid w:val="00CD404D"/>
    <w:rsid w:val="00CD40C1"/>
    <w:rsid w:val="00CD40F0"/>
    <w:rsid w:val="00CD431C"/>
    <w:rsid w:val="00CD45B6"/>
    <w:rsid w:val="00CD45DA"/>
    <w:rsid w:val="00CD47A1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E6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82"/>
    <w:rsid w:val="00CF1B93"/>
    <w:rsid w:val="00CF1E75"/>
    <w:rsid w:val="00CF26B3"/>
    <w:rsid w:val="00CF291B"/>
    <w:rsid w:val="00CF29BD"/>
    <w:rsid w:val="00CF34B2"/>
    <w:rsid w:val="00CF3929"/>
    <w:rsid w:val="00CF3A86"/>
    <w:rsid w:val="00CF3BAB"/>
    <w:rsid w:val="00CF3C8E"/>
    <w:rsid w:val="00CF3E53"/>
    <w:rsid w:val="00CF4BFF"/>
    <w:rsid w:val="00CF4CE0"/>
    <w:rsid w:val="00CF5122"/>
    <w:rsid w:val="00CF51DF"/>
    <w:rsid w:val="00CF55C1"/>
    <w:rsid w:val="00CF579F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2165"/>
    <w:rsid w:val="00D022E6"/>
    <w:rsid w:val="00D029AC"/>
    <w:rsid w:val="00D029B3"/>
    <w:rsid w:val="00D02A12"/>
    <w:rsid w:val="00D02B59"/>
    <w:rsid w:val="00D02C7B"/>
    <w:rsid w:val="00D02F6A"/>
    <w:rsid w:val="00D0356A"/>
    <w:rsid w:val="00D03AFE"/>
    <w:rsid w:val="00D03DC0"/>
    <w:rsid w:val="00D03E85"/>
    <w:rsid w:val="00D03F06"/>
    <w:rsid w:val="00D03F5A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6C13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696"/>
    <w:rsid w:val="00D166AD"/>
    <w:rsid w:val="00D167DD"/>
    <w:rsid w:val="00D1693A"/>
    <w:rsid w:val="00D16C92"/>
    <w:rsid w:val="00D16ED8"/>
    <w:rsid w:val="00D16FBF"/>
    <w:rsid w:val="00D1720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9F6"/>
    <w:rsid w:val="00D24BAA"/>
    <w:rsid w:val="00D24E70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B45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02"/>
    <w:rsid w:val="00D354D8"/>
    <w:rsid w:val="00D35816"/>
    <w:rsid w:val="00D358C2"/>
    <w:rsid w:val="00D35910"/>
    <w:rsid w:val="00D35A43"/>
    <w:rsid w:val="00D362C4"/>
    <w:rsid w:val="00D3681B"/>
    <w:rsid w:val="00D3682C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56F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DE4"/>
    <w:rsid w:val="00D72F99"/>
    <w:rsid w:val="00D73311"/>
    <w:rsid w:val="00D73918"/>
    <w:rsid w:val="00D73A73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2F0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0B1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B85"/>
    <w:rsid w:val="00DB3CC0"/>
    <w:rsid w:val="00DB47BE"/>
    <w:rsid w:val="00DB4B5C"/>
    <w:rsid w:val="00DB4BBD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25E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4A1"/>
    <w:rsid w:val="00DE06C9"/>
    <w:rsid w:val="00DE1311"/>
    <w:rsid w:val="00DE1562"/>
    <w:rsid w:val="00DE187A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D3C"/>
    <w:rsid w:val="00DE3DE4"/>
    <w:rsid w:val="00DE41CA"/>
    <w:rsid w:val="00DE42F2"/>
    <w:rsid w:val="00DE46D8"/>
    <w:rsid w:val="00DE47F7"/>
    <w:rsid w:val="00DE49C1"/>
    <w:rsid w:val="00DE552F"/>
    <w:rsid w:val="00DE5551"/>
    <w:rsid w:val="00DE55C0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67B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02A"/>
    <w:rsid w:val="00DF22C6"/>
    <w:rsid w:val="00DF26EA"/>
    <w:rsid w:val="00DF2806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2C3"/>
    <w:rsid w:val="00E00474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EF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E5F"/>
    <w:rsid w:val="00E27E89"/>
    <w:rsid w:val="00E3035C"/>
    <w:rsid w:val="00E30685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96"/>
    <w:rsid w:val="00E32AD0"/>
    <w:rsid w:val="00E32AD6"/>
    <w:rsid w:val="00E32BB3"/>
    <w:rsid w:val="00E32D9D"/>
    <w:rsid w:val="00E334A1"/>
    <w:rsid w:val="00E334DC"/>
    <w:rsid w:val="00E3392B"/>
    <w:rsid w:val="00E3423B"/>
    <w:rsid w:val="00E34277"/>
    <w:rsid w:val="00E346BE"/>
    <w:rsid w:val="00E352B7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D9"/>
    <w:rsid w:val="00E415EC"/>
    <w:rsid w:val="00E41E3D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61"/>
    <w:rsid w:val="00E43DB1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47EB5"/>
    <w:rsid w:val="00E500B8"/>
    <w:rsid w:val="00E501A5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ABC"/>
    <w:rsid w:val="00E51BEF"/>
    <w:rsid w:val="00E51EDD"/>
    <w:rsid w:val="00E51F2D"/>
    <w:rsid w:val="00E52338"/>
    <w:rsid w:val="00E52547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7485"/>
    <w:rsid w:val="00E67590"/>
    <w:rsid w:val="00E67B65"/>
    <w:rsid w:val="00E70DB2"/>
    <w:rsid w:val="00E716B9"/>
    <w:rsid w:val="00E719AD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FE8"/>
    <w:rsid w:val="00E7444B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3"/>
    <w:rsid w:val="00E76FF9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8AC"/>
    <w:rsid w:val="00E868BC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65B"/>
    <w:rsid w:val="00E92DD5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A38"/>
    <w:rsid w:val="00EB0B19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CAF"/>
    <w:rsid w:val="00EC1F2C"/>
    <w:rsid w:val="00EC20A2"/>
    <w:rsid w:val="00EC2550"/>
    <w:rsid w:val="00EC2824"/>
    <w:rsid w:val="00EC28FC"/>
    <w:rsid w:val="00EC36D4"/>
    <w:rsid w:val="00EC3A5E"/>
    <w:rsid w:val="00EC3B6F"/>
    <w:rsid w:val="00EC3C5A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E77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0DE"/>
    <w:rsid w:val="00EF320E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043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6BA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7B4"/>
    <w:rsid w:val="00F23D35"/>
    <w:rsid w:val="00F23EC3"/>
    <w:rsid w:val="00F23F2C"/>
    <w:rsid w:val="00F241C0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E18"/>
    <w:rsid w:val="00F3706F"/>
    <w:rsid w:val="00F3749F"/>
    <w:rsid w:val="00F37796"/>
    <w:rsid w:val="00F37955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5C4"/>
    <w:rsid w:val="00F43757"/>
    <w:rsid w:val="00F43AA0"/>
    <w:rsid w:val="00F4402F"/>
    <w:rsid w:val="00F4437E"/>
    <w:rsid w:val="00F44651"/>
    <w:rsid w:val="00F44683"/>
    <w:rsid w:val="00F44885"/>
    <w:rsid w:val="00F44AE5"/>
    <w:rsid w:val="00F44DFC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590"/>
    <w:rsid w:val="00F626A3"/>
    <w:rsid w:val="00F627DB"/>
    <w:rsid w:val="00F627E7"/>
    <w:rsid w:val="00F62AEA"/>
    <w:rsid w:val="00F62CAF"/>
    <w:rsid w:val="00F63170"/>
    <w:rsid w:val="00F63186"/>
    <w:rsid w:val="00F63419"/>
    <w:rsid w:val="00F6349D"/>
    <w:rsid w:val="00F635C5"/>
    <w:rsid w:val="00F637E0"/>
    <w:rsid w:val="00F63913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4587"/>
    <w:rsid w:val="00F74725"/>
    <w:rsid w:val="00F74C1E"/>
    <w:rsid w:val="00F74F1F"/>
    <w:rsid w:val="00F75184"/>
    <w:rsid w:val="00F751D0"/>
    <w:rsid w:val="00F752AF"/>
    <w:rsid w:val="00F7584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9B1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857"/>
    <w:rsid w:val="00F96FB0"/>
    <w:rsid w:val="00F97280"/>
    <w:rsid w:val="00F97991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47E"/>
    <w:rsid w:val="00FA26A2"/>
    <w:rsid w:val="00FA297F"/>
    <w:rsid w:val="00FA2F94"/>
    <w:rsid w:val="00FA33A1"/>
    <w:rsid w:val="00FA33C7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12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52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A6D"/>
    <w:rsid w:val="00FC4F8E"/>
    <w:rsid w:val="00FC5216"/>
    <w:rsid w:val="00FC5458"/>
    <w:rsid w:val="00FC57A3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DF3"/>
    <w:rsid w:val="00FE2EC7"/>
    <w:rsid w:val="00FE3234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DE"/>
    <w:rsid w:val="00FE4889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5A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8FE"/>
    <w:rsid w:val="00FF5BFC"/>
    <w:rsid w:val="00FF5EBB"/>
    <w:rsid w:val="00FF6053"/>
    <w:rsid w:val="00FF61D2"/>
    <w:rsid w:val="00FF6335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8" ma:contentTypeDescription="สร้างเอกสารใหม่" ma:contentTypeScope="" ma:versionID="eda758682294e204ffec72bcedc69948">
  <xsd:schema xmlns:xsd="http://www.w3.org/2001/XMLSchema" xmlns:xs="http://www.w3.org/2001/XMLSchema" xmlns:p="http://schemas.microsoft.com/office/2006/metadata/properties" xmlns:ns2="24fade9a-85b0-4635-9e51-460970b3ddca" xmlns:ns3="437d3132-9a5d-487d-8f9b-1c7b0d925b36" targetNamespace="http://schemas.microsoft.com/office/2006/metadata/properties" ma:root="true" ma:fieldsID="8bbdea24d0a540b7a11843ef51051b11" ns2:_="" ns3:_="">
    <xsd:import namespace="24fade9a-85b0-4635-9e51-460970b3ddca"/>
    <xsd:import namespace="437d3132-9a5d-487d-8f9b-1c7b0d925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0f81819-5c54-4413-89a8-59c46eb0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3132-9a5d-487d-8f9b-1c7b0d925b3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1bde94d-4096-475e-b4f2-98770005c699}" ma:internalName="TaxCatchAll" ma:showField="CatchAllData" ma:web="437d3132-9a5d-487d-8f9b-1c7b0d925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fade9a-85b0-4635-9e51-460970b3ddca">
      <Terms xmlns="http://schemas.microsoft.com/office/infopath/2007/PartnerControls"/>
    </lcf76f155ced4ddcb4097134ff3c332f>
    <TaxCatchAll xmlns="437d3132-9a5d-487d-8f9b-1c7b0d925b3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D4B4C9-57D2-4FA6-A137-4BA5EFF7303E}"/>
</file>

<file path=customXml/itemProps2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19</Pages>
  <Words>4516</Words>
  <Characters>20530</Characters>
  <Application>Microsoft Office Word</Application>
  <DocSecurity>0</DocSecurity>
  <Lines>171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Paripan, Ekmanachai</cp:lastModifiedBy>
  <cp:revision>4</cp:revision>
  <cp:lastPrinted>2024-08-09T09:11:00Z</cp:lastPrinted>
  <dcterms:created xsi:type="dcterms:W3CDTF">2024-08-09T09:14:00Z</dcterms:created>
  <dcterms:modified xsi:type="dcterms:W3CDTF">2024-08-09T09:30:00Z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