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0385AA10" w:rsidR="00804175" w:rsidRPr="001D03C7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1D03C7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1D03C7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1D03C7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1D03C7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48D8B5A5" w14:textId="2FAE1E21" w:rsidR="00804175" w:rsidRPr="001D03C7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D03C7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1D03C7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1D03C7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</w:p>
    <w:p w14:paraId="72DBED45" w14:textId="26015204" w:rsidR="00F16883" w:rsidRPr="00A261F0" w:rsidRDefault="00804175" w:rsidP="00F1688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D03C7">
        <w:rPr>
          <w:rFonts w:asciiTheme="majorBidi" w:hAnsiTheme="majorBidi" w:cstheme="majorBidi"/>
          <w:sz w:val="28"/>
          <w:szCs w:val="28"/>
          <w:cs/>
          <w:lang w:bidi="th-TH"/>
        </w:rPr>
        <w:t>การ</w:t>
      </w:r>
      <w:r w:rsidR="00F16883" w:rsidRPr="00A261F0">
        <w:rPr>
          <w:rFonts w:asciiTheme="majorBidi" w:hAnsiTheme="majorBidi" w:cstheme="majorBidi"/>
          <w:sz w:val="28"/>
          <w:szCs w:val="28"/>
          <w:cs/>
          <w:lang w:bidi="th-TH"/>
        </w:rPr>
        <w:t>ซื้อบริษัทย่อยและ</w:t>
      </w:r>
      <w:r w:rsidR="00F16883">
        <w:rPr>
          <w:rFonts w:asciiTheme="majorBidi" w:hAnsiTheme="majorBidi" w:cstheme="majorBidi" w:hint="cs"/>
          <w:sz w:val="28"/>
          <w:szCs w:val="28"/>
          <w:cs/>
          <w:lang w:bidi="th-TH"/>
        </w:rPr>
        <w:t>การรวมธุรกิจภายใต้การควบคุมเดียวกัน</w:t>
      </w:r>
    </w:p>
    <w:p w14:paraId="03B64113" w14:textId="4D8E6D7A" w:rsidR="00804175" w:rsidRPr="001D03C7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D03C7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E496665" w14:textId="77777777" w:rsidR="00804175" w:rsidRPr="001D03C7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D03C7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D75CE8" w:rsidRPr="001D03C7">
        <w:rPr>
          <w:rFonts w:asciiTheme="majorBidi" w:hAnsiTheme="majorBidi" w:cstheme="majorBidi"/>
          <w:sz w:val="28"/>
          <w:szCs w:val="28"/>
          <w:cs/>
          <w:lang w:bidi="th-TH"/>
        </w:rPr>
        <w:t>บริษัทร่วมและการร่วมค้า</w:t>
      </w:r>
    </w:p>
    <w:p w14:paraId="2D170565" w14:textId="77777777" w:rsidR="0069033F" w:rsidRPr="001D03C7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D03C7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33FEA2EE" w14:textId="77777777" w:rsidR="00726A1D" w:rsidRDefault="00804175" w:rsidP="00726A1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D03C7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5377155" w14:textId="63D9AC05" w:rsidR="00726A1D" w:rsidRPr="00726A1D" w:rsidRDefault="00726A1D" w:rsidP="00726A1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26A1D">
        <w:rPr>
          <w:rFonts w:asciiTheme="majorBidi" w:hAnsiTheme="majorBidi" w:cs="Angsana New" w:hint="cs"/>
          <w:sz w:val="28"/>
          <w:szCs w:val="28"/>
          <w:cs/>
        </w:rPr>
        <w:t>สินทรัพย์ไม่มีตัวตนอื่นนอกจากค่าความนิยม</w:t>
      </w:r>
    </w:p>
    <w:p w14:paraId="3EF45B74" w14:textId="4B7A94D2" w:rsidR="001647E3" w:rsidRPr="001D03C7" w:rsidRDefault="001647E3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D03C7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B329EA4" w14:textId="50327048" w:rsidR="00804175" w:rsidRDefault="00F82A3D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D03C7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85C2F" w:rsidRPr="001D03C7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3A0A52CC" w14:textId="1410DBB7" w:rsidR="00AC76B3" w:rsidRPr="00AC76B3" w:rsidRDefault="00AC76B3" w:rsidP="00AC76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5038CE">
        <w:rPr>
          <w:rFonts w:ascii="Angsana New" w:hAnsi="Angsana New" w:cs="Angsana New"/>
          <w:sz w:val="28"/>
          <w:szCs w:val="28"/>
          <w:cs/>
          <w:lang w:bidi="th-TH"/>
        </w:rPr>
        <w:t>เงินปันผล</w:t>
      </w:r>
    </w:p>
    <w:p w14:paraId="2EA3FFF0" w14:textId="34A9396B" w:rsidR="0096673C" w:rsidRPr="001D03C7" w:rsidRDefault="00202B1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D03C7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F9A7A62" w14:textId="2C9CCC1E" w:rsidR="00B51A41" w:rsidRDefault="00804175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D03C7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64F5532" w14:textId="5CD8D358" w:rsidR="00F16883" w:rsidRPr="00F16883" w:rsidRDefault="00F16883" w:rsidP="00F1688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2A051E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26447A5" w14:textId="6841F6F6" w:rsidR="00375E8F" w:rsidRPr="001D03C7" w:rsidRDefault="00375E8F" w:rsidP="00B11F8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D03C7">
        <w:rPr>
          <w:rFonts w:asciiTheme="majorBidi" w:hAnsiTheme="majorBidi" w:cstheme="majorBidi"/>
          <w:sz w:val="28"/>
          <w:szCs w:val="28"/>
          <w:cs/>
          <w:lang w:bidi="th-TH"/>
        </w:rPr>
        <w:t>การจัดประเภทรายการใหม่</w:t>
      </w:r>
    </w:p>
    <w:p w14:paraId="6007CD67" w14:textId="77777777" w:rsidR="00804175" w:rsidRPr="001D03C7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32"/>
          <w:szCs w:val="32"/>
          <w:rtl/>
        </w:rPr>
      </w:pPr>
      <w:r w:rsidRPr="001D03C7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br w:type="page"/>
      </w:r>
    </w:p>
    <w:p w14:paraId="265FCFF9" w14:textId="7158B061" w:rsidR="00804175" w:rsidRPr="001D03C7" w:rsidRDefault="00804175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1D03C7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1D03C7">
        <w:rPr>
          <w:rFonts w:asciiTheme="majorBidi" w:hAnsiTheme="majorBidi" w:cstheme="majorBidi"/>
          <w:sz w:val="28"/>
          <w:szCs w:val="28"/>
          <w:cs/>
        </w:rPr>
        <w:t>งบ</w:t>
      </w:r>
      <w:r w:rsidRPr="001D03C7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1D03C7">
        <w:rPr>
          <w:rFonts w:asciiTheme="majorBidi" w:hAnsiTheme="majorBidi" w:cstheme="majorBidi"/>
          <w:sz w:val="28"/>
          <w:szCs w:val="28"/>
          <w:cs/>
        </w:rPr>
        <w:t>งบ</w:t>
      </w:r>
      <w:r w:rsidRPr="001D03C7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1D03C7" w:rsidRDefault="00804175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3B157BD5" w:rsidR="00804175" w:rsidRPr="001D03C7" w:rsidRDefault="00D25073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03C7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1D03C7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1D03C7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1D03C7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การเงินจากคณะกรรมการเมื่อวันที่</w:t>
      </w:r>
      <w:r w:rsidR="00A321DF" w:rsidRPr="001D03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B5A7F" w:rsidRPr="00917EA3">
        <w:rPr>
          <w:rFonts w:asciiTheme="majorBidi" w:hAnsiTheme="majorBidi" w:cstheme="majorBidi"/>
          <w:sz w:val="28"/>
          <w:szCs w:val="28"/>
        </w:rPr>
        <w:t xml:space="preserve">13 </w:t>
      </w:r>
      <w:r w:rsidR="003B5A7F" w:rsidRPr="00917EA3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3B5A7F" w:rsidRPr="00917EA3">
        <w:rPr>
          <w:rFonts w:asciiTheme="majorBidi" w:hAnsiTheme="majorBidi" w:cstheme="majorBidi"/>
          <w:sz w:val="28"/>
          <w:szCs w:val="28"/>
        </w:rPr>
        <w:t>2567</w:t>
      </w:r>
    </w:p>
    <w:p w14:paraId="75C2EBFE" w14:textId="77777777" w:rsidR="00804175" w:rsidRPr="001D03C7" w:rsidRDefault="00804175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009F4A" w14:textId="4D476004" w:rsidR="00C11916" w:rsidRPr="001D03C7" w:rsidRDefault="00804175" w:rsidP="00B92A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1D03C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1D03C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1D03C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1D03C7" w:rsidRDefault="000F4CA1" w:rsidP="00B92AB0">
      <w:pPr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7107109F" w14:textId="77777777" w:rsidR="00F16883" w:rsidRPr="00A261F0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1F0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A261F0">
        <w:rPr>
          <w:rFonts w:asciiTheme="majorBidi" w:hAnsiTheme="majorBidi" w:cstheme="majorBidi"/>
          <w:sz w:val="28"/>
          <w:szCs w:val="28"/>
        </w:rPr>
        <w:t>34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 เรื่อง</w:t>
      </w:r>
      <w:r w:rsidRPr="00A261F0">
        <w:rPr>
          <w:rFonts w:asciiTheme="majorBidi" w:hAnsiTheme="majorBidi" w:cstheme="majorBidi"/>
          <w:sz w:val="28"/>
          <w:szCs w:val="28"/>
        </w:rPr>
        <w:br/>
      </w:r>
      <w:r w:rsidRPr="00A261F0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 </w:t>
      </w:r>
      <w:r w:rsidRPr="00A261F0">
        <w:rPr>
          <w:rFonts w:asciiTheme="majorBidi" w:hAnsiTheme="majorBidi" w:cstheme="majorBidi"/>
          <w:sz w:val="28"/>
          <w:szCs w:val="28"/>
        </w:rPr>
        <w:br/>
        <w:t xml:space="preserve">31 </w:t>
      </w:r>
      <w:r w:rsidRPr="00A261F0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A261F0">
        <w:rPr>
          <w:rFonts w:asciiTheme="majorBidi" w:hAnsiTheme="majorBidi" w:cstheme="majorBidi"/>
          <w:sz w:val="28"/>
          <w:szCs w:val="28"/>
        </w:rPr>
        <w:t xml:space="preserve"> 256</w:t>
      </w:r>
      <w:r>
        <w:rPr>
          <w:rFonts w:asciiTheme="majorBidi" w:hAnsiTheme="majorBidi" w:cstheme="majorBidi"/>
          <w:sz w:val="28"/>
          <w:szCs w:val="28"/>
        </w:rPr>
        <w:t>6</w:t>
      </w:r>
    </w:p>
    <w:p w14:paraId="37158924" w14:textId="77777777" w:rsidR="00F16883" w:rsidRPr="00A261F0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03AFAC6" w14:textId="77777777" w:rsidR="00F16883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1F0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A261F0">
        <w:rPr>
          <w:rFonts w:asciiTheme="majorBidi" w:hAnsiTheme="majorBidi" w:cstheme="majorBidi"/>
          <w:sz w:val="28"/>
          <w:szCs w:val="28"/>
          <w:cs/>
        </w:rPr>
        <w:t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ปีสิ้นสุดวันที่ </w:t>
      </w:r>
      <w:r w:rsidRPr="00A261F0">
        <w:rPr>
          <w:rFonts w:asciiTheme="majorBidi" w:hAnsiTheme="majorBidi" w:cstheme="majorBidi"/>
          <w:sz w:val="28"/>
          <w:szCs w:val="28"/>
        </w:rPr>
        <w:t>31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261F0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</w:p>
    <w:p w14:paraId="54C78515" w14:textId="77777777" w:rsidR="007B1DB6" w:rsidRPr="001D03C7" w:rsidRDefault="007B1DB6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C8A7FCE" w14:textId="70260D2F" w:rsidR="006051C7" w:rsidRPr="001D03C7" w:rsidRDefault="00B218BD" w:rsidP="00B92A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1D03C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</w:t>
      </w:r>
      <w:r w:rsidR="004E67CC" w:rsidRPr="001D03C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ซื้อบริษัทย่อ</w:t>
      </w:r>
      <w:r w:rsidR="00F16883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ยและการรวมธุรกิจภายใต้การควบคุมเดียวกัน</w:t>
      </w:r>
    </w:p>
    <w:p w14:paraId="3D2F0C43" w14:textId="77777777" w:rsidR="005148FE" w:rsidRPr="001D03C7" w:rsidRDefault="005148FE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B9CB7A2" w14:textId="5BBF1CB3" w:rsidR="00A52441" w:rsidRPr="001D03C7" w:rsidRDefault="005148FE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D03C7">
        <w:rPr>
          <w:rFonts w:asciiTheme="majorBidi" w:hAnsiTheme="majorBidi" w:cstheme="majorBidi"/>
          <w:i/>
          <w:iCs/>
          <w:sz w:val="28"/>
          <w:szCs w:val="28"/>
          <w:cs/>
        </w:rPr>
        <w:t>(ก)</w:t>
      </w:r>
      <w:r w:rsidRPr="001D03C7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F16883" w:rsidRPr="00F16883">
        <w:rPr>
          <w:rFonts w:asciiTheme="majorBidi" w:hAnsiTheme="majorBidi" w:cs="Angsana New" w:hint="cs"/>
          <w:i/>
          <w:iCs/>
          <w:sz w:val="28"/>
          <w:szCs w:val="28"/>
          <w:cs/>
        </w:rPr>
        <w:t>การซื้อบริษัทย่อย</w:t>
      </w:r>
      <w:r w:rsidR="00F16883" w:rsidRPr="00F16883">
        <w:rPr>
          <w:rFonts w:asciiTheme="majorBidi" w:hAnsiTheme="majorBidi" w:cs="Angsana New"/>
          <w:i/>
          <w:iCs/>
          <w:sz w:val="28"/>
          <w:szCs w:val="28"/>
          <w:cs/>
        </w:rPr>
        <w:t xml:space="preserve"> “</w:t>
      </w:r>
      <w:r w:rsidR="00F16883" w:rsidRPr="00F16883">
        <w:rPr>
          <w:rFonts w:asciiTheme="majorBidi" w:hAnsiTheme="majorBidi" w:cs="Angsana New" w:hint="cs"/>
          <w:i/>
          <w:iCs/>
          <w:sz w:val="28"/>
          <w:szCs w:val="28"/>
          <w:cs/>
        </w:rPr>
        <w:t>บริษัท</w:t>
      </w:r>
      <w:r w:rsidR="00F16883" w:rsidRPr="00F16883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F16883" w:rsidRPr="00F16883">
        <w:rPr>
          <w:rFonts w:asciiTheme="majorBidi" w:hAnsiTheme="majorBidi" w:cs="Angsana New" w:hint="cs"/>
          <w:i/>
          <w:iCs/>
          <w:sz w:val="28"/>
          <w:szCs w:val="28"/>
          <w:cs/>
        </w:rPr>
        <w:t>เอสซีจี</w:t>
      </w:r>
      <w:r w:rsidR="00F16883" w:rsidRPr="00F16883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F16883" w:rsidRPr="00F16883">
        <w:rPr>
          <w:rFonts w:asciiTheme="majorBidi" w:hAnsiTheme="majorBidi" w:cs="Angsana New" w:hint="cs"/>
          <w:i/>
          <w:iCs/>
          <w:sz w:val="28"/>
          <w:szCs w:val="28"/>
          <w:cs/>
        </w:rPr>
        <w:t>โลจิสติกส์</w:t>
      </w:r>
      <w:r w:rsidR="00F16883" w:rsidRPr="00F16883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F16883" w:rsidRPr="00F16883">
        <w:rPr>
          <w:rFonts w:asciiTheme="majorBidi" w:hAnsiTheme="majorBidi" w:cs="Angsana New" w:hint="cs"/>
          <w:i/>
          <w:iCs/>
          <w:sz w:val="28"/>
          <w:szCs w:val="28"/>
          <w:cs/>
        </w:rPr>
        <w:t>แมเนจเม้นท์</w:t>
      </w:r>
      <w:r w:rsidR="00F16883" w:rsidRPr="00F16883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F16883" w:rsidRPr="00F16883">
        <w:rPr>
          <w:rFonts w:asciiTheme="majorBidi" w:hAnsiTheme="majorBidi" w:cs="Angsana New" w:hint="cs"/>
          <w:i/>
          <w:iCs/>
          <w:sz w:val="28"/>
          <w:szCs w:val="28"/>
          <w:cs/>
        </w:rPr>
        <w:t>จำกัด</w:t>
      </w:r>
      <w:r w:rsidR="00F16883" w:rsidRPr="00F16883">
        <w:rPr>
          <w:rFonts w:asciiTheme="majorBidi" w:hAnsiTheme="majorBidi" w:cs="Angsana New" w:hint="eastAsia"/>
          <w:i/>
          <w:iCs/>
          <w:sz w:val="28"/>
          <w:szCs w:val="28"/>
          <w:cs/>
        </w:rPr>
        <w:t>”</w:t>
      </w:r>
      <w:r w:rsidR="00F16883" w:rsidRPr="00F16883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F16883" w:rsidRPr="00F16883">
        <w:rPr>
          <w:rFonts w:asciiTheme="majorBidi" w:hAnsiTheme="majorBidi" w:cs="Angsana New" w:hint="cs"/>
          <w:i/>
          <w:iCs/>
          <w:sz w:val="28"/>
          <w:szCs w:val="28"/>
          <w:cs/>
        </w:rPr>
        <w:t>โดยการแลกหุ้น</w:t>
      </w:r>
      <w:r w:rsidR="00F16883" w:rsidRPr="00F16883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F16883" w:rsidRPr="00F16883">
        <w:rPr>
          <w:rFonts w:asciiTheme="majorBidi" w:hAnsiTheme="majorBidi" w:cs="Angsana New" w:hint="cs"/>
          <w:i/>
          <w:iCs/>
          <w:sz w:val="28"/>
          <w:szCs w:val="28"/>
          <w:cs/>
        </w:rPr>
        <w:t>และการรับโอนกิจการทั้งหมด</w:t>
      </w:r>
    </w:p>
    <w:p w14:paraId="4E8AFE05" w14:textId="52232C70" w:rsidR="00BC1569" w:rsidRPr="001D03C7" w:rsidRDefault="00B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4CA7F1F" w14:textId="77777777" w:rsidR="00F16883" w:rsidRPr="00AD393B" w:rsidRDefault="00F16883" w:rsidP="00F16883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AD393B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AD393B">
        <w:rPr>
          <w:rFonts w:asciiTheme="majorBidi" w:hAnsiTheme="majorBidi" w:cstheme="majorBidi"/>
          <w:sz w:val="28"/>
          <w:szCs w:val="28"/>
          <w:cs/>
        </w:rPr>
        <w:t xml:space="preserve">ในระหว่างไตรมาสที่ </w:t>
      </w:r>
      <w:r w:rsidRPr="00AD393B">
        <w:rPr>
          <w:rFonts w:asciiTheme="majorBidi" w:hAnsiTheme="majorBidi" w:cstheme="majorBidi"/>
          <w:sz w:val="28"/>
          <w:szCs w:val="28"/>
        </w:rPr>
        <w:t xml:space="preserve">1 </w:t>
      </w:r>
      <w:r w:rsidRPr="00AD393B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AD393B">
        <w:rPr>
          <w:rFonts w:asciiTheme="majorBidi" w:hAnsiTheme="majorBidi" w:cstheme="majorBidi"/>
          <w:sz w:val="28"/>
          <w:szCs w:val="28"/>
        </w:rPr>
        <w:t>2566</w:t>
      </w:r>
      <w:r w:rsidRPr="00AD393B">
        <w:rPr>
          <w:rFonts w:asciiTheme="majorBidi" w:hAnsiTheme="majorBidi" w:cstheme="majorBidi"/>
          <w:sz w:val="28"/>
          <w:szCs w:val="28"/>
          <w:cs/>
        </w:rPr>
        <w:t xml:space="preserve"> บริษัทได้เข้าทำธุรกรรมตามที่ประชุมวิสามัญผู้ถือหุ้นครั้งที่ </w:t>
      </w:r>
      <w:r w:rsidRPr="00AD393B">
        <w:rPr>
          <w:rFonts w:asciiTheme="majorBidi" w:hAnsiTheme="majorBidi" w:cstheme="majorBidi"/>
          <w:sz w:val="28"/>
          <w:szCs w:val="28"/>
        </w:rPr>
        <w:t>1/2565</w:t>
      </w:r>
      <w:r w:rsidRPr="00AD393B">
        <w:rPr>
          <w:rFonts w:asciiTheme="majorBidi" w:hAnsiTheme="majorBidi" w:cstheme="majorBidi"/>
          <w:sz w:val="28"/>
          <w:szCs w:val="28"/>
          <w:cs/>
        </w:rPr>
        <w:t xml:space="preserve"> ของบริษัท</w:t>
      </w:r>
      <w:r w:rsidRPr="00AD393B">
        <w:rPr>
          <w:rFonts w:asciiTheme="majorBidi" w:hAnsiTheme="majorBidi" w:cstheme="majorBidi"/>
          <w:sz w:val="28"/>
          <w:szCs w:val="28"/>
        </w:rPr>
        <w:t xml:space="preserve"> </w:t>
      </w:r>
      <w:r w:rsidRPr="00AD393B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AD393B">
        <w:rPr>
          <w:rFonts w:asciiTheme="majorBidi" w:hAnsiTheme="majorBidi" w:cstheme="majorBidi"/>
          <w:sz w:val="28"/>
          <w:szCs w:val="28"/>
        </w:rPr>
        <w:t xml:space="preserve"> </w:t>
      </w:r>
      <w:r w:rsidRPr="00AD393B">
        <w:rPr>
          <w:rFonts w:asciiTheme="majorBidi" w:hAnsiTheme="majorBidi" w:cstheme="majorBidi"/>
          <w:sz w:val="28"/>
          <w:szCs w:val="28"/>
        </w:rPr>
        <w:br/>
        <w:t>8</w:t>
      </w:r>
      <w:r w:rsidRPr="00AD393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D393B">
        <w:rPr>
          <w:rFonts w:asciiTheme="majorBidi" w:hAnsiTheme="majorBidi" w:cstheme="majorBidi"/>
          <w:sz w:val="28"/>
          <w:szCs w:val="28"/>
        </w:rPr>
        <w:t xml:space="preserve">2565 </w:t>
      </w:r>
      <w:r w:rsidRPr="00AD393B">
        <w:rPr>
          <w:rFonts w:asciiTheme="majorBidi" w:hAnsiTheme="majorBidi" w:cstheme="majorBidi"/>
          <w:sz w:val="28"/>
          <w:szCs w:val="28"/>
          <w:cs/>
        </w:rPr>
        <w:t>ได้มีมติอนุมัติการรวมกิจการกับบริษัท เอสซีจี โลจิสติกส์ แมเนจเม้นท์ จำกัดโดยการแลกหุ้นสามัญเพิ่มทุนในบริษัทกับหุ้นสามัญทั้งหมดในบริษัท เอสซีจี</w:t>
      </w:r>
      <w:r w:rsidRPr="00AD393B">
        <w:rPr>
          <w:rFonts w:asciiTheme="majorBidi" w:hAnsiTheme="majorBidi" w:cstheme="majorBidi"/>
          <w:sz w:val="28"/>
          <w:szCs w:val="28"/>
        </w:rPr>
        <w:t xml:space="preserve"> </w:t>
      </w:r>
      <w:r w:rsidRPr="00AD393B">
        <w:rPr>
          <w:rFonts w:asciiTheme="majorBidi" w:hAnsiTheme="majorBidi" w:cstheme="majorBidi"/>
          <w:sz w:val="28"/>
          <w:szCs w:val="28"/>
          <w:cs/>
        </w:rPr>
        <w:t>โลจิสติกส์ แมเนจเม้นท์ จำกัด</w:t>
      </w:r>
      <w:r w:rsidRPr="00AD393B">
        <w:rPr>
          <w:rFonts w:asciiTheme="majorBidi" w:hAnsiTheme="majorBidi" w:cstheme="majorBidi"/>
          <w:sz w:val="28"/>
          <w:szCs w:val="28"/>
        </w:rPr>
        <w:t> </w:t>
      </w:r>
      <w:r w:rsidRPr="00AD393B">
        <w:rPr>
          <w:rFonts w:asciiTheme="majorBidi" w:hAnsiTheme="majorBidi" w:cstheme="majorBidi"/>
          <w:sz w:val="28"/>
          <w:szCs w:val="28"/>
          <w:cs/>
        </w:rPr>
        <w:t>(“</w:t>
      </w:r>
      <w:r w:rsidRPr="00AD393B">
        <w:rPr>
          <w:rFonts w:asciiTheme="majorBidi" w:hAnsiTheme="majorBidi" w:cstheme="majorBidi"/>
          <w:sz w:val="28"/>
          <w:szCs w:val="28"/>
        </w:rPr>
        <w:t>SCGL</w:t>
      </w:r>
      <w:r w:rsidRPr="00AD393B">
        <w:rPr>
          <w:rFonts w:asciiTheme="majorBidi" w:hAnsiTheme="majorBidi" w:cstheme="majorBidi"/>
          <w:sz w:val="28"/>
          <w:szCs w:val="28"/>
          <w:cs/>
        </w:rPr>
        <w:t>”) จากกลุ่มผู้ถือหุ้นเดิม โดยบริษัทได้ดำเนินการจัดสรรหุ้นสามัญเพิ่มทุนจำนวนไม่เกิน</w:t>
      </w:r>
      <w:r w:rsidRPr="00AD393B">
        <w:rPr>
          <w:rFonts w:asciiTheme="majorBidi" w:hAnsiTheme="majorBidi" w:cstheme="majorBidi"/>
          <w:sz w:val="28"/>
          <w:szCs w:val="28"/>
        </w:rPr>
        <w:t xml:space="preserve"> 791,020,363</w:t>
      </w:r>
      <w:r w:rsidRPr="00AD393B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Pr="00AD393B">
        <w:rPr>
          <w:rFonts w:asciiTheme="majorBidi" w:hAnsiTheme="majorBidi" w:cstheme="majorBidi"/>
          <w:sz w:val="28"/>
          <w:szCs w:val="28"/>
        </w:rPr>
        <w:t xml:space="preserve">0.50 </w:t>
      </w:r>
      <w:r w:rsidRPr="00AD393B">
        <w:rPr>
          <w:rFonts w:asciiTheme="majorBidi" w:hAnsiTheme="majorBidi" w:cstheme="majorBidi"/>
          <w:sz w:val="28"/>
          <w:szCs w:val="28"/>
          <w:cs/>
        </w:rPr>
        <w:t>บาท ในราคาเสนอขายหุ้นละ</w:t>
      </w:r>
      <w:r w:rsidRPr="00AD393B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24.02</w:t>
      </w:r>
      <w:r w:rsidRPr="00AD393B">
        <w:rPr>
          <w:rFonts w:asciiTheme="majorBidi" w:hAnsiTheme="majorBidi" w:cstheme="majorBidi"/>
          <w:sz w:val="28"/>
          <w:szCs w:val="28"/>
          <w:cs/>
        </w:rPr>
        <w:t xml:space="preserve"> บาท เพื่อเป็นค่าตอบแทนสำหรับหุ้นของ </w:t>
      </w:r>
      <w:r w:rsidRPr="00AD393B">
        <w:rPr>
          <w:rFonts w:asciiTheme="majorBidi" w:hAnsiTheme="majorBidi" w:cstheme="majorBidi"/>
          <w:sz w:val="28"/>
          <w:szCs w:val="28"/>
        </w:rPr>
        <w:t xml:space="preserve">SCGL </w:t>
      </w:r>
      <w:r w:rsidRPr="00AD393B">
        <w:rPr>
          <w:rFonts w:asciiTheme="majorBidi" w:hAnsiTheme="majorBidi" w:cstheme="majorBidi"/>
          <w:sz w:val="28"/>
          <w:szCs w:val="28"/>
          <w:cs/>
        </w:rPr>
        <w:t>แทนการชำระด้วยเงินสดเสร็จสิ้นแล้ว</w:t>
      </w:r>
      <w:r w:rsidRPr="00AD393B">
        <w:rPr>
          <w:rFonts w:asciiTheme="majorBidi" w:hAnsiTheme="majorBidi" w:cstheme="majorBidi"/>
          <w:sz w:val="28"/>
          <w:szCs w:val="28"/>
        </w:rPr>
        <w:t xml:space="preserve"> </w:t>
      </w:r>
      <w:r w:rsidRPr="00AD393B">
        <w:rPr>
          <w:rFonts w:asciiTheme="majorBidi" w:hAnsiTheme="majorBidi" w:cstheme="majorBidi"/>
          <w:sz w:val="28"/>
          <w:szCs w:val="28"/>
          <w:cs/>
        </w:rPr>
        <w:t xml:space="preserve">ซึ่งภายหลังจากธุรกรรมการรวมธุรกิจดังกล่าวบริษัทจะมีอำนาจการควบคุมใน </w:t>
      </w:r>
      <w:r w:rsidRPr="00AD393B">
        <w:rPr>
          <w:rFonts w:asciiTheme="majorBidi" w:hAnsiTheme="majorBidi" w:cstheme="majorBidi"/>
          <w:sz w:val="28"/>
          <w:szCs w:val="28"/>
        </w:rPr>
        <w:t>SCGL</w:t>
      </w:r>
    </w:p>
    <w:p w14:paraId="577BA758" w14:textId="77777777" w:rsidR="00F16883" w:rsidRPr="00AD393B" w:rsidRDefault="00F16883" w:rsidP="00F16883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D393B">
        <w:rPr>
          <w:rFonts w:asciiTheme="majorBidi" w:hAnsiTheme="majorBidi" w:cstheme="majorBidi"/>
          <w:sz w:val="28"/>
          <w:szCs w:val="28"/>
        </w:rPr>
        <w:tab/>
      </w:r>
    </w:p>
    <w:p w14:paraId="3DCFC811" w14:textId="77777777" w:rsidR="00F16883" w:rsidRPr="00AD393B" w:rsidRDefault="00F16883" w:rsidP="00F1688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D393B">
        <w:rPr>
          <w:rFonts w:asciiTheme="majorBidi" w:hAnsiTheme="majorBidi" w:cstheme="majorBidi"/>
          <w:sz w:val="28"/>
          <w:szCs w:val="28"/>
          <w:cs/>
        </w:rPr>
        <w:t xml:space="preserve">การมีอำนาจควบคุมใน </w:t>
      </w:r>
      <w:r w:rsidRPr="00AD393B">
        <w:rPr>
          <w:rFonts w:asciiTheme="majorBidi" w:hAnsiTheme="majorBidi" w:cstheme="majorBidi"/>
          <w:sz w:val="28"/>
          <w:szCs w:val="28"/>
        </w:rPr>
        <w:t xml:space="preserve">SCGL </w:t>
      </w:r>
      <w:r w:rsidRPr="00AD393B">
        <w:rPr>
          <w:rFonts w:asciiTheme="majorBidi" w:hAnsiTheme="majorBidi" w:cstheme="majorBidi"/>
          <w:sz w:val="28"/>
          <w:szCs w:val="28"/>
          <w:cs/>
        </w:rPr>
        <w:t>จะทำให้กลุ่มบริษัทพัฒนาการให้บริการโลจิสติกส์ครบวงจร เพื่อให้บริษัทก้าวเข้าสู่การเป็นผู้นำและผู้เชี่ยวชาญด้านโลจิสติกส์และซัพพลายเชนระดับอาเซียน (</w:t>
      </w:r>
      <w:r w:rsidRPr="00AD393B">
        <w:rPr>
          <w:rFonts w:asciiTheme="majorBidi" w:hAnsiTheme="majorBidi" w:cstheme="majorBidi"/>
          <w:sz w:val="28"/>
          <w:szCs w:val="28"/>
        </w:rPr>
        <w:t>ASEAN Leading Logistics and Supply Chain Provider)</w:t>
      </w:r>
    </w:p>
    <w:p w14:paraId="673AF9A2" w14:textId="77777777" w:rsidR="00F16883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C87A44D" w14:textId="56F5E83A" w:rsidR="00F16883" w:rsidRPr="00167BD5" w:rsidRDefault="00F16883" w:rsidP="00F1688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67BD5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ในระหว่างไตรมาสที่ </w:t>
      </w:r>
      <w:r w:rsidRPr="00167BD5">
        <w:rPr>
          <w:rFonts w:asciiTheme="majorBidi" w:hAnsiTheme="majorBidi" w:cstheme="majorBidi"/>
          <w:sz w:val="28"/>
          <w:szCs w:val="28"/>
        </w:rPr>
        <w:t xml:space="preserve">1 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167BD5">
        <w:rPr>
          <w:rFonts w:asciiTheme="majorBidi" w:hAnsiTheme="majorBidi" w:cstheme="majorBidi"/>
          <w:sz w:val="28"/>
          <w:szCs w:val="28"/>
        </w:rPr>
        <w:t xml:space="preserve">2567 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>การประเมินมูลค่ายุติธรรมโดยผู้ประเมินราคาอิสระได้แล้วเสร็จ และมีการบันทึกรายการสินทรัพย์ที่ได้มาและหนี้สินที่รับมาเป็นมูลค่ายุติธรรมเรียบร้อยแล้ว ส่งผลให้ ณ วันที่ซื้อธุรกิจ</w:t>
      </w:r>
      <w:r w:rsidRPr="00167BD5">
        <w:rPr>
          <w:rFonts w:asciiTheme="majorBidi" w:hAnsiTheme="majorBidi" w:cstheme="majorBidi"/>
          <w:sz w:val="28"/>
          <w:szCs w:val="28"/>
        </w:rPr>
        <w:t xml:space="preserve"> 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กลุ่มบริษัทปรับปรุงสินทรัพย์ไม่มีตัวตนเพิ่มขึ้น </w:t>
      </w:r>
      <w:r w:rsidR="00481780">
        <w:rPr>
          <w:rFonts w:asciiTheme="majorBidi" w:hAnsiTheme="majorBidi" w:cstheme="majorBidi"/>
          <w:sz w:val="28"/>
          <w:szCs w:val="28"/>
        </w:rPr>
        <w:t>100.</w:t>
      </w:r>
      <w:r w:rsidR="00866570">
        <w:rPr>
          <w:rFonts w:asciiTheme="majorBidi" w:hAnsiTheme="majorBidi" w:cstheme="majorBidi"/>
          <w:sz w:val="28"/>
          <w:szCs w:val="28"/>
        </w:rPr>
        <w:t>2</w:t>
      </w:r>
      <w:r w:rsidRPr="00167BD5">
        <w:rPr>
          <w:rFonts w:asciiTheme="majorBidi" w:hAnsiTheme="majorBidi" w:cstheme="majorBidi"/>
          <w:sz w:val="28"/>
          <w:szCs w:val="28"/>
        </w:rPr>
        <w:t xml:space="preserve"> 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 xml:space="preserve">ล้านบาท ค่าความนิยมลดลง </w:t>
      </w:r>
      <w:r w:rsidR="00481780">
        <w:rPr>
          <w:rFonts w:asciiTheme="majorBidi" w:hAnsiTheme="majorBidi" w:cstheme="majorBidi"/>
          <w:sz w:val="28"/>
          <w:szCs w:val="28"/>
        </w:rPr>
        <w:t>57.9</w:t>
      </w:r>
      <w:r w:rsidRPr="00167BD5">
        <w:rPr>
          <w:rFonts w:asciiTheme="majorBidi" w:hAnsiTheme="majorBidi" w:cstheme="majorBidi"/>
          <w:sz w:val="28"/>
          <w:szCs w:val="28"/>
        </w:rPr>
        <w:t xml:space="preserve"> 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>ล้านบาท หนี้สินภาษีเงินได้รอการตัดบัญชีเพิ่มขึ้น</w:t>
      </w:r>
      <w:r w:rsidRPr="00167BD5">
        <w:rPr>
          <w:rFonts w:asciiTheme="majorBidi" w:hAnsiTheme="majorBidi" w:cstheme="majorBidi"/>
          <w:sz w:val="28"/>
          <w:szCs w:val="28"/>
        </w:rPr>
        <w:t xml:space="preserve"> 20</w:t>
      </w:r>
      <w:r w:rsidR="000C3D6D">
        <w:rPr>
          <w:rFonts w:asciiTheme="majorBidi" w:hAnsiTheme="majorBidi" w:cstheme="majorBidi"/>
          <w:sz w:val="28"/>
          <w:szCs w:val="28"/>
        </w:rPr>
        <w:t>.0</w:t>
      </w:r>
      <w:r w:rsidRPr="00167BD5">
        <w:rPr>
          <w:rFonts w:asciiTheme="majorBidi" w:hAnsiTheme="majorBidi" w:cstheme="majorBidi"/>
          <w:sz w:val="28"/>
          <w:szCs w:val="28"/>
        </w:rPr>
        <w:t xml:space="preserve"> 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9D072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E954E5" w:rsidRPr="009D072F">
        <w:rPr>
          <w:rFonts w:asciiTheme="majorBidi" w:hAnsiTheme="majorBidi" w:cstheme="majorBidi"/>
          <w:sz w:val="28"/>
          <w:szCs w:val="28"/>
        </w:rPr>
        <w:t xml:space="preserve"> </w:t>
      </w:r>
      <w:r w:rsidR="00E954E5" w:rsidRPr="009D072F">
        <w:rPr>
          <w:rFonts w:asciiTheme="majorBidi" w:hAnsiTheme="majorBidi" w:cstheme="majorBidi" w:hint="cs"/>
          <w:sz w:val="28"/>
          <w:szCs w:val="28"/>
          <w:cs/>
        </w:rPr>
        <w:t xml:space="preserve">และส่วนได้เสียไม่มีอำนาจควบคุมเพิ่มขึ้น </w:t>
      </w:r>
      <w:r w:rsidR="00E954E5" w:rsidRPr="009D072F">
        <w:rPr>
          <w:rFonts w:asciiTheme="majorBidi" w:hAnsiTheme="majorBidi" w:cstheme="majorBidi"/>
          <w:sz w:val="28"/>
          <w:szCs w:val="28"/>
        </w:rPr>
        <w:t xml:space="preserve">22.2 </w:t>
      </w:r>
      <w:r w:rsidR="00E954E5" w:rsidRPr="009D072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9D072F">
        <w:rPr>
          <w:rFonts w:asciiTheme="majorBidi" w:hAnsiTheme="majorBidi" w:cstheme="majorBidi" w:hint="cs"/>
          <w:sz w:val="28"/>
          <w:szCs w:val="28"/>
          <w:cs/>
        </w:rPr>
        <w:t xml:space="preserve"> ใน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>งบการเงินรวม ซึ่งการปรับปรุงดังกล่าวเป็นไปตามเงื่อนไขการปรับปรุงบัญชีเกี่ยวกับการซื้อธุรกิจ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>ต่อมา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>
        <w:rPr>
          <w:rFonts w:asciiTheme="majorBidi" w:hAnsiTheme="majorBidi" w:cstheme="majorBidi"/>
          <w:sz w:val="28"/>
          <w:szCs w:val="28"/>
        </w:rPr>
        <w:t>2566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ซึ่งเป็น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 xml:space="preserve">วันที่รับโอนกิจการทั้งหมดจาก </w:t>
      </w:r>
      <w:r w:rsidRPr="00167BD5">
        <w:rPr>
          <w:rFonts w:asciiTheme="majorBidi" w:hAnsiTheme="majorBidi" w:cstheme="majorBidi"/>
          <w:sz w:val="28"/>
          <w:szCs w:val="28"/>
        </w:rPr>
        <w:t>SCGL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 xml:space="preserve"> ส่งผลให้บริษัทปรับปรุงสินทรัพย์ไม่มีตัวตนเพิ่มขึ้น </w:t>
      </w:r>
      <w:r w:rsidRPr="00167BD5">
        <w:rPr>
          <w:rFonts w:asciiTheme="majorBidi" w:hAnsiTheme="majorBidi" w:cstheme="majorBidi"/>
          <w:sz w:val="28"/>
          <w:szCs w:val="28"/>
        </w:rPr>
        <w:t>51.</w:t>
      </w:r>
      <w:r w:rsidR="00866570">
        <w:rPr>
          <w:rFonts w:asciiTheme="majorBidi" w:hAnsiTheme="majorBidi" w:cstheme="majorBidi"/>
          <w:sz w:val="28"/>
          <w:szCs w:val="28"/>
        </w:rPr>
        <w:t>7</w:t>
      </w:r>
      <w:r w:rsidRPr="00167BD5">
        <w:rPr>
          <w:rFonts w:asciiTheme="majorBidi" w:hAnsiTheme="majorBidi" w:cstheme="majorBidi"/>
          <w:sz w:val="28"/>
          <w:szCs w:val="28"/>
        </w:rPr>
        <w:t xml:space="preserve"> 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 xml:space="preserve">ล้านบาท ค่าความนิยมลดลง </w:t>
      </w:r>
      <w:r w:rsidRPr="00167BD5">
        <w:rPr>
          <w:rFonts w:asciiTheme="majorBidi" w:hAnsiTheme="majorBidi" w:cstheme="majorBidi"/>
          <w:sz w:val="28"/>
          <w:szCs w:val="28"/>
        </w:rPr>
        <w:t>41.3</w:t>
      </w:r>
      <w:r w:rsidR="00D47E96">
        <w:rPr>
          <w:rFonts w:asciiTheme="majorBidi" w:hAnsiTheme="majorBidi" w:cstheme="majorBidi"/>
          <w:sz w:val="28"/>
          <w:szCs w:val="28"/>
        </w:rPr>
        <w:t xml:space="preserve"> 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>ล้านบาท และหนี้สินภาษีเงินได้รอการตัดบัญชีเพิ่มขึ้น</w:t>
      </w:r>
      <w:r w:rsidRPr="00167BD5">
        <w:rPr>
          <w:rFonts w:asciiTheme="majorBidi" w:hAnsiTheme="majorBidi" w:cstheme="majorBidi"/>
          <w:sz w:val="28"/>
          <w:szCs w:val="28"/>
        </w:rPr>
        <w:t xml:space="preserve"> </w:t>
      </w:r>
      <w:r w:rsidR="00D47E96">
        <w:rPr>
          <w:rFonts w:asciiTheme="majorBidi" w:hAnsiTheme="majorBidi" w:cstheme="majorBidi"/>
          <w:sz w:val="28"/>
          <w:szCs w:val="28"/>
        </w:rPr>
        <w:t>10.3</w:t>
      </w:r>
      <w:r w:rsidRPr="00167BD5">
        <w:rPr>
          <w:rFonts w:asciiTheme="majorBidi" w:hAnsiTheme="majorBidi" w:cstheme="majorBidi"/>
          <w:sz w:val="28"/>
          <w:szCs w:val="28"/>
        </w:rPr>
        <w:t xml:space="preserve"> 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>ล้านบาท ในงบการเงินเฉพาะกิจการ</w:t>
      </w:r>
    </w:p>
    <w:p w14:paraId="5AB6FFC1" w14:textId="77777777" w:rsidR="00F16883" w:rsidRDefault="00F16883" w:rsidP="00F16883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7E6A87" w14:textId="77777777" w:rsidR="00F16883" w:rsidRDefault="00F16883" w:rsidP="00F16883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167BD5">
        <w:rPr>
          <w:rFonts w:asciiTheme="majorBidi" w:hAnsiTheme="majorBidi" w:cstheme="majorBidi" w:hint="cs"/>
          <w:sz w:val="28"/>
          <w:szCs w:val="28"/>
          <w:cs/>
        </w:rPr>
        <w:t xml:space="preserve">จากการปรับปรุงข้างต้น ส่งผลให้งบฐานะการเงิน ณ วันที่ </w:t>
      </w:r>
      <w:r w:rsidRPr="00167BD5">
        <w:rPr>
          <w:rFonts w:asciiTheme="majorBidi" w:hAnsiTheme="majorBidi" w:cstheme="majorBidi"/>
          <w:sz w:val="28"/>
          <w:szCs w:val="28"/>
        </w:rPr>
        <w:t xml:space="preserve">31 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167BD5">
        <w:rPr>
          <w:rFonts w:asciiTheme="majorBidi" w:hAnsiTheme="majorBidi" w:cstheme="majorBidi"/>
          <w:sz w:val="28"/>
          <w:szCs w:val="28"/>
        </w:rPr>
        <w:t xml:space="preserve">2566 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>มีการจัดประเภทใหม่ ดังนี้</w:t>
      </w:r>
    </w:p>
    <w:p w14:paraId="41C98799" w14:textId="77777777" w:rsidR="00F16883" w:rsidRPr="00167BD5" w:rsidRDefault="00F16883" w:rsidP="00F16883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83"/>
        <w:gridCol w:w="1990"/>
        <w:gridCol w:w="2003"/>
      </w:tblGrid>
      <w:tr w:rsidR="00F16883" w:rsidRPr="00167BD5" w14:paraId="7073D4B9" w14:textId="77777777" w:rsidTr="00094C57">
        <w:tc>
          <w:tcPr>
            <w:tcW w:w="3330" w:type="dxa"/>
          </w:tcPr>
          <w:p w14:paraId="6B63C827" w14:textId="77777777" w:rsidR="00F16883" w:rsidRPr="00167BD5" w:rsidRDefault="00F16883" w:rsidP="00094C5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6" w:type="dxa"/>
            <w:gridSpan w:val="3"/>
            <w:tcBorders>
              <w:bottom w:val="single" w:sz="4" w:space="0" w:color="auto"/>
            </w:tcBorders>
          </w:tcPr>
          <w:p w14:paraId="6E027C9F" w14:textId="77777777" w:rsidR="00F16883" w:rsidRPr="00167BD5" w:rsidRDefault="00F16883" w:rsidP="00094C5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16883" w:rsidRPr="00167BD5" w14:paraId="1FFFA448" w14:textId="77777777" w:rsidTr="00094C57">
        <w:tc>
          <w:tcPr>
            <w:tcW w:w="3330" w:type="dxa"/>
          </w:tcPr>
          <w:p w14:paraId="26B4ABE1" w14:textId="77777777" w:rsidR="00F16883" w:rsidRPr="00167BD5" w:rsidRDefault="00F16883" w:rsidP="00094C5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sz="4" w:space="0" w:color="auto"/>
            </w:tcBorders>
          </w:tcPr>
          <w:p w14:paraId="7C329526" w14:textId="77777777" w:rsidR="00F16883" w:rsidRPr="00167BD5" w:rsidRDefault="00F16883" w:rsidP="00094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990" w:type="dxa"/>
            <w:tcBorders>
              <w:top w:val="single" w:sz="4" w:space="0" w:color="auto"/>
            </w:tcBorders>
          </w:tcPr>
          <w:p w14:paraId="3B90DEC5" w14:textId="77777777" w:rsidR="00F16883" w:rsidRPr="00167BD5" w:rsidRDefault="00F16883" w:rsidP="00094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003" w:type="dxa"/>
            <w:tcBorders>
              <w:top w:val="single" w:sz="4" w:space="0" w:color="auto"/>
            </w:tcBorders>
          </w:tcPr>
          <w:p w14:paraId="3FBF1118" w14:textId="77777777" w:rsidR="00F16883" w:rsidRPr="00167BD5" w:rsidRDefault="00F16883" w:rsidP="00094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หลังจัดประเภท</w:t>
            </w:r>
          </w:p>
        </w:tc>
      </w:tr>
      <w:tr w:rsidR="00F16883" w:rsidRPr="00167BD5" w14:paraId="3177CE2B" w14:textId="77777777" w:rsidTr="00094C57">
        <w:tc>
          <w:tcPr>
            <w:tcW w:w="3330" w:type="dxa"/>
          </w:tcPr>
          <w:p w14:paraId="2D4E1A7A" w14:textId="77777777" w:rsidR="00F16883" w:rsidRPr="00167BD5" w:rsidRDefault="00F16883" w:rsidP="00094C5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6" w:type="dxa"/>
            <w:gridSpan w:val="3"/>
          </w:tcPr>
          <w:p w14:paraId="285A7644" w14:textId="77777777" w:rsidR="00F16883" w:rsidRPr="00167BD5" w:rsidRDefault="00F16883" w:rsidP="00094C57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167BD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6883" w:rsidRPr="00167BD5" w14:paraId="12BD4135" w14:textId="77777777" w:rsidTr="00094C57">
        <w:tc>
          <w:tcPr>
            <w:tcW w:w="3330" w:type="dxa"/>
          </w:tcPr>
          <w:p w14:paraId="5C2D1BB0" w14:textId="77777777" w:rsidR="00F16883" w:rsidRDefault="00F16883" w:rsidP="00094C5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F425F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สินทรัพย์ไม่มีตัวตนอื่นนอกจาก</w:t>
            </w:r>
          </w:p>
          <w:p w14:paraId="498C277F" w14:textId="77777777" w:rsidR="00F16883" w:rsidRPr="00167BD5" w:rsidRDefault="00F16883" w:rsidP="00094C57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9F425F">
              <w:rPr>
                <w:rFonts w:ascii="Angsana New" w:hAnsi="Angsana New" w:cs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83" w:type="dxa"/>
          </w:tcPr>
          <w:p w14:paraId="20D416F2" w14:textId="77777777" w:rsidR="00F16883" w:rsidRDefault="00F16883" w:rsidP="00094C57">
            <w:pPr>
              <w:tabs>
                <w:tab w:val="clear" w:pos="1644"/>
              </w:tabs>
              <w:ind w:right="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380F34C" w14:textId="77777777" w:rsidR="00F16883" w:rsidRPr="00167BD5" w:rsidRDefault="00F16883" w:rsidP="00094C57">
            <w:pPr>
              <w:tabs>
                <w:tab w:val="clear" w:pos="1644"/>
              </w:tabs>
              <w:ind w:right="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744,337</w:t>
            </w:r>
          </w:p>
        </w:tc>
        <w:tc>
          <w:tcPr>
            <w:tcW w:w="1990" w:type="dxa"/>
          </w:tcPr>
          <w:p w14:paraId="050252A0" w14:textId="77777777" w:rsidR="00F16883" w:rsidRDefault="00F16883" w:rsidP="00094C57">
            <w:pPr>
              <w:tabs>
                <w:tab w:val="clear" w:pos="1644"/>
                <w:tab w:val="clear" w:pos="1871"/>
              </w:tabs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287773" w14:textId="77777777" w:rsidR="00F16883" w:rsidRPr="00717C02" w:rsidRDefault="00F16883" w:rsidP="00094C57">
            <w:pPr>
              <w:tabs>
                <w:tab w:val="clear" w:pos="1644"/>
                <w:tab w:val="clear" w:pos="1871"/>
              </w:tabs>
              <w:ind w:right="3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7C02">
              <w:rPr>
                <w:rFonts w:asciiTheme="majorBidi" w:hAnsiTheme="majorBidi" w:cstheme="majorBidi"/>
                <w:sz w:val="28"/>
                <w:szCs w:val="28"/>
              </w:rPr>
              <w:t>100,190</w:t>
            </w:r>
          </w:p>
        </w:tc>
        <w:tc>
          <w:tcPr>
            <w:tcW w:w="2003" w:type="dxa"/>
          </w:tcPr>
          <w:p w14:paraId="3C7B60E0" w14:textId="77777777" w:rsidR="00F16883" w:rsidRDefault="00F16883" w:rsidP="00094C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4405301" w14:textId="77777777" w:rsidR="00F16883" w:rsidRPr="00717C02" w:rsidRDefault="00F16883" w:rsidP="00094C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7C02">
              <w:rPr>
                <w:rFonts w:ascii="Angsana New" w:hAnsi="Angsana New" w:cs="Angsana New"/>
                <w:sz w:val="28"/>
                <w:szCs w:val="28"/>
              </w:rPr>
              <w:t>844,527</w:t>
            </w:r>
          </w:p>
        </w:tc>
      </w:tr>
      <w:tr w:rsidR="00F16883" w:rsidRPr="00167BD5" w14:paraId="1CF5ACA3" w14:textId="77777777" w:rsidTr="009D072F">
        <w:tc>
          <w:tcPr>
            <w:tcW w:w="3330" w:type="dxa"/>
          </w:tcPr>
          <w:p w14:paraId="017B3AB1" w14:textId="77777777" w:rsidR="00F16883" w:rsidRPr="00167BD5" w:rsidRDefault="00F16883" w:rsidP="00094C5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83" w:type="dxa"/>
            <w:shd w:val="clear" w:color="auto" w:fill="auto"/>
          </w:tcPr>
          <w:p w14:paraId="6F8740C2" w14:textId="77777777" w:rsidR="00F16883" w:rsidRPr="009D072F" w:rsidRDefault="00F16883" w:rsidP="00094C57">
            <w:pPr>
              <w:tabs>
                <w:tab w:val="clear" w:pos="1644"/>
              </w:tabs>
              <w:ind w:right="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D072F">
              <w:rPr>
                <w:rFonts w:ascii="Angsana New" w:hAnsi="Angsana New" w:cs="Angsana New"/>
                <w:sz w:val="28"/>
                <w:szCs w:val="28"/>
              </w:rPr>
              <w:t>14,820,972</w:t>
            </w:r>
          </w:p>
        </w:tc>
        <w:tc>
          <w:tcPr>
            <w:tcW w:w="1990" w:type="dxa"/>
            <w:shd w:val="clear" w:color="auto" w:fill="auto"/>
          </w:tcPr>
          <w:p w14:paraId="32CC55FA" w14:textId="701E12E4" w:rsidR="00F16883" w:rsidRPr="009D072F" w:rsidRDefault="00F16883" w:rsidP="00094C57">
            <w:pPr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D072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54E5" w:rsidRPr="009D072F">
              <w:rPr>
                <w:rFonts w:ascii="Angsana New" w:hAnsi="Angsana New" w:cs="Angsana New"/>
                <w:sz w:val="28"/>
                <w:szCs w:val="28"/>
              </w:rPr>
              <w:t>57,944)</w:t>
            </w:r>
          </w:p>
        </w:tc>
        <w:tc>
          <w:tcPr>
            <w:tcW w:w="2003" w:type="dxa"/>
            <w:shd w:val="clear" w:color="auto" w:fill="auto"/>
          </w:tcPr>
          <w:p w14:paraId="640B34CE" w14:textId="1CB4CBF1" w:rsidR="00F16883" w:rsidRPr="009D072F" w:rsidRDefault="00F16883" w:rsidP="00094C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D072F">
              <w:rPr>
                <w:rFonts w:ascii="Angsana New" w:hAnsi="Angsana New" w:cs="Angsana New"/>
                <w:sz w:val="28"/>
                <w:szCs w:val="28"/>
              </w:rPr>
              <w:t>14,7</w:t>
            </w:r>
            <w:r w:rsidR="00E954E5" w:rsidRPr="009D072F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Pr="009D072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954E5" w:rsidRPr="009D072F">
              <w:rPr>
                <w:rFonts w:ascii="Angsana New" w:hAnsi="Angsana New" w:cs="Angsana New"/>
                <w:sz w:val="28"/>
                <w:szCs w:val="28"/>
              </w:rPr>
              <w:t>028</w:t>
            </w:r>
          </w:p>
        </w:tc>
      </w:tr>
      <w:tr w:rsidR="00F16883" w:rsidRPr="00167BD5" w14:paraId="337B981C" w14:textId="77777777" w:rsidTr="009D072F">
        <w:tc>
          <w:tcPr>
            <w:tcW w:w="3330" w:type="dxa"/>
          </w:tcPr>
          <w:p w14:paraId="17ECAEFA" w14:textId="77777777" w:rsidR="00F16883" w:rsidRPr="009D072F" w:rsidRDefault="00F16883" w:rsidP="00094C5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072F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83" w:type="dxa"/>
            <w:shd w:val="clear" w:color="auto" w:fill="auto"/>
          </w:tcPr>
          <w:p w14:paraId="6E01646A" w14:textId="77777777" w:rsidR="00F16883" w:rsidRPr="009D072F" w:rsidRDefault="00F16883" w:rsidP="00094C57">
            <w:pPr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D072F">
              <w:rPr>
                <w:rFonts w:ascii="Angsana New" w:hAnsi="Angsana New" w:cs="Angsana New"/>
                <w:sz w:val="28"/>
                <w:szCs w:val="28"/>
              </w:rPr>
              <w:t>(114,532)</w:t>
            </w:r>
          </w:p>
        </w:tc>
        <w:tc>
          <w:tcPr>
            <w:tcW w:w="1990" w:type="dxa"/>
            <w:shd w:val="clear" w:color="auto" w:fill="auto"/>
          </w:tcPr>
          <w:p w14:paraId="46762E2B" w14:textId="77777777" w:rsidR="00F16883" w:rsidRPr="009D072F" w:rsidRDefault="00F16883" w:rsidP="00094C57">
            <w:pPr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D072F">
              <w:rPr>
                <w:rFonts w:ascii="Angsana New" w:hAnsi="Angsana New" w:cs="Angsana New"/>
                <w:sz w:val="28"/>
                <w:szCs w:val="28"/>
              </w:rPr>
              <w:t>(20,038)</w:t>
            </w:r>
          </w:p>
        </w:tc>
        <w:tc>
          <w:tcPr>
            <w:tcW w:w="2003" w:type="dxa"/>
            <w:shd w:val="clear" w:color="auto" w:fill="auto"/>
          </w:tcPr>
          <w:p w14:paraId="3ED6049C" w14:textId="77777777" w:rsidR="00F16883" w:rsidRPr="009D072F" w:rsidRDefault="00F16883" w:rsidP="00094C57">
            <w:pPr>
              <w:tabs>
                <w:tab w:val="clear" w:pos="1871"/>
              </w:tabs>
              <w:ind w:righ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D072F">
              <w:rPr>
                <w:rFonts w:ascii="Angsana New" w:hAnsi="Angsana New" w:cs="Angsana New"/>
                <w:sz w:val="28"/>
                <w:szCs w:val="28"/>
              </w:rPr>
              <w:t>(134,570)</w:t>
            </w:r>
          </w:p>
        </w:tc>
      </w:tr>
      <w:tr w:rsidR="00131C12" w:rsidRPr="00E954E5" w14:paraId="748ACAC1" w14:textId="77777777" w:rsidTr="009D072F">
        <w:tc>
          <w:tcPr>
            <w:tcW w:w="3330" w:type="dxa"/>
          </w:tcPr>
          <w:p w14:paraId="3D6F69DF" w14:textId="40C66A8E" w:rsidR="00131C12" w:rsidRPr="009D072F" w:rsidRDefault="008863F4" w:rsidP="00094C5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072F">
              <w:rPr>
                <w:rFonts w:ascii="Angsana New" w:hAnsi="Angsana New" w:cs="Angsana New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883" w:type="dxa"/>
            <w:shd w:val="clear" w:color="auto" w:fill="auto"/>
          </w:tcPr>
          <w:p w14:paraId="763D6341" w14:textId="20B4813B" w:rsidR="00131C12" w:rsidRPr="009D072F" w:rsidRDefault="00627F08" w:rsidP="009D072F">
            <w:pPr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D072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54E5" w:rsidRPr="009D072F">
              <w:rPr>
                <w:rFonts w:ascii="Angsana New" w:hAnsi="Angsana New" w:cs="Angsana New"/>
                <w:sz w:val="28"/>
                <w:szCs w:val="28"/>
              </w:rPr>
              <w:t>975,488</w:t>
            </w:r>
            <w:r w:rsidRPr="009D072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90" w:type="dxa"/>
            <w:shd w:val="clear" w:color="auto" w:fill="auto"/>
          </w:tcPr>
          <w:p w14:paraId="2C15AD40" w14:textId="7E03CEFD" w:rsidR="00131C12" w:rsidRPr="009D072F" w:rsidRDefault="00E954E5" w:rsidP="00094C57">
            <w:pPr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D072F">
              <w:rPr>
                <w:rFonts w:ascii="Angsana New" w:hAnsi="Angsana New" w:cs="Angsana New"/>
                <w:sz w:val="28"/>
                <w:szCs w:val="28"/>
              </w:rPr>
              <w:t>(22,208)</w:t>
            </w:r>
          </w:p>
        </w:tc>
        <w:tc>
          <w:tcPr>
            <w:tcW w:w="2003" w:type="dxa"/>
            <w:shd w:val="clear" w:color="auto" w:fill="auto"/>
          </w:tcPr>
          <w:p w14:paraId="56A434CF" w14:textId="14BAAE24" w:rsidR="00131C12" w:rsidRPr="009D072F" w:rsidRDefault="00627F08" w:rsidP="009D072F">
            <w:pPr>
              <w:tabs>
                <w:tab w:val="clear" w:pos="1871"/>
              </w:tabs>
              <w:ind w:righ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D072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954E5" w:rsidRPr="009D072F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9D072F">
              <w:rPr>
                <w:rFonts w:ascii="Angsana New" w:hAnsi="Angsana New" w:cs="Angsana New"/>
                <w:sz w:val="28"/>
                <w:szCs w:val="28"/>
              </w:rPr>
              <w:t>97</w:t>
            </w:r>
            <w:r w:rsidR="00E954E5" w:rsidRPr="009D072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63467" w:rsidRPr="009D072F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9D072F">
              <w:rPr>
                <w:rFonts w:ascii="Angsana New" w:hAnsi="Angsana New" w:cs="Angsana New"/>
                <w:sz w:val="28"/>
                <w:szCs w:val="28"/>
              </w:rPr>
              <w:t>96)</w:t>
            </w:r>
          </w:p>
        </w:tc>
      </w:tr>
    </w:tbl>
    <w:p w14:paraId="27872FEF" w14:textId="77777777" w:rsidR="00F16883" w:rsidRDefault="00F16883" w:rsidP="00F16883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84"/>
        <w:gridCol w:w="1995"/>
        <w:gridCol w:w="1997"/>
      </w:tblGrid>
      <w:tr w:rsidR="00F16883" w:rsidRPr="00167BD5" w14:paraId="0788F152" w14:textId="77777777" w:rsidTr="00094C57">
        <w:tc>
          <w:tcPr>
            <w:tcW w:w="3330" w:type="dxa"/>
          </w:tcPr>
          <w:p w14:paraId="08469B6D" w14:textId="77777777" w:rsidR="00F16883" w:rsidRPr="00167BD5" w:rsidRDefault="00F16883" w:rsidP="00094C5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6" w:type="dxa"/>
            <w:gridSpan w:val="3"/>
            <w:tcBorders>
              <w:bottom w:val="single" w:sz="4" w:space="0" w:color="auto"/>
            </w:tcBorders>
          </w:tcPr>
          <w:p w14:paraId="17C54F89" w14:textId="77777777" w:rsidR="00F16883" w:rsidRPr="00167BD5" w:rsidRDefault="00F16883" w:rsidP="00094C5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6883" w:rsidRPr="00167BD5" w14:paraId="6C4C605C" w14:textId="77777777" w:rsidTr="00094C57">
        <w:tc>
          <w:tcPr>
            <w:tcW w:w="3330" w:type="dxa"/>
          </w:tcPr>
          <w:p w14:paraId="2B9E9342" w14:textId="77777777" w:rsidR="00F16883" w:rsidRPr="00167BD5" w:rsidRDefault="00F16883" w:rsidP="00094C5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</w:tcPr>
          <w:p w14:paraId="7D8414DA" w14:textId="77777777" w:rsidR="00F16883" w:rsidRPr="00167BD5" w:rsidRDefault="00F16883" w:rsidP="00094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4F20F325" w14:textId="77777777" w:rsidR="00F16883" w:rsidRPr="00167BD5" w:rsidRDefault="00F16883" w:rsidP="00094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997" w:type="dxa"/>
            <w:tcBorders>
              <w:top w:val="single" w:sz="4" w:space="0" w:color="auto"/>
            </w:tcBorders>
          </w:tcPr>
          <w:p w14:paraId="3E1CA756" w14:textId="77777777" w:rsidR="00F16883" w:rsidRPr="00167BD5" w:rsidRDefault="00F16883" w:rsidP="00094C5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หลังจัดประเภท</w:t>
            </w:r>
          </w:p>
        </w:tc>
      </w:tr>
      <w:tr w:rsidR="00F16883" w:rsidRPr="00167BD5" w14:paraId="16994700" w14:textId="77777777" w:rsidTr="00094C57">
        <w:tc>
          <w:tcPr>
            <w:tcW w:w="3330" w:type="dxa"/>
          </w:tcPr>
          <w:p w14:paraId="4919AC9F" w14:textId="77777777" w:rsidR="00F16883" w:rsidRPr="00167BD5" w:rsidRDefault="00F16883" w:rsidP="00094C5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6" w:type="dxa"/>
            <w:gridSpan w:val="3"/>
          </w:tcPr>
          <w:p w14:paraId="79002BB2" w14:textId="77777777" w:rsidR="00F16883" w:rsidRPr="00167BD5" w:rsidRDefault="00F16883" w:rsidP="00094C57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167BD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6883" w:rsidRPr="00167BD5" w14:paraId="4FDB69AE" w14:textId="77777777" w:rsidTr="00094C57">
        <w:tc>
          <w:tcPr>
            <w:tcW w:w="3330" w:type="dxa"/>
          </w:tcPr>
          <w:p w14:paraId="11457DE1" w14:textId="77777777" w:rsidR="00F16883" w:rsidRDefault="00F16883" w:rsidP="00094C5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F425F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สินทรัพย์ไม่มีตัวตนอื่นนอกจาก</w:t>
            </w:r>
          </w:p>
          <w:p w14:paraId="31FAE107" w14:textId="77777777" w:rsidR="00F16883" w:rsidRPr="00167BD5" w:rsidRDefault="00F16883" w:rsidP="00094C57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9F425F">
              <w:rPr>
                <w:rFonts w:ascii="Angsana New" w:hAnsi="Angsana New" w:cs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84" w:type="dxa"/>
          </w:tcPr>
          <w:p w14:paraId="00979D8B" w14:textId="77777777" w:rsidR="00F16883" w:rsidRDefault="00F16883" w:rsidP="00094C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5383825C" w14:textId="77777777" w:rsidR="00F16883" w:rsidRPr="00941067" w:rsidRDefault="00F16883" w:rsidP="00094C57">
            <w:pPr>
              <w:tabs>
                <w:tab w:val="clear" w:pos="1644"/>
              </w:tabs>
              <w:ind w:right="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1067">
              <w:rPr>
                <w:rFonts w:ascii="Angsana New" w:hAnsi="Angsana New" w:cs="Angsana New"/>
                <w:sz w:val="28"/>
                <w:szCs w:val="28"/>
              </w:rPr>
              <w:t>537,258</w:t>
            </w:r>
          </w:p>
        </w:tc>
        <w:tc>
          <w:tcPr>
            <w:tcW w:w="1995" w:type="dxa"/>
          </w:tcPr>
          <w:p w14:paraId="772CEB58" w14:textId="77777777" w:rsidR="00F16883" w:rsidRDefault="00F16883" w:rsidP="00094C57">
            <w:pPr>
              <w:tabs>
                <w:tab w:val="clear" w:pos="1644"/>
                <w:tab w:val="clear" w:pos="1871"/>
              </w:tabs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4D982A" w14:textId="77777777" w:rsidR="00F16883" w:rsidRPr="00941067" w:rsidRDefault="00F16883" w:rsidP="00094C57">
            <w:pPr>
              <w:tabs>
                <w:tab w:val="clear" w:pos="1644"/>
                <w:tab w:val="clear" w:pos="1871"/>
              </w:tabs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1067">
              <w:rPr>
                <w:rFonts w:asciiTheme="majorBidi" w:hAnsiTheme="majorBidi" w:cstheme="majorBidi"/>
                <w:sz w:val="28"/>
                <w:szCs w:val="28"/>
              </w:rPr>
              <w:t>51,650</w:t>
            </w:r>
          </w:p>
        </w:tc>
        <w:tc>
          <w:tcPr>
            <w:tcW w:w="1997" w:type="dxa"/>
          </w:tcPr>
          <w:p w14:paraId="68D34D36" w14:textId="77777777" w:rsidR="00F16883" w:rsidRDefault="00F16883" w:rsidP="00094C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D45F52D" w14:textId="77777777" w:rsidR="00F16883" w:rsidRPr="00941067" w:rsidRDefault="00F16883" w:rsidP="00094C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1067">
              <w:rPr>
                <w:rFonts w:ascii="Angsana New" w:hAnsi="Angsana New" w:cs="Angsana New"/>
                <w:sz w:val="28"/>
                <w:szCs w:val="28"/>
              </w:rPr>
              <w:t>588,908</w:t>
            </w:r>
          </w:p>
        </w:tc>
      </w:tr>
      <w:tr w:rsidR="00F16883" w:rsidRPr="00167BD5" w14:paraId="118653C3" w14:textId="77777777" w:rsidTr="00094C57">
        <w:tc>
          <w:tcPr>
            <w:tcW w:w="3330" w:type="dxa"/>
          </w:tcPr>
          <w:p w14:paraId="2F722A1A" w14:textId="77777777" w:rsidR="00F16883" w:rsidRPr="00167BD5" w:rsidRDefault="00F16883" w:rsidP="00094C5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84" w:type="dxa"/>
          </w:tcPr>
          <w:p w14:paraId="49C604E1" w14:textId="77777777" w:rsidR="00F16883" w:rsidRPr="00941067" w:rsidRDefault="00F16883" w:rsidP="00094C57">
            <w:pPr>
              <w:tabs>
                <w:tab w:val="clear" w:pos="1644"/>
              </w:tabs>
              <w:ind w:right="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1067">
              <w:rPr>
                <w:rFonts w:ascii="Angsana New" w:hAnsi="Angsana New" w:cs="Angsana New"/>
                <w:sz w:val="28"/>
                <w:szCs w:val="28"/>
              </w:rPr>
              <w:t>11,414,192</w:t>
            </w:r>
          </w:p>
        </w:tc>
        <w:tc>
          <w:tcPr>
            <w:tcW w:w="1995" w:type="dxa"/>
          </w:tcPr>
          <w:p w14:paraId="4CB618FC" w14:textId="77777777" w:rsidR="00F16883" w:rsidRPr="00941067" w:rsidRDefault="00F16883" w:rsidP="00094C57">
            <w:pPr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1067">
              <w:rPr>
                <w:rFonts w:ascii="Angsana New" w:hAnsi="Angsana New" w:cs="Angsana New"/>
                <w:sz w:val="28"/>
                <w:szCs w:val="28"/>
              </w:rPr>
              <w:t>(41,320)</w:t>
            </w:r>
          </w:p>
        </w:tc>
        <w:tc>
          <w:tcPr>
            <w:tcW w:w="1997" w:type="dxa"/>
          </w:tcPr>
          <w:p w14:paraId="00E94EF2" w14:textId="77777777" w:rsidR="00F16883" w:rsidRPr="00941067" w:rsidRDefault="00F16883" w:rsidP="00094C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1067">
              <w:rPr>
                <w:rFonts w:ascii="Angsana New" w:hAnsi="Angsana New" w:cs="Angsana New"/>
                <w:sz w:val="28"/>
                <w:szCs w:val="28"/>
              </w:rPr>
              <w:t>11,372,872</w:t>
            </w:r>
          </w:p>
        </w:tc>
      </w:tr>
      <w:tr w:rsidR="00F16883" w:rsidRPr="00167BD5" w14:paraId="09483289" w14:textId="77777777" w:rsidTr="00094C57">
        <w:tc>
          <w:tcPr>
            <w:tcW w:w="3330" w:type="dxa"/>
          </w:tcPr>
          <w:p w14:paraId="69481C02" w14:textId="77777777" w:rsidR="00F16883" w:rsidRDefault="00F16883" w:rsidP="00094C57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 (</w:t>
            </w: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) </w:t>
            </w:r>
          </w:p>
          <w:p w14:paraId="0E67589A" w14:textId="77777777" w:rsidR="00F16883" w:rsidRPr="00167BD5" w:rsidRDefault="00F16883" w:rsidP="00094C5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884" w:type="dxa"/>
          </w:tcPr>
          <w:p w14:paraId="2DBEBBE7" w14:textId="77777777" w:rsidR="00F16883" w:rsidRDefault="00F16883" w:rsidP="00094C5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93B49FD" w14:textId="77777777" w:rsidR="00F16883" w:rsidRPr="00941067" w:rsidRDefault="00F16883" w:rsidP="00094C57">
            <w:pPr>
              <w:tabs>
                <w:tab w:val="clear" w:pos="1644"/>
              </w:tabs>
              <w:ind w:right="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3,796</w:t>
            </w:r>
          </w:p>
        </w:tc>
        <w:tc>
          <w:tcPr>
            <w:tcW w:w="1995" w:type="dxa"/>
          </w:tcPr>
          <w:p w14:paraId="429223CF" w14:textId="77777777" w:rsidR="00F16883" w:rsidRDefault="00F16883" w:rsidP="00094C57">
            <w:pPr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B749F2D" w14:textId="77777777" w:rsidR="00F16883" w:rsidRPr="00941067" w:rsidRDefault="00F16883" w:rsidP="00094C57">
            <w:pPr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1067">
              <w:rPr>
                <w:rFonts w:ascii="Angsana New" w:hAnsi="Angsana New" w:cs="Angsana New"/>
                <w:sz w:val="28"/>
                <w:szCs w:val="28"/>
              </w:rPr>
              <w:t>(10,330)</w:t>
            </w:r>
          </w:p>
        </w:tc>
        <w:tc>
          <w:tcPr>
            <w:tcW w:w="1997" w:type="dxa"/>
          </w:tcPr>
          <w:p w14:paraId="440B7F87" w14:textId="77777777" w:rsidR="00F16883" w:rsidRDefault="00F16883" w:rsidP="00094C57">
            <w:pPr>
              <w:tabs>
                <w:tab w:val="clear" w:pos="1871"/>
              </w:tabs>
              <w:ind w:righ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8283364" w14:textId="77777777" w:rsidR="00F16883" w:rsidRPr="00941067" w:rsidRDefault="00F16883" w:rsidP="00094C57">
            <w:pPr>
              <w:tabs>
                <w:tab w:val="clear" w:pos="1871"/>
              </w:tabs>
              <w:ind w:righ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1067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941067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534</w:t>
            </w:r>
            <w:r w:rsidRPr="0094106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31C775E1" w14:textId="64E3AF23" w:rsidR="00F16883" w:rsidRDefault="00F16883" w:rsidP="00F16883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8958BDD" w14:textId="238DC262" w:rsidR="001C6126" w:rsidRPr="001C6126" w:rsidRDefault="001C6126" w:rsidP="001C6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highlight w:val="yellow"/>
          <w:cs/>
        </w:rPr>
      </w:pPr>
      <w:r w:rsidRPr="003E447C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3E447C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3E447C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3E447C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3E447C">
        <w:rPr>
          <w:rFonts w:asciiTheme="majorBidi" w:hAnsiTheme="majorBidi" w:cs="Angsana New" w:hint="cs"/>
          <w:i/>
          <w:iCs/>
          <w:sz w:val="28"/>
          <w:szCs w:val="28"/>
          <w:cs/>
        </w:rPr>
        <w:t>การซื้อบริษัทย่อย</w:t>
      </w:r>
      <w:r w:rsidRPr="003E447C">
        <w:rPr>
          <w:rFonts w:asciiTheme="majorBidi" w:hAnsiTheme="majorBidi" w:cs="Angsana New"/>
          <w:i/>
          <w:iCs/>
          <w:sz w:val="28"/>
          <w:szCs w:val="28"/>
          <w:cs/>
        </w:rPr>
        <w:t xml:space="preserve"> “</w:t>
      </w:r>
      <w:r w:rsidRPr="003E447C">
        <w:rPr>
          <w:rFonts w:asciiTheme="majorBidi" w:hAnsiTheme="majorBidi" w:cs="Angsana New"/>
          <w:i/>
          <w:iCs/>
          <w:sz w:val="28"/>
          <w:szCs w:val="28"/>
        </w:rPr>
        <w:t>SCG International Vietnam Co., Ltd. (“SCG Inter VN”)</w:t>
      </w:r>
    </w:p>
    <w:p w14:paraId="601BC4D5" w14:textId="77777777" w:rsidR="001C6126" w:rsidRDefault="001C6126" w:rsidP="00F16883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highlight w:val="yellow"/>
        </w:rPr>
      </w:pPr>
    </w:p>
    <w:p w14:paraId="0C557CC6" w14:textId="41BAE9D8" w:rsidR="001C6126" w:rsidRPr="00D05400" w:rsidRDefault="001C6126" w:rsidP="00D0540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eastAsia="Calibri" w:hAnsi="Angsana New" w:cs="Angsana New"/>
          <w:sz w:val="28"/>
          <w:szCs w:val="28"/>
          <w:cs/>
        </w:rPr>
      </w:pPr>
      <w:r w:rsidRPr="005038CE">
        <w:rPr>
          <w:rFonts w:ascii="Angsana New" w:hAnsi="Angsana New" w:cs="Angsana New"/>
          <w:sz w:val="28"/>
          <w:szCs w:val="28"/>
          <w:cs/>
        </w:rPr>
        <w:t>เมื่อวันที่</w:t>
      </w:r>
      <w:r w:rsidR="0029482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94828" w:rsidRPr="00507B18">
        <w:rPr>
          <w:rFonts w:ascii="Angsana New" w:eastAsia="Calibri" w:hAnsi="Angsana New" w:cs="Angsana New"/>
          <w:sz w:val="28"/>
          <w:szCs w:val="28"/>
        </w:rPr>
        <w:t xml:space="preserve">20 </w:t>
      </w:r>
      <w:r w:rsidR="00294828" w:rsidRPr="00507B18">
        <w:rPr>
          <w:rFonts w:ascii="Angsana New" w:eastAsia="Calibri" w:hAnsi="Angsana New" w:cs="Angsana New" w:hint="cs"/>
          <w:sz w:val="28"/>
          <w:szCs w:val="28"/>
          <w:cs/>
        </w:rPr>
        <w:t xml:space="preserve">พฤษภาคม </w:t>
      </w:r>
      <w:r w:rsidR="00294828" w:rsidRPr="00507B18">
        <w:rPr>
          <w:rFonts w:ascii="Angsana New" w:eastAsia="Calibri" w:hAnsi="Angsana New" w:cs="Angsana New"/>
          <w:sz w:val="28"/>
          <w:szCs w:val="28"/>
        </w:rPr>
        <w:t xml:space="preserve">2567 </w:t>
      </w:r>
      <w:r w:rsidRPr="00507B18">
        <w:rPr>
          <w:rFonts w:ascii="Angsana New" w:hAnsi="Angsana New" w:cs="Angsana New"/>
          <w:sz w:val="28"/>
          <w:szCs w:val="28"/>
          <w:cs/>
        </w:rPr>
        <w:t>บริษัท</w:t>
      </w:r>
      <w:r w:rsidRPr="00507B18">
        <w:rPr>
          <w:rFonts w:cs="Angsana New"/>
          <w:sz w:val="28"/>
          <w:szCs w:val="28"/>
          <w:cs/>
        </w:rPr>
        <w:t>ได้มาซึ่งอำนาจ</w:t>
      </w:r>
      <w:r w:rsidRPr="00507B18">
        <w:rPr>
          <w:rFonts w:ascii="Angsana New" w:hAnsi="Angsana New" w:cs="Angsana New"/>
          <w:sz w:val="28"/>
          <w:szCs w:val="28"/>
          <w:cs/>
        </w:rPr>
        <w:t>ควบคุมใน</w:t>
      </w:r>
      <w:r w:rsidR="00C25F24" w:rsidRPr="00507B18">
        <w:rPr>
          <w:rFonts w:asciiTheme="majorBidi" w:hAnsiTheme="majorBidi" w:cs="Angsana New"/>
          <w:sz w:val="28"/>
          <w:szCs w:val="28"/>
        </w:rPr>
        <w:t xml:space="preserve"> SCG International Vietnam Co., Ltd</w:t>
      </w:r>
      <w:r w:rsidR="009D072F">
        <w:rPr>
          <w:rFonts w:asciiTheme="majorBidi" w:hAnsiTheme="majorBidi" w:cs="Angsana New"/>
          <w:sz w:val="28"/>
          <w:szCs w:val="28"/>
        </w:rPr>
        <w:t>.</w:t>
      </w:r>
      <w:r w:rsidR="00C25F24" w:rsidRPr="00507B18">
        <w:rPr>
          <w:rFonts w:asciiTheme="majorBidi" w:hAnsiTheme="majorBidi" w:cs="Angsana New"/>
          <w:sz w:val="28"/>
          <w:szCs w:val="28"/>
        </w:rPr>
        <w:t xml:space="preserve"> (“SCG Inter VN”)</w:t>
      </w:r>
      <w:r w:rsidR="00D05400">
        <w:rPr>
          <w:rFonts w:cs="Angsana New"/>
          <w:sz w:val="28"/>
          <w:szCs w:val="28"/>
          <w:cs/>
        </w:rPr>
        <w:br/>
      </w:r>
      <w:r w:rsidRPr="00507B18">
        <w:rPr>
          <w:rFonts w:cs="Angsana New"/>
          <w:sz w:val="28"/>
          <w:szCs w:val="28"/>
          <w:cs/>
        </w:rPr>
        <w:t>ซึ่งเป็น</w:t>
      </w:r>
      <w:r w:rsidR="00C25F24" w:rsidRPr="00507B18">
        <w:rPr>
          <w:rFonts w:cs="Angsana New" w:hint="cs"/>
          <w:sz w:val="28"/>
          <w:szCs w:val="28"/>
          <w:cs/>
        </w:rPr>
        <w:t>บริษัทจดทะเบียนใน</w:t>
      </w:r>
      <w:r w:rsidR="0008742F" w:rsidRPr="00507B18">
        <w:rPr>
          <w:rFonts w:ascii="Angsana New" w:eastAsia="Calibri" w:hAnsi="Angsana New" w:cs="Angsana New" w:hint="cs"/>
          <w:sz w:val="28"/>
          <w:szCs w:val="28"/>
          <w:cs/>
        </w:rPr>
        <w:t>ประเทศเวียดนาม</w:t>
      </w:r>
      <w:r w:rsidR="0008742F" w:rsidRPr="00507B18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08742F" w:rsidRPr="00507B18">
        <w:rPr>
          <w:rFonts w:ascii="Angsana New" w:eastAsia="Calibri" w:hAnsi="Angsana New" w:cs="Angsana New" w:hint="cs"/>
          <w:sz w:val="28"/>
          <w:szCs w:val="28"/>
          <w:cs/>
        </w:rPr>
        <w:t xml:space="preserve">ประกอบธุรกิจให้บริการโลจิสติกส์แบบ </w:t>
      </w:r>
      <w:r w:rsidR="0008742F" w:rsidRPr="00507B18">
        <w:rPr>
          <w:rFonts w:ascii="Angsana New" w:eastAsia="Calibri" w:hAnsi="Angsana New" w:cs="Angsana New"/>
          <w:sz w:val="28"/>
          <w:szCs w:val="28"/>
        </w:rPr>
        <w:t>Third Party Logistics Provider</w:t>
      </w:r>
      <w:r w:rsidR="00D05400">
        <w:rPr>
          <w:rFonts w:ascii="Angsana New" w:eastAsia="Calibri" w:hAnsi="Angsana New" w:cs="Angsana New"/>
          <w:sz w:val="28"/>
          <w:szCs w:val="28"/>
          <w:cs/>
        </w:rPr>
        <w:br/>
      </w:r>
      <w:r w:rsidRPr="005038CE">
        <w:rPr>
          <w:rFonts w:ascii="Angsana New" w:hAnsi="Angsana New" w:cs="Angsana New"/>
          <w:sz w:val="28"/>
          <w:szCs w:val="28"/>
          <w:cs/>
        </w:rPr>
        <w:t>โดย</w:t>
      </w:r>
      <w:r w:rsidR="00C25F24">
        <w:rPr>
          <w:rFonts w:ascii="Angsana New" w:hAnsi="Angsana New" w:cs="Angsana New" w:hint="cs"/>
          <w:sz w:val="28"/>
          <w:szCs w:val="28"/>
          <w:cs/>
        </w:rPr>
        <w:t>เข้า</w:t>
      </w:r>
      <w:r w:rsidRPr="005038CE">
        <w:rPr>
          <w:rFonts w:ascii="Angsana New" w:hAnsi="Angsana New" w:cs="Angsana New"/>
          <w:sz w:val="28"/>
          <w:szCs w:val="28"/>
          <w:cs/>
        </w:rPr>
        <w:t>ซื้อหุ้นทุนและสิทธิออกเสียงในบริษัทร้อย</w:t>
      </w:r>
      <w:r w:rsidRPr="00C21AC5">
        <w:rPr>
          <w:rFonts w:asciiTheme="majorBidi" w:hAnsiTheme="majorBidi" w:cstheme="majorBidi"/>
          <w:sz w:val="28"/>
          <w:szCs w:val="28"/>
          <w:cs/>
        </w:rPr>
        <w:t>ละ</w:t>
      </w:r>
      <w:r w:rsidR="00C21AC5" w:rsidRPr="00C21AC5">
        <w:rPr>
          <w:rFonts w:asciiTheme="majorBidi" w:hAnsiTheme="majorBidi" w:cstheme="majorBidi"/>
          <w:sz w:val="28"/>
          <w:szCs w:val="28"/>
        </w:rPr>
        <w:t xml:space="preserve"> 100 </w:t>
      </w:r>
      <w:r w:rsidRPr="00C21AC5">
        <w:rPr>
          <w:rFonts w:asciiTheme="majorBidi" w:hAnsiTheme="majorBidi" w:cstheme="majorBidi"/>
          <w:sz w:val="28"/>
          <w:szCs w:val="28"/>
          <w:cs/>
        </w:rPr>
        <w:t>ทำ</w:t>
      </w:r>
      <w:r w:rsidRPr="005038CE">
        <w:rPr>
          <w:rFonts w:ascii="Angsana New" w:hAnsi="Angsana New" w:cs="Angsana New"/>
          <w:sz w:val="28"/>
          <w:szCs w:val="28"/>
          <w:cs/>
        </w:rPr>
        <w:t>ให้บริษัทมีส่วนได้เสียใน</w:t>
      </w:r>
      <w:r w:rsidR="00C25F2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25F24">
        <w:rPr>
          <w:rFonts w:ascii="Angsana New" w:hAnsi="Angsana New" w:cs="Angsana New"/>
          <w:sz w:val="28"/>
          <w:szCs w:val="28"/>
        </w:rPr>
        <w:t>SCG Inter VN</w:t>
      </w:r>
      <w:r w:rsidRPr="005038CE">
        <w:rPr>
          <w:rFonts w:ascii="Angsana New" w:hAnsi="Angsana New" w:cs="Angsana New"/>
          <w:sz w:val="28"/>
          <w:szCs w:val="28"/>
          <w:cs/>
        </w:rPr>
        <w:t xml:space="preserve"> ร้อยละ</w:t>
      </w:r>
      <w:r w:rsidR="00C21AC5">
        <w:rPr>
          <w:rFonts w:ascii="Angsana New" w:hAnsi="Angsana New" w:cs="Angsana New"/>
          <w:sz w:val="28"/>
          <w:szCs w:val="28"/>
        </w:rPr>
        <w:t xml:space="preserve"> 100</w:t>
      </w:r>
      <w:r w:rsidR="00D05400">
        <w:rPr>
          <w:rFonts w:ascii="Angsana New" w:hAnsi="Angsana New" w:cs="Angsana New"/>
          <w:sz w:val="28"/>
          <w:szCs w:val="28"/>
          <w:cs/>
        </w:rPr>
        <w:br/>
      </w:r>
      <w:r w:rsidRPr="00A87980">
        <w:rPr>
          <w:rFonts w:asciiTheme="majorBidi" w:hAnsiTheme="majorBidi" w:cstheme="majorBidi"/>
          <w:sz w:val="28"/>
          <w:szCs w:val="28"/>
          <w:cs/>
        </w:rPr>
        <w:t>สิ่งตอบแทนที่จ่าย</w:t>
      </w:r>
      <w:r w:rsidR="0008742F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A87980">
        <w:rPr>
          <w:rFonts w:asciiTheme="majorBidi" w:hAnsiTheme="majorBidi" w:cstheme="majorBidi"/>
          <w:sz w:val="28"/>
          <w:szCs w:val="28"/>
          <w:cs/>
        </w:rPr>
        <w:t>เงินสด</w:t>
      </w:r>
      <w:r w:rsidR="0008742F">
        <w:rPr>
          <w:rFonts w:asciiTheme="majorBidi" w:hAnsiTheme="majorBidi" w:cstheme="majorBidi" w:hint="cs"/>
          <w:sz w:val="28"/>
          <w:szCs w:val="28"/>
          <w:cs/>
        </w:rPr>
        <w:t xml:space="preserve">รวมทั้งสิ้น </w:t>
      </w:r>
      <w:r w:rsidR="0008742F">
        <w:rPr>
          <w:rFonts w:asciiTheme="majorBidi" w:hAnsiTheme="majorBidi" w:cstheme="majorBidi"/>
          <w:sz w:val="28"/>
          <w:szCs w:val="28"/>
        </w:rPr>
        <w:t xml:space="preserve">193 </w:t>
      </w:r>
      <w:r w:rsidR="0008742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A8798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6A067E3" w14:textId="77777777" w:rsidR="001C6126" w:rsidRPr="009777AF" w:rsidRDefault="001C6126" w:rsidP="001C612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p w14:paraId="267874DB" w14:textId="56341908" w:rsidR="001C6126" w:rsidRDefault="001B769D" w:rsidP="001C6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1B769D">
        <w:rPr>
          <w:rFonts w:ascii="Angsana New" w:eastAsia="Calibri" w:hAnsi="Angsana New" w:cs="Angsana New"/>
          <w:sz w:val="28"/>
          <w:szCs w:val="28"/>
          <w:cs/>
        </w:rPr>
        <w:lastRenderedPageBreak/>
        <w:t xml:space="preserve">การมีอำนาจควบคุมใน </w:t>
      </w:r>
      <w:r w:rsidRPr="001B769D">
        <w:rPr>
          <w:rFonts w:ascii="Angsana New" w:eastAsia="Calibri" w:hAnsi="Angsana New" w:cs="Angsana New"/>
          <w:sz w:val="28"/>
          <w:szCs w:val="28"/>
        </w:rPr>
        <w:t xml:space="preserve">SCG Inter VN </w:t>
      </w:r>
      <w:r w:rsidRPr="001B769D">
        <w:rPr>
          <w:rFonts w:ascii="Angsana New" w:eastAsia="Calibri" w:hAnsi="Angsana New" w:cs="Angsana New"/>
          <w:sz w:val="28"/>
          <w:szCs w:val="28"/>
          <w:cs/>
        </w:rPr>
        <w:t>จะเป็นการขยายธุรกิจบริการ</w:t>
      </w:r>
      <w:r w:rsidRPr="001B769D">
        <w:rPr>
          <w:rFonts w:ascii="Angsana New" w:eastAsia="Calibri" w:hAnsi="Angsana New" w:cs="Angsana New" w:hint="cs"/>
          <w:sz w:val="28"/>
          <w:szCs w:val="28"/>
          <w:cs/>
        </w:rPr>
        <w:t>โลจิสติกส์</w:t>
      </w:r>
      <w:r w:rsidRPr="001B769D">
        <w:rPr>
          <w:rFonts w:ascii="Angsana New" w:eastAsia="Calibri" w:hAnsi="Angsana New" w:cs="Angsana New"/>
          <w:sz w:val="28"/>
          <w:szCs w:val="28"/>
          <w:cs/>
        </w:rPr>
        <w:t>และบริการขนส่งในต่างประเทศของ</w:t>
      </w:r>
      <w:r w:rsidR="00F82D01">
        <w:rPr>
          <w:rFonts w:ascii="Angsana New" w:eastAsia="Calibri" w:hAnsi="Angsana New" w:cs="Angsana New"/>
          <w:sz w:val="28"/>
          <w:szCs w:val="28"/>
        </w:rPr>
        <w:br/>
      </w:r>
      <w:r w:rsidRPr="001B769D">
        <w:rPr>
          <w:rFonts w:ascii="Angsana New" w:eastAsia="Calibri" w:hAnsi="Angsana New" w:cs="Angsana New"/>
          <w:sz w:val="28"/>
          <w:szCs w:val="28"/>
          <w:cs/>
        </w:rPr>
        <w:t>กลุ่มบริษัท</w:t>
      </w:r>
    </w:p>
    <w:p w14:paraId="7EDD5A6E" w14:textId="77777777" w:rsidR="001B769D" w:rsidRPr="00302277" w:rsidRDefault="001B769D" w:rsidP="001C6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cs/>
        </w:rPr>
      </w:pPr>
    </w:p>
    <w:p w14:paraId="4ADC854B" w14:textId="33D89767" w:rsidR="001C6126" w:rsidRDefault="001C6126" w:rsidP="001C6126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227CBC">
        <w:rPr>
          <w:rFonts w:ascii="Angsana New" w:hAnsi="Angsana New" w:cs="Angsana New"/>
          <w:sz w:val="28"/>
          <w:szCs w:val="28"/>
          <w:cs/>
        </w:rPr>
        <w:t xml:space="preserve">ในระหว่างงวดนับตั้งแต่วันที่ซื้อกิจการจนถึงวันที่ </w:t>
      </w:r>
      <w:r w:rsidRPr="00227CBC">
        <w:rPr>
          <w:rFonts w:ascii="Angsana New" w:hAnsi="Angsana New" w:cs="Angsana New"/>
          <w:sz w:val="28"/>
          <w:szCs w:val="28"/>
        </w:rPr>
        <w:t xml:space="preserve">30 </w:t>
      </w:r>
      <w:r w:rsidRPr="00227CBC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Pr="00227CBC">
        <w:rPr>
          <w:rFonts w:ascii="Angsana New" w:hAnsi="Angsana New" w:cs="Angsana New"/>
          <w:sz w:val="28"/>
          <w:szCs w:val="28"/>
        </w:rPr>
        <w:t>25</w:t>
      </w:r>
      <w:r w:rsidR="00C25F24" w:rsidRPr="00227CBC">
        <w:rPr>
          <w:rFonts w:ascii="Angsana New" w:hAnsi="Angsana New" w:cs="Angsana New"/>
          <w:sz w:val="28"/>
          <w:szCs w:val="28"/>
        </w:rPr>
        <w:t xml:space="preserve">67 </w:t>
      </w:r>
      <w:r w:rsidR="00C25F24" w:rsidRPr="00227CBC">
        <w:rPr>
          <w:rFonts w:asciiTheme="majorBidi" w:hAnsiTheme="majorBidi" w:cs="Angsana New"/>
          <w:sz w:val="28"/>
          <w:szCs w:val="28"/>
        </w:rPr>
        <w:t xml:space="preserve">SCG Inter VN </w:t>
      </w:r>
      <w:r w:rsidRPr="00227CBC">
        <w:rPr>
          <w:rFonts w:ascii="Angsana New" w:hAnsi="Angsana New" w:cs="Angsana New"/>
          <w:sz w:val="28"/>
          <w:szCs w:val="28"/>
          <w:cs/>
        </w:rPr>
        <w:t>มีรายได้เป็นจำนว</w:t>
      </w:r>
      <w:r w:rsidRPr="00B75E82">
        <w:rPr>
          <w:rFonts w:ascii="Angsana New" w:hAnsi="Angsana New" w:cs="Angsana New"/>
          <w:sz w:val="28"/>
          <w:szCs w:val="28"/>
          <w:cs/>
        </w:rPr>
        <w:t>น</w:t>
      </w:r>
      <w:r w:rsidRPr="00B75E82">
        <w:rPr>
          <w:rFonts w:asciiTheme="majorBidi" w:hAnsiTheme="majorBidi" w:cstheme="majorBidi"/>
          <w:sz w:val="28"/>
          <w:szCs w:val="28"/>
          <w:cs/>
        </w:rPr>
        <w:t xml:space="preserve">เงิน </w:t>
      </w:r>
      <w:r w:rsidR="001A1F8B" w:rsidRPr="00B75E82">
        <w:rPr>
          <w:rFonts w:asciiTheme="majorBidi" w:hAnsiTheme="majorBidi" w:cstheme="majorBidi"/>
          <w:sz w:val="28"/>
          <w:szCs w:val="28"/>
        </w:rPr>
        <w:t>62</w:t>
      </w:r>
      <w:r w:rsidR="00D10EFC" w:rsidRPr="00B75E82">
        <w:rPr>
          <w:rFonts w:asciiTheme="majorBidi" w:hAnsiTheme="majorBidi" w:cstheme="majorBidi"/>
          <w:sz w:val="28"/>
          <w:szCs w:val="28"/>
        </w:rPr>
        <w:t>.26</w:t>
      </w:r>
      <w:r w:rsidRPr="00B75E82">
        <w:rPr>
          <w:rFonts w:asciiTheme="majorBidi" w:hAnsiTheme="majorBidi" w:cstheme="majorBidi"/>
          <w:sz w:val="28"/>
          <w:szCs w:val="28"/>
          <w:cs/>
        </w:rPr>
        <w:t xml:space="preserve"> ล้าน</w:t>
      </w:r>
      <w:r w:rsidRPr="00B75E82">
        <w:rPr>
          <w:rFonts w:ascii="Angsana New" w:hAnsi="Angsana New" w:cs="Angsana New"/>
          <w:sz w:val="28"/>
          <w:szCs w:val="28"/>
          <w:cs/>
        </w:rPr>
        <w:t>บาท และ</w:t>
      </w:r>
      <w:r w:rsidR="00EE29E1">
        <w:rPr>
          <w:rFonts w:ascii="Angsana New" w:hAnsi="Angsana New" w:cs="Angsana New" w:hint="cs"/>
          <w:sz w:val="28"/>
          <w:szCs w:val="28"/>
          <w:cs/>
        </w:rPr>
        <w:t>ขาดทุน</w:t>
      </w:r>
      <w:r w:rsidRPr="00B75E82">
        <w:rPr>
          <w:rFonts w:ascii="Angsana New" w:hAnsi="Angsana New" w:cs="Angsana New"/>
          <w:sz w:val="28"/>
          <w:szCs w:val="28"/>
          <w:cs/>
        </w:rPr>
        <w:t xml:space="preserve">จำนวนเงิน </w:t>
      </w:r>
      <w:r w:rsidR="00EE29E1">
        <w:rPr>
          <w:rFonts w:asciiTheme="majorBidi" w:hAnsiTheme="majorBidi" w:cstheme="majorBidi"/>
          <w:sz w:val="28"/>
          <w:szCs w:val="28"/>
        </w:rPr>
        <w:t>2.35</w:t>
      </w:r>
      <w:r w:rsidRPr="00B75E82">
        <w:rPr>
          <w:rFonts w:ascii="Angsana New" w:hAnsi="Angsana New" w:cs="Angsana New"/>
          <w:sz w:val="28"/>
          <w:szCs w:val="28"/>
          <w:cs/>
        </w:rPr>
        <w:t xml:space="preserve"> ล้า</w:t>
      </w:r>
      <w:r w:rsidRPr="00227CBC">
        <w:rPr>
          <w:rFonts w:ascii="Angsana New" w:hAnsi="Angsana New" w:cs="Angsana New"/>
          <w:sz w:val="28"/>
          <w:szCs w:val="28"/>
          <w:cs/>
        </w:rPr>
        <w:t xml:space="preserve">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227CBC">
        <w:rPr>
          <w:rFonts w:ascii="Angsana New" w:hAnsi="Angsana New" w:cs="Angsana New"/>
          <w:sz w:val="28"/>
          <w:szCs w:val="28"/>
        </w:rPr>
        <w:t xml:space="preserve">1 </w:t>
      </w:r>
      <w:r w:rsidRPr="00227CBC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227CBC">
        <w:rPr>
          <w:rFonts w:ascii="Angsana New" w:hAnsi="Angsana New" w:cs="Angsana New"/>
          <w:sz w:val="28"/>
          <w:szCs w:val="28"/>
        </w:rPr>
        <w:t>25</w:t>
      </w:r>
      <w:r w:rsidR="00C25F24" w:rsidRPr="00227CBC">
        <w:rPr>
          <w:rFonts w:ascii="Angsana New" w:hAnsi="Angsana New" w:cs="Angsana New"/>
          <w:sz w:val="28"/>
          <w:szCs w:val="28"/>
        </w:rPr>
        <w:t>67</w:t>
      </w:r>
      <w:r w:rsidRPr="00227CBC">
        <w:rPr>
          <w:rFonts w:ascii="Angsana New" w:hAnsi="Angsana New" w:cs="Angsana New"/>
          <w:sz w:val="28"/>
          <w:szCs w:val="28"/>
          <w:cs/>
        </w:rPr>
        <w:t xml:space="preserve"> จะมีรายได้รวมเพิ่มขึ้นจำนวนเงิน </w:t>
      </w:r>
      <w:r w:rsidR="004818B3" w:rsidRPr="00B75E82">
        <w:rPr>
          <w:rFonts w:asciiTheme="majorBidi" w:hAnsiTheme="majorBidi" w:cstheme="majorBidi"/>
          <w:sz w:val="28"/>
          <w:szCs w:val="28"/>
        </w:rPr>
        <w:t>4</w:t>
      </w:r>
      <w:r w:rsidR="00EE29E1">
        <w:rPr>
          <w:rFonts w:asciiTheme="majorBidi" w:hAnsiTheme="majorBidi" w:cstheme="majorBidi"/>
          <w:sz w:val="28"/>
          <w:szCs w:val="28"/>
        </w:rPr>
        <w:t>35.82</w:t>
      </w:r>
      <w:r w:rsidRPr="00B75E82">
        <w:rPr>
          <w:rFonts w:asciiTheme="majorBidi" w:hAnsiTheme="majorBidi" w:cstheme="majorBidi"/>
          <w:sz w:val="28"/>
          <w:szCs w:val="28"/>
          <w:cs/>
        </w:rPr>
        <w:t xml:space="preserve"> ล้าน</w:t>
      </w:r>
      <w:r w:rsidRPr="00227CBC">
        <w:rPr>
          <w:rFonts w:ascii="Angsana New" w:hAnsi="Angsana New" w:cs="Angsana New"/>
          <w:sz w:val="28"/>
          <w:szCs w:val="28"/>
          <w:cs/>
        </w:rPr>
        <w:t xml:space="preserve">บาท และกำไรรวมสำหรับงวดหกเดือนสิ้นสุดวันที่ </w:t>
      </w:r>
      <w:r w:rsidRPr="00227CBC">
        <w:rPr>
          <w:rFonts w:ascii="Angsana New" w:hAnsi="Angsana New" w:cs="Angsana New"/>
          <w:sz w:val="28"/>
          <w:szCs w:val="28"/>
        </w:rPr>
        <w:t xml:space="preserve">30 </w:t>
      </w:r>
      <w:r w:rsidRPr="00227CBC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Pr="00227CBC">
        <w:rPr>
          <w:rFonts w:ascii="Angsana New" w:hAnsi="Angsana New" w:cs="Angsana New"/>
          <w:sz w:val="28"/>
          <w:szCs w:val="28"/>
        </w:rPr>
        <w:t>25</w:t>
      </w:r>
      <w:r w:rsidR="00C25F24" w:rsidRPr="00227CBC">
        <w:rPr>
          <w:rFonts w:ascii="Angsana New" w:hAnsi="Angsana New" w:cs="Angsana New"/>
          <w:sz w:val="28"/>
          <w:szCs w:val="28"/>
        </w:rPr>
        <w:t>67</w:t>
      </w:r>
      <w:r w:rsidRPr="00227CBC">
        <w:rPr>
          <w:rFonts w:ascii="Angsana New" w:hAnsi="Angsana New" w:cs="Angsana New"/>
          <w:sz w:val="28"/>
          <w:szCs w:val="28"/>
        </w:rPr>
        <w:t xml:space="preserve"> </w:t>
      </w:r>
      <w:r w:rsidRPr="00227CBC">
        <w:rPr>
          <w:rFonts w:ascii="Angsana New" w:hAnsi="Angsana New" w:cs="Angsana New"/>
          <w:sz w:val="28"/>
          <w:szCs w:val="28"/>
          <w:cs/>
        </w:rPr>
        <w:t>เพิ่มขึ้นจำนวน</w:t>
      </w:r>
      <w:r w:rsidRPr="00B75E82">
        <w:rPr>
          <w:rFonts w:asciiTheme="majorBidi" w:hAnsiTheme="majorBidi" w:cstheme="majorBidi"/>
          <w:sz w:val="28"/>
          <w:szCs w:val="28"/>
          <w:cs/>
        </w:rPr>
        <w:t xml:space="preserve">เงิน </w:t>
      </w:r>
      <w:r w:rsidR="00EE29E1">
        <w:rPr>
          <w:rFonts w:asciiTheme="majorBidi" w:hAnsiTheme="majorBidi" w:cstheme="majorBidi"/>
          <w:sz w:val="28"/>
          <w:szCs w:val="28"/>
        </w:rPr>
        <w:t>3.22</w:t>
      </w:r>
      <w:r w:rsidRPr="00B75E82">
        <w:rPr>
          <w:rFonts w:asciiTheme="majorBidi" w:hAnsiTheme="majorBidi" w:cstheme="majorBidi"/>
          <w:sz w:val="28"/>
          <w:szCs w:val="28"/>
        </w:rPr>
        <w:t xml:space="preserve"> </w:t>
      </w:r>
      <w:r w:rsidRPr="00B75E82">
        <w:rPr>
          <w:rFonts w:asciiTheme="majorBidi" w:hAnsiTheme="majorBidi" w:cstheme="majorBidi"/>
          <w:sz w:val="28"/>
          <w:szCs w:val="28"/>
          <w:cs/>
        </w:rPr>
        <w:t>ล้าน</w:t>
      </w:r>
      <w:r w:rsidRPr="00227CBC">
        <w:rPr>
          <w:rFonts w:ascii="Angsana New" w:hAnsi="Angsana New" w:cs="Angsana New"/>
          <w:sz w:val="28"/>
          <w:szCs w:val="28"/>
          <w:cs/>
        </w:rPr>
        <w:t>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</w:t>
      </w:r>
      <w:r w:rsidR="00507B18" w:rsidRPr="00227CB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07B18" w:rsidRPr="00227CBC">
        <w:rPr>
          <w:rFonts w:ascii="Angsana New" w:hAnsi="Angsana New" w:cs="Angsana New"/>
          <w:sz w:val="28"/>
          <w:szCs w:val="28"/>
        </w:rPr>
        <w:t xml:space="preserve">1 </w:t>
      </w:r>
      <w:r w:rsidR="00507B18" w:rsidRPr="00227CBC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507B18" w:rsidRPr="00227CBC">
        <w:rPr>
          <w:rFonts w:ascii="Angsana New" w:hAnsi="Angsana New" w:cs="Angsana New"/>
          <w:sz w:val="28"/>
          <w:szCs w:val="28"/>
        </w:rPr>
        <w:t>2567</w:t>
      </w:r>
    </w:p>
    <w:p w14:paraId="56A9C480" w14:textId="54AB2C6E" w:rsidR="001C6126" w:rsidRPr="00302277" w:rsidRDefault="001C6126" w:rsidP="001C6126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45D457A5" w14:textId="7A53EB48" w:rsidR="001C6126" w:rsidRDefault="00C25F24" w:rsidP="001C6126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วันที่ซื้อสำหรับสินทรัพย์ที่ได้มาและหนี้ที่รับมาแต่ละ</w:t>
      </w:r>
      <w:r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>ประเภทที่สำคัญ ดังนี้</w:t>
      </w:r>
    </w:p>
    <w:p w14:paraId="187E9585" w14:textId="4B3ADE84" w:rsidR="001C6126" w:rsidRPr="00302277" w:rsidRDefault="001C6126" w:rsidP="001C6126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1C6126" w:rsidRPr="001C6126" w14:paraId="1F16C533" w14:textId="77777777" w:rsidTr="00094C57">
        <w:trPr>
          <w:tblHeader/>
        </w:trPr>
        <w:tc>
          <w:tcPr>
            <w:tcW w:w="6300" w:type="dxa"/>
          </w:tcPr>
          <w:p w14:paraId="6DAACE50" w14:textId="05047BC9" w:rsidR="001C6126" w:rsidRPr="001C6126" w:rsidRDefault="001C6126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1C61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4CB9B6CB" w14:textId="77777777" w:rsidR="001C6126" w:rsidRPr="001C6126" w:rsidRDefault="001C6126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BA65A99" w14:textId="77777777" w:rsidR="001C6126" w:rsidRPr="001C6126" w:rsidRDefault="001C6126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7EE52B0" w14:textId="77777777" w:rsidR="001C6126" w:rsidRPr="001C6126" w:rsidRDefault="001C6126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5CE6D8C4" w14:textId="77777777" w:rsidR="001C6126" w:rsidRPr="001C6126" w:rsidRDefault="001C6126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61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C6126" w:rsidRPr="001C6126" w14:paraId="38682BDF" w14:textId="77777777" w:rsidTr="00094C57">
        <w:trPr>
          <w:tblHeader/>
        </w:trPr>
        <w:tc>
          <w:tcPr>
            <w:tcW w:w="6300" w:type="dxa"/>
          </w:tcPr>
          <w:p w14:paraId="479801E1" w14:textId="6D395EB4" w:rsidR="001C6126" w:rsidRPr="001C6126" w:rsidRDefault="001C6126" w:rsidP="00094C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2D8CF21A" w14:textId="77777777" w:rsidR="001C6126" w:rsidRPr="001C6126" w:rsidRDefault="001C6126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3308F5D" w14:textId="77777777" w:rsidR="001C6126" w:rsidRPr="001C6126" w:rsidRDefault="001C6126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61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54" w:type="dxa"/>
          </w:tcPr>
          <w:p w14:paraId="48F893F0" w14:textId="77777777" w:rsidR="001C6126" w:rsidRPr="001C6126" w:rsidRDefault="001C6126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3503E06" w14:textId="7E87F7E5" w:rsidR="001C6126" w:rsidRPr="001C6126" w:rsidRDefault="001C6126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612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961F9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1C61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1C612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565CA" w:rsidRPr="001C6126" w14:paraId="6B173F1C" w14:textId="77777777" w:rsidTr="00094C57">
        <w:trPr>
          <w:trHeight w:val="80"/>
        </w:trPr>
        <w:tc>
          <w:tcPr>
            <w:tcW w:w="6300" w:type="dxa"/>
          </w:tcPr>
          <w:p w14:paraId="0F67CCA1" w14:textId="0935C5F3" w:rsidR="005565CA" w:rsidRPr="001C6126" w:rsidRDefault="005565CA" w:rsidP="005565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07D42">
              <w:rPr>
                <w:rFonts w:ascii="Angsana New" w:eastAsia="Calibri" w:hAnsi="Angsana New" w:cs="Angsana New"/>
                <w:sz w:val="28"/>
                <w:szCs w:val="28"/>
                <w:cs/>
              </w:rPr>
              <w:t xml:space="preserve">เงินสดและรายการเทียบเท่าเงินสด  </w:t>
            </w:r>
          </w:p>
        </w:tc>
        <w:tc>
          <w:tcPr>
            <w:tcW w:w="255" w:type="dxa"/>
          </w:tcPr>
          <w:p w14:paraId="1C21F2F7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D72A33A" w14:textId="6A0A5215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1ECDC70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6D16B89" w14:textId="1FD1199A" w:rsidR="005565CA" w:rsidRPr="001C6126" w:rsidRDefault="00C21AC5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30,279</w:t>
            </w:r>
          </w:p>
        </w:tc>
      </w:tr>
      <w:tr w:rsidR="005565CA" w:rsidRPr="001C6126" w14:paraId="59921355" w14:textId="77777777" w:rsidTr="00094C57">
        <w:tc>
          <w:tcPr>
            <w:tcW w:w="6300" w:type="dxa"/>
          </w:tcPr>
          <w:p w14:paraId="75DCF4ED" w14:textId="1E948E06" w:rsidR="005565CA" w:rsidRPr="001C6126" w:rsidRDefault="005565CA" w:rsidP="005565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07D42">
              <w:rPr>
                <w:rFonts w:ascii="Angsana New" w:eastAsia="Calibri" w:hAnsi="Angsana New" w:cs="Angsana New"/>
                <w:sz w:val="28"/>
                <w:szCs w:val="28"/>
                <w:cs/>
              </w:rPr>
              <w:t>ลูกหนี้การค้า</w:t>
            </w:r>
            <w:r w:rsidR="00171B2E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และ</w:t>
            </w:r>
            <w:r w:rsidR="00171B2E" w:rsidRPr="00A07D42">
              <w:rPr>
                <w:rFonts w:ascii="Angsana New" w:eastAsia="Calibri" w:hAnsi="Angsana New" w:cs="Angsana New"/>
                <w:sz w:val="28"/>
                <w:szCs w:val="28"/>
                <w:cs/>
              </w:rPr>
              <w:t>ลูกหนี้</w:t>
            </w:r>
            <w:r w:rsidR="00171B2E" w:rsidRPr="00A07D42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หมุนเวียน</w:t>
            </w:r>
            <w:r w:rsidR="00171B2E" w:rsidRPr="00A07D42">
              <w:rPr>
                <w:rFonts w:ascii="Angsana New" w:eastAsia="Calibri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55" w:type="dxa"/>
          </w:tcPr>
          <w:p w14:paraId="38AD2DB2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6BEDA68" w14:textId="28FBE259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2CDB254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83F2597" w14:textId="4C4312FE" w:rsidR="005565CA" w:rsidRPr="001C6126" w:rsidRDefault="00171B2E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191,621</w:t>
            </w:r>
          </w:p>
        </w:tc>
      </w:tr>
      <w:tr w:rsidR="005565CA" w:rsidRPr="001C6126" w14:paraId="1BEED557" w14:textId="77777777" w:rsidTr="00094C57">
        <w:tc>
          <w:tcPr>
            <w:tcW w:w="6300" w:type="dxa"/>
          </w:tcPr>
          <w:p w14:paraId="53FC78EC" w14:textId="19240CBF" w:rsidR="005565CA" w:rsidRPr="001C6126" w:rsidRDefault="005565CA" w:rsidP="005565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07D42">
              <w:rPr>
                <w:rFonts w:ascii="Angsana New" w:eastAsia="Calibri" w:hAnsi="Angsana New" w:cs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17B7D5CC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291A158" w14:textId="62272754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7E76338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2D6224D" w14:textId="312FF8FA" w:rsidR="005565CA" w:rsidRPr="001C6126" w:rsidRDefault="001F3FE8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52,426</w:t>
            </w:r>
          </w:p>
        </w:tc>
      </w:tr>
      <w:tr w:rsidR="005565CA" w:rsidRPr="001C6126" w14:paraId="6B8CEEDA" w14:textId="77777777" w:rsidTr="00094C57">
        <w:tc>
          <w:tcPr>
            <w:tcW w:w="6300" w:type="dxa"/>
          </w:tcPr>
          <w:p w14:paraId="347B3DB4" w14:textId="6A15DF7D" w:rsidR="005565CA" w:rsidRPr="001C6126" w:rsidRDefault="005565CA" w:rsidP="005565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D42">
              <w:rPr>
                <w:rFonts w:ascii="Angsana New" w:eastAsia="Calibri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76FAE6B9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2723A3A" w14:textId="2A9CCF32" w:rsidR="005565CA" w:rsidRPr="001C6126" w:rsidRDefault="001B669B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6</w:t>
            </w:r>
          </w:p>
        </w:tc>
        <w:tc>
          <w:tcPr>
            <w:tcW w:w="254" w:type="dxa"/>
          </w:tcPr>
          <w:p w14:paraId="43306FA7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438366E" w14:textId="721C0D68" w:rsidR="005565CA" w:rsidRPr="001C6126" w:rsidRDefault="00C21AC5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</w:tr>
      <w:tr w:rsidR="005565CA" w:rsidRPr="001C6126" w14:paraId="7CD4DD11" w14:textId="77777777" w:rsidTr="00094C57">
        <w:tc>
          <w:tcPr>
            <w:tcW w:w="6300" w:type="dxa"/>
          </w:tcPr>
          <w:p w14:paraId="18B419AF" w14:textId="7B08F80D" w:rsidR="005565CA" w:rsidRPr="001C6126" w:rsidRDefault="005565CA" w:rsidP="005565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07D42">
              <w:rPr>
                <w:rFonts w:ascii="Angsana New" w:eastAsia="Calibri" w:hAnsi="Angsana New" w:cs="Angsana New"/>
                <w:sz w:val="28"/>
                <w:szCs w:val="28"/>
                <w:cs/>
              </w:rPr>
              <w:t xml:space="preserve">สินทรัพย์สิทธิการใช้ </w:t>
            </w:r>
          </w:p>
        </w:tc>
        <w:tc>
          <w:tcPr>
            <w:tcW w:w="255" w:type="dxa"/>
          </w:tcPr>
          <w:p w14:paraId="504A050C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2B07939" w14:textId="4D5DEE43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7274DB6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9DCF5F8" w14:textId="69087D64" w:rsidR="005565CA" w:rsidRPr="001C6126" w:rsidRDefault="00C21AC5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57,572</w:t>
            </w:r>
          </w:p>
        </w:tc>
      </w:tr>
      <w:tr w:rsidR="005565CA" w:rsidRPr="001C6126" w14:paraId="3AF01027" w14:textId="77777777" w:rsidTr="00094C57">
        <w:tc>
          <w:tcPr>
            <w:tcW w:w="6300" w:type="dxa"/>
          </w:tcPr>
          <w:p w14:paraId="0D31DB4D" w14:textId="68EC34FF" w:rsidR="005565CA" w:rsidRPr="001C6126" w:rsidRDefault="005565CA" w:rsidP="005565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D42">
              <w:rPr>
                <w:rFonts w:ascii="Angsana New" w:eastAsia="Calibri" w:hAnsi="Angsana New" w:cs="Angsana New"/>
                <w:sz w:val="28"/>
                <w:szCs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255" w:type="dxa"/>
          </w:tcPr>
          <w:p w14:paraId="4CB6D1D8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C9D2024" w14:textId="0C80BE43" w:rsidR="005565CA" w:rsidRPr="001C6126" w:rsidRDefault="008C277B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54" w:type="dxa"/>
          </w:tcPr>
          <w:p w14:paraId="52E6C24B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9B8A071" w14:textId="51D2ACF3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3</w:t>
            </w:r>
            <w:r w:rsidR="00C21AC5">
              <w:rPr>
                <w:rFonts w:ascii="Angsana New" w:eastAsia="Calibri" w:hAnsi="Angsana New" w:cs="Angsana New"/>
                <w:sz w:val="28"/>
                <w:szCs w:val="28"/>
              </w:rPr>
              <w:t>8,557</w:t>
            </w:r>
          </w:p>
        </w:tc>
      </w:tr>
      <w:tr w:rsidR="005565CA" w:rsidRPr="001C6126" w14:paraId="3FCD9A5A" w14:textId="77777777" w:rsidTr="00094C57">
        <w:tc>
          <w:tcPr>
            <w:tcW w:w="6300" w:type="dxa"/>
          </w:tcPr>
          <w:p w14:paraId="26A880CF" w14:textId="2587E895" w:rsidR="005565CA" w:rsidRPr="001C6126" w:rsidRDefault="005565CA" w:rsidP="005565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07D42">
              <w:rPr>
                <w:rFonts w:ascii="Angsana New" w:eastAsia="Calibri" w:hAnsi="Angsana New" w:cs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29625A78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D357C32" w14:textId="02985E0A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7EA5265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367CA6E" w14:textId="1730154B" w:rsidR="005565CA" w:rsidRPr="001C6126" w:rsidRDefault="00925AF4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8,</w:t>
            </w:r>
            <w:r w:rsidR="00C21AC5">
              <w:rPr>
                <w:rFonts w:ascii="Angsana New" w:eastAsia="Calibri" w:hAnsi="Angsana New" w:cs="Angsana New"/>
                <w:sz w:val="28"/>
                <w:szCs w:val="28"/>
              </w:rPr>
              <w:t>402</w:t>
            </w:r>
          </w:p>
        </w:tc>
      </w:tr>
      <w:tr w:rsidR="005565CA" w:rsidRPr="001C6126" w14:paraId="72E68E90" w14:textId="77777777" w:rsidTr="00094C57">
        <w:tc>
          <w:tcPr>
            <w:tcW w:w="6300" w:type="dxa"/>
          </w:tcPr>
          <w:p w14:paraId="4DA757F8" w14:textId="09785480" w:rsidR="005565CA" w:rsidRPr="001C6126" w:rsidRDefault="005565CA" w:rsidP="005565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5" w:type="dxa"/>
          </w:tcPr>
          <w:p w14:paraId="27E6A6CD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699DAEA" w14:textId="6E88ADCF" w:rsidR="005565CA" w:rsidRPr="001C6126" w:rsidRDefault="008C277B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54" w:type="dxa"/>
          </w:tcPr>
          <w:p w14:paraId="6770380B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722F38F" w14:textId="7F00020E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(</w:t>
            </w:r>
            <w:r w:rsidR="00B80A58">
              <w:rPr>
                <w:rFonts w:ascii="Angsana New" w:eastAsia="Calibri" w:hAnsi="Angsana New" w:cs="Angsana New"/>
                <w:sz w:val="28"/>
                <w:szCs w:val="28"/>
              </w:rPr>
              <w:t>5</w:t>
            </w:r>
            <w:r w:rsidR="00C21AC5">
              <w:rPr>
                <w:rFonts w:ascii="Angsana New" w:eastAsia="Calibri" w:hAnsi="Angsana New" w:cs="Angsana New"/>
                <w:sz w:val="28"/>
                <w:szCs w:val="28"/>
              </w:rPr>
              <w:t>5,411</w:t>
            </w:r>
            <w:r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5565CA" w:rsidRPr="001C6126" w14:paraId="513C84A9" w14:textId="77777777" w:rsidTr="00094C57">
        <w:tc>
          <w:tcPr>
            <w:tcW w:w="6300" w:type="dxa"/>
          </w:tcPr>
          <w:p w14:paraId="11F80D72" w14:textId="27109B1C" w:rsidR="005565CA" w:rsidRPr="001C6126" w:rsidRDefault="005565CA" w:rsidP="005565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07D42">
              <w:rPr>
                <w:rFonts w:ascii="Angsana New" w:eastAsia="Calibri" w:hAnsi="Angsana New" w:cs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9D072F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หมุนเวียน</w:t>
            </w:r>
            <w:r w:rsidRPr="00A07D42">
              <w:rPr>
                <w:rFonts w:ascii="Angsana New" w:eastAsia="Calibri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55" w:type="dxa"/>
          </w:tcPr>
          <w:p w14:paraId="74288DE0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2D7C4CF" w14:textId="3617FEB9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3AA60B8C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F15C53E" w14:textId="3E6B701C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(</w:t>
            </w:r>
            <w:r w:rsidR="009B4547">
              <w:rPr>
                <w:rFonts w:ascii="Angsana New" w:eastAsia="Calibri" w:hAnsi="Angsana New" w:cs="Angsana New"/>
                <w:sz w:val="28"/>
                <w:szCs w:val="28"/>
              </w:rPr>
              <w:t>178,</w:t>
            </w:r>
            <w:r w:rsidR="0089380D">
              <w:rPr>
                <w:rFonts w:ascii="Angsana New" w:eastAsia="Calibri" w:hAnsi="Angsana New" w:cs="Angsana New"/>
                <w:sz w:val="28"/>
                <w:szCs w:val="28"/>
              </w:rPr>
              <w:t>325</w:t>
            </w:r>
            <w:r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5565CA" w:rsidRPr="001C6126" w14:paraId="5FF40A69" w14:textId="77777777" w:rsidTr="00094C57">
        <w:tc>
          <w:tcPr>
            <w:tcW w:w="6300" w:type="dxa"/>
          </w:tcPr>
          <w:p w14:paraId="1F5F306B" w14:textId="1A80072B" w:rsidR="005565CA" w:rsidRPr="001C6126" w:rsidRDefault="005565CA" w:rsidP="005565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07D42">
              <w:rPr>
                <w:rFonts w:ascii="Angsana New" w:eastAsia="Calibri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21D13A96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2C14B6E" w14:textId="286E3F88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C77AAFA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5E727F1" w14:textId="454A922E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21AC5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(</w:t>
            </w:r>
            <w:r w:rsidR="00C21AC5" w:rsidRPr="00C21AC5">
              <w:rPr>
                <w:rFonts w:ascii="Angsana New" w:eastAsia="Calibri" w:hAnsi="Angsana New" w:cs="Angsana New"/>
                <w:sz w:val="28"/>
                <w:szCs w:val="28"/>
              </w:rPr>
              <w:t>5</w:t>
            </w:r>
            <w:r w:rsidR="00A45B4F">
              <w:rPr>
                <w:rFonts w:ascii="Angsana New" w:eastAsia="Calibri" w:hAnsi="Angsana New" w:cs="Angsana New"/>
                <w:sz w:val="28"/>
                <w:szCs w:val="28"/>
              </w:rPr>
              <w:t>7</w:t>
            </w:r>
            <w:r w:rsidR="009B4547">
              <w:rPr>
                <w:rFonts w:ascii="Angsana New" w:eastAsia="Calibri" w:hAnsi="Angsana New" w:cs="Angsana New"/>
                <w:sz w:val="28"/>
                <w:szCs w:val="28"/>
              </w:rPr>
              <w:t>,</w:t>
            </w:r>
            <w:r w:rsidR="00A45B4F">
              <w:rPr>
                <w:rFonts w:ascii="Angsana New" w:eastAsia="Calibri" w:hAnsi="Angsana New" w:cs="Angsana New"/>
                <w:sz w:val="28"/>
                <w:szCs w:val="28"/>
              </w:rPr>
              <w:t>572</w:t>
            </w:r>
            <w:r w:rsidRPr="00C21AC5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5565CA" w:rsidRPr="001C6126" w14:paraId="1A9F7296" w14:textId="77777777" w:rsidTr="00F82D01">
        <w:tc>
          <w:tcPr>
            <w:tcW w:w="6300" w:type="dxa"/>
          </w:tcPr>
          <w:p w14:paraId="30405163" w14:textId="314FB647" w:rsidR="005565CA" w:rsidRPr="001C6126" w:rsidRDefault="005565CA" w:rsidP="005565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ประมาณการหนี้สิน</w:t>
            </w:r>
            <w:r w:rsidR="00296DA5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2E7F0461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9D7C6AB" w14:textId="2887FD4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5ED6843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FC59986" w14:textId="4225BEA9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(</w:t>
            </w:r>
            <w:r w:rsidR="00C21AC5">
              <w:rPr>
                <w:rFonts w:ascii="Angsana New" w:eastAsia="Calibri" w:hAnsi="Angsana New" w:cs="Angsana New"/>
                <w:sz w:val="28"/>
                <w:szCs w:val="28"/>
              </w:rPr>
              <w:t>407</w:t>
            </w:r>
            <w:r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5565CA" w:rsidRPr="001C6126" w14:paraId="0B569D88" w14:textId="77777777" w:rsidTr="00F82D01">
        <w:tc>
          <w:tcPr>
            <w:tcW w:w="6300" w:type="dxa"/>
          </w:tcPr>
          <w:p w14:paraId="71FBB437" w14:textId="7C4C41E4" w:rsidR="005565CA" w:rsidRPr="001C6126" w:rsidRDefault="005565CA" w:rsidP="005565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หนี้สิน</w:t>
            </w:r>
            <w:r w:rsidRPr="00A07D42">
              <w:rPr>
                <w:rFonts w:ascii="Angsana New" w:eastAsia="Calibri" w:hAnsi="Angsana New" w:cs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5" w:type="dxa"/>
          </w:tcPr>
          <w:p w14:paraId="603D8602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34AE773" w14:textId="040C61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B9DEFC2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503BC2B" w14:textId="67AE939A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(</w:t>
            </w:r>
            <w:r w:rsidR="00C21AC5">
              <w:rPr>
                <w:rFonts w:ascii="Angsana New" w:eastAsia="Calibri" w:hAnsi="Angsana New" w:cs="Angsana New"/>
                <w:sz w:val="28"/>
                <w:szCs w:val="28"/>
              </w:rPr>
              <w:t>7,129</w:t>
            </w:r>
            <w:r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5565CA" w:rsidRPr="001C6126" w14:paraId="4C367F48" w14:textId="77777777" w:rsidTr="00F82D01">
        <w:tc>
          <w:tcPr>
            <w:tcW w:w="6300" w:type="dxa"/>
          </w:tcPr>
          <w:p w14:paraId="14E63111" w14:textId="5F3AC38B" w:rsidR="005565CA" w:rsidRPr="001C6126" w:rsidRDefault="005565CA" w:rsidP="005565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07D42"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5DF517AA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E99C155" w14:textId="6A03CF72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B9A94ED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445000AB" w14:textId="09972CA0" w:rsidR="005565CA" w:rsidRPr="00CC4ECD" w:rsidRDefault="00C21AC5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</w:t>
            </w:r>
            <w:r w:rsidR="008938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925</w:t>
            </w:r>
          </w:p>
        </w:tc>
      </w:tr>
      <w:tr w:rsidR="005565CA" w:rsidRPr="001C6126" w14:paraId="55217047" w14:textId="77777777" w:rsidTr="00094C57">
        <w:tc>
          <w:tcPr>
            <w:tcW w:w="6300" w:type="dxa"/>
          </w:tcPr>
          <w:p w14:paraId="5C5077FC" w14:textId="77777777" w:rsidR="005565CA" w:rsidRPr="001C6126" w:rsidRDefault="005565CA" w:rsidP="005565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126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1617EFB1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F53176B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1B62D9A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5003C98" w14:textId="46ADDBAD" w:rsidR="005565CA" w:rsidRPr="001C6126" w:rsidRDefault="00632D27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21AC5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9380D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</w:tr>
      <w:tr w:rsidR="005565CA" w:rsidRPr="001C6126" w14:paraId="6DFA2559" w14:textId="77777777" w:rsidTr="00094C57">
        <w:tc>
          <w:tcPr>
            <w:tcW w:w="6300" w:type="dxa"/>
          </w:tcPr>
          <w:p w14:paraId="7EDD448E" w14:textId="77777777" w:rsidR="005565CA" w:rsidRPr="001C6126" w:rsidRDefault="005565CA" w:rsidP="005565C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61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099C09F4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2368D9D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41E38DD0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51C42CDE" w14:textId="74D2E11B" w:rsidR="005565CA" w:rsidRPr="001C6126" w:rsidRDefault="00324FEE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193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942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5565CA" w:rsidRPr="00302277" w14:paraId="17A78FF3" w14:textId="77777777" w:rsidTr="00094C57">
        <w:trPr>
          <w:trHeight w:val="21"/>
        </w:trPr>
        <w:tc>
          <w:tcPr>
            <w:tcW w:w="6300" w:type="dxa"/>
          </w:tcPr>
          <w:p w14:paraId="3077CC55" w14:textId="77777777" w:rsidR="005565CA" w:rsidRPr="00302277" w:rsidRDefault="005565CA" w:rsidP="005565CA">
            <w:pPr>
              <w:pStyle w:val="NoSpacing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55" w:type="dxa"/>
          </w:tcPr>
          <w:p w14:paraId="7EE69C3C" w14:textId="77777777" w:rsidR="005565CA" w:rsidRPr="00302277" w:rsidRDefault="005565CA" w:rsidP="005565CA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13" w:type="dxa"/>
          </w:tcPr>
          <w:p w14:paraId="7004B550" w14:textId="77777777" w:rsidR="005565CA" w:rsidRPr="00302277" w:rsidRDefault="005565CA" w:rsidP="005565CA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54" w:type="dxa"/>
          </w:tcPr>
          <w:p w14:paraId="7FACA04A" w14:textId="77777777" w:rsidR="005565CA" w:rsidRPr="00302277" w:rsidRDefault="005565CA" w:rsidP="005565CA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89" w:type="dxa"/>
          </w:tcPr>
          <w:p w14:paraId="1C8E3C2F" w14:textId="77777777" w:rsidR="005565CA" w:rsidRPr="00302277" w:rsidRDefault="005565CA" w:rsidP="005565CA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5565CA" w:rsidRPr="001C6126" w14:paraId="10DC0B03" w14:textId="77777777" w:rsidTr="005D2766">
        <w:tc>
          <w:tcPr>
            <w:tcW w:w="6300" w:type="dxa"/>
          </w:tcPr>
          <w:p w14:paraId="124A0B96" w14:textId="77777777" w:rsidR="005565CA" w:rsidRPr="001C6126" w:rsidRDefault="005565CA" w:rsidP="005565CA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12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3DAB36B6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C5EA6F3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0637B962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2CF96E1" w14:textId="619C4EF1" w:rsidR="005565CA" w:rsidRPr="001C6126" w:rsidRDefault="00C21AC5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30,279</w:t>
            </w:r>
          </w:p>
        </w:tc>
      </w:tr>
      <w:tr w:rsidR="005565CA" w:rsidRPr="001C6126" w14:paraId="51EB045A" w14:textId="77777777" w:rsidTr="005D2766">
        <w:tc>
          <w:tcPr>
            <w:tcW w:w="6300" w:type="dxa"/>
          </w:tcPr>
          <w:p w14:paraId="649F1A53" w14:textId="77777777" w:rsidR="005565CA" w:rsidRPr="001C6126" w:rsidRDefault="005565CA" w:rsidP="005565CA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12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46C1D0BF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4720D20" w14:textId="5A0748CB" w:rsidR="005565CA" w:rsidRPr="001C6126" w:rsidRDefault="00EC202A" w:rsidP="00EC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202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54" w:type="dxa"/>
          </w:tcPr>
          <w:p w14:paraId="766E4104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7EC11FB9" w14:textId="7D03BD69" w:rsidR="005565CA" w:rsidRPr="00302277" w:rsidRDefault="00302277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2277">
              <w:rPr>
                <w:rFonts w:asciiTheme="majorBidi" w:hAnsiTheme="majorBidi" w:cstheme="majorBidi" w:hint="cs"/>
                <w:sz w:val="28"/>
                <w:szCs w:val="28"/>
                <w:cs/>
              </w:rPr>
              <w:t>193</w:t>
            </w:r>
            <w:r w:rsidRPr="003022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61F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5565CA" w:rsidRPr="001C6126" w14:paraId="2665D1C8" w14:textId="77777777" w:rsidTr="005D2766">
        <w:tc>
          <w:tcPr>
            <w:tcW w:w="6300" w:type="dxa"/>
          </w:tcPr>
          <w:p w14:paraId="4012CC2F" w14:textId="77777777" w:rsidR="005565CA" w:rsidRPr="00F82D01" w:rsidRDefault="005565CA" w:rsidP="005565C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2D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2C2FF899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760D109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68401CBC" w14:textId="77777777" w:rsidR="005565CA" w:rsidRPr="001C6126" w:rsidRDefault="005565CA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E9B49A9" w14:textId="7B0D6402" w:rsidR="005565CA" w:rsidRPr="001C6126" w:rsidRDefault="000C6EC4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5C48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2,721</w:t>
            </w:r>
          </w:p>
        </w:tc>
      </w:tr>
      <w:tr w:rsidR="002A20C7" w:rsidRPr="001C6126" w14:paraId="0434A55D" w14:textId="77777777" w:rsidTr="002A20C7">
        <w:tc>
          <w:tcPr>
            <w:tcW w:w="6300" w:type="dxa"/>
          </w:tcPr>
          <w:p w14:paraId="4CC6C768" w14:textId="77777777" w:rsidR="002A20C7" w:rsidRPr="00F82D01" w:rsidRDefault="002A20C7" w:rsidP="005565C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00DCBC4F" w14:textId="77777777" w:rsidR="002A20C7" w:rsidRPr="001C6126" w:rsidRDefault="002A20C7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F30E47D" w14:textId="77777777" w:rsidR="002A20C7" w:rsidRPr="001C6126" w:rsidRDefault="002A20C7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01BA5553" w14:textId="77777777" w:rsidR="002A20C7" w:rsidRPr="001C6126" w:rsidRDefault="002A20C7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6467FBD2" w14:textId="77777777" w:rsidR="002A20C7" w:rsidRDefault="002A20C7" w:rsidP="00556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9F5545E" w14:textId="3A086C60" w:rsidR="005E6853" w:rsidRPr="001D03C7" w:rsidRDefault="005E6853" w:rsidP="005E685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D03C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73B25BB5" w14:textId="58DA7B21" w:rsidR="005E6853" w:rsidRPr="00F82D01" w:rsidRDefault="005E6853" w:rsidP="00F82D01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16"/>
          <w:szCs w:val="16"/>
          <w:cs/>
          <w:lang w:val="th-TH"/>
        </w:rPr>
      </w:pPr>
    </w:p>
    <w:p w14:paraId="2FDB0375" w14:textId="77777777" w:rsidR="00F16883" w:rsidRDefault="00F16883" w:rsidP="00F16883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261F0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ความสัมพันธ์ที่มีกับบริษัทร่วม การร่วมค้าและบริษัทย่อย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ที่มีการเปลี่ยนแปลงอย่างมีสาระสำคัญ</w:t>
      </w:r>
      <w:r w:rsidRPr="00A261F0">
        <w:rPr>
          <w:rFonts w:asciiTheme="majorBidi" w:hAnsiTheme="majorBidi" w:cstheme="majorBidi"/>
          <w:b/>
          <w:sz w:val="28"/>
          <w:szCs w:val="28"/>
          <w:cs/>
        </w:rPr>
        <w:t>ได้เปิดเผยในหมาย</w:t>
      </w:r>
      <w:r w:rsidRPr="00657B6E">
        <w:rPr>
          <w:rFonts w:asciiTheme="majorBidi" w:hAnsiTheme="majorBidi" w:cstheme="majorBidi"/>
          <w:sz w:val="28"/>
          <w:szCs w:val="28"/>
          <w:cs/>
        </w:rPr>
        <w:t xml:space="preserve">เหตุข้อ </w:t>
      </w:r>
      <w:r w:rsidRPr="00657B6E">
        <w:rPr>
          <w:rFonts w:asciiTheme="majorBidi" w:hAnsiTheme="majorBidi" w:cstheme="majorBidi"/>
          <w:sz w:val="28"/>
          <w:szCs w:val="28"/>
        </w:rPr>
        <w:t>4</w:t>
      </w:r>
      <w:r w:rsidRPr="00657B6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657B6E">
        <w:rPr>
          <w:rFonts w:asciiTheme="majorBidi" w:hAnsiTheme="majorBidi" w:cstheme="majorBidi"/>
          <w:sz w:val="28"/>
          <w:szCs w:val="28"/>
        </w:rPr>
        <w:t>5</w:t>
      </w:r>
      <w:r w:rsidRPr="00657B6E">
        <w:rPr>
          <w:rFonts w:asciiTheme="majorBidi" w:hAnsiTheme="majorBidi" w:cstheme="majorBidi"/>
          <w:sz w:val="28"/>
          <w:szCs w:val="28"/>
          <w:cs/>
        </w:rPr>
        <w:t xml:space="preserve"> สำหรับ</w:t>
      </w:r>
      <w:r w:rsidRPr="00A261F0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บุคคลหรือกิจการอื่นที่เกี่ยวข้องกันที่มี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ความสัมพันธ์เปลี่ยนแปลงอย่างมีสาระสำคัญและกลุ่มบริษัทที่มีรายการระหว่างกันที่มีนัยสำคัญในระหว่างงวดมีดังต่อไปนี้</w:t>
      </w:r>
    </w:p>
    <w:p w14:paraId="59ABCCB9" w14:textId="77777777" w:rsidR="00694545" w:rsidRPr="00F82D01" w:rsidRDefault="00694545" w:rsidP="00F16883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14"/>
          <w:szCs w:val="14"/>
          <w:cs/>
        </w:rPr>
      </w:pPr>
    </w:p>
    <w:tbl>
      <w:tblPr>
        <w:tblW w:w="4947" w:type="pct"/>
        <w:tblInd w:w="450" w:type="dxa"/>
        <w:tblLook w:val="0000" w:firstRow="0" w:lastRow="0" w:firstColumn="0" w:lastColumn="0" w:noHBand="0" w:noVBand="0"/>
      </w:tblPr>
      <w:tblGrid>
        <w:gridCol w:w="3689"/>
        <w:gridCol w:w="1171"/>
        <w:gridCol w:w="4643"/>
      </w:tblGrid>
      <w:tr w:rsidR="00F16883" w:rsidRPr="00AE1C9D" w14:paraId="127DD10F" w14:textId="77777777" w:rsidTr="00094C57">
        <w:trPr>
          <w:trHeight w:val="20"/>
          <w:tblHeader/>
        </w:trPr>
        <w:tc>
          <w:tcPr>
            <w:tcW w:w="1941" w:type="pct"/>
          </w:tcPr>
          <w:p w14:paraId="379EA9EE" w14:textId="77777777" w:rsidR="00F16883" w:rsidRPr="00AE1C9D" w:rsidRDefault="00F16883" w:rsidP="00094C57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C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616" w:type="pct"/>
          </w:tcPr>
          <w:p w14:paraId="5CE9D90A" w14:textId="77777777" w:rsidR="00F16883" w:rsidRPr="00AE1C9D" w:rsidRDefault="00F16883" w:rsidP="00094C5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C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2443" w:type="pct"/>
          </w:tcPr>
          <w:p w14:paraId="12383CB6" w14:textId="77777777" w:rsidR="00F16883" w:rsidRPr="00AE1C9D" w:rsidRDefault="00F16883" w:rsidP="00094C57">
            <w:pPr>
              <w:tabs>
                <w:tab w:val="clear" w:pos="227"/>
                <w:tab w:val="left" w:pos="258"/>
              </w:tabs>
              <w:spacing w:line="240" w:lineRule="auto"/>
              <w:ind w:left="252" w:right="-18" w:firstLine="4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C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16883" w:rsidRPr="00AE1C9D" w14:paraId="08A93EFF" w14:textId="77777777" w:rsidTr="00094C57">
        <w:trPr>
          <w:trHeight w:val="20"/>
        </w:trPr>
        <w:tc>
          <w:tcPr>
            <w:tcW w:w="1941" w:type="pct"/>
            <w:vAlign w:val="bottom"/>
          </w:tcPr>
          <w:p w14:paraId="7FC9F61A" w14:textId="77777777" w:rsidR="00F16883" w:rsidRPr="0097432D" w:rsidRDefault="00F16883" w:rsidP="00094C57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432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เอสซีจี ซิเมนต์-ผลิตภัณฑ์ก่อสร้าง จำกัด</w:t>
            </w:r>
          </w:p>
        </w:tc>
        <w:tc>
          <w:tcPr>
            <w:tcW w:w="616" w:type="pct"/>
          </w:tcPr>
          <w:p w14:paraId="01F3327E" w14:textId="77777777" w:rsidR="00F16883" w:rsidRPr="00AE1C9D" w:rsidRDefault="00F16883" w:rsidP="00094C5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C9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443" w:type="pct"/>
          </w:tcPr>
          <w:p w14:paraId="69E4C6BD" w14:textId="77777777" w:rsidR="00F16883" w:rsidRPr="00AE1C9D" w:rsidRDefault="00F16883" w:rsidP="00094C5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C9D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เป็นผู้ถือหุ้นรายใหญ่ของบริษัท</w:t>
            </w:r>
          </w:p>
        </w:tc>
      </w:tr>
      <w:tr w:rsidR="00F16883" w:rsidRPr="00AE1C9D" w14:paraId="5C8A5426" w14:textId="77777777" w:rsidTr="00094C57">
        <w:trPr>
          <w:trHeight w:val="20"/>
        </w:trPr>
        <w:tc>
          <w:tcPr>
            <w:tcW w:w="1941" w:type="pct"/>
          </w:tcPr>
          <w:p w14:paraId="5FE26A31" w14:textId="77777777" w:rsidR="00F16883" w:rsidRPr="0097432D" w:rsidRDefault="00F16883" w:rsidP="00094C57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432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เอสซีจี</w:t>
            </w:r>
            <w:r w:rsidRPr="009743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432D">
              <w:rPr>
                <w:rFonts w:asciiTheme="majorBidi" w:hAnsiTheme="majorBidi" w:cstheme="majorBidi"/>
                <w:sz w:val="28"/>
                <w:szCs w:val="28"/>
                <w:cs/>
              </w:rPr>
              <w:t>ดิสทริบิวชั่น จำกัด</w:t>
            </w:r>
          </w:p>
        </w:tc>
        <w:tc>
          <w:tcPr>
            <w:tcW w:w="616" w:type="pct"/>
          </w:tcPr>
          <w:p w14:paraId="0C10C46D" w14:textId="77777777" w:rsidR="00F16883" w:rsidRPr="00AE1C9D" w:rsidRDefault="00F16883" w:rsidP="00094C5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C9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443" w:type="pct"/>
            <w:vAlign w:val="bottom"/>
          </w:tcPr>
          <w:p w14:paraId="7A4C4F47" w14:textId="77777777" w:rsidR="00F16883" w:rsidRPr="00AE1C9D" w:rsidRDefault="00F16883" w:rsidP="00094C5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C9D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เป็นผู้ถือหุ้นรายใหญ่ของบริษัท</w:t>
            </w:r>
          </w:p>
        </w:tc>
      </w:tr>
      <w:tr w:rsidR="00F16883" w:rsidRPr="00AE1C9D" w14:paraId="25124610" w14:textId="77777777" w:rsidTr="00094C57">
        <w:trPr>
          <w:trHeight w:val="20"/>
        </w:trPr>
        <w:tc>
          <w:tcPr>
            <w:tcW w:w="1941" w:type="pct"/>
          </w:tcPr>
          <w:p w14:paraId="41CB0B4C" w14:textId="77777777" w:rsidR="00F16883" w:rsidRPr="0097432D" w:rsidRDefault="00F16883" w:rsidP="00094C57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432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ปูนซิเมนต์ไทย จำกัด (มหาชน)</w:t>
            </w:r>
          </w:p>
        </w:tc>
        <w:tc>
          <w:tcPr>
            <w:tcW w:w="616" w:type="pct"/>
          </w:tcPr>
          <w:p w14:paraId="257D461E" w14:textId="77777777" w:rsidR="00F16883" w:rsidRPr="00AE1C9D" w:rsidRDefault="00F16883" w:rsidP="00094C5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443" w:type="pct"/>
            <w:vAlign w:val="bottom"/>
          </w:tcPr>
          <w:p w14:paraId="51F7A8C4" w14:textId="77777777" w:rsidR="00F16883" w:rsidRPr="00E54EFD" w:rsidRDefault="00F16883" w:rsidP="00094C5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EFD">
              <w:rPr>
                <w:rFonts w:asciiTheme="majorBidi" w:hAnsiTheme="majorBidi" w:cs="Angsana New" w:hint="cs"/>
                <w:sz w:val="28"/>
                <w:szCs w:val="28"/>
                <w:cs/>
              </w:rPr>
              <w:t>เป็นบริษัทใหญ่ในลำดับสูงสุดของผู้ถือหุ้นรายใหญ่</w:t>
            </w:r>
            <w:r w:rsidRPr="00E54EFD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E54EFD">
              <w:rPr>
                <w:rFonts w:asciiTheme="majorBidi" w:hAnsiTheme="majorBidi" w:cs="Angsana New" w:hint="cs"/>
                <w:sz w:val="28"/>
                <w:szCs w:val="28"/>
                <w:cs/>
              </w:rPr>
              <w:t>ของบริษัท</w:t>
            </w:r>
          </w:p>
        </w:tc>
      </w:tr>
      <w:tr w:rsidR="00F16883" w:rsidRPr="00AE1C9D" w14:paraId="22DB7494" w14:textId="77777777" w:rsidTr="00094C57">
        <w:trPr>
          <w:trHeight w:val="20"/>
        </w:trPr>
        <w:tc>
          <w:tcPr>
            <w:tcW w:w="1941" w:type="pct"/>
            <w:shd w:val="clear" w:color="auto" w:fill="auto"/>
            <w:vAlign w:val="bottom"/>
          </w:tcPr>
          <w:p w14:paraId="64999CAB" w14:textId="77777777" w:rsidR="00F16883" w:rsidRPr="0097432D" w:rsidRDefault="00F16883" w:rsidP="00094C57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432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ไทยโพลิเอททีลีน จำกัด</w:t>
            </w:r>
          </w:p>
          <w:p w14:paraId="741C2A27" w14:textId="77777777" w:rsidR="00F16883" w:rsidRPr="0097432D" w:rsidRDefault="00F16883" w:rsidP="00094C57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" w:type="pct"/>
            <w:shd w:val="clear" w:color="auto" w:fill="auto"/>
          </w:tcPr>
          <w:p w14:paraId="778A18CB" w14:textId="77777777" w:rsidR="00F16883" w:rsidRPr="00AE1C9D" w:rsidRDefault="00F16883" w:rsidP="00094C5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DA0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443" w:type="pct"/>
            <w:shd w:val="clear" w:color="auto" w:fill="auto"/>
          </w:tcPr>
          <w:p w14:paraId="07E6230E" w14:textId="77777777" w:rsidR="00F16883" w:rsidRPr="00E54EFD" w:rsidRDefault="00F16883" w:rsidP="00094C5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54EF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เป็นบริษัทย่อยของบริษัทที่เกี่ยวข้องกับบริษัทสูงสุดของผู้ถือหุ้นรายใหญ่</w:t>
            </w:r>
          </w:p>
        </w:tc>
      </w:tr>
      <w:tr w:rsidR="00F16883" w:rsidRPr="00AE1C9D" w14:paraId="432E3C07" w14:textId="77777777" w:rsidTr="007C0DA4">
        <w:trPr>
          <w:trHeight w:val="20"/>
        </w:trPr>
        <w:tc>
          <w:tcPr>
            <w:tcW w:w="1941" w:type="pct"/>
            <w:shd w:val="clear" w:color="auto" w:fill="auto"/>
          </w:tcPr>
          <w:p w14:paraId="15BD6ECE" w14:textId="1A95695F" w:rsidR="00F16883" w:rsidRPr="0097432D" w:rsidRDefault="00F16883" w:rsidP="007C0DA4">
            <w:pPr>
              <w:tabs>
                <w:tab w:val="left" w:pos="16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7432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ปูนซิเมนต์ไทย (</w:t>
            </w:r>
            <w:r w:rsidR="007C0DA4" w:rsidRPr="007C0DA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ท่าหลวง</w:t>
            </w:r>
            <w:r w:rsidRPr="0097432D">
              <w:rPr>
                <w:rFonts w:asciiTheme="majorBidi" w:hAnsiTheme="majorBidi" w:cstheme="majorBidi"/>
                <w:sz w:val="28"/>
                <w:szCs w:val="28"/>
                <w:cs/>
              </w:rPr>
              <w:t>) จำกัด</w:t>
            </w:r>
          </w:p>
        </w:tc>
        <w:tc>
          <w:tcPr>
            <w:tcW w:w="616" w:type="pct"/>
            <w:shd w:val="clear" w:color="auto" w:fill="auto"/>
          </w:tcPr>
          <w:p w14:paraId="1F50A4DD" w14:textId="77777777" w:rsidR="00F16883" w:rsidRPr="007C0DA4" w:rsidRDefault="00F16883" w:rsidP="007C0DA4">
            <w:pPr>
              <w:tabs>
                <w:tab w:val="left" w:pos="1692"/>
              </w:tabs>
              <w:spacing w:line="240" w:lineRule="auto"/>
              <w:ind w:left="164" w:right="-108" w:hanging="1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443" w:type="pct"/>
            <w:shd w:val="clear" w:color="auto" w:fill="auto"/>
          </w:tcPr>
          <w:p w14:paraId="73D16575" w14:textId="77777777" w:rsidR="00F16883" w:rsidRPr="007C0DA4" w:rsidRDefault="00F16883" w:rsidP="00094C5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EF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เป็นบริษัทย่อยของบริษัทที่เกี่ยวข้องกับบริษัทสูงสุดของผู้ถือหุ้นรายใหญ่</w:t>
            </w:r>
          </w:p>
        </w:tc>
      </w:tr>
      <w:tr w:rsidR="007C0DA4" w:rsidRPr="00AE1C9D" w14:paraId="5B2630BB" w14:textId="77777777" w:rsidTr="00AB6E0F">
        <w:trPr>
          <w:trHeight w:val="20"/>
        </w:trPr>
        <w:tc>
          <w:tcPr>
            <w:tcW w:w="1941" w:type="pct"/>
            <w:shd w:val="clear" w:color="auto" w:fill="auto"/>
          </w:tcPr>
          <w:p w14:paraId="3CEF7239" w14:textId="70F81429" w:rsidR="007C0DA4" w:rsidRPr="0097432D" w:rsidRDefault="007C0DA4" w:rsidP="007C0DA4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0DA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D72F8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C0DA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ปูนซิเมนต์ไทย</w:t>
            </w:r>
            <w:r w:rsidRPr="007C0D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="00C67888" w:rsidRPr="00C67888">
              <w:rPr>
                <w:rFonts w:asciiTheme="majorBidi" w:hAnsiTheme="majorBidi" w:cs="Angsana New" w:hint="cs"/>
                <w:sz w:val="28"/>
                <w:szCs w:val="28"/>
                <w:cs/>
              </w:rPr>
              <w:t>แก่งคอย</w:t>
            </w:r>
            <w:r w:rsidRPr="007C0D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7C0DA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616" w:type="pct"/>
            <w:shd w:val="clear" w:color="auto" w:fill="auto"/>
          </w:tcPr>
          <w:p w14:paraId="48FDCBD9" w14:textId="19740EA0" w:rsidR="007C0DA4" w:rsidRPr="00DA0CF3" w:rsidRDefault="007C0DA4" w:rsidP="007C0DA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443" w:type="pct"/>
            <w:shd w:val="clear" w:color="auto" w:fill="auto"/>
          </w:tcPr>
          <w:p w14:paraId="4B822730" w14:textId="1461D849" w:rsidR="007C0DA4" w:rsidRPr="00E54EFD" w:rsidRDefault="007C0DA4" w:rsidP="007C0DA4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EF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เป็นบริษัทย่อยของบริษัทที่เกี่ยวข้องกับบริษัทสูงสุดของผู้ถือหุ้นรายใหญ่</w:t>
            </w:r>
          </w:p>
        </w:tc>
      </w:tr>
      <w:tr w:rsidR="007C0DA4" w:rsidRPr="00AE1C9D" w14:paraId="274CA9C7" w14:textId="77777777" w:rsidTr="00AB6E0F">
        <w:trPr>
          <w:trHeight w:val="20"/>
        </w:trPr>
        <w:tc>
          <w:tcPr>
            <w:tcW w:w="1941" w:type="pct"/>
            <w:shd w:val="clear" w:color="auto" w:fill="auto"/>
          </w:tcPr>
          <w:p w14:paraId="07050720" w14:textId="782A6100" w:rsidR="007C0DA4" w:rsidRPr="0097432D" w:rsidRDefault="007C0DA4" w:rsidP="007C0DA4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0DA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D72F8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C0DA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ปูนซิเมนต์ไทย</w:t>
            </w:r>
            <w:r w:rsidRPr="007C0D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="00C67888" w:rsidRPr="00C67888">
              <w:rPr>
                <w:rFonts w:asciiTheme="majorBidi" w:hAnsiTheme="majorBidi" w:cs="Angsana New" w:hint="cs"/>
                <w:sz w:val="28"/>
                <w:szCs w:val="28"/>
                <w:cs/>
              </w:rPr>
              <w:t>ทุ่งสง</w:t>
            </w:r>
            <w:r w:rsidRPr="007C0D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7C0DA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616" w:type="pct"/>
            <w:shd w:val="clear" w:color="auto" w:fill="auto"/>
          </w:tcPr>
          <w:p w14:paraId="66EF109E" w14:textId="16B92567" w:rsidR="007C0DA4" w:rsidRPr="00DA0CF3" w:rsidRDefault="007C0DA4" w:rsidP="007C0DA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443" w:type="pct"/>
            <w:shd w:val="clear" w:color="auto" w:fill="auto"/>
          </w:tcPr>
          <w:p w14:paraId="7C5D6DDD" w14:textId="57DCACEB" w:rsidR="007C0DA4" w:rsidRPr="00E54EFD" w:rsidRDefault="007C0DA4" w:rsidP="007C0DA4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EF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เป็นบริษัทย่อยของบริษัทที่เกี่ยวข้องกับบริษัทสูงสุดของผู้ถือหุ้นรายใหญ่</w:t>
            </w:r>
          </w:p>
        </w:tc>
      </w:tr>
      <w:tr w:rsidR="00C67888" w:rsidRPr="00AE1C9D" w14:paraId="04D851E3" w14:textId="77777777" w:rsidTr="00AB6E0F">
        <w:trPr>
          <w:trHeight w:val="20"/>
        </w:trPr>
        <w:tc>
          <w:tcPr>
            <w:tcW w:w="1941" w:type="pct"/>
            <w:shd w:val="clear" w:color="auto" w:fill="auto"/>
          </w:tcPr>
          <w:p w14:paraId="1BB14C33" w14:textId="0CD843CD" w:rsidR="00C67888" w:rsidRPr="007C0DA4" w:rsidRDefault="00D72F87" w:rsidP="007C0DA4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F87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D72F87">
              <w:rPr>
                <w:rFonts w:asciiTheme="majorBidi" w:hAnsiTheme="majorBidi" w:cs="Angsana New" w:hint="cs"/>
                <w:sz w:val="28"/>
                <w:szCs w:val="28"/>
                <w:cs/>
              </w:rPr>
              <w:t>กลุ่มสยามบรรจุภัณฑ์</w:t>
            </w:r>
            <w:r w:rsidRPr="00D72F8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72F87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616" w:type="pct"/>
            <w:shd w:val="clear" w:color="auto" w:fill="auto"/>
          </w:tcPr>
          <w:p w14:paraId="7BC503A9" w14:textId="78950959" w:rsidR="00C67888" w:rsidRPr="00DA0CF3" w:rsidRDefault="00D72F87" w:rsidP="007C0DA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443" w:type="pct"/>
            <w:shd w:val="clear" w:color="auto" w:fill="auto"/>
          </w:tcPr>
          <w:p w14:paraId="502A6101" w14:textId="723792D2" w:rsidR="00C67888" w:rsidRPr="00E54EFD" w:rsidRDefault="00D72F87" w:rsidP="007C0DA4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EF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เป็นบริษัทย่อยของบริษัทที่เกี่ยวข้องกับบริษัทสูงสุดของผู้ถือหุ้นรายใหญ่</w:t>
            </w:r>
          </w:p>
        </w:tc>
      </w:tr>
      <w:tr w:rsidR="007B4BDE" w:rsidRPr="00AE1C9D" w14:paraId="0AA222CD" w14:textId="77777777" w:rsidTr="00AB6E0F">
        <w:trPr>
          <w:trHeight w:val="20"/>
        </w:trPr>
        <w:tc>
          <w:tcPr>
            <w:tcW w:w="1941" w:type="pct"/>
            <w:shd w:val="clear" w:color="auto" w:fill="auto"/>
          </w:tcPr>
          <w:p w14:paraId="467FCE17" w14:textId="6AA76A63" w:rsidR="007B4BDE" w:rsidRPr="00D72F87" w:rsidRDefault="007B4BDE" w:rsidP="007B4BD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4193F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14193F">
              <w:rPr>
                <w:rFonts w:asciiTheme="majorBidi" w:hAnsiTheme="majorBidi" w:cs="Angsana New" w:hint="cs"/>
                <w:sz w:val="28"/>
                <w:szCs w:val="28"/>
                <w:cs/>
              </w:rPr>
              <w:t>สยามอุตสาหกรรมวัสดุทนไฟ</w:t>
            </w:r>
            <w:r w:rsidRPr="0014193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14193F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616" w:type="pct"/>
            <w:shd w:val="clear" w:color="auto" w:fill="auto"/>
          </w:tcPr>
          <w:p w14:paraId="30121409" w14:textId="518D505B" w:rsidR="007B4BDE" w:rsidRPr="00DA0CF3" w:rsidRDefault="007B4BDE" w:rsidP="007B4BD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443" w:type="pct"/>
            <w:shd w:val="clear" w:color="auto" w:fill="auto"/>
          </w:tcPr>
          <w:p w14:paraId="40976247" w14:textId="5B1BF3A2" w:rsidR="007B4BDE" w:rsidRPr="00E54EFD" w:rsidRDefault="007B4BDE" w:rsidP="007B4BDE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84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เป็นบริษัทย่อยของบริษัทที่เกี่ยวข้องกับบริษัทสูงสุดของผู้ถือหุ้นรายใหญ่</w:t>
            </w:r>
          </w:p>
        </w:tc>
      </w:tr>
      <w:tr w:rsidR="007B4BDE" w:rsidRPr="00AE1C9D" w14:paraId="41CBFF81" w14:textId="77777777" w:rsidTr="00AB6E0F">
        <w:trPr>
          <w:trHeight w:val="20"/>
        </w:trPr>
        <w:tc>
          <w:tcPr>
            <w:tcW w:w="1941" w:type="pct"/>
            <w:shd w:val="clear" w:color="auto" w:fill="auto"/>
          </w:tcPr>
          <w:p w14:paraId="4C33794F" w14:textId="33A95206" w:rsidR="007B4BDE" w:rsidRPr="00D72F87" w:rsidRDefault="007B4BDE" w:rsidP="007B4BD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4193F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14193F">
              <w:rPr>
                <w:rFonts w:asciiTheme="majorBidi" w:hAnsiTheme="majorBidi" w:cs="Angsana New" w:hint="cs"/>
                <w:sz w:val="28"/>
                <w:szCs w:val="28"/>
                <w:cs/>
              </w:rPr>
              <w:t>เอสซีจี</w:t>
            </w:r>
            <w:r w:rsidRPr="0014193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14193F">
              <w:rPr>
                <w:rFonts w:asciiTheme="majorBidi" w:hAnsiTheme="majorBidi" w:cs="Angsana New" w:hint="cs"/>
                <w:sz w:val="28"/>
                <w:szCs w:val="28"/>
                <w:cs/>
              </w:rPr>
              <w:t>เซรามิกส์</w:t>
            </w:r>
            <w:r w:rsidRPr="0014193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14193F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  <w:r w:rsidRPr="0014193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(</w:t>
            </w:r>
            <w:r w:rsidRPr="0014193F">
              <w:rPr>
                <w:rFonts w:asciiTheme="majorBidi" w:hAnsiTheme="majorBidi" w:cs="Angsana New" w:hint="cs"/>
                <w:sz w:val="28"/>
                <w:szCs w:val="28"/>
                <w:cs/>
              </w:rPr>
              <w:t>มหาชน</w:t>
            </w:r>
            <w:r w:rsidRPr="0014193F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616" w:type="pct"/>
            <w:shd w:val="clear" w:color="auto" w:fill="auto"/>
          </w:tcPr>
          <w:p w14:paraId="6DC1A34A" w14:textId="35508FD2" w:rsidR="007B4BDE" w:rsidRPr="00DA0CF3" w:rsidRDefault="007B4BDE" w:rsidP="007B4BD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443" w:type="pct"/>
            <w:shd w:val="clear" w:color="auto" w:fill="auto"/>
          </w:tcPr>
          <w:p w14:paraId="38A234AF" w14:textId="5A5E6451" w:rsidR="007B4BDE" w:rsidRPr="00E54EFD" w:rsidRDefault="007B4BDE" w:rsidP="007B4BDE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84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เป็นบริษัทย่อยของบริษัทที่เกี่ยวข้องกับบริษัทสูงสุดของผู้ถือหุ้นรายใหญ่</w:t>
            </w:r>
          </w:p>
        </w:tc>
      </w:tr>
      <w:tr w:rsidR="007B4BDE" w:rsidRPr="00AE1C9D" w14:paraId="1F0DEA04" w14:textId="77777777" w:rsidTr="00AB6E0F">
        <w:trPr>
          <w:trHeight w:val="20"/>
        </w:trPr>
        <w:tc>
          <w:tcPr>
            <w:tcW w:w="1941" w:type="pct"/>
            <w:shd w:val="clear" w:color="auto" w:fill="auto"/>
          </w:tcPr>
          <w:p w14:paraId="31CFD9F5" w14:textId="3322044A" w:rsidR="007B4BDE" w:rsidRPr="00D72F87" w:rsidRDefault="007B4BDE" w:rsidP="007B4BD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4193F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14193F">
              <w:rPr>
                <w:rFonts w:asciiTheme="majorBidi" w:hAnsiTheme="majorBidi" w:cs="Angsana New" w:hint="cs"/>
                <w:sz w:val="28"/>
                <w:szCs w:val="28"/>
                <w:cs/>
              </w:rPr>
              <w:t>สยามคราฟท์อุตสาหกรรม</w:t>
            </w:r>
            <w:r w:rsidRPr="0014193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14193F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616" w:type="pct"/>
            <w:shd w:val="clear" w:color="auto" w:fill="auto"/>
          </w:tcPr>
          <w:p w14:paraId="0DE96579" w14:textId="6EAA402E" w:rsidR="007B4BDE" w:rsidRPr="00DA0CF3" w:rsidRDefault="007B4BDE" w:rsidP="007B4BD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1DA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443" w:type="pct"/>
            <w:shd w:val="clear" w:color="auto" w:fill="auto"/>
          </w:tcPr>
          <w:p w14:paraId="4DE681C9" w14:textId="723B68CA" w:rsidR="007B4BDE" w:rsidRPr="00E54EFD" w:rsidRDefault="007B4BDE" w:rsidP="007B4BDE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84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เป็นบริษัทย่อยของบริษัทที่เกี่ยวข้องกับบริษัทสูงสุดของผู้ถือหุ้นรายใหญ่</w:t>
            </w:r>
          </w:p>
        </w:tc>
      </w:tr>
      <w:tr w:rsidR="00F16883" w:rsidRPr="00AE1C9D" w14:paraId="0132166A" w14:textId="77777777" w:rsidTr="00094C57">
        <w:trPr>
          <w:trHeight w:val="20"/>
        </w:trPr>
        <w:tc>
          <w:tcPr>
            <w:tcW w:w="1941" w:type="pct"/>
            <w:shd w:val="clear" w:color="auto" w:fill="auto"/>
            <w:vAlign w:val="bottom"/>
          </w:tcPr>
          <w:p w14:paraId="5FC1C291" w14:textId="77777777" w:rsidR="00F16883" w:rsidRDefault="00F16883" w:rsidP="00094C57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D227B1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D227B1">
              <w:rPr>
                <w:rFonts w:asciiTheme="majorBidi" w:hAnsiTheme="majorBidi" w:cs="Angsana New" w:hint="cs"/>
                <w:sz w:val="28"/>
                <w:szCs w:val="28"/>
                <w:cs/>
              </w:rPr>
              <w:t>เอสซีจี</w:t>
            </w:r>
            <w:r w:rsidRPr="00D227B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227B1">
              <w:rPr>
                <w:rFonts w:asciiTheme="majorBidi" w:hAnsiTheme="majorBidi" w:cs="Angsana New" w:hint="cs"/>
                <w:sz w:val="28"/>
                <w:szCs w:val="28"/>
                <w:cs/>
              </w:rPr>
              <w:t>อินเตอร์เนชั่นแนล</w:t>
            </w:r>
            <w:r w:rsidRPr="00D227B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  <w:p w14:paraId="27520F57" w14:textId="77777777" w:rsidR="00F16883" w:rsidRPr="00AE1C9D" w:rsidRDefault="00F16883" w:rsidP="00094C57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</w:t>
            </w:r>
            <w:r w:rsidRPr="00D227B1">
              <w:rPr>
                <w:rFonts w:asciiTheme="majorBidi" w:hAnsiTheme="majorBidi" w:cs="Angsana New" w:hint="cs"/>
                <w:sz w:val="28"/>
                <w:szCs w:val="28"/>
                <w:cs/>
              </w:rPr>
              <w:t>คอร์ปอเรชั่น</w:t>
            </w:r>
            <w:r w:rsidRPr="00D227B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227B1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616" w:type="pct"/>
            <w:shd w:val="clear" w:color="auto" w:fill="auto"/>
          </w:tcPr>
          <w:p w14:paraId="12234E35" w14:textId="77777777" w:rsidR="00F16883" w:rsidRPr="00AE1C9D" w:rsidRDefault="00F16883" w:rsidP="00094C5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A0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443" w:type="pct"/>
            <w:shd w:val="clear" w:color="auto" w:fill="auto"/>
          </w:tcPr>
          <w:p w14:paraId="6F7BF34F" w14:textId="6ECDBFC5" w:rsidR="00F16883" w:rsidRPr="00E54EFD" w:rsidRDefault="00F16883" w:rsidP="00094C5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C784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เป็นบริษัทย่อยของผู้ถือหุ้นรายใหญ่</w:t>
            </w:r>
            <w:r w:rsidR="00F83F2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ของบริษัท</w:t>
            </w:r>
          </w:p>
        </w:tc>
      </w:tr>
      <w:tr w:rsidR="007D2501" w:rsidRPr="00AE1C9D" w14:paraId="7A304D7D" w14:textId="77777777" w:rsidTr="00AB6E0F">
        <w:trPr>
          <w:trHeight w:val="20"/>
        </w:trPr>
        <w:tc>
          <w:tcPr>
            <w:tcW w:w="1941" w:type="pct"/>
            <w:shd w:val="clear" w:color="auto" w:fill="auto"/>
            <w:vAlign w:val="bottom"/>
          </w:tcPr>
          <w:p w14:paraId="36F09828" w14:textId="77777777" w:rsidR="007D2501" w:rsidRDefault="007D2501" w:rsidP="00AB6E0F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2E5061">
              <w:rPr>
                <w:rFonts w:asciiTheme="majorBidi" w:hAnsiTheme="majorBidi" w:cstheme="majorBidi"/>
                <w:sz w:val="28"/>
                <w:szCs w:val="28"/>
              </w:rPr>
              <w:t>Khammouane</w:t>
            </w:r>
            <w:proofErr w:type="spellEnd"/>
            <w:r w:rsidRPr="002E5061">
              <w:rPr>
                <w:rFonts w:asciiTheme="majorBidi" w:hAnsiTheme="majorBidi" w:cstheme="majorBidi"/>
                <w:sz w:val="28"/>
                <w:szCs w:val="28"/>
              </w:rPr>
              <w:t xml:space="preserve"> Cement Co., Ltd.</w:t>
            </w:r>
          </w:p>
          <w:p w14:paraId="4709FBB1" w14:textId="77777777" w:rsidR="007D2501" w:rsidRPr="00AE1C9D" w:rsidRDefault="007D2501" w:rsidP="00AB6E0F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650981E0" w14:textId="77777777" w:rsidR="007D2501" w:rsidRPr="00AE1C9D" w:rsidRDefault="007D2501" w:rsidP="00AB6E0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ลาว</w:t>
            </w:r>
          </w:p>
        </w:tc>
        <w:tc>
          <w:tcPr>
            <w:tcW w:w="2443" w:type="pct"/>
            <w:shd w:val="clear" w:color="auto" w:fill="auto"/>
          </w:tcPr>
          <w:p w14:paraId="38C860A4" w14:textId="77777777" w:rsidR="007D2501" w:rsidRPr="00E54EFD" w:rsidRDefault="007D2501" w:rsidP="00AB6E0F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54EF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เป็นบริษัทย่อยของบริษัทที่เกี่ยวข้องกับบริษัทสูงสุดของผู้ถือหุ้นรายใหญ่</w:t>
            </w:r>
          </w:p>
        </w:tc>
      </w:tr>
      <w:tr w:rsidR="00F16883" w:rsidRPr="00AE1C9D" w14:paraId="55C3AFBF" w14:textId="77777777" w:rsidTr="00094C57">
        <w:trPr>
          <w:trHeight w:val="20"/>
        </w:trPr>
        <w:tc>
          <w:tcPr>
            <w:tcW w:w="1941" w:type="pct"/>
            <w:shd w:val="clear" w:color="auto" w:fill="auto"/>
            <w:vAlign w:val="bottom"/>
          </w:tcPr>
          <w:p w14:paraId="79928598" w14:textId="77777777" w:rsidR="00F16883" w:rsidRDefault="00F16883" w:rsidP="00094C57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5B22">
              <w:rPr>
                <w:rFonts w:asciiTheme="majorBidi" w:hAnsiTheme="majorBidi" w:cstheme="majorBidi"/>
                <w:sz w:val="28"/>
                <w:szCs w:val="28"/>
              </w:rPr>
              <w:t xml:space="preserve">PT Semen </w:t>
            </w:r>
            <w:proofErr w:type="spellStart"/>
            <w:r w:rsidRPr="000B5B22">
              <w:rPr>
                <w:rFonts w:asciiTheme="majorBidi" w:hAnsiTheme="majorBidi" w:cstheme="majorBidi"/>
                <w:sz w:val="28"/>
                <w:szCs w:val="28"/>
              </w:rPr>
              <w:t>Jawa</w:t>
            </w:r>
            <w:proofErr w:type="spellEnd"/>
          </w:p>
          <w:p w14:paraId="051C150E" w14:textId="77777777" w:rsidR="00F16883" w:rsidRPr="00AE1C9D" w:rsidRDefault="00F16883" w:rsidP="00094C57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21606A44" w14:textId="77777777" w:rsidR="00F16883" w:rsidRPr="00AE1C9D" w:rsidRDefault="00F16883" w:rsidP="00094C5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2443" w:type="pct"/>
            <w:shd w:val="clear" w:color="auto" w:fill="auto"/>
          </w:tcPr>
          <w:p w14:paraId="0AD984AE" w14:textId="77777777" w:rsidR="00F16883" w:rsidRPr="00E54EFD" w:rsidRDefault="00F16883" w:rsidP="00094C5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54EF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เป็นบริษัทย่อยของบริษัทที่เกี่ยวข้องกับบริษัทสูงสุดของผู้ถือหุ้นรายใหญ่</w:t>
            </w:r>
          </w:p>
        </w:tc>
      </w:tr>
      <w:tr w:rsidR="00F16883" w:rsidRPr="00AE1C9D" w14:paraId="301A6A36" w14:textId="77777777" w:rsidTr="00094C57">
        <w:trPr>
          <w:trHeight w:val="20"/>
        </w:trPr>
        <w:tc>
          <w:tcPr>
            <w:tcW w:w="1941" w:type="pct"/>
            <w:shd w:val="clear" w:color="auto" w:fill="auto"/>
          </w:tcPr>
          <w:p w14:paraId="1A0C53D1" w14:textId="77777777" w:rsidR="00F16883" w:rsidRPr="00AE1C9D" w:rsidRDefault="00F16883" w:rsidP="00094C57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46AA">
              <w:rPr>
                <w:rFonts w:asciiTheme="majorBidi" w:hAnsiTheme="majorBidi" w:cstheme="majorBidi"/>
                <w:sz w:val="28"/>
                <w:szCs w:val="28"/>
              </w:rPr>
              <w:t xml:space="preserve">PT Chandra Asri Pacific </w:t>
            </w:r>
            <w:proofErr w:type="spellStart"/>
            <w:r w:rsidRPr="006146AA">
              <w:rPr>
                <w:rFonts w:asciiTheme="majorBidi" w:hAnsiTheme="majorBidi" w:cstheme="majorBidi"/>
                <w:sz w:val="28"/>
                <w:szCs w:val="28"/>
              </w:rPr>
              <w:t>Tbk</w:t>
            </w:r>
            <w:proofErr w:type="spellEnd"/>
            <w:r w:rsidRPr="006146AA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616" w:type="pct"/>
            <w:shd w:val="clear" w:color="auto" w:fill="auto"/>
          </w:tcPr>
          <w:p w14:paraId="65F83FF5" w14:textId="77777777" w:rsidR="00F16883" w:rsidRPr="00AE1C9D" w:rsidRDefault="00F16883" w:rsidP="00094C5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2443" w:type="pct"/>
            <w:shd w:val="clear" w:color="auto" w:fill="auto"/>
          </w:tcPr>
          <w:p w14:paraId="7FBA7B55" w14:textId="77777777" w:rsidR="00F16883" w:rsidRPr="00E54EFD" w:rsidRDefault="00F16883" w:rsidP="00094C5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54EF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เป็นบริษัทร่วมของบริษัทที่เกี่ยวข้องกับบริษัทสูงสุดของผู้ถือหุ้นรายใหญ่</w:t>
            </w:r>
          </w:p>
        </w:tc>
      </w:tr>
    </w:tbl>
    <w:p w14:paraId="3BB55C31" w14:textId="77777777" w:rsidR="00F16883" w:rsidRPr="00F82D01" w:rsidRDefault="00F16883" w:rsidP="00045EB0">
      <w:pPr>
        <w:tabs>
          <w:tab w:val="clear" w:pos="454"/>
        </w:tabs>
        <w:spacing w:line="240" w:lineRule="auto"/>
        <w:ind w:right="45"/>
        <w:jc w:val="thaiDistribute"/>
        <w:rPr>
          <w:rFonts w:asciiTheme="majorBidi" w:hAnsiTheme="majorBidi" w:cstheme="majorBidi"/>
          <w:b/>
          <w:sz w:val="2"/>
          <w:szCs w:val="2"/>
          <w:cs/>
        </w:rPr>
      </w:pPr>
    </w:p>
    <w:tbl>
      <w:tblPr>
        <w:tblW w:w="91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4"/>
        <w:gridCol w:w="278"/>
        <w:gridCol w:w="1115"/>
        <w:gridCol w:w="258"/>
        <w:gridCol w:w="11"/>
        <w:gridCol w:w="1080"/>
        <w:gridCol w:w="271"/>
        <w:gridCol w:w="7"/>
        <w:gridCol w:w="1077"/>
      </w:tblGrid>
      <w:tr w:rsidR="009D7D66" w:rsidRPr="001D03C7" w14:paraId="7D85885D" w14:textId="77777777" w:rsidTr="00697C08">
        <w:trPr>
          <w:tblHeader/>
        </w:trPr>
        <w:tc>
          <w:tcPr>
            <w:tcW w:w="2166" w:type="pct"/>
            <w:shd w:val="clear" w:color="auto" w:fill="auto"/>
          </w:tcPr>
          <w:p w14:paraId="2B3F05B8" w14:textId="6102D979" w:rsidR="009D7D66" w:rsidRPr="00F82D01" w:rsidRDefault="00F82D01" w:rsidP="00F82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82D0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5" w:type="pct"/>
            <w:gridSpan w:val="3"/>
          </w:tcPr>
          <w:p w14:paraId="2BCB2C14" w14:textId="77777777" w:rsidR="009D7D66" w:rsidRPr="001D03C7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gridSpan w:val="2"/>
          </w:tcPr>
          <w:p w14:paraId="2C66B2A4" w14:textId="77777777" w:rsidR="009D7D66" w:rsidRPr="001D03C7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pct"/>
            <w:gridSpan w:val="4"/>
          </w:tcPr>
          <w:p w14:paraId="7ADFF9F8" w14:textId="77777777" w:rsidR="009D7D66" w:rsidRPr="001D03C7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D7D66" w:rsidRPr="001D03C7" w14:paraId="12E87D09" w14:textId="77777777" w:rsidTr="00697C08">
        <w:trPr>
          <w:tblHeader/>
        </w:trPr>
        <w:tc>
          <w:tcPr>
            <w:tcW w:w="2166" w:type="pct"/>
          </w:tcPr>
          <w:p w14:paraId="06CD5FEF" w14:textId="16BAD60E" w:rsidR="009D7D66" w:rsidRPr="001D03C7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</w:t>
            </w:r>
            <w:r w:rsidR="0029326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ดือนสิ้นสุดวันที่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93" w:type="pct"/>
          </w:tcPr>
          <w:p w14:paraId="0FE608F4" w14:textId="435CDEDA" w:rsidR="009D7D66" w:rsidRPr="001D03C7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2554C" w:rsidRPr="001D03C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" w:type="pct"/>
          </w:tcPr>
          <w:p w14:paraId="06F223CE" w14:textId="77777777" w:rsidR="009D7D66" w:rsidRPr="001D03C7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12543AEE" w14:textId="547BAF0A" w:rsidR="009D7D66" w:rsidRPr="001D03C7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2554C" w:rsidRPr="001D03C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" w:type="pct"/>
            <w:gridSpan w:val="2"/>
          </w:tcPr>
          <w:p w14:paraId="44656C91" w14:textId="77777777" w:rsidR="009D7D66" w:rsidRPr="001D03C7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0202C1AF" w14:textId="79B3BBE3" w:rsidR="009D7D66" w:rsidRPr="001D03C7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2554C" w:rsidRPr="001D03C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8" w:type="pct"/>
          </w:tcPr>
          <w:p w14:paraId="3ECD033B" w14:textId="77777777" w:rsidR="009D7D66" w:rsidRPr="001D03C7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5A01D22A" w14:textId="3A787370" w:rsidR="009D7D66" w:rsidRPr="001D03C7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2554C" w:rsidRPr="001D03C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D7D66" w:rsidRPr="001D03C7" w14:paraId="6E9034E0" w14:textId="77777777" w:rsidTr="00697C08">
        <w:trPr>
          <w:tblHeader/>
        </w:trPr>
        <w:tc>
          <w:tcPr>
            <w:tcW w:w="2166" w:type="pct"/>
          </w:tcPr>
          <w:p w14:paraId="7C118BB2" w14:textId="77777777" w:rsidR="009D7D66" w:rsidRPr="001D03C7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4" w:type="pct"/>
            <w:gridSpan w:val="9"/>
          </w:tcPr>
          <w:p w14:paraId="48292C2A" w14:textId="77777777" w:rsidR="009D7D66" w:rsidRPr="001D03C7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D7D66" w:rsidRPr="001D03C7" w14:paraId="362FEA6C" w14:textId="77777777" w:rsidTr="00C13D73">
        <w:tc>
          <w:tcPr>
            <w:tcW w:w="2166" w:type="pct"/>
          </w:tcPr>
          <w:p w14:paraId="2D496B9D" w14:textId="77777777" w:rsidR="009D7D66" w:rsidRPr="001D03C7" w:rsidRDefault="009D7D66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3C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74B231C9" w14:textId="77777777" w:rsidR="009D7D66" w:rsidRPr="001D03C7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52" w:type="pct"/>
          </w:tcPr>
          <w:p w14:paraId="732CDE5B" w14:textId="77777777" w:rsidR="009D7D66" w:rsidRPr="001D03C7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10" w:type="pct"/>
          </w:tcPr>
          <w:p w14:paraId="1B5B5075" w14:textId="77777777" w:rsidR="009D7D66" w:rsidRPr="001D03C7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1" w:type="pct"/>
          </w:tcPr>
          <w:p w14:paraId="192A54AD" w14:textId="77777777" w:rsidR="009D7D66" w:rsidRPr="001D03C7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7" w:type="pct"/>
            <w:gridSpan w:val="2"/>
          </w:tcPr>
          <w:p w14:paraId="07FF1EDB" w14:textId="77777777" w:rsidR="009D7D66" w:rsidRPr="001D03C7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8" w:type="pct"/>
          </w:tcPr>
          <w:p w14:paraId="614F7F43" w14:textId="77777777" w:rsidR="009D7D66" w:rsidRPr="001D03C7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593" w:type="pct"/>
            <w:gridSpan w:val="2"/>
          </w:tcPr>
          <w:p w14:paraId="41D22706" w14:textId="77777777" w:rsidR="009D7D66" w:rsidRPr="001D03C7" w:rsidRDefault="009D7D66" w:rsidP="00C13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BE0214" w:rsidRPr="001D03C7" w14:paraId="606E1434" w14:textId="77777777" w:rsidTr="00C13D73">
        <w:tc>
          <w:tcPr>
            <w:tcW w:w="2166" w:type="pct"/>
          </w:tcPr>
          <w:p w14:paraId="6740F185" w14:textId="77777777" w:rsidR="00BE0214" w:rsidRPr="001D03C7" w:rsidRDefault="00BE0214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93" w:type="pct"/>
          </w:tcPr>
          <w:p w14:paraId="417E75AD" w14:textId="75FFBEA5" w:rsidR="00BE0214" w:rsidRPr="001D03C7" w:rsidRDefault="00D53B9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2B753914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4B1B75D4" w14:textId="7A7A48DE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77841D61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22680A80" w14:textId="5475DB6D" w:rsidR="00BE0214" w:rsidRPr="001D03C7" w:rsidRDefault="000C46BA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84,967</w:t>
            </w:r>
          </w:p>
        </w:tc>
        <w:tc>
          <w:tcPr>
            <w:tcW w:w="148" w:type="pct"/>
          </w:tcPr>
          <w:p w14:paraId="0C679882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593" w:type="pct"/>
            <w:gridSpan w:val="2"/>
          </w:tcPr>
          <w:p w14:paraId="7D527C0E" w14:textId="4425C919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35,653</w:t>
            </w:r>
          </w:p>
        </w:tc>
      </w:tr>
      <w:tr w:rsidR="00BE0214" w:rsidRPr="001D03C7" w14:paraId="2383DDCD" w14:textId="77777777" w:rsidTr="00C13D73">
        <w:tc>
          <w:tcPr>
            <w:tcW w:w="2166" w:type="pct"/>
            <w:vAlign w:val="bottom"/>
          </w:tcPr>
          <w:p w14:paraId="7A09F71D" w14:textId="77777777" w:rsidR="00BE0214" w:rsidRPr="001D03C7" w:rsidRDefault="00BE0214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6B5A06C6" w14:textId="6F41A77D" w:rsidR="00BE0214" w:rsidRPr="001D03C7" w:rsidRDefault="00D53B9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77C2C1DA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0593C601" w14:textId="035B4C38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11FC6F1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0B1FD655" w14:textId="42C87821" w:rsidR="00BE0214" w:rsidRPr="001D03C7" w:rsidRDefault="00043869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63,295</w:t>
            </w:r>
          </w:p>
        </w:tc>
        <w:tc>
          <w:tcPr>
            <w:tcW w:w="148" w:type="pct"/>
          </w:tcPr>
          <w:p w14:paraId="5F6E38FE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228D585E" w14:textId="462D4904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48,358</w:t>
            </w:r>
          </w:p>
        </w:tc>
      </w:tr>
      <w:tr w:rsidR="00BE0214" w:rsidRPr="001D03C7" w14:paraId="151F328F" w14:textId="77777777" w:rsidTr="00C13D73">
        <w:tc>
          <w:tcPr>
            <w:tcW w:w="2166" w:type="pct"/>
            <w:vAlign w:val="bottom"/>
          </w:tcPr>
          <w:p w14:paraId="14E0B82C" w14:textId="15CC9044" w:rsidR="00BE0214" w:rsidRPr="001D03C7" w:rsidRDefault="00BE0214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93" w:type="pct"/>
          </w:tcPr>
          <w:p w14:paraId="0C063A64" w14:textId="44C367D0" w:rsidR="00BE0214" w:rsidRPr="001D03C7" w:rsidRDefault="00D53B9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65FACFF7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62091510" w14:textId="4F6983B6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179FAF4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0F9D2AF3" w14:textId="155525DD" w:rsidR="00BE0214" w:rsidRPr="001D03C7" w:rsidRDefault="00923811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2B1F25">
              <w:rPr>
                <w:rFonts w:asciiTheme="majorBidi" w:hAnsiTheme="majorBidi" w:cstheme="majorBidi"/>
                <w:sz w:val="28"/>
                <w:szCs w:val="28"/>
              </w:rPr>
              <w:t>,230</w:t>
            </w:r>
          </w:p>
        </w:tc>
        <w:tc>
          <w:tcPr>
            <w:tcW w:w="148" w:type="pct"/>
          </w:tcPr>
          <w:p w14:paraId="1B856A9F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68580E08" w14:textId="6EB0D935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178,360</w:t>
            </w:r>
          </w:p>
        </w:tc>
      </w:tr>
      <w:tr w:rsidR="00BE0214" w:rsidRPr="001D03C7" w14:paraId="6C911F8F" w14:textId="77777777" w:rsidTr="00C13D73">
        <w:tc>
          <w:tcPr>
            <w:tcW w:w="2166" w:type="pct"/>
            <w:vAlign w:val="bottom"/>
          </w:tcPr>
          <w:p w14:paraId="68E34FC5" w14:textId="77777777" w:rsidR="00BE0214" w:rsidRPr="001D03C7" w:rsidRDefault="00BE0214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73781EC4" w14:textId="177264B7" w:rsidR="00BE0214" w:rsidRPr="001D03C7" w:rsidRDefault="00D53B9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62413C1D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BAC0890" w14:textId="6D2C614C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1D168F6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29B46788" w14:textId="2775BB85" w:rsidR="00BE0214" w:rsidRPr="001D03C7" w:rsidRDefault="00A411DA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A96F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148" w:type="pct"/>
          </w:tcPr>
          <w:p w14:paraId="08F48ECC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2916D90A" w14:textId="6B44E2A1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15,650</w:t>
            </w:r>
          </w:p>
        </w:tc>
      </w:tr>
      <w:tr w:rsidR="00BE0214" w:rsidRPr="001D03C7" w14:paraId="1AC09814" w14:textId="77777777" w:rsidTr="00C13D73">
        <w:tc>
          <w:tcPr>
            <w:tcW w:w="2166" w:type="pct"/>
            <w:vAlign w:val="bottom"/>
          </w:tcPr>
          <w:p w14:paraId="1674A35E" w14:textId="11A5AAAD" w:rsidR="00BE0214" w:rsidRPr="001D03C7" w:rsidRDefault="00BE0214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ค่าบริการ</w:t>
            </w:r>
            <w:r w:rsidR="00F82D01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593" w:type="pct"/>
          </w:tcPr>
          <w:p w14:paraId="13AC0EB7" w14:textId="1A8E8544" w:rsidR="00BE0214" w:rsidRPr="001D03C7" w:rsidRDefault="00D53B9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4ABD337C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576CEDF1" w14:textId="6BDBC122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08F124D9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261F5AB2" w14:textId="229B1F35" w:rsidR="00BE0214" w:rsidRPr="001D03C7" w:rsidRDefault="007C51C7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431,262</w:t>
            </w:r>
          </w:p>
        </w:tc>
        <w:tc>
          <w:tcPr>
            <w:tcW w:w="148" w:type="pct"/>
          </w:tcPr>
          <w:p w14:paraId="1BE72B8B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0E7E34E9" w14:textId="2CCF0490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91,472</w:t>
            </w:r>
          </w:p>
        </w:tc>
      </w:tr>
      <w:tr w:rsidR="00BE0214" w:rsidRPr="001D03C7" w14:paraId="2B864D1C" w14:textId="77777777" w:rsidTr="00C13D73">
        <w:tc>
          <w:tcPr>
            <w:tcW w:w="2166" w:type="pct"/>
            <w:vAlign w:val="bottom"/>
          </w:tcPr>
          <w:p w14:paraId="6996EB0A" w14:textId="51F307C3" w:rsidR="00BE0214" w:rsidRPr="001D03C7" w:rsidRDefault="00BE0214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ค่าเช่า</w:t>
            </w:r>
            <w:r w:rsidR="008012F2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593" w:type="pct"/>
          </w:tcPr>
          <w:p w14:paraId="5DC3CC2D" w14:textId="689B51CD" w:rsidR="00BE0214" w:rsidRPr="001D03C7" w:rsidRDefault="00D53B9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3B7CC99E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3D4F821F" w14:textId="093B9DB8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2E3FC34B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5F33DA87" w14:textId="0A2F5AB3" w:rsidR="00BE0214" w:rsidRPr="001D03C7" w:rsidRDefault="0093136F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61,983</w:t>
            </w:r>
          </w:p>
        </w:tc>
        <w:tc>
          <w:tcPr>
            <w:tcW w:w="148" w:type="pct"/>
          </w:tcPr>
          <w:p w14:paraId="6353556B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0F00C4B0" w14:textId="11DCF590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61,467</w:t>
            </w:r>
          </w:p>
        </w:tc>
      </w:tr>
      <w:tr w:rsidR="00BE0214" w:rsidRPr="001D03C7" w14:paraId="173CCED3" w14:textId="77777777" w:rsidTr="00C13D73">
        <w:tc>
          <w:tcPr>
            <w:tcW w:w="2166" w:type="pct"/>
            <w:vAlign w:val="bottom"/>
          </w:tcPr>
          <w:p w14:paraId="29A18C31" w14:textId="1D06B732" w:rsidR="00BE0214" w:rsidRPr="001D03C7" w:rsidRDefault="00BE0214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93" w:type="pct"/>
          </w:tcPr>
          <w:p w14:paraId="358BF0A5" w14:textId="19288142" w:rsidR="00BE0214" w:rsidRPr="001D03C7" w:rsidRDefault="004D520A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549BB04C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3C742F3" w14:textId="41F390B3" w:rsidR="00BE0214" w:rsidRPr="001D03C7" w:rsidRDefault="004D520A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3E606155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1282D9DD" w14:textId="24CBB7CD" w:rsidR="00BE0214" w:rsidRPr="001D03C7" w:rsidRDefault="00E92DAF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8432C">
              <w:rPr>
                <w:rFonts w:asciiTheme="majorBidi" w:hAnsiTheme="majorBidi" w:cstheme="majorBidi"/>
                <w:sz w:val="28"/>
                <w:szCs w:val="28"/>
              </w:rPr>
              <w:t>,993</w:t>
            </w:r>
          </w:p>
        </w:tc>
        <w:tc>
          <w:tcPr>
            <w:tcW w:w="148" w:type="pct"/>
          </w:tcPr>
          <w:p w14:paraId="40ECC0E9" w14:textId="77777777" w:rsidR="00BE0214" w:rsidRPr="00043869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3" w:type="pct"/>
            <w:gridSpan w:val="2"/>
          </w:tcPr>
          <w:p w14:paraId="55B18B60" w14:textId="73602913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16,760</w:t>
            </w:r>
          </w:p>
        </w:tc>
      </w:tr>
      <w:tr w:rsidR="00BE0214" w:rsidRPr="001D03C7" w14:paraId="679150CC" w14:textId="77777777" w:rsidTr="00C13D73">
        <w:tc>
          <w:tcPr>
            <w:tcW w:w="2166" w:type="pct"/>
            <w:vAlign w:val="bottom"/>
          </w:tcPr>
          <w:p w14:paraId="7CAE9FED" w14:textId="77777777" w:rsidR="00BE0214" w:rsidRPr="001D03C7" w:rsidRDefault="00BE0214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93" w:type="pct"/>
          </w:tcPr>
          <w:p w14:paraId="523A4786" w14:textId="2E58463A" w:rsidR="00BE0214" w:rsidRPr="001D03C7" w:rsidRDefault="004D520A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20D6C669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6A865EBE" w14:textId="1485CBC2" w:rsidR="00BE0214" w:rsidRPr="001D03C7" w:rsidRDefault="00286B32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3FED8C7E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1733A614" w14:textId="241B2A0F" w:rsidR="00BE0214" w:rsidRPr="001D03C7" w:rsidRDefault="00837D30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5,259</w:t>
            </w:r>
          </w:p>
        </w:tc>
        <w:tc>
          <w:tcPr>
            <w:tcW w:w="148" w:type="pct"/>
          </w:tcPr>
          <w:p w14:paraId="3376FAC0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767E550A" w14:textId="74FC0D11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3,263</w:t>
            </w:r>
          </w:p>
        </w:tc>
      </w:tr>
      <w:tr w:rsidR="00BE0214" w:rsidRPr="00ED756B" w14:paraId="2D2D53F8" w14:textId="77777777" w:rsidTr="00E46163">
        <w:trPr>
          <w:trHeight w:val="164"/>
        </w:trPr>
        <w:tc>
          <w:tcPr>
            <w:tcW w:w="2166" w:type="pct"/>
            <w:vAlign w:val="bottom"/>
          </w:tcPr>
          <w:p w14:paraId="4CD59F2A" w14:textId="77777777" w:rsidR="00BE0214" w:rsidRPr="00E46163" w:rsidRDefault="00BE0214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93" w:type="pct"/>
          </w:tcPr>
          <w:p w14:paraId="3A47EE2B" w14:textId="77777777" w:rsidR="00BE0214" w:rsidRPr="00E46163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2" w:type="pct"/>
          </w:tcPr>
          <w:p w14:paraId="7488AE47" w14:textId="77777777" w:rsidR="00BE0214" w:rsidRPr="00E46163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0" w:type="pct"/>
          </w:tcPr>
          <w:p w14:paraId="3A92BEA6" w14:textId="77777777" w:rsidR="00BE0214" w:rsidRPr="00E46163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41" w:type="pct"/>
          </w:tcPr>
          <w:p w14:paraId="2AA8ACAA" w14:textId="77777777" w:rsidR="00BE0214" w:rsidRPr="00E46163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97" w:type="pct"/>
            <w:gridSpan w:val="2"/>
          </w:tcPr>
          <w:p w14:paraId="23F4BEBD" w14:textId="77777777" w:rsidR="00BE0214" w:rsidRPr="00E46163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8" w:type="pct"/>
          </w:tcPr>
          <w:p w14:paraId="7F462F59" w14:textId="77777777" w:rsidR="00BE0214" w:rsidRPr="00E46163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93" w:type="pct"/>
            <w:gridSpan w:val="2"/>
          </w:tcPr>
          <w:p w14:paraId="42936F9B" w14:textId="77777777" w:rsidR="00BE0214" w:rsidRPr="00E46163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BE0214" w:rsidRPr="001D03C7" w14:paraId="17DDC887" w14:textId="77777777" w:rsidTr="00C13D73">
        <w:tc>
          <w:tcPr>
            <w:tcW w:w="2166" w:type="pct"/>
            <w:vAlign w:val="bottom"/>
          </w:tcPr>
          <w:p w14:paraId="3EFB0F96" w14:textId="77777777" w:rsidR="00BE0214" w:rsidRPr="001D03C7" w:rsidRDefault="00BE0214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</w:tcPr>
          <w:p w14:paraId="4091B3B3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30A7BB6F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2DCE7043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63B57322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430ED36A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AD17136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3FF0E714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0214" w:rsidRPr="001D03C7" w14:paraId="4D348E30" w14:textId="77777777" w:rsidTr="00C13D73">
        <w:tc>
          <w:tcPr>
            <w:tcW w:w="2166" w:type="pct"/>
          </w:tcPr>
          <w:p w14:paraId="3262A9DA" w14:textId="77777777" w:rsidR="00BE0214" w:rsidRPr="001D03C7" w:rsidRDefault="00BE0214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1D03C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93" w:type="pct"/>
          </w:tcPr>
          <w:p w14:paraId="0E1ADCA0" w14:textId="345036C6" w:rsidR="00BE0214" w:rsidRPr="001D03C7" w:rsidRDefault="00EA0B5B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336,254</w:t>
            </w:r>
          </w:p>
        </w:tc>
        <w:tc>
          <w:tcPr>
            <w:tcW w:w="152" w:type="pct"/>
          </w:tcPr>
          <w:p w14:paraId="378EA417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639E882" w14:textId="707E7C5A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194,676</w:t>
            </w:r>
          </w:p>
        </w:tc>
        <w:tc>
          <w:tcPr>
            <w:tcW w:w="141" w:type="pct"/>
          </w:tcPr>
          <w:p w14:paraId="2699C17C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73A06811" w14:textId="3B3366E2" w:rsidR="00BE0214" w:rsidRPr="001D03C7" w:rsidRDefault="00AB6E23" w:rsidP="00AB6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</w:t>
            </w:r>
            <w:r w:rsidR="0032540B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148" w:type="pct"/>
          </w:tcPr>
          <w:p w14:paraId="6BC552F4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0C0C415F" w14:textId="6224FF41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62,604</w:t>
            </w:r>
          </w:p>
        </w:tc>
      </w:tr>
      <w:tr w:rsidR="00BE0214" w:rsidRPr="001D03C7" w14:paraId="4B7D9FA0" w14:textId="77777777" w:rsidTr="00C13D73">
        <w:tc>
          <w:tcPr>
            <w:tcW w:w="2166" w:type="pct"/>
          </w:tcPr>
          <w:p w14:paraId="743F9583" w14:textId="77777777" w:rsidR="00BE0214" w:rsidRPr="001D03C7" w:rsidRDefault="00BE0214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4657A6C5" w14:textId="72D6D81D" w:rsidR="00BE0214" w:rsidRPr="001D03C7" w:rsidRDefault="006406F1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8,022</w:t>
            </w:r>
          </w:p>
        </w:tc>
        <w:tc>
          <w:tcPr>
            <w:tcW w:w="152" w:type="pct"/>
          </w:tcPr>
          <w:p w14:paraId="2BA5A7DD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0D258A07" w14:textId="1BCC88D3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3,657</w:t>
            </w:r>
          </w:p>
        </w:tc>
        <w:tc>
          <w:tcPr>
            <w:tcW w:w="141" w:type="pct"/>
          </w:tcPr>
          <w:p w14:paraId="742CDF9E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788BAFA0" w14:textId="68FCE43B" w:rsidR="00BE0214" w:rsidRPr="001D03C7" w:rsidRDefault="008F0B9B" w:rsidP="008F0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48" w:type="pct"/>
          </w:tcPr>
          <w:p w14:paraId="21DD7773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593" w:type="pct"/>
            <w:gridSpan w:val="2"/>
          </w:tcPr>
          <w:p w14:paraId="483C4706" w14:textId="712B3659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0214" w:rsidRPr="001D03C7" w14:paraId="740CB4B9" w14:textId="77777777" w:rsidTr="00C13D73">
        <w:tc>
          <w:tcPr>
            <w:tcW w:w="2166" w:type="pct"/>
          </w:tcPr>
          <w:p w14:paraId="2D618CED" w14:textId="77777777" w:rsidR="00BE0214" w:rsidRPr="001D03C7" w:rsidRDefault="00BE0214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126824BC" w14:textId="4B32597F" w:rsidR="00BE0214" w:rsidRPr="001D03C7" w:rsidRDefault="008B213B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8,856</w:t>
            </w:r>
          </w:p>
        </w:tc>
        <w:tc>
          <w:tcPr>
            <w:tcW w:w="152" w:type="pct"/>
          </w:tcPr>
          <w:p w14:paraId="40560275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3EA92B41" w14:textId="5A5EF545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3,599</w:t>
            </w:r>
          </w:p>
        </w:tc>
        <w:tc>
          <w:tcPr>
            <w:tcW w:w="141" w:type="pct"/>
          </w:tcPr>
          <w:p w14:paraId="7AED33E7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78ED1635" w14:textId="073AB933" w:rsidR="00BE0214" w:rsidRPr="001D03C7" w:rsidRDefault="006106D2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6,681</w:t>
            </w:r>
          </w:p>
        </w:tc>
        <w:tc>
          <w:tcPr>
            <w:tcW w:w="148" w:type="pct"/>
          </w:tcPr>
          <w:p w14:paraId="3A79E1AC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70D3450B" w14:textId="65C0FA4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</w:tr>
      <w:tr w:rsidR="00BE0214" w:rsidRPr="001D03C7" w14:paraId="61FF2D68" w14:textId="77777777" w:rsidTr="00C13D73">
        <w:tc>
          <w:tcPr>
            <w:tcW w:w="2166" w:type="pct"/>
            <w:vAlign w:val="bottom"/>
          </w:tcPr>
          <w:p w14:paraId="267E159E" w14:textId="279844B5" w:rsidR="00BE0214" w:rsidRPr="00286B32" w:rsidRDefault="004D520A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286B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</w:t>
            </w:r>
            <w:r w:rsidR="0006723F" w:rsidRPr="00286B32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บริการ</w:t>
            </w:r>
            <w:r w:rsidRPr="00286B32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593" w:type="pct"/>
          </w:tcPr>
          <w:p w14:paraId="4E102457" w14:textId="733194DB" w:rsidR="00BE0214" w:rsidRPr="00286B32" w:rsidRDefault="00672DF8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1,699</w:t>
            </w:r>
          </w:p>
        </w:tc>
        <w:tc>
          <w:tcPr>
            <w:tcW w:w="152" w:type="pct"/>
          </w:tcPr>
          <w:p w14:paraId="5C4F048E" w14:textId="77777777" w:rsidR="00BE0214" w:rsidRPr="00286B32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5E6EAB74" w14:textId="5329F8A5" w:rsidR="00BE0214" w:rsidRPr="00286B32" w:rsidRDefault="00672DF8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  <w:tc>
          <w:tcPr>
            <w:tcW w:w="141" w:type="pct"/>
          </w:tcPr>
          <w:p w14:paraId="56B4623F" w14:textId="77777777" w:rsidR="00BE0214" w:rsidRPr="00286B32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6129F44F" w14:textId="1FA25684" w:rsidR="00BE0214" w:rsidRPr="00286B32" w:rsidRDefault="00286B32" w:rsidP="008B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86B32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8" w:type="pct"/>
          </w:tcPr>
          <w:p w14:paraId="218E6A58" w14:textId="77777777" w:rsidR="00BE0214" w:rsidRPr="00286B32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6F927E2B" w14:textId="57BE2D0F" w:rsidR="00BE0214" w:rsidRPr="00286B32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86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723F" w:rsidRPr="001D03C7" w14:paraId="0C5E3B4F" w14:textId="77777777" w:rsidTr="00C13D73">
        <w:tc>
          <w:tcPr>
            <w:tcW w:w="2166" w:type="pct"/>
            <w:vAlign w:val="bottom"/>
          </w:tcPr>
          <w:p w14:paraId="0BCC59DF" w14:textId="728AF0C6" w:rsidR="0006723F" w:rsidRPr="00286B32" w:rsidRDefault="0006723F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286B32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593" w:type="pct"/>
          </w:tcPr>
          <w:p w14:paraId="39A087B8" w14:textId="26D483BA" w:rsidR="0006723F" w:rsidRPr="00286B32" w:rsidRDefault="00672DF8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33,252</w:t>
            </w:r>
          </w:p>
        </w:tc>
        <w:tc>
          <w:tcPr>
            <w:tcW w:w="152" w:type="pct"/>
          </w:tcPr>
          <w:p w14:paraId="5E83712A" w14:textId="77777777" w:rsidR="0006723F" w:rsidRPr="00286B32" w:rsidRDefault="0006723F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399317F" w14:textId="74B8A798" w:rsidR="0006723F" w:rsidRPr="00286B32" w:rsidRDefault="00672DF8" w:rsidP="00672D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2DF8">
              <w:rPr>
                <w:rFonts w:asciiTheme="majorBidi" w:hAnsiTheme="majorBidi" w:cstheme="majorBidi"/>
                <w:sz w:val="28"/>
                <w:szCs w:val="28"/>
              </w:rPr>
              <w:t>2,707</w:t>
            </w:r>
          </w:p>
        </w:tc>
        <w:tc>
          <w:tcPr>
            <w:tcW w:w="141" w:type="pct"/>
          </w:tcPr>
          <w:p w14:paraId="570CBBCA" w14:textId="77777777" w:rsidR="0006723F" w:rsidRPr="00286B32" w:rsidRDefault="0006723F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1E8D0888" w14:textId="51CA386C" w:rsidR="0006723F" w:rsidRPr="00286B32" w:rsidRDefault="00286B32" w:rsidP="008B2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86B32">
              <w:rPr>
                <w:rFonts w:asciiTheme="majorBidi" w:eastAsia="Cordia New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148" w:type="pct"/>
          </w:tcPr>
          <w:p w14:paraId="238CFC36" w14:textId="77777777" w:rsidR="0006723F" w:rsidRPr="00286B32" w:rsidRDefault="0006723F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72B45CEF" w14:textId="4FC79899" w:rsidR="0006723F" w:rsidRPr="00286B32" w:rsidRDefault="00286B32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86B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0214" w:rsidRPr="00ED756B" w14:paraId="163B4DF2" w14:textId="77777777" w:rsidTr="00C13D73">
        <w:tc>
          <w:tcPr>
            <w:tcW w:w="2166" w:type="pct"/>
            <w:vAlign w:val="bottom"/>
          </w:tcPr>
          <w:p w14:paraId="6FFB8F6A" w14:textId="77777777" w:rsidR="00BE0214" w:rsidRPr="00E46163" w:rsidRDefault="00BE0214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93" w:type="pct"/>
          </w:tcPr>
          <w:p w14:paraId="20B9C6F4" w14:textId="77777777" w:rsidR="00BE0214" w:rsidRPr="00E46163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52" w:type="pct"/>
          </w:tcPr>
          <w:p w14:paraId="1212326B" w14:textId="77777777" w:rsidR="00BE0214" w:rsidRPr="00E46163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0" w:type="pct"/>
          </w:tcPr>
          <w:p w14:paraId="5F24FA0D" w14:textId="77777777" w:rsidR="00BE0214" w:rsidRPr="00E46163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" w:type="pct"/>
          </w:tcPr>
          <w:p w14:paraId="2899B3FE" w14:textId="77777777" w:rsidR="00BE0214" w:rsidRPr="00E46163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97" w:type="pct"/>
            <w:gridSpan w:val="2"/>
          </w:tcPr>
          <w:p w14:paraId="2B9AE700" w14:textId="77777777" w:rsidR="00BE0214" w:rsidRPr="00E46163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8" w:type="pct"/>
          </w:tcPr>
          <w:p w14:paraId="709CA8AA" w14:textId="77777777" w:rsidR="00BE0214" w:rsidRPr="00E46163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93" w:type="pct"/>
            <w:gridSpan w:val="2"/>
          </w:tcPr>
          <w:p w14:paraId="44FF6E67" w14:textId="77777777" w:rsidR="00BE0214" w:rsidRPr="00E46163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</w:tr>
      <w:tr w:rsidR="00BE0214" w:rsidRPr="001D03C7" w14:paraId="49B4F825" w14:textId="77777777" w:rsidTr="00C13D73">
        <w:tc>
          <w:tcPr>
            <w:tcW w:w="2166" w:type="pct"/>
          </w:tcPr>
          <w:p w14:paraId="7C29FF4C" w14:textId="77777777" w:rsidR="00BE0214" w:rsidRPr="001D03C7" w:rsidRDefault="00BE0214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72340443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50946FB5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698E45D9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121A8088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1DC1AE0F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2A3F4852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58C64795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0214" w:rsidRPr="001D03C7" w14:paraId="39855C8A" w14:textId="77777777" w:rsidTr="00C13D73">
        <w:tc>
          <w:tcPr>
            <w:tcW w:w="2166" w:type="pct"/>
            <w:vAlign w:val="bottom"/>
          </w:tcPr>
          <w:p w14:paraId="3EA07530" w14:textId="77777777" w:rsidR="00BE0214" w:rsidRPr="001D03C7" w:rsidRDefault="00BE0214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93" w:type="pct"/>
          </w:tcPr>
          <w:p w14:paraId="2CBC92CC" w14:textId="0E25182F" w:rsidR="00BE0214" w:rsidRPr="001D03C7" w:rsidRDefault="00803D9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10,962</w:t>
            </w:r>
          </w:p>
        </w:tc>
        <w:tc>
          <w:tcPr>
            <w:tcW w:w="152" w:type="pct"/>
          </w:tcPr>
          <w:p w14:paraId="59586636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2F56181C" w14:textId="5A1FFBE9" w:rsidR="00BE0214" w:rsidRPr="001D03C7" w:rsidRDefault="00B45382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31,928</w:t>
            </w:r>
          </w:p>
        </w:tc>
        <w:tc>
          <w:tcPr>
            <w:tcW w:w="141" w:type="pct"/>
          </w:tcPr>
          <w:p w14:paraId="14E7B2A1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17BC96C5" w14:textId="4BB81FB9" w:rsidR="00BE0214" w:rsidRPr="00612619" w:rsidRDefault="00612619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3,232</w:t>
            </w:r>
          </w:p>
        </w:tc>
        <w:tc>
          <w:tcPr>
            <w:tcW w:w="148" w:type="pct"/>
          </w:tcPr>
          <w:p w14:paraId="38F0B399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593" w:type="pct"/>
            <w:gridSpan w:val="2"/>
          </w:tcPr>
          <w:p w14:paraId="0526B89F" w14:textId="6F82F58D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</w:tr>
      <w:tr w:rsidR="00803D94" w:rsidRPr="001D03C7" w14:paraId="5D4A9F93" w14:textId="77777777" w:rsidTr="00764BCE">
        <w:trPr>
          <w:trHeight w:val="56"/>
        </w:trPr>
        <w:tc>
          <w:tcPr>
            <w:tcW w:w="2166" w:type="pct"/>
            <w:vAlign w:val="bottom"/>
          </w:tcPr>
          <w:p w14:paraId="7A6D6606" w14:textId="1F9CC81B" w:rsidR="00803D94" w:rsidRPr="001D03C7" w:rsidRDefault="00803D94" w:rsidP="004D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93" w:type="pct"/>
          </w:tcPr>
          <w:p w14:paraId="51EFE3AC" w14:textId="25E723AD" w:rsidR="00803D94" w:rsidRPr="001D03C7" w:rsidRDefault="005B6EFC" w:rsidP="005B6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7AFE221C" w14:textId="77777777" w:rsidR="00803D94" w:rsidRPr="001D03C7" w:rsidRDefault="00803D94" w:rsidP="004D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026F8A35" w14:textId="7618ABE6" w:rsidR="00803D94" w:rsidRPr="001D03C7" w:rsidRDefault="006810F7" w:rsidP="00681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0C15B473" w14:textId="77777777" w:rsidR="00803D94" w:rsidRPr="001D03C7" w:rsidRDefault="00803D94" w:rsidP="004D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37B8652A" w14:textId="69DBED1F" w:rsidR="00803D94" w:rsidRPr="001D03C7" w:rsidRDefault="00B5252D" w:rsidP="004D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18,590</w:t>
            </w:r>
          </w:p>
        </w:tc>
        <w:tc>
          <w:tcPr>
            <w:tcW w:w="148" w:type="pct"/>
          </w:tcPr>
          <w:p w14:paraId="380DCE5F" w14:textId="77777777" w:rsidR="00803D94" w:rsidRPr="001D03C7" w:rsidRDefault="00803D94" w:rsidP="004D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593" w:type="pct"/>
            <w:gridSpan w:val="2"/>
          </w:tcPr>
          <w:p w14:paraId="04B2E011" w14:textId="2ACC23B5" w:rsidR="00803D94" w:rsidRPr="001D03C7" w:rsidRDefault="00803D94" w:rsidP="00803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0214" w:rsidRPr="001D03C7" w14:paraId="36DF7785" w14:textId="77777777" w:rsidTr="00C13D73">
        <w:tc>
          <w:tcPr>
            <w:tcW w:w="2166" w:type="pct"/>
            <w:vAlign w:val="bottom"/>
          </w:tcPr>
          <w:p w14:paraId="31BDBDA3" w14:textId="77777777" w:rsidR="00BE0214" w:rsidRPr="001D03C7" w:rsidRDefault="00BE0214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รายได้อื่น</w:t>
            </w:r>
            <w:r w:rsidRPr="001D03C7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93" w:type="pct"/>
          </w:tcPr>
          <w:p w14:paraId="5720DEBF" w14:textId="4EE93ADC" w:rsidR="00BE0214" w:rsidRPr="001D03C7" w:rsidRDefault="008F355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2,376</w:t>
            </w:r>
          </w:p>
        </w:tc>
        <w:tc>
          <w:tcPr>
            <w:tcW w:w="152" w:type="pct"/>
          </w:tcPr>
          <w:p w14:paraId="230E18A2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6ED3D11F" w14:textId="63A8DEA5" w:rsidR="00BE0214" w:rsidRPr="001D03C7" w:rsidRDefault="00B45382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2,515</w:t>
            </w:r>
          </w:p>
        </w:tc>
        <w:tc>
          <w:tcPr>
            <w:tcW w:w="141" w:type="pct"/>
          </w:tcPr>
          <w:p w14:paraId="4F0A7D09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606B95F6" w14:textId="1FD8BAF6" w:rsidR="00BE0214" w:rsidRPr="008424BF" w:rsidRDefault="008424BF" w:rsidP="0084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424B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2,301</w:t>
            </w:r>
          </w:p>
        </w:tc>
        <w:tc>
          <w:tcPr>
            <w:tcW w:w="148" w:type="pct"/>
          </w:tcPr>
          <w:p w14:paraId="1A64FA73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2EE8DFD3" w14:textId="65F53BC9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0214" w:rsidRPr="001D03C7" w14:paraId="2D7D4A41" w14:textId="77777777" w:rsidTr="00C13D73">
        <w:tc>
          <w:tcPr>
            <w:tcW w:w="2166" w:type="pct"/>
            <w:vAlign w:val="bottom"/>
          </w:tcPr>
          <w:p w14:paraId="35F9094D" w14:textId="1F9F0E9B" w:rsidR="00BE0214" w:rsidRPr="001D03C7" w:rsidRDefault="00BE0214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ค่าบริการ</w:t>
            </w:r>
            <w:r w:rsidR="001229E1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593" w:type="pct"/>
          </w:tcPr>
          <w:p w14:paraId="2DE69C9A" w14:textId="6E2C7C32" w:rsidR="00BE0214" w:rsidRPr="001D03C7" w:rsidRDefault="00FA68DD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7,918</w:t>
            </w:r>
          </w:p>
        </w:tc>
        <w:tc>
          <w:tcPr>
            <w:tcW w:w="152" w:type="pct"/>
          </w:tcPr>
          <w:p w14:paraId="03127A52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6EB3C01" w14:textId="3268EF32" w:rsidR="00BE0214" w:rsidRPr="001D03C7" w:rsidRDefault="00B45382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11,975</w:t>
            </w:r>
          </w:p>
        </w:tc>
        <w:tc>
          <w:tcPr>
            <w:tcW w:w="141" w:type="pct"/>
          </w:tcPr>
          <w:p w14:paraId="3969F69D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3126C65E" w14:textId="6CB996FD" w:rsidR="00BE0214" w:rsidRPr="00A3717B" w:rsidRDefault="00CF6303" w:rsidP="0084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4,920</w:t>
            </w:r>
          </w:p>
        </w:tc>
        <w:tc>
          <w:tcPr>
            <w:tcW w:w="148" w:type="pct"/>
          </w:tcPr>
          <w:p w14:paraId="3794DC1D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64CD27D0" w14:textId="7BF8DA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0214" w:rsidRPr="00ED756B" w14:paraId="7A9E601A" w14:textId="77777777" w:rsidTr="00C13D73">
        <w:tc>
          <w:tcPr>
            <w:tcW w:w="2166" w:type="pct"/>
            <w:vAlign w:val="bottom"/>
          </w:tcPr>
          <w:p w14:paraId="6F768859" w14:textId="77777777" w:rsidR="00BE0214" w:rsidRPr="00E46163" w:rsidRDefault="00BE0214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thaiDistribute"/>
              <w:rPr>
                <w:rFonts w:asciiTheme="majorBidi" w:eastAsia="Cordia New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93" w:type="pct"/>
          </w:tcPr>
          <w:p w14:paraId="3159C102" w14:textId="77777777" w:rsidR="00BE0214" w:rsidRPr="00E46163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2" w:type="pct"/>
          </w:tcPr>
          <w:p w14:paraId="5B4E3B2C" w14:textId="77777777" w:rsidR="00BE0214" w:rsidRPr="00E46163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0" w:type="pct"/>
          </w:tcPr>
          <w:p w14:paraId="6340F1D5" w14:textId="77777777" w:rsidR="00BE0214" w:rsidRPr="00E46163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7" w:type="pct"/>
            <w:gridSpan w:val="2"/>
          </w:tcPr>
          <w:p w14:paraId="4D8A52F7" w14:textId="77777777" w:rsidR="00BE0214" w:rsidRPr="00E46163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91" w:type="pct"/>
          </w:tcPr>
          <w:p w14:paraId="4E9DBEB9" w14:textId="77777777" w:rsidR="00BE0214" w:rsidRPr="00E46163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8" w:type="pct"/>
          </w:tcPr>
          <w:p w14:paraId="14AA95C1" w14:textId="77777777" w:rsidR="00BE0214" w:rsidRPr="00E46163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93" w:type="pct"/>
            <w:gridSpan w:val="2"/>
          </w:tcPr>
          <w:p w14:paraId="6F3FB8B8" w14:textId="77777777" w:rsidR="00BE0214" w:rsidRPr="00E46163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543F7E" w:rsidRPr="001D03C7" w14:paraId="25F535AD" w14:textId="77777777" w:rsidTr="000E2043">
        <w:tc>
          <w:tcPr>
            <w:tcW w:w="2166" w:type="pct"/>
            <w:shd w:val="clear" w:color="auto" w:fill="auto"/>
            <w:vAlign w:val="bottom"/>
          </w:tcPr>
          <w:p w14:paraId="15292011" w14:textId="196B14A1" w:rsidR="00543F7E" w:rsidRPr="001D03C7" w:rsidRDefault="00543F7E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</w:tcPr>
          <w:p w14:paraId="65BFFAC6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11046C87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1C42E6A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0E357B44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34C6A2C4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gridSpan w:val="2"/>
          </w:tcPr>
          <w:p w14:paraId="435F027C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</w:tcPr>
          <w:p w14:paraId="2EEF1B40" w14:textId="1B0B6A06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3F7E" w:rsidRPr="001D03C7" w14:paraId="4DD421B2" w14:textId="77777777" w:rsidTr="000E2043">
        <w:tc>
          <w:tcPr>
            <w:tcW w:w="2166" w:type="pct"/>
            <w:shd w:val="clear" w:color="auto" w:fill="auto"/>
            <w:vAlign w:val="bottom"/>
          </w:tcPr>
          <w:p w14:paraId="4B18F601" w14:textId="77777777" w:rsidR="00543F7E" w:rsidRPr="00BA76CA" w:rsidRDefault="00543F7E" w:rsidP="000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76C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ขายสินค้า</w:t>
            </w:r>
            <w:r w:rsidRPr="00BA76C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หรือ</w:t>
            </w:r>
            <w:r w:rsidRPr="00BA76C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593" w:type="pct"/>
          </w:tcPr>
          <w:p w14:paraId="17A25B22" w14:textId="77777777" w:rsidR="00543F7E" w:rsidRPr="00BA76CA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A76CA">
              <w:rPr>
                <w:rFonts w:asciiTheme="majorBidi" w:hAnsiTheme="majorBidi" w:cstheme="majorBidi"/>
                <w:sz w:val="28"/>
                <w:szCs w:val="28"/>
              </w:rPr>
              <w:t>5,731,429</w:t>
            </w:r>
          </w:p>
        </w:tc>
        <w:tc>
          <w:tcPr>
            <w:tcW w:w="152" w:type="pct"/>
          </w:tcPr>
          <w:p w14:paraId="4A8EE7DD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6761F22F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6,2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54,109</w:t>
            </w:r>
          </w:p>
        </w:tc>
        <w:tc>
          <w:tcPr>
            <w:tcW w:w="147" w:type="pct"/>
            <w:gridSpan w:val="2"/>
          </w:tcPr>
          <w:p w14:paraId="3394DA4E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7087A505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4,478,778</w:t>
            </w:r>
          </w:p>
        </w:tc>
        <w:tc>
          <w:tcPr>
            <w:tcW w:w="152" w:type="pct"/>
            <w:gridSpan w:val="2"/>
          </w:tcPr>
          <w:p w14:paraId="1ED2A3FC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</w:tcPr>
          <w:p w14:paraId="11E9B512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2,282</w:t>
            </w:r>
          </w:p>
        </w:tc>
      </w:tr>
      <w:tr w:rsidR="00543F7E" w:rsidRPr="001D03C7" w14:paraId="0B681BD3" w14:textId="77777777" w:rsidTr="000E2043">
        <w:tc>
          <w:tcPr>
            <w:tcW w:w="2166" w:type="pct"/>
            <w:shd w:val="clear" w:color="auto" w:fill="auto"/>
            <w:vAlign w:val="bottom"/>
          </w:tcPr>
          <w:p w14:paraId="5E1D7F4E" w14:textId="77777777" w:rsidR="00543F7E" w:rsidRPr="00BA76CA" w:rsidRDefault="00543F7E" w:rsidP="000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A76C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93" w:type="pct"/>
          </w:tcPr>
          <w:p w14:paraId="2CA9C4C7" w14:textId="77777777" w:rsidR="00543F7E" w:rsidRPr="00BA76CA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A76CA">
              <w:rPr>
                <w:rFonts w:asciiTheme="majorBidi" w:hAnsiTheme="majorBidi" w:cstheme="majorBidi"/>
                <w:sz w:val="28"/>
                <w:szCs w:val="28"/>
              </w:rPr>
              <w:t>1,451</w:t>
            </w:r>
          </w:p>
        </w:tc>
        <w:tc>
          <w:tcPr>
            <w:tcW w:w="152" w:type="pct"/>
          </w:tcPr>
          <w:p w14:paraId="07EEE049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21F09C3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A5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2"/>
          </w:tcPr>
          <w:p w14:paraId="2BC6755A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7790CCBE" w14:textId="77777777" w:rsidR="00543F7E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360" w:lineRule="exact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090B8711" w14:textId="77777777" w:rsidR="00543F7E" w:rsidRPr="006A50EB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A495C56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3F7E" w:rsidRPr="001D03C7" w14:paraId="07909970" w14:textId="77777777" w:rsidTr="000E2043">
        <w:tc>
          <w:tcPr>
            <w:tcW w:w="2166" w:type="pct"/>
            <w:shd w:val="clear" w:color="auto" w:fill="auto"/>
            <w:vAlign w:val="bottom"/>
          </w:tcPr>
          <w:p w14:paraId="34001331" w14:textId="77777777" w:rsidR="00543F7E" w:rsidRPr="00BA76CA" w:rsidRDefault="00543F7E" w:rsidP="000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A76C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01ED18B8" w14:textId="77777777" w:rsidR="00543F7E" w:rsidRPr="00BA76CA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A76CA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152" w:type="pct"/>
          </w:tcPr>
          <w:p w14:paraId="7FD9FD1E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68D06388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13,429</w:t>
            </w:r>
          </w:p>
        </w:tc>
        <w:tc>
          <w:tcPr>
            <w:tcW w:w="147" w:type="pct"/>
            <w:gridSpan w:val="2"/>
          </w:tcPr>
          <w:p w14:paraId="1D873E16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6865981F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152" w:type="pct"/>
            <w:gridSpan w:val="2"/>
          </w:tcPr>
          <w:p w14:paraId="1C89DE11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</w:tcPr>
          <w:p w14:paraId="7018EEDD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</w:tr>
      <w:tr w:rsidR="00543F7E" w:rsidRPr="001D03C7" w14:paraId="304959A0" w14:textId="77777777" w:rsidTr="000E2043">
        <w:tc>
          <w:tcPr>
            <w:tcW w:w="2166" w:type="pct"/>
            <w:shd w:val="clear" w:color="auto" w:fill="auto"/>
            <w:vAlign w:val="bottom"/>
          </w:tcPr>
          <w:p w14:paraId="515B089F" w14:textId="77777777" w:rsidR="00543F7E" w:rsidRPr="00BA76CA" w:rsidRDefault="00543F7E" w:rsidP="000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A76C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93" w:type="pct"/>
          </w:tcPr>
          <w:p w14:paraId="2C6698AD" w14:textId="77777777" w:rsidR="00543F7E" w:rsidRPr="00BA76CA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A76CA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152" w:type="pct"/>
          </w:tcPr>
          <w:p w14:paraId="76FBE150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37FFAA4E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10,381</w:t>
            </w:r>
          </w:p>
        </w:tc>
        <w:tc>
          <w:tcPr>
            <w:tcW w:w="147" w:type="pct"/>
            <w:gridSpan w:val="2"/>
          </w:tcPr>
          <w:p w14:paraId="66355012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264DA54C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0BCB1786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9522B07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3F7E" w:rsidRPr="001D03C7" w14:paraId="20C899C8" w14:textId="77777777" w:rsidTr="000E2043">
        <w:tc>
          <w:tcPr>
            <w:tcW w:w="2166" w:type="pct"/>
            <w:shd w:val="clear" w:color="auto" w:fill="auto"/>
            <w:vAlign w:val="bottom"/>
          </w:tcPr>
          <w:p w14:paraId="09001DCE" w14:textId="77777777" w:rsidR="00543F7E" w:rsidRPr="00BA76CA" w:rsidRDefault="00543F7E" w:rsidP="000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A76CA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  <w:r w:rsidRPr="00BA76CA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และค่าบริการ</w:t>
            </w:r>
            <w:r w:rsidRPr="00BA76CA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</w:p>
        </w:tc>
        <w:tc>
          <w:tcPr>
            <w:tcW w:w="593" w:type="pct"/>
          </w:tcPr>
          <w:p w14:paraId="648410AC" w14:textId="77777777" w:rsidR="00543F7E" w:rsidRPr="00BA76CA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BA76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52" w:type="pct"/>
          </w:tcPr>
          <w:p w14:paraId="39807019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0F595237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194,999</w:t>
            </w:r>
          </w:p>
        </w:tc>
        <w:tc>
          <w:tcPr>
            <w:tcW w:w="147" w:type="pct"/>
            <w:gridSpan w:val="2"/>
          </w:tcPr>
          <w:p w14:paraId="70B3C75E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3BF4549D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9,701</w:t>
            </w:r>
          </w:p>
        </w:tc>
        <w:tc>
          <w:tcPr>
            <w:tcW w:w="152" w:type="pct"/>
            <w:gridSpan w:val="2"/>
          </w:tcPr>
          <w:p w14:paraId="275EE16E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7DFAFCFE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3F7E" w:rsidRPr="001D03C7" w14:paraId="1C79A122" w14:textId="77777777" w:rsidTr="000E2043">
        <w:tc>
          <w:tcPr>
            <w:tcW w:w="2166" w:type="pct"/>
            <w:shd w:val="clear" w:color="auto" w:fill="auto"/>
            <w:vAlign w:val="bottom"/>
          </w:tcPr>
          <w:p w14:paraId="4AC04AB9" w14:textId="77777777" w:rsidR="00543F7E" w:rsidRPr="00BA76CA" w:rsidRDefault="00543F7E" w:rsidP="000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A76C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93" w:type="pct"/>
          </w:tcPr>
          <w:p w14:paraId="4DFF7678" w14:textId="77777777" w:rsidR="00543F7E" w:rsidRPr="00BA76CA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A76CA">
              <w:rPr>
                <w:rFonts w:asciiTheme="majorBidi" w:hAnsiTheme="majorBidi" w:cstheme="majorBidi"/>
                <w:sz w:val="28"/>
                <w:szCs w:val="28"/>
              </w:rPr>
              <w:t>83,472</w:t>
            </w:r>
          </w:p>
        </w:tc>
        <w:tc>
          <w:tcPr>
            <w:tcW w:w="152" w:type="pct"/>
          </w:tcPr>
          <w:p w14:paraId="5C70BC93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6BFF2B37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6,634</w:t>
            </w:r>
          </w:p>
        </w:tc>
        <w:tc>
          <w:tcPr>
            <w:tcW w:w="147" w:type="pct"/>
            <w:gridSpan w:val="2"/>
          </w:tcPr>
          <w:p w14:paraId="3729D8B0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5B6AAD94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79,468</w:t>
            </w:r>
          </w:p>
        </w:tc>
        <w:tc>
          <w:tcPr>
            <w:tcW w:w="152" w:type="pct"/>
            <w:gridSpan w:val="2"/>
          </w:tcPr>
          <w:p w14:paraId="2691F835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8EBE33E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3F7E" w:rsidRPr="001D03C7" w14:paraId="3FB7FD62" w14:textId="77777777" w:rsidTr="000E2043">
        <w:tc>
          <w:tcPr>
            <w:tcW w:w="2166" w:type="pct"/>
            <w:shd w:val="clear" w:color="auto" w:fill="auto"/>
            <w:vAlign w:val="bottom"/>
          </w:tcPr>
          <w:p w14:paraId="01276681" w14:textId="77777777" w:rsidR="00543F7E" w:rsidRPr="001D03C7" w:rsidRDefault="00543F7E" w:rsidP="000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3" w:type="pct"/>
          </w:tcPr>
          <w:p w14:paraId="5F940B79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2,429</w:t>
            </w:r>
          </w:p>
        </w:tc>
        <w:tc>
          <w:tcPr>
            <w:tcW w:w="152" w:type="pct"/>
          </w:tcPr>
          <w:p w14:paraId="4D890C08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1D9F6381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5,443</w:t>
            </w:r>
          </w:p>
        </w:tc>
        <w:tc>
          <w:tcPr>
            <w:tcW w:w="147" w:type="pct"/>
            <w:gridSpan w:val="2"/>
          </w:tcPr>
          <w:p w14:paraId="06B9021D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0292D97F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56AE9123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202C7CF" w14:textId="77777777" w:rsidR="00543F7E" w:rsidRPr="001D03C7" w:rsidRDefault="00543F7E" w:rsidP="000E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36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3F7E" w:rsidRPr="00543F7E" w14:paraId="3B8FF071" w14:textId="77777777" w:rsidTr="00C13D73">
        <w:tc>
          <w:tcPr>
            <w:tcW w:w="2166" w:type="pct"/>
            <w:vAlign w:val="bottom"/>
          </w:tcPr>
          <w:p w14:paraId="402904C3" w14:textId="77777777" w:rsidR="00543F7E" w:rsidRPr="00543F7E" w:rsidRDefault="00543F7E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00A8794F" w14:textId="77777777" w:rsidR="00543F7E" w:rsidRPr="00543F7E" w:rsidRDefault="00543F7E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5A427A01" w14:textId="77777777" w:rsidR="00543F7E" w:rsidRPr="00543F7E" w:rsidRDefault="00543F7E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434F5BF2" w14:textId="77777777" w:rsidR="00543F7E" w:rsidRPr="00543F7E" w:rsidRDefault="00543F7E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56872137" w14:textId="77777777" w:rsidR="00543F7E" w:rsidRPr="00543F7E" w:rsidRDefault="00543F7E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19120DB4" w14:textId="77777777" w:rsidR="00543F7E" w:rsidRPr="00543F7E" w:rsidRDefault="00543F7E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4A47A3F" w14:textId="77777777" w:rsidR="00543F7E" w:rsidRPr="00543F7E" w:rsidRDefault="00543F7E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14F2A426" w14:textId="77777777" w:rsidR="00543F7E" w:rsidRPr="00543F7E" w:rsidRDefault="00543F7E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CF5908" w:rsidRPr="00543F7E" w14:paraId="11DF88E6" w14:textId="77777777" w:rsidTr="00C13D73">
        <w:tc>
          <w:tcPr>
            <w:tcW w:w="2166" w:type="pct"/>
            <w:vAlign w:val="bottom"/>
          </w:tcPr>
          <w:p w14:paraId="3BDBBB6B" w14:textId="77777777" w:rsidR="00CF5908" w:rsidRPr="00543F7E" w:rsidRDefault="00CF5908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77B1D96D" w14:textId="77777777" w:rsidR="00CF5908" w:rsidRPr="00543F7E" w:rsidRDefault="00CF5908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7CEF1777" w14:textId="77777777" w:rsidR="00CF5908" w:rsidRPr="00543F7E" w:rsidRDefault="00CF5908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B642D95" w14:textId="77777777" w:rsidR="00CF5908" w:rsidRPr="00543F7E" w:rsidRDefault="00CF5908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4D35A8FC" w14:textId="77777777" w:rsidR="00CF5908" w:rsidRPr="00543F7E" w:rsidRDefault="00CF5908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1EA0AF21" w14:textId="77777777" w:rsidR="00CF5908" w:rsidRPr="00543F7E" w:rsidRDefault="00CF5908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56B47D4" w14:textId="77777777" w:rsidR="00CF5908" w:rsidRPr="00543F7E" w:rsidRDefault="00CF5908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4FAF4464" w14:textId="77777777" w:rsidR="00CF5908" w:rsidRPr="00543F7E" w:rsidRDefault="00CF5908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43F7E" w:rsidRPr="00543F7E" w14:paraId="2BAD7E89" w14:textId="77777777" w:rsidTr="00C13D73">
        <w:tc>
          <w:tcPr>
            <w:tcW w:w="2166" w:type="pct"/>
            <w:vAlign w:val="bottom"/>
          </w:tcPr>
          <w:p w14:paraId="1B4C28C7" w14:textId="77777777" w:rsidR="00543F7E" w:rsidRPr="00543F7E" w:rsidRDefault="00543F7E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53C50AC5" w14:textId="77777777" w:rsidR="00543F7E" w:rsidRPr="00543F7E" w:rsidRDefault="00543F7E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493B1569" w14:textId="77777777" w:rsidR="00543F7E" w:rsidRPr="00543F7E" w:rsidRDefault="00543F7E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AB141EB" w14:textId="77777777" w:rsidR="00543F7E" w:rsidRPr="00543F7E" w:rsidRDefault="00543F7E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7D3AE055" w14:textId="77777777" w:rsidR="00543F7E" w:rsidRPr="00543F7E" w:rsidRDefault="00543F7E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56BD28C5" w14:textId="77777777" w:rsidR="00543F7E" w:rsidRPr="00543F7E" w:rsidRDefault="00543F7E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31D1EC34" w14:textId="77777777" w:rsidR="00543F7E" w:rsidRPr="00543F7E" w:rsidRDefault="00543F7E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5D5F4A2D" w14:textId="77777777" w:rsidR="00543F7E" w:rsidRPr="00543F7E" w:rsidRDefault="00543F7E" w:rsidP="0054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BE0214" w:rsidRPr="001D03C7" w14:paraId="1B9DAED9" w14:textId="77777777" w:rsidTr="00C13D73">
        <w:tc>
          <w:tcPr>
            <w:tcW w:w="2166" w:type="pct"/>
            <w:vAlign w:val="bottom"/>
          </w:tcPr>
          <w:p w14:paraId="28D9CFFD" w14:textId="23545981" w:rsidR="00BE0214" w:rsidRPr="001D03C7" w:rsidRDefault="00BE0214" w:rsidP="0075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593" w:type="pct"/>
          </w:tcPr>
          <w:p w14:paraId="470CF134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568E3EFE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2A136DB7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4664DE58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26B2C025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32820DAE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42539591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0214" w:rsidRPr="001D03C7" w14:paraId="2A283FD2" w14:textId="77777777" w:rsidTr="00C13D73">
        <w:tc>
          <w:tcPr>
            <w:tcW w:w="2166" w:type="pct"/>
            <w:vAlign w:val="bottom"/>
          </w:tcPr>
          <w:p w14:paraId="0B498623" w14:textId="77777777" w:rsidR="00BE0214" w:rsidRPr="001D03C7" w:rsidRDefault="00BE0214" w:rsidP="002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93" w:type="pct"/>
          </w:tcPr>
          <w:p w14:paraId="1EABB53F" w14:textId="515739B2" w:rsidR="00BE0214" w:rsidRPr="001D03C7" w:rsidRDefault="009D797F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1,066</w:t>
            </w:r>
          </w:p>
        </w:tc>
        <w:tc>
          <w:tcPr>
            <w:tcW w:w="152" w:type="pct"/>
          </w:tcPr>
          <w:p w14:paraId="3C550522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24B2BBA0" w14:textId="2173036B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1,110</w:t>
            </w:r>
          </w:p>
        </w:tc>
        <w:tc>
          <w:tcPr>
            <w:tcW w:w="147" w:type="pct"/>
            <w:gridSpan w:val="2"/>
          </w:tcPr>
          <w:p w14:paraId="77D4AD88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35123464" w14:textId="6CBC2A0A" w:rsidR="00BE0214" w:rsidRPr="001D03C7" w:rsidRDefault="00F4140F" w:rsidP="00F41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670AF15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7BF9686E" w14:textId="16DCBFF5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0214" w:rsidRPr="001D03C7" w14:paraId="1960CE26" w14:textId="77777777" w:rsidTr="00C13D73">
        <w:tc>
          <w:tcPr>
            <w:tcW w:w="2166" w:type="pct"/>
            <w:vAlign w:val="bottom"/>
          </w:tcPr>
          <w:p w14:paraId="65251881" w14:textId="055C2F54" w:rsidR="00BE0214" w:rsidRPr="001D03C7" w:rsidRDefault="00BE0214" w:rsidP="002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5B29F610" w14:textId="77777777" w:rsidR="00BE0214" w:rsidRPr="009D797F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2" w:type="pct"/>
          </w:tcPr>
          <w:p w14:paraId="73D19E8C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4BBC5FCA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14B396D6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48AE4A09" w14:textId="77777777" w:rsidR="00BE0214" w:rsidRPr="009D797F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8" w:type="pct"/>
          </w:tcPr>
          <w:p w14:paraId="615B213F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00174FE6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0214" w:rsidRPr="001D03C7" w14:paraId="6DB8B4EF" w14:textId="77777777" w:rsidTr="002272DB">
        <w:tc>
          <w:tcPr>
            <w:tcW w:w="2166" w:type="pct"/>
            <w:vAlign w:val="bottom"/>
          </w:tcPr>
          <w:p w14:paraId="31D145FF" w14:textId="5AD37E0B" w:rsidR="00BE0214" w:rsidRPr="001D03C7" w:rsidRDefault="00210D3A" w:rsidP="0021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 </w:t>
            </w:r>
            <w:r w:rsidR="00BE0214" w:rsidRPr="001D03C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3" w:type="pct"/>
          </w:tcPr>
          <w:p w14:paraId="447725FD" w14:textId="263A82EC" w:rsidR="00BE0214" w:rsidRPr="009D797F" w:rsidRDefault="002272DB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 w:rsidRPr="002272DB">
              <w:rPr>
                <w:rFonts w:asciiTheme="majorBidi" w:eastAsia="Cordia New" w:hAnsiTheme="majorBidi" w:cstheme="majorBidi"/>
                <w:sz w:val="28"/>
                <w:szCs w:val="28"/>
              </w:rPr>
              <w:t>50,549</w:t>
            </w:r>
          </w:p>
        </w:tc>
        <w:tc>
          <w:tcPr>
            <w:tcW w:w="152" w:type="pct"/>
          </w:tcPr>
          <w:p w14:paraId="29F9472F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5B2C9B9B" w14:textId="440BC40B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eastAsia="Cordia New" w:hAnsiTheme="majorBidi" w:cstheme="majorBidi"/>
                <w:sz w:val="28"/>
                <w:szCs w:val="28"/>
              </w:rPr>
              <w:t>26,204</w:t>
            </w:r>
          </w:p>
        </w:tc>
        <w:tc>
          <w:tcPr>
            <w:tcW w:w="147" w:type="pct"/>
            <w:gridSpan w:val="2"/>
          </w:tcPr>
          <w:p w14:paraId="595A78BA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ED6553A" w14:textId="0F11504C" w:rsidR="00BE0214" w:rsidRPr="009D797F" w:rsidRDefault="002272DB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272DB">
              <w:rPr>
                <w:rFonts w:asciiTheme="majorBidi" w:hAnsiTheme="majorBidi" w:cstheme="majorBidi"/>
                <w:sz w:val="28"/>
                <w:szCs w:val="28"/>
              </w:rPr>
              <w:t>34,277</w:t>
            </w:r>
          </w:p>
        </w:tc>
        <w:tc>
          <w:tcPr>
            <w:tcW w:w="148" w:type="pct"/>
          </w:tcPr>
          <w:p w14:paraId="7F909438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689315D0" w14:textId="76C91088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16,741</w:t>
            </w:r>
          </w:p>
        </w:tc>
      </w:tr>
      <w:tr w:rsidR="00BE0214" w:rsidRPr="001D03C7" w14:paraId="7352B132" w14:textId="77777777" w:rsidTr="00C13D73">
        <w:tc>
          <w:tcPr>
            <w:tcW w:w="2166" w:type="pct"/>
            <w:vAlign w:val="bottom"/>
          </w:tcPr>
          <w:p w14:paraId="62023600" w14:textId="7B06DCAF" w:rsidR="00BE0214" w:rsidRPr="001D03C7" w:rsidRDefault="00210D3A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 </w:t>
            </w:r>
            <w:r w:rsidR="00BE0214" w:rsidRPr="001D03C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9DE7D8A" w14:textId="4EC49BFE" w:rsidR="00BE0214" w:rsidRPr="001D03C7" w:rsidRDefault="002272DB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2,669</w:t>
            </w:r>
          </w:p>
        </w:tc>
        <w:tc>
          <w:tcPr>
            <w:tcW w:w="152" w:type="pct"/>
          </w:tcPr>
          <w:p w14:paraId="3782BAF3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2D4ACF60" w14:textId="70FC563D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147" w:type="pct"/>
            <w:gridSpan w:val="2"/>
          </w:tcPr>
          <w:p w14:paraId="2A025A36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374B9645" w14:textId="4A17D567" w:rsidR="00BE0214" w:rsidRPr="001D03C7" w:rsidRDefault="002272DB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2,007</w:t>
            </w:r>
          </w:p>
        </w:tc>
        <w:tc>
          <w:tcPr>
            <w:tcW w:w="148" w:type="pct"/>
          </w:tcPr>
          <w:p w14:paraId="69D0A7EF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04C777FC" w14:textId="0B6CCCA2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</w:tr>
      <w:tr w:rsidR="00BE0214" w:rsidRPr="001D03C7" w14:paraId="5892B54C" w14:textId="77777777" w:rsidTr="00C13D73">
        <w:tc>
          <w:tcPr>
            <w:tcW w:w="2166" w:type="pct"/>
            <w:vAlign w:val="bottom"/>
          </w:tcPr>
          <w:p w14:paraId="4664C346" w14:textId="5E889DD3" w:rsidR="00BE0214" w:rsidRPr="001D03C7" w:rsidRDefault="001229E1" w:rsidP="00BE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ร</w:t>
            </w:r>
            <w:r w:rsidR="00BE0214" w:rsidRPr="001D03C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2A434DD" w14:textId="674C0ECD" w:rsidR="00BE0214" w:rsidRPr="001D03C7" w:rsidRDefault="00A57FDD" w:rsidP="00A57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53,218</w:t>
            </w:r>
          </w:p>
        </w:tc>
        <w:tc>
          <w:tcPr>
            <w:tcW w:w="152" w:type="pct"/>
          </w:tcPr>
          <w:p w14:paraId="108CD35C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595386F" w14:textId="62AECE7C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26,782</w:t>
            </w:r>
          </w:p>
        </w:tc>
        <w:tc>
          <w:tcPr>
            <w:tcW w:w="147" w:type="pct"/>
            <w:gridSpan w:val="2"/>
          </w:tcPr>
          <w:p w14:paraId="48A29CCB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165E081" w14:textId="2CC9F5AD" w:rsidR="00BE0214" w:rsidRPr="001D03C7" w:rsidRDefault="006E7B7A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36,284</w:t>
            </w:r>
          </w:p>
        </w:tc>
        <w:tc>
          <w:tcPr>
            <w:tcW w:w="148" w:type="pct"/>
          </w:tcPr>
          <w:p w14:paraId="5C6276A6" w14:textId="77777777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6EAA93" w14:textId="72C390A9" w:rsidR="00BE0214" w:rsidRPr="001D03C7" w:rsidRDefault="00BE0214" w:rsidP="00BE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17,037</w:t>
            </w:r>
          </w:p>
        </w:tc>
      </w:tr>
    </w:tbl>
    <w:p w14:paraId="3C2BD928" w14:textId="72DB0AAD" w:rsidR="003D47C9" w:rsidRPr="00CF5908" w:rsidRDefault="003D47C9" w:rsidP="00F96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162"/>
        <w:gridCol w:w="269"/>
        <w:gridCol w:w="1088"/>
        <w:gridCol w:w="270"/>
        <w:gridCol w:w="1170"/>
        <w:gridCol w:w="270"/>
        <w:gridCol w:w="1088"/>
      </w:tblGrid>
      <w:tr w:rsidR="00764B05" w:rsidRPr="001D03C7" w14:paraId="4EEA218D" w14:textId="77777777" w:rsidTr="00750248">
        <w:trPr>
          <w:tblHeader/>
        </w:trPr>
        <w:tc>
          <w:tcPr>
            <w:tcW w:w="2160" w:type="pct"/>
            <w:shd w:val="clear" w:color="auto" w:fill="auto"/>
          </w:tcPr>
          <w:p w14:paraId="0724FB96" w14:textId="77777777" w:rsidR="00764B05" w:rsidRPr="001D03C7" w:rsidRDefault="00764B05" w:rsidP="00F44F1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46" w:type="pct"/>
            <w:gridSpan w:val="3"/>
            <w:shd w:val="clear" w:color="auto" w:fill="auto"/>
          </w:tcPr>
          <w:p w14:paraId="30D46AAE" w14:textId="77777777" w:rsidR="00764B05" w:rsidRPr="001D03C7" w:rsidRDefault="00764B05" w:rsidP="00F4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600D7019" w14:textId="77777777" w:rsidR="00764B05" w:rsidRPr="001D03C7" w:rsidRDefault="00764B05" w:rsidP="00F4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pct"/>
            <w:gridSpan w:val="3"/>
            <w:shd w:val="clear" w:color="auto" w:fill="auto"/>
          </w:tcPr>
          <w:p w14:paraId="7E925595" w14:textId="77777777" w:rsidR="00764B05" w:rsidRPr="001D03C7" w:rsidRDefault="00764B05" w:rsidP="00F4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4B05" w:rsidRPr="001D03C7" w14:paraId="63A42273" w14:textId="77777777" w:rsidTr="001229E1">
        <w:trPr>
          <w:tblHeader/>
        </w:trPr>
        <w:tc>
          <w:tcPr>
            <w:tcW w:w="2160" w:type="pct"/>
            <w:shd w:val="clear" w:color="auto" w:fill="auto"/>
          </w:tcPr>
          <w:p w14:paraId="0715F1C6" w14:textId="77777777" w:rsidR="00764B05" w:rsidRPr="001D03C7" w:rsidRDefault="00764B05" w:rsidP="00F4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6FE8DA58" w14:textId="77777777" w:rsidR="00764B05" w:rsidRPr="001D03C7" w:rsidRDefault="00764B05" w:rsidP="00F4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30D629F" w14:textId="77777777" w:rsidR="00764B05" w:rsidRPr="001D03C7" w:rsidRDefault="00764B05" w:rsidP="00F4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38D42F5" w14:textId="77777777" w:rsidR="00764B05" w:rsidRPr="001D03C7" w:rsidRDefault="00764B05" w:rsidP="00F4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1D4E78A3" w14:textId="77777777" w:rsidR="00764B05" w:rsidRPr="001D03C7" w:rsidRDefault="00764B05" w:rsidP="00F4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6676D191" w14:textId="77777777" w:rsidR="00764B05" w:rsidRPr="001D03C7" w:rsidRDefault="00764B05" w:rsidP="00F4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77528509" w14:textId="77777777" w:rsidR="00764B05" w:rsidRPr="001D03C7" w:rsidRDefault="00764B05" w:rsidP="00F4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3C6908C" w14:textId="77777777" w:rsidR="00764B05" w:rsidRPr="001D03C7" w:rsidRDefault="00764B05" w:rsidP="00F4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764B05" w:rsidRPr="001D03C7" w14:paraId="0C3D91D2" w14:textId="77777777" w:rsidTr="001229E1">
        <w:trPr>
          <w:tblHeader/>
        </w:trPr>
        <w:tc>
          <w:tcPr>
            <w:tcW w:w="2160" w:type="pct"/>
            <w:shd w:val="clear" w:color="auto" w:fill="auto"/>
          </w:tcPr>
          <w:p w14:paraId="2ACA7C95" w14:textId="77777777" w:rsidR="00764B05" w:rsidRPr="001D03C7" w:rsidRDefault="00764B05" w:rsidP="00F4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351A1BB3" w14:textId="77777777" w:rsidR="00764B05" w:rsidRPr="001D03C7" w:rsidRDefault="00764B05" w:rsidP="00F4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45A56503" w14:textId="77777777" w:rsidR="00764B05" w:rsidRPr="001D03C7" w:rsidRDefault="00764B05" w:rsidP="00F4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5210CC3" w14:textId="77777777" w:rsidR="00764B05" w:rsidRPr="001D03C7" w:rsidRDefault="00764B05" w:rsidP="00F4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0FF38B88" w14:textId="77777777" w:rsidR="00764B05" w:rsidRPr="001D03C7" w:rsidRDefault="00764B05" w:rsidP="00F4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0D3C8919" w14:textId="77777777" w:rsidR="00764B05" w:rsidRPr="001D03C7" w:rsidRDefault="00764B05" w:rsidP="00F4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66642965" w14:textId="77777777" w:rsidR="00764B05" w:rsidRPr="001D03C7" w:rsidRDefault="00764B05" w:rsidP="00F4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B94F311" w14:textId="77777777" w:rsidR="00764B05" w:rsidRPr="001D03C7" w:rsidRDefault="00764B05" w:rsidP="00F4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64B05" w:rsidRPr="001D03C7" w14:paraId="5FA30313" w14:textId="77777777" w:rsidTr="00F44F14">
        <w:trPr>
          <w:tblHeader/>
        </w:trPr>
        <w:tc>
          <w:tcPr>
            <w:tcW w:w="2160" w:type="pct"/>
            <w:shd w:val="clear" w:color="auto" w:fill="auto"/>
          </w:tcPr>
          <w:p w14:paraId="310FD312" w14:textId="77777777" w:rsidR="00764B05" w:rsidRPr="001D03C7" w:rsidRDefault="00764B05" w:rsidP="00F44F14">
            <w:pPr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0" w:type="pct"/>
            <w:gridSpan w:val="7"/>
            <w:shd w:val="clear" w:color="auto" w:fill="auto"/>
          </w:tcPr>
          <w:p w14:paraId="472132B4" w14:textId="77777777" w:rsidR="00764B05" w:rsidRPr="001D03C7" w:rsidRDefault="00764B05" w:rsidP="00F4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4B05" w:rsidRPr="001D03C7" w14:paraId="159CD575" w14:textId="77777777" w:rsidTr="001229E1">
        <w:trPr>
          <w:trHeight w:val="144"/>
        </w:trPr>
        <w:tc>
          <w:tcPr>
            <w:tcW w:w="2160" w:type="pct"/>
            <w:shd w:val="clear" w:color="auto" w:fill="auto"/>
          </w:tcPr>
          <w:p w14:paraId="0BB9C806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21" w:type="pct"/>
            <w:shd w:val="clear" w:color="auto" w:fill="auto"/>
          </w:tcPr>
          <w:p w14:paraId="713B32AB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713B592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1A2967CD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17FDB12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610412D6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45378A7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41488180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B05" w:rsidRPr="001D03C7" w14:paraId="6CDDA371" w14:textId="77777777" w:rsidTr="001229E1">
        <w:trPr>
          <w:trHeight w:val="144"/>
        </w:trPr>
        <w:tc>
          <w:tcPr>
            <w:tcW w:w="2160" w:type="pct"/>
            <w:shd w:val="clear" w:color="auto" w:fill="auto"/>
          </w:tcPr>
          <w:p w14:paraId="3CB5A7B2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1" w:type="pct"/>
            <w:shd w:val="clear" w:color="auto" w:fill="auto"/>
          </w:tcPr>
          <w:p w14:paraId="1FEF285D" w14:textId="3E86AB6A" w:rsidR="00764B05" w:rsidRPr="001D03C7" w:rsidRDefault="002F3D3D" w:rsidP="00166632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4EC4350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66DF317F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B7AC262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4F7FFCFF" w14:textId="596F890E" w:rsidR="00764B05" w:rsidRPr="001D03C7" w:rsidRDefault="0062718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2563E0">
              <w:rPr>
                <w:rFonts w:asciiTheme="majorBidi" w:hAnsiTheme="majorBidi" w:cstheme="majorBidi"/>
                <w:sz w:val="28"/>
                <w:szCs w:val="28"/>
              </w:rPr>
              <w:t>,632</w:t>
            </w:r>
          </w:p>
        </w:tc>
        <w:tc>
          <w:tcPr>
            <w:tcW w:w="144" w:type="pct"/>
            <w:shd w:val="clear" w:color="auto" w:fill="auto"/>
          </w:tcPr>
          <w:p w14:paraId="7C19A2D7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7E891AFF" w14:textId="5378060B" w:rsidR="00764B05" w:rsidRPr="001D03C7" w:rsidRDefault="00A3717B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764B05" w:rsidRPr="001D03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</w:tr>
      <w:tr w:rsidR="00764B05" w:rsidRPr="001D03C7" w14:paraId="6FF7E809" w14:textId="77777777" w:rsidTr="001229E1">
        <w:trPr>
          <w:trHeight w:val="144"/>
        </w:trPr>
        <w:tc>
          <w:tcPr>
            <w:tcW w:w="2160" w:type="pct"/>
            <w:shd w:val="clear" w:color="auto" w:fill="auto"/>
          </w:tcPr>
          <w:p w14:paraId="0DD41B2B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21" w:type="pct"/>
            <w:shd w:val="clear" w:color="auto" w:fill="auto"/>
          </w:tcPr>
          <w:p w14:paraId="1D22F081" w14:textId="0838F6DE" w:rsidR="00764B05" w:rsidRPr="001D03C7" w:rsidRDefault="000824A2" w:rsidP="0016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186,589</w:t>
            </w:r>
          </w:p>
        </w:tc>
        <w:tc>
          <w:tcPr>
            <w:tcW w:w="144" w:type="pct"/>
            <w:shd w:val="clear" w:color="auto" w:fill="auto"/>
          </w:tcPr>
          <w:p w14:paraId="60713AF6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72EFCEC0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284,871</w:t>
            </w:r>
          </w:p>
        </w:tc>
        <w:tc>
          <w:tcPr>
            <w:tcW w:w="144" w:type="pct"/>
            <w:shd w:val="clear" w:color="auto" w:fill="auto"/>
          </w:tcPr>
          <w:p w14:paraId="74DB7E5A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238B4466" w14:textId="74E9BE72" w:rsidR="00764B05" w:rsidRPr="001D03C7" w:rsidRDefault="002A14A7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39,395</w:t>
            </w:r>
          </w:p>
        </w:tc>
        <w:tc>
          <w:tcPr>
            <w:tcW w:w="144" w:type="pct"/>
            <w:shd w:val="clear" w:color="auto" w:fill="auto"/>
          </w:tcPr>
          <w:p w14:paraId="30CBC0B7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13AD0726" w14:textId="6CFB2158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3717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D03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3717B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</w:tr>
      <w:tr w:rsidR="00764B05" w:rsidRPr="001D03C7" w14:paraId="397F8B9D" w14:textId="77777777" w:rsidTr="001229E1">
        <w:trPr>
          <w:trHeight w:val="144"/>
        </w:trPr>
        <w:tc>
          <w:tcPr>
            <w:tcW w:w="2160" w:type="pct"/>
            <w:shd w:val="clear" w:color="auto" w:fill="auto"/>
          </w:tcPr>
          <w:p w14:paraId="148D9A0F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21" w:type="pct"/>
            <w:shd w:val="clear" w:color="auto" w:fill="auto"/>
          </w:tcPr>
          <w:p w14:paraId="175BDD6F" w14:textId="661E5DA2" w:rsidR="00764B05" w:rsidRPr="00EA3089" w:rsidRDefault="00F94A4B" w:rsidP="0016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308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52C2C" w:rsidRPr="00EA3089">
              <w:rPr>
                <w:rFonts w:asciiTheme="majorBidi" w:hAnsiTheme="majorBidi" w:cstheme="majorBidi"/>
                <w:sz w:val="28"/>
                <w:szCs w:val="28"/>
              </w:rPr>
              <w:t>,423</w:t>
            </w:r>
            <w:r w:rsidRPr="00EA30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71AAF" w:rsidRPr="00EA3089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44" w:type="pct"/>
            <w:shd w:val="clear" w:color="auto" w:fill="auto"/>
          </w:tcPr>
          <w:p w14:paraId="3A4AB6B4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5F4FE6E3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1,142,079</w:t>
            </w:r>
          </w:p>
        </w:tc>
        <w:tc>
          <w:tcPr>
            <w:tcW w:w="144" w:type="pct"/>
            <w:shd w:val="clear" w:color="auto" w:fill="auto"/>
          </w:tcPr>
          <w:p w14:paraId="175987F5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60C16E49" w14:textId="1B0F5857" w:rsidR="00764B05" w:rsidRPr="001D03C7" w:rsidRDefault="00452C2C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913,914</w:t>
            </w:r>
          </w:p>
        </w:tc>
        <w:tc>
          <w:tcPr>
            <w:tcW w:w="144" w:type="pct"/>
            <w:shd w:val="clear" w:color="auto" w:fill="auto"/>
          </w:tcPr>
          <w:p w14:paraId="77B0CDC5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54D2E3F2" w14:textId="0398DEE0" w:rsidR="00764B05" w:rsidRPr="001D03C7" w:rsidRDefault="00577C68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848,001</w:t>
            </w:r>
          </w:p>
        </w:tc>
      </w:tr>
      <w:tr w:rsidR="00764B05" w:rsidRPr="001D03C7" w14:paraId="541CDD38" w14:textId="77777777" w:rsidTr="001229E1">
        <w:tc>
          <w:tcPr>
            <w:tcW w:w="2160" w:type="pct"/>
            <w:shd w:val="clear" w:color="auto" w:fill="auto"/>
          </w:tcPr>
          <w:p w14:paraId="6D1BD18F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35EBF" w14:textId="3D4A88AF" w:rsidR="00764B05" w:rsidRPr="00EA3089" w:rsidRDefault="00A00566" w:rsidP="0016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30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52C2C" w:rsidRPr="00EA30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,610</w:t>
            </w:r>
            <w:r w:rsidRPr="00EA30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00EE6" w:rsidRPr="00EA30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489</w:t>
            </w:r>
          </w:p>
        </w:tc>
        <w:tc>
          <w:tcPr>
            <w:tcW w:w="144" w:type="pct"/>
            <w:shd w:val="clear" w:color="auto" w:fill="auto"/>
          </w:tcPr>
          <w:p w14:paraId="3696B2B5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52A41E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1,426,950</w:t>
            </w:r>
          </w:p>
        </w:tc>
        <w:tc>
          <w:tcPr>
            <w:tcW w:w="144" w:type="pct"/>
            <w:shd w:val="clear" w:color="auto" w:fill="auto"/>
          </w:tcPr>
          <w:p w14:paraId="536EEEFC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31C73" w14:textId="24264637" w:rsidR="00764B05" w:rsidRPr="001D03C7" w:rsidRDefault="00452C2C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977</w:t>
            </w:r>
            <w:r w:rsidR="00EE1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941</w:t>
            </w:r>
          </w:p>
        </w:tc>
        <w:tc>
          <w:tcPr>
            <w:tcW w:w="144" w:type="pct"/>
            <w:shd w:val="clear" w:color="auto" w:fill="auto"/>
          </w:tcPr>
          <w:p w14:paraId="7AF75EFC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3E95F" w14:textId="2686A497" w:rsidR="00764B05" w:rsidRPr="001D03C7" w:rsidRDefault="00577C68" w:rsidP="0057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1,009</w:t>
            </w:r>
            <w:r w:rsidR="00B453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166</w:t>
            </w:r>
          </w:p>
        </w:tc>
      </w:tr>
      <w:tr w:rsidR="00764B05" w:rsidRPr="00F96346" w14:paraId="485CAC9D" w14:textId="77777777" w:rsidTr="001229E1">
        <w:trPr>
          <w:trHeight w:val="144"/>
        </w:trPr>
        <w:tc>
          <w:tcPr>
            <w:tcW w:w="2160" w:type="pct"/>
            <w:shd w:val="clear" w:color="auto" w:fill="auto"/>
          </w:tcPr>
          <w:p w14:paraId="725F82FC" w14:textId="77777777" w:rsidR="00764B05" w:rsidRPr="00750248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5530EEFD" w14:textId="77777777" w:rsidR="00764B05" w:rsidRPr="00F96346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14D3A0C" w14:textId="77777777" w:rsidR="00764B05" w:rsidRPr="00F96346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</w:tcPr>
          <w:p w14:paraId="1AB8CBE8" w14:textId="77777777" w:rsidR="00764B05" w:rsidRPr="00F96346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3E734C30" w14:textId="77777777" w:rsidR="00764B05" w:rsidRPr="00F96346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pct"/>
            <w:shd w:val="clear" w:color="auto" w:fill="auto"/>
          </w:tcPr>
          <w:p w14:paraId="683E9D29" w14:textId="77777777" w:rsidR="00764B05" w:rsidRPr="00F96346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52011EC" w14:textId="77777777" w:rsidR="00764B05" w:rsidRPr="00F96346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</w:tcPr>
          <w:p w14:paraId="7A5C7761" w14:textId="77777777" w:rsidR="00764B05" w:rsidRPr="00F96346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64B05" w:rsidRPr="001D03C7" w14:paraId="5C638173" w14:textId="77777777" w:rsidTr="001229E1">
        <w:trPr>
          <w:trHeight w:val="144"/>
        </w:trPr>
        <w:tc>
          <w:tcPr>
            <w:tcW w:w="2160" w:type="pct"/>
            <w:shd w:val="clear" w:color="auto" w:fill="auto"/>
          </w:tcPr>
          <w:p w14:paraId="2656DDED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621" w:type="pct"/>
            <w:shd w:val="clear" w:color="auto" w:fill="auto"/>
          </w:tcPr>
          <w:p w14:paraId="6D8C8D3C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4132338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2D3AEEE4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8EB689C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0A1902F7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7C936C7B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3EB5B813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64B05" w:rsidRPr="001D03C7" w14:paraId="57B3A899" w14:textId="77777777" w:rsidTr="001229E1">
        <w:trPr>
          <w:trHeight w:val="144"/>
        </w:trPr>
        <w:tc>
          <w:tcPr>
            <w:tcW w:w="2160" w:type="pct"/>
            <w:shd w:val="clear" w:color="auto" w:fill="auto"/>
          </w:tcPr>
          <w:p w14:paraId="7069FCBB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1" w:type="pct"/>
            <w:shd w:val="clear" w:color="auto" w:fill="auto"/>
          </w:tcPr>
          <w:p w14:paraId="2D11779D" w14:textId="4F6AE4B6" w:rsidR="00764B05" w:rsidRPr="001D03C7" w:rsidRDefault="002F3D3D" w:rsidP="00166632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226883F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6B4593EE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748F065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743B31EC" w14:textId="73FEC201" w:rsidR="00764B05" w:rsidRPr="001D03C7" w:rsidRDefault="00FA3D16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105,275</w:t>
            </w:r>
          </w:p>
        </w:tc>
        <w:tc>
          <w:tcPr>
            <w:tcW w:w="144" w:type="pct"/>
            <w:shd w:val="clear" w:color="auto" w:fill="auto"/>
          </w:tcPr>
          <w:p w14:paraId="1DF725C5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2D70B3EF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373,302</w:t>
            </w:r>
          </w:p>
        </w:tc>
      </w:tr>
      <w:tr w:rsidR="00764B05" w:rsidRPr="001D03C7" w14:paraId="7B435F28" w14:textId="77777777" w:rsidTr="001229E1">
        <w:trPr>
          <w:trHeight w:val="144"/>
        </w:trPr>
        <w:tc>
          <w:tcPr>
            <w:tcW w:w="2160" w:type="pct"/>
            <w:shd w:val="clear" w:color="auto" w:fill="auto"/>
          </w:tcPr>
          <w:p w14:paraId="2257C815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21" w:type="pct"/>
            <w:shd w:val="clear" w:color="auto" w:fill="auto"/>
          </w:tcPr>
          <w:p w14:paraId="1CA38095" w14:textId="3162BB4E" w:rsidR="00764B05" w:rsidRPr="001D03C7" w:rsidRDefault="00104076" w:rsidP="0016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29,760</w:t>
            </w:r>
          </w:p>
        </w:tc>
        <w:tc>
          <w:tcPr>
            <w:tcW w:w="144" w:type="pct"/>
            <w:shd w:val="clear" w:color="auto" w:fill="auto"/>
          </w:tcPr>
          <w:p w14:paraId="47889B63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5EBDF4D6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12,822</w:t>
            </w:r>
          </w:p>
        </w:tc>
        <w:tc>
          <w:tcPr>
            <w:tcW w:w="144" w:type="pct"/>
            <w:shd w:val="clear" w:color="auto" w:fill="auto"/>
          </w:tcPr>
          <w:p w14:paraId="3866A7B5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553CAF28" w14:textId="6E9729C4" w:rsidR="00764B05" w:rsidRPr="001D03C7" w:rsidRDefault="006F60A6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4,774</w:t>
            </w:r>
          </w:p>
        </w:tc>
        <w:tc>
          <w:tcPr>
            <w:tcW w:w="144" w:type="pct"/>
            <w:shd w:val="clear" w:color="auto" w:fill="auto"/>
          </w:tcPr>
          <w:p w14:paraId="14187AA9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0A2652CE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26,848</w:t>
            </w:r>
          </w:p>
        </w:tc>
      </w:tr>
      <w:tr w:rsidR="00764B05" w:rsidRPr="001D03C7" w14:paraId="32E8018C" w14:textId="77777777" w:rsidTr="001229E1">
        <w:trPr>
          <w:trHeight w:val="144"/>
        </w:trPr>
        <w:tc>
          <w:tcPr>
            <w:tcW w:w="2160" w:type="pct"/>
            <w:shd w:val="clear" w:color="auto" w:fill="auto"/>
          </w:tcPr>
          <w:p w14:paraId="62A675D1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2702CF89" w14:textId="162B22D3" w:rsidR="00764B05" w:rsidRPr="001D03C7" w:rsidRDefault="00452C2C" w:rsidP="0016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214,874</w:t>
            </w:r>
          </w:p>
        </w:tc>
        <w:tc>
          <w:tcPr>
            <w:tcW w:w="144" w:type="pct"/>
            <w:shd w:val="clear" w:color="auto" w:fill="auto"/>
          </w:tcPr>
          <w:p w14:paraId="31E070DE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A56D409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199,635</w:t>
            </w:r>
          </w:p>
        </w:tc>
        <w:tc>
          <w:tcPr>
            <w:tcW w:w="144" w:type="pct"/>
            <w:shd w:val="clear" w:color="auto" w:fill="auto"/>
          </w:tcPr>
          <w:p w14:paraId="40111983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6B0C91ED" w14:textId="042B4DF0" w:rsidR="00764B05" w:rsidRPr="001D03C7" w:rsidRDefault="00532300" w:rsidP="0045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="00452C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890</w:t>
            </w:r>
          </w:p>
        </w:tc>
        <w:tc>
          <w:tcPr>
            <w:tcW w:w="144" w:type="pct"/>
            <w:shd w:val="clear" w:color="auto" w:fill="auto"/>
          </w:tcPr>
          <w:p w14:paraId="5C471B0B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EE56F35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4B05" w:rsidRPr="001D03C7" w14:paraId="7AA2382B" w14:textId="77777777" w:rsidTr="001229E1">
        <w:trPr>
          <w:trHeight w:val="144"/>
        </w:trPr>
        <w:tc>
          <w:tcPr>
            <w:tcW w:w="2160" w:type="pct"/>
            <w:shd w:val="clear" w:color="auto" w:fill="auto"/>
          </w:tcPr>
          <w:p w14:paraId="099021AB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684D5F" w14:textId="0EAB8716" w:rsidR="00764B05" w:rsidRPr="001D03C7" w:rsidRDefault="008D1C3B" w:rsidP="0016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52C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52C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144" w:type="pct"/>
            <w:shd w:val="clear" w:color="auto" w:fill="auto"/>
          </w:tcPr>
          <w:p w14:paraId="316D34D1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000C7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212,457</w:t>
            </w:r>
          </w:p>
        </w:tc>
        <w:tc>
          <w:tcPr>
            <w:tcW w:w="144" w:type="pct"/>
            <w:shd w:val="clear" w:color="auto" w:fill="auto"/>
          </w:tcPr>
          <w:p w14:paraId="407ABDBE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DE7A2" w14:textId="7BFA9C39" w:rsidR="00764B05" w:rsidRPr="001D03C7" w:rsidRDefault="00452C2C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323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  <w:r w:rsidR="000F7E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323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939</w:t>
            </w:r>
          </w:p>
        </w:tc>
        <w:tc>
          <w:tcPr>
            <w:tcW w:w="144" w:type="pct"/>
            <w:shd w:val="clear" w:color="auto" w:fill="auto"/>
          </w:tcPr>
          <w:p w14:paraId="593C01E0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0C7E9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400,150</w:t>
            </w:r>
          </w:p>
        </w:tc>
      </w:tr>
      <w:tr w:rsidR="009A0D68" w:rsidRPr="001D03C7" w14:paraId="354450B3" w14:textId="77777777" w:rsidTr="009A0D68">
        <w:trPr>
          <w:trHeight w:val="144"/>
        </w:trPr>
        <w:tc>
          <w:tcPr>
            <w:tcW w:w="2160" w:type="pct"/>
            <w:shd w:val="clear" w:color="auto" w:fill="auto"/>
          </w:tcPr>
          <w:p w14:paraId="3662E415" w14:textId="77777777" w:rsidR="009A0D68" w:rsidRPr="001D03C7" w:rsidRDefault="009A0D68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0AD4CEFA" w14:textId="77777777" w:rsidR="009A0D68" w:rsidRDefault="009A0D68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114FC07" w14:textId="77777777" w:rsidR="009A0D68" w:rsidRPr="001D03C7" w:rsidRDefault="009A0D68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3D155CA7" w14:textId="77777777" w:rsidR="009A0D68" w:rsidRPr="001D03C7" w:rsidRDefault="009A0D68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79050C6" w14:textId="77777777" w:rsidR="009A0D68" w:rsidRPr="001D03C7" w:rsidRDefault="009A0D68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7677C186" w14:textId="77777777" w:rsidR="009A0D68" w:rsidRDefault="009A0D68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B482CC9" w14:textId="77777777" w:rsidR="009A0D68" w:rsidRPr="001D03C7" w:rsidRDefault="009A0D68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4AEB05A4" w14:textId="77777777" w:rsidR="009A0D68" w:rsidRPr="001D03C7" w:rsidRDefault="009A0D68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64B05" w:rsidRPr="001D03C7" w14:paraId="2B063304" w14:textId="77777777" w:rsidTr="001229E1">
        <w:trPr>
          <w:trHeight w:val="144"/>
        </w:trPr>
        <w:tc>
          <w:tcPr>
            <w:tcW w:w="2160" w:type="pct"/>
            <w:shd w:val="clear" w:color="auto" w:fill="auto"/>
          </w:tcPr>
          <w:p w14:paraId="596F81B9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621" w:type="pct"/>
            <w:shd w:val="clear" w:color="auto" w:fill="auto"/>
          </w:tcPr>
          <w:p w14:paraId="25D087CD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BF68509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4B5A81A3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A2C1C1C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393F4C78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C655975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6725AA61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B05" w:rsidRPr="001D03C7" w14:paraId="3EB69F9C" w14:textId="77777777" w:rsidTr="001229E1">
        <w:trPr>
          <w:trHeight w:val="144"/>
        </w:trPr>
        <w:tc>
          <w:tcPr>
            <w:tcW w:w="2160" w:type="pct"/>
            <w:shd w:val="clear" w:color="auto" w:fill="auto"/>
          </w:tcPr>
          <w:p w14:paraId="27DFE9E2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1" w:type="pct"/>
            <w:shd w:val="clear" w:color="auto" w:fill="auto"/>
          </w:tcPr>
          <w:p w14:paraId="541C5D3D" w14:textId="52D506D6" w:rsidR="00764B05" w:rsidRPr="001D03C7" w:rsidRDefault="002F3D3D" w:rsidP="00166632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F31DAB4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16A01AA9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72B951F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7E0483ED" w14:textId="17D52F9A" w:rsidR="00764B05" w:rsidRPr="001D03C7" w:rsidRDefault="00FB0BC8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795,4</w:t>
            </w:r>
            <w:r w:rsidR="002948CE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44" w:type="pct"/>
            <w:shd w:val="clear" w:color="auto" w:fill="auto"/>
          </w:tcPr>
          <w:p w14:paraId="0E4607BF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2FA3EC8D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760,040</w:t>
            </w:r>
          </w:p>
        </w:tc>
      </w:tr>
      <w:tr w:rsidR="00764B05" w:rsidRPr="001D03C7" w14:paraId="2BFA36B0" w14:textId="77777777" w:rsidTr="001229E1">
        <w:trPr>
          <w:trHeight w:val="144"/>
        </w:trPr>
        <w:tc>
          <w:tcPr>
            <w:tcW w:w="2160" w:type="pct"/>
            <w:shd w:val="clear" w:color="auto" w:fill="auto"/>
          </w:tcPr>
          <w:p w14:paraId="7F15FAF6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21" w:type="pct"/>
            <w:shd w:val="clear" w:color="auto" w:fill="auto"/>
          </w:tcPr>
          <w:p w14:paraId="0949A0AA" w14:textId="481A1503" w:rsidR="00764B05" w:rsidRPr="001D03C7" w:rsidRDefault="00532300" w:rsidP="0016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2300">
              <w:rPr>
                <w:rFonts w:asciiTheme="majorBidi" w:hAnsiTheme="majorBidi" w:cstheme="majorBidi"/>
                <w:sz w:val="28"/>
                <w:szCs w:val="28"/>
              </w:rPr>
              <w:t>239</w:t>
            </w:r>
            <w:r w:rsidR="00BB7E8C" w:rsidRPr="005323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2300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  <w:tc>
          <w:tcPr>
            <w:tcW w:w="144" w:type="pct"/>
            <w:shd w:val="clear" w:color="auto" w:fill="auto"/>
          </w:tcPr>
          <w:p w14:paraId="68A53F72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267FE044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221,098</w:t>
            </w:r>
          </w:p>
        </w:tc>
        <w:tc>
          <w:tcPr>
            <w:tcW w:w="144" w:type="pct"/>
            <w:shd w:val="clear" w:color="auto" w:fill="auto"/>
          </w:tcPr>
          <w:p w14:paraId="12CB611B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1F58F877" w14:textId="1915EB6E" w:rsidR="00764B05" w:rsidRPr="001D03C7" w:rsidRDefault="00FB0BC8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3,500</w:t>
            </w:r>
          </w:p>
        </w:tc>
        <w:tc>
          <w:tcPr>
            <w:tcW w:w="144" w:type="pct"/>
            <w:shd w:val="clear" w:color="auto" w:fill="auto"/>
          </w:tcPr>
          <w:p w14:paraId="3340B4CA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54646EC4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8,500</w:t>
            </w:r>
          </w:p>
        </w:tc>
      </w:tr>
      <w:tr w:rsidR="00764B05" w:rsidRPr="001D03C7" w14:paraId="2BCB974D" w14:textId="77777777" w:rsidTr="001229E1">
        <w:tc>
          <w:tcPr>
            <w:tcW w:w="2160" w:type="pct"/>
            <w:shd w:val="clear" w:color="auto" w:fill="auto"/>
          </w:tcPr>
          <w:p w14:paraId="3910BD7A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1CC5B" w14:textId="2E8773EB" w:rsidR="00764B05" w:rsidRPr="001D03C7" w:rsidRDefault="00BB7E8C" w:rsidP="00166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323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323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098</w:t>
            </w:r>
          </w:p>
        </w:tc>
        <w:tc>
          <w:tcPr>
            <w:tcW w:w="144" w:type="pct"/>
            <w:shd w:val="clear" w:color="auto" w:fill="auto"/>
          </w:tcPr>
          <w:p w14:paraId="4149B37F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7F351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221,098</w:t>
            </w:r>
          </w:p>
        </w:tc>
        <w:tc>
          <w:tcPr>
            <w:tcW w:w="144" w:type="pct"/>
            <w:shd w:val="clear" w:color="auto" w:fill="auto"/>
          </w:tcPr>
          <w:p w14:paraId="6BBE3EA5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62012" w14:textId="3DE44261" w:rsidR="00764B05" w:rsidRPr="001D03C7" w:rsidRDefault="00BB7E8C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798,9</w:t>
            </w:r>
            <w:r w:rsidR="002948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144" w:type="pct"/>
            <w:shd w:val="clear" w:color="auto" w:fill="auto"/>
          </w:tcPr>
          <w:p w14:paraId="5AB9548A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D11AB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768,540</w:t>
            </w:r>
          </w:p>
        </w:tc>
      </w:tr>
      <w:tr w:rsidR="00764B05" w:rsidRPr="001D03C7" w14:paraId="28B73E57" w14:textId="77777777" w:rsidTr="006A553E">
        <w:tc>
          <w:tcPr>
            <w:tcW w:w="2160" w:type="pct"/>
            <w:shd w:val="clear" w:color="auto" w:fill="auto"/>
          </w:tcPr>
          <w:p w14:paraId="3C783812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6B0BCEDF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F0C3407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5234C37D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D3C6F2C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2281BFE1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6AAECDC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464D90C2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A553E" w:rsidRPr="001D03C7" w14:paraId="06E959F5" w14:textId="77777777" w:rsidTr="006A553E">
        <w:tc>
          <w:tcPr>
            <w:tcW w:w="2160" w:type="pct"/>
            <w:shd w:val="clear" w:color="auto" w:fill="auto"/>
          </w:tcPr>
          <w:p w14:paraId="7B776292" w14:textId="77777777" w:rsidR="006A553E" w:rsidRPr="001D03C7" w:rsidRDefault="006A553E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2E0D7C11" w14:textId="77777777" w:rsidR="006A553E" w:rsidRPr="001D03C7" w:rsidRDefault="006A553E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65D69EC" w14:textId="77777777" w:rsidR="006A553E" w:rsidRPr="001D03C7" w:rsidRDefault="006A553E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58B56317" w14:textId="77777777" w:rsidR="006A553E" w:rsidRPr="001D03C7" w:rsidRDefault="006A553E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1A759D3" w14:textId="77777777" w:rsidR="006A553E" w:rsidRPr="001D03C7" w:rsidRDefault="006A553E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4C2DBFC7" w14:textId="77777777" w:rsidR="006A553E" w:rsidRPr="001D03C7" w:rsidRDefault="006A553E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223241D" w14:textId="77777777" w:rsidR="006A553E" w:rsidRPr="001D03C7" w:rsidRDefault="006A553E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692D38CF" w14:textId="77777777" w:rsidR="006A553E" w:rsidRPr="001D03C7" w:rsidRDefault="006A553E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F5908" w:rsidRPr="001D03C7" w14:paraId="47945816" w14:textId="77777777" w:rsidTr="006A553E">
        <w:tc>
          <w:tcPr>
            <w:tcW w:w="2160" w:type="pct"/>
            <w:shd w:val="clear" w:color="auto" w:fill="auto"/>
          </w:tcPr>
          <w:p w14:paraId="543D3E36" w14:textId="77777777" w:rsidR="00CF5908" w:rsidRPr="001D03C7" w:rsidRDefault="00CF5908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4C888505" w14:textId="77777777" w:rsidR="00CF5908" w:rsidRPr="001D03C7" w:rsidRDefault="00CF5908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C63DDC5" w14:textId="77777777" w:rsidR="00CF5908" w:rsidRPr="001D03C7" w:rsidRDefault="00CF5908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0E3F96F3" w14:textId="77777777" w:rsidR="00CF5908" w:rsidRPr="001D03C7" w:rsidRDefault="00CF5908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88EAD96" w14:textId="77777777" w:rsidR="00CF5908" w:rsidRPr="001D03C7" w:rsidRDefault="00CF5908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54A62E01" w14:textId="77777777" w:rsidR="00CF5908" w:rsidRPr="001D03C7" w:rsidRDefault="00CF5908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63FC664" w14:textId="77777777" w:rsidR="00CF5908" w:rsidRPr="001D03C7" w:rsidRDefault="00CF5908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57AA9EA1" w14:textId="77777777" w:rsidR="00CF5908" w:rsidRPr="001D03C7" w:rsidRDefault="00CF5908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A553E" w:rsidRPr="001D03C7" w14:paraId="06CDE133" w14:textId="77777777" w:rsidTr="006A553E">
        <w:tc>
          <w:tcPr>
            <w:tcW w:w="2160" w:type="pct"/>
            <w:shd w:val="clear" w:color="auto" w:fill="auto"/>
          </w:tcPr>
          <w:p w14:paraId="34F725A5" w14:textId="77777777" w:rsidR="006A553E" w:rsidRPr="001D03C7" w:rsidRDefault="006A553E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086BFBA5" w14:textId="77777777" w:rsidR="006A553E" w:rsidRPr="001D03C7" w:rsidRDefault="006A553E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1A18E1B" w14:textId="77777777" w:rsidR="006A553E" w:rsidRPr="001D03C7" w:rsidRDefault="006A553E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1DD57F3F" w14:textId="77777777" w:rsidR="006A553E" w:rsidRPr="001D03C7" w:rsidRDefault="006A553E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27F5AC5" w14:textId="77777777" w:rsidR="006A553E" w:rsidRPr="001D03C7" w:rsidRDefault="006A553E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0ACA0AF7" w14:textId="77777777" w:rsidR="006A553E" w:rsidRPr="001D03C7" w:rsidRDefault="006A553E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4135F94" w14:textId="77777777" w:rsidR="006A553E" w:rsidRPr="001D03C7" w:rsidRDefault="006A553E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76466CEE" w14:textId="77777777" w:rsidR="006A553E" w:rsidRPr="001D03C7" w:rsidRDefault="006A553E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64B05" w:rsidRPr="001D03C7" w14:paraId="15A778A4" w14:textId="77777777" w:rsidTr="006A553E">
        <w:trPr>
          <w:trHeight w:val="144"/>
        </w:trPr>
        <w:tc>
          <w:tcPr>
            <w:tcW w:w="2160" w:type="pct"/>
            <w:shd w:val="clear" w:color="auto" w:fill="auto"/>
          </w:tcPr>
          <w:p w14:paraId="578E4E4D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621" w:type="pct"/>
            <w:shd w:val="clear" w:color="auto" w:fill="auto"/>
          </w:tcPr>
          <w:p w14:paraId="095EB180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0CC2C0F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03C2E38A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69FDF6D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1E4B3E94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7AC6F69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3D3AD919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B05" w:rsidRPr="001D03C7" w14:paraId="680E590B" w14:textId="77777777" w:rsidTr="001229E1">
        <w:trPr>
          <w:trHeight w:val="144"/>
        </w:trPr>
        <w:tc>
          <w:tcPr>
            <w:tcW w:w="2160" w:type="pct"/>
            <w:shd w:val="clear" w:color="auto" w:fill="auto"/>
          </w:tcPr>
          <w:p w14:paraId="54CBD5E9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1" w:type="pct"/>
            <w:shd w:val="clear" w:color="auto" w:fill="auto"/>
          </w:tcPr>
          <w:p w14:paraId="2ADA3D8A" w14:textId="51742F16" w:rsidR="00764B05" w:rsidRPr="001D03C7" w:rsidRDefault="002F3D3D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1778E35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32974E23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19D681B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3EAFDA61" w14:textId="7C8E49C3" w:rsidR="00764B05" w:rsidRPr="001D03C7" w:rsidRDefault="001834D4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2,737,22</w:t>
            </w:r>
            <w:r w:rsidR="00AB1DF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7B599DC4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380662F0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1,767,554</w:t>
            </w:r>
          </w:p>
        </w:tc>
      </w:tr>
      <w:tr w:rsidR="00764B05" w:rsidRPr="001D03C7" w14:paraId="4A7876E3" w14:textId="77777777" w:rsidTr="001229E1">
        <w:trPr>
          <w:trHeight w:val="144"/>
        </w:trPr>
        <w:tc>
          <w:tcPr>
            <w:tcW w:w="2160" w:type="pct"/>
            <w:shd w:val="clear" w:color="auto" w:fill="auto"/>
          </w:tcPr>
          <w:p w14:paraId="097ADC42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21" w:type="pct"/>
            <w:shd w:val="clear" w:color="auto" w:fill="auto"/>
          </w:tcPr>
          <w:p w14:paraId="49607A9C" w14:textId="6599CA1D" w:rsidR="00764B05" w:rsidRPr="001D03C7" w:rsidRDefault="001834D4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9BF">
              <w:rPr>
                <w:rFonts w:asciiTheme="majorBidi" w:hAnsiTheme="majorBidi" w:cstheme="majorBidi"/>
                <w:sz w:val="28"/>
                <w:szCs w:val="28"/>
              </w:rPr>
              <w:t>30,927</w:t>
            </w:r>
          </w:p>
        </w:tc>
        <w:tc>
          <w:tcPr>
            <w:tcW w:w="144" w:type="pct"/>
            <w:shd w:val="clear" w:color="auto" w:fill="auto"/>
          </w:tcPr>
          <w:p w14:paraId="154C9A13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1" w:type="pct"/>
            <w:shd w:val="clear" w:color="auto" w:fill="auto"/>
          </w:tcPr>
          <w:p w14:paraId="36BF97DB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30,519</w:t>
            </w:r>
          </w:p>
        </w:tc>
        <w:tc>
          <w:tcPr>
            <w:tcW w:w="144" w:type="pct"/>
            <w:shd w:val="clear" w:color="auto" w:fill="auto"/>
          </w:tcPr>
          <w:p w14:paraId="6F3174F0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576006DC" w14:textId="76722266" w:rsidR="00764B05" w:rsidRPr="001D03C7" w:rsidRDefault="001834D4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9F40083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40C46C38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4B05" w:rsidRPr="001D03C7" w14:paraId="43FBC0B5" w14:textId="77777777" w:rsidTr="001229E1">
        <w:tc>
          <w:tcPr>
            <w:tcW w:w="2160" w:type="pct"/>
            <w:shd w:val="clear" w:color="auto" w:fill="auto"/>
          </w:tcPr>
          <w:p w14:paraId="0A75B471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7FB96" w14:textId="12D5FED0" w:rsidR="00764B05" w:rsidRPr="001D03C7" w:rsidRDefault="00986668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30,927</w:t>
            </w:r>
          </w:p>
        </w:tc>
        <w:tc>
          <w:tcPr>
            <w:tcW w:w="144" w:type="pct"/>
            <w:shd w:val="clear" w:color="auto" w:fill="auto"/>
          </w:tcPr>
          <w:p w14:paraId="419B8D99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3F3D6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30,519</w:t>
            </w:r>
          </w:p>
        </w:tc>
        <w:tc>
          <w:tcPr>
            <w:tcW w:w="144" w:type="pct"/>
            <w:shd w:val="clear" w:color="auto" w:fill="auto"/>
          </w:tcPr>
          <w:p w14:paraId="51FE16A2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7200B" w14:textId="09BCFD19" w:rsidR="00764B05" w:rsidRPr="001D03C7" w:rsidRDefault="001834D4" w:rsidP="00183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2,737,22</w:t>
            </w:r>
            <w:r w:rsidR="00AB1D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5B54FBA5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6C4E0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1,767,554</w:t>
            </w:r>
          </w:p>
        </w:tc>
      </w:tr>
      <w:tr w:rsidR="00764B05" w:rsidRPr="001D03C7" w14:paraId="62EAC30A" w14:textId="77777777" w:rsidTr="001229E1">
        <w:tc>
          <w:tcPr>
            <w:tcW w:w="2160" w:type="pct"/>
            <w:shd w:val="clear" w:color="auto" w:fill="auto"/>
          </w:tcPr>
          <w:p w14:paraId="2C1CB8D8" w14:textId="77777777" w:rsidR="00764B05" w:rsidRPr="00B04334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64EC0F2F" w14:textId="77777777" w:rsidR="00764B05" w:rsidRPr="00B04334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4F0F5A4F" w14:textId="77777777" w:rsidR="00764B05" w:rsidRPr="00B04334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1B08798B" w14:textId="77777777" w:rsidR="00764B05" w:rsidRPr="00B04334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2F2B921A" w14:textId="77777777" w:rsidR="00764B05" w:rsidRPr="00B04334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3590C9A9" w14:textId="77777777" w:rsidR="00764B05" w:rsidRPr="00B04334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0E95268C" w14:textId="77777777" w:rsidR="00764B05" w:rsidRPr="00B04334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0AF48DA6" w14:textId="77777777" w:rsidR="00764B05" w:rsidRPr="00B04334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64B05" w:rsidRPr="001D03C7" w14:paraId="234EC84B" w14:textId="77777777" w:rsidTr="001229E1">
        <w:tc>
          <w:tcPr>
            <w:tcW w:w="2160" w:type="pct"/>
            <w:shd w:val="clear" w:color="auto" w:fill="auto"/>
          </w:tcPr>
          <w:p w14:paraId="0DEF994C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621" w:type="pct"/>
            <w:shd w:val="clear" w:color="auto" w:fill="auto"/>
          </w:tcPr>
          <w:p w14:paraId="3BD8B7B3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40C259F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610C0533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5305776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4A980CDA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631EFDF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04CC0E57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B05" w:rsidRPr="001D03C7" w14:paraId="1BF3D979" w14:textId="77777777" w:rsidTr="001229E1">
        <w:tc>
          <w:tcPr>
            <w:tcW w:w="2160" w:type="pct"/>
            <w:shd w:val="clear" w:color="auto" w:fill="auto"/>
          </w:tcPr>
          <w:p w14:paraId="2066B0ED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1" w:type="pct"/>
            <w:shd w:val="clear" w:color="auto" w:fill="auto"/>
          </w:tcPr>
          <w:p w14:paraId="1E9E391C" w14:textId="20FB5A7C" w:rsidR="00764B05" w:rsidRPr="001D03C7" w:rsidRDefault="00B97015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701A5D0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5542F0B5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41928EC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54439F0E" w14:textId="21FE6AAA" w:rsidR="00764B05" w:rsidRPr="001D03C7" w:rsidRDefault="00A944CD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8125F9">
              <w:rPr>
                <w:rFonts w:asciiTheme="majorBidi" w:hAnsiTheme="majorBidi" w:cstheme="majorBidi"/>
                <w:sz w:val="28"/>
                <w:szCs w:val="28"/>
              </w:rPr>
              <w:t>,820</w:t>
            </w:r>
          </w:p>
        </w:tc>
        <w:tc>
          <w:tcPr>
            <w:tcW w:w="144" w:type="pct"/>
            <w:shd w:val="clear" w:color="auto" w:fill="auto"/>
          </w:tcPr>
          <w:p w14:paraId="4139B434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5DC2F9BE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38,988</w:t>
            </w:r>
          </w:p>
        </w:tc>
      </w:tr>
      <w:tr w:rsidR="00764B05" w:rsidRPr="001D03C7" w14:paraId="7DDCF194" w14:textId="77777777" w:rsidTr="001229E1">
        <w:tc>
          <w:tcPr>
            <w:tcW w:w="2160" w:type="pct"/>
            <w:shd w:val="clear" w:color="auto" w:fill="auto"/>
          </w:tcPr>
          <w:p w14:paraId="74EABC90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6C50D6B2" w14:textId="4C0AC171" w:rsidR="00764B05" w:rsidRPr="001D03C7" w:rsidRDefault="00CF6303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4,128</w:t>
            </w:r>
          </w:p>
        </w:tc>
        <w:tc>
          <w:tcPr>
            <w:tcW w:w="144" w:type="pct"/>
            <w:shd w:val="clear" w:color="auto" w:fill="auto"/>
          </w:tcPr>
          <w:p w14:paraId="74496A90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F8A18EA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5,674</w:t>
            </w:r>
          </w:p>
        </w:tc>
        <w:tc>
          <w:tcPr>
            <w:tcW w:w="144" w:type="pct"/>
            <w:shd w:val="clear" w:color="auto" w:fill="auto"/>
          </w:tcPr>
          <w:p w14:paraId="2FEA9390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52BCAE3" w14:textId="218F0182" w:rsidR="00764B05" w:rsidRPr="001D03C7" w:rsidRDefault="006A553E" w:rsidP="006A5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2,851</w:t>
            </w:r>
          </w:p>
        </w:tc>
        <w:tc>
          <w:tcPr>
            <w:tcW w:w="144" w:type="pct"/>
            <w:shd w:val="clear" w:color="auto" w:fill="auto"/>
          </w:tcPr>
          <w:p w14:paraId="0C133C90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9070879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64B05" w:rsidRPr="001D03C7" w14:paraId="45E5867F" w14:textId="77777777" w:rsidTr="001229E1">
        <w:tc>
          <w:tcPr>
            <w:tcW w:w="2160" w:type="pct"/>
            <w:shd w:val="clear" w:color="auto" w:fill="auto"/>
          </w:tcPr>
          <w:p w14:paraId="202CC2FD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12013" w14:textId="0D7C12A9" w:rsidR="00764B05" w:rsidRPr="001D03C7" w:rsidRDefault="00CF6303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4,128</w:t>
            </w:r>
          </w:p>
        </w:tc>
        <w:tc>
          <w:tcPr>
            <w:tcW w:w="144" w:type="pct"/>
            <w:shd w:val="clear" w:color="auto" w:fill="auto"/>
          </w:tcPr>
          <w:p w14:paraId="0D7873A3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8FC12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5,674</w:t>
            </w:r>
          </w:p>
        </w:tc>
        <w:tc>
          <w:tcPr>
            <w:tcW w:w="144" w:type="pct"/>
            <w:shd w:val="clear" w:color="auto" w:fill="auto"/>
          </w:tcPr>
          <w:p w14:paraId="4AEB1FCC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FA61C" w14:textId="586DAB6B" w:rsidR="00764B05" w:rsidRPr="001D03C7" w:rsidRDefault="006A553E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="008125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</w:t>
            </w:r>
          </w:p>
        </w:tc>
        <w:tc>
          <w:tcPr>
            <w:tcW w:w="144" w:type="pct"/>
            <w:shd w:val="clear" w:color="auto" w:fill="auto"/>
          </w:tcPr>
          <w:p w14:paraId="74044135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68191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38,988</w:t>
            </w:r>
          </w:p>
        </w:tc>
      </w:tr>
      <w:tr w:rsidR="00764B05" w:rsidRPr="001D03C7" w14:paraId="18E73123" w14:textId="77777777" w:rsidTr="001229E1">
        <w:tc>
          <w:tcPr>
            <w:tcW w:w="2160" w:type="pct"/>
            <w:shd w:val="clear" w:color="auto" w:fill="auto"/>
          </w:tcPr>
          <w:p w14:paraId="1165826B" w14:textId="77777777" w:rsidR="00764B05" w:rsidRPr="003673A6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7E48F2E6" w14:textId="77777777" w:rsidR="00764B05" w:rsidRPr="003673A6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shd w:val="clear" w:color="auto" w:fill="auto"/>
          </w:tcPr>
          <w:p w14:paraId="4F9B4BF4" w14:textId="77777777" w:rsidR="00764B05" w:rsidRPr="003673A6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" w:type="pct"/>
            <w:shd w:val="clear" w:color="auto" w:fill="auto"/>
          </w:tcPr>
          <w:p w14:paraId="13BDA6C9" w14:textId="77777777" w:rsidR="00764B05" w:rsidRPr="003673A6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shd w:val="clear" w:color="auto" w:fill="auto"/>
          </w:tcPr>
          <w:p w14:paraId="6DB42A02" w14:textId="77777777" w:rsidR="00764B05" w:rsidRPr="003673A6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5" w:type="pct"/>
            <w:shd w:val="clear" w:color="auto" w:fill="auto"/>
          </w:tcPr>
          <w:p w14:paraId="33BC8963" w14:textId="77777777" w:rsidR="00764B05" w:rsidRPr="003673A6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shd w:val="clear" w:color="auto" w:fill="auto"/>
          </w:tcPr>
          <w:p w14:paraId="62EF5BC7" w14:textId="77777777" w:rsidR="00764B05" w:rsidRPr="003673A6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" w:type="pct"/>
            <w:shd w:val="clear" w:color="auto" w:fill="auto"/>
          </w:tcPr>
          <w:p w14:paraId="13A0BFB5" w14:textId="77777777" w:rsidR="00764B05" w:rsidRPr="003673A6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64B05" w:rsidRPr="001D03C7" w14:paraId="37B5272F" w14:textId="77777777" w:rsidTr="001229E1">
        <w:tc>
          <w:tcPr>
            <w:tcW w:w="2160" w:type="pct"/>
            <w:shd w:val="clear" w:color="auto" w:fill="auto"/>
          </w:tcPr>
          <w:p w14:paraId="7854CFE5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21" w:type="pct"/>
            <w:shd w:val="clear" w:color="auto" w:fill="auto"/>
          </w:tcPr>
          <w:p w14:paraId="68B88FA1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B6B150B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2612FCA6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17321E1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78E789B4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59ABDD7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7C71E041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B05" w:rsidRPr="001D03C7" w14:paraId="63B6160F" w14:textId="77777777" w:rsidTr="001229E1">
        <w:tc>
          <w:tcPr>
            <w:tcW w:w="2160" w:type="pct"/>
            <w:shd w:val="clear" w:color="auto" w:fill="auto"/>
          </w:tcPr>
          <w:p w14:paraId="3BACFC6F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1" w:type="pct"/>
            <w:shd w:val="clear" w:color="auto" w:fill="auto"/>
          </w:tcPr>
          <w:p w14:paraId="765CF74D" w14:textId="65CB0DB4" w:rsidR="00764B05" w:rsidRPr="001D03C7" w:rsidRDefault="00B97015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7884207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7159E686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0ED96AC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55B9FEDA" w14:textId="14437CCB" w:rsidR="00764B05" w:rsidRPr="001D03C7" w:rsidRDefault="0027537F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126,154</w:t>
            </w:r>
          </w:p>
        </w:tc>
        <w:tc>
          <w:tcPr>
            <w:tcW w:w="144" w:type="pct"/>
            <w:shd w:val="clear" w:color="auto" w:fill="auto"/>
          </w:tcPr>
          <w:p w14:paraId="5B72DE24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60C0E8F6" w14:textId="1E8F3992" w:rsidR="00764B05" w:rsidRPr="001D03C7" w:rsidRDefault="00B45382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135,547</w:t>
            </w:r>
          </w:p>
        </w:tc>
      </w:tr>
      <w:tr w:rsidR="00764B05" w:rsidRPr="001D03C7" w14:paraId="5420D2C4" w14:textId="77777777" w:rsidTr="001229E1">
        <w:tc>
          <w:tcPr>
            <w:tcW w:w="2160" w:type="pct"/>
            <w:shd w:val="clear" w:color="auto" w:fill="auto"/>
          </w:tcPr>
          <w:p w14:paraId="5B791E7B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21" w:type="pct"/>
            <w:shd w:val="clear" w:color="auto" w:fill="auto"/>
          </w:tcPr>
          <w:p w14:paraId="50933724" w14:textId="39CE37DA" w:rsidR="00764B05" w:rsidRPr="001D03C7" w:rsidRDefault="00AD7770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13,628</w:t>
            </w:r>
          </w:p>
        </w:tc>
        <w:tc>
          <w:tcPr>
            <w:tcW w:w="144" w:type="pct"/>
            <w:shd w:val="clear" w:color="auto" w:fill="auto"/>
          </w:tcPr>
          <w:p w14:paraId="3AB72D7B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20589383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13,787</w:t>
            </w:r>
          </w:p>
        </w:tc>
        <w:tc>
          <w:tcPr>
            <w:tcW w:w="144" w:type="pct"/>
            <w:shd w:val="clear" w:color="auto" w:fill="auto"/>
          </w:tcPr>
          <w:p w14:paraId="011FDB8A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3E35F388" w14:textId="2B9D9827" w:rsidR="00764B05" w:rsidRPr="001D03C7" w:rsidRDefault="00AD7770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44" w:type="pct"/>
            <w:shd w:val="clear" w:color="auto" w:fill="auto"/>
          </w:tcPr>
          <w:p w14:paraId="36CC7D4D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5DEFD08E" w14:textId="7560EFA5" w:rsidR="00764B05" w:rsidRPr="001D03C7" w:rsidRDefault="00B45382" w:rsidP="00390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9014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64B05" w:rsidRPr="001D03C7" w14:paraId="76F1FE66" w14:textId="77777777" w:rsidTr="001229E1">
        <w:tc>
          <w:tcPr>
            <w:tcW w:w="2160" w:type="pct"/>
            <w:shd w:val="clear" w:color="auto" w:fill="auto"/>
          </w:tcPr>
          <w:p w14:paraId="0A429AB9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383665CD" w14:textId="2448C2C4" w:rsidR="00764B05" w:rsidRPr="001D03C7" w:rsidRDefault="006A553E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C3D7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E4B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C3D73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144" w:type="pct"/>
            <w:shd w:val="clear" w:color="auto" w:fill="auto"/>
          </w:tcPr>
          <w:p w14:paraId="19EC44F6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81E62E4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26,755</w:t>
            </w:r>
          </w:p>
        </w:tc>
        <w:tc>
          <w:tcPr>
            <w:tcW w:w="144" w:type="pct"/>
            <w:shd w:val="clear" w:color="auto" w:fill="auto"/>
          </w:tcPr>
          <w:p w14:paraId="60C49047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6FDFF09F" w14:textId="5FAECFA4" w:rsidR="00764B05" w:rsidRPr="001D03C7" w:rsidRDefault="006A553E" w:rsidP="006A5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9,193</w:t>
            </w:r>
          </w:p>
        </w:tc>
        <w:tc>
          <w:tcPr>
            <w:tcW w:w="144" w:type="pct"/>
            <w:shd w:val="clear" w:color="auto" w:fill="auto"/>
          </w:tcPr>
          <w:p w14:paraId="7D1EF520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7AEC616" w14:textId="111925EC" w:rsidR="00764B05" w:rsidRPr="001D03C7" w:rsidRDefault="00577C68" w:rsidP="00577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15,608</w:t>
            </w:r>
          </w:p>
        </w:tc>
      </w:tr>
      <w:tr w:rsidR="00764B05" w:rsidRPr="001D03C7" w14:paraId="1C11FA16" w14:textId="77777777" w:rsidTr="001229E1">
        <w:tc>
          <w:tcPr>
            <w:tcW w:w="2160" w:type="pct"/>
            <w:shd w:val="clear" w:color="auto" w:fill="auto"/>
          </w:tcPr>
          <w:p w14:paraId="3CB9890A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B1362" w14:textId="006DCF6E" w:rsidR="00764B05" w:rsidRPr="001D03C7" w:rsidRDefault="006A553E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C3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AE4B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C3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604</w:t>
            </w:r>
          </w:p>
        </w:tc>
        <w:tc>
          <w:tcPr>
            <w:tcW w:w="144" w:type="pct"/>
            <w:shd w:val="clear" w:color="auto" w:fill="auto"/>
          </w:tcPr>
          <w:p w14:paraId="6DB36CC4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09710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40,542</w:t>
            </w:r>
          </w:p>
        </w:tc>
        <w:tc>
          <w:tcPr>
            <w:tcW w:w="144" w:type="pct"/>
            <w:shd w:val="clear" w:color="auto" w:fill="auto"/>
          </w:tcPr>
          <w:p w14:paraId="6F8FFE07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13BBF" w14:textId="3D4CB504" w:rsidR="00764B05" w:rsidRPr="001D03C7" w:rsidRDefault="00AD7770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A55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A55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848</w:t>
            </w:r>
          </w:p>
        </w:tc>
        <w:tc>
          <w:tcPr>
            <w:tcW w:w="144" w:type="pct"/>
            <w:shd w:val="clear" w:color="auto" w:fill="auto"/>
          </w:tcPr>
          <w:p w14:paraId="6A2DC2C2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58B68" w14:textId="780E85EC" w:rsidR="00764B05" w:rsidRPr="001D03C7" w:rsidRDefault="00B45382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77C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77C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</w:t>
            </w:r>
          </w:p>
        </w:tc>
      </w:tr>
      <w:tr w:rsidR="00764B05" w:rsidRPr="001D03C7" w14:paraId="196BA41A" w14:textId="77777777" w:rsidTr="001229E1">
        <w:tc>
          <w:tcPr>
            <w:tcW w:w="2160" w:type="pct"/>
            <w:shd w:val="clear" w:color="auto" w:fill="auto"/>
          </w:tcPr>
          <w:p w14:paraId="78B3E7A5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</w:tcPr>
          <w:p w14:paraId="28CA93FD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E9C0BE0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43808EB4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5EF72D2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3E14BD8D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CB8AD34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13D97BB6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B05" w:rsidRPr="001D03C7" w14:paraId="24CDFA5F" w14:textId="77777777" w:rsidTr="001229E1">
        <w:tc>
          <w:tcPr>
            <w:tcW w:w="2160" w:type="pct"/>
            <w:shd w:val="clear" w:color="auto" w:fill="auto"/>
          </w:tcPr>
          <w:p w14:paraId="518328A6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21" w:type="pct"/>
            <w:shd w:val="clear" w:color="auto" w:fill="auto"/>
          </w:tcPr>
          <w:p w14:paraId="2FBB52C7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0637A67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435BA0A7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D2EFB57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7E6CF5D2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51F627D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10123027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B05" w:rsidRPr="001D03C7" w14:paraId="23C0DB12" w14:textId="77777777" w:rsidTr="001229E1">
        <w:tc>
          <w:tcPr>
            <w:tcW w:w="2160" w:type="pct"/>
            <w:shd w:val="clear" w:color="auto" w:fill="auto"/>
          </w:tcPr>
          <w:p w14:paraId="0D0ADCD1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1" w:type="pct"/>
            <w:shd w:val="clear" w:color="auto" w:fill="auto"/>
          </w:tcPr>
          <w:p w14:paraId="74C5EA48" w14:textId="39D9973F" w:rsidR="00764B05" w:rsidRPr="001D03C7" w:rsidRDefault="00B97015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7B9BA60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5B2FD635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5398738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1B0552A0" w14:textId="459ABD14" w:rsidR="00764B05" w:rsidRPr="001D03C7" w:rsidRDefault="00AE4B98" w:rsidP="00AE4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12,031</w:t>
            </w:r>
          </w:p>
        </w:tc>
        <w:tc>
          <w:tcPr>
            <w:tcW w:w="144" w:type="pct"/>
            <w:shd w:val="clear" w:color="auto" w:fill="auto"/>
          </w:tcPr>
          <w:p w14:paraId="363F9174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3FBBD400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4B05" w:rsidRPr="001D03C7" w14:paraId="442D395D" w14:textId="77777777" w:rsidTr="001229E1">
        <w:tc>
          <w:tcPr>
            <w:tcW w:w="2160" w:type="pct"/>
            <w:shd w:val="clear" w:color="auto" w:fill="auto"/>
          </w:tcPr>
          <w:p w14:paraId="38A0F790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21" w:type="pct"/>
            <w:shd w:val="clear" w:color="auto" w:fill="auto"/>
          </w:tcPr>
          <w:p w14:paraId="124627BB" w14:textId="1156A5AE" w:rsidR="00764B05" w:rsidRPr="001D03C7" w:rsidRDefault="003F3001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15,205</w:t>
            </w:r>
          </w:p>
        </w:tc>
        <w:tc>
          <w:tcPr>
            <w:tcW w:w="144" w:type="pct"/>
            <w:shd w:val="clear" w:color="auto" w:fill="auto"/>
          </w:tcPr>
          <w:p w14:paraId="286EF14C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432BCB93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16,432</w:t>
            </w:r>
          </w:p>
        </w:tc>
        <w:tc>
          <w:tcPr>
            <w:tcW w:w="144" w:type="pct"/>
            <w:shd w:val="clear" w:color="auto" w:fill="auto"/>
          </w:tcPr>
          <w:p w14:paraId="022D8D83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289A9C87" w14:textId="44AF5DA3" w:rsidR="00764B05" w:rsidRPr="001D03C7" w:rsidRDefault="003F3001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E73BAE4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48D5911F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553E" w:rsidRPr="001D03C7" w14:paraId="57F2AD85" w14:textId="77777777" w:rsidTr="001229E1">
        <w:tc>
          <w:tcPr>
            <w:tcW w:w="2160" w:type="pct"/>
            <w:shd w:val="clear" w:color="auto" w:fill="auto"/>
          </w:tcPr>
          <w:p w14:paraId="15FE7C3B" w14:textId="77777777" w:rsidR="006A553E" w:rsidRPr="001D03C7" w:rsidRDefault="006A553E" w:rsidP="006A553E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5EF095EF" w14:textId="1FB9D706" w:rsidR="006A553E" w:rsidRPr="001D03C7" w:rsidRDefault="006A553E" w:rsidP="006A5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144,89</w:t>
            </w:r>
            <w:r w:rsidR="00AC3D7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4EB4DBFF" w14:textId="77777777" w:rsidR="006A553E" w:rsidRPr="001D03C7" w:rsidRDefault="006A553E" w:rsidP="006A5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B68AE3D" w14:textId="77777777" w:rsidR="006A553E" w:rsidRPr="001D03C7" w:rsidRDefault="006A553E" w:rsidP="006A5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166,040</w:t>
            </w:r>
          </w:p>
        </w:tc>
        <w:tc>
          <w:tcPr>
            <w:tcW w:w="144" w:type="pct"/>
            <w:shd w:val="clear" w:color="auto" w:fill="auto"/>
          </w:tcPr>
          <w:p w14:paraId="49F12384" w14:textId="77777777" w:rsidR="006A553E" w:rsidRPr="001D03C7" w:rsidRDefault="006A553E" w:rsidP="006A5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42EC5220" w14:textId="76F36F14" w:rsidR="006A553E" w:rsidRPr="001D03C7" w:rsidRDefault="006A553E" w:rsidP="006A5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Pr="001D03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44" w:type="pct"/>
            <w:shd w:val="clear" w:color="auto" w:fill="auto"/>
          </w:tcPr>
          <w:p w14:paraId="7F1760ED" w14:textId="77777777" w:rsidR="006A553E" w:rsidRPr="001D03C7" w:rsidRDefault="006A553E" w:rsidP="006A5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EEE52FE" w14:textId="77777777" w:rsidR="006A553E" w:rsidRPr="001D03C7" w:rsidRDefault="006A553E" w:rsidP="006A553E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4B05" w:rsidRPr="001D03C7" w14:paraId="1D489EE5" w14:textId="77777777" w:rsidTr="001229E1">
        <w:tc>
          <w:tcPr>
            <w:tcW w:w="2160" w:type="pct"/>
            <w:shd w:val="clear" w:color="auto" w:fill="auto"/>
          </w:tcPr>
          <w:p w14:paraId="13F79997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BFA44" w14:textId="79E2ED97" w:rsidR="00764B05" w:rsidRPr="001D03C7" w:rsidRDefault="006A553E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</w:t>
            </w:r>
            <w:r w:rsidR="003F30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  <w:r w:rsidR="00AC3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584CD652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6FCE8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182,472</w:t>
            </w:r>
          </w:p>
        </w:tc>
        <w:tc>
          <w:tcPr>
            <w:tcW w:w="144" w:type="pct"/>
            <w:shd w:val="clear" w:color="auto" w:fill="auto"/>
          </w:tcPr>
          <w:p w14:paraId="6AE10015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D217C" w14:textId="4EA765CB" w:rsidR="00764B05" w:rsidRPr="001D03C7" w:rsidRDefault="006A553E" w:rsidP="00094C5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  <w:r w:rsidR="003F30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</w:t>
            </w:r>
          </w:p>
        </w:tc>
        <w:tc>
          <w:tcPr>
            <w:tcW w:w="144" w:type="pct"/>
            <w:shd w:val="clear" w:color="auto" w:fill="auto"/>
          </w:tcPr>
          <w:p w14:paraId="5C8A75A0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F6453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64B05" w:rsidRPr="00C67E9B" w14:paraId="23BAB6C6" w14:textId="77777777" w:rsidTr="001229E1">
        <w:tc>
          <w:tcPr>
            <w:tcW w:w="2160" w:type="pct"/>
            <w:shd w:val="clear" w:color="auto" w:fill="auto"/>
          </w:tcPr>
          <w:p w14:paraId="06046966" w14:textId="1FB7BF30" w:rsidR="006A553E" w:rsidRPr="00C67E9B" w:rsidRDefault="006A553E" w:rsidP="00C67E9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</w:tcPr>
          <w:p w14:paraId="724C15FD" w14:textId="77777777" w:rsidR="00764B05" w:rsidRPr="00C67E9B" w:rsidRDefault="00764B05" w:rsidP="00C67E9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BF483FE" w14:textId="77777777" w:rsidR="00764B05" w:rsidRPr="00C67E9B" w:rsidRDefault="00764B05" w:rsidP="00C67E9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1E78957F" w14:textId="77777777" w:rsidR="00764B05" w:rsidRPr="00C67E9B" w:rsidRDefault="00764B05" w:rsidP="00C67E9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30BE41C" w14:textId="77777777" w:rsidR="00764B05" w:rsidRPr="00C67E9B" w:rsidRDefault="00764B05" w:rsidP="00C67E9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4A3AB7C6" w14:textId="77777777" w:rsidR="00764B05" w:rsidRPr="00C67E9B" w:rsidRDefault="00764B05" w:rsidP="00C67E9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9A90A36" w14:textId="77777777" w:rsidR="00764B05" w:rsidRPr="00C67E9B" w:rsidRDefault="00764B05" w:rsidP="00C67E9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74F986F1" w14:textId="77777777" w:rsidR="00764B05" w:rsidRPr="00C67E9B" w:rsidRDefault="00764B05" w:rsidP="00C67E9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B05" w:rsidRPr="001D03C7" w14:paraId="50249BD2" w14:textId="77777777" w:rsidTr="001229E1">
        <w:tc>
          <w:tcPr>
            <w:tcW w:w="2160" w:type="pct"/>
            <w:shd w:val="clear" w:color="auto" w:fill="auto"/>
          </w:tcPr>
          <w:p w14:paraId="2994F209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21" w:type="pct"/>
            <w:shd w:val="clear" w:color="auto" w:fill="auto"/>
          </w:tcPr>
          <w:p w14:paraId="52160654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1FDB429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6CF55518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ACE6F82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7C989661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4CE045F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6E8A712C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B05" w:rsidRPr="001D03C7" w14:paraId="6D8E7148" w14:textId="77777777" w:rsidTr="001229E1">
        <w:tc>
          <w:tcPr>
            <w:tcW w:w="2160" w:type="pct"/>
            <w:shd w:val="clear" w:color="auto" w:fill="auto"/>
          </w:tcPr>
          <w:p w14:paraId="277AA46D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1" w:type="pct"/>
            <w:shd w:val="clear" w:color="auto" w:fill="auto"/>
          </w:tcPr>
          <w:p w14:paraId="2702BAF9" w14:textId="0330A435" w:rsidR="00764B05" w:rsidRPr="001D03C7" w:rsidRDefault="002E257F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ECB9FF9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54C4F22A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28B25E1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4F38DC70" w14:textId="3B279DD0" w:rsidR="00764B05" w:rsidRPr="001D03C7" w:rsidRDefault="002E257F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36D9B43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2EEA4CBB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</w:tr>
      <w:tr w:rsidR="00764B05" w:rsidRPr="001D03C7" w14:paraId="0CE86189" w14:textId="77777777" w:rsidTr="001229E1">
        <w:tc>
          <w:tcPr>
            <w:tcW w:w="2160" w:type="pct"/>
            <w:shd w:val="clear" w:color="auto" w:fill="auto"/>
          </w:tcPr>
          <w:p w14:paraId="0C9CBEB6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744D00CA" w14:textId="279C1779" w:rsidR="00764B05" w:rsidRPr="001D03C7" w:rsidRDefault="002E257F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12,336</w:t>
            </w:r>
          </w:p>
        </w:tc>
        <w:tc>
          <w:tcPr>
            <w:tcW w:w="144" w:type="pct"/>
            <w:shd w:val="clear" w:color="auto" w:fill="auto"/>
          </w:tcPr>
          <w:p w14:paraId="492439D2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DCB119F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12,336</w:t>
            </w:r>
          </w:p>
        </w:tc>
        <w:tc>
          <w:tcPr>
            <w:tcW w:w="144" w:type="pct"/>
            <w:shd w:val="clear" w:color="auto" w:fill="auto"/>
          </w:tcPr>
          <w:p w14:paraId="426FBC8E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3A16B7A" w14:textId="79DDFC1E" w:rsidR="00764B05" w:rsidRPr="001D03C7" w:rsidRDefault="002E257F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2A503A1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F892F4D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64B05" w:rsidRPr="001D03C7" w14:paraId="41450139" w14:textId="77777777" w:rsidTr="001229E1">
        <w:tc>
          <w:tcPr>
            <w:tcW w:w="2160" w:type="pct"/>
            <w:shd w:val="clear" w:color="auto" w:fill="auto"/>
          </w:tcPr>
          <w:p w14:paraId="49F27FF6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3ED3C" w14:textId="2A3D3920" w:rsidR="00764B05" w:rsidRPr="001D03C7" w:rsidRDefault="002E257F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12,336</w:t>
            </w:r>
          </w:p>
        </w:tc>
        <w:tc>
          <w:tcPr>
            <w:tcW w:w="144" w:type="pct"/>
            <w:shd w:val="clear" w:color="auto" w:fill="auto"/>
          </w:tcPr>
          <w:p w14:paraId="38511414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C11B8" w14:textId="77777777" w:rsidR="00764B05" w:rsidRPr="001D03C7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12,336</w:t>
            </w:r>
          </w:p>
        </w:tc>
        <w:tc>
          <w:tcPr>
            <w:tcW w:w="144" w:type="pct"/>
            <w:shd w:val="clear" w:color="auto" w:fill="auto"/>
          </w:tcPr>
          <w:p w14:paraId="47C07A23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A76B1" w14:textId="69415458" w:rsidR="00764B05" w:rsidRPr="001D03C7" w:rsidRDefault="002E257F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848464F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E0EA8" w14:textId="77777777" w:rsidR="00764B05" w:rsidRPr="001D03C7" w:rsidRDefault="00764B05" w:rsidP="00094C5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80,000</w:t>
            </w:r>
          </w:p>
        </w:tc>
      </w:tr>
      <w:tr w:rsidR="00764B05" w:rsidRPr="001D03C7" w14:paraId="7207FA14" w14:textId="77777777" w:rsidTr="001229E1">
        <w:tc>
          <w:tcPr>
            <w:tcW w:w="2160" w:type="pct"/>
            <w:shd w:val="clear" w:color="auto" w:fill="auto"/>
          </w:tcPr>
          <w:p w14:paraId="0F4CB868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</w:tcPr>
          <w:p w14:paraId="0D4B3950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9E26923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1DE82A99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EB702FA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7DFA1106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D6C1C12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377DD959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B05" w:rsidRPr="001D03C7" w14:paraId="6011DE76" w14:textId="77777777" w:rsidTr="001229E1">
        <w:tc>
          <w:tcPr>
            <w:tcW w:w="2160" w:type="pct"/>
            <w:shd w:val="clear" w:color="auto" w:fill="auto"/>
          </w:tcPr>
          <w:p w14:paraId="3711CDCC" w14:textId="77777777" w:rsidR="00764B05" w:rsidRPr="001D03C7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21" w:type="pct"/>
            <w:shd w:val="clear" w:color="auto" w:fill="auto"/>
          </w:tcPr>
          <w:p w14:paraId="4110E0C1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F8B1731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56058CCA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DF700FE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77EDE16B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BEDBB35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6A33CB79" w14:textId="77777777" w:rsidR="00764B05" w:rsidRPr="001D03C7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B05" w:rsidRPr="00EA3089" w14:paraId="5623DC94" w14:textId="77777777" w:rsidTr="001229E1">
        <w:tc>
          <w:tcPr>
            <w:tcW w:w="2160" w:type="pct"/>
            <w:shd w:val="clear" w:color="auto" w:fill="auto"/>
          </w:tcPr>
          <w:p w14:paraId="28903839" w14:textId="24944A82" w:rsidR="00764B05" w:rsidRPr="00EA3089" w:rsidRDefault="00EE0D2A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3089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</w:t>
            </w:r>
            <w:r w:rsidR="005A441A" w:rsidRPr="00EA308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="00764B05" w:rsidRPr="00EA308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3FC9B700" w14:textId="64E6FDC4" w:rsidR="00764B05" w:rsidRPr="00EA3089" w:rsidRDefault="00EE0D2A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EA308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73D4B" w:rsidRPr="00EA308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2074B" w:rsidRPr="00EA30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73D4B" w:rsidRPr="00EA3089">
              <w:rPr>
                <w:rFonts w:asciiTheme="majorBidi" w:hAnsiTheme="majorBidi" w:cstheme="majorBidi"/>
                <w:sz w:val="28"/>
                <w:szCs w:val="28"/>
              </w:rPr>
              <w:t>985</w:t>
            </w:r>
          </w:p>
        </w:tc>
        <w:tc>
          <w:tcPr>
            <w:tcW w:w="144" w:type="pct"/>
            <w:shd w:val="clear" w:color="auto" w:fill="auto"/>
          </w:tcPr>
          <w:p w14:paraId="387E621A" w14:textId="77777777" w:rsidR="00764B05" w:rsidRPr="00EA3089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638656E3" w14:textId="77777777" w:rsidR="00764B05" w:rsidRPr="00EA3089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EA3089">
              <w:rPr>
                <w:rFonts w:asciiTheme="majorBidi" w:hAnsiTheme="majorBidi" w:cstheme="majorBidi"/>
                <w:sz w:val="28"/>
                <w:szCs w:val="28"/>
              </w:rPr>
              <w:t>47,235</w:t>
            </w:r>
          </w:p>
        </w:tc>
        <w:tc>
          <w:tcPr>
            <w:tcW w:w="144" w:type="pct"/>
            <w:shd w:val="clear" w:color="auto" w:fill="auto"/>
          </w:tcPr>
          <w:p w14:paraId="33C01B55" w14:textId="77777777" w:rsidR="00764B05" w:rsidRPr="00EA3089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6BE54FB0" w14:textId="3D089AF1" w:rsidR="00764B05" w:rsidRPr="00EA3089" w:rsidRDefault="00192D0C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EA30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72EFB89" w14:textId="77777777" w:rsidR="00764B05" w:rsidRPr="00EA3089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074A67D" w14:textId="77777777" w:rsidR="00764B05" w:rsidRPr="00EA3089" w:rsidRDefault="00764B05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EA30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4B05" w:rsidRPr="00EA3089" w14:paraId="5309239B" w14:textId="77777777" w:rsidTr="001229E1">
        <w:tc>
          <w:tcPr>
            <w:tcW w:w="2160" w:type="pct"/>
            <w:shd w:val="clear" w:color="auto" w:fill="auto"/>
          </w:tcPr>
          <w:p w14:paraId="38D20B6F" w14:textId="77777777" w:rsidR="00764B05" w:rsidRPr="00EA3089" w:rsidRDefault="00764B05" w:rsidP="00094C5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30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D69DA" w14:textId="4650CB84" w:rsidR="00764B05" w:rsidRPr="00EA3089" w:rsidRDefault="00EE0D2A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30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673D4B" w:rsidRPr="00EA30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02074B" w:rsidRPr="00EA30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73D4B" w:rsidRPr="00EA30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985</w:t>
            </w:r>
          </w:p>
        </w:tc>
        <w:tc>
          <w:tcPr>
            <w:tcW w:w="144" w:type="pct"/>
            <w:shd w:val="clear" w:color="auto" w:fill="auto"/>
          </w:tcPr>
          <w:p w14:paraId="36A2C9CE" w14:textId="77777777" w:rsidR="00764B05" w:rsidRPr="00EA3089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4B62F" w14:textId="77777777" w:rsidR="00764B05" w:rsidRPr="00EA3089" w:rsidRDefault="00764B05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EA30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47,235</w:t>
            </w:r>
          </w:p>
        </w:tc>
        <w:tc>
          <w:tcPr>
            <w:tcW w:w="144" w:type="pct"/>
            <w:shd w:val="clear" w:color="auto" w:fill="auto"/>
          </w:tcPr>
          <w:p w14:paraId="016DF475" w14:textId="77777777" w:rsidR="00764B05" w:rsidRPr="00EA3089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7D5A3" w14:textId="0E2CE306" w:rsidR="00764B05" w:rsidRPr="00EA3089" w:rsidRDefault="00192D0C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EA30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8DBC3B4" w14:textId="77777777" w:rsidR="00764B05" w:rsidRPr="00EA3089" w:rsidRDefault="00764B05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EFAE94" w14:textId="77777777" w:rsidR="00764B05" w:rsidRPr="00EA3089" w:rsidRDefault="00764B05" w:rsidP="00094C5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30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0DA06BA4" w14:textId="42F0408D" w:rsidR="00F16883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A308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  <w:r w:rsidRPr="00EA3089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5E4E3C62" w14:textId="77777777" w:rsidR="00F16883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A6F5237" w14:textId="77777777" w:rsidR="00F16883" w:rsidRPr="00F832F1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832F1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เงินให้กู้ยืมระยะสั้น</w:t>
      </w:r>
    </w:p>
    <w:p w14:paraId="1BB20749" w14:textId="77777777" w:rsidR="00F16883" w:rsidRPr="00F832F1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7CE4660" w14:textId="7E8B887E" w:rsidR="00F16883" w:rsidRPr="00F832F1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832F1">
        <w:rPr>
          <w:rFonts w:asciiTheme="majorBidi" w:hAnsiTheme="majorBidi" w:cstheme="majorBidi" w:hint="cs"/>
          <w:sz w:val="28"/>
          <w:szCs w:val="28"/>
          <w:cs/>
        </w:rPr>
        <w:t>ในระหว่างงวด</w:t>
      </w:r>
      <w:r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เดือนสิ้นสุดวันที่</w:t>
      </w:r>
      <w:r w:rsidRPr="00F832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32F1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Pr="00F832F1">
        <w:rPr>
          <w:rFonts w:asciiTheme="majorBidi" w:hAnsiTheme="majorBidi" w:cstheme="majorBidi"/>
          <w:sz w:val="28"/>
          <w:szCs w:val="28"/>
        </w:rPr>
        <w:t xml:space="preserve">2567 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บริษัทมี</w:t>
      </w:r>
      <w:r>
        <w:rPr>
          <w:rFonts w:asciiTheme="majorBidi" w:hAnsiTheme="majorBidi" w:cstheme="majorBidi" w:hint="cs"/>
          <w:sz w:val="28"/>
          <w:szCs w:val="28"/>
          <w:cs/>
        </w:rPr>
        <w:t>การให้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เงินกู้ยืมระยะสั้นแก่บริษัทย่อยหลายแห่งเป็นตั๋วสัญญา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F832F1">
        <w:rPr>
          <w:rFonts w:asciiTheme="majorBidi" w:hAnsiTheme="majorBidi" w:cstheme="majorBidi" w:hint="cs"/>
          <w:sz w:val="28"/>
          <w:szCs w:val="28"/>
          <w:cs/>
        </w:rPr>
        <w:t>ใช้เงินหลายฉบับ</w:t>
      </w:r>
      <w:r w:rsidRPr="00F832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F832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95F5C">
        <w:rPr>
          <w:rFonts w:asciiTheme="majorBidi" w:hAnsiTheme="majorBidi" w:cstheme="majorBidi"/>
          <w:sz w:val="28"/>
          <w:szCs w:val="28"/>
          <w:lang w:val="en-GB"/>
        </w:rPr>
        <w:t>274</w:t>
      </w:r>
      <w:r w:rsidRPr="00F832F1">
        <w:rPr>
          <w:rFonts w:asciiTheme="majorBidi" w:hAnsiTheme="majorBidi" w:cstheme="majorBidi"/>
          <w:sz w:val="28"/>
          <w:szCs w:val="28"/>
        </w:rPr>
        <w:t xml:space="preserve"> 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F832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โดยมีอัตราดอกเบี้ยร้อยละ</w:t>
      </w:r>
      <w:r w:rsidRPr="00F832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32F1">
        <w:rPr>
          <w:rFonts w:asciiTheme="majorBidi" w:hAnsiTheme="majorBidi" w:cstheme="majorBidi"/>
          <w:sz w:val="28"/>
          <w:szCs w:val="28"/>
        </w:rPr>
        <w:t xml:space="preserve">4.60 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F832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โดยมีกำหนดชำระคืนภายใน</w:t>
      </w:r>
      <w:r w:rsidRPr="00F832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32F1">
        <w:rPr>
          <w:rFonts w:asciiTheme="majorBidi" w:hAnsiTheme="majorBidi" w:cstheme="majorBidi"/>
          <w:sz w:val="28"/>
          <w:szCs w:val="28"/>
        </w:rPr>
        <w:t xml:space="preserve">1 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4A4E4619" w14:textId="77777777" w:rsidR="00E42F25" w:rsidRDefault="00E42F25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307BC3FA" w14:textId="77777777" w:rsidR="00F16883" w:rsidRPr="00F832F1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832F1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เงินให้กู้ยืมระยะยาว</w:t>
      </w:r>
    </w:p>
    <w:p w14:paraId="171A1DD9" w14:textId="77777777" w:rsidR="00F16883" w:rsidRPr="004834E1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F7C102" w14:textId="461841B7" w:rsidR="00F16883" w:rsidRPr="004834E1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834E1">
        <w:rPr>
          <w:rFonts w:asciiTheme="majorBidi" w:hAnsiTheme="majorBidi" w:cstheme="majorBidi" w:hint="cs"/>
          <w:sz w:val="28"/>
          <w:szCs w:val="28"/>
          <w:cs/>
        </w:rPr>
        <w:t>ในระหว่าง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งวด</w:t>
      </w:r>
      <w:r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เดือนสิ้นสุดวันที่</w:t>
      </w:r>
      <w:r w:rsidRPr="00F832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32F1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Pr="00F832F1">
        <w:rPr>
          <w:rFonts w:asciiTheme="majorBidi" w:hAnsiTheme="majorBidi" w:cstheme="majorBidi"/>
          <w:sz w:val="28"/>
          <w:szCs w:val="28"/>
        </w:rPr>
        <w:t xml:space="preserve">2567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บริษัทมี</w:t>
      </w:r>
      <w:r>
        <w:rPr>
          <w:rFonts w:asciiTheme="majorBidi" w:hAnsiTheme="majorBidi" w:cstheme="majorBidi" w:hint="cs"/>
          <w:sz w:val="28"/>
          <w:szCs w:val="28"/>
          <w:cs/>
        </w:rPr>
        <w:t>การให้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เงินกู้ยืมระยะยาวแก่บริษัทย่อยแห่งหนึ่ง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(</w:t>
      </w:r>
      <w:r>
        <w:rPr>
          <w:rFonts w:asciiTheme="majorBidi" w:hAnsiTheme="majorBidi" w:cstheme="majorBidi"/>
          <w:sz w:val="28"/>
          <w:szCs w:val="28"/>
        </w:rPr>
        <w:t>“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/>
          <w:sz w:val="28"/>
          <w:szCs w:val="28"/>
        </w:rPr>
        <w:br/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เจดับเบิ้ลยูดี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เอเชีย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จำกัด</w:t>
      </w:r>
      <w:r>
        <w:rPr>
          <w:rFonts w:asciiTheme="majorBidi" w:hAnsiTheme="majorBidi" w:cstheme="majorBidi"/>
          <w:sz w:val="28"/>
          <w:szCs w:val="28"/>
        </w:rPr>
        <w:t>”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869</w:t>
      </w:r>
      <w:r w:rsidRPr="004834E1">
        <w:rPr>
          <w:rFonts w:asciiTheme="majorBidi" w:hAnsiTheme="majorBidi" w:cstheme="majorBidi"/>
          <w:sz w:val="28"/>
          <w:szCs w:val="28"/>
        </w:rPr>
        <w:t>.30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โดยมีอัตราดอกเบี้ยร้อยละ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>5.00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โดยมีกำหนดครบชำระคืนภายในวันที่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>21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>2570</w:t>
      </w:r>
    </w:p>
    <w:p w14:paraId="3EB445E4" w14:textId="77777777" w:rsidR="00F16883" w:rsidRPr="004834E1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E9FF57" w14:textId="5D4A852C" w:rsidR="00F16883" w:rsidRPr="004834E1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834E1">
        <w:rPr>
          <w:rFonts w:asciiTheme="majorBidi" w:hAnsiTheme="majorBidi" w:cstheme="majorBidi" w:hint="cs"/>
          <w:sz w:val="28"/>
          <w:szCs w:val="28"/>
          <w:cs/>
        </w:rPr>
        <w:t>ในระหว่าง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งวด</w:t>
      </w:r>
      <w:r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เดือนสิ้นสุดวันที่</w:t>
      </w:r>
      <w:r w:rsidRPr="00F832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32F1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Pr="00F832F1">
        <w:rPr>
          <w:rFonts w:asciiTheme="majorBidi" w:hAnsiTheme="majorBidi" w:cstheme="majorBidi"/>
          <w:sz w:val="28"/>
          <w:szCs w:val="28"/>
        </w:rPr>
        <w:t xml:space="preserve">2567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บริษัทมี</w:t>
      </w:r>
      <w:r>
        <w:rPr>
          <w:rFonts w:asciiTheme="majorBidi" w:hAnsiTheme="majorBidi" w:cstheme="majorBidi" w:hint="cs"/>
          <w:sz w:val="28"/>
          <w:szCs w:val="28"/>
          <w:cs/>
        </w:rPr>
        <w:t>การให้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เงินกู้ยืมระยะยาวแก่บริษัทย่อยแห่งหนึ่ง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(</w:t>
      </w:r>
      <w:r>
        <w:rPr>
          <w:rFonts w:asciiTheme="majorBidi" w:hAnsiTheme="majorBidi" w:cstheme="majorBidi"/>
          <w:sz w:val="28"/>
          <w:szCs w:val="28"/>
        </w:rPr>
        <w:t>“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เบญจพรแลนด์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จำกัด</w:t>
      </w:r>
      <w:r>
        <w:rPr>
          <w:rFonts w:asciiTheme="majorBidi" w:hAnsiTheme="majorBidi" w:cstheme="majorBidi"/>
          <w:sz w:val="28"/>
          <w:szCs w:val="28"/>
        </w:rPr>
        <w:t>”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เป็นตั๋วสัญญาใช้เงินหลายฉบับ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87</w:t>
      </w:r>
      <w:r w:rsidRPr="004834E1">
        <w:rPr>
          <w:rFonts w:asciiTheme="majorBidi" w:hAnsiTheme="majorBidi" w:cstheme="majorBidi"/>
          <w:sz w:val="28"/>
          <w:szCs w:val="28"/>
        </w:rPr>
        <w:t>.1</w:t>
      </w:r>
      <w:r>
        <w:rPr>
          <w:rFonts w:asciiTheme="majorBidi" w:hAnsiTheme="majorBidi" w:cstheme="majorBidi"/>
          <w:sz w:val="28"/>
          <w:szCs w:val="28"/>
        </w:rPr>
        <w:t>3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โดยมีอัตราดอกเบี้ยร้อยละ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>4.60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โดยมีกำหนดครบชำระคืนภายในวันที่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>16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พฤ</w:t>
      </w:r>
      <w:r w:rsidR="0006723F">
        <w:rPr>
          <w:rFonts w:asciiTheme="majorBidi" w:hAnsiTheme="majorBidi" w:cstheme="majorBidi" w:hint="cs"/>
          <w:sz w:val="28"/>
          <w:szCs w:val="28"/>
          <w:cs/>
        </w:rPr>
        <w:t>ศ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จิกายน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>2573</w:t>
      </w:r>
    </w:p>
    <w:p w14:paraId="3FF57955" w14:textId="77777777" w:rsidR="00F16883" w:rsidRPr="004834E1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3C8BB8" w14:textId="3D0513B9" w:rsidR="00F16883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834E1">
        <w:rPr>
          <w:rFonts w:asciiTheme="majorBidi" w:hAnsiTheme="majorBidi" w:cstheme="majorBidi" w:hint="cs"/>
          <w:sz w:val="28"/>
          <w:szCs w:val="28"/>
          <w:cs/>
        </w:rPr>
        <w:t>ในระหว่าง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งวด</w:t>
      </w:r>
      <w:r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เดือนสิ้นสุดวันที่</w:t>
      </w:r>
      <w:r w:rsidRPr="00F832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32F1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Pr="00F832F1">
        <w:rPr>
          <w:rFonts w:asciiTheme="majorBidi" w:hAnsiTheme="majorBidi" w:cstheme="majorBidi"/>
          <w:sz w:val="28"/>
          <w:szCs w:val="28"/>
        </w:rPr>
        <w:t xml:space="preserve">2567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บริษัทมี</w:t>
      </w:r>
      <w:r>
        <w:rPr>
          <w:rFonts w:asciiTheme="majorBidi" w:hAnsiTheme="majorBidi" w:cstheme="majorBidi" w:hint="cs"/>
          <w:sz w:val="28"/>
          <w:szCs w:val="28"/>
          <w:cs/>
        </w:rPr>
        <w:t>การให้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เงินกู้ยืมระยะยาวแก่บริษัทย่อยแห่งหนึ่ง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(</w:t>
      </w:r>
      <w:r>
        <w:rPr>
          <w:rFonts w:asciiTheme="majorBidi" w:hAnsiTheme="majorBidi" w:cstheme="majorBidi"/>
          <w:sz w:val="28"/>
          <w:szCs w:val="28"/>
        </w:rPr>
        <w:t>“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/>
          <w:sz w:val="28"/>
          <w:szCs w:val="28"/>
        </w:rPr>
        <w:br/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เจดับเบิ้ลยูดี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ทรานสปอร์ต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ประเทศไทย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จำกัด</w:t>
      </w:r>
      <w:r>
        <w:rPr>
          <w:rFonts w:asciiTheme="majorBidi" w:hAnsiTheme="majorBidi" w:cstheme="majorBidi"/>
          <w:sz w:val="28"/>
          <w:szCs w:val="28"/>
        </w:rPr>
        <w:t>”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เป็นตั๋วสัญญาใช้เงินหลายฉบับ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35</w:t>
      </w:r>
      <w:r w:rsidRPr="004834E1">
        <w:rPr>
          <w:rFonts w:asciiTheme="majorBidi" w:hAnsiTheme="majorBidi" w:cstheme="majorBidi"/>
          <w:sz w:val="28"/>
          <w:szCs w:val="28"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โดยมีอัตราดอกเบี้ยร้อยละ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 xml:space="preserve">4.60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โดยมีกำหนดครบชำระคืนภายในวันที่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 xml:space="preserve">16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 xml:space="preserve">2570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 xml:space="preserve">24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>2570</w:t>
      </w:r>
    </w:p>
    <w:p w14:paraId="78C8E383" w14:textId="77777777" w:rsidR="00F16883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DCD1858" w14:textId="77777777" w:rsidR="00F16883" w:rsidRPr="00D11752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117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สัญญาเช่าพื้นที่จอดรถ</w:t>
      </w:r>
    </w:p>
    <w:p w14:paraId="502BB645" w14:textId="77777777" w:rsidR="00F16883" w:rsidRPr="00D11752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7FC47CA" w14:textId="77777777" w:rsidR="00F16883" w:rsidRPr="00D11752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11752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D11752">
        <w:rPr>
          <w:rFonts w:asciiTheme="majorBidi" w:hAnsiTheme="majorBidi" w:cstheme="majorBidi"/>
          <w:sz w:val="28"/>
          <w:szCs w:val="28"/>
        </w:rPr>
        <w:t xml:space="preserve"> 1</w:t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D11752">
        <w:rPr>
          <w:rFonts w:asciiTheme="majorBidi" w:hAnsiTheme="majorBidi" w:cstheme="majorBidi"/>
          <w:sz w:val="28"/>
          <w:szCs w:val="28"/>
        </w:rPr>
        <w:t>2567</w:t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 (“บริษัท ออโต้ลอจิค จำกัด”) ทำสัญญาเช่าดำเนินงานเพื่อเช่าพื้นที่จอดรถกับบริษัทย่อย (“บริษัท กีลเลี่ยน จำกัด”) มีกำหนดระยะเวลาเช่า</w:t>
      </w:r>
      <w:r w:rsidRPr="00D11752">
        <w:rPr>
          <w:rFonts w:asciiTheme="majorBidi" w:hAnsiTheme="majorBidi" w:cstheme="majorBidi"/>
          <w:sz w:val="28"/>
          <w:szCs w:val="28"/>
        </w:rPr>
        <w:t xml:space="preserve"> 1</w:t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 ปี โดยมีค่าเช่าและค่าบริการในอัตราเดือนละ</w:t>
      </w:r>
      <w:r w:rsidRPr="00D11752">
        <w:rPr>
          <w:rFonts w:asciiTheme="majorBidi" w:hAnsiTheme="majorBidi" w:cstheme="majorBidi"/>
          <w:sz w:val="28"/>
          <w:szCs w:val="28"/>
        </w:rPr>
        <w:t xml:space="preserve"> 0</w:t>
      </w:r>
      <w:r w:rsidRPr="00D11752">
        <w:rPr>
          <w:rFonts w:asciiTheme="majorBidi" w:hAnsiTheme="majorBidi" w:cstheme="majorBidi"/>
          <w:sz w:val="28"/>
          <w:szCs w:val="28"/>
          <w:cs/>
        </w:rPr>
        <w:t>.</w:t>
      </w:r>
      <w:r w:rsidRPr="00D11752">
        <w:rPr>
          <w:rFonts w:asciiTheme="majorBidi" w:hAnsiTheme="majorBidi" w:cstheme="majorBidi"/>
          <w:sz w:val="28"/>
          <w:szCs w:val="28"/>
        </w:rPr>
        <w:t>30</w:t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645AD83D" w14:textId="77777777" w:rsidR="00F16883" w:rsidRPr="00D11752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C267D6C" w14:textId="77777777" w:rsidR="00F16883" w:rsidRPr="00D11752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11752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D11752">
        <w:rPr>
          <w:rFonts w:asciiTheme="majorBidi" w:hAnsiTheme="majorBidi" w:cstheme="majorBidi"/>
          <w:sz w:val="28"/>
          <w:szCs w:val="28"/>
        </w:rPr>
        <w:t xml:space="preserve"> 1</w:t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D11752">
        <w:rPr>
          <w:rFonts w:asciiTheme="majorBidi" w:hAnsiTheme="majorBidi" w:cstheme="majorBidi"/>
          <w:sz w:val="28"/>
          <w:szCs w:val="28"/>
        </w:rPr>
        <w:t>2567</w:t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 (“บริษัท ออโต้ลอจิค จำกัด”) ทำสัญญาเช่าดำเนินงานเพื่อเช่าพื้นที่จอดรถกับบริษัทย่อย (“บริษัท เบญจพรแลนด์ จำกัด”) มีกำหนดระยะเวลาเช่า</w:t>
      </w:r>
      <w:r w:rsidRPr="00D11752">
        <w:rPr>
          <w:rFonts w:asciiTheme="majorBidi" w:hAnsiTheme="majorBidi" w:cstheme="majorBidi"/>
          <w:sz w:val="28"/>
          <w:szCs w:val="28"/>
        </w:rPr>
        <w:t xml:space="preserve"> 1</w:t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 ปี โดยมีค่าเช่าและค่าบริการในอัตราเดือนละ</w:t>
      </w:r>
      <w:r w:rsidRPr="00D11752">
        <w:rPr>
          <w:rFonts w:asciiTheme="majorBidi" w:hAnsiTheme="majorBidi" w:cstheme="majorBidi"/>
          <w:sz w:val="28"/>
          <w:szCs w:val="28"/>
        </w:rPr>
        <w:t xml:space="preserve"> 0</w:t>
      </w:r>
      <w:r w:rsidRPr="00D11752">
        <w:rPr>
          <w:rFonts w:asciiTheme="majorBidi" w:hAnsiTheme="majorBidi" w:cstheme="majorBidi"/>
          <w:sz w:val="28"/>
          <w:szCs w:val="28"/>
          <w:cs/>
        </w:rPr>
        <w:t>.</w:t>
      </w:r>
      <w:r w:rsidRPr="00D11752">
        <w:rPr>
          <w:rFonts w:asciiTheme="majorBidi" w:hAnsiTheme="majorBidi" w:cstheme="majorBidi"/>
          <w:sz w:val="28"/>
          <w:szCs w:val="28"/>
        </w:rPr>
        <w:t>30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D11752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3BA642DF" w14:textId="77777777" w:rsidR="00F16883" w:rsidRPr="00D11752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16CD8A2" w14:textId="77777777" w:rsidR="00C67E9B" w:rsidRDefault="00C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7460260C" w14:textId="2B83FC25" w:rsidR="00F16883" w:rsidRPr="00D11752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D117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สัญญาเช่าสำนักงาน คลังสินค้าและการให้บริการ </w:t>
      </w:r>
    </w:p>
    <w:p w14:paraId="27A08DAD" w14:textId="77777777" w:rsidR="00F16883" w:rsidRPr="00D11752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5567EE4D" w14:textId="77777777" w:rsidR="00F16883" w:rsidRPr="00D11752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1175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D11752">
        <w:rPr>
          <w:rFonts w:asciiTheme="majorBidi" w:hAnsiTheme="majorBidi" w:cstheme="majorBidi"/>
          <w:sz w:val="28"/>
          <w:szCs w:val="28"/>
        </w:rPr>
        <w:t>1</w:t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D11752">
        <w:rPr>
          <w:rFonts w:asciiTheme="majorBidi" w:hAnsiTheme="majorBidi" w:cstheme="majorBidi"/>
          <w:sz w:val="28"/>
          <w:szCs w:val="28"/>
        </w:rPr>
        <w:t>2567</w:t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 บริษัทได้ทำสัญญาเช่าดำเนินงานหลายฉบับ เพื่อเช่าสำนักงาน คลังสินค้าและการบริการกับ </w:t>
      </w:r>
      <w:r w:rsidRPr="00D11752">
        <w:rPr>
          <w:rFonts w:asciiTheme="majorBidi" w:hAnsiTheme="majorBidi" w:cstheme="majorBidi"/>
          <w:sz w:val="28"/>
          <w:szCs w:val="28"/>
        </w:rPr>
        <w:br/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(“บริษัท เบญจพรแลนด์ จำกัด”) โดยมีค่าเช่าและค่าบริการในอัตราเดือนละ </w:t>
      </w:r>
      <w:r w:rsidRPr="00D11752">
        <w:rPr>
          <w:rFonts w:asciiTheme="majorBidi" w:hAnsiTheme="majorBidi" w:cstheme="majorBidi"/>
          <w:sz w:val="28"/>
          <w:szCs w:val="28"/>
        </w:rPr>
        <w:t>0</w:t>
      </w:r>
      <w:r w:rsidRPr="00D11752">
        <w:rPr>
          <w:rFonts w:asciiTheme="majorBidi" w:hAnsiTheme="majorBidi" w:cstheme="majorBidi"/>
          <w:sz w:val="28"/>
          <w:szCs w:val="28"/>
          <w:cs/>
        </w:rPr>
        <w:t>.</w:t>
      </w:r>
      <w:r w:rsidRPr="00D11752">
        <w:rPr>
          <w:rFonts w:asciiTheme="majorBidi" w:hAnsiTheme="majorBidi" w:cstheme="majorBidi"/>
          <w:sz w:val="28"/>
          <w:szCs w:val="28"/>
        </w:rPr>
        <w:t xml:space="preserve">01 </w:t>
      </w:r>
      <w:r w:rsidRPr="00D11752">
        <w:rPr>
          <w:rFonts w:asciiTheme="majorBidi" w:hAnsiTheme="majorBidi" w:cstheme="majorBidi"/>
          <w:sz w:val="28"/>
          <w:szCs w:val="28"/>
          <w:cs/>
        </w:rPr>
        <w:t>-</w:t>
      </w:r>
      <w:r w:rsidRPr="00D11752">
        <w:rPr>
          <w:rFonts w:asciiTheme="majorBidi" w:hAnsiTheme="majorBidi" w:cstheme="majorBidi"/>
          <w:sz w:val="28"/>
          <w:szCs w:val="28"/>
        </w:rPr>
        <w:t xml:space="preserve"> 3</w:t>
      </w:r>
      <w:r w:rsidRPr="00D11752">
        <w:rPr>
          <w:rFonts w:asciiTheme="majorBidi" w:hAnsiTheme="majorBidi" w:cstheme="majorBidi"/>
          <w:sz w:val="28"/>
          <w:szCs w:val="28"/>
          <w:cs/>
        </w:rPr>
        <w:t>.</w:t>
      </w:r>
      <w:r w:rsidRPr="00D11752">
        <w:rPr>
          <w:rFonts w:asciiTheme="majorBidi" w:hAnsiTheme="majorBidi" w:cstheme="majorBidi"/>
          <w:sz w:val="28"/>
          <w:szCs w:val="28"/>
        </w:rPr>
        <w:t xml:space="preserve">50 </w:t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ล้านบาท มีกำหนดระยะเวลาเช่า </w:t>
      </w:r>
      <w:r w:rsidRPr="00D11752">
        <w:rPr>
          <w:rFonts w:asciiTheme="majorBidi" w:hAnsiTheme="majorBidi" w:cstheme="majorBidi"/>
          <w:sz w:val="28"/>
          <w:szCs w:val="28"/>
        </w:rPr>
        <w:t>1</w:t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0F2DF29E" w14:textId="77777777" w:rsidR="00F16883" w:rsidRPr="008514A1" w:rsidRDefault="00F16883" w:rsidP="00F1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544F244E" w14:textId="63A96F6F" w:rsidR="00661712" w:rsidRPr="001D03C7" w:rsidRDefault="00661712" w:rsidP="007C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  <w:cs/>
        </w:rPr>
      </w:pPr>
      <w:r w:rsidRPr="001D03C7">
        <w:rPr>
          <w:rFonts w:asciiTheme="majorBidi" w:hAnsiTheme="majorBidi" w:cstheme="majorBidi"/>
          <w:sz w:val="28"/>
          <w:szCs w:val="28"/>
          <w:highlight w:val="yellow"/>
          <w:cs/>
        </w:rPr>
        <w:br w:type="page"/>
      </w:r>
    </w:p>
    <w:p w14:paraId="6AD15F43" w14:textId="77777777" w:rsidR="00AC0158" w:rsidRPr="001D03C7" w:rsidRDefault="00AC0158" w:rsidP="007C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  <w:cs/>
        </w:rPr>
        <w:sectPr w:rsidR="00AC0158" w:rsidRPr="001D03C7" w:rsidSect="009E2117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76C364CC" w14:textId="5D2282BB" w:rsidR="004C10C5" w:rsidRPr="001D03C7" w:rsidRDefault="00B33714" w:rsidP="00BA6FA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1D03C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เงินลงทุนในบริษัทร่วมและการร่วมค้า</w:t>
      </w:r>
    </w:p>
    <w:p w14:paraId="4760265F" w14:textId="77777777" w:rsidR="001229E1" w:rsidRDefault="001229E1"/>
    <w:tbl>
      <w:tblPr>
        <w:tblStyle w:val="TableGrid"/>
        <w:tblW w:w="13998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9" w:type="dxa"/>
          <w:right w:w="79" w:type="dxa"/>
        </w:tblCellMar>
        <w:tblLook w:val="0600" w:firstRow="0" w:lastRow="0" w:firstColumn="0" w:lastColumn="0" w:noHBand="1" w:noVBand="1"/>
      </w:tblPr>
      <w:tblGrid>
        <w:gridCol w:w="2529"/>
        <w:gridCol w:w="1890"/>
        <w:gridCol w:w="720"/>
        <w:gridCol w:w="630"/>
        <w:gridCol w:w="180"/>
        <w:gridCol w:w="714"/>
        <w:gridCol w:w="178"/>
        <w:gridCol w:w="1258"/>
        <w:gridCol w:w="189"/>
        <w:gridCol w:w="1264"/>
        <w:gridCol w:w="180"/>
        <w:gridCol w:w="928"/>
        <w:gridCol w:w="182"/>
        <w:gridCol w:w="898"/>
        <w:gridCol w:w="180"/>
        <w:gridCol w:w="937"/>
        <w:gridCol w:w="183"/>
        <w:gridCol w:w="958"/>
      </w:tblGrid>
      <w:tr w:rsidR="001229E1" w:rsidRPr="0050260C" w14:paraId="483414A2" w14:textId="77777777" w:rsidTr="00094C57">
        <w:trPr>
          <w:cantSplit/>
          <w:trHeight w:val="365"/>
          <w:tblHeader/>
        </w:trPr>
        <w:tc>
          <w:tcPr>
            <w:tcW w:w="2529" w:type="dxa"/>
          </w:tcPr>
          <w:p w14:paraId="4EACEC5E" w14:textId="77777777" w:rsidR="001229E1" w:rsidRPr="0050260C" w:rsidRDefault="001229E1" w:rsidP="00094C57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vAlign w:val="bottom"/>
          </w:tcPr>
          <w:p w14:paraId="5AF4B487" w14:textId="77777777" w:rsidR="001229E1" w:rsidRPr="0050260C" w:rsidRDefault="001229E1" w:rsidP="00094C5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8BE8BD6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524" w:type="dxa"/>
            <w:gridSpan w:val="3"/>
          </w:tcPr>
          <w:p w14:paraId="4107870E" w14:textId="77777777" w:rsidR="001229E1" w:rsidRPr="0050260C" w:rsidRDefault="001229E1" w:rsidP="00094C57">
            <w:pPr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8" w:type="dxa"/>
          </w:tcPr>
          <w:p w14:paraId="58D4F6BB" w14:textId="77777777" w:rsidR="001229E1" w:rsidRPr="0050260C" w:rsidRDefault="001229E1" w:rsidP="00094C57">
            <w:pPr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11" w:type="dxa"/>
            <w:gridSpan w:val="3"/>
          </w:tcPr>
          <w:p w14:paraId="7D0A4B2E" w14:textId="77777777" w:rsidR="001229E1" w:rsidRPr="0050260C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EF32F75" w14:textId="77777777" w:rsidR="001229E1" w:rsidRPr="0050260C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4266" w:type="dxa"/>
            <w:gridSpan w:val="7"/>
          </w:tcPr>
          <w:p w14:paraId="227045D7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0260C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1229E1" w:rsidRPr="0050260C" w14:paraId="3407823A" w14:textId="77777777" w:rsidTr="00094C57">
        <w:trPr>
          <w:cantSplit/>
          <w:trHeight w:val="539"/>
          <w:tblHeader/>
        </w:trPr>
        <w:tc>
          <w:tcPr>
            <w:tcW w:w="2529" w:type="dxa"/>
          </w:tcPr>
          <w:p w14:paraId="1108684A" w14:textId="77777777" w:rsidR="001229E1" w:rsidRPr="0050260C" w:rsidRDefault="001229E1" w:rsidP="00094C57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vAlign w:val="bottom"/>
          </w:tcPr>
          <w:p w14:paraId="0A95A5C5" w14:textId="77777777" w:rsidR="001229E1" w:rsidRPr="0050260C" w:rsidRDefault="001229E1" w:rsidP="00094C5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vMerge w:val="restart"/>
          </w:tcPr>
          <w:p w14:paraId="2A05239A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23384CB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ประเทศที่ </w:t>
            </w: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br/>
              <w:t>ดำเนินธุรกิจ</w:t>
            </w:r>
          </w:p>
        </w:tc>
        <w:tc>
          <w:tcPr>
            <w:tcW w:w="1524" w:type="dxa"/>
            <w:gridSpan w:val="3"/>
          </w:tcPr>
          <w:p w14:paraId="2D7A1BEA" w14:textId="77777777" w:rsidR="001229E1" w:rsidRPr="0050260C" w:rsidRDefault="001229E1" w:rsidP="00094C57">
            <w:pPr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</w:t>
            </w:r>
          </w:p>
          <w:p w14:paraId="408DB461" w14:textId="77777777" w:rsidR="001229E1" w:rsidRPr="0050260C" w:rsidRDefault="001229E1" w:rsidP="00094C57">
            <w:pPr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78" w:type="dxa"/>
          </w:tcPr>
          <w:p w14:paraId="174DB4F3" w14:textId="77777777" w:rsidR="001229E1" w:rsidRPr="0050260C" w:rsidRDefault="001229E1" w:rsidP="00094C57">
            <w:pPr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11" w:type="dxa"/>
            <w:gridSpan w:val="3"/>
          </w:tcPr>
          <w:p w14:paraId="1B237B3D" w14:textId="77777777" w:rsidR="001229E1" w:rsidRPr="0050260C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B3B8609" w14:textId="77777777" w:rsidR="001229E1" w:rsidRPr="0050260C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  <w:r w:rsidRPr="0050260C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7591EDEB" w14:textId="77777777" w:rsidR="001229E1" w:rsidRPr="0050260C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2008" w:type="dxa"/>
            <w:gridSpan w:val="3"/>
          </w:tcPr>
          <w:p w14:paraId="7A614ABA" w14:textId="77777777" w:rsidR="001229E1" w:rsidRPr="0050260C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17CB33E" w14:textId="77777777" w:rsidR="001229E1" w:rsidRPr="0050260C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7F4F3C4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78" w:type="dxa"/>
            <w:gridSpan w:val="3"/>
          </w:tcPr>
          <w:p w14:paraId="7B38806A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41A36286" w14:textId="77777777" w:rsidR="001229E1" w:rsidRPr="0050260C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  <w:r w:rsidRPr="0050260C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 xml:space="preserve"> </w:t>
            </w:r>
          </w:p>
        </w:tc>
      </w:tr>
      <w:tr w:rsidR="001229E1" w:rsidRPr="0050260C" w14:paraId="108A563D" w14:textId="77777777" w:rsidTr="00094C57">
        <w:trPr>
          <w:cantSplit/>
          <w:trHeight w:val="304"/>
          <w:tblHeader/>
        </w:trPr>
        <w:tc>
          <w:tcPr>
            <w:tcW w:w="2529" w:type="dxa"/>
          </w:tcPr>
          <w:p w14:paraId="1F1BB2DB" w14:textId="77777777" w:rsidR="001229E1" w:rsidRPr="0050260C" w:rsidRDefault="001229E1" w:rsidP="00094C57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</w:tcPr>
          <w:p w14:paraId="04A92F7D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720" w:type="dxa"/>
            <w:vMerge/>
          </w:tcPr>
          <w:p w14:paraId="698F7D2A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0C19B49" w14:textId="22504E56" w:rsidR="001229E1" w:rsidRPr="0050260C" w:rsidRDefault="001229E1" w:rsidP="00784633">
            <w:pPr>
              <w:pStyle w:val="acctfourfigures"/>
              <w:tabs>
                <w:tab w:val="clear" w:pos="765"/>
              </w:tabs>
              <w:spacing w:line="240" w:lineRule="exact"/>
              <w:ind w:left="-110" w:right="-9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9E1778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0</w:t>
            </w: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="009E1778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E6F0FFE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  <w:vAlign w:val="bottom"/>
          </w:tcPr>
          <w:p w14:paraId="65C56042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600AADC6" w14:textId="77777777" w:rsidR="001229E1" w:rsidRPr="0050260C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8" w:type="dxa"/>
            <w:vAlign w:val="bottom"/>
          </w:tcPr>
          <w:p w14:paraId="14B9710E" w14:textId="38424DF7" w:rsidR="001229E1" w:rsidRPr="0050260C" w:rsidRDefault="009E1778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30 มิถุนายน</w:t>
            </w:r>
          </w:p>
        </w:tc>
        <w:tc>
          <w:tcPr>
            <w:tcW w:w="189" w:type="dxa"/>
            <w:vAlign w:val="bottom"/>
          </w:tcPr>
          <w:p w14:paraId="2932DDAF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4" w:type="dxa"/>
            <w:vAlign w:val="bottom"/>
          </w:tcPr>
          <w:p w14:paraId="1F6F53E0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CF16EED" w14:textId="77777777" w:rsidR="001229E1" w:rsidRPr="0050260C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28" w:type="dxa"/>
            <w:vAlign w:val="bottom"/>
          </w:tcPr>
          <w:p w14:paraId="25393691" w14:textId="31F9D3BE" w:rsidR="001229E1" w:rsidRPr="0050260C" w:rsidRDefault="009E1778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30 มิถุนายน</w:t>
            </w:r>
          </w:p>
        </w:tc>
        <w:tc>
          <w:tcPr>
            <w:tcW w:w="182" w:type="dxa"/>
            <w:vAlign w:val="bottom"/>
          </w:tcPr>
          <w:p w14:paraId="1EEF228F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8" w:type="dxa"/>
            <w:vAlign w:val="bottom"/>
          </w:tcPr>
          <w:p w14:paraId="570D7F2C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BD48FCE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7" w:type="dxa"/>
            <w:vAlign w:val="bottom"/>
          </w:tcPr>
          <w:p w14:paraId="649D9CFD" w14:textId="33C3A20E" w:rsidR="001229E1" w:rsidRPr="0050260C" w:rsidRDefault="009E1778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30 มิถุนายน</w:t>
            </w:r>
          </w:p>
        </w:tc>
        <w:tc>
          <w:tcPr>
            <w:tcW w:w="183" w:type="dxa"/>
            <w:vAlign w:val="bottom"/>
          </w:tcPr>
          <w:p w14:paraId="0D9C76DF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  <w:vAlign w:val="bottom"/>
          </w:tcPr>
          <w:p w14:paraId="4688FE23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</w:tr>
      <w:tr w:rsidR="001229E1" w:rsidRPr="0050260C" w14:paraId="223C8F21" w14:textId="77777777" w:rsidTr="00094C57">
        <w:trPr>
          <w:cantSplit/>
          <w:trHeight w:val="304"/>
          <w:tblHeader/>
        </w:trPr>
        <w:tc>
          <w:tcPr>
            <w:tcW w:w="2529" w:type="dxa"/>
          </w:tcPr>
          <w:p w14:paraId="261B2D9D" w14:textId="77777777" w:rsidR="001229E1" w:rsidRPr="0050260C" w:rsidRDefault="001229E1" w:rsidP="00094C57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</w:tcPr>
          <w:p w14:paraId="7BB1B680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20" w:type="dxa"/>
            <w:vMerge/>
          </w:tcPr>
          <w:p w14:paraId="6BB33DDD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65940BE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3915A3CC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  <w:vAlign w:val="bottom"/>
          </w:tcPr>
          <w:p w14:paraId="0E399CBC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533E80AF" w14:textId="77777777" w:rsidR="001229E1" w:rsidRPr="0050260C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8" w:type="dxa"/>
            <w:vAlign w:val="bottom"/>
          </w:tcPr>
          <w:p w14:paraId="1FDB8FBE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9" w:type="dxa"/>
            <w:vAlign w:val="bottom"/>
          </w:tcPr>
          <w:p w14:paraId="45264184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4" w:type="dxa"/>
            <w:vAlign w:val="bottom"/>
          </w:tcPr>
          <w:p w14:paraId="67AC4875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576492BC" w14:textId="77777777" w:rsidR="001229E1" w:rsidRPr="0050260C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28" w:type="dxa"/>
            <w:vAlign w:val="bottom"/>
          </w:tcPr>
          <w:p w14:paraId="485E1528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2" w:type="dxa"/>
            <w:vAlign w:val="bottom"/>
          </w:tcPr>
          <w:p w14:paraId="5C5E77B8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8" w:type="dxa"/>
            <w:vAlign w:val="bottom"/>
          </w:tcPr>
          <w:p w14:paraId="2F23C608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0A70E1DF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7" w:type="dxa"/>
            <w:vAlign w:val="bottom"/>
          </w:tcPr>
          <w:p w14:paraId="2795EDFF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3" w:type="dxa"/>
            <w:vAlign w:val="bottom"/>
          </w:tcPr>
          <w:p w14:paraId="3DD81C24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  <w:vAlign w:val="bottom"/>
          </w:tcPr>
          <w:p w14:paraId="26BC5604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</w:tr>
      <w:tr w:rsidR="001229E1" w:rsidRPr="0050260C" w14:paraId="58FA3582" w14:textId="77777777" w:rsidTr="00094C57">
        <w:trPr>
          <w:cantSplit/>
          <w:trHeight w:val="58"/>
          <w:tblHeader/>
        </w:trPr>
        <w:tc>
          <w:tcPr>
            <w:tcW w:w="2529" w:type="dxa"/>
          </w:tcPr>
          <w:p w14:paraId="084B96E5" w14:textId="77777777" w:rsidR="001229E1" w:rsidRPr="0050260C" w:rsidRDefault="001229E1" w:rsidP="00094C57">
            <w:pPr>
              <w:spacing w:line="240" w:lineRule="exact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56E8819E" w14:textId="77777777" w:rsidR="001229E1" w:rsidRPr="0050260C" w:rsidRDefault="001229E1" w:rsidP="00094C57">
            <w:pPr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0C16D9B" w14:textId="77777777" w:rsidR="001229E1" w:rsidRPr="0050260C" w:rsidRDefault="001229E1" w:rsidP="00094C57">
            <w:pPr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gridSpan w:val="3"/>
          </w:tcPr>
          <w:p w14:paraId="079699AC" w14:textId="77777777" w:rsidR="001229E1" w:rsidRPr="0050260C" w:rsidRDefault="001229E1" w:rsidP="00094C57">
            <w:pPr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78" w:type="dxa"/>
          </w:tcPr>
          <w:p w14:paraId="3791FE1A" w14:textId="77777777" w:rsidR="001229E1" w:rsidRPr="0050260C" w:rsidRDefault="001229E1" w:rsidP="00094C57">
            <w:pPr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711" w:type="dxa"/>
            <w:gridSpan w:val="3"/>
          </w:tcPr>
          <w:p w14:paraId="76CE0222" w14:textId="77777777" w:rsidR="001229E1" w:rsidRPr="0050260C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right="100"/>
              <w:jc w:val="center"/>
              <w:rPr>
                <w:rFonts w:asciiTheme="majorBidi" w:hAnsiTheme="majorBidi" w:cstheme="majorBidi"/>
                <w:sz w:val="20"/>
              </w:rPr>
            </w:pPr>
            <w:r w:rsidRPr="0050260C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50260C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50260C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834D89F" w14:textId="77777777" w:rsidR="001229E1" w:rsidRPr="0050260C" w:rsidRDefault="001229E1" w:rsidP="00094C57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266" w:type="dxa"/>
            <w:gridSpan w:val="7"/>
          </w:tcPr>
          <w:p w14:paraId="7E6738C7" w14:textId="77777777" w:rsidR="001229E1" w:rsidRPr="0050260C" w:rsidRDefault="001229E1" w:rsidP="00094C57">
            <w:pPr>
              <w:pStyle w:val="acctfourfigures"/>
              <w:tabs>
                <w:tab w:val="clear" w:pos="765"/>
                <w:tab w:val="decimal" w:pos="590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</w:rPr>
            </w:pPr>
            <w:r w:rsidRPr="0050260C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50260C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50260C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1229E1" w:rsidRPr="0050260C" w14:paraId="32455ED4" w14:textId="77777777" w:rsidTr="00094C57">
        <w:trPr>
          <w:cantSplit/>
          <w:trHeight w:val="245"/>
          <w:tblHeader/>
        </w:trPr>
        <w:tc>
          <w:tcPr>
            <w:tcW w:w="2529" w:type="dxa"/>
          </w:tcPr>
          <w:p w14:paraId="11E3A8F3" w14:textId="77777777" w:rsidR="001229E1" w:rsidRPr="0050260C" w:rsidRDefault="001229E1" w:rsidP="00094C57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890" w:type="dxa"/>
          </w:tcPr>
          <w:p w14:paraId="65D53B41" w14:textId="77777777" w:rsidR="001229E1" w:rsidRPr="0050260C" w:rsidRDefault="001229E1" w:rsidP="00094C57">
            <w:pPr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04F29AB" w14:textId="77777777" w:rsidR="001229E1" w:rsidRPr="0050260C" w:rsidRDefault="001229E1" w:rsidP="00094C57">
            <w:pPr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630" w:type="dxa"/>
          </w:tcPr>
          <w:p w14:paraId="37FE6508" w14:textId="77777777" w:rsidR="001229E1" w:rsidRPr="0050260C" w:rsidRDefault="001229E1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3576AA91" w14:textId="77777777" w:rsidR="001229E1" w:rsidRPr="0050260C" w:rsidRDefault="001229E1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14" w:type="dxa"/>
          </w:tcPr>
          <w:p w14:paraId="247A3B2B" w14:textId="77777777" w:rsidR="001229E1" w:rsidRPr="0050260C" w:rsidRDefault="001229E1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</w:tcPr>
          <w:p w14:paraId="003CA6D5" w14:textId="77777777" w:rsidR="001229E1" w:rsidRPr="0050260C" w:rsidRDefault="001229E1" w:rsidP="00094C57">
            <w:pPr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258" w:type="dxa"/>
          </w:tcPr>
          <w:p w14:paraId="31D8F46C" w14:textId="77777777" w:rsidR="001229E1" w:rsidRPr="0050260C" w:rsidRDefault="001229E1" w:rsidP="00094C57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" w:type="dxa"/>
          </w:tcPr>
          <w:p w14:paraId="6B25B22B" w14:textId="77777777" w:rsidR="001229E1" w:rsidRPr="0050260C" w:rsidRDefault="001229E1" w:rsidP="00094C57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4" w:type="dxa"/>
          </w:tcPr>
          <w:p w14:paraId="2031092B" w14:textId="77777777" w:rsidR="001229E1" w:rsidRPr="0050260C" w:rsidRDefault="001229E1" w:rsidP="00094C57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14397FAE" w14:textId="77777777" w:rsidR="001229E1" w:rsidRPr="0050260C" w:rsidRDefault="001229E1" w:rsidP="00094C57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8" w:type="dxa"/>
          </w:tcPr>
          <w:p w14:paraId="7CE3ED81" w14:textId="77777777" w:rsidR="001229E1" w:rsidRPr="0050260C" w:rsidRDefault="001229E1" w:rsidP="00094C57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2" w:type="dxa"/>
          </w:tcPr>
          <w:p w14:paraId="4F1B7003" w14:textId="77777777" w:rsidR="001229E1" w:rsidRPr="0050260C" w:rsidRDefault="001229E1" w:rsidP="00094C57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8" w:type="dxa"/>
          </w:tcPr>
          <w:p w14:paraId="6AA5108F" w14:textId="77777777" w:rsidR="001229E1" w:rsidRPr="0050260C" w:rsidRDefault="001229E1" w:rsidP="00094C57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59792640" w14:textId="77777777" w:rsidR="001229E1" w:rsidRPr="0050260C" w:rsidRDefault="001229E1" w:rsidP="00094C57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7" w:type="dxa"/>
          </w:tcPr>
          <w:p w14:paraId="17BD3919" w14:textId="77777777" w:rsidR="001229E1" w:rsidRPr="0050260C" w:rsidRDefault="001229E1" w:rsidP="00094C57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</w:tcPr>
          <w:p w14:paraId="5144315F" w14:textId="77777777" w:rsidR="001229E1" w:rsidRPr="0050260C" w:rsidRDefault="001229E1" w:rsidP="00094C57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</w:tcPr>
          <w:p w14:paraId="4026F9AE" w14:textId="77777777" w:rsidR="001229E1" w:rsidRPr="0050260C" w:rsidRDefault="001229E1" w:rsidP="00094C57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7A643C" w:rsidRPr="0050260C" w14:paraId="4CD9D949" w14:textId="77777777" w:rsidTr="00094C57">
        <w:trPr>
          <w:cantSplit/>
          <w:trHeight w:val="58"/>
          <w:tblHeader/>
        </w:trPr>
        <w:tc>
          <w:tcPr>
            <w:tcW w:w="2529" w:type="dxa"/>
          </w:tcPr>
          <w:p w14:paraId="2A53C3F5" w14:textId="77777777" w:rsidR="007A643C" w:rsidRPr="0050260C" w:rsidRDefault="007A643C" w:rsidP="007A643C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</w:rPr>
              <w:t xml:space="preserve">JVK </w:t>
            </w: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- </w:t>
            </w:r>
            <w:r w:rsidRPr="0050260C">
              <w:rPr>
                <w:rFonts w:asciiTheme="majorBidi" w:hAnsiTheme="majorBidi" w:cstheme="majorBidi"/>
                <w:sz w:val="20"/>
                <w:szCs w:val="20"/>
              </w:rPr>
              <w:t>Naga Movers Ltd</w:t>
            </w: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. </w:t>
            </w:r>
          </w:p>
        </w:tc>
        <w:tc>
          <w:tcPr>
            <w:tcW w:w="1890" w:type="dxa"/>
          </w:tcPr>
          <w:p w14:paraId="6A9158C8" w14:textId="77777777" w:rsidR="007A643C" w:rsidRPr="0050260C" w:rsidRDefault="007A643C" w:rsidP="007A643C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720" w:type="dxa"/>
          </w:tcPr>
          <w:p w14:paraId="6507D522" w14:textId="77777777" w:rsidR="007A643C" w:rsidRPr="0050260C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กัมพูชา</w:t>
            </w:r>
          </w:p>
        </w:tc>
        <w:tc>
          <w:tcPr>
            <w:tcW w:w="630" w:type="dxa"/>
          </w:tcPr>
          <w:p w14:paraId="78886971" w14:textId="751A9E14" w:rsidR="007A643C" w:rsidRPr="007A643C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7A643C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7A643C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7A643C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4420A11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</w:tcPr>
          <w:p w14:paraId="1488E4F4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1A03CF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78" w:type="dxa"/>
          </w:tcPr>
          <w:p w14:paraId="62C40FA6" w14:textId="77777777" w:rsidR="007A643C" w:rsidRPr="001A03CF" w:rsidRDefault="007A643C" w:rsidP="007A643C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  <w:vAlign w:val="bottom"/>
          </w:tcPr>
          <w:p w14:paraId="16993730" w14:textId="4AE1973F" w:rsidR="007A643C" w:rsidRPr="001A03CF" w:rsidRDefault="00FD1B55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189" w:type="dxa"/>
          </w:tcPr>
          <w:p w14:paraId="0EE6E4C9" w14:textId="77777777" w:rsidR="007A643C" w:rsidRPr="001A03CF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4" w:type="dxa"/>
            <w:vAlign w:val="bottom"/>
          </w:tcPr>
          <w:p w14:paraId="4AE3BD46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180" w:type="dxa"/>
          </w:tcPr>
          <w:p w14:paraId="1DE1007F" w14:textId="77777777" w:rsidR="007A643C" w:rsidRPr="001A03CF" w:rsidRDefault="007A643C" w:rsidP="007A643C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8" w:type="dxa"/>
            <w:vAlign w:val="bottom"/>
          </w:tcPr>
          <w:p w14:paraId="5BDCC859" w14:textId="13399888" w:rsidR="007A643C" w:rsidRPr="001A03CF" w:rsidRDefault="00FD1B55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bidi="th-TH"/>
              </w:rPr>
              <w:t>1,001</w:t>
            </w:r>
          </w:p>
        </w:tc>
        <w:tc>
          <w:tcPr>
            <w:tcW w:w="182" w:type="dxa"/>
          </w:tcPr>
          <w:p w14:paraId="3FFEF1B9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162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8" w:type="dxa"/>
            <w:vAlign w:val="bottom"/>
          </w:tcPr>
          <w:p w14:paraId="328C158F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bidi="th-TH"/>
              </w:rPr>
              <w:t>1,001</w:t>
            </w:r>
          </w:p>
        </w:tc>
        <w:tc>
          <w:tcPr>
            <w:tcW w:w="180" w:type="dxa"/>
          </w:tcPr>
          <w:p w14:paraId="4323D023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37" w:type="dxa"/>
            <w:vAlign w:val="bottom"/>
          </w:tcPr>
          <w:p w14:paraId="4FF4A99A" w14:textId="3DB644FE" w:rsidR="007A643C" w:rsidRPr="001A03CF" w:rsidRDefault="00232907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3,</w:t>
            </w:r>
            <w:r w:rsidR="00A3352B">
              <w:rPr>
                <w:rFonts w:asciiTheme="majorBidi" w:hAnsiTheme="majorBidi" w:cstheme="majorBidi"/>
                <w:sz w:val="20"/>
                <w:lang w:val="en-US" w:bidi="th-TH"/>
              </w:rPr>
              <w:t>934</w:t>
            </w:r>
          </w:p>
        </w:tc>
        <w:tc>
          <w:tcPr>
            <w:tcW w:w="183" w:type="dxa"/>
          </w:tcPr>
          <w:p w14:paraId="781B5F72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  <w:vAlign w:val="bottom"/>
          </w:tcPr>
          <w:p w14:paraId="4D2984D6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 w:bidi="th-TH"/>
              </w:rPr>
              <w:t>4,</w:t>
            </w: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200</w:t>
            </w:r>
          </w:p>
        </w:tc>
      </w:tr>
      <w:tr w:rsidR="007A643C" w:rsidRPr="0050260C" w14:paraId="2336580E" w14:textId="77777777" w:rsidTr="00094C57">
        <w:trPr>
          <w:cantSplit/>
          <w:trHeight w:val="58"/>
          <w:tblHeader/>
        </w:trPr>
        <w:tc>
          <w:tcPr>
            <w:tcW w:w="2529" w:type="dxa"/>
          </w:tcPr>
          <w:p w14:paraId="5C71B3AA" w14:textId="77777777" w:rsidR="007A643C" w:rsidRPr="0050260C" w:rsidRDefault="007A643C" w:rsidP="007A643C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</w:rPr>
              <w:t xml:space="preserve">JVK </w:t>
            </w: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- </w:t>
            </w:r>
            <w:r w:rsidRPr="0050260C">
              <w:rPr>
                <w:rFonts w:asciiTheme="majorBidi" w:hAnsiTheme="majorBidi" w:cstheme="majorBidi"/>
                <w:sz w:val="20"/>
                <w:szCs w:val="20"/>
              </w:rPr>
              <w:t xml:space="preserve">Naga Movers, LDA </w:t>
            </w:r>
          </w:p>
        </w:tc>
        <w:tc>
          <w:tcPr>
            <w:tcW w:w="1890" w:type="dxa"/>
          </w:tcPr>
          <w:p w14:paraId="11065B0D" w14:textId="77777777" w:rsidR="007A643C" w:rsidRPr="0050260C" w:rsidRDefault="007A643C" w:rsidP="007A643C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720" w:type="dxa"/>
          </w:tcPr>
          <w:p w14:paraId="3BDFB07A" w14:textId="77777777" w:rsidR="007A643C" w:rsidRPr="0050260C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ติมอร์ตะวันออก</w:t>
            </w:r>
          </w:p>
        </w:tc>
        <w:tc>
          <w:tcPr>
            <w:tcW w:w="630" w:type="dxa"/>
          </w:tcPr>
          <w:p w14:paraId="192F6984" w14:textId="77777777" w:rsidR="007A643C" w:rsidRPr="007A643C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DF969CF" w14:textId="4AEFB75B" w:rsidR="007A643C" w:rsidRPr="007A643C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7A643C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7A643C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7A643C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45CE0D3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</w:tcPr>
          <w:p w14:paraId="6A29C216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F07B21D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1A03CF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78" w:type="dxa"/>
          </w:tcPr>
          <w:p w14:paraId="4548E07F" w14:textId="77777777" w:rsidR="007A643C" w:rsidRPr="001A03CF" w:rsidRDefault="007A643C" w:rsidP="007A643C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  <w:vAlign w:val="bottom"/>
          </w:tcPr>
          <w:p w14:paraId="17D93970" w14:textId="4B743BD4" w:rsidR="007A643C" w:rsidRPr="001A03CF" w:rsidRDefault="00FD1B55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189" w:type="dxa"/>
          </w:tcPr>
          <w:p w14:paraId="037D343D" w14:textId="77777777" w:rsidR="007A643C" w:rsidRPr="001A03CF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4" w:type="dxa"/>
            <w:vAlign w:val="bottom"/>
          </w:tcPr>
          <w:p w14:paraId="7549C4A0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180" w:type="dxa"/>
          </w:tcPr>
          <w:p w14:paraId="2A091E5F" w14:textId="77777777" w:rsidR="007A643C" w:rsidRPr="001A03CF" w:rsidRDefault="007A643C" w:rsidP="007A643C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8" w:type="dxa"/>
            <w:vAlign w:val="bottom"/>
          </w:tcPr>
          <w:p w14:paraId="3ADED9E2" w14:textId="239D63D0" w:rsidR="007A643C" w:rsidRPr="001A03CF" w:rsidRDefault="00FD1B55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035DA">
              <w:rPr>
                <w:rFonts w:asciiTheme="majorBidi" w:hAnsiTheme="majorBidi" w:cstheme="majorBidi"/>
                <w:sz w:val="20"/>
                <w:lang w:bidi="th-TH"/>
              </w:rPr>
              <w:t>800</w:t>
            </w:r>
          </w:p>
        </w:tc>
        <w:tc>
          <w:tcPr>
            <w:tcW w:w="182" w:type="dxa"/>
          </w:tcPr>
          <w:p w14:paraId="125995DC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 w:hanging="8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11D6DBD6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035DA">
              <w:rPr>
                <w:rFonts w:asciiTheme="majorBidi" w:hAnsiTheme="majorBidi" w:cstheme="majorBidi"/>
                <w:sz w:val="20"/>
                <w:lang w:bidi="th-TH"/>
              </w:rPr>
              <w:t>800</w:t>
            </w:r>
          </w:p>
        </w:tc>
        <w:tc>
          <w:tcPr>
            <w:tcW w:w="180" w:type="dxa"/>
          </w:tcPr>
          <w:p w14:paraId="7ABC5C15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766" w:right="-27" w:firstLine="226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27258C70" w14:textId="30417090" w:rsidR="007A643C" w:rsidRPr="001A03CF" w:rsidRDefault="00CB0611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8,</w:t>
            </w:r>
            <w:r w:rsidR="00A3352B">
              <w:rPr>
                <w:rFonts w:asciiTheme="majorBidi" w:hAnsiTheme="majorBidi" w:cstheme="majorBidi"/>
                <w:sz w:val="20"/>
                <w:lang w:val="en-US"/>
              </w:rPr>
              <w:t>968</w:t>
            </w:r>
          </w:p>
        </w:tc>
        <w:tc>
          <w:tcPr>
            <w:tcW w:w="183" w:type="dxa"/>
          </w:tcPr>
          <w:p w14:paraId="6689736F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58" w:type="dxa"/>
            <w:vAlign w:val="bottom"/>
          </w:tcPr>
          <w:p w14:paraId="421E65DB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8,185</w:t>
            </w:r>
          </w:p>
        </w:tc>
      </w:tr>
      <w:tr w:rsidR="007A643C" w:rsidRPr="0050260C" w14:paraId="24F4FF17" w14:textId="77777777" w:rsidTr="00094C57">
        <w:trPr>
          <w:cantSplit/>
          <w:trHeight w:val="58"/>
          <w:tblHeader/>
        </w:trPr>
        <w:tc>
          <w:tcPr>
            <w:tcW w:w="2529" w:type="dxa"/>
          </w:tcPr>
          <w:p w14:paraId="76DCCE39" w14:textId="77777777" w:rsidR="007A643C" w:rsidRPr="006E3387" w:rsidRDefault="007A643C" w:rsidP="007A643C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E3387">
              <w:rPr>
                <w:rFonts w:asciiTheme="majorBidi" w:hAnsiTheme="majorBidi" w:cstheme="majorBidi"/>
                <w:sz w:val="20"/>
                <w:szCs w:val="20"/>
              </w:rPr>
              <w:t xml:space="preserve">Royal Group Phnom Penh SEZ Plc. </w:t>
            </w:r>
          </w:p>
          <w:p w14:paraId="0FE0694E" w14:textId="77777777" w:rsidR="007A643C" w:rsidRPr="0050260C" w:rsidRDefault="007A643C" w:rsidP="007A643C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E3387">
              <w:rPr>
                <w:rFonts w:asciiTheme="majorBidi" w:hAnsiTheme="majorBidi" w:cstheme="majorBidi"/>
                <w:sz w:val="20"/>
                <w:szCs w:val="20"/>
              </w:rPr>
              <w:t xml:space="preserve">   (“PPSP”) </w:t>
            </w:r>
            <w:r w:rsidRPr="006E3387">
              <w:rPr>
                <w:rFonts w:asciiTheme="majorBidi" w:hAnsiTheme="majorBidi" w:cs="Angsana New" w:hint="cs"/>
                <w:sz w:val="20"/>
                <w:szCs w:val="20"/>
                <w:cs/>
              </w:rPr>
              <w:t>เดิมชื่อ</w:t>
            </w:r>
            <w:r w:rsidRPr="006E3387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“</w:t>
            </w:r>
            <w:r w:rsidRPr="006E3387">
              <w:rPr>
                <w:rFonts w:asciiTheme="majorBidi" w:hAnsiTheme="majorBidi" w:cstheme="majorBidi"/>
                <w:sz w:val="20"/>
                <w:szCs w:val="20"/>
              </w:rPr>
              <w:t>Phnom Penh SEZ Plc.”</w:t>
            </w:r>
          </w:p>
        </w:tc>
        <w:tc>
          <w:tcPr>
            <w:tcW w:w="1890" w:type="dxa"/>
          </w:tcPr>
          <w:p w14:paraId="2F348DE8" w14:textId="77777777" w:rsidR="007A643C" w:rsidRPr="0050260C" w:rsidRDefault="007A643C" w:rsidP="007A643C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บริการจัดการเขตเศรษฐกิจพิเศษ</w:t>
            </w:r>
          </w:p>
        </w:tc>
        <w:tc>
          <w:tcPr>
            <w:tcW w:w="720" w:type="dxa"/>
          </w:tcPr>
          <w:p w14:paraId="0E34DC72" w14:textId="77777777" w:rsidR="007A643C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CF9A8C1" w14:textId="77777777" w:rsidR="007A643C" w:rsidRPr="0050260C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กัมพูชา</w:t>
            </w:r>
          </w:p>
        </w:tc>
        <w:tc>
          <w:tcPr>
            <w:tcW w:w="630" w:type="dxa"/>
          </w:tcPr>
          <w:p w14:paraId="695A060F" w14:textId="77777777" w:rsidR="007A643C" w:rsidRPr="007A643C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1FCE59B" w14:textId="3DA74BC9" w:rsidR="007A643C" w:rsidRPr="007A643C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A643C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7A643C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7A643C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180" w:type="dxa"/>
          </w:tcPr>
          <w:p w14:paraId="2E012335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</w:tcPr>
          <w:p w14:paraId="7CB06F0F" w14:textId="77777777" w:rsidR="007A643C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7A1853E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1A03CF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178" w:type="dxa"/>
          </w:tcPr>
          <w:p w14:paraId="2A81597E" w14:textId="77777777" w:rsidR="007A643C" w:rsidRPr="001A03CF" w:rsidRDefault="007A643C" w:rsidP="007A643C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  <w:vAlign w:val="bottom"/>
          </w:tcPr>
          <w:p w14:paraId="3F52F291" w14:textId="45281C17" w:rsidR="007A643C" w:rsidRPr="001A03CF" w:rsidRDefault="00FD1B55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USD 35,938</w:t>
            </w:r>
          </w:p>
        </w:tc>
        <w:tc>
          <w:tcPr>
            <w:tcW w:w="189" w:type="dxa"/>
          </w:tcPr>
          <w:p w14:paraId="6C307C90" w14:textId="77777777" w:rsidR="007A643C" w:rsidRPr="001A03CF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4" w:type="dxa"/>
            <w:vAlign w:val="bottom"/>
          </w:tcPr>
          <w:p w14:paraId="1B27A2FD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USD 35,938</w:t>
            </w:r>
          </w:p>
        </w:tc>
        <w:tc>
          <w:tcPr>
            <w:tcW w:w="180" w:type="dxa"/>
          </w:tcPr>
          <w:p w14:paraId="5AA4955B" w14:textId="77777777" w:rsidR="007A643C" w:rsidRPr="001A03CF" w:rsidRDefault="007A643C" w:rsidP="007A643C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8" w:type="dxa"/>
          </w:tcPr>
          <w:p w14:paraId="680AE433" w14:textId="3C398F98" w:rsidR="00FD1B55" w:rsidRDefault="00FD1B55" w:rsidP="00FD1B55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CFCD4DF" w14:textId="789F6371" w:rsidR="007A643C" w:rsidRPr="001A03CF" w:rsidRDefault="00FD1B55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bidi="th-TH"/>
              </w:rPr>
              <w:t>235,515</w:t>
            </w:r>
          </w:p>
        </w:tc>
        <w:tc>
          <w:tcPr>
            <w:tcW w:w="182" w:type="dxa"/>
          </w:tcPr>
          <w:p w14:paraId="4A7F39B7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98" w:type="dxa"/>
          </w:tcPr>
          <w:p w14:paraId="0DD5FEFF" w14:textId="77777777" w:rsidR="007A643C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5A4241F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bidi="th-TH"/>
              </w:rPr>
              <w:t>235,515</w:t>
            </w:r>
          </w:p>
        </w:tc>
        <w:tc>
          <w:tcPr>
            <w:tcW w:w="180" w:type="dxa"/>
          </w:tcPr>
          <w:p w14:paraId="650AAEE6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37" w:type="dxa"/>
          </w:tcPr>
          <w:p w14:paraId="169052BE" w14:textId="77777777" w:rsidR="007A643C" w:rsidRPr="007D5924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  <w:p w14:paraId="0C2DB3BA" w14:textId="7D5F9B2C" w:rsidR="00CB0611" w:rsidRPr="007D5924" w:rsidRDefault="00E43FAD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D5924">
              <w:rPr>
                <w:rFonts w:asciiTheme="majorBidi" w:hAnsiTheme="majorBidi" w:cstheme="majorBidi"/>
                <w:sz w:val="20"/>
                <w:lang w:val="en-US" w:bidi="th-TH"/>
              </w:rPr>
              <w:t>34</w:t>
            </w:r>
            <w:r w:rsidR="00332D2A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Pr="007D5924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332D2A">
              <w:rPr>
                <w:rFonts w:asciiTheme="majorBidi" w:hAnsiTheme="majorBidi" w:cstheme="majorBidi"/>
                <w:sz w:val="20"/>
                <w:lang w:val="en-US" w:bidi="th-TH"/>
              </w:rPr>
              <w:t>239</w:t>
            </w:r>
          </w:p>
        </w:tc>
        <w:tc>
          <w:tcPr>
            <w:tcW w:w="183" w:type="dxa"/>
          </w:tcPr>
          <w:p w14:paraId="5054A655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</w:tcPr>
          <w:p w14:paraId="5A7DFAD2" w14:textId="77777777" w:rsidR="007A643C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E0C325E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321</w:t>
            </w:r>
            <w:r w:rsidRPr="001A03CF">
              <w:rPr>
                <w:rFonts w:asciiTheme="majorBidi" w:hAnsiTheme="majorBidi" w:cstheme="majorBidi"/>
                <w:sz w:val="20"/>
                <w:lang w:val="en-US" w:bidi="th-TH"/>
              </w:rPr>
              <w:t>,659</w:t>
            </w:r>
          </w:p>
        </w:tc>
      </w:tr>
      <w:tr w:rsidR="007A643C" w:rsidRPr="0050260C" w14:paraId="08C0EDFA" w14:textId="77777777" w:rsidTr="00094C57">
        <w:trPr>
          <w:cantSplit/>
          <w:trHeight w:val="58"/>
          <w:tblHeader/>
        </w:trPr>
        <w:tc>
          <w:tcPr>
            <w:tcW w:w="2529" w:type="dxa"/>
          </w:tcPr>
          <w:p w14:paraId="65EADF02" w14:textId="77777777" w:rsidR="007A643C" w:rsidRPr="0050260C" w:rsidRDefault="007A643C" w:rsidP="007A643C">
            <w:pPr>
              <w:spacing w:line="240" w:lineRule="exac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pacing w:val="-4"/>
                <w:sz w:val="20"/>
                <w:szCs w:val="20"/>
              </w:rPr>
              <w:t>Bok Seng PPSEZ</w:t>
            </w:r>
            <w:r w:rsidRPr="0050260C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50260C">
              <w:rPr>
                <w:rFonts w:asciiTheme="majorBidi" w:hAnsiTheme="majorBidi" w:cstheme="majorBidi"/>
                <w:spacing w:val="-4"/>
                <w:sz w:val="20"/>
                <w:szCs w:val="20"/>
              </w:rPr>
              <w:t>Dry Port Co</w:t>
            </w:r>
            <w:r w:rsidRPr="0050260C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.</w:t>
            </w:r>
            <w:r w:rsidRPr="0050260C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50260C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50260C">
              <w:rPr>
                <w:rFonts w:asciiTheme="majorBidi" w:hAnsiTheme="majorBidi" w:cstheme="majorBidi"/>
                <w:spacing w:val="-4"/>
                <w:sz w:val="20"/>
                <w:szCs w:val="20"/>
              </w:rPr>
              <w:t>Ltd</w:t>
            </w:r>
            <w:r w:rsidRPr="0050260C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.</w:t>
            </w:r>
          </w:p>
        </w:tc>
        <w:tc>
          <w:tcPr>
            <w:tcW w:w="1890" w:type="dxa"/>
          </w:tcPr>
          <w:p w14:paraId="7E7A3EC4" w14:textId="77777777" w:rsidR="007A643C" w:rsidRPr="0050260C" w:rsidRDefault="007A643C" w:rsidP="007A643C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720" w:type="dxa"/>
          </w:tcPr>
          <w:p w14:paraId="32C6ECC0" w14:textId="77777777" w:rsidR="007A643C" w:rsidRPr="0050260C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กัมพูชา</w:t>
            </w:r>
          </w:p>
        </w:tc>
        <w:tc>
          <w:tcPr>
            <w:tcW w:w="630" w:type="dxa"/>
          </w:tcPr>
          <w:p w14:paraId="14754BDB" w14:textId="56132BCB" w:rsidR="007A643C" w:rsidRPr="007A643C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A643C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7A643C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7A643C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2EBDCAF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</w:tcPr>
          <w:p w14:paraId="5D7E1464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1A03CF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78" w:type="dxa"/>
          </w:tcPr>
          <w:p w14:paraId="48E1330B" w14:textId="77777777" w:rsidR="007A643C" w:rsidRPr="001A03CF" w:rsidRDefault="007A643C" w:rsidP="007A643C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  <w:vAlign w:val="bottom"/>
          </w:tcPr>
          <w:p w14:paraId="02700A5C" w14:textId="2ECA83A9" w:rsidR="007A643C" w:rsidRPr="001A03CF" w:rsidRDefault="00FD1B55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Pr="001A03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10,500</w:t>
            </w:r>
          </w:p>
        </w:tc>
        <w:tc>
          <w:tcPr>
            <w:tcW w:w="189" w:type="dxa"/>
          </w:tcPr>
          <w:p w14:paraId="1F4A2B57" w14:textId="77777777" w:rsidR="007A643C" w:rsidRPr="001A03CF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4" w:type="dxa"/>
            <w:vAlign w:val="bottom"/>
          </w:tcPr>
          <w:p w14:paraId="7B6D59C2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Pr="001A03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10,500</w:t>
            </w:r>
          </w:p>
        </w:tc>
        <w:tc>
          <w:tcPr>
            <w:tcW w:w="180" w:type="dxa"/>
          </w:tcPr>
          <w:p w14:paraId="2D195E50" w14:textId="77777777" w:rsidR="007A643C" w:rsidRPr="001A03CF" w:rsidRDefault="007A643C" w:rsidP="007A643C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8" w:type="dxa"/>
            <w:vAlign w:val="bottom"/>
          </w:tcPr>
          <w:p w14:paraId="41440033" w14:textId="53CE2A0F" w:rsidR="007A643C" w:rsidRPr="001A03CF" w:rsidRDefault="00FD1B55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152</w:t>
            </w:r>
            <w:r w:rsidRPr="001A03CF">
              <w:rPr>
                <w:rFonts w:asciiTheme="majorBidi" w:hAnsiTheme="majorBidi" w:cstheme="majorBidi"/>
                <w:sz w:val="20"/>
              </w:rPr>
              <w:t>,</w:t>
            </w: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736</w:t>
            </w:r>
          </w:p>
        </w:tc>
        <w:tc>
          <w:tcPr>
            <w:tcW w:w="182" w:type="dxa"/>
          </w:tcPr>
          <w:p w14:paraId="68C875E6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6D5FDC6F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152</w:t>
            </w:r>
            <w:r w:rsidRPr="001A03CF">
              <w:rPr>
                <w:rFonts w:asciiTheme="majorBidi" w:hAnsiTheme="majorBidi" w:cstheme="majorBidi"/>
                <w:sz w:val="20"/>
              </w:rPr>
              <w:t>,</w:t>
            </w: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736</w:t>
            </w:r>
          </w:p>
        </w:tc>
        <w:tc>
          <w:tcPr>
            <w:tcW w:w="180" w:type="dxa"/>
          </w:tcPr>
          <w:p w14:paraId="11986D09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37" w:type="dxa"/>
          </w:tcPr>
          <w:p w14:paraId="1F9BBC87" w14:textId="286DD085" w:rsidR="007A643C" w:rsidRPr="007D5924" w:rsidRDefault="00A3352B" w:rsidP="00A3352B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D5924">
              <w:rPr>
                <w:rFonts w:asciiTheme="majorBidi" w:hAnsiTheme="majorBidi" w:cstheme="majorBidi"/>
                <w:sz w:val="20"/>
                <w:lang w:val="en-US"/>
              </w:rPr>
              <w:t>178,818</w:t>
            </w:r>
          </w:p>
        </w:tc>
        <w:tc>
          <w:tcPr>
            <w:tcW w:w="183" w:type="dxa"/>
          </w:tcPr>
          <w:p w14:paraId="349C3ABF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</w:tcPr>
          <w:p w14:paraId="68867199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 w:bidi="th-TH"/>
              </w:rPr>
              <w:t>168,811</w:t>
            </w:r>
          </w:p>
        </w:tc>
      </w:tr>
      <w:tr w:rsidR="007A643C" w:rsidRPr="0050260C" w14:paraId="117E1419" w14:textId="77777777" w:rsidTr="00094C57">
        <w:trPr>
          <w:cantSplit/>
          <w:trHeight w:val="443"/>
          <w:tblHeader/>
        </w:trPr>
        <w:tc>
          <w:tcPr>
            <w:tcW w:w="2529" w:type="dxa"/>
          </w:tcPr>
          <w:p w14:paraId="6C7638CE" w14:textId="77777777" w:rsidR="007A643C" w:rsidRPr="0050260C" w:rsidRDefault="007A643C" w:rsidP="007A643C">
            <w:pPr>
              <w:spacing w:line="240" w:lineRule="exact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บริษัท ซีเจ เจดับเบิ้ลยูดี โลจิสติกส์</w:t>
            </w:r>
          </w:p>
          <w:p w14:paraId="0E6E1E64" w14:textId="77777777" w:rsidR="007A643C" w:rsidRPr="0050260C" w:rsidRDefault="007A643C" w:rsidP="007A643C">
            <w:pPr>
              <w:spacing w:line="240" w:lineRule="exact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  (ประเทศไทย) จำกัด</w:t>
            </w:r>
          </w:p>
        </w:tc>
        <w:tc>
          <w:tcPr>
            <w:tcW w:w="1890" w:type="dxa"/>
          </w:tcPr>
          <w:p w14:paraId="31909701" w14:textId="77777777" w:rsidR="007A643C" w:rsidRPr="00B04EF2" w:rsidRDefault="007A643C" w:rsidP="007A643C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B04EF2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720" w:type="dxa"/>
          </w:tcPr>
          <w:p w14:paraId="12FDCF71" w14:textId="77777777" w:rsidR="007A643C" w:rsidRPr="00B04EF2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E0BDFDE" w14:textId="77777777" w:rsidR="007A643C" w:rsidRPr="00B04EF2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B04EF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14:paraId="3883F96A" w14:textId="77777777" w:rsidR="007A643C" w:rsidRPr="00B04EF2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  <w:p w14:paraId="1E71F3C9" w14:textId="3A043C36" w:rsidR="007A643C" w:rsidRPr="00B04EF2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04EF2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B04EF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B04EF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14A21B39" w14:textId="77777777" w:rsidR="007A643C" w:rsidRPr="00B04EF2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</w:tcPr>
          <w:p w14:paraId="29FB0BD6" w14:textId="77777777" w:rsidR="007A643C" w:rsidRPr="00B04EF2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  <w:p w14:paraId="1F01D814" w14:textId="77777777" w:rsidR="007A643C" w:rsidRPr="00B04EF2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04EF2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B04EF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B04EF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78" w:type="dxa"/>
          </w:tcPr>
          <w:p w14:paraId="24CB27BF" w14:textId="77777777" w:rsidR="007A643C" w:rsidRPr="001A03CF" w:rsidRDefault="007A643C" w:rsidP="007A643C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</w:tcPr>
          <w:p w14:paraId="2A29B40D" w14:textId="0AA505F1" w:rsidR="00FD1B55" w:rsidRPr="001A03CF" w:rsidRDefault="00FD1B55" w:rsidP="00FD1B55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6A8D66E" w14:textId="5ADC7FBD" w:rsidR="007A643C" w:rsidRPr="001A03CF" w:rsidRDefault="00FD1B55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THB 2,000</w:t>
            </w:r>
          </w:p>
        </w:tc>
        <w:tc>
          <w:tcPr>
            <w:tcW w:w="189" w:type="dxa"/>
          </w:tcPr>
          <w:p w14:paraId="6636F933" w14:textId="77777777" w:rsidR="007A643C" w:rsidRPr="001A03CF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4" w:type="dxa"/>
          </w:tcPr>
          <w:p w14:paraId="6602FF0E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BFF9AA6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THB 2,000</w:t>
            </w:r>
          </w:p>
        </w:tc>
        <w:tc>
          <w:tcPr>
            <w:tcW w:w="180" w:type="dxa"/>
          </w:tcPr>
          <w:p w14:paraId="37DC8E9F" w14:textId="77777777" w:rsidR="007A643C" w:rsidRPr="001A03CF" w:rsidRDefault="007A643C" w:rsidP="007A643C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8" w:type="dxa"/>
            <w:vAlign w:val="bottom"/>
          </w:tcPr>
          <w:p w14:paraId="23584C12" w14:textId="2730701F" w:rsidR="007A643C" w:rsidRPr="001A03CF" w:rsidRDefault="00FD1B55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182" w:type="dxa"/>
          </w:tcPr>
          <w:p w14:paraId="0D6B0E02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5F05106E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180" w:type="dxa"/>
          </w:tcPr>
          <w:p w14:paraId="60544485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37" w:type="dxa"/>
            <w:vAlign w:val="bottom"/>
          </w:tcPr>
          <w:p w14:paraId="69872B00" w14:textId="5B5F05C0" w:rsidR="007A643C" w:rsidRPr="001A03CF" w:rsidRDefault="003C605F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7,1</w:t>
            </w:r>
            <w:r w:rsidR="00A418F2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="00810EB4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018993BE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  <w:vAlign w:val="bottom"/>
          </w:tcPr>
          <w:p w14:paraId="15F5935A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922A76F" w14:textId="77777777" w:rsidR="007A643C" w:rsidRPr="001A03CF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 w:bidi="th-TH"/>
              </w:rPr>
              <w:t>6,899</w:t>
            </w:r>
          </w:p>
        </w:tc>
      </w:tr>
      <w:tr w:rsidR="007A643C" w:rsidRPr="0050260C" w14:paraId="0AC4F432" w14:textId="77777777" w:rsidTr="00094C57">
        <w:trPr>
          <w:cantSplit/>
          <w:trHeight w:val="227"/>
          <w:tblHeader/>
        </w:trPr>
        <w:tc>
          <w:tcPr>
            <w:tcW w:w="2529" w:type="dxa"/>
          </w:tcPr>
          <w:p w14:paraId="2CD5B8D8" w14:textId="77777777" w:rsidR="007A643C" w:rsidRPr="0050260C" w:rsidRDefault="007A643C" w:rsidP="007A643C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0260C">
              <w:rPr>
                <w:rFonts w:asciiTheme="majorBidi" w:hAnsiTheme="majorBidi" w:cstheme="majorBidi"/>
                <w:sz w:val="20"/>
                <w:szCs w:val="20"/>
              </w:rPr>
              <w:t>Transimex</w:t>
            </w:r>
            <w:proofErr w:type="spellEnd"/>
            <w:r w:rsidRPr="0050260C">
              <w:rPr>
                <w:rFonts w:asciiTheme="majorBidi" w:hAnsiTheme="majorBidi" w:cstheme="majorBidi"/>
                <w:sz w:val="20"/>
                <w:szCs w:val="20"/>
              </w:rPr>
              <w:t xml:space="preserve"> Corporation </w:t>
            </w: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(“</w:t>
            </w:r>
            <w:r w:rsidRPr="0050260C">
              <w:rPr>
                <w:rFonts w:asciiTheme="majorBidi" w:hAnsiTheme="majorBidi" w:cstheme="majorBidi"/>
                <w:sz w:val="20"/>
                <w:szCs w:val="20"/>
              </w:rPr>
              <w:t>TMS</w:t>
            </w: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”)</w:t>
            </w:r>
          </w:p>
        </w:tc>
        <w:tc>
          <w:tcPr>
            <w:tcW w:w="1890" w:type="dxa"/>
          </w:tcPr>
          <w:p w14:paraId="1E2109AE" w14:textId="77777777" w:rsidR="007A643C" w:rsidRPr="00B04EF2" w:rsidRDefault="007A643C" w:rsidP="007A643C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B04EF2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720" w:type="dxa"/>
          </w:tcPr>
          <w:p w14:paraId="747D13D0" w14:textId="77777777" w:rsidR="007A643C" w:rsidRPr="00B04EF2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B04EF2">
              <w:rPr>
                <w:rFonts w:asciiTheme="majorBidi" w:hAnsiTheme="majorBidi" w:cstheme="majorBidi"/>
                <w:sz w:val="20"/>
                <w:cs/>
                <w:lang w:bidi="th-TH"/>
              </w:rPr>
              <w:t>เวียดนาม</w:t>
            </w:r>
          </w:p>
        </w:tc>
        <w:tc>
          <w:tcPr>
            <w:tcW w:w="630" w:type="dxa"/>
          </w:tcPr>
          <w:p w14:paraId="7D6E1293" w14:textId="0733B18D" w:rsidR="007A643C" w:rsidRPr="00B04EF2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04EF2">
              <w:rPr>
                <w:rFonts w:asciiTheme="majorBidi" w:hAnsiTheme="majorBidi" w:cstheme="majorBidi" w:hint="cs"/>
                <w:sz w:val="20"/>
                <w:cs/>
                <w:lang w:bidi="th-TH"/>
              </w:rPr>
              <w:t>23.56</w:t>
            </w:r>
          </w:p>
        </w:tc>
        <w:tc>
          <w:tcPr>
            <w:tcW w:w="180" w:type="dxa"/>
          </w:tcPr>
          <w:p w14:paraId="02CB8B51" w14:textId="77777777" w:rsidR="007A643C" w:rsidRPr="00B04EF2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</w:tcPr>
          <w:p w14:paraId="55AC43EB" w14:textId="77777777" w:rsidR="007A643C" w:rsidRPr="00B04EF2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04EF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2</w:t>
            </w:r>
            <w:r w:rsidRPr="00B04EF2">
              <w:rPr>
                <w:rFonts w:asciiTheme="majorBidi" w:hAnsiTheme="majorBidi" w:cstheme="majorBidi"/>
                <w:sz w:val="20"/>
                <w:lang w:val="en-US" w:bidi="th-TH"/>
              </w:rPr>
              <w:t>3.31</w:t>
            </w:r>
          </w:p>
        </w:tc>
        <w:tc>
          <w:tcPr>
            <w:tcW w:w="178" w:type="dxa"/>
          </w:tcPr>
          <w:p w14:paraId="4CB66FA1" w14:textId="77777777" w:rsidR="007A643C" w:rsidRPr="0050260C" w:rsidRDefault="007A643C" w:rsidP="007A643C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258" w:type="dxa"/>
            <w:vAlign w:val="bottom"/>
          </w:tcPr>
          <w:p w14:paraId="0DE55B7E" w14:textId="4FDA9399" w:rsidR="007A643C" w:rsidRPr="0050260C" w:rsidRDefault="00FD1B55" w:rsidP="007A643C">
            <w:pPr>
              <w:pStyle w:val="acctfourfigures"/>
              <w:tabs>
                <w:tab w:val="clear" w:pos="765"/>
                <w:tab w:val="decimal" w:pos="392"/>
              </w:tabs>
              <w:spacing w:line="240" w:lineRule="exact"/>
              <w:ind w:right="-635"/>
              <w:rPr>
                <w:rFonts w:asciiTheme="majorBidi" w:hAnsiTheme="majorBidi" w:cstheme="majorBidi"/>
                <w:sz w:val="20"/>
                <w:highlight w:val="yellow"/>
                <w:lang w:val="en-US"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/>
              </w:rPr>
              <w:t>VND</w:t>
            </w:r>
            <w:r w:rsidRPr="0050260C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Pr="0050260C">
              <w:rPr>
                <w:rFonts w:asciiTheme="majorBidi" w:hAnsiTheme="majorBidi" w:cstheme="majorBidi"/>
                <w:sz w:val="20"/>
                <w:lang w:val="en-US"/>
              </w:rPr>
              <w:t xml:space="preserve"> 1,582,705,280</w:t>
            </w:r>
          </w:p>
        </w:tc>
        <w:tc>
          <w:tcPr>
            <w:tcW w:w="189" w:type="dxa"/>
          </w:tcPr>
          <w:p w14:paraId="32F3A8BF" w14:textId="77777777" w:rsidR="007A643C" w:rsidRPr="0050260C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64" w:type="dxa"/>
            <w:vAlign w:val="bottom"/>
          </w:tcPr>
          <w:p w14:paraId="489D7529" w14:textId="77777777" w:rsidR="007A643C" w:rsidRPr="0050260C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/>
              </w:rPr>
              <w:t>VND</w:t>
            </w:r>
            <w:r w:rsidRPr="0050260C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Pr="0050260C">
              <w:rPr>
                <w:rFonts w:asciiTheme="majorBidi" w:hAnsiTheme="majorBidi" w:cstheme="majorBidi"/>
                <w:sz w:val="20"/>
                <w:lang w:val="en-US"/>
              </w:rPr>
              <w:t xml:space="preserve"> 1,582,705,280</w:t>
            </w:r>
          </w:p>
        </w:tc>
        <w:tc>
          <w:tcPr>
            <w:tcW w:w="180" w:type="dxa"/>
          </w:tcPr>
          <w:p w14:paraId="5BA49490" w14:textId="77777777" w:rsidR="007A643C" w:rsidRPr="0050260C" w:rsidRDefault="007A643C" w:rsidP="007A643C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28" w:type="dxa"/>
            <w:vAlign w:val="bottom"/>
          </w:tcPr>
          <w:p w14:paraId="53E43D04" w14:textId="0626DF4B" w:rsidR="007A643C" w:rsidRPr="00443F6E" w:rsidRDefault="00044BC1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8</w:t>
            </w:r>
            <w:r w:rsidR="00DE1F79">
              <w:rPr>
                <w:rFonts w:asciiTheme="majorBidi" w:hAnsiTheme="majorBidi" w:cstheme="majorBidi"/>
                <w:sz w:val="20"/>
                <w:lang w:bidi="th-TH"/>
              </w:rPr>
              <w:t>40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DE1F79">
              <w:rPr>
                <w:rFonts w:asciiTheme="majorBidi" w:hAnsiTheme="majorBidi" w:cstheme="majorBidi"/>
                <w:sz w:val="20"/>
                <w:lang w:bidi="th-TH"/>
              </w:rPr>
              <w:t>610</w:t>
            </w:r>
          </w:p>
        </w:tc>
        <w:tc>
          <w:tcPr>
            <w:tcW w:w="182" w:type="dxa"/>
          </w:tcPr>
          <w:p w14:paraId="7605A116" w14:textId="77777777" w:rsidR="007A643C" w:rsidRPr="0050260C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5101B2A4" w14:textId="77777777" w:rsidR="007A643C" w:rsidRPr="0050260C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bidi="th-TH"/>
              </w:rPr>
              <w:t>810,167</w:t>
            </w:r>
          </w:p>
        </w:tc>
        <w:tc>
          <w:tcPr>
            <w:tcW w:w="180" w:type="dxa"/>
          </w:tcPr>
          <w:p w14:paraId="492F1BEA" w14:textId="77777777" w:rsidR="007A643C" w:rsidRPr="0050260C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937" w:type="dxa"/>
            <w:vAlign w:val="bottom"/>
          </w:tcPr>
          <w:p w14:paraId="2F4EADC9" w14:textId="6DC7E5A7" w:rsidR="007A643C" w:rsidRPr="003B3E08" w:rsidRDefault="00CE2233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3352B">
              <w:rPr>
                <w:rFonts w:asciiTheme="majorBidi" w:hAnsiTheme="majorBidi" w:cstheme="majorBidi"/>
                <w:sz w:val="20"/>
                <w:lang w:val="en-US" w:bidi="th-TH"/>
              </w:rPr>
              <w:t>1,</w:t>
            </w:r>
            <w:r w:rsidR="00624E90" w:rsidRPr="00A3352B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="00A3352B" w:rsidRPr="00A3352B">
              <w:rPr>
                <w:rFonts w:asciiTheme="majorBidi" w:hAnsiTheme="majorBidi" w:cstheme="majorBidi"/>
                <w:sz w:val="20"/>
                <w:lang w:val="en-US" w:bidi="th-TH"/>
              </w:rPr>
              <w:t>94,15</w:t>
            </w:r>
            <w:r w:rsidR="00E652E6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786DC052" w14:textId="77777777" w:rsidR="007A643C" w:rsidRPr="0050260C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  <w:vAlign w:val="bottom"/>
          </w:tcPr>
          <w:p w14:paraId="257814DC" w14:textId="77777777" w:rsidR="007A643C" w:rsidRPr="0050260C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>1,</w:t>
            </w: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406</w:t>
            </w:r>
            <w:r w:rsidRPr="0050260C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DA143B">
              <w:rPr>
                <w:rFonts w:asciiTheme="majorBidi" w:hAnsiTheme="majorBidi" w:cstheme="majorBidi"/>
                <w:sz w:val="20"/>
                <w:lang w:val="en-US" w:bidi="th-TH"/>
              </w:rPr>
              <w:t>012</w:t>
            </w:r>
          </w:p>
        </w:tc>
      </w:tr>
      <w:tr w:rsidR="007A643C" w:rsidRPr="0050260C" w14:paraId="694BD628" w14:textId="77777777" w:rsidTr="00094C57">
        <w:trPr>
          <w:cantSplit/>
          <w:trHeight w:val="58"/>
          <w:tblHeader/>
        </w:trPr>
        <w:tc>
          <w:tcPr>
            <w:tcW w:w="2529" w:type="dxa"/>
          </w:tcPr>
          <w:p w14:paraId="40D8E573" w14:textId="77777777" w:rsidR="007A643C" w:rsidRPr="0050260C" w:rsidRDefault="007A643C" w:rsidP="007A643C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สมายซัน จำกัด</w:t>
            </w:r>
          </w:p>
        </w:tc>
        <w:tc>
          <w:tcPr>
            <w:tcW w:w="1890" w:type="dxa"/>
          </w:tcPr>
          <w:p w14:paraId="5BE74AF6" w14:textId="77777777" w:rsidR="007A643C" w:rsidRPr="00B04EF2" w:rsidRDefault="007A643C" w:rsidP="007A643C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4EF2">
              <w:rPr>
                <w:rFonts w:asciiTheme="majorBidi" w:hAnsiTheme="majorBidi" w:cstheme="majorBidi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720" w:type="dxa"/>
          </w:tcPr>
          <w:p w14:paraId="5333A592" w14:textId="77777777" w:rsidR="007A643C" w:rsidRPr="00B04EF2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04EF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7F63A295" w14:textId="3CBD66D8" w:rsidR="007A643C" w:rsidRPr="00B04EF2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B04EF2">
              <w:rPr>
                <w:rFonts w:asciiTheme="majorBidi" w:hAnsiTheme="majorBidi" w:cstheme="majorBidi"/>
                <w:sz w:val="20"/>
                <w:lang w:val="en-US" w:bidi="th-TH"/>
              </w:rPr>
              <w:t>29.41</w:t>
            </w:r>
          </w:p>
        </w:tc>
        <w:tc>
          <w:tcPr>
            <w:tcW w:w="180" w:type="dxa"/>
            <w:shd w:val="clear" w:color="auto" w:fill="auto"/>
          </w:tcPr>
          <w:p w14:paraId="2C613873" w14:textId="77777777" w:rsidR="007A643C" w:rsidRPr="00B04EF2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  <w:shd w:val="clear" w:color="auto" w:fill="auto"/>
          </w:tcPr>
          <w:p w14:paraId="28BF533E" w14:textId="77777777" w:rsidR="007A643C" w:rsidRPr="00B04EF2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/>
              </w:rPr>
            </w:pPr>
            <w:r w:rsidRPr="00B04EF2">
              <w:rPr>
                <w:rFonts w:asciiTheme="majorBidi" w:hAnsiTheme="majorBidi" w:cstheme="majorBidi"/>
                <w:sz w:val="20"/>
                <w:lang w:val="en-US" w:bidi="th-TH"/>
              </w:rPr>
              <w:t>29.41</w:t>
            </w:r>
          </w:p>
        </w:tc>
        <w:tc>
          <w:tcPr>
            <w:tcW w:w="178" w:type="dxa"/>
            <w:shd w:val="clear" w:color="auto" w:fill="auto"/>
          </w:tcPr>
          <w:p w14:paraId="4EE94598" w14:textId="77777777" w:rsidR="007A643C" w:rsidRPr="00032763" w:rsidRDefault="007A643C" w:rsidP="007A643C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</w:tcPr>
          <w:p w14:paraId="661FAA6A" w14:textId="0F5D44FA" w:rsidR="007A643C" w:rsidRPr="00032763" w:rsidRDefault="00FD1B55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bidi="th-TH"/>
              </w:rPr>
            </w:pPr>
            <w:r w:rsidRPr="00032763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Pr="0003276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7</w:t>
            </w:r>
            <w:r w:rsidRPr="00032763">
              <w:rPr>
                <w:rFonts w:asciiTheme="majorBidi" w:hAnsiTheme="majorBidi" w:cstheme="majorBidi"/>
                <w:sz w:val="20"/>
                <w:lang w:val="en-US"/>
              </w:rPr>
              <w:t>1</w:t>
            </w:r>
          </w:p>
        </w:tc>
        <w:tc>
          <w:tcPr>
            <w:tcW w:w="189" w:type="dxa"/>
            <w:shd w:val="clear" w:color="auto" w:fill="auto"/>
          </w:tcPr>
          <w:p w14:paraId="67D9884F" w14:textId="77777777" w:rsidR="007A643C" w:rsidRPr="00032763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64" w:type="dxa"/>
            <w:shd w:val="clear" w:color="auto" w:fill="auto"/>
          </w:tcPr>
          <w:p w14:paraId="1F4F3CCE" w14:textId="77777777" w:rsidR="007A643C" w:rsidRPr="00032763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pacing w:val="-6"/>
                <w:sz w:val="20"/>
                <w:lang w:bidi="th-TH"/>
              </w:rPr>
            </w:pPr>
            <w:r w:rsidRPr="00032763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Pr="0003276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7</w:t>
            </w:r>
            <w:r w:rsidRPr="00032763">
              <w:rPr>
                <w:rFonts w:asciiTheme="majorBidi" w:hAnsiTheme="majorBidi" w:cstheme="majorBidi"/>
                <w:sz w:val="20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DDC7936" w14:textId="77777777" w:rsidR="007A643C" w:rsidRPr="00032763" w:rsidRDefault="007A643C" w:rsidP="007A643C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4E22E64E" w14:textId="1CDED995" w:rsidR="007A643C" w:rsidRPr="00443F6E" w:rsidRDefault="00FD1B55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32763">
              <w:rPr>
                <w:rFonts w:asciiTheme="majorBidi" w:hAnsiTheme="majorBidi" w:cstheme="majorBidi"/>
                <w:sz w:val="20"/>
                <w:lang w:val="en-US" w:bidi="th-TH"/>
              </w:rPr>
              <w:t>508,808</w:t>
            </w:r>
          </w:p>
        </w:tc>
        <w:tc>
          <w:tcPr>
            <w:tcW w:w="182" w:type="dxa"/>
            <w:shd w:val="clear" w:color="auto" w:fill="auto"/>
          </w:tcPr>
          <w:p w14:paraId="2BEA2870" w14:textId="77777777" w:rsidR="007A643C" w:rsidRPr="00032763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11E0BF4" w14:textId="77777777" w:rsidR="007A643C" w:rsidRPr="00032763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32763">
              <w:rPr>
                <w:rFonts w:asciiTheme="majorBidi" w:hAnsiTheme="majorBidi" w:cstheme="majorBidi"/>
                <w:sz w:val="20"/>
                <w:lang w:val="en-US" w:bidi="th-TH"/>
              </w:rPr>
              <w:t>508,808</w:t>
            </w:r>
          </w:p>
        </w:tc>
        <w:tc>
          <w:tcPr>
            <w:tcW w:w="180" w:type="dxa"/>
            <w:shd w:val="clear" w:color="auto" w:fill="auto"/>
          </w:tcPr>
          <w:p w14:paraId="08BD837C" w14:textId="77777777" w:rsidR="007A643C" w:rsidRPr="00032763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969D87A" w14:textId="5792B8AC" w:rsidR="007A643C" w:rsidRPr="00032763" w:rsidRDefault="00276948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486,212</w:t>
            </w:r>
          </w:p>
        </w:tc>
        <w:tc>
          <w:tcPr>
            <w:tcW w:w="183" w:type="dxa"/>
          </w:tcPr>
          <w:p w14:paraId="1CA2B583" w14:textId="77777777" w:rsidR="007A643C" w:rsidRPr="0050260C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  <w:vAlign w:val="bottom"/>
          </w:tcPr>
          <w:p w14:paraId="291A195D" w14:textId="77777777" w:rsidR="007A643C" w:rsidRPr="0050260C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>492,095</w:t>
            </w:r>
          </w:p>
        </w:tc>
      </w:tr>
      <w:tr w:rsidR="007A643C" w:rsidRPr="0050260C" w14:paraId="586E004B" w14:textId="77777777" w:rsidTr="00094C57">
        <w:trPr>
          <w:cantSplit/>
          <w:trHeight w:val="155"/>
          <w:tblHeader/>
        </w:trPr>
        <w:tc>
          <w:tcPr>
            <w:tcW w:w="2529" w:type="dxa"/>
            <w:vAlign w:val="bottom"/>
          </w:tcPr>
          <w:p w14:paraId="1D63A06A" w14:textId="77777777" w:rsidR="007A643C" w:rsidRPr="0050260C" w:rsidRDefault="007A643C" w:rsidP="007A643C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50260C">
              <w:rPr>
                <w:rFonts w:asciiTheme="majorBidi" w:hAnsiTheme="majorBidi" w:cstheme="majorBidi"/>
                <w:sz w:val="20"/>
                <w:szCs w:val="20"/>
              </w:rPr>
              <w:t>MyCloud</w:t>
            </w:r>
            <w:proofErr w:type="spellEnd"/>
            <w:r w:rsidRPr="0050260C">
              <w:rPr>
                <w:rFonts w:asciiTheme="majorBidi" w:hAnsiTheme="majorBidi" w:cstheme="majorBidi"/>
                <w:sz w:val="20"/>
                <w:szCs w:val="20"/>
              </w:rPr>
              <w:t xml:space="preserve"> Holdings Pte</w:t>
            </w: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. </w:t>
            </w:r>
            <w:r w:rsidRPr="0050260C">
              <w:rPr>
                <w:rFonts w:asciiTheme="majorBidi" w:hAnsiTheme="majorBidi" w:cstheme="majorBidi"/>
                <w:sz w:val="20"/>
                <w:szCs w:val="20"/>
              </w:rPr>
              <w:t>Ltd</w:t>
            </w: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890" w:type="dxa"/>
            <w:vAlign w:val="bottom"/>
          </w:tcPr>
          <w:p w14:paraId="120DBADB" w14:textId="77777777" w:rsidR="007A643C" w:rsidRPr="0050260C" w:rsidRDefault="007A643C" w:rsidP="007A643C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720" w:type="dxa"/>
            <w:vAlign w:val="bottom"/>
          </w:tcPr>
          <w:p w14:paraId="33C62DD0" w14:textId="77777777" w:rsidR="007A643C" w:rsidRPr="0050260C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สิงคโปร์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4D85EA0" w14:textId="491F4A0E" w:rsidR="007A643C" w:rsidRPr="00032763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032763">
              <w:rPr>
                <w:rFonts w:asciiTheme="majorBidi" w:hAnsiTheme="majorBidi" w:cstheme="majorBidi"/>
                <w:sz w:val="20"/>
                <w:lang w:val="en-US" w:bidi="th-TH"/>
              </w:rPr>
              <w:t>19</w:t>
            </w:r>
            <w:r w:rsidRPr="0003276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.</w:t>
            </w:r>
            <w:r w:rsidRPr="00032763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</w:p>
        </w:tc>
        <w:tc>
          <w:tcPr>
            <w:tcW w:w="180" w:type="dxa"/>
            <w:shd w:val="clear" w:color="auto" w:fill="auto"/>
          </w:tcPr>
          <w:p w14:paraId="0BB306B5" w14:textId="77777777" w:rsidR="007A643C" w:rsidRPr="00032763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E14F46A" w14:textId="77777777" w:rsidR="007A643C" w:rsidRPr="00032763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/>
              </w:rPr>
            </w:pPr>
            <w:r w:rsidRPr="00032763">
              <w:rPr>
                <w:rFonts w:asciiTheme="majorBidi" w:hAnsiTheme="majorBidi" w:cstheme="majorBidi"/>
                <w:sz w:val="20"/>
                <w:lang w:val="en-US" w:bidi="th-TH"/>
              </w:rPr>
              <w:t>19</w:t>
            </w:r>
            <w:r w:rsidRPr="0003276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.</w:t>
            </w:r>
            <w:r w:rsidRPr="00032763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</w:p>
        </w:tc>
        <w:tc>
          <w:tcPr>
            <w:tcW w:w="178" w:type="dxa"/>
            <w:shd w:val="clear" w:color="auto" w:fill="auto"/>
          </w:tcPr>
          <w:p w14:paraId="34F17C39" w14:textId="77777777" w:rsidR="007A643C" w:rsidRPr="00032763" w:rsidRDefault="007A643C" w:rsidP="007A643C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F3757F9" w14:textId="082BEFFC" w:rsidR="007A643C" w:rsidRPr="00032763" w:rsidRDefault="00FD1B55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bidi="th-TH"/>
              </w:rPr>
            </w:pPr>
            <w:r w:rsidRPr="00032763">
              <w:rPr>
                <w:rFonts w:asciiTheme="majorBidi" w:hAnsiTheme="majorBidi" w:cstheme="majorBidi"/>
                <w:sz w:val="20"/>
                <w:lang w:val="en-US"/>
              </w:rPr>
              <w:t>USD 9,495</w:t>
            </w:r>
          </w:p>
        </w:tc>
        <w:tc>
          <w:tcPr>
            <w:tcW w:w="189" w:type="dxa"/>
            <w:shd w:val="clear" w:color="auto" w:fill="auto"/>
          </w:tcPr>
          <w:p w14:paraId="7936A6F2" w14:textId="77777777" w:rsidR="007A643C" w:rsidRPr="00032763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0AF9AA9" w14:textId="77777777" w:rsidR="007A643C" w:rsidRPr="00034611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pacing w:val="-6"/>
                <w:sz w:val="20"/>
                <w:lang w:bidi="th-TH"/>
              </w:rPr>
            </w:pPr>
            <w:r w:rsidRPr="00034611">
              <w:rPr>
                <w:rFonts w:asciiTheme="majorBidi" w:hAnsiTheme="majorBidi" w:cstheme="majorBidi"/>
                <w:sz w:val="20"/>
                <w:lang w:val="en-US"/>
              </w:rPr>
              <w:t>USD 9,495</w:t>
            </w:r>
          </w:p>
        </w:tc>
        <w:tc>
          <w:tcPr>
            <w:tcW w:w="180" w:type="dxa"/>
            <w:shd w:val="clear" w:color="auto" w:fill="auto"/>
          </w:tcPr>
          <w:p w14:paraId="2BCD0BE7" w14:textId="77777777" w:rsidR="007A643C" w:rsidRPr="00034611" w:rsidRDefault="007A643C" w:rsidP="007A643C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744E73D5" w14:textId="2C4DEC6B" w:rsidR="007A643C" w:rsidRPr="00034611" w:rsidRDefault="00FD1B55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34611">
              <w:rPr>
                <w:rFonts w:asciiTheme="majorBidi" w:hAnsiTheme="majorBidi" w:cstheme="majorBidi"/>
                <w:sz w:val="20"/>
                <w:lang w:val="en-US" w:bidi="th-TH"/>
              </w:rPr>
              <w:t>213,608</w:t>
            </w:r>
          </w:p>
        </w:tc>
        <w:tc>
          <w:tcPr>
            <w:tcW w:w="182" w:type="dxa"/>
            <w:shd w:val="clear" w:color="auto" w:fill="auto"/>
          </w:tcPr>
          <w:p w14:paraId="00BEA732" w14:textId="77777777" w:rsidR="007A643C" w:rsidRPr="00034611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D20E389" w14:textId="77777777" w:rsidR="007A643C" w:rsidRPr="00034611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34611">
              <w:rPr>
                <w:rFonts w:asciiTheme="majorBidi" w:hAnsiTheme="majorBidi" w:cstheme="majorBidi"/>
                <w:sz w:val="20"/>
                <w:lang w:val="en-US" w:bidi="th-TH"/>
              </w:rPr>
              <w:t>213,608</w:t>
            </w:r>
          </w:p>
        </w:tc>
        <w:tc>
          <w:tcPr>
            <w:tcW w:w="180" w:type="dxa"/>
            <w:shd w:val="clear" w:color="auto" w:fill="auto"/>
          </w:tcPr>
          <w:p w14:paraId="61C5C55A" w14:textId="77777777" w:rsidR="007A643C" w:rsidRPr="00034611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B30F714" w14:textId="48EE9DB9" w:rsidR="007A643C" w:rsidRPr="00034611" w:rsidRDefault="002F60A2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34611">
              <w:rPr>
                <w:rFonts w:asciiTheme="majorBidi" w:hAnsiTheme="majorBidi" w:cstheme="majorBidi"/>
                <w:sz w:val="20"/>
                <w:lang w:val="en-US" w:bidi="th-TH"/>
              </w:rPr>
              <w:t>18</w:t>
            </w:r>
            <w:r w:rsidR="00332D2A">
              <w:rPr>
                <w:rFonts w:asciiTheme="majorBidi" w:hAnsiTheme="majorBidi" w:cstheme="majorBidi"/>
                <w:sz w:val="20"/>
                <w:lang w:val="en-US" w:bidi="th-TH"/>
              </w:rPr>
              <w:t>7,148</w:t>
            </w:r>
          </w:p>
        </w:tc>
        <w:tc>
          <w:tcPr>
            <w:tcW w:w="183" w:type="dxa"/>
          </w:tcPr>
          <w:p w14:paraId="2083B9A5" w14:textId="77777777" w:rsidR="007A643C" w:rsidRPr="00034611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  <w:vAlign w:val="bottom"/>
          </w:tcPr>
          <w:p w14:paraId="7875C0AF" w14:textId="77777777" w:rsidR="007A643C" w:rsidRPr="00034611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34611">
              <w:rPr>
                <w:rFonts w:asciiTheme="majorBidi" w:hAnsiTheme="majorBidi" w:cstheme="majorBidi"/>
                <w:sz w:val="20"/>
                <w:lang w:val="en-US" w:bidi="th-TH"/>
              </w:rPr>
              <w:t>190,</w:t>
            </w:r>
            <w:r w:rsidRPr="00034611">
              <w:rPr>
                <w:rFonts w:asciiTheme="majorBidi" w:hAnsiTheme="majorBidi" w:cstheme="majorBidi"/>
                <w:sz w:val="20"/>
              </w:rPr>
              <w:t>312</w:t>
            </w:r>
          </w:p>
        </w:tc>
      </w:tr>
      <w:tr w:rsidR="007A643C" w:rsidRPr="0050260C" w14:paraId="6C35D31B" w14:textId="77777777" w:rsidTr="00094C57">
        <w:trPr>
          <w:cantSplit/>
          <w:trHeight w:val="47"/>
          <w:tblHeader/>
        </w:trPr>
        <w:tc>
          <w:tcPr>
            <w:tcW w:w="2529" w:type="dxa"/>
          </w:tcPr>
          <w:p w14:paraId="0F0E2DDE" w14:textId="77777777" w:rsidR="007A643C" w:rsidRPr="0050260C" w:rsidRDefault="007A643C" w:rsidP="007A643C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</w:rPr>
              <w:t xml:space="preserve">China ASEAN Supply Chain </w:t>
            </w:r>
          </w:p>
          <w:p w14:paraId="2E02515A" w14:textId="77777777" w:rsidR="007A643C" w:rsidRPr="0050260C" w:rsidRDefault="007A643C" w:rsidP="007A643C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  <w:r w:rsidRPr="0050260C">
              <w:rPr>
                <w:rFonts w:asciiTheme="majorBidi" w:hAnsiTheme="majorBidi" w:cstheme="majorBidi"/>
                <w:sz w:val="20"/>
                <w:szCs w:val="20"/>
              </w:rPr>
              <w:t>Management Co., Ltd.</w:t>
            </w:r>
          </w:p>
        </w:tc>
        <w:tc>
          <w:tcPr>
            <w:tcW w:w="1890" w:type="dxa"/>
          </w:tcPr>
          <w:p w14:paraId="29F7A9E9" w14:textId="77777777" w:rsidR="007A643C" w:rsidRPr="0050260C" w:rsidRDefault="007A643C" w:rsidP="007A643C">
            <w:pPr>
              <w:tabs>
                <w:tab w:val="clear" w:pos="454"/>
                <w:tab w:val="left" w:pos="150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720" w:type="dxa"/>
          </w:tcPr>
          <w:p w14:paraId="1D3E1CAC" w14:textId="77777777" w:rsidR="007A643C" w:rsidRPr="0050260C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2DEC1D5" w14:textId="77777777" w:rsidR="007A643C" w:rsidRPr="0050260C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จีน</w:t>
            </w:r>
          </w:p>
        </w:tc>
        <w:tc>
          <w:tcPr>
            <w:tcW w:w="630" w:type="dxa"/>
            <w:shd w:val="clear" w:color="auto" w:fill="auto"/>
          </w:tcPr>
          <w:p w14:paraId="5068CFE7" w14:textId="77777777" w:rsidR="007A643C" w:rsidRPr="00032763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6BEEFEE" w14:textId="5FFCC26F" w:rsidR="007A643C" w:rsidRPr="00032763" w:rsidRDefault="007A643C" w:rsidP="007A6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49.00</w:t>
            </w:r>
          </w:p>
        </w:tc>
        <w:tc>
          <w:tcPr>
            <w:tcW w:w="180" w:type="dxa"/>
            <w:shd w:val="clear" w:color="auto" w:fill="auto"/>
          </w:tcPr>
          <w:p w14:paraId="46075880" w14:textId="77777777" w:rsidR="007A643C" w:rsidRPr="00032763" w:rsidRDefault="007A643C" w:rsidP="007A6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14:paraId="22DAF494" w14:textId="77777777" w:rsidR="007A643C" w:rsidRPr="00032763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4E58F95" w14:textId="77777777" w:rsidR="007A643C" w:rsidRPr="00032763" w:rsidRDefault="007A643C" w:rsidP="007A6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49.00</w:t>
            </w:r>
          </w:p>
        </w:tc>
        <w:tc>
          <w:tcPr>
            <w:tcW w:w="178" w:type="dxa"/>
            <w:shd w:val="clear" w:color="auto" w:fill="auto"/>
          </w:tcPr>
          <w:p w14:paraId="35C21B59" w14:textId="77777777" w:rsidR="007A643C" w:rsidRPr="00032763" w:rsidRDefault="007A643C" w:rsidP="007A643C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FFE81CA" w14:textId="18A23CC3" w:rsidR="007A643C" w:rsidRPr="00032763" w:rsidRDefault="00FD1B55" w:rsidP="007A6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CNY 25,000</w:t>
            </w:r>
          </w:p>
        </w:tc>
        <w:tc>
          <w:tcPr>
            <w:tcW w:w="189" w:type="dxa"/>
            <w:shd w:val="clear" w:color="auto" w:fill="auto"/>
          </w:tcPr>
          <w:p w14:paraId="61C62162" w14:textId="77777777" w:rsidR="007A643C" w:rsidRPr="00032763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left="-79" w:right="-8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8FBA850" w14:textId="77777777" w:rsidR="007A643C" w:rsidRPr="00032763" w:rsidRDefault="007A643C" w:rsidP="007A6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CNY 25,000</w:t>
            </w:r>
          </w:p>
        </w:tc>
        <w:tc>
          <w:tcPr>
            <w:tcW w:w="180" w:type="dxa"/>
            <w:shd w:val="clear" w:color="auto" w:fill="auto"/>
          </w:tcPr>
          <w:p w14:paraId="3974B445" w14:textId="77777777" w:rsidR="007A643C" w:rsidRPr="00032763" w:rsidRDefault="007A643C" w:rsidP="007A643C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4D347F2D" w14:textId="44737CB1" w:rsidR="007A643C" w:rsidRPr="00032763" w:rsidRDefault="00FD1B55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032763">
              <w:rPr>
                <w:rFonts w:asciiTheme="majorBidi" w:hAnsiTheme="majorBidi" w:cstheme="majorBidi"/>
                <w:sz w:val="20"/>
              </w:rPr>
              <w:t>90,545</w:t>
            </w:r>
          </w:p>
        </w:tc>
        <w:tc>
          <w:tcPr>
            <w:tcW w:w="182" w:type="dxa"/>
            <w:shd w:val="clear" w:color="auto" w:fill="auto"/>
          </w:tcPr>
          <w:p w14:paraId="71FFBF74" w14:textId="77777777" w:rsidR="007A643C" w:rsidRPr="00032763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B60CABC" w14:textId="77777777" w:rsidR="007A643C" w:rsidRPr="00032763" w:rsidRDefault="007A643C" w:rsidP="007A6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90,545</w:t>
            </w:r>
          </w:p>
        </w:tc>
        <w:tc>
          <w:tcPr>
            <w:tcW w:w="180" w:type="dxa"/>
            <w:shd w:val="clear" w:color="auto" w:fill="auto"/>
          </w:tcPr>
          <w:p w14:paraId="4B4E8967" w14:textId="77777777" w:rsidR="007A643C" w:rsidRPr="00032763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37" w:type="dxa"/>
            <w:shd w:val="clear" w:color="auto" w:fill="auto"/>
          </w:tcPr>
          <w:p w14:paraId="2EA55185" w14:textId="77777777" w:rsidR="007A643C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EFA1F0B" w14:textId="0FDDA1FC" w:rsidR="001770D4" w:rsidRPr="00032763" w:rsidRDefault="00A3352B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84,902</w:t>
            </w:r>
          </w:p>
        </w:tc>
        <w:tc>
          <w:tcPr>
            <w:tcW w:w="183" w:type="dxa"/>
          </w:tcPr>
          <w:p w14:paraId="7C85AEAD" w14:textId="77777777" w:rsidR="007A643C" w:rsidRPr="0050260C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</w:tcPr>
          <w:p w14:paraId="2F8B2034" w14:textId="77777777" w:rsidR="007A643C" w:rsidRPr="0050260C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75F4063" w14:textId="77777777" w:rsidR="007A643C" w:rsidRPr="0050260C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sz w:val="20"/>
              </w:rPr>
            </w:pPr>
            <w:r w:rsidRPr="0050260C">
              <w:rPr>
                <w:rFonts w:asciiTheme="majorBidi" w:hAnsiTheme="majorBidi" w:cstheme="majorBidi"/>
                <w:sz w:val="20"/>
              </w:rPr>
              <w:t>86,770</w:t>
            </w:r>
          </w:p>
        </w:tc>
      </w:tr>
      <w:tr w:rsidR="007A643C" w:rsidRPr="0050260C" w14:paraId="23EE3CFB" w14:textId="77777777" w:rsidTr="00094C57">
        <w:trPr>
          <w:cantSplit/>
          <w:trHeight w:val="47"/>
          <w:tblHeader/>
        </w:trPr>
        <w:tc>
          <w:tcPr>
            <w:tcW w:w="2529" w:type="dxa"/>
          </w:tcPr>
          <w:p w14:paraId="67F0950A" w14:textId="77777777" w:rsidR="007A643C" w:rsidRPr="0050260C" w:rsidRDefault="007A643C" w:rsidP="007A643C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เอสซีจี นิชิเร โลจิสติกส์ จำกัด</w:t>
            </w:r>
          </w:p>
        </w:tc>
        <w:tc>
          <w:tcPr>
            <w:tcW w:w="1890" w:type="dxa"/>
          </w:tcPr>
          <w:p w14:paraId="13927F92" w14:textId="77777777" w:rsidR="007A643C" w:rsidRPr="0050260C" w:rsidRDefault="007A643C" w:rsidP="007A643C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ให้บริการรับฝากสินค้าแช่แข็ง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</w:t>
            </w: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ในห้องเย็น</w:t>
            </w:r>
          </w:p>
        </w:tc>
        <w:tc>
          <w:tcPr>
            <w:tcW w:w="720" w:type="dxa"/>
          </w:tcPr>
          <w:p w14:paraId="7634BCD5" w14:textId="77777777" w:rsidR="007A643C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03D2B71" w14:textId="77777777" w:rsidR="007A643C" w:rsidRPr="0050260C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7EBBFD47" w14:textId="77777777" w:rsidR="007A643C" w:rsidRDefault="007A643C" w:rsidP="007A6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08D0F72" w14:textId="0CF08EA6" w:rsidR="007A643C" w:rsidRPr="00032763" w:rsidRDefault="007A643C" w:rsidP="007A6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48.90</w:t>
            </w:r>
          </w:p>
        </w:tc>
        <w:tc>
          <w:tcPr>
            <w:tcW w:w="180" w:type="dxa"/>
            <w:shd w:val="clear" w:color="auto" w:fill="auto"/>
          </w:tcPr>
          <w:p w14:paraId="2E96628E" w14:textId="77777777" w:rsidR="007A643C" w:rsidRPr="00032763" w:rsidRDefault="007A643C" w:rsidP="007A6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14:paraId="5A4FA8C4" w14:textId="77777777" w:rsidR="007A643C" w:rsidRDefault="007A643C" w:rsidP="007A6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D0A5679" w14:textId="77777777" w:rsidR="007A643C" w:rsidRPr="00032763" w:rsidRDefault="007A643C" w:rsidP="007A6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48.90</w:t>
            </w:r>
          </w:p>
        </w:tc>
        <w:tc>
          <w:tcPr>
            <w:tcW w:w="178" w:type="dxa"/>
            <w:shd w:val="clear" w:color="auto" w:fill="auto"/>
          </w:tcPr>
          <w:p w14:paraId="50A42FAE" w14:textId="77777777" w:rsidR="007A643C" w:rsidRPr="00032763" w:rsidRDefault="007A643C" w:rsidP="007A643C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5C60A3D" w14:textId="2301D0BF" w:rsidR="007A643C" w:rsidRPr="00032763" w:rsidRDefault="00FD1B55" w:rsidP="007A6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THB 803,068</w:t>
            </w:r>
          </w:p>
        </w:tc>
        <w:tc>
          <w:tcPr>
            <w:tcW w:w="189" w:type="dxa"/>
            <w:shd w:val="clear" w:color="auto" w:fill="auto"/>
          </w:tcPr>
          <w:p w14:paraId="5983B2CE" w14:textId="77777777" w:rsidR="007A643C" w:rsidRPr="00032763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left="-79" w:right="-8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C6F7136" w14:textId="77777777" w:rsidR="007A643C" w:rsidRPr="00032763" w:rsidRDefault="007A643C" w:rsidP="007A6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THB 803,068</w:t>
            </w:r>
          </w:p>
        </w:tc>
        <w:tc>
          <w:tcPr>
            <w:tcW w:w="180" w:type="dxa"/>
            <w:shd w:val="clear" w:color="auto" w:fill="auto"/>
          </w:tcPr>
          <w:p w14:paraId="4A56FF6E" w14:textId="77777777" w:rsidR="007A643C" w:rsidRPr="00032763" w:rsidRDefault="007A643C" w:rsidP="007A643C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0691FE80" w14:textId="1D837881" w:rsidR="007A643C" w:rsidRPr="00032763" w:rsidRDefault="00FD1B55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032763">
              <w:rPr>
                <w:rFonts w:asciiTheme="majorBidi" w:hAnsiTheme="majorBidi" w:cstheme="majorBidi"/>
                <w:sz w:val="20"/>
              </w:rPr>
              <w:t>392,700</w:t>
            </w:r>
          </w:p>
        </w:tc>
        <w:tc>
          <w:tcPr>
            <w:tcW w:w="182" w:type="dxa"/>
            <w:shd w:val="clear" w:color="auto" w:fill="auto"/>
          </w:tcPr>
          <w:p w14:paraId="29DD1851" w14:textId="77777777" w:rsidR="007A643C" w:rsidRPr="00032763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1FAAE86" w14:textId="77777777" w:rsidR="007A643C" w:rsidRPr="00032763" w:rsidRDefault="007A643C" w:rsidP="007A6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392,700</w:t>
            </w:r>
          </w:p>
        </w:tc>
        <w:tc>
          <w:tcPr>
            <w:tcW w:w="180" w:type="dxa"/>
            <w:shd w:val="clear" w:color="auto" w:fill="auto"/>
          </w:tcPr>
          <w:p w14:paraId="29060F04" w14:textId="77777777" w:rsidR="007A643C" w:rsidRPr="00032763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37" w:type="dxa"/>
            <w:shd w:val="clear" w:color="auto" w:fill="auto"/>
          </w:tcPr>
          <w:p w14:paraId="2675C6D7" w14:textId="77777777" w:rsidR="007A643C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BE7B3AE" w14:textId="554922C9" w:rsidR="001770D4" w:rsidRPr="00032763" w:rsidRDefault="00F2663B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458,392</w:t>
            </w:r>
          </w:p>
        </w:tc>
        <w:tc>
          <w:tcPr>
            <w:tcW w:w="183" w:type="dxa"/>
          </w:tcPr>
          <w:p w14:paraId="12E4F002" w14:textId="77777777" w:rsidR="007A643C" w:rsidRPr="0050260C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</w:tcPr>
          <w:p w14:paraId="73D82F60" w14:textId="77777777" w:rsidR="007A643C" w:rsidRDefault="007A643C" w:rsidP="007A6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79E6DFC" w14:textId="77777777" w:rsidR="007A643C" w:rsidRPr="00DA143B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DA143B">
              <w:rPr>
                <w:rFonts w:asciiTheme="majorBidi" w:hAnsiTheme="majorBidi" w:cstheme="majorBidi"/>
                <w:sz w:val="20"/>
              </w:rPr>
              <w:t>451,178</w:t>
            </w:r>
          </w:p>
        </w:tc>
      </w:tr>
      <w:tr w:rsidR="007A643C" w:rsidRPr="0050260C" w14:paraId="56CB4670" w14:textId="77777777" w:rsidTr="00094C57">
        <w:trPr>
          <w:cantSplit/>
          <w:trHeight w:val="458"/>
          <w:tblHeader/>
        </w:trPr>
        <w:tc>
          <w:tcPr>
            <w:tcW w:w="2529" w:type="dxa"/>
          </w:tcPr>
          <w:p w14:paraId="05A63A43" w14:textId="77777777" w:rsidR="007A643C" w:rsidRDefault="007A643C" w:rsidP="007A643C">
            <w:pPr>
              <w:spacing w:line="240" w:lineRule="exact"/>
              <w:rPr>
                <w:rFonts w:asciiTheme="majorBidi" w:hAnsiTheme="majorBidi" w:cs="Angsana New"/>
                <w:sz w:val="20"/>
                <w:szCs w:val="20"/>
              </w:rPr>
            </w:pP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บริษัท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เอเชีย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เน็ตเวิร์ค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อินเตอร์</w:t>
            </w:r>
          </w:p>
          <w:p w14:paraId="5515BDFB" w14:textId="77777777" w:rsidR="007A643C" w:rsidRPr="00055638" w:rsidRDefault="007A643C" w:rsidP="007A643C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 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เนชั่นแนล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จำกัด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(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มหาชน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  <w:r>
              <w:rPr>
                <w:rFonts w:asciiTheme="majorBidi" w:hAnsiTheme="majorBidi" w:cs="Angsana New"/>
                <w:sz w:val="20"/>
                <w:szCs w:val="20"/>
              </w:rPr>
              <w:t xml:space="preserve"> (“ANI”)</w:t>
            </w:r>
          </w:p>
        </w:tc>
        <w:tc>
          <w:tcPr>
            <w:tcW w:w="1890" w:type="dxa"/>
          </w:tcPr>
          <w:p w14:paraId="3E263561" w14:textId="77777777" w:rsidR="007A643C" w:rsidRPr="00055638" w:rsidRDefault="007A643C" w:rsidP="007A643C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055638">
              <w:rPr>
                <w:rFonts w:asciiTheme="majorBidi" w:hAnsiTheme="majorBidi" w:cstheme="majorBidi"/>
                <w:sz w:val="20"/>
                <w:szCs w:val="20"/>
              </w:rPr>
              <w:t>ให้บริการเป็นตัวแทนขายระวาง</w:t>
            </w:r>
            <w:proofErr w:type="spellEnd"/>
          </w:p>
          <w:p w14:paraId="5ADA92FE" w14:textId="77777777" w:rsidR="007A643C" w:rsidRPr="00055638" w:rsidRDefault="007A643C" w:rsidP="007A643C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5563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proofErr w:type="spellStart"/>
            <w:r w:rsidRPr="00055638">
              <w:rPr>
                <w:rFonts w:asciiTheme="majorBidi" w:hAnsiTheme="majorBidi" w:cstheme="majorBidi"/>
                <w:sz w:val="20"/>
                <w:szCs w:val="20"/>
              </w:rPr>
              <w:t>สินค้าสายการบิน</w:t>
            </w:r>
            <w:proofErr w:type="spellEnd"/>
            <w:r w:rsidRPr="00055638">
              <w:rPr>
                <w:rFonts w:asciiTheme="majorBidi" w:hAnsiTheme="majorBidi" w:cstheme="majorBidi"/>
                <w:sz w:val="20"/>
                <w:szCs w:val="20"/>
              </w:rPr>
              <w:t xml:space="preserve"> (Cargo)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</w:t>
            </w:r>
            <w:proofErr w:type="spellStart"/>
            <w:r w:rsidRPr="00055638">
              <w:rPr>
                <w:rFonts w:asciiTheme="majorBidi" w:hAnsiTheme="majorBidi" w:cstheme="majorBidi"/>
                <w:sz w:val="20"/>
                <w:szCs w:val="20"/>
              </w:rPr>
              <w:t>ทั้งในประเทศและระหว่าง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</w:t>
            </w:r>
            <w:proofErr w:type="spellStart"/>
            <w:r w:rsidRPr="00055638">
              <w:rPr>
                <w:rFonts w:asciiTheme="majorBidi" w:hAnsiTheme="majorBidi" w:cstheme="majorBidi"/>
                <w:sz w:val="20"/>
                <w:szCs w:val="20"/>
              </w:rPr>
              <w:t>ประเทศ</w:t>
            </w:r>
            <w:proofErr w:type="spellEnd"/>
          </w:p>
        </w:tc>
        <w:tc>
          <w:tcPr>
            <w:tcW w:w="720" w:type="dxa"/>
          </w:tcPr>
          <w:p w14:paraId="0E46026D" w14:textId="77777777" w:rsidR="007A643C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sz w:val="20"/>
              </w:rPr>
            </w:pPr>
            <w:r w:rsidRPr="00055638">
              <w:rPr>
                <w:sz w:val="20"/>
              </w:rPr>
              <w:br/>
            </w:r>
          </w:p>
          <w:p w14:paraId="2ED7D582" w14:textId="77777777" w:rsidR="007A643C" w:rsidRPr="00055638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5638">
              <w:rPr>
                <w:sz w:val="20"/>
              </w:rPr>
              <w:br/>
            </w:r>
            <w:proofErr w:type="spellStart"/>
            <w:r w:rsidRPr="00055638">
              <w:rPr>
                <w:rFonts w:asciiTheme="majorBidi" w:hAnsiTheme="majorBidi" w:cstheme="majorBidi"/>
                <w:sz w:val="20"/>
                <w:lang w:bidi="th-TH"/>
              </w:rPr>
              <w:t>ไทย</w:t>
            </w:r>
            <w:proofErr w:type="spellEnd"/>
          </w:p>
        </w:tc>
        <w:tc>
          <w:tcPr>
            <w:tcW w:w="630" w:type="dxa"/>
            <w:shd w:val="clear" w:color="auto" w:fill="auto"/>
          </w:tcPr>
          <w:p w14:paraId="319CDB02" w14:textId="77777777" w:rsidR="007A643C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5061FA9" w14:textId="77777777" w:rsidR="007A643C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349308F" w14:textId="77777777" w:rsidR="007A643C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A187EE5" w14:textId="00B91D44" w:rsidR="007A643C" w:rsidRPr="00032763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20.12</w:t>
            </w:r>
          </w:p>
        </w:tc>
        <w:tc>
          <w:tcPr>
            <w:tcW w:w="180" w:type="dxa"/>
            <w:shd w:val="clear" w:color="auto" w:fill="auto"/>
          </w:tcPr>
          <w:p w14:paraId="28C8F4DA" w14:textId="77777777" w:rsidR="007A643C" w:rsidRPr="00032763" w:rsidRDefault="007A643C" w:rsidP="007A643C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14:paraId="40662AFC" w14:textId="77777777" w:rsidR="007A643C" w:rsidRDefault="007A643C" w:rsidP="007A643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32763">
              <w:rPr>
                <w:sz w:val="20"/>
                <w:szCs w:val="20"/>
              </w:rPr>
              <w:br/>
            </w:r>
          </w:p>
          <w:p w14:paraId="2A8BCC95" w14:textId="77777777" w:rsidR="007A643C" w:rsidRPr="00032763" w:rsidRDefault="007A643C" w:rsidP="007A643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sz w:val="20"/>
                <w:szCs w:val="20"/>
              </w:rPr>
              <w:br/>
            </w:r>
            <w:r w:rsidRPr="000327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0342B19" w14:textId="77777777" w:rsidR="007A643C" w:rsidRPr="00032763" w:rsidRDefault="007A643C" w:rsidP="007A643C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C66360B" w14:textId="64BC80B4" w:rsidR="007A643C" w:rsidRPr="00586644" w:rsidRDefault="00FD1B55" w:rsidP="007A643C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86644">
              <w:rPr>
                <w:rFonts w:asciiTheme="majorBidi" w:hAnsiTheme="majorBidi" w:cstheme="majorBidi"/>
                <w:sz w:val="20"/>
                <w:szCs w:val="20"/>
              </w:rPr>
              <w:t>THB 924,000</w:t>
            </w:r>
          </w:p>
        </w:tc>
        <w:tc>
          <w:tcPr>
            <w:tcW w:w="189" w:type="dxa"/>
            <w:shd w:val="clear" w:color="auto" w:fill="auto"/>
          </w:tcPr>
          <w:p w14:paraId="78344DA3" w14:textId="77777777" w:rsidR="007A643C" w:rsidRPr="00586644" w:rsidRDefault="007A643C" w:rsidP="007A643C">
            <w:pPr>
              <w:pStyle w:val="acctfourfigures"/>
              <w:spacing w:line="240" w:lineRule="exact"/>
              <w:jc w:val="both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99359FC" w14:textId="77777777" w:rsidR="007A643C" w:rsidRPr="00586644" w:rsidRDefault="007A643C" w:rsidP="007A643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8664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EFBE15" w14:textId="77777777" w:rsidR="007A643C" w:rsidRPr="00586644" w:rsidRDefault="007A643C" w:rsidP="007A643C">
            <w:pPr>
              <w:pStyle w:val="acctfourfigures"/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2C5C2BE8" w14:textId="3F71FED7" w:rsidR="007A643C" w:rsidRPr="00586644" w:rsidRDefault="000B7094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586644">
              <w:rPr>
                <w:rFonts w:asciiTheme="majorBidi" w:hAnsiTheme="majorBidi" w:cstheme="majorBidi"/>
                <w:sz w:val="20"/>
              </w:rPr>
              <w:t>2,421,526</w:t>
            </w:r>
          </w:p>
        </w:tc>
        <w:tc>
          <w:tcPr>
            <w:tcW w:w="182" w:type="dxa"/>
            <w:shd w:val="clear" w:color="auto" w:fill="auto"/>
          </w:tcPr>
          <w:p w14:paraId="670D3BEB" w14:textId="77777777" w:rsidR="007A643C" w:rsidRPr="00586644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both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1C0A202" w14:textId="77777777" w:rsidR="007A643C" w:rsidRPr="00586644" w:rsidRDefault="007A643C" w:rsidP="007A643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8664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13CEF6" w14:textId="77777777" w:rsidR="007A643C" w:rsidRPr="00586644" w:rsidRDefault="007A643C" w:rsidP="007A643C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37" w:type="dxa"/>
            <w:shd w:val="clear" w:color="auto" w:fill="auto"/>
          </w:tcPr>
          <w:p w14:paraId="66BD9618" w14:textId="77777777" w:rsidR="007A643C" w:rsidRPr="00F06201" w:rsidRDefault="007A643C" w:rsidP="007A643C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17D4321" w14:textId="77777777" w:rsidR="008A239A" w:rsidRPr="00F06201" w:rsidRDefault="008A239A" w:rsidP="007A643C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D896C39" w14:textId="77777777" w:rsidR="008A239A" w:rsidRPr="00F06201" w:rsidRDefault="008A239A" w:rsidP="007A643C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70D4F1B" w14:textId="4D2B50D2" w:rsidR="008A239A" w:rsidRPr="00F06201" w:rsidRDefault="00A3352B" w:rsidP="007A643C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06201">
              <w:rPr>
                <w:rFonts w:asciiTheme="majorBidi" w:hAnsiTheme="majorBidi" w:cstheme="majorBidi"/>
                <w:sz w:val="20"/>
                <w:lang w:val="en-US" w:bidi="th-TH"/>
              </w:rPr>
              <w:t>2,456,582</w:t>
            </w:r>
          </w:p>
        </w:tc>
        <w:tc>
          <w:tcPr>
            <w:tcW w:w="183" w:type="dxa"/>
          </w:tcPr>
          <w:p w14:paraId="64A0987F" w14:textId="77777777" w:rsidR="007A643C" w:rsidRPr="00586644" w:rsidRDefault="007A643C" w:rsidP="007A643C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</w:tcPr>
          <w:p w14:paraId="00072A3D" w14:textId="77777777" w:rsidR="007A643C" w:rsidRPr="00586644" w:rsidRDefault="007A643C" w:rsidP="007A643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86644">
              <w:rPr>
                <w:sz w:val="20"/>
                <w:szCs w:val="20"/>
              </w:rPr>
              <w:br/>
            </w:r>
          </w:p>
          <w:p w14:paraId="2DEC216E" w14:textId="77777777" w:rsidR="007A643C" w:rsidRPr="00586644" w:rsidRDefault="007A643C" w:rsidP="007A643C">
            <w:pPr>
              <w:tabs>
                <w:tab w:val="clear" w:pos="227"/>
                <w:tab w:val="clear" w:pos="454"/>
                <w:tab w:val="clear" w:pos="68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86644">
              <w:rPr>
                <w:sz w:val="20"/>
                <w:szCs w:val="20"/>
              </w:rPr>
              <w:br/>
            </w:r>
            <w:r w:rsidRPr="0058664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A643C" w:rsidRPr="0050260C" w14:paraId="280CB1C8" w14:textId="77777777" w:rsidTr="00094C57">
        <w:trPr>
          <w:cantSplit/>
          <w:trHeight w:val="245"/>
          <w:tblHeader/>
        </w:trPr>
        <w:tc>
          <w:tcPr>
            <w:tcW w:w="2529" w:type="dxa"/>
          </w:tcPr>
          <w:p w14:paraId="4F5A171F" w14:textId="77777777" w:rsidR="007A643C" w:rsidRPr="00055638" w:rsidRDefault="007A643C" w:rsidP="007A643C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55638">
              <w:rPr>
                <w:rFonts w:asciiTheme="majorBidi" w:hAnsiTheme="majorBidi" w:cstheme="majorBidi"/>
                <w:sz w:val="20"/>
                <w:szCs w:val="20"/>
              </w:rPr>
              <w:t xml:space="preserve">Swift Haulage </w:t>
            </w:r>
            <w:proofErr w:type="spellStart"/>
            <w:r w:rsidRPr="00055638">
              <w:rPr>
                <w:rFonts w:asciiTheme="majorBidi" w:hAnsiTheme="majorBidi" w:cstheme="majorBidi"/>
                <w:sz w:val="20"/>
                <w:szCs w:val="20"/>
              </w:rPr>
              <w:t>Berhad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(“Swift”)</w:t>
            </w:r>
          </w:p>
        </w:tc>
        <w:tc>
          <w:tcPr>
            <w:tcW w:w="1890" w:type="dxa"/>
          </w:tcPr>
          <w:p w14:paraId="4E35D155" w14:textId="77777777" w:rsidR="007A643C" w:rsidRPr="00055638" w:rsidRDefault="007A643C" w:rsidP="007A643C">
            <w:pPr>
              <w:tabs>
                <w:tab w:val="clear" w:pos="1871"/>
                <w:tab w:val="left" w:pos="179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055638">
              <w:rPr>
                <w:rFonts w:asciiTheme="majorBidi" w:hAnsiTheme="majorBidi" w:cstheme="majorBidi"/>
                <w:sz w:val="20"/>
                <w:szCs w:val="20"/>
              </w:rPr>
              <w:t>ให้บริการโลจิสติกส์แบบครบ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</w:t>
            </w:r>
            <w:proofErr w:type="spellStart"/>
            <w:r w:rsidRPr="00055638">
              <w:rPr>
                <w:rFonts w:asciiTheme="majorBidi" w:hAnsiTheme="majorBidi" w:cstheme="majorBidi"/>
                <w:sz w:val="20"/>
                <w:szCs w:val="20"/>
              </w:rPr>
              <w:t>วงจร</w:t>
            </w:r>
            <w:proofErr w:type="spellEnd"/>
          </w:p>
        </w:tc>
        <w:tc>
          <w:tcPr>
            <w:tcW w:w="720" w:type="dxa"/>
          </w:tcPr>
          <w:p w14:paraId="01AC9841" w14:textId="77777777" w:rsidR="007A643C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5599814" w14:textId="77777777" w:rsidR="007A643C" w:rsidRPr="00055638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proofErr w:type="spellStart"/>
            <w:r w:rsidRPr="00055638">
              <w:rPr>
                <w:rFonts w:asciiTheme="majorBidi" w:hAnsiTheme="majorBidi" w:cstheme="majorBidi"/>
                <w:sz w:val="20"/>
                <w:lang w:bidi="th-TH"/>
              </w:rPr>
              <w:t>มาเลเซีย</w:t>
            </w:r>
            <w:proofErr w:type="spellEnd"/>
          </w:p>
        </w:tc>
        <w:tc>
          <w:tcPr>
            <w:tcW w:w="630" w:type="dxa"/>
            <w:shd w:val="clear" w:color="auto" w:fill="auto"/>
          </w:tcPr>
          <w:p w14:paraId="34F226EC" w14:textId="77777777" w:rsidR="007A643C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DC97CC1" w14:textId="42DD2D15" w:rsidR="007A643C" w:rsidRPr="00032763" w:rsidRDefault="007A643C" w:rsidP="007A643C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20.44</w:t>
            </w:r>
          </w:p>
        </w:tc>
        <w:tc>
          <w:tcPr>
            <w:tcW w:w="180" w:type="dxa"/>
            <w:shd w:val="clear" w:color="auto" w:fill="auto"/>
          </w:tcPr>
          <w:p w14:paraId="15C3DB52" w14:textId="77777777" w:rsidR="007A643C" w:rsidRPr="00032763" w:rsidRDefault="007A643C" w:rsidP="007A643C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14:paraId="15C19F26" w14:textId="77777777" w:rsidR="007A643C" w:rsidRDefault="007A643C" w:rsidP="007A643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0033DC9" w14:textId="77777777" w:rsidR="007A643C" w:rsidRPr="00032763" w:rsidRDefault="007A643C" w:rsidP="007A643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7661EB6" w14:textId="77777777" w:rsidR="007A643C" w:rsidRPr="00032763" w:rsidRDefault="007A643C" w:rsidP="007A643C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3B50C08" w14:textId="48AFE51E" w:rsidR="007A643C" w:rsidRPr="00586644" w:rsidRDefault="00FD1B55" w:rsidP="007A643C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5866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MYR 38</w:t>
            </w:r>
            <w:r w:rsidR="00586644" w:rsidRPr="005866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</w:t>
            </w:r>
            <w:r w:rsidRPr="005866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="00586644" w:rsidRPr="00586644">
              <w:rPr>
                <w:rFonts w:asciiTheme="majorBidi" w:hAnsiTheme="majorBidi" w:cstheme="majorBidi"/>
                <w:sz w:val="20"/>
                <w:szCs w:val="20"/>
                <w:lang w:val="en-GB"/>
              </w:rPr>
              <w:t>496</w:t>
            </w:r>
          </w:p>
        </w:tc>
        <w:tc>
          <w:tcPr>
            <w:tcW w:w="189" w:type="dxa"/>
            <w:shd w:val="clear" w:color="auto" w:fill="auto"/>
          </w:tcPr>
          <w:p w14:paraId="539B2F33" w14:textId="77777777" w:rsidR="007A643C" w:rsidRPr="00586644" w:rsidRDefault="007A643C" w:rsidP="007A643C">
            <w:pPr>
              <w:pStyle w:val="acctfourfigures"/>
              <w:spacing w:line="240" w:lineRule="exact"/>
              <w:jc w:val="both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36E9C63" w14:textId="77777777" w:rsidR="007A643C" w:rsidRPr="00586644" w:rsidRDefault="007A643C" w:rsidP="007A643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8664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7221CF" w14:textId="77777777" w:rsidR="007A643C" w:rsidRPr="00586644" w:rsidRDefault="007A643C" w:rsidP="007A643C">
            <w:pPr>
              <w:pStyle w:val="acctfourfigures"/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7E39B" w14:textId="3F2A6625" w:rsidR="007A643C" w:rsidRPr="00586644" w:rsidRDefault="000B7094" w:rsidP="007A643C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86644">
              <w:rPr>
                <w:rFonts w:asciiTheme="majorBidi" w:hAnsiTheme="majorBidi" w:cstheme="majorBidi"/>
                <w:sz w:val="20"/>
              </w:rPr>
              <w:t>864,914</w:t>
            </w:r>
          </w:p>
        </w:tc>
        <w:tc>
          <w:tcPr>
            <w:tcW w:w="182" w:type="dxa"/>
            <w:shd w:val="clear" w:color="auto" w:fill="auto"/>
          </w:tcPr>
          <w:p w14:paraId="6633903E" w14:textId="77777777" w:rsidR="007A643C" w:rsidRPr="00586644" w:rsidRDefault="007A643C" w:rsidP="007A643C">
            <w:pPr>
              <w:pStyle w:val="acctfourfigures"/>
              <w:spacing w:line="240" w:lineRule="exact"/>
              <w:jc w:val="both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179AE" w14:textId="77777777" w:rsidR="007A643C" w:rsidRPr="00586644" w:rsidRDefault="007A643C" w:rsidP="007A643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8664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15FC46" w14:textId="77777777" w:rsidR="007A643C" w:rsidRPr="00586644" w:rsidRDefault="007A643C" w:rsidP="007A643C">
            <w:pPr>
              <w:pStyle w:val="acctfourfigures"/>
              <w:spacing w:line="240" w:lineRule="exact"/>
              <w:ind w:right="8"/>
              <w:jc w:val="both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4CB1A193" w14:textId="77777777" w:rsidR="007A643C" w:rsidRPr="00F06201" w:rsidRDefault="007A643C" w:rsidP="007A643C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7DE67D1" w14:textId="27898924" w:rsidR="00B66ADB" w:rsidRPr="00F06201" w:rsidRDefault="00A3352B" w:rsidP="007A643C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06201">
              <w:rPr>
                <w:rFonts w:asciiTheme="majorBidi" w:hAnsiTheme="majorBidi" w:cstheme="majorBidi"/>
                <w:sz w:val="20"/>
                <w:lang w:val="en-US" w:bidi="th-TH"/>
              </w:rPr>
              <w:t>1,</w:t>
            </w:r>
            <w:r w:rsidR="003D730C">
              <w:rPr>
                <w:rFonts w:asciiTheme="majorBidi" w:hAnsiTheme="majorBidi" w:cstheme="majorBidi"/>
                <w:sz w:val="20"/>
                <w:lang w:val="en-US" w:bidi="th-TH"/>
              </w:rPr>
              <w:t>485,434</w:t>
            </w:r>
          </w:p>
        </w:tc>
        <w:tc>
          <w:tcPr>
            <w:tcW w:w="183" w:type="dxa"/>
          </w:tcPr>
          <w:p w14:paraId="4A4174E6" w14:textId="77777777" w:rsidR="007A643C" w:rsidRPr="00586644" w:rsidRDefault="007A643C" w:rsidP="007A643C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4C2E6954" w14:textId="77777777" w:rsidR="007A643C" w:rsidRPr="00586644" w:rsidRDefault="007A643C" w:rsidP="007A643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B8BAA30" w14:textId="77777777" w:rsidR="007A643C" w:rsidRPr="00586644" w:rsidRDefault="007A643C" w:rsidP="007A643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8664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A643C" w:rsidRPr="00D25481" w14:paraId="3EC22B61" w14:textId="77777777" w:rsidTr="00094C57">
        <w:trPr>
          <w:cantSplit/>
          <w:trHeight w:val="47"/>
          <w:tblHeader/>
        </w:trPr>
        <w:tc>
          <w:tcPr>
            <w:tcW w:w="2529" w:type="dxa"/>
          </w:tcPr>
          <w:p w14:paraId="0A0CFDEE" w14:textId="77777777" w:rsidR="007A643C" w:rsidRPr="0050260C" w:rsidRDefault="007A643C" w:rsidP="007A643C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2F7656BF" w14:textId="77777777" w:rsidR="007A643C" w:rsidRPr="0050260C" w:rsidRDefault="007A643C" w:rsidP="007A643C">
            <w:pPr>
              <w:tabs>
                <w:tab w:val="clear" w:pos="454"/>
                <w:tab w:val="left" w:pos="150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9EABB92" w14:textId="77777777" w:rsidR="007A643C" w:rsidRPr="0050260C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D2AB63D" w14:textId="77777777" w:rsidR="007A643C" w:rsidRPr="0050260C" w:rsidRDefault="007A643C" w:rsidP="007A6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1A9E3913" w14:textId="77777777" w:rsidR="007A643C" w:rsidRPr="0050260C" w:rsidRDefault="007A643C" w:rsidP="007A6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</w:tcPr>
          <w:p w14:paraId="43004B92" w14:textId="77777777" w:rsidR="007A643C" w:rsidRPr="0050260C" w:rsidRDefault="007A643C" w:rsidP="007A6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7D5FE652" w14:textId="77777777" w:rsidR="007A643C" w:rsidRPr="0050260C" w:rsidRDefault="007A643C" w:rsidP="007A643C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</w:tcPr>
          <w:p w14:paraId="6313C02A" w14:textId="77777777" w:rsidR="007A643C" w:rsidRPr="0050260C" w:rsidRDefault="007A643C" w:rsidP="007A643C">
            <w:pPr>
              <w:pStyle w:val="acctfourfigures"/>
              <w:tabs>
                <w:tab w:val="clear" w:pos="765"/>
                <w:tab w:val="decimal" w:pos="925"/>
                <w:tab w:val="decimal" w:pos="996"/>
              </w:tabs>
              <w:spacing w:line="24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9" w:type="dxa"/>
          </w:tcPr>
          <w:p w14:paraId="07BFE626" w14:textId="77777777" w:rsidR="007A643C" w:rsidRPr="0050260C" w:rsidRDefault="007A643C" w:rsidP="007A643C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4" w:type="dxa"/>
          </w:tcPr>
          <w:p w14:paraId="67ECFFF1" w14:textId="77777777" w:rsidR="007A643C" w:rsidRPr="0050260C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A23ACFA" w14:textId="77777777" w:rsidR="007A643C" w:rsidRPr="0050260C" w:rsidRDefault="007A643C" w:rsidP="007A643C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15AF9FEE" w14:textId="79AB87D5" w:rsidR="007A643C" w:rsidRPr="002B0C67" w:rsidRDefault="00FF238F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5,7</w:t>
            </w:r>
            <w:r w:rsidR="00DE1F79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="00DE1F79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743</w:t>
            </w:r>
          </w:p>
        </w:tc>
        <w:tc>
          <w:tcPr>
            <w:tcW w:w="182" w:type="dxa"/>
          </w:tcPr>
          <w:p w14:paraId="0D972E47" w14:textId="77777777" w:rsidR="007A643C" w:rsidRPr="0050260C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BD711D6" w14:textId="77777777" w:rsidR="007A643C" w:rsidRPr="0050260C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2,406,860</w:t>
            </w:r>
          </w:p>
        </w:tc>
        <w:tc>
          <w:tcPr>
            <w:tcW w:w="180" w:type="dxa"/>
          </w:tcPr>
          <w:p w14:paraId="04D439DA" w14:textId="77777777" w:rsidR="007A643C" w:rsidRPr="0050260C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5CBC2474" w14:textId="7C5476E0" w:rsidR="007A643C" w:rsidRPr="00F06201" w:rsidRDefault="00A3352B" w:rsidP="007A643C">
            <w:pPr>
              <w:pStyle w:val="acctfourfigures"/>
              <w:tabs>
                <w:tab w:val="clear" w:pos="765"/>
                <w:tab w:val="decimal" w:pos="63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F0620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7,</w:t>
            </w:r>
            <w:r w:rsidR="00F06201" w:rsidRPr="00F0620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3D730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97,930</w:t>
            </w:r>
          </w:p>
        </w:tc>
        <w:tc>
          <w:tcPr>
            <w:tcW w:w="183" w:type="dxa"/>
          </w:tcPr>
          <w:p w14:paraId="38CF6230" w14:textId="77777777" w:rsidR="007A643C" w:rsidRPr="0050260C" w:rsidRDefault="007A643C" w:rsidP="007A643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06F6A26F" w14:textId="77777777" w:rsidR="007A643C" w:rsidRPr="00D25481" w:rsidRDefault="007A643C" w:rsidP="007A643C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D25481">
              <w:rPr>
                <w:rFonts w:asciiTheme="majorBidi" w:hAnsiTheme="majorBidi" w:cstheme="majorBidi"/>
                <w:b/>
                <w:bCs/>
                <w:sz w:val="20"/>
              </w:rPr>
              <w:t>3,136,121</w:t>
            </w:r>
          </w:p>
        </w:tc>
      </w:tr>
    </w:tbl>
    <w:p w14:paraId="19C9D64F" w14:textId="5BB4EFCB" w:rsidR="00B07A2A" w:rsidRDefault="00B07A2A">
      <w:pPr>
        <w:rPr>
          <w:rFonts w:cstheme="minorBidi"/>
        </w:rPr>
      </w:pPr>
      <w:r>
        <w:br w:type="page"/>
      </w:r>
    </w:p>
    <w:tbl>
      <w:tblPr>
        <w:tblStyle w:val="TableGrid"/>
        <w:tblW w:w="13975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9" w:type="dxa"/>
          <w:right w:w="79" w:type="dxa"/>
        </w:tblCellMar>
        <w:tblLook w:val="0600" w:firstRow="0" w:lastRow="0" w:firstColumn="0" w:lastColumn="0" w:noHBand="1" w:noVBand="1"/>
      </w:tblPr>
      <w:tblGrid>
        <w:gridCol w:w="2529"/>
        <w:gridCol w:w="1890"/>
        <w:gridCol w:w="720"/>
        <w:gridCol w:w="720"/>
        <w:gridCol w:w="180"/>
        <w:gridCol w:w="720"/>
        <w:gridCol w:w="183"/>
        <w:gridCol w:w="1260"/>
        <w:gridCol w:w="181"/>
        <w:gridCol w:w="1256"/>
        <w:gridCol w:w="179"/>
        <w:gridCol w:w="22"/>
        <w:gridCol w:w="881"/>
        <w:gridCol w:w="9"/>
        <w:gridCol w:w="171"/>
        <w:gridCol w:w="9"/>
        <w:gridCol w:w="889"/>
        <w:gridCol w:w="53"/>
        <w:gridCol w:w="125"/>
        <w:gridCol w:w="25"/>
        <w:gridCol w:w="28"/>
        <w:gridCol w:w="849"/>
        <w:gridCol w:w="186"/>
        <w:gridCol w:w="898"/>
        <w:gridCol w:w="12"/>
      </w:tblGrid>
      <w:tr w:rsidR="001229E1" w:rsidRPr="00C25004" w14:paraId="63B8F2B2" w14:textId="77777777" w:rsidTr="0003650C">
        <w:trPr>
          <w:cantSplit/>
          <w:trHeight w:val="365"/>
          <w:tblHeader/>
        </w:trPr>
        <w:tc>
          <w:tcPr>
            <w:tcW w:w="2529" w:type="dxa"/>
          </w:tcPr>
          <w:p w14:paraId="46DF2C11" w14:textId="77777777" w:rsidR="001229E1" w:rsidRPr="00C25004" w:rsidRDefault="001229E1" w:rsidP="00094C57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vAlign w:val="bottom"/>
          </w:tcPr>
          <w:p w14:paraId="7AAA703F" w14:textId="77777777" w:rsidR="001229E1" w:rsidRPr="00C25004" w:rsidRDefault="001229E1" w:rsidP="00094C5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7A12C8D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D370D3D" w14:textId="77777777" w:rsidR="001229E1" w:rsidRPr="00C25004" w:rsidRDefault="001229E1" w:rsidP="00094C57">
            <w:pPr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3" w:type="dxa"/>
          </w:tcPr>
          <w:p w14:paraId="4403CC47" w14:textId="77777777" w:rsidR="001229E1" w:rsidRPr="00C25004" w:rsidRDefault="001229E1" w:rsidP="00094C57">
            <w:pPr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7" w:type="dxa"/>
            <w:gridSpan w:val="3"/>
          </w:tcPr>
          <w:p w14:paraId="60C0A804" w14:textId="77777777" w:rsidR="001229E1" w:rsidRPr="00C25004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01" w:type="dxa"/>
            <w:gridSpan w:val="2"/>
          </w:tcPr>
          <w:p w14:paraId="59FA94B1" w14:textId="77777777" w:rsidR="001229E1" w:rsidRPr="00C25004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4135" w:type="dxa"/>
            <w:gridSpan w:val="13"/>
          </w:tcPr>
          <w:p w14:paraId="7D273213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25004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1229E1" w:rsidRPr="00C25004" w14:paraId="68C1F9FF" w14:textId="77777777" w:rsidTr="0003650C">
        <w:trPr>
          <w:cantSplit/>
          <w:trHeight w:val="539"/>
          <w:tblHeader/>
        </w:trPr>
        <w:tc>
          <w:tcPr>
            <w:tcW w:w="2529" w:type="dxa"/>
          </w:tcPr>
          <w:p w14:paraId="494370CD" w14:textId="77777777" w:rsidR="001229E1" w:rsidRPr="00C25004" w:rsidRDefault="001229E1" w:rsidP="00094C57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vAlign w:val="bottom"/>
          </w:tcPr>
          <w:p w14:paraId="3B4B5605" w14:textId="77777777" w:rsidR="001229E1" w:rsidRPr="00C25004" w:rsidRDefault="001229E1" w:rsidP="00094C5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vMerge w:val="restart"/>
          </w:tcPr>
          <w:p w14:paraId="542FC6B9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7E776EE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ประเทศที่ </w:t>
            </w: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br/>
              <w:t>ดำเนินธุรกิจ</w:t>
            </w:r>
          </w:p>
        </w:tc>
        <w:tc>
          <w:tcPr>
            <w:tcW w:w="1620" w:type="dxa"/>
            <w:gridSpan w:val="3"/>
          </w:tcPr>
          <w:p w14:paraId="15CA6C7E" w14:textId="77777777" w:rsidR="001229E1" w:rsidRPr="00C25004" w:rsidRDefault="001229E1" w:rsidP="00094C57">
            <w:pPr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</w:t>
            </w:r>
          </w:p>
          <w:p w14:paraId="11B0E40F" w14:textId="77777777" w:rsidR="001229E1" w:rsidRPr="00C25004" w:rsidRDefault="001229E1" w:rsidP="00094C57">
            <w:pPr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83" w:type="dxa"/>
          </w:tcPr>
          <w:p w14:paraId="4A29D576" w14:textId="77777777" w:rsidR="001229E1" w:rsidRPr="00C25004" w:rsidRDefault="001229E1" w:rsidP="00094C57">
            <w:pPr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7" w:type="dxa"/>
            <w:gridSpan w:val="3"/>
          </w:tcPr>
          <w:p w14:paraId="41EEEAAE" w14:textId="77777777" w:rsidR="001229E1" w:rsidRPr="00C25004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5ADF4C0" w14:textId="77777777" w:rsidR="001229E1" w:rsidRPr="00C25004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  <w:r w:rsidRPr="00C25004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 xml:space="preserve"> </w:t>
            </w:r>
          </w:p>
        </w:tc>
        <w:tc>
          <w:tcPr>
            <w:tcW w:w="201" w:type="dxa"/>
            <w:gridSpan w:val="2"/>
          </w:tcPr>
          <w:p w14:paraId="7D930D90" w14:textId="77777777" w:rsidR="001229E1" w:rsidRPr="00C25004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2012" w:type="dxa"/>
            <w:gridSpan w:val="6"/>
          </w:tcPr>
          <w:p w14:paraId="0D7C46C6" w14:textId="77777777" w:rsidR="001229E1" w:rsidRPr="00C25004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3B3DE56" w14:textId="77777777" w:rsidR="001229E1" w:rsidRPr="00C25004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gridSpan w:val="3"/>
          </w:tcPr>
          <w:p w14:paraId="56658339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945" w:type="dxa"/>
            <w:gridSpan w:val="4"/>
          </w:tcPr>
          <w:p w14:paraId="0F6816D3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27404C75" w14:textId="77777777" w:rsidR="001229E1" w:rsidRPr="00C25004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  <w:r w:rsidRPr="00C25004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 xml:space="preserve"> </w:t>
            </w:r>
          </w:p>
        </w:tc>
      </w:tr>
      <w:tr w:rsidR="001229E1" w:rsidRPr="00C25004" w14:paraId="52ECC1CD" w14:textId="77777777" w:rsidTr="00A3352B">
        <w:trPr>
          <w:gridAfter w:val="1"/>
          <w:wAfter w:w="12" w:type="dxa"/>
          <w:cantSplit/>
          <w:trHeight w:val="304"/>
          <w:tblHeader/>
        </w:trPr>
        <w:tc>
          <w:tcPr>
            <w:tcW w:w="2529" w:type="dxa"/>
          </w:tcPr>
          <w:p w14:paraId="74A08F23" w14:textId="77777777" w:rsidR="001229E1" w:rsidRPr="00C25004" w:rsidRDefault="001229E1" w:rsidP="00094C57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</w:tcPr>
          <w:p w14:paraId="4EA03A4F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720" w:type="dxa"/>
            <w:vMerge/>
          </w:tcPr>
          <w:p w14:paraId="73E9C7A1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A9C7102" w14:textId="6EDFE9EF" w:rsidR="001229E1" w:rsidRPr="00C25004" w:rsidRDefault="00FF238F" w:rsidP="00784633">
            <w:pPr>
              <w:pStyle w:val="acctfourfigures"/>
              <w:tabs>
                <w:tab w:val="clear" w:pos="765"/>
              </w:tabs>
              <w:spacing w:line="240" w:lineRule="exact"/>
              <w:ind w:left="-110" w:right="-172" w:hanging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0</w:t>
            </w: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0EA84DF2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9C2E5D3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83" w:type="dxa"/>
            <w:vAlign w:val="bottom"/>
          </w:tcPr>
          <w:p w14:paraId="74F7B03B" w14:textId="77777777" w:rsidR="001229E1" w:rsidRPr="00C25004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5D30CCCE" w14:textId="35FCFD2A" w:rsidR="001229E1" w:rsidRPr="00C25004" w:rsidRDefault="00FF238F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0</w:t>
            </w: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  <w:vAlign w:val="bottom"/>
          </w:tcPr>
          <w:p w14:paraId="342DE0F7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6" w:type="dxa"/>
            <w:vAlign w:val="bottom"/>
          </w:tcPr>
          <w:p w14:paraId="5F1C2D4F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79" w:type="dxa"/>
            <w:vAlign w:val="bottom"/>
          </w:tcPr>
          <w:p w14:paraId="570317C6" w14:textId="77777777" w:rsidR="001229E1" w:rsidRPr="00C25004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2CB3EC3C" w14:textId="3259B003" w:rsidR="001229E1" w:rsidRPr="00C25004" w:rsidRDefault="00FF238F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0</w:t>
            </w: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gridSpan w:val="2"/>
            <w:vAlign w:val="bottom"/>
          </w:tcPr>
          <w:p w14:paraId="0D7A8374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3011C1D3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gridSpan w:val="2"/>
            <w:vAlign w:val="bottom"/>
          </w:tcPr>
          <w:p w14:paraId="34457679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67DEC9FC" w14:textId="73611967" w:rsidR="001229E1" w:rsidRPr="00C25004" w:rsidRDefault="00FF238F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0</w:t>
            </w: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6" w:type="dxa"/>
            <w:vAlign w:val="bottom"/>
          </w:tcPr>
          <w:p w14:paraId="68F7B411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8" w:type="dxa"/>
            <w:vAlign w:val="bottom"/>
          </w:tcPr>
          <w:p w14:paraId="01C3E31F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</w:tr>
      <w:tr w:rsidR="001229E1" w:rsidRPr="00C25004" w14:paraId="13C3546E" w14:textId="77777777" w:rsidTr="00A3352B">
        <w:trPr>
          <w:gridAfter w:val="1"/>
          <w:wAfter w:w="12" w:type="dxa"/>
          <w:cantSplit/>
          <w:trHeight w:val="304"/>
          <w:tblHeader/>
        </w:trPr>
        <w:tc>
          <w:tcPr>
            <w:tcW w:w="2529" w:type="dxa"/>
          </w:tcPr>
          <w:p w14:paraId="5FD3AF63" w14:textId="77777777" w:rsidR="001229E1" w:rsidRPr="00C25004" w:rsidRDefault="001229E1" w:rsidP="00094C57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</w:tcPr>
          <w:p w14:paraId="56FC589B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20" w:type="dxa"/>
            <w:vMerge/>
          </w:tcPr>
          <w:p w14:paraId="29E024E0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6F374CD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14D4A4A2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CBC8B41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  <w:tc>
          <w:tcPr>
            <w:tcW w:w="183" w:type="dxa"/>
            <w:vAlign w:val="bottom"/>
          </w:tcPr>
          <w:p w14:paraId="2837237E" w14:textId="77777777" w:rsidR="001229E1" w:rsidRPr="00C25004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66595B4F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1" w:type="dxa"/>
            <w:vAlign w:val="bottom"/>
          </w:tcPr>
          <w:p w14:paraId="0D10CAEE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6" w:type="dxa"/>
            <w:vAlign w:val="bottom"/>
          </w:tcPr>
          <w:p w14:paraId="5845CF25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  <w:tc>
          <w:tcPr>
            <w:tcW w:w="179" w:type="dxa"/>
            <w:vAlign w:val="bottom"/>
          </w:tcPr>
          <w:p w14:paraId="0928B19C" w14:textId="77777777" w:rsidR="001229E1" w:rsidRPr="00C25004" w:rsidRDefault="001229E1" w:rsidP="00094C57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7932681D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  <w:gridSpan w:val="2"/>
            <w:vAlign w:val="bottom"/>
          </w:tcPr>
          <w:p w14:paraId="1DD11474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790A599D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  <w:tc>
          <w:tcPr>
            <w:tcW w:w="178" w:type="dxa"/>
            <w:gridSpan w:val="2"/>
            <w:vAlign w:val="bottom"/>
          </w:tcPr>
          <w:p w14:paraId="1D1CD413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76009013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6" w:type="dxa"/>
            <w:vAlign w:val="bottom"/>
          </w:tcPr>
          <w:p w14:paraId="0EA42B6E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8" w:type="dxa"/>
            <w:vAlign w:val="bottom"/>
          </w:tcPr>
          <w:p w14:paraId="4B22DE9F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</w:tr>
      <w:tr w:rsidR="001229E1" w:rsidRPr="00C25004" w14:paraId="6DB1603F" w14:textId="77777777" w:rsidTr="0003650C">
        <w:trPr>
          <w:cantSplit/>
          <w:trHeight w:val="58"/>
          <w:tblHeader/>
        </w:trPr>
        <w:tc>
          <w:tcPr>
            <w:tcW w:w="2529" w:type="dxa"/>
          </w:tcPr>
          <w:p w14:paraId="478AAB32" w14:textId="77777777" w:rsidR="001229E1" w:rsidRPr="00C25004" w:rsidRDefault="001229E1" w:rsidP="00094C57">
            <w:pPr>
              <w:spacing w:line="240" w:lineRule="exact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2DD66F96" w14:textId="77777777" w:rsidR="001229E1" w:rsidRPr="00C25004" w:rsidRDefault="001229E1" w:rsidP="00094C57">
            <w:pPr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6839FD7" w14:textId="77777777" w:rsidR="001229E1" w:rsidRPr="00C25004" w:rsidRDefault="001229E1" w:rsidP="00094C57">
            <w:pPr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620" w:type="dxa"/>
            <w:gridSpan w:val="3"/>
          </w:tcPr>
          <w:p w14:paraId="5297C67C" w14:textId="77777777" w:rsidR="001229E1" w:rsidRPr="00C25004" w:rsidRDefault="001229E1" w:rsidP="00094C57">
            <w:pPr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C25004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83" w:type="dxa"/>
          </w:tcPr>
          <w:p w14:paraId="23A6528C" w14:textId="77777777" w:rsidR="001229E1" w:rsidRPr="00C25004" w:rsidRDefault="001229E1" w:rsidP="00094C57">
            <w:pPr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697" w:type="dxa"/>
            <w:gridSpan w:val="3"/>
          </w:tcPr>
          <w:p w14:paraId="3EB993FC" w14:textId="562E0CA9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right="100"/>
              <w:jc w:val="center"/>
              <w:rPr>
                <w:rFonts w:asciiTheme="majorBidi" w:hAnsiTheme="majorBidi" w:cstheme="majorBidi"/>
                <w:sz w:val="20"/>
              </w:rPr>
            </w:pPr>
            <w:r w:rsidRPr="00C25004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C25004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C25004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)</w:t>
            </w:r>
          </w:p>
        </w:tc>
        <w:tc>
          <w:tcPr>
            <w:tcW w:w="201" w:type="dxa"/>
            <w:gridSpan w:val="2"/>
          </w:tcPr>
          <w:p w14:paraId="706EFD31" w14:textId="77777777" w:rsidR="001229E1" w:rsidRPr="00C25004" w:rsidRDefault="001229E1" w:rsidP="00094C57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135" w:type="dxa"/>
            <w:gridSpan w:val="13"/>
          </w:tcPr>
          <w:p w14:paraId="6CF4280D" w14:textId="77777777" w:rsidR="001229E1" w:rsidRPr="00C25004" w:rsidRDefault="001229E1" w:rsidP="00094C57">
            <w:pPr>
              <w:pStyle w:val="acctfourfigures"/>
              <w:tabs>
                <w:tab w:val="clear" w:pos="765"/>
                <w:tab w:val="decimal" w:pos="590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</w:rPr>
            </w:pPr>
            <w:r w:rsidRPr="00C25004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C25004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C25004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1229E1" w:rsidRPr="00C25004" w14:paraId="4097E652" w14:textId="77777777" w:rsidTr="00A3352B">
        <w:trPr>
          <w:cantSplit/>
          <w:trHeight w:val="185"/>
          <w:tblHeader/>
        </w:trPr>
        <w:tc>
          <w:tcPr>
            <w:tcW w:w="2529" w:type="dxa"/>
          </w:tcPr>
          <w:p w14:paraId="48C655E2" w14:textId="77777777" w:rsidR="001229E1" w:rsidRPr="00C25004" w:rsidRDefault="001229E1" w:rsidP="00094C57">
            <w:pPr>
              <w:spacing w:line="240" w:lineRule="exac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25004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7BD9A8D2" w14:textId="77777777" w:rsidR="001229E1" w:rsidRPr="00C25004" w:rsidRDefault="001229E1" w:rsidP="00094C57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682E8BCE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20" w:type="dxa"/>
          </w:tcPr>
          <w:p w14:paraId="5CB64011" w14:textId="77777777" w:rsidR="001229E1" w:rsidRPr="00C25004" w:rsidRDefault="001229E1" w:rsidP="00094C57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6C4AB09" w14:textId="77777777" w:rsidR="001229E1" w:rsidRPr="00C25004" w:rsidRDefault="001229E1" w:rsidP="00094C57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51E25076" w14:textId="77777777" w:rsidR="001229E1" w:rsidRPr="00C25004" w:rsidRDefault="001229E1" w:rsidP="00094C57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723590B0" w14:textId="77777777" w:rsidR="001229E1" w:rsidRPr="00C25004" w:rsidRDefault="001229E1" w:rsidP="00094C57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0BFC9744" w14:textId="77777777" w:rsidR="001229E1" w:rsidRPr="00C25004" w:rsidRDefault="001229E1" w:rsidP="00094C57">
            <w:pPr>
              <w:pStyle w:val="acctfourfigures"/>
              <w:tabs>
                <w:tab w:val="clear" w:pos="765"/>
                <w:tab w:val="decimal" w:pos="925"/>
                <w:tab w:val="decimal" w:pos="996"/>
              </w:tabs>
              <w:spacing w:line="24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1" w:type="dxa"/>
          </w:tcPr>
          <w:p w14:paraId="7443D1C2" w14:textId="77777777" w:rsidR="001229E1" w:rsidRPr="00C25004" w:rsidRDefault="001229E1" w:rsidP="00094C5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6" w:type="dxa"/>
            <w:vAlign w:val="bottom"/>
          </w:tcPr>
          <w:p w14:paraId="68D2F94F" w14:textId="77777777" w:rsidR="001229E1" w:rsidRPr="00C25004" w:rsidRDefault="001229E1" w:rsidP="00094C57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9" w:type="dxa"/>
          </w:tcPr>
          <w:p w14:paraId="00B33308" w14:textId="77777777" w:rsidR="001229E1" w:rsidRPr="00C25004" w:rsidRDefault="001229E1" w:rsidP="00094C57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12" w:type="dxa"/>
            <w:gridSpan w:val="3"/>
            <w:vAlign w:val="bottom"/>
          </w:tcPr>
          <w:p w14:paraId="75B95986" w14:textId="77777777" w:rsidR="001229E1" w:rsidRPr="00C25004" w:rsidRDefault="001229E1" w:rsidP="00094C57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2AC5C8B" w14:textId="77777777" w:rsidR="001229E1" w:rsidRPr="00C25004" w:rsidRDefault="001229E1" w:rsidP="00094C57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9" w:type="dxa"/>
            <w:vAlign w:val="bottom"/>
          </w:tcPr>
          <w:p w14:paraId="09673769" w14:textId="77777777" w:rsidR="001229E1" w:rsidRPr="00C25004" w:rsidRDefault="001229E1" w:rsidP="00094C57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03" w:type="dxa"/>
            <w:gridSpan w:val="3"/>
          </w:tcPr>
          <w:p w14:paraId="57C574BC" w14:textId="77777777" w:rsidR="001229E1" w:rsidRPr="00C25004" w:rsidRDefault="001229E1" w:rsidP="00094C57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77" w:type="dxa"/>
            <w:gridSpan w:val="2"/>
            <w:vAlign w:val="bottom"/>
          </w:tcPr>
          <w:p w14:paraId="4D1C35F9" w14:textId="77777777" w:rsidR="001229E1" w:rsidRPr="00C25004" w:rsidRDefault="001229E1" w:rsidP="00094C57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6" w:type="dxa"/>
          </w:tcPr>
          <w:p w14:paraId="4E4F7DF4" w14:textId="77777777" w:rsidR="001229E1" w:rsidRPr="00C25004" w:rsidRDefault="001229E1" w:rsidP="00094C57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5A9FD414" w14:textId="77777777" w:rsidR="001229E1" w:rsidRPr="00C25004" w:rsidRDefault="001229E1" w:rsidP="00094C57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460439" w:rsidRPr="00681FB4" w14:paraId="7171DC22" w14:textId="77777777" w:rsidTr="00A3352B">
        <w:trPr>
          <w:cantSplit/>
          <w:trHeight w:val="334"/>
          <w:tblHeader/>
        </w:trPr>
        <w:tc>
          <w:tcPr>
            <w:tcW w:w="2529" w:type="dxa"/>
          </w:tcPr>
          <w:p w14:paraId="1E6BB693" w14:textId="77777777" w:rsidR="00460439" w:rsidRPr="00C25004" w:rsidRDefault="00EE29E1" w:rsidP="00460439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hyperlink r:id="rId13" w:history="1">
              <w:r w:rsidR="00460439" w:rsidRPr="00C25004">
                <w:rPr>
                  <w:rFonts w:asciiTheme="majorBidi" w:hAnsiTheme="majorBidi" w:cstheme="majorBidi"/>
                  <w:sz w:val="20"/>
                  <w:szCs w:val="20"/>
                  <w:cs/>
                </w:rPr>
                <w:t xml:space="preserve">บริษัท สยาม เจดับเบิ้ลยูดี </w:t>
              </w:r>
              <w:r w:rsidR="00460439" w:rsidRPr="00C25004">
                <w:rPr>
                  <w:rFonts w:asciiTheme="majorBidi" w:hAnsiTheme="majorBidi" w:cstheme="majorBidi"/>
                  <w:sz w:val="20"/>
                  <w:szCs w:val="20"/>
                </w:rPr>
                <w:br/>
              </w:r>
              <w:r w:rsidR="00460439" w:rsidRPr="00C25004">
                <w:rPr>
                  <w:rFonts w:asciiTheme="majorBidi" w:hAnsiTheme="majorBidi" w:cstheme="majorBidi"/>
                  <w:sz w:val="20"/>
                  <w:szCs w:val="20"/>
                  <w:cs/>
                </w:rPr>
                <w:t xml:space="preserve">   โลจิสติกส์ จำกัด</w:t>
              </w:r>
            </w:hyperlink>
          </w:p>
        </w:tc>
        <w:tc>
          <w:tcPr>
            <w:tcW w:w="1890" w:type="dxa"/>
          </w:tcPr>
          <w:p w14:paraId="2547F6A0" w14:textId="77777777" w:rsidR="00460439" w:rsidRPr="00C25004" w:rsidRDefault="00460439" w:rsidP="00460439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ให้บริการรับฝากสินค้าและ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</w:t>
            </w: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>ขนส่งสินค้า</w:t>
            </w:r>
          </w:p>
        </w:tc>
        <w:tc>
          <w:tcPr>
            <w:tcW w:w="720" w:type="dxa"/>
          </w:tcPr>
          <w:p w14:paraId="54CD2E11" w14:textId="77777777" w:rsidR="00460439" w:rsidRPr="00C25004" w:rsidRDefault="00460439" w:rsidP="00460439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E6D2920" w14:textId="77777777" w:rsidR="00460439" w:rsidRPr="00C25004" w:rsidRDefault="00460439" w:rsidP="00460439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5B49F199" w14:textId="77777777" w:rsidR="00460439" w:rsidRPr="00B04EF2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  <w:p w14:paraId="644CE2E1" w14:textId="3EC66E32" w:rsidR="00460439" w:rsidRPr="00B04EF2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B04EF2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Pr="00B04EF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B04EF2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180" w:type="dxa"/>
          </w:tcPr>
          <w:p w14:paraId="74A8BB29" w14:textId="77777777" w:rsidR="00460439" w:rsidRPr="00B04EF2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0821038B" w14:textId="77777777" w:rsidR="00460439" w:rsidRPr="00B04EF2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  <w:p w14:paraId="7591917B" w14:textId="77777777" w:rsidR="00460439" w:rsidRPr="00B04EF2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B04EF2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Pr="00B04EF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B04EF2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183" w:type="dxa"/>
          </w:tcPr>
          <w:p w14:paraId="6C871F68" w14:textId="77777777" w:rsidR="00460439" w:rsidRPr="00B04EF2" w:rsidRDefault="00460439" w:rsidP="00460439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7D039C8" w14:textId="473AA9F0" w:rsidR="00460439" w:rsidRPr="00B04EF2" w:rsidRDefault="00987F5D" w:rsidP="00460439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04EF2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="0081025A" w:rsidRPr="00B04EF2">
              <w:rPr>
                <w:rFonts w:asciiTheme="majorBidi" w:hAnsiTheme="majorBidi" w:cstheme="majorBidi"/>
                <w:sz w:val="20"/>
                <w:lang w:val="en-US"/>
              </w:rPr>
              <w:t>20</w:t>
            </w:r>
            <w:r w:rsidRPr="00B04EF2">
              <w:rPr>
                <w:rFonts w:asciiTheme="majorBidi" w:hAnsiTheme="majorBidi" w:cstheme="majorBidi"/>
                <w:sz w:val="20"/>
                <w:lang w:val="en-US"/>
              </w:rPr>
              <w:t>,000</w:t>
            </w:r>
          </w:p>
        </w:tc>
        <w:tc>
          <w:tcPr>
            <w:tcW w:w="181" w:type="dxa"/>
          </w:tcPr>
          <w:p w14:paraId="1A458C38" w14:textId="77777777" w:rsidR="00460439" w:rsidRPr="00B04EF2" w:rsidRDefault="00460439" w:rsidP="00460439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6" w:type="dxa"/>
            <w:vAlign w:val="bottom"/>
          </w:tcPr>
          <w:p w14:paraId="7920FCA8" w14:textId="77777777" w:rsidR="00460439" w:rsidRPr="00B04EF2" w:rsidRDefault="00460439" w:rsidP="00460439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04EF2">
              <w:rPr>
                <w:rFonts w:asciiTheme="majorBidi" w:hAnsiTheme="majorBidi" w:cstheme="majorBidi"/>
                <w:sz w:val="20"/>
                <w:lang w:val="en-US"/>
              </w:rPr>
              <w:t>THB 5,000</w:t>
            </w:r>
          </w:p>
        </w:tc>
        <w:tc>
          <w:tcPr>
            <w:tcW w:w="179" w:type="dxa"/>
          </w:tcPr>
          <w:p w14:paraId="0189C1B4" w14:textId="77777777" w:rsidR="00460439" w:rsidRPr="00B04EF2" w:rsidRDefault="00460439" w:rsidP="00460439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12" w:type="dxa"/>
            <w:gridSpan w:val="3"/>
            <w:vAlign w:val="bottom"/>
          </w:tcPr>
          <w:p w14:paraId="1CD8D5DB" w14:textId="73E240F3" w:rsidR="00460439" w:rsidRPr="00B04EF2" w:rsidRDefault="00391B1C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04EF2">
              <w:rPr>
                <w:rFonts w:asciiTheme="majorBidi" w:hAnsiTheme="majorBidi" w:cstheme="majorBidi"/>
                <w:sz w:val="20"/>
                <w:lang w:val="en-US"/>
              </w:rPr>
              <w:t>8,500</w:t>
            </w:r>
          </w:p>
        </w:tc>
        <w:tc>
          <w:tcPr>
            <w:tcW w:w="180" w:type="dxa"/>
            <w:gridSpan w:val="2"/>
          </w:tcPr>
          <w:p w14:paraId="459106A1" w14:textId="77777777" w:rsidR="00460439" w:rsidRPr="00B04EF2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9" w:type="dxa"/>
            <w:vAlign w:val="bottom"/>
          </w:tcPr>
          <w:p w14:paraId="67B82C2F" w14:textId="77777777" w:rsidR="00460439" w:rsidRPr="00B04EF2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04EF2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B04EF2">
              <w:rPr>
                <w:rFonts w:asciiTheme="majorBidi" w:hAnsiTheme="majorBidi" w:cstheme="majorBidi"/>
                <w:sz w:val="20"/>
              </w:rPr>
              <w:t>,</w:t>
            </w:r>
            <w:r w:rsidRPr="00B04EF2">
              <w:rPr>
                <w:rFonts w:asciiTheme="majorBidi" w:hAnsiTheme="majorBidi" w:cstheme="majorBidi"/>
                <w:sz w:val="20"/>
                <w:lang w:val="en-US"/>
              </w:rPr>
              <w:t>125</w:t>
            </w:r>
          </w:p>
        </w:tc>
        <w:tc>
          <w:tcPr>
            <w:tcW w:w="203" w:type="dxa"/>
            <w:gridSpan w:val="3"/>
          </w:tcPr>
          <w:p w14:paraId="1F83F991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77" w:type="dxa"/>
            <w:gridSpan w:val="2"/>
            <w:vAlign w:val="bottom"/>
          </w:tcPr>
          <w:p w14:paraId="2509F822" w14:textId="12AFA210" w:rsidR="00460439" w:rsidRPr="00681FB4" w:rsidRDefault="00F43931" w:rsidP="00460439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51,392</w:t>
            </w:r>
          </w:p>
        </w:tc>
        <w:tc>
          <w:tcPr>
            <w:tcW w:w="186" w:type="dxa"/>
          </w:tcPr>
          <w:p w14:paraId="0A80FCA2" w14:textId="77777777" w:rsidR="00460439" w:rsidRPr="00681FB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116882E2" w14:textId="77777777" w:rsidR="00460439" w:rsidRPr="00681FB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42,042</w:t>
            </w:r>
          </w:p>
        </w:tc>
      </w:tr>
      <w:tr w:rsidR="00460439" w:rsidRPr="00681FB4" w14:paraId="71EBE6C6" w14:textId="77777777" w:rsidTr="00A3352B">
        <w:trPr>
          <w:cantSplit/>
          <w:trHeight w:val="59"/>
          <w:tblHeader/>
        </w:trPr>
        <w:tc>
          <w:tcPr>
            <w:tcW w:w="2529" w:type="dxa"/>
          </w:tcPr>
          <w:p w14:paraId="381701DB" w14:textId="77777777" w:rsidR="00460439" w:rsidRPr="00C25004" w:rsidRDefault="00460439" w:rsidP="00460439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</w:rPr>
              <w:t xml:space="preserve">PT </w:t>
            </w:r>
            <w:proofErr w:type="spellStart"/>
            <w:r w:rsidRPr="00C25004">
              <w:rPr>
                <w:rFonts w:asciiTheme="majorBidi" w:hAnsiTheme="majorBidi" w:cstheme="majorBidi"/>
                <w:sz w:val="20"/>
                <w:szCs w:val="20"/>
              </w:rPr>
              <w:t>Samudera</w:t>
            </w:r>
            <w:proofErr w:type="spellEnd"/>
            <w:r w:rsidRPr="00C25004">
              <w:rPr>
                <w:rFonts w:asciiTheme="majorBidi" w:hAnsiTheme="majorBidi" w:cstheme="majorBidi"/>
                <w:sz w:val="20"/>
                <w:szCs w:val="20"/>
              </w:rPr>
              <w:t xml:space="preserve"> JWD Logistics</w:t>
            </w:r>
          </w:p>
        </w:tc>
        <w:tc>
          <w:tcPr>
            <w:tcW w:w="1890" w:type="dxa"/>
          </w:tcPr>
          <w:p w14:paraId="65AF11FD" w14:textId="77777777" w:rsidR="00460439" w:rsidRPr="00C25004" w:rsidRDefault="00460439" w:rsidP="00460439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720" w:type="dxa"/>
          </w:tcPr>
          <w:p w14:paraId="0851F22D" w14:textId="77777777" w:rsidR="00460439" w:rsidRPr="00C25004" w:rsidRDefault="00460439" w:rsidP="00460439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อินโดนีเซีย</w:t>
            </w:r>
          </w:p>
        </w:tc>
        <w:tc>
          <w:tcPr>
            <w:tcW w:w="720" w:type="dxa"/>
          </w:tcPr>
          <w:p w14:paraId="4AC464F7" w14:textId="5D7E586B" w:rsidR="00460439" w:rsidRPr="00E91B06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E91B06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E91B06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E91B06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180" w:type="dxa"/>
          </w:tcPr>
          <w:p w14:paraId="6B622F8B" w14:textId="77777777" w:rsidR="00460439" w:rsidRPr="00E91B06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0C6E334" w14:textId="77777777" w:rsidR="00460439" w:rsidRPr="00E91B06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E91B06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E91B06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E91B06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183" w:type="dxa"/>
          </w:tcPr>
          <w:p w14:paraId="59071788" w14:textId="77777777" w:rsidR="00460439" w:rsidRPr="00E91B06" w:rsidRDefault="00460439" w:rsidP="00460439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001EADDA" w14:textId="026AC8E1" w:rsidR="00460439" w:rsidRPr="00E91B06" w:rsidRDefault="00987F5D" w:rsidP="00460439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IDR 57,655,314</w:t>
            </w:r>
          </w:p>
        </w:tc>
        <w:tc>
          <w:tcPr>
            <w:tcW w:w="181" w:type="dxa"/>
          </w:tcPr>
          <w:p w14:paraId="340037D2" w14:textId="77777777" w:rsidR="00460439" w:rsidRPr="00C25004" w:rsidRDefault="00460439" w:rsidP="00460439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6" w:type="dxa"/>
            <w:vAlign w:val="bottom"/>
          </w:tcPr>
          <w:p w14:paraId="076A52E7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IDR 57,655,314</w:t>
            </w:r>
          </w:p>
        </w:tc>
        <w:tc>
          <w:tcPr>
            <w:tcW w:w="179" w:type="dxa"/>
          </w:tcPr>
          <w:p w14:paraId="14FB2117" w14:textId="77777777" w:rsidR="00460439" w:rsidRPr="00C25004" w:rsidRDefault="00460439" w:rsidP="00460439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12" w:type="dxa"/>
            <w:gridSpan w:val="3"/>
            <w:vAlign w:val="bottom"/>
          </w:tcPr>
          <w:p w14:paraId="0131398A" w14:textId="14D30162" w:rsidR="00460439" w:rsidRPr="00C25004" w:rsidRDefault="00987F5D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66</w:t>
            </w:r>
            <w:r w:rsidRPr="00C25004">
              <w:rPr>
                <w:rFonts w:asciiTheme="majorBidi" w:hAnsiTheme="majorBidi" w:cstheme="majorBidi"/>
                <w:sz w:val="20"/>
              </w:rPr>
              <w:t>,</w:t>
            </w: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989</w:t>
            </w:r>
          </w:p>
        </w:tc>
        <w:tc>
          <w:tcPr>
            <w:tcW w:w="180" w:type="dxa"/>
            <w:gridSpan w:val="2"/>
          </w:tcPr>
          <w:p w14:paraId="58790FDD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9" w:type="dxa"/>
            <w:vAlign w:val="bottom"/>
          </w:tcPr>
          <w:p w14:paraId="37627BFC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66</w:t>
            </w:r>
            <w:r w:rsidRPr="00C25004">
              <w:rPr>
                <w:rFonts w:asciiTheme="majorBidi" w:hAnsiTheme="majorBidi" w:cstheme="majorBidi"/>
                <w:sz w:val="20"/>
              </w:rPr>
              <w:t>,</w:t>
            </w: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989</w:t>
            </w:r>
          </w:p>
        </w:tc>
        <w:tc>
          <w:tcPr>
            <w:tcW w:w="203" w:type="dxa"/>
            <w:gridSpan w:val="3"/>
          </w:tcPr>
          <w:p w14:paraId="583B4AA9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877" w:type="dxa"/>
            <w:gridSpan w:val="2"/>
            <w:vAlign w:val="bottom"/>
          </w:tcPr>
          <w:p w14:paraId="75AC269C" w14:textId="6F6E3016" w:rsidR="00460439" w:rsidRPr="00681FB4" w:rsidRDefault="00A3352B" w:rsidP="00460439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6,744</w:t>
            </w:r>
          </w:p>
        </w:tc>
        <w:tc>
          <w:tcPr>
            <w:tcW w:w="186" w:type="dxa"/>
          </w:tcPr>
          <w:p w14:paraId="68521A1E" w14:textId="77777777" w:rsidR="00460439" w:rsidRPr="00681FB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30C0DD05" w14:textId="77777777" w:rsidR="00460439" w:rsidRPr="00681FB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6,463</w:t>
            </w:r>
          </w:p>
        </w:tc>
      </w:tr>
      <w:tr w:rsidR="00460439" w:rsidRPr="00681FB4" w14:paraId="71CE72B4" w14:textId="77777777" w:rsidTr="00A3352B">
        <w:trPr>
          <w:cantSplit/>
          <w:trHeight w:val="191"/>
          <w:tblHeader/>
        </w:trPr>
        <w:tc>
          <w:tcPr>
            <w:tcW w:w="2529" w:type="dxa"/>
          </w:tcPr>
          <w:p w14:paraId="02013198" w14:textId="77777777" w:rsidR="00460439" w:rsidRPr="00C25004" w:rsidRDefault="00460439" w:rsidP="00460439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แอลฟา อินดัสเทรียล โซลูชั่น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890" w:type="dxa"/>
          </w:tcPr>
          <w:p w14:paraId="02D84AD8" w14:textId="77777777" w:rsidR="00460439" w:rsidRPr="00C25004" w:rsidRDefault="00460439" w:rsidP="00460439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720" w:type="dxa"/>
          </w:tcPr>
          <w:p w14:paraId="3EBC03E8" w14:textId="77777777" w:rsidR="00460439" w:rsidRPr="00C25004" w:rsidRDefault="00460439" w:rsidP="00460439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4DEEB80A" w14:textId="5312DC0F" w:rsidR="00460439" w:rsidRPr="00E91B06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E91B06">
              <w:rPr>
                <w:rFonts w:asciiTheme="majorBidi" w:hAnsiTheme="majorBidi" w:cstheme="majorBidi"/>
                <w:sz w:val="20"/>
                <w:cs/>
                <w:lang w:bidi="th-TH"/>
              </w:rPr>
              <w:t>49.99</w:t>
            </w:r>
          </w:p>
        </w:tc>
        <w:tc>
          <w:tcPr>
            <w:tcW w:w="180" w:type="dxa"/>
          </w:tcPr>
          <w:p w14:paraId="5A1724E2" w14:textId="77777777" w:rsidR="00460439" w:rsidRPr="00E91B06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44EED65B" w14:textId="77777777" w:rsidR="00460439" w:rsidRPr="00E91B06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1B06">
              <w:rPr>
                <w:rFonts w:asciiTheme="majorBidi" w:hAnsiTheme="majorBidi" w:cstheme="majorBidi"/>
                <w:sz w:val="20"/>
                <w:cs/>
                <w:lang w:bidi="th-TH"/>
              </w:rPr>
              <w:t>49.99</w:t>
            </w:r>
          </w:p>
        </w:tc>
        <w:tc>
          <w:tcPr>
            <w:tcW w:w="183" w:type="dxa"/>
          </w:tcPr>
          <w:p w14:paraId="19A23C40" w14:textId="77777777" w:rsidR="00460439" w:rsidRPr="00E91B06" w:rsidRDefault="00460439" w:rsidP="00460439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7FEE18E5" w14:textId="73A7CAFB" w:rsidR="00460439" w:rsidRPr="00E91B06" w:rsidRDefault="00987F5D" w:rsidP="00460439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highlight w:val="yellow"/>
                <w:lang w:val="en-US" w:bidi="th-TH"/>
              </w:rPr>
            </w:pPr>
            <w:r w:rsidRPr="00846F62">
              <w:rPr>
                <w:rFonts w:asciiTheme="majorBidi" w:hAnsiTheme="majorBidi" w:cstheme="majorBidi"/>
                <w:sz w:val="20"/>
                <w:lang w:val="en-US"/>
              </w:rPr>
              <w:t>THB 705,000</w:t>
            </w:r>
          </w:p>
        </w:tc>
        <w:tc>
          <w:tcPr>
            <w:tcW w:w="181" w:type="dxa"/>
          </w:tcPr>
          <w:p w14:paraId="6C3E0B7D" w14:textId="77777777" w:rsidR="00460439" w:rsidRPr="00E91B06" w:rsidRDefault="00460439" w:rsidP="00460439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256" w:type="dxa"/>
            <w:vAlign w:val="bottom"/>
          </w:tcPr>
          <w:p w14:paraId="234BB5D2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THB 630,750</w:t>
            </w:r>
          </w:p>
        </w:tc>
        <w:tc>
          <w:tcPr>
            <w:tcW w:w="179" w:type="dxa"/>
          </w:tcPr>
          <w:p w14:paraId="2A8AF30F" w14:textId="77777777" w:rsidR="00460439" w:rsidRPr="00C25004" w:rsidRDefault="00460439" w:rsidP="00460439">
            <w:pPr>
              <w:pStyle w:val="acctfourfigures"/>
              <w:tabs>
                <w:tab w:val="decimal" w:pos="551"/>
                <w:tab w:val="decimal" w:pos="730"/>
              </w:tabs>
              <w:spacing w:line="240" w:lineRule="exac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12" w:type="dxa"/>
            <w:gridSpan w:val="3"/>
            <w:vAlign w:val="bottom"/>
          </w:tcPr>
          <w:p w14:paraId="2F9B6203" w14:textId="65457DC7" w:rsidR="00460439" w:rsidRPr="00C25004" w:rsidRDefault="00914791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352,500</w:t>
            </w:r>
          </w:p>
        </w:tc>
        <w:tc>
          <w:tcPr>
            <w:tcW w:w="180" w:type="dxa"/>
            <w:gridSpan w:val="2"/>
          </w:tcPr>
          <w:p w14:paraId="770BE594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9" w:type="dxa"/>
            <w:vAlign w:val="bottom"/>
          </w:tcPr>
          <w:p w14:paraId="1E734C77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315,375</w:t>
            </w:r>
          </w:p>
        </w:tc>
        <w:tc>
          <w:tcPr>
            <w:tcW w:w="203" w:type="dxa"/>
            <w:gridSpan w:val="3"/>
          </w:tcPr>
          <w:p w14:paraId="484921B5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877" w:type="dxa"/>
            <w:gridSpan w:val="2"/>
            <w:vAlign w:val="bottom"/>
          </w:tcPr>
          <w:p w14:paraId="389F0A99" w14:textId="4C3324CA" w:rsidR="00460439" w:rsidRPr="00681FB4" w:rsidRDefault="00195612" w:rsidP="00460439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D5924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="00332D2A">
              <w:rPr>
                <w:rFonts w:asciiTheme="majorBidi" w:hAnsiTheme="majorBidi" w:cstheme="majorBidi"/>
                <w:sz w:val="20"/>
                <w:lang w:val="en-US" w:bidi="th-TH"/>
              </w:rPr>
              <w:t>74</w:t>
            </w:r>
            <w:r w:rsidRPr="007D5924">
              <w:rPr>
                <w:rFonts w:asciiTheme="majorBidi" w:hAnsiTheme="majorBidi" w:cstheme="majorBidi"/>
                <w:sz w:val="20"/>
                <w:lang w:val="en-US" w:bidi="th-TH"/>
              </w:rPr>
              <w:t>,0</w:t>
            </w:r>
            <w:r w:rsidR="00332D2A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  <w:r w:rsidR="001C7EA1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186" w:type="dxa"/>
          </w:tcPr>
          <w:p w14:paraId="4866745C" w14:textId="77777777" w:rsidR="00460439" w:rsidRPr="00681FB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1D8AD307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423,548</w:t>
            </w:r>
          </w:p>
        </w:tc>
      </w:tr>
      <w:tr w:rsidR="00460439" w:rsidRPr="00681FB4" w14:paraId="18E0017F" w14:textId="77777777" w:rsidTr="00A3352B">
        <w:trPr>
          <w:cantSplit/>
          <w:trHeight w:val="59"/>
          <w:tblHeader/>
        </w:trPr>
        <w:tc>
          <w:tcPr>
            <w:tcW w:w="2529" w:type="dxa"/>
          </w:tcPr>
          <w:p w14:paraId="18136851" w14:textId="77777777" w:rsidR="00460439" w:rsidRPr="00C25004" w:rsidRDefault="00460439" w:rsidP="00460439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ลิฟลัฟ จำกัด</w:t>
            </w:r>
          </w:p>
        </w:tc>
        <w:tc>
          <w:tcPr>
            <w:tcW w:w="1890" w:type="dxa"/>
          </w:tcPr>
          <w:p w14:paraId="3B95A7E5" w14:textId="77777777" w:rsidR="00460439" w:rsidRPr="00C25004" w:rsidRDefault="00460439" w:rsidP="00460439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ให้บริการจัดหาซอฟต์แวร์และ </w:t>
            </w:r>
          </w:p>
          <w:p w14:paraId="7756C611" w14:textId="77777777" w:rsidR="00460439" w:rsidRPr="00C25004" w:rsidRDefault="00460439" w:rsidP="00460439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จำหน่ายอุปกรณ์ฮาร์ดแวร์</w:t>
            </w:r>
          </w:p>
        </w:tc>
        <w:tc>
          <w:tcPr>
            <w:tcW w:w="720" w:type="dxa"/>
          </w:tcPr>
          <w:p w14:paraId="56F97E20" w14:textId="77777777" w:rsidR="00460439" w:rsidRPr="00C25004" w:rsidRDefault="00460439" w:rsidP="00460439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highlight w:val="yellow"/>
              </w:rPr>
            </w:pPr>
          </w:p>
          <w:p w14:paraId="3C686685" w14:textId="77777777" w:rsidR="00460439" w:rsidRPr="00C25004" w:rsidRDefault="00460439" w:rsidP="00460439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15910777" w14:textId="77777777" w:rsidR="00460439" w:rsidRPr="00E91B06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C31CE71" w14:textId="77D815CD" w:rsidR="00460439" w:rsidRPr="00E91B06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/>
              </w:rPr>
            </w:pPr>
            <w:r w:rsidRPr="00E91B06">
              <w:rPr>
                <w:rFonts w:asciiTheme="majorBidi" w:hAnsiTheme="majorBidi" w:cstheme="majorBidi"/>
                <w:sz w:val="20"/>
                <w:cs/>
                <w:lang w:bidi="th-TH"/>
              </w:rPr>
              <w:t>39.99</w:t>
            </w:r>
          </w:p>
        </w:tc>
        <w:tc>
          <w:tcPr>
            <w:tcW w:w="180" w:type="dxa"/>
          </w:tcPr>
          <w:p w14:paraId="6DC97B85" w14:textId="77777777" w:rsidR="00460439" w:rsidRPr="00E91B06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65949F8A" w14:textId="77777777" w:rsidR="00460439" w:rsidRPr="00E91B06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1B965A6" w14:textId="77777777" w:rsidR="00460439" w:rsidRPr="00E91B06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/>
              </w:rPr>
            </w:pPr>
            <w:r w:rsidRPr="00E91B06">
              <w:rPr>
                <w:rFonts w:asciiTheme="majorBidi" w:hAnsiTheme="majorBidi" w:cstheme="majorBidi"/>
                <w:sz w:val="20"/>
                <w:cs/>
                <w:lang w:bidi="th-TH"/>
              </w:rPr>
              <w:t>39.99</w:t>
            </w:r>
          </w:p>
        </w:tc>
        <w:tc>
          <w:tcPr>
            <w:tcW w:w="183" w:type="dxa"/>
          </w:tcPr>
          <w:p w14:paraId="107D5618" w14:textId="77777777" w:rsidR="00460439" w:rsidRPr="00E91B06" w:rsidRDefault="00460439" w:rsidP="00460439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35C8074" w14:textId="525B9644" w:rsidR="00460439" w:rsidRPr="00E91B06" w:rsidRDefault="00987F5D" w:rsidP="00460439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THB 1,500</w:t>
            </w:r>
          </w:p>
        </w:tc>
        <w:tc>
          <w:tcPr>
            <w:tcW w:w="181" w:type="dxa"/>
          </w:tcPr>
          <w:p w14:paraId="7EB8C2A5" w14:textId="77777777" w:rsidR="00460439" w:rsidRPr="00C25004" w:rsidRDefault="00460439" w:rsidP="00460439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6" w:type="dxa"/>
            <w:vAlign w:val="bottom"/>
          </w:tcPr>
          <w:p w14:paraId="11103259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THB 1,500</w:t>
            </w:r>
          </w:p>
        </w:tc>
        <w:tc>
          <w:tcPr>
            <w:tcW w:w="179" w:type="dxa"/>
          </w:tcPr>
          <w:p w14:paraId="3568444B" w14:textId="77777777" w:rsidR="00460439" w:rsidRPr="00C25004" w:rsidRDefault="00460439" w:rsidP="00460439">
            <w:pPr>
              <w:pStyle w:val="acctfourfigures"/>
              <w:tabs>
                <w:tab w:val="decimal" w:pos="551"/>
                <w:tab w:val="decimal" w:pos="730"/>
              </w:tabs>
              <w:spacing w:line="240" w:lineRule="exac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12" w:type="dxa"/>
            <w:gridSpan w:val="3"/>
            <w:vAlign w:val="bottom"/>
          </w:tcPr>
          <w:p w14:paraId="63D2FFCF" w14:textId="0FE6D170" w:rsidR="00987F5D" w:rsidRPr="00C25004" w:rsidRDefault="00987F5D" w:rsidP="00987F5D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  <w:p w14:paraId="7C10C16B" w14:textId="053C25A2" w:rsidR="00460439" w:rsidRPr="00C25004" w:rsidRDefault="00987F5D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25004">
              <w:rPr>
                <w:rFonts w:asciiTheme="majorBidi" w:hAnsiTheme="majorBidi" w:cstheme="majorBidi"/>
                <w:sz w:val="20"/>
              </w:rPr>
              <w:t>600</w:t>
            </w:r>
          </w:p>
        </w:tc>
        <w:tc>
          <w:tcPr>
            <w:tcW w:w="180" w:type="dxa"/>
            <w:gridSpan w:val="2"/>
          </w:tcPr>
          <w:p w14:paraId="29D90D59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9" w:type="dxa"/>
            <w:vAlign w:val="bottom"/>
          </w:tcPr>
          <w:p w14:paraId="06E1E355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  <w:p w14:paraId="22DAD8BF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</w:rPr>
              <w:t>600</w:t>
            </w:r>
          </w:p>
        </w:tc>
        <w:tc>
          <w:tcPr>
            <w:tcW w:w="203" w:type="dxa"/>
            <w:gridSpan w:val="3"/>
          </w:tcPr>
          <w:p w14:paraId="40B9D8F3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877" w:type="dxa"/>
            <w:gridSpan w:val="2"/>
            <w:vAlign w:val="bottom"/>
          </w:tcPr>
          <w:p w14:paraId="34C4B9A5" w14:textId="142D9D6A" w:rsidR="00460439" w:rsidRPr="00681FB4" w:rsidRDefault="00F1595E" w:rsidP="00460439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478</w:t>
            </w:r>
          </w:p>
        </w:tc>
        <w:tc>
          <w:tcPr>
            <w:tcW w:w="186" w:type="dxa"/>
          </w:tcPr>
          <w:p w14:paraId="7A12C0D6" w14:textId="77777777" w:rsidR="00460439" w:rsidRPr="00681FB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3C7CC00A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478</w:t>
            </w:r>
          </w:p>
        </w:tc>
      </w:tr>
      <w:tr w:rsidR="00460439" w:rsidRPr="00681FB4" w14:paraId="739C1029" w14:textId="77777777" w:rsidTr="00A3352B">
        <w:trPr>
          <w:cantSplit/>
          <w:trHeight w:val="59"/>
          <w:tblHeader/>
        </w:trPr>
        <w:tc>
          <w:tcPr>
            <w:tcW w:w="2529" w:type="dxa"/>
          </w:tcPr>
          <w:p w14:paraId="64A63203" w14:textId="77777777" w:rsidR="00460439" w:rsidRDefault="00460439" w:rsidP="00460439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แปซิฟิค ทียูเอ็ม โคลด์ สโตเรจ </w:t>
            </w:r>
          </w:p>
          <w:p w14:paraId="56D984DD" w14:textId="77777777" w:rsidR="00460439" w:rsidRPr="00C25004" w:rsidRDefault="00460439" w:rsidP="00460439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>จํากัด</w:t>
            </w:r>
          </w:p>
        </w:tc>
        <w:tc>
          <w:tcPr>
            <w:tcW w:w="1890" w:type="dxa"/>
          </w:tcPr>
          <w:p w14:paraId="71CB0213" w14:textId="77777777" w:rsidR="00460439" w:rsidRPr="00C25004" w:rsidRDefault="00460439" w:rsidP="00460439">
            <w:pPr>
              <w:tabs>
                <w:tab w:val="left" w:pos="150"/>
              </w:tabs>
              <w:spacing w:line="240" w:lineRule="exact"/>
              <w:ind w:left="111" w:hanging="111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ให้บริการรับฝากสินค้าแช่แข็งในห้องเย็น  </w:t>
            </w:r>
          </w:p>
        </w:tc>
        <w:tc>
          <w:tcPr>
            <w:tcW w:w="720" w:type="dxa"/>
          </w:tcPr>
          <w:p w14:paraId="141B9368" w14:textId="77777777" w:rsidR="00460439" w:rsidRPr="00C25004" w:rsidRDefault="00460439" w:rsidP="00460439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0F2C40B" w14:textId="77777777" w:rsidR="00460439" w:rsidRPr="00C25004" w:rsidRDefault="00460439" w:rsidP="00460439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37C954CE" w14:textId="77777777" w:rsidR="00460439" w:rsidRPr="00E91B06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C578381" w14:textId="41C73C13" w:rsidR="00460439" w:rsidRPr="00E91B06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E91B06">
              <w:rPr>
                <w:rFonts w:asciiTheme="majorBidi" w:hAnsiTheme="majorBidi" w:cstheme="majorBidi"/>
                <w:sz w:val="20"/>
                <w:cs/>
                <w:lang w:bidi="th-TH"/>
              </w:rPr>
              <w:t>49.99</w:t>
            </w:r>
          </w:p>
        </w:tc>
        <w:tc>
          <w:tcPr>
            <w:tcW w:w="180" w:type="dxa"/>
          </w:tcPr>
          <w:p w14:paraId="445CDDD5" w14:textId="77777777" w:rsidR="00460439" w:rsidRPr="00E91B06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9B6FE09" w14:textId="77777777" w:rsidR="00460439" w:rsidRPr="00E91B06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C3C67F3" w14:textId="77777777" w:rsidR="00460439" w:rsidRPr="00E91B06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E91B06">
              <w:rPr>
                <w:rFonts w:asciiTheme="majorBidi" w:hAnsiTheme="majorBidi" w:cstheme="majorBidi"/>
                <w:sz w:val="20"/>
                <w:cs/>
                <w:lang w:bidi="th-TH"/>
              </w:rPr>
              <w:t>49.99</w:t>
            </w:r>
          </w:p>
        </w:tc>
        <w:tc>
          <w:tcPr>
            <w:tcW w:w="183" w:type="dxa"/>
          </w:tcPr>
          <w:p w14:paraId="746CB675" w14:textId="77777777" w:rsidR="00460439" w:rsidRPr="00E91B06" w:rsidRDefault="00460439" w:rsidP="00460439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09A096E6" w14:textId="1EA092BC" w:rsidR="00460439" w:rsidRPr="00E91B06" w:rsidRDefault="00987F5D" w:rsidP="00460439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Pr="00C2500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160</w:t>
            </w: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,000</w:t>
            </w:r>
          </w:p>
        </w:tc>
        <w:tc>
          <w:tcPr>
            <w:tcW w:w="181" w:type="dxa"/>
          </w:tcPr>
          <w:p w14:paraId="70C9BAB6" w14:textId="77777777" w:rsidR="00460439" w:rsidRPr="00C25004" w:rsidRDefault="00460439" w:rsidP="00460439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6" w:type="dxa"/>
            <w:vAlign w:val="bottom"/>
          </w:tcPr>
          <w:p w14:paraId="060CCB10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Pr="00C2500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160</w:t>
            </w: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,000</w:t>
            </w:r>
          </w:p>
        </w:tc>
        <w:tc>
          <w:tcPr>
            <w:tcW w:w="179" w:type="dxa"/>
          </w:tcPr>
          <w:p w14:paraId="33D6CA81" w14:textId="77777777" w:rsidR="00460439" w:rsidRPr="00C25004" w:rsidRDefault="00460439" w:rsidP="00460439">
            <w:pPr>
              <w:pStyle w:val="acctfourfigures"/>
              <w:tabs>
                <w:tab w:val="decimal" w:pos="551"/>
                <w:tab w:val="decimal" w:pos="730"/>
              </w:tabs>
              <w:spacing w:line="240" w:lineRule="exac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12" w:type="dxa"/>
            <w:gridSpan w:val="3"/>
            <w:vAlign w:val="bottom"/>
          </w:tcPr>
          <w:p w14:paraId="5223785A" w14:textId="66FF748B" w:rsidR="00460439" w:rsidRPr="00C25004" w:rsidRDefault="00987F5D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80</w:t>
            </w:r>
            <w:r w:rsidRPr="00C25004">
              <w:rPr>
                <w:rFonts w:asciiTheme="majorBidi" w:hAnsiTheme="majorBidi" w:cstheme="majorBidi"/>
                <w:sz w:val="20"/>
              </w:rPr>
              <w:t>,000</w:t>
            </w:r>
          </w:p>
        </w:tc>
        <w:tc>
          <w:tcPr>
            <w:tcW w:w="180" w:type="dxa"/>
            <w:gridSpan w:val="2"/>
          </w:tcPr>
          <w:p w14:paraId="35CCE518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9" w:type="dxa"/>
            <w:vAlign w:val="bottom"/>
          </w:tcPr>
          <w:p w14:paraId="107D9FBD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80</w:t>
            </w:r>
            <w:r w:rsidRPr="00C25004">
              <w:rPr>
                <w:rFonts w:asciiTheme="majorBidi" w:hAnsiTheme="majorBidi" w:cstheme="majorBidi"/>
                <w:sz w:val="20"/>
              </w:rPr>
              <w:t>,000</w:t>
            </w:r>
          </w:p>
        </w:tc>
        <w:tc>
          <w:tcPr>
            <w:tcW w:w="203" w:type="dxa"/>
            <w:gridSpan w:val="3"/>
          </w:tcPr>
          <w:p w14:paraId="3E65DD38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highlight w:val="yellow"/>
                <w:cs/>
                <w:lang w:val="en-US" w:bidi="th-TH"/>
              </w:rPr>
            </w:pPr>
          </w:p>
        </w:tc>
        <w:tc>
          <w:tcPr>
            <w:tcW w:w="877" w:type="dxa"/>
            <w:gridSpan w:val="2"/>
            <w:vAlign w:val="bottom"/>
          </w:tcPr>
          <w:p w14:paraId="64E472BA" w14:textId="51F876F7" w:rsidR="00460439" w:rsidRPr="00681FB4" w:rsidRDefault="0029530B" w:rsidP="00460439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76,609</w:t>
            </w:r>
          </w:p>
        </w:tc>
        <w:tc>
          <w:tcPr>
            <w:tcW w:w="186" w:type="dxa"/>
          </w:tcPr>
          <w:p w14:paraId="2B122B0E" w14:textId="77777777" w:rsidR="00460439" w:rsidRPr="00681FB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730A779F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74,747</w:t>
            </w:r>
          </w:p>
        </w:tc>
      </w:tr>
      <w:tr w:rsidR="00460439" w:rsidRPr="00681FB4" w14:paraId="7EE10082" w14:textId="77777777" w:rsidTr="00A3352B">
        <w:trPr>
          <w:cantSplit/>
          <w:trHeight w:val="59"/>
          <w:tblHeader/>
        </w:trPr>
        <w:tc>
          <w:tcPr>
            <w:tcW w:w="2529" w:type="dxa"/>
          </w:tcPr>
          <w:p w14:paraId="4524E968" w14:textId="77777777" w:rsidR="00460439" w:rsidRPr="00C25004" w:rsidRDefault="00460439" w:rsidP="00460439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ฟิ้วซ์ โพสต์ จำกัด</w:t>
            </w:r>
          </w:p>
        </w:tc>
        <w:tc>
          <w:tcPr>
            <w:tcW w:w="1890" w:type="dxa"/>
          </w:tcPr>
          <w:p w14:paraId="341B2601" w14:textId="77777777" w:rsidR="00460439" w:rsidRPr="00C25004" w:rsidRDefault="00460439" w:rsidP="00460439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720" w:type="dxa"/>
          </w:tcPr>
          <w:p w14:paraId="108DCB6F" w14:textId="77777777" w:rsidR="00460439" w:rsidRPr="00C25004" w:rsidRDefault="00460439" w:rsidP="00460439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2AC21759" w14:textId="13588B8F" w:rsidR="00460439" w:rsidRPr="00E91B06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E91B06">
              <w:rPr>
                <w:rFonts w:asciiTheme="majorBidi" w:hAnsiTheme="majorBidi" w:cstheme="majorBidi"/>
                <w:sz w:val="20"/>
                <w:cs/>
                <w:lang w:bidi="th-TH"/>
              </w:rPr>
              <w:t>37.50</w:t>
            </w:r>
          </w:p>
        </w:tc>
        <w:tc>
          <w:tcPr>
            <w:tcW w:w="180" w:type="dxa"/>
          </w:tcPr>
          <w:p w14:paraId="730689BF" w14:textId="77777777" w:rsidR="00460439" w:rsidRPr="00E91B06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5CDF4B1D" w14:textId="77777777" w:rsidR="00460439" w:rsidRPr="00E91B06" w:rsidRDefault="00460439" w:rsidP="00460439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E91B06">
              <w:rPr>
                <w:rFonts w:asciiTheme="majorBidi" w:hAnsiTheme="majorBidi" w:cstheme="majorBidi"/>
                <w:sz w:val="20"/>
                <w:cs/>
                <w:lang w:bidi="th-TH"/>
              </w:rPr>
              <w:t>37.50</w:t>
            </w:r>
          </w:p>
        </w:tc>
        <w:tc>
          <w:tcPr>
            <w:tcW w:w="183" w:type="dxa"/>
          </w:tcPr>
          <w:p w14:paraId="7D517292" w14:textId="77777777" w:rsidR="00460439" w:rsidRPr="00E91B06" w:rsidRDefault="00460439" w:rsidP="00460439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8A53F7A" w14:textId="1129FC95" w:rsidR="00460439" w:rsidRPr="00E91B06" w:rsidRDefault="00987F5D" w:rsidP="00460439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C2500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0</w:t>
            </w: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,000</w:t>
            </w:r>
          </w:p>
        </w:tc>
        <w:tc>
          <w:tcPr>
            <w:tcW w:w="181" w:type="dxa"/>
          </w:tcPr>
          <w:p w14:paraId="36810FA6" w14:textId="77777777" w:rsidR="00460439" w:rsidRPr="00C25004" w:rsidRDefault="00460439" w:rsidP="00460439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6" w:type="dxa"/>
            <w:vAlign w:val="bottom"/>
          </w:tcPr>
          <w:p w14:paraId="10423577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C2500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0</w:t>
            </w: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,000</w:t>
            </w:r>
          </w:p>
        </w:tc>
        <w:tc>
          <w:tcPr>
            <w:tcW w:w="179" w:type="dxa"/>
          </w:tcPr>
          <w:p w14:paraId="5709C7C2" w14:textId="77777777" w:rsidR="00460439" w:rsidRPr="00C25004" w:rsidRDefault="00460439" w:rsidP="00460439">
            <w:pPr>
              <w:pStyle w:val="acctfourfigures"/>
              <w:tabs>
                <w:tab w:val="decimal" w:pos="551"/>
                <w:tab w:val="decimal" w:pos="730"/>
              </w:tabs>
              <w:spacing w:line="240" w:lineRule="exac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12" w:type="dxa"/>
            <w:gridSpan w:val="3"/>
            <w:tcBorders>
              <w:bottom w:val="single" w:sz="4" w:space="0" w:color="auto"/>
            </w:tcBorders>
            <w:vAlign w:val="bottom"/>
          </w:tcPr>
          <w:p w14:paraId="2D4139CA" w14:textId="7126D57B" w:rsidR="00460439" w:rsidRPr="00C25004" w:rsidRDefault="00987F5D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25004">
              <w:rPr>
                <w:rFonts w:asciiTheme="majorBidi" w:hAnsiTheme="majorBidi" w:cstheme="majorBidi"/>
                <w:sz w:val="20"/>
                <w:lang w:bidi="th-TH"/>
              </w:rPr>
              <w:t>37</w:t>
            </w: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C25004">
              <w:rPr>
                <w:rFonts w:asciiTheme="majorBidi" w:hAnsiTheme="majorBidi" w:cstheme="majorBidi"/>
                <w:sz w:val="20"/>
              </w:rPr>
              <w:t>5</w:t>
            </w: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00</w:t>
            </w:r>
          </w:p>
        </w:tc>
        <w:tc>
          <w:tcPr>
            <w:tcW w:w="180" w:type="dxa"/>
            <w:gridSpan w:val="2"/>
          </w:tcPr>
          <w:p w14:paraId="3A52CBD5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15626EDE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25004">
              <w:rPr>
                <w:rFonts w:asciiTheme="majorBidi" w:hAnsiTheme="majorBidi" w:cstheme="majorBidi"/>
                <w:sz w:val="20"/>
                <w:lang w:bidi="th-TH"/>
              </w:rPr>
              <w:t>37</w:t>
            </w: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C25004">
              <w:rPr>
                <w:rFonts w:asciiTheme="majorBidi" w:hAnsiTheme="majorBidi" w:cstheme="majorBidi"/>
                <w:sz w:val="20"/>
              </w:rPr>
              <w:t>5</w:t>
            </w: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00</w:t>
            </w:r>
          </w:p>
        </w:tc>
        <w:tc>
          <w:tcPr>
            <w:tcW w:w="203" w:type="dxa"/>
            <w:gridSpan w:val="3"/>
          </w:tcPr>
          <w:p w14:paraId="7C43EEDF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highlight w:val="yellow"/>
                <w:cs/>
                <w:lang w:val="en-US" w:bidi="th-TH"/>
              </w:rPr>
            </w:pPr>
          </w:p>
        </w:tc>
        <w:tc>
          <w:tcPr>
            <w:tcW w:w="877" w:type="dxa"/>
            <w:gridSpan w:val="2"/>
            <w:tcBorders>
              <w:bottom w:val="single" w:sz="4" w:space="0" w:color="auto"/>
            </w:tcBorders>
            <w:vAlign w:val="bottom"/>
          </w:tcPr>
          <w:p w14:paraId="552FD201" w14:textId="7F69B953" w:rsidR="00460439" w:rsidRPr="00681FB4" w:rsidRDefault="00564D9A" w:rsidP="00460439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15,</w:t>
            </w:r>
            <w:r w:rsidR="00267842">
              <w:rPr>
                <w:rFonts w:asciiTheme="majorBidi" w:hAnsiTheme="majorBidi" w:cstheme="majorBidi"/>
                <w:sz w:val="20"/>
                <w:lang w:val="en-US" w:bidi="th-TH"/>
              </w:rPr>
              <w:t>662</w:t>
            </w:r>
          </w:p>
        </w:tc>
        <w:tc>
          <w:tcPr>
            <w:tcW w:w="186" w:type="dxa"/>
          </w:tcPr>
          <w:p w14:paraId="269846E8" w14:textId="77777777" w:rsidR="00460439" w:rsidRPr="00681FB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14:paraId="3AE50441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18,872</w:t>
            </w:r>
          </w:p>
        </w:tc>
      </w:tr>
      <w:tr w:rsidR="00460439" w:rsidRPr="00681FB4" w14:paraId="444329C4" w14:textId="77777777" w:rsidTr="00A3352B">
        <w:trPr>
          <w:cantSplit/>
          <w:trHeight w:val="48"/>
          <w:tblHeader/>
        </w:trPr>
        <w:tc>
          <w:tcPr>
            <w:tcW w:w="2529" w:type="dxa"/>
          </w:tcPr>
          <w:p w14:paraId="18DD85B2" w14:textId="77777777" w:rsidR="00460439" w:rsidRPr="00C25004" w:rsidRDefault="00460439" w:rsidP="00460439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2500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890" w:type="dxa"/>
          </w:tcPr>
          <w:p w14:paraId="055ECAEB" w14:textId="77777777" w:rsidR="00460439" w:rsidRPr="00C25004" w:rsidRDefault="00460439" w:rsidP="0046043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09B5744" w14:textId="77777777" w:rsidR="00460439" w:rsidRPr="00C25004" w:rsidRDefault="00460439" w:rsidP="0046043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26F8088" w14:textId="77777777" w:rsidR="00460439" w:rsidRPr="00C25004" w:rsidRDefault="00460439" w:rsidP="0046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0AA2970F" w14:textId="77777777" w:rsidR="00460439" w:rsidRPr="00C25004" w:rsidRDefault="00460439" w:rsidP="0046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A89D007" w14:textId="77777777" w:rsidR="00460439" w:rsidRPr="00C25004" w:rsidRDefault="00460439" w:rsidP="0046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dxa"/>
          </w:tcPr>
          <w:p w14:paraId="33FE6225" w14:textId="77777777" w:rsidR="00460439" w:rsidRPr="00C25004" w:rsidRDefault="00460439" w:rsidP="00460439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4107E638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925"/>
                <w:tab w:val="decimal" w:pos="996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6717BA16" w14:textId="77777777" w:rsidR="00460439" w:rsidRPr="00C25004" w:rsidRDefault="00460439" w:rsidP="00460439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56" w:type="dxa"/>
          </w:tcPr>
          <w:p w14:paraId="144AC7F2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9" w:type="dxa"/>
          </w:tcPr>
          <w:p w14:paraId="13E53C40" w14:textId="77777777" w:rsidR="00460439" w:rsidRPr="00C25004" w:rsidRDefault="00460439" w:rsidP="00460439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91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5129A" w14:textId="3EDD0450" w:rsidR="00460439" w:rsidRPr="00681FB4" w:rsidRDefault="00987F5D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25004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5</w:t>
            </w:r>
            <w:r w:rsidR="00E15B3D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46,089</w:t>
            </w:r>
          </w:p>
        </w:tc>
        <w:tc>
          <w:tcPr>
            <w:tcW w:w="180" w:type="dxa"/>
            <w:gridSpan w:val="2"/>
          </w:tcPr>
          <w:p w14:paraId="60E7965A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FF6EE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C25004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502,589</w:t>
            </w:r>
          </w:p>
        </w:tc>
        <w:tc>
          <w:tcPr>
            <w:tcW w:w="203" w:type="dxa"/>
            <w:gridSpan w:val="3"/>
          </w:tcPr>
          <w:p w14:paraId="5B30C214" w14:textId="77777777" w:rsidR="00460439" w:rsidRPr="00C2500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26D40" w14:textId="55C7A3CD" w:rsidR="00460439" w:rsidRPr="00853C9F" w:rsidRDefault="00A3352B" w:rsidP="00460439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</w:t>
            </w:r>
            <w:r w:rsidR="00332D2A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,9</w:t>
            </w:r>
            <w:r w:rsidR="00332D2A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</w:t>
            </w:r>
            <w:r w:rsidR="001C7EA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</w:t>
            </w:r>
          </w:p>
        </w:tc>
        <w:tc>
          <w:tcPr>
            <w:tcW w:w="186" w:type="dxa"/>
          </w:tcPr>
          <w:p w14:paraId="24763759" w14:textId="77777777" w:rsidR="00460439" w:rsidRPr="00681FB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617FD" w14:textId="77777777" w:rsidR="00460439" w:rsidRPr="00681FB4" w:rsidRDefault="00460439" w:rsidP="0046043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681FB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566,150</w:t>
            </w:r>
          </w:p>
        </w:tc>
      </w:tr>
    </w:tbl>
    <w:p w14:paraId="0F72B537" w14:textId="77777777" w:rsidR="008A7A75" w:rsidRPr="001D03C7" w:rsidRDefault="008A7A75" w:rsidP="00BA6FA4">
      <w:pPr>
        <w:spacing w:line="240" w:lineRule="auto"/>
        <w:rPr>
          <w:rFonts w:asciiTheme="majorBidi" w:hAnsiTheme="majorBidi" w:cstheme="majorBidi"/>
          <w:sz w:val="28"/>
          <w:szCs w:val="28"/>
          <w:lang w:val="th-TH"/>
        </w:rPr>
      </w:pPr>
    </w:p>
    <w:p w14:paraId="051A200E" w14:textId="77777777" w:rsidR="005E1BEB" w:rsidRPr="001D03C7" w:rsidRDefault="0003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th-TH"/>
        </w:rPr>
      </w:pPr>
      <w:r w:rsidRPr="001D03C7">
        <w:rPr>
          <w:rFonts w:asciiTheme="majorBidi" w:hAnsiTheme="majorBidi" w:cstheme="majorBidi"/>
          <w:cs/>
          <w:lang w:val="th-TH"/>
        </w:rPr>
        <w:br w:type="page"/>
      </w:r>
    </w:p>
    <w:tbl>
      <w:tblPr>
        <w:tblW w:w="14597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9"/>
        <w:gridCol w:w="2065"/>
        <w:gridCol w:w="759"/>
        <w:gridCol w:w="691"/>
        <w:gridCol w:w="178"/>
        <w:gridCol w:w="722"/>
        <w:gridCol w:w="178"/>
        <w:gridCol w:w="970"/>
        <w:gridCol w:w="180"/>
        <w:gridCol w:w="899"/>
        <w:gridCol w:w="299"/>
        <w:gridCol w:w="699"/>
        <w:gridCol w:w="178"/>
        <w:gridCol w:w="737"/>
        <w:gridCol w:w="179"/>
        <w:gridCol w:w="694"/>
        <w:gridCol w:w="178"/>
        <w:gridCol w:w="706"/>
        <w:gridCol w:w="178"/>
        <w:gridCol w:w="11"/>
        <w:gridCol w:w="757"/>
        <w:gridCol w:w="178"/>
        <w:gridCol w:w="722"/>
      </w:tblGrid>
      <w:tr w:rsidR="001229E1" w:rsidRPr="00DB15B1" w14:paraId="0ECF9526" w14:textId="77777777" w:rsidTr="00094C57">
        <w:trPr>
          <w:cantSplit/>
          <w:trHeight w:val="345"/>
        </w:trPr>
        <w:tc>
          <w:tcPr>
            <w:tcW w:w="2439" w:type="dxa"/>
          </w:tcPr>
          <w:p w14:paraId="4B095E6E" w14:textId="77777777" w:rsidR="001229E1" w:rsidRPr="00DB15B1" w:rsidRDefault="001229E1" w:rsidP="00094C57">
            <w:pPr>
              <w:pStyle w:val="acctfourfigures"/>
              <w:tabs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65" w:type="dxa"/>
          </w:tcPr>
          <w:p w14:paraId="41787608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4554E31A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1" w:type="dxa"/>
            <w:vAlign w:val="center"/>
          </w:tcPr>
          <w:p w14:paraId="6499403F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6642AEFD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  <w:vAlign w:val="center"/>
          </w:tcPr>
          <w:p w14:paraId="274014A6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064FDFE" w14:textId="77777777" w:rsidR="001229E1" w:rsidRPr="00DB15B1" w:rsidRDefault="001229E1" w:rsidP="00094C57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7565" w:type="dxa"/>
            <w:gridSpan w:val="16"/>
            <w:vAlign w:val="center"/>
          </w:tcPr>
          <w:p w14:paraId="1D70E360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229E1" w:rsidRPr="00DB15B1" w14:paraId="13501AA4" w14:textId="77777777" w:rsidTr="00094C57">
        <w:trPr>
          <w:cantSplit/>
          <w:trHeight w:val="173"/>
        </w:trPr>
        <w:tc>
          <w:tcPr>
            <w:tcW w:w="2439" w:type="dxa"/>
          </w:tcPr>
          <w:p w14:paraId="4C9979EB" w14:textId="77777777" w:rsidR="001229E1" w:rsidRPr="00DB15B1" w:rsidRDefault="001229E1" w:rsidP="00094C57">
            <w:pPr>
              <w:pStyle w:val="acctfourfigures"/>
              <w:tabs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65" w:type="dxa"/>
          </w:tcPr>
          <w:p w14:paraId="36E6FF2B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  <w:vMerge w:val="restart"/>
          </w:tcPr>
          <w:p w14:paraId="56D7E372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cs/>
                <w:lang w:bidi="th-TH"/>
              </w:rPr>
              <w:t>ประเทศที่</w:t>
            </w:r>
          </w:p>
          <w:p w14:paraId="333D698D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cs/>
                <w:lang w:bidi="th-TH"/>
              </w:rPr>
              <w:t>ดำเนินธุรกิจ</w:t>
            </w:r>
          </w:p>
        </w:tc>
        <w:tc>
          <w:tcPr>
            <w:tcW w:w="1591" w:type="dxa"/>
            <w:gridSpan w:val="3"/>
            <w:vAlign w:val="center"/>
          </w:tcPr>
          <w:p w14:paraId="56071798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69210619" w14:textId="77777777" w:rsidR="001229E1" w:rsidRPr="00DB15B1" w:rsidRDefault="001229E1" w:rsidP="00094C57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2049" w:type="dxa"/>
            <w:gridSpan w:val="3"/>
            <w:vAlign w:val="bottom"/>
          </w:tcPr>
          <w:p w14:paraId="32F3CBCB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ทุนชำระแล้ว</w:t>
            </w:r>
          </w:p>
        </w:tc>
        <w:tc>
          <w:tcPr>
            <w:tcW w:w="299" w:type="dxa"/>
            <w:vAlign w:val="bottom"/>
          </w:tcPr>
          <w:p w14:paraId="4DDDF500" w14:textId="77777777" w:rsidR="001229E1" w:rsidRPr="00DB15B1" w:rsidRDefault="001229E1" w:rsidP="00094C57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614" w:type="dxa"/>
            <w:gridSpan w:val="3"/>
            <w:vAlign w:val="bottom"/>
          </w:tcPr>
          <w:p w14:paraId="570CDB10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9" w:type="dxa"/>
            <w:vAlign w:val="bottom"/>
          </w:tcPr>
          <w:p w14:paraId="233CDB64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70B9585A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117F6A69" w14:textId="77777777" w:rsidR="001229E1" w:rsidRPr="00DB15B1" w:rsidRDefault="001229E1" w:rsidP="00094C57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668" w:type="dxa"/>
            <w:gridSpan w:val="4"/>
            <w:vAlign w:val="bottom"/>
          </w:tcPr>
          <w:p w14:paraId="6021FF68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ราคาทุน-สุทธิ</w:t>
            </w:r>
          </w:p>
        </w:tc>
      </w:tr>
      <w:tr w:rsidR="001229E1" w:rsidRPr="00DB15B1" w14:paraId="098EEFB6" w14:textId="77777777" w:rsidTr="00094C57">
        <w:trPr>
          <w:cantSplit/>
          <w:trHeight w:val="60"/>
        </w:trPr>
        <w:tc>
          <w:tcPr>
            <w:tcW w:w="2439" w:type="dxa"/>
          </w:tcPr>
          <w:p w14:paraId="031AC19A" w14:textId="77777777" w:rsidR="001229E1" w:rsidRPr="00DB15B1" w:rsidRDefault="001229E1" w:rsidP="00094C57">
            <w:pPr>
              <w:pStyle w:val="acctfourfigures"/>
              <w:tabs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65" w:type="dxa"/>
          </w:tcPr>
          <w:p w14:paraId="3481D104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DB15B1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759" w:type="dxa"/>
            <w:vMerge/>
          </w:tcPr>
          <w:p w14:paraId="733C5667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1" w:type="dxa"/>
            <w:vAlign w:val="bottom"/>
          </w:tcPr>
          <w:p w14:paraId="6CCB96FD" w14:textId="32F99439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784633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DB15B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</w:t>
            </w:r>
            <w:r w:rsidR="0078463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ิถุนายน</w:t>
            </w:r>
          </w:p>
        </w:tc>
        <w:tc>
          <w:tcPr>
            <w:tcW w:w="178" w:type="dxa"/>
            <w:vAlign w:val="bottom"/>
          </w:tcPr>
          <w:p w14:paraId="596C6590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  <w:vAlign w:val="bottom"/>
          </w:tcPr>
          <w:p w14:paraId="2E8136AE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DB15B1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2E1B843C" w14:textId="77777777" w:rsidR="001229E1" w:rsidRPr="00DB15B1" w:rsidRDefault="001229E1" w:rsidP="00094C57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970" w:type="dxa"/>
            <w:vAlign w:val="bottom"/>
          </w:tcPr>
          <w:p w14:paraId="70ACAF29" w14:textId="19C8ED72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784633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DB15B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</w:t>
            </w:r>
            <w:r w:rsidR="0078463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ิถุนายน</w:t>
            </w:r>
          </w:p>
        </w:tc>
        <w:tc>
          <w:tcPr>
            <w:tcW w:w="180" w:type="dxa"/>
            <w:vAlign w:val="bottom"/>
          </w:tcPr>
          <w:p w14:paraId="2BC8AF08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4CEF988D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DB15B1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299" w:type="dxa"/>
          </w:tcPr>
          <w:p w14:paraId="1EBC407A" w14:textId="77777777" w:rsidR="001229E1" w:rsidRPr="00DB15B1" w:rsidRDefault="001229E1" w:rsidP="00094C57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699" w:type="dxa"/>
            <w:vAlign w:val="bottom"/>
          </w:tcPr>
          <w:p w14:paraId="37024756" w14:textId="0B136449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784633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DB15B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</w:t>
            </w:r>
            <w:r w:rsidR="0078463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ิถุนายน</w:t>
            </w:r>
          </w:p>
        </w:tc>
        <w:tc>
          <w:tcPr>
            <w:tcW w:w="178" w:type="dxa"/>
            <w:vAlign w:val="bottom"/>
          </w:tcPr>
          <w:p w14:paraId="6D777EDD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7" w:type="dxa"/>
            <w:vAlign w:val="bottom"/>
          </w:tcPr>
          <w:p w14:paraId="1C4ACF36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DB15B1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79" w:type="dxa"/>
          </w:tcPr>
          <w:p w14:paraId="7CFC05E2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vAlign w:val="bottom"/>
          </w:tcPr>
          <w:p w14:paraId="6B7AA2F0" w14:textId="78B0947F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784633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DB15B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</w:t>
            </w:r>
            <w:r w:rsidR="0078463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ิถุนายน</w:t>
            </w:r>
          </w:p>
        </w:tc>
        <w:tc>
          <w:tcPr>
            <w:tcW w:w="178" w:type="dxa"/>
            <w:vAlign w:val="bottom"/>
          </w:tcPr>
          <w:p w14:paraId="5AC9CA7F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vAlign w:val="bottom"/>
          </w:tcPr>
          <w:p w14:paraId="0A6A46FA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DB15B1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89" w:type="dxa"/>
            <w:gridSpan w:val="2"/>
          </w:tcPr>
          <w:p w14:paraId="2A319A52" w14:textId="77777777" w:rsidR="001229E1" w:rsidRPr="00DB15B1" w:rsidRDefault="001229E1" w:rsidP="00094C57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757" w:type="dxa"/>
            <w:vAlign w:val="bottom"/>
          </w:tcPr>
          <w:p w14:paraId="4BFA09CA" w14:textId="2A66D581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784633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="0078463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78" w:type="dxa"/>
            <w:vAlign w:val="bottom"/>
          </w:tcPr>
          <w:p w14:paraId="52566798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  <w:vAlign w:val="bottom"/>
          </w:tcPr>
          <w:p w14:paraId="57D10A8F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DB15B1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</w:tr>
      <w:tr w:rsidR="001229E1" w:rsidRPr="00DB15B1" w14:paraId="70231C76" w14:textId="77777777" w:rsidTr="00094C57">
        <w:trPr>
          <w:cantSplit/>
          <w:trHeight w:val="60"/>
        </w:trPr>
        <w:tc>
          <w:tcPr>
            <w:tcW w:w="2439" w:type="dxa"/>
          </w:tcPr>
          <w:p w14:paraId="4B8ED1D6" w14:textId="77777777" w:rsidR="001229E1" w:rsidRPr="00DB15B1" w:rsidRDefault="001229E1" w:rsidP="00094C57">
            <w:pPr>
              <w:pStyle w:val="acctfourfigures"/>
              <w:tabs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65" w:type="dxa"/>
          </w:tcPr>
          <w:p w14:paraId="4114EBD7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5AA85C90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1" w:type="dxa"/>
            <w:vAlign w:val="bottom"/>
          </w:tcPr>
          <w:p w14:paraId="07F3E8C4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3335629F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  <w:vAlign w:val="bottom"/>
          </w:tcPr>
          <w:p w14:paraId="2215492D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  <w:tc>
          <w:tcPr>
            <w:tcW w:w="178" w:type="dxa"/>
          </w:tcPr>
          <w:p w14:paraId="25A50DE7" w14:textId="77777777" w:rsidR="001229E1" w:rsidRPr="00DB15B1" w:rsidRDefault="001229E1" w:rsidP="00094C57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970" w:type="dxa"/>
            <w:vAlign w:val="bottom"/>
          </w:tcPr>
          <w:p w14:paraId="4813267E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1B885DE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3EF4642C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  <w:tc>
          <w:tcPr>
            <w:tcW w:w="299" w:type="dxa"/>
          </w:tcPr>
          <w:p w14:paraId="40B3D39C" w14:textId="77777777" w:rsidR="001229E1" w:rsidRPr="00DB15B1" w:rsidRDefault="001229E1" w:rsidP="00094C57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699" w:type="dxa"/>
            <w:vAlign w:val="bottom"/>
          </w:tcPr>
          <w:p w14:paraId="4DC9E987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5610C26C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7" w:type="dxa"/>
            <w:vAlign w:val="bottom"/>
          </w:tcPr>
          <w:p w14:paraId="5BFF9607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  <w:tc>
          <w:tcPr>
            <w:tcW w:w="179" w:type="dxa"/>
          </w:tcPr>
          <w:p w14:paraId="772B80DA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vAlign w:val="bottom"/>
          </w:tcPr>
          <w:p w14:paraId="5AFB2421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6FA5E66B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vAlign w:val="bottom"/>
          </w:tcPr>
          <w:p w14:paraId="4A858E4E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  <w:tc>
          <w:tcPr>
            <w:tcW w:w="189" w:type="dxa"/>
            <w:gridSpan w:val="2"/>
          </w:tcPr>
          <w:p w14:paraId="00B134DC" w14:textId="77777777" w:rsidR="001229E1" w:rsidRPr="00DB15B1" w:rsidRDefault="001229E1" w:rsidP="00094C57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757" w:type="dxa"/>
            <w:vAlign w:val="bottom"/>
          </w:tcPr>
          <w:p w14:paraId="29458C54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6C253307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  <w:vAlign w:val="bottom"/>
          </w:tcPr>
          <w:p w14:paraId="6A2387F1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</w:tr>
      <w:tr w:rsidR="001229E1" w:rsidRPr="00DB15B1" w14:paraId="1EEC7811" w14:textId="77777777" w:rsidTr="00094C57">
        <w:trPr>
          <w:cantSplit/>
          <w:trHeight w:val="19"/>
        </w:trPr>
        <w:tc>
          <w:tcPr>
            <w:tcW w:w="2439" w:type="dxa"/>
          </w:tcPr>
          <w:p w14:paraId="0E07DAFF" w14:textId="77777777" w:rsidR="001229E1" w:rsidRPr="00DB15B1" w:rsidRDefault="001229E1" w:rsidP="00094C57">
            <w:pPr>
              <w:pStyle w:val="acctfourfigures"/>
              <w:tabs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65" w:type="dxa"/>
          </w:tcPr>
          <w:p w14:paraId="5E69337D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04E92DDC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91" w:type="dxa"/>
            <w:gridSpan w:val="3"/>
          </w:tcPr>
          <w:p w14:paraId="00911689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i/>
                <w:iCs/>
                <w:sz w:val="20"/>
                <w:rtl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591A2F6E" w14:textId="77777777" w:rsidR="001229E1" w:rsidRPr="00DB15B1" w:rsidRDefault="001229E1" w:rsidP="00094C57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2049" w:type="dxa"/>
            <w:gridSpan w:val="3"/>
          </w:tcPr>
          <w:p w14:paraId="5C9A6880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DB15B1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DB15B1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)</w:t>
            </w:r>
          </w:p>
        </w:tc>
        <w:tc>
          <w:tcPr>
            <w:tcW w:w="299" w:type="dxa"/>
          </w:tcPr>
          <w:p w14:paraId="2AA7DE21" w14:textId="77777777" w:rsidR="001229E1" w:rsidRPr="00DB15B1" w:rsidRDefault="001229E1" w:rsidP="00094C57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5217" w:type="dxa"/>
            <w:gridSpan w:val="12"/>
          </w:tcPr>
          <w:p w14:paraId="0501537C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DB15B1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DB15B1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1229E1" w:rsidRPr="00DB15B1" w14:paraId="13C53225" w14:textId="77777777" w:rsidTr="00094C57">
        <w:trPr>
          <w:cantSplit/>
          <w:trHeight w:val="299"/>
        </w:trPr>
        <w:tc>
          <w:tcPr>
            <w:tcW w:w="2439" w:type="dxa"/>
          </w:tcPr>
          <w:p w14:paraId="70C6EA9B" w14:textId="77777777" w:rsidR="001229E1" w:rsidRPr="009C1540" w:rsidRDefault="001229E1" w:rsidP="00094C57">
            <w:pPr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/>
                <w:bCs/>
              </w:rPr>
            </w:pPr>
            <w:r w:rsidRPr="00DB15B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065" w:type="dxa"/>
          </w:tcPr>
          <w:p w14:paraId="1A23329F" w14:textId="77777777" w:rsidR="001229E1" w:rsidRPr="00DB15B1" w:rsidRDefault="001229E1" w:rsidP="00094C57">
            <w:pPr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59" w:type="dxa"/>
          </w:tcPr>
          <w:p w14:paraId="5359D068" w14:textId="77777777" w:rsidR="001229E1" w:rsidRPr="00DB15B1" w:rsidRDefault="001229E1" w:rsidP="00094C57">
            <w:pPr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691" w:type="dxa"/>
          </w:tcPr>
          <w:p w14:paraId="379D0D09" w14:textId="77777777" w:rsidR="001229E1" w:rsidRPr="00DB15B1" w:rsidRDefault="001229E1" w:rsidP="00094C57">
            <w:pPr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</w:tcPr>
          <w:p w14:paraId="1F09D149" w14:textId="77777777" w:rsidR="001229E1" w:rsidRPr="00DB15B1" w:rsidRDefault="001229E1" w:rsidP="00094C57">
            <w:pPr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2" w:type="dxa"/>
          </w:tcPr>
          <w:p w14:paraId="56AEAE24" w14:textId="77777777" w:rsidR="001229E1" w:rsidRPr="00DB15B1" w:rsidRDefault="001229E1" w:rsidP="00094C57">
            <w:pPr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</w:tcPr>
          <w:p w14:paraId="065B8601" w14:textId="77777777" w:rsidR="001229E1" w:rsidRPr="00DB15B1" w:rsidRDefault="001229E1" w:rsidP="00094C57">
            <w:pPr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70" w:type="dxa"/>
          </w:tcPr>
          <w:p w14:paraId="00308F90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2002774" w14:textId="77777777" w:rsidR="001229E1" w:rsidRPr="00DB15B1" w:rsidRDefault="001229E1" w:rsidP="00094C57">
            <w:pPr>
              <w:pStyle w:val="acctfourfigures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</w:tcPr>
          <w:p w14:paraId="3AF68A6C" w14:textId="77777777" w:rsidR="001229E1" w:rsidRPr="00DB15B1" w:rsidRDefault="001229E1" w:rsidP="00094C57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99" w:type="dxa"/>
          </w:tcPr>
          <w:p w14:paraId="1F292E13" w14:textId="77777777" w:rsidR="001229E1" w:rsidRPr="00DB15B1" w:rsidRDefault="001229E1" w:rsidP="00094C57">
            <w:pPr>
              <w:pStyle w:val="acctfourfigures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9" w:type="dxa"/>
          </w:tcPr>
          <w:p w14:paraId="09D94468" w14:textId="77777777" w:rsidR="001229E1" w:rsidRPr="00DB15B1" w:rsidRDefault="001229E1" w:rsidP="00094C57">
            <w:pPr>
              <w:pStyle w:val="acctfourfigures"/>
              <w:tabs>
                <w:tab w:val="clear" w:pos="765"/>
              </w:tabs>
              <w:spacing w:line="358" w:lineRule="exact"/>
              <w:ind w:left="-108"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</w:tcPr>
          <w:p w14:paraId="6F21F16A" w14:textId="77777777" w:rsidR="001229E1" w:rsidRPr="00DB15B1" w:rsidRDefault="001229E1" w:rsidP="00094C57">
            <w:pPr>
              <w:pStyle w:val="acctfourfigures"/>
              <w:tabs>
                <w:tab w:val="clear" w:pos="765"/>
              </w:tabs>
              <w:spacing w:line="358" w:lineRule="exact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7" w:type="dxa"/>
          </w:tcPr>
          <w:p w14:paraId="04377316" w14:textId="77777777" w:rsidR="001229E1" w:rsidRPr="00DB15B1" w:rsidRDefault="001229E1" w:rsidP="00094C57">
            <w:pPr>
              <w:pStyle w:val="acctfourfigures"/>
              <w:tabs>
                <w:tab w:val="clear" w:pos="765"/>
              </w:tabs>
              <w:spacing w:line="358" w:lineRule="exact"/>
              <w:ind w:left="-108"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9" w:type="dxa"/>
          </w:tcPr>
          <w:p w14:paraId="5E46C4F8" w14:textId="77777777" w:rsidR="001229E1" w:rsidRPr="00DB15B1" w:rsidRDefault="001229E1" w:rsidP="00094C57">
            <w:pPr>
              <w:pStyle w:val="acctfourfigures"/>
              <w:tabs>
                <w:tab w:val="clear" w:pos="765"/>
              </w:tabs>
              <w:spacing w:line="358" w:lineRule="exact"/>
              <w:ind w:left="-108"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</w:tcPr>
          <w:p w14:paraId="5BFF3DDA" w14:textId="77777777" w:rsidR="001229E1" w:rsidRPr="00DB15B1" w:rsidRDefault="001229E1" w:rsidP="00094C57">
            <w:pPr>
              <w:pStyle w:val="acctfourfigures"/>
              <w:tabs>
                <w:tab w:val="clear" w:pos="765"/>
              </w:tabs>
              <w:spacing w:line="358" w:lineRule="exact"/>
              <w:ind w:left="-108"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</w:tcPr>
          <w:p w14:paraId="69F4B347" w14:textId="77777777" w:rsidR="001229E1" w:rsidRPr="00DB15B1" w:rsidRDefault="001229E1" w:rsidP="00094C57">
            <w:pPr>
              <w:pStyle w:val="acctfourfigures"/>
              <w:tabs>
                <w:tab w:val="clear" w:pos="765"/>
              </w:tabs>
              <w:spacing w:line="358" w:lineRule="exact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</w:tcPr>
          <w:p w14:paraId="6B8E97E3" w14:textId="77777777" w:rsidR="001229E1" w:rsidRPr="00DB15B1" w:rsidRDefault="001229E1" w:rsidP="00094C57">
            <w:pPr>
              <w:pStyle w:val="acctfourfigures"/>
              <w:tabs>
                <w:tab w:val="clear" w:pos="765"/>
              </w:tabs>
              <w:spacing w:line="358" w:lineRule="exact"/>
              <w:ind w:left="-108"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" w:type="dxa"/>
            <w:gridSpan w:val="2"/>
          </w:tcPr>
          <w:p w14:paraId="5865CB49" w14:textId="77777777" w:rsidR="001229E1" w:rsidRPr="00DB15B1" w:rsidRDefault="001229E1" w:rsidP="00094C57">
            <w:pPr>
              <w:pStyle w:val="acctfourfigures"/>
              <w:tabs>
                <w:tab w:val="clear" w:pos="765"/>
              </w:tabs>
              <w:spacing w:line="358" w:lineRule="exact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7" w:type="dxa"/>
          </w:tcPr>
          <w:p w14:paraId="5434980B" w14:textId="77777777" w:rsidR="001229E1" w:rsidRPr="00DB15B1" w:rsidRDefault="001229E1" w:rsidP="00094C57">
            <w:pPr>
              <w:pStyle w:val="acctfourfigures"/>
              <w:tabs>
                <w:tab w:val="clear" w:pos="765"/>
              </w:tabs>
              <w:spacing w:line="358" w:lineRule="exact"/>
              <w:ind w:left="-108"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</w:tcPr>
          <w:p w14:paraId="00B9C6C0" w14:textId="77777777" w:rsidR="001229E1" w:rsidRPr="00DB15B1" w:rsidRDefault="001229E1" w:rsidP="00094C57">
            <w:pPr>
              <w:pStyle w:val="acctfourfigures"/>
              <w:tabs>
                <w:tab w:val="clear" w:pos="765"/>
              </w:tabs>
              <w:spacing w:line="358" w:lineRule="exact"/>
              <w:ind w:left="-108"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</w:tcPr>
          <w:p w14:paraId="720A64AD" w14:textId="77777777" w:rsidR="001229E1" w:rsidRPr="00DB15B1" w:rsidRDefault="001229E1" w:rsidP="00094C57">
            <w:pPr>
              <w:pStyle w:val="acctfourfigures"/>
              <w:tabs>
                <w:tab w:val="clear" w:pos="765"/>
              </w:tabs>
              <w:spacing w:line="358" w:lineRule="exact"/>
              <w:ind w:left="-108" w:right="11"/>
              <w:rPr>
                <w:rFonts w:asciiTheme="majorBidi" w:hAnsiTheme="majorBidi" w:cstheme="majorBidi"/>
                <w:sz w:val="20"/>
              </w:rPr>
            </w:pPr>
          </w:p>
        </w:tc>
      </w:tr>
      <w:tr w:rsidR="00E60622" w:rsidRPr="00DB15B1" w14:paraId="3341C629" w14:textId="77777777" w:rsidTr="00094C57">
        <w:trPr>
          <w:cantSplit/>
          <w:trHeight w:val="19"/>
        </w:trPr>
        <w:tc>
          <w:tcPr>
            <w:tcW w:w="2439" w:type="dxa"/>
          </w:tcPr>
          <w:p w14:paraId="0F2166AC" w14:textId="77777777" w:rsidR="00E60622" w:rsidRDefault="00E60622" w:rsidP="00E60622">
            <w:pPr>
              <w:spacing w:line="240" w:lineRule="auto"/>
              <w:ind w:right="-20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Royal Group Phnom Penh </w:t>
            </w:r>
            <w:r w:rsidRPr="00DB15B1">
              <w:rPr>
                <w:rFonts w:asciiTheme="majorBidi" w:hAnsiTheme="majorBidi" w:cstheme="majorBidi"/>
                <w:sz w:val="20"/>
                <w:szCs w:val="20"/>
              </w:rPr>
              <w:t>SEZ Plc</w:t>
            </w: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0F6C94ED" w14:textId="77777777" w:rsidR="00E60622" w:rsidRPr="00DB15B1" w:rsidRDefault="00E60622" w:rsidP="00E60622">
            <w:pPr>
              <w:spacing w:line="240" w:lineRule="auto"/>
              <w:ind w:right="-2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(“</w:t>
            </w:r>
            <w:r w:rsidRPr="00DB15B1">
              <w:rPr>
                <w:rFonts w:asciiTheme="majorBidi" w:hAnsiTheme="majorBidi" w:cstheme="majorBidi"/>
                <w:sz w:val="20"/>
                <w:szCs w:val="20"/>
              </w:rPr>
              <w:t>PPSP</w:t>
            </w: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”)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เดิมชื่อ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“</w:t>
            </w:r>
            <w:r w:rsidRPr="00DB15B1">
              <w:rPr>
                <w:rFonts w:asciiTheme="majorBidi" w:hAnsiTheme="majorBidi" w:cstheme="majorBidi"/>
                <w:sz w:val="20"/>
                <w:szCs w:val="20"/>
              </w:rPr>
              <w:t>Phnom Penh SEZ Plc</w:t>
            </w: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”</w:t>
            </w:r>
          </w:p>
        </w:tc>
        <w:tc>
          <w:tcPr>
            <w:tcW w:w="2065" w:type="dxa"/>
          </w:tcPr>
          <w:p w14:paraId="539A03AA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บริการจัดการเขตเศรษฐกิจพิเศษ</w:t>
            </w:r>
          </w:p>
        </w:tc>
        <w:tc>
          <w:tcPr>
            <w:tcW w:w="759" w:type="dxa"/>
            <w:vAlign w:val="bottom"/>
          </w:tcPr>
          <w:p w14:paraId="568B7A1B" w14:textId="77777777" w:rsidR="00E60622" w:rsidRPr="00DB15B1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691" w:type="dxa"/>
            <w:vAlign w:val="bottom"/>
          </w:tcPr>
          <w:p w14:paraId="3FD8467C" w14:textId="127BCF8B" w:rsidR="00E60622" w:rsidRPr="00D860AD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14</w:t>
            </w: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15B1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61</w:t>
            </w:r>
          </w:p>
        </w:tc>
        <w:tc>
          <w:tcPr>
            <w:tcW w:w="178" w:type="dxa"/>
          </w:tcPr>
          <w:p w14:paraId="6714D35E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2" w:type="dxa"/>
            <w:vAlign w:val="bottom"/>
          </w:tcPr>
          <w:p w14:paraId="24FDB290" w14:textId="77777777" w:rsidR="00E60622" w:rsidRPr="00DB15B1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14</w:t>
            </w: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15B1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61</w:t>
            </w:r>
          </w:p>
        </w:tc>
        <w:tc>
          <w:tcPr>
            <w:tcW w:w="178" w:type="dxa"/>
          </w:tcPr>
          <w:p w14:paraId="33B809FE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14:paraId="36641A49" w14:textId="4112C451" w:rsidR="00E60622" w:rsidRPr="00D860AD" w:rsidRDefault="00EC426B" w:rsidP="00E6062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USD 35,938</w:t>
            </w:r>
          </w:p>
        </w:tc>
        <w:tc>
          <w:tcPr>
            <w:tcW w:w="180" w:type="dxa"/>
          </w:tcPr>
          <w:p w14:paraId="39512129" w14:textId="77777777" w:rsidR="00E60622" w:rsidRPr="00D860AD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vAlign w:val="bottom"/>
          </w:tcPr>
          <w:p w14:paraId="7871F609" w14:textId="77777777" w:rsidR="00E60622" w:rsidRPr="00D860AD" w:rsidRDefault="00E60622" w:rsidP="00E6062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USD 35,938</w:t>
            </w:r>
          </w:p>
        </w:tc>
        <w:tc>
          <w:tcPr>
            <w:tcW w:w="299" w:type="dxa"/>
          </w:tcPr>
          <w:p w14:paraId="46F8B6CC" w14:textId="77777777" w:rsidR="00E60622" w:rsidRPr="00D860AD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9" w:type="dxa"/>
            <w:vAlign w:val="bottom"/>
          </w:tcPr>
          <w:p w14:paraId="4E898FF1" w14:textId="328774BB" w:rsidR="00E60622" w:rsidRPr="00D860AD" w:rsidRDefault="00EC426B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 xml:space="preserve">       235,515</w:t>
            </w:r>
          </w:p>
        </w:tc>
        <w:tc>
          <w:tcPr>
            <w:tcW w:w="178" w:type="dxa"/>
          </w:tcPr>
          <w:p w14:paraId="0E63F69B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2BF85AEC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 xml:space="preserve">       235,515</w:t>
            </w:r>
          </w:p>
        </w:tc>
        <w:tc>
          <w:tcPr>
            <w:tcW w:w="179" w:type="dxa"/>
          </w:tcPr>
          <w:p w14:paraId="71C4D591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  <w:vAlign w:val="bottom"/>
          </w:tcPr>
          <w:p w14:paraId="2742009B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8" w:type="dxa"/>
          </w:tcPr>
          <w:p w14:paraId="2A1E0790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vAlign w:val="bottom"/>
          </w:tcPr>
          <w:p w14:paraId="5D14DD34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9" w:type="dxa"/>
            <w:gridSpan w:val="2"/>
          </w:tcPr>
          <w:p w14:paraId="0476EF15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61BEAE47" w14:textId="47EF58D1" w:rsidR="00E60622" w:rsidRPr="00D860AD" w:rsidRDefault="00EC426B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 xml:space="preserve">       235,515</w:t>
            </w:r>
          </w:p>
        </w:tc>
        <w:tc>
          <w:tcPr>
            <w:tcW w:w="178" w:type="dxa"/>
          </w:tcPr>
          <w:p w14:paraId="6B30B5BA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  <w:vAlign w:val="bottom"/>
          </w:tcPr>
          <w:p w14:paraId="46B89BE7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235,515</w:t>
            </w:r>
          </w:p>
        </w:tc>
      </w:tr>
      <w:tr w:rsidR="00E60622" w:rsidRPr="00DB15B1" w14:paraId="419145AC" w14:textId="77777777" w:rsidTr="00094C57">
        <w:trPr>
          <w:cantSplit/>
          <w:trHeight w:val="299"/>
        </w:trPr>
        <w:tc>
          <w:tcPr>
            <w:tcW w:w="2439" w:type="dxa"/>
          </w:tcPr>
          <w:p w14:paraId="7D5BD32E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ซีเจ เจดับเบิ้ลยูดี โลจิสติกส์</w:t>
            </w:r>
          </w:p>
          <w:p w14:paraId="46C18612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(ประเทศไทย) จำกัด</w:t>
            </w:r>
          </w:p>
        </w:tc>
        <w:tc>
          <w:tcPr>
            <w:tcW w:w="2065" w:type="dxa"/>
          </w:tcPr>
          <w:p w14:paraId="09412BD8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759" w:type="dxa"/>
          </w:tcPr>
          <w:p w14:paraId="243BC600" w14:textId="77777777" w:rsidR="00E60622" w:rsidRPr="00DB15B1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427C13F" w14:textId="77777777" w:rsidR="00E60622" w:rsidRPr="00DB15B1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691" w:type="dxa"/>
          </w:tcPr>
          <w:p w14:paraId="32D5C624" w14:textId="77777777" w:rsidR="00E60622" w:rsidRPr="00DB15B1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BCEC94D" w14:textId="4E1F17DD" w:rsidR="00E60622" w:rsidRPr="00D860AD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</w:rPr>
              <w:t>49</w:t>
            </w: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15B1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78" w:type="dxa"/>
          </w:tcPr>
          <w:p w14:paraId="470D88F5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2" w:type="dxa"/>
          </w:tcPr>
          <w:p w14:paraId="6D4BEDC0" w14:textId="77777777" w:rsidR="00E60622" w:rsidRPr="00DB15B1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4ECDB49" w14:textId="77777777" w:rsidR="00E60622" w:rsidRPr="00DB15B1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</w:rPr>
              <w:t>49</w:t>
            </w: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15B1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78" w:type="dxa"/>
          </w:tcPr>
          <w:p w14:paraId="5DA52ECC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08022821" w14:textId="67B219FD" w:rsidR="00EC426B" w:rsidRPr="00D860AD" w:rsidRDefault="00EC426B" w:rsidP="00EC426B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B09B036" w14:textId="738BD497" w:rsidR="00E60622" w:rsidRPr="00D860AD" w:rsidRDefault="00EC426B" w:rsidP="00E6062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THB 2,000</w:t>
            </w:r>
          </w:p>
        </w:tc>
        <w:tc>
          <w:tcPr>
            <w:tcW w:w="180" w:type="dxa"/>
          </w:tcPr>
          <w:p w14:paraId="7DB9E739" w14:textId="77777777" w:rsidR="00E60622" w:rsidRPr="00D860AD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</w:tcPr>
          <w:p w14:paraId="5FE86D37" w14:textId="77777777" w:rsidR="00E60622" w:rsidRPr="00D860AD" w:rsidRDefault="00E60622" w:rsidP="00E6062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2B2CC64" w14:textId="77777777" w:rsidR="00E60622" w:rsidRPr="00D860AD" w:rsidRDefault="00E60622" w:rsidP="00E6062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THB 2,000</w:t>
            </w:r>
          </w:p>
        </w:tc>
        <w:tc>
          <w:tcPr>
            <w:tcW w:w="299" w:type="dxa"/>
          </w:tcPr>
          <w:p w14:paraId="50580A5E" w14:textId="77777777" w:rsidR="00E60622" w:rsidRPr="00D860AD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9" w:type="dxa"/>
            <w:vAlign w:val="bottom"/>
          </w:tcPr>
          <w:p w14:paraId="5C92A3AB" w14:textId="119609B2" w:rsidR="00E60622" w:rsidRPr="00D860AD" w:rsidRDefault="00EC426B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980</w:t>
            </w:r>
          </w:p>
        </w:tc>
        <w:tc>
          <w:tcPr>
            <w:tcW w:w="178" w:type="dxa"/>
          </w:tcPr>
          <w:p w14:paraId="009DCA11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05D93B7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980</w:t>
            </w:r>
          </w:p>
        </w:tc>
        <w:tc>
          <w:tcPr>
            <w:tcW w:w="179" w:type="dxa"/>
          </w:tcPr>
          <w:p w14:paraId="60F8AD65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</w:tcPr>
          <w:p w14:paraId="3F20DFCC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B36625C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8" w:type="dxa"/>
          </w:tcPr>
          <w:p w14:paraId="206847AE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</w:tcPr>
          <w:p w14:paraId="5B92932F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1255C06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9" w:type="dxa"/>
            <w:gridSpan w:val="2"/>
          </w:tcPr>
          <w:p w14:paraId="314825E0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37E1D818" w14:textId="442F336D" w:rsidR="00E60622" w:rsidRPr="00D860AD" w:rsidRDefault="00EC426B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980</w:t>
            </w:r>
          </w:p>
        </w:tc>
        <w:tc>
          <w:tcPr>
            <w:tcW w:w="178" w:type="dxa"/>
          </w:tcPr>
          <w:p w14:paraId="6E2BE2C3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  <w:vAlign w:val="bottom"/>
          </w:tcPr>
          <w:p w14:paraId="24A74F13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980</w:t>
            </w:r>
          </w:p>
        </w:tc>
      </w:tr>
      <w:tr w:rsidR="00E60622" w:rsidRPr="00DB15B1" w14:paraId="08FD0F0A" w14:textId="77777777" w:rsidTr="00094C57">
        <w:trPr>
          <w:cantSplit/>
          <w:trHeight w:val="19"/>
        </w:trPr>
        <w:tc>
          <w:tcPr>
            <w:tcW w:w="2439" w:type="dxa"/>
          </w:tcPr>
          <w:p w14:paraId="7D2AB30B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DB15B1">
              <w:rPr>
                <w:rFonts w:asciiTheme="majorBidi" w:hAnsiTheme="majorBidi" w:cstheme="majorBidi"/>
                <w:sz w:val="20"/>
                <w:szCs w:val="20"/>
              </w:rPr>
              <w:t>MyCloud</w:t>
            </w:r>
            <w:proofErr w:type="spellEnd"/>
            <w:r w:rsidRPr="00DB15B1">
              <w:rPr>
                <w:rFonts w:asciiTheme="majorBidi" w:hAnsiTheme="majorBidi" w:cstheme="majorBidi"/>
                <w:sz w:val="20"/>
                <w:szCs w:val="20"/>
              </w:rPr>
              <w:t xml:space="preserve"> Holdings Pte</w:t>
            </w: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. </w:t>
            </w:r>
            <w:r w:rsidRPr="00DB15B1">
              <w:rPr>
                <w:rFonts w:asciiTheme="majorBidi" w:hAnsiTheme="majorBidi" w:cstheme="majorBidi"/>
                <w:sz w:val="20"/>
                <w:szCs w:val="20"/>
              </w:rPr>
              <w:t>Ltd</w:t>
            </w: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2065" w:type="dxa"/>
          </w:tcPr>
          <w:p w14:paraId="6A23ABD9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759" w:type="dxa"/>
          </w:tcPr>
          <w:p w14:paraId="75849199" w14:textId="77777777" w:rsidR="00E60622" w:rsidRPr="00DB15B1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691" w:type="dxa"/>
          </w:tcPr>
          <w:p w14:paraId="79D29EC1" w14:textId="19E34963" w:rsidR="00E60622" w:rsidRPr="00D860AD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15B1">
              <w:rPr>
                <w:rFonts w:asciiTheme="majorBidi" w:hAnsiTheme="majorBidi" w:cstheme="majorBidi"/>
                <w:sz w:val="20"/>
                <w:szCs w:val="20"/>
              </w:rPr>
              <w:t>75</w:t>
            </w:r>
          </w:p>
        </w:tc>
        <w:tc>
          <w:tcPr>
            <w:tcW w:w="178" w:type="dxa"/>
          </w:tcPr>
          <w:p w14:paraId="20213BD7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</w:tcPr>
          <w:p w14:paraId="360165F9" w14:textId="77777777" w:rsidR="00E60622" w:rsidRPr="00DB15B1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15B1">
              <w:rPr>
                <w:rFonts w:asciiTheme="majorBidi" w:hAnsiTheme="majorBidi" w:cstheme="majorBidi"/>
                <w:sz w:val="20"/>
                <w:szCs w:val="20"/>
              </w:rPr>
              <w:t>75</w:t>
            </w:r>
          </w:p>
        </w:tc>
        <w:tc>
          <w:tcPr>
            <w:tcW w:w="178" w:type="dxa"/>
          </w:tcPr>
          <w:p w14:paraId="6EB1C424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70" w:type="dxa"/>
          </w:tcPr>
          <w:p w14:paraId="34BE8C3E" w14:textId="4619F89A" w:rsidR="00E60622" w:rsidRPr="00D860AD" w:rsidRDefault="00EC426B" w:rsidP="00E6062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USD 9,495</w:t>
            </w:r>
          </w:p>
        </w:tc>
        <w:tc>
          <w:tcPr>
            <w:tcW w:w="180" w:type="dxa"/>
          </w:tcPr>
          <w:p w14:paraId="0D170769" w14:textId="77777777" w:rsidR="00E60622" w:rsidRPr="00D860AD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</w:tcPr>
          <w:p w14:paraId="4783F54D" w14:textId="77777777" w:rsidR="00E60622" w:rsidRPr="00D860AD" w:rsidRDefault="00E60622" w:rsidP="00E6062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USD 9,495</w:t>
            </w:r>
          </w:p>
        </w:tc>
        <w:tc>
          <w:tcPr>
            <w:tcW w:w="299" w:type="dxa"/>
          </w:tcPr>
          <w:p w14:paraId="2C66609E" w14:textId="77777777" w:rsidR="00E60622" w:rsidRPr="00D860AD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9" w:type="dxa"/>
            <w:vAlign w:val="bottom"/>
          </w:tcPr>
          <w:p w14:paraId="6E955879" w14:textId="43FEAA63" w:rsidR="00E60622" w:rsidRPr="00D860AD" w:rsidRDefault="00EC426B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213,608</w:t>
            </w:r>
          </w:p>
        </w:tc>
        <w:tc>
          <w:tcPr>
            <w:tcW w:w="178" w:type="dxa"/>
          </w:tcPr>
          <w:p w14:paraId="72701A4E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1AE2862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213,608</w:t>
            </w:r>
          </w:p>
        </w:tc>
        <w:tc>
          <w:tcPr>
            <w:tcW w:w="179" w:type="dxa"/>
          </w:tcPr>
          <w:p w14:paraId="21500FCB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4" w:type="dxa"/>
          </w:tcPr>
          <w:p w14:paraId="177AB092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8" w:type="dxa"/>
          </w:tcPr>
          <w:p w14:paraId="58D49200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</w:tcPr>
          <w:p w14:paraId="6DF1F658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9" w:type="dxa"/>
            <w:gridSpan w:val="2"/>
          </w:tcPr>
          <w:p w14:paraId="768480D5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544F56C0" w14:textId="61D4ACD8" w:rsidR="00E60622" w:rsidRPr="00D860AD" w:rsidRDefault="00EC426B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213,608</w:t>
            </w:r>
          </w:p>
        </w:tc>
        <w:tc>
          <w:tcPr>
            <w:tcW w:w="178" w:type="dxa"/>
          </w:tcPr>
          <w:p w14:paraId="02BFE8D5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  <w:vAlign w:val="bottom"/>
          </w:tcPr>
          <w:p w14:paraId="1753E822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213,608</w:t>
            </w:r>
          </w:p>
        </w:tc>
      </w:tr>
      <w:tr w:rsidR="00E60622" w:rsidRPr="00DB15B1" w14:paraId="2C7C4835" w14:textId="77777777" w:rsidTr="00094C57">
        <w:trPr>
          <w:cantSplit/>
          <w:trHeight w:val="19"/>
        </w:trPr>
        <w:tc>
          <w:tcPr>
            <w:tcW w:w="2439" w:type="dxa"/>
          </w:tcPr>
          <w:p w14:paraId="6F369CF7" w14:textId="77777777" w:rsidR="00E60622" w:rsidRPr="0050260C" w:rsidRDefault="00E60622" w:rsidP="00E60622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</w:rPr>
              <w:t xml:space="preserve">China ASEAN Supply Chain </w:t>
            </w:r>
          </w:p>
          <w:p w14:paraId="1D30A1A0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  <w:r w:rsidRPr="0050260C">
              <w:rPr>
                <w:rFonts w:asciiTheme="majorBidi" w:hAnsiTheme="majorBidi" w:cstheme="majorBidi"/>
                <w:sz w:val="20"/>
                <w:szCs w:val="20"/>
              </w:rPr>
              <w:t>Management Co., Ltd.</w:t>
            </w:r>
          </w:p>
        </w:tc>
        <w:tc>
          <w:tcPr>
            <w:tcW w:w="2065" w:type="dxa"/>
          </w:tcPr>
          <w:p w14:paraId="6DB52E32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759" w:type="dxa"/>
          </w:tcPr>
          <w:p w14:paraId="5ABA2169" w14:textId="77777777" w:rsidR="00E60622" w:rsidRPr="00CA18A7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1A08CB1" w14:textId="77777777" w:rsidR="00E60622" w:rsidRPr="00DB15B1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A18A7">
              <w:rPr>
                <w:rFonts w:asciiTheme="majorBidi" w:hAnsiTheme="majorBidi" w:cstheme="majorBidi"/>
                <w:sz w:val="20"/>
                <w:szCs w:val="20"/>
                <w:cs/>
              </w:rPr>
              <w:t>จีน</w:t>
            </w:r>
          </w:p>
        </w:tc>
        <w:tc>
          <w:tcPr>
            <w:tcW w:w="691" w:type="dxa"/>
          </w:tcPr>
          <w:p w14:paraId="3F83151C" w14:textId="77777777" w:rsidR="00E60622" w:rsidRPr="00A17C42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7422A14" w14:textId="22CDAB37" w:rsidR="00E60622" w:rsidRPr="00D860AD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49.00</w:t>
            </w:r>
          </w:p>
        </w:tc>
        <w:tc>
          <w:tcPr>
            <w:tcW w:w="178" w:type="dxa"/>
          </w:tcPr>
          <w:p w14:paraId="405541EB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</w:tcPr>
          <w:p w14:paraId="21CEA991" w14:textId="77777777" w:rsidR="00E60622" w:rsidRPr="00A17C42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04BE74F" w14:textId="77777777" w:rsidR="00E60622" w:rsidRPr="00DB15B1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49.00</w:t>
            </w:r>
          </w:p>
        </w:tc>
        <w:tc>
          <w:tcPr>
            <w:tcW w:w="178" w:type="dxa"/>
          </w:tcPr>
          <w:p w14:paraId="4AF58E0D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70" w:type="dxa"/>
            <w:vAlign w:val="bottom"/>
          </w:tcPr>
          <w:p w14:paraId="49576615" w14:textId="6D631930" w:rsidR="00E60622" w:rsidRPr="00D860AD" w:rsidRDefault="00EC426B" w:rsidP="00E6062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CNY 25,000</w:t>
            </w:r>
          </w:p>
        </w:tc>
        <w:tc>
          <w:tcPr>
            <w:tcW w:w="180" w:type="dxa"/>
          </w:tcPr>
          <w:p w14:paraId="38F419E8" w14:textId="77777777" w:rsidR="00E60622" w:rsidRPr="00D860AD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vAlign w:val="bottom"/>
          </w:tcPr>
          <w:p w14:paraId="0792B0CD" w14:textId="77777777" w:rsidR="00E60622" w:rsidRPr="00D860AD" w:rsidRDefault="00E60622" w:rsidP="00E6062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CNY 25,000</w:t>
            </w:r>
          </w:p>
        </w:tc>
        <w:tc>
          <w:tcPr>
            <w:tcW w:w="299" w:type="dxa"/>
          </w:tcPr>
          <w:p w14:paraId="219561F2" w14:textId="77777777" w:rsidR="00E60622" w:rsidRPr="00D860AD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9" w:type="dxa"/>
            <w:vAlign w:val="bottom"/>
          </w:tcPr>
          <w:p w14:paraId="7ADB409A" w14:textId="1BDB5EB3" w:rsidR="00E60622" w:rsidRPr="00D860AD" w:rsidRDefault="00EC426B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90,545</w:t>
            </w:r>
          </w:p>
        </w:tc>
        <w:tc>
          <w:tcPr>
            <w:tcW w:w="178" w:type="dxa"/>
          </w:tcPr>
          <w:p w14:paraId="484A3CEB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630FEFA4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90,545</w:t>
            </w:r>
          </w:p>
        </w:tc>
        <w:tc>
          <w:tcPr>
            <w:tcW w:w="179" w:type="dxa"/>
          </w:tcPr>
          <w:p w14:paraId="75695279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4" w:type="dxa"/>
          </w:tcPr>
          <w:p w14:paraId="648DDB60" w14:textId="77777777" w:rsidR="00E60622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125CF9D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8" w:type="dxa"/>
          </w:tcPr>
          <w:p w14:paraId="129A766E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</w:tcPr>
          <w:p w14:paraId="4ABE1CDF" w14:textId="77777777" w:rsidR="00E60622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A6678B7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9" w:type="dxa"/>
            <w:gridSpan w:val="2"/>
          </w:tcPr>
          <w:p w14:paraId="4831FF4A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411B88A2" w14:textId="36F7C8EA" w:rsidR="00E60622" w:rsidRPr="00D860AD" w:rsidRDefault="00EC426B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90,545</w:t>
            </w:r>
          </w:p>
        </w:tc>
        <w:tc>
          <w:tcPr>
            <w:tcW w:w="178" w:type="dxa"/>
          </w:tcPr>
          <w:p w14:paraId="58558505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  <w:vAlign w:val="bottom"/>
          </w:tcPr>
          <w:p w14:paraId="63DCE64F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90,545</w:t>
            </w:r>
          </w:p>
        </w:tc>
      </w:tr>
      <w:tr w:rsidR="00E60622" w:rsidRPr="00DB15B1" w14:paraId="3A1045E0" w14:textId="77777777" w:rsidTr="00094C57">
        <w:trPr>
          <w:cantSplit/>
          <w:trHeight w:val="19"/>
        </w:trPr>
        <w:tc>
          <w:tcPr>
            <w:tcW w:w="2439" w:type="dxa"/>
          </w:tcPr>
          <w:p w14:paraId="36EAD51F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เอสซีจี นิชิเร โลจิสติกส์ จำกัด</w:t>
            </w:r>
          </w:p>
        </w:tc>
        <w:tc>
          <w:tcPr>
            <w:tcW w:w="2065" w:type="dxa"/>
          </w:tcPr>
          <w:p w14:paraId="69FEE51E" w14:textId="77777777" w:rsidR="00E60622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ให้บริการรับฝากสินค้าแช่แข็งใน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</w:p>
          <w:p w14:paraId="72A8AE73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ห้องเย็น</w:t>
            </w:r>
          </w:p>
        </w:tc>
        <w:tc>
          <w:tcPr>
            <w:tcW w:w="759" w:type="dxa"/>
          </w:tcPr>
          <w:p w14:paraId="4C3969F6" w14:textId="77777777" w:rsidR="00E60622" w:rsidRPr="00CA18A7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1A2E9B1" w14:textId="77777777" w:rsidR="00E60622" w:rsidRPr="00DB15B1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A18A7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691" w:type="dxa"/>
          </w:tcPr>
          <w:p w14:paraId="472E20DE" w14:textId="77777777" w:rsidR="00E60622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95407CF" w14:textId="4FAFADDA" w:rsidR="00E60622" w:rsidRPr="00D860AD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48.90</w:t>
            </w:r>
          </w:p>
        </w:tc>
        <w:tc>
          <w:tcPr>
            <w:tcW w:w="178" w:type="dxa"/>
          </w:tcPr>
          <w:p w14:paraId="77BC5535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</w:tcPr>
          <w:p w14:paraId="0F1DB743" w14:textId="77777777" w:rsidR="00E60622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20C3320" w14:textId="77777777" w:rsidR="00E60622" w:rsidRPr="00DB15B1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48.90</w:t>
            </w:r>
          </w:p>
        </w:tc>
        <w:tc>
          <w:tcPr>
            <w:tcW w:w="178" w:type="dxa"/>
          </w:tcPr>
          <w:p w14:paraId="2912056E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70" w:type="dxa"/>
            <w:vAlign w:val="bottom"/>
          </w:tcPr>
          <w:p w14:paraId="33670649" w14:textId="0DCA4033" w:rsidR="00E60622" w:rsidRPr="00D860AD" w:rsidRDefault="00EC426B" w:rsidP="00E6062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THB 803,068</w:t>
            </w:r>
          </w:p>
        </w:tc>
        <w:tc>
          <w:tcPr>
            <w:tcW w:w="180" w:type="dxa"/>
          </w:tcPr>
          <w:p w14:paraId="1268E747" w14:textId="77777777" w:rsidR="00E60622" w:rsidRPr="00D860AD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vAlign w:val="bottom"/>
          </w:tcPr>
          <w:p w14:paraId="5D7D5094" w14:textId="77777777" w:rsidR="00E60622" w:rsidRPr="00D860AD" w:rsidRDefault="00E60622" w:rsidP="00E60622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THB 803,068</w:t>
            </w:r>
          </w:p>
        </w:tc>
        <w:tc>
          <w:tcPr>
            <w:tcW w:w="299" w:type="dxa"/>
          </w:tcPr>
          <w:p w14:paraId="2B892A0A" w14:textId="77777777" w:rsidR="00E60622" w:rsidRPr="00D860AD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9" w:type="dxa"/>
            <w:vAlign w:val="bottom"/>
          </w:tcPr>
          <w:p w14:paraId="481E872B" w14:textId="49CCBE7C" w:rsidR="00E60622" w:rsidRPr="00D860AD" w:rsidRDefault="00EC426B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392,700</w:t>
            </w:r>
          </w:p>
        </w:tc>
        <w:tc>
          <w:tcPr>
            <w:tcW w:w="178" w:type="dxa"/>
          </w:tcPr>
          <w:p w14:paraId="563445AD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2E61DB82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392,700</w:t>
            </w:r>
          </w:p>
        </w:tc>
        <w:tc>
          <w:tcPr>
            <w:tcW w:w="179" w:type="dxa"/>
          </w:tcPr>
          <w:p w14:paraId="7B2EE603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4" w:type="dxa"/>
          </w:tcPr>
          <w:p w14:paraId="513AEE7C" w14:textId="77777777" w:rsidR="00E60622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CDBEC61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8" w:type="dxa"/>
          </w:tcPr>
          <w:p w14:paraId="7C081D33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</w:tcPr>
          <w:p w14:paraId="5E55372B" w14:textId="77777777" w:rsidR="00E60622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6326064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9" w:type="dxa"/>
            <w:gridSpan w:val="2"/>
          </w:tcPr>
          <w:p w14:paraId="55A881CB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3C881BB1" w14:textId="5AE388CE" w:rsidR="00E60622" w:rsidRPr="00D860AD" w:rsidRDefault="00EC426B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392,700</w:t>
            </w:r>
          </w:p>
        </w:tc>
        <w:tc>
          <w:tcPr>
            <w:tcW w:w="178" w:type="dxa"/>
          </w:tcPr>
          <w:p w14:paraId="4C9B3210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  <w:vAlign w:val="bottom"/>
          </w:tcPr>
          <w:p w14:paraId="78DC64B4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392,700</w:t>
            </w:r>
          </w:p>
        </w:tc>
      </w:tr>
      <w:tr w:rsidR="00E60622" w:rsidRPr="00DB15B1" w14:paraId="5D36ADC1" w14:textId="77777777" w:rsidTr="00094C57">
        <w:trPr>
          <w:cantSplit/>
          <w:trHeight w:val="57"/>
        </w:trPr>
        <w:tc>
          <w:tcPr>
            <w:tcW w:w="2439" w:type="dxa"/>
          </w:tcPr>
          <w:p w14:paraId="1D557F37" w14:textId="77777777" w:rsidR="00E60622" w:rsidRDefault="00E60622" w:rsidP="00E60622">
            <w:pPr>
              <w:spacing w:line="240" w:lineRule="exact"/>
              <w:rPr>
                <w:rFonts w:asciiTheme="majorBidi" w:hAnsiTheme="majorBidi" w:cs="Angsana New"/>
                <w:sz w:val="20"/>
                <w:szCs w:val="20"/>
              </w:rPr>
            </w:pP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บริษัท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เอเชีย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เน็ตเวิร์ค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อินเตอร์</w:t>
            </w:r>
          </w:p>
          <w:p w14:paraId="73FE167A" w14:textId="77777777" w:rsidR="00E60622" w:rsidRPr="00D860AD" w:rsidRDefault="00E60622" w:rsidP="00E60622">
            <w:pPr>
              <w:spacing w:line="240" w:lineRule="auto"/>
              <w:rPr>
                <w:rFonts w:asciiTheme="majorBidi" w:eastAsia="Aptos Narrow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 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เนชั่นแนล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จำกัด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(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มหาชน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  <w:r>
              <w:rPr>
                <w:rFonts w:asciiTheme="majorBidi" w:hAnsiTheme="majorBidi" w:cs="Angsana New"/>
                <w:sz w:val="20"/>
                <w:szCs w:val="20"/>
              </w:rPr>
              <w:t xml:space="preserve"> (“ANI”)</w:t>
            </w:r>
          </w:p>
        </w:tc>
        <w:tc>
          <w:tcPr>
            <w:tcW w:w="2065" w:type="dxa"/>
          </w:tcPr>
          <w:p w14:paraId="75B13AAE" w14:textId="77777777" w:rsidR="00E60622" w:rsidRPr="00055638" w:rsidRDefault="00E60622" w:rsidP="00E60622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055638">
              <w:rPr>
                <w:rFonts w:asciiTheme="majorBidi" w:hAnsiTheme="majorBidi" w:cstheme="majorBidi"/>
                <w:sz w:val="20"/>
                <w:szCs w:val="20"/>
              </w:rPr>
              <w:t>ให้บริการเป็นตัวแทนขายระวาง</w:t>
            </w:r>
            <w:proofErr w:type="spellEnd"/>
          </w:p>
          <w:p w14:paraId="2B2528DD" w14:textId="77777777" w:rsidR="00E60622" w:rsidRDefault="00E60622" w:rsidP="00E60622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5563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proofErr w:type="spellStart"/>
            <w:r w:rsidRPr="00055638">
              <w:rPr>
                <w:rFonts w:asciiTheme="majorBidi" w:hAnsiTheme="majorBidi" w:cstheme="majorBidi"/>
                <w:sz w:val="20"/>
                <w:szCs w:val="20"/>
              </w:rPr>
              <w:t>สินค้าสายการบิน</w:t>
            </w:r>
            <w:proofErr w:type="spellEnd"/>
            <w:r w:rsidRPr="00055638">
              <w:rPr>
                <w:rFonts w:asciiTheme="majorBidi" w:hAnsiTheme="majorBidi" w:cstheme="majorBidi"/>
                <w:sz w:val="20"/>
                <w:szCs w:val="20"/>
              </w:rPr>
              <w:t xml:space="preserve"> (Cargo) </w:t>
            </w:r>
            <w:proofErr w:type="spellStart"/>
            <w:r w:rsidRPr="00055638">
              <w:rPr>
                <w:rFonts w:asciiTheme="majorBidi" w:hAnsiTheme="majorBidi" w:cstheme="majorBidi"/>
                <w:sz w:val="20"/>
                <w:szCs w:val="20"/>
              </w:rPr>
              <w:t>ทั้ง</w:t>
            </w:r>
            <w:proofErr w:type="spellEnd"/>
          </w:p>
          <w:p w14:paraId="4B9D5F4E" w14:textId="77777777" w:rsidR="00E60622" w:rsidRPr="00D860AD" w:rsidRDefault="00E60622" w:rsidP="00E60622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proofErr w:type="spellStart"/>
            <w:r w:rsidRPr="00055638">
              <w:rPr>
                <w:rFonts w:asciiTheme="majorBidi" w:hAnsiTheme="majorBidi" w:cstheme="majorBidi"/>
                <w:sz w:val="20"/>
                <w:szCs w:val="20"/>
              </w:rPr>
              <w:t>ในประเทศและระหว่างประเทศ</w:t>
            </w:r>
            <w:proofErr w:type="spellEnd"/>
          </w:p>
        </w:tc>
        <w:tc>
          <w:tcPr>
            <w:tcW w:w="759" w:type="dxa"/>
            <w:vAlign w:val="bottom"/>
          </w:tcPr>
          <w:p w14:paraId="6F5E15F0" w14:textId="77777777" w:rsidR="00E60622" w:rsidRPr="00DB15B1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691" w:type="dxa"/>
            <w:vAlign w:val="bottom"/>
          </w:tcPr>
          <w:p w14:paraId="077C99E4" w14:textId="63FDBD1B" w:rsidR="00E60622" w:rsidRPr="00DB15B1" w:rsidRDefault="00F33F67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20.12</w:t>
            </w:r>
          </w:p>
        </w:tc>
        <w:tc>
          <w:tcPr>
            <w:tcW w:w="178" w:type="dxa"/>
          </w:tcPr>
          <w:p w14:paraId="5228837D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  <w:vAlign w:val="bottom"/>
          </w:tcPr>
          <w:p w14:paraId="77492D12" w14:textId="77777777" w:rsidR="00E60622" w:rsidRPr="00DB15B1" w:rsidRDefault="00E60622" w:rsidP="00E6062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8" w:type="dxa"/>
          </w:tcPr>
          <w:p w14:paraId="4D530380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70" w:type="dxa"/>
            <w:vAlign w:val="bottom"/>
          </w:tcPr>
          <w:p w14:paraId="04BA1800" w14:textId="7192B9DA" w:rsidR="00E60622" w:rsidRPr="00DB15B1" w:rsidRDefault="00EC426B" w:rsidP="00E60622">
            <w:pPr>
              <w:tabs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THB 924,000</w:t>
            </w:r>
          </w:p>
        </w:tc>
        <w:tc>
          <w:tcPr>
            <w:tcW w:w="180" w:type="dxa"/>
          </w:tcPr>
          <w:p w14:paraId="72376AF3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vAlign w:val="bottom"/>
          </w:tcPr>
          <w:p w14:paraId="530ED9E6" w14:textId="77777777" w:rsidR="00E60622" w:rsidRPr="00DB15B1" w:rsidRDefault="00E60622" w:rsidP="00E60622">
            <w:pPr>
              <w:tabs>
                <w:tab w:val="clear" w:pos="454"/>
                <w:tab w:val="clear" w:pos="68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highlight w:val="yellow"/>
                <w:lang w:bidi="ar-SA"/>
              </w:rPr>
            </w:pPr>
            <w:r w:rsidRPr="002E7186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299" w:type="dxa"/>
          </w:tcPr>
          <w:p w14:paraId="7BCA1C80" w14:textId="77777777" w:rsidR="00E60622" w:rsidRPr="00DB15B1" w:rsidRDefault="00E60622" w:rsidP="00E6062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99" w:type="dxa"/>
            <w:vAlign w:val="bottom"/>
          </w:tcPr>
          <w:p w14:paraId="13B45370" w14:textId="2A8A545E" w:rsidR="00E60622" w:rsidRPr="00DB15B1" w:rsidRDefault="00EC426B" w:rsidP="00EC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0"/>
              <w:jc w:val="center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2,421,526</w:t>
            </w:r>
          </w:p>
        </w:tc>
        <w:tc>
          <w:tcPr>
            <w:tcW w:w="178" w:type="dxa"/>
          </w:tcPr>
          <w:p w14:paraId="07F1A9C3" w14:textId="77777777" w:rsidR="00E60622" w:rsidRPr="00DB15B1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D0A488C" w14:textId="77777777" w:rsidR="00E60622" w:rsidRPr="00DB15B1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6E8E113A" w14:textId="77777777" w:rsidR="00E60622" w:rsidRPr="00DB15B1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694" w:type="dxa"/>
            <w:vAlign w:val="bottom"/>
          </w:tcPr>
          <w:p w14:paraId="5B37CD43" w14:textId="77777777" w:rsidR="00E60622" w:rsidRPr="00D860AD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8" w:type="dxa"/>
          </w:tcPr>
          <w:p w14:paraId="06CA7276" w14:textId="77777777" w:rsidR="00E60622" w:rsidRPr="00DB15B1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vAlign w:val="bottom"/>
          </w:tcPr>
          <w:p w14:paraId="1F95DAA8" w14:textId="77777777" w:rsidR="00E60622" w:rsidRPr="00720A09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9" w:type="dxa"/>
            <w:gridSpan w:val="2"/>
          </w:tcPr>
          <w:p w14:paraId="52F224F0" w14:textId="77777777" w:rsidR="00E60622" w:rsidRPr="00DB15B1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757" w:type="dxa"/>
            <w:vAlign w:val="bottom"/>
          </w:tcPr>
          <w:p w14:paraId="2E7FF716" w14:textId="660431D5" w:rsidR="00E60622" w:rsidRPr="00DB15B1" w:rsidRDefault="00EC426B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2,421,526</w:t>
            </w:r>
          </w:p>
        </w:tc>
        <w:tc>
          <w:tcPr>
            <w:tcW w:w="178" w:type="dxa"/>
          </w:tcPr>
          <w:p w14:paraId="7E36D00B" w14:textId="77777777" w:rsidR="00E60622" w:rsidRPr="00DB15B1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  <w:vAlign w:val="bottom"/>
          </w:tcPr>
          <w:p w14:paraId="17D83A06" w14:textId="77777777" w:rsidR="00E60622" w:rsidRPr="00DB15B1" w:rsidRDefault="00E60622" w:rsidP="00E60622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E60622" w:rsidRPr="00DB15B1" w14:paraId="4BD41BD0" w14:textId="77777777" w:rsidTr="00094C57">
        <w:trPr>
          <w:cantSplit/>
          <w:trHeight w:val="262"/>
        </w:trPr>
        <w:tc>
          <w:tcPr>
            <w:tcW w:w="2439" w:type="dxa"/>
          </w:tcPr>
          <w:p w14:paraId="15B49A16" w14:textId="77777777" w:rsidR="00E60622" w:rsidRPr="00DB15B1" w:rsidRDefault="00E60622" w:rsidP="00E60622">
            <w:pPr>
              <w:spacing w:line="358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65" w:type="dxa"/>
          </w:tcPr>
          <w:p w14:paraId="4C87F0B8" w14:textId="77777777" w:rsidR="00E60622" w:rsidRPr="00DB15B1" w:rsidRDefault="00E60622" w:rsidP="00E60622">
            <w:pPr>
              <w:tabs>
                <w:tab w:val="clear" w:pos="454"/>
                <w:tab w:val="decimal" w:pos="461"/>
              </w:tabs>
              <w:spacing w:line="358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9" w:type="dxa"/>
          </w:tcPr>
          <w:p w14:paraId="162A9B90" w14:textId="77777777" w:rsidR="00E60622" w:rsidRPr="00DB15B1" w:rsidRDefault="00E60622" w:rsidP="00E60622">
            <w:pPr>
              <w:tabs>
                <w:tab w:val="clear" w:pos="454"/>
                <w:tab w:val="decimal" w:pos="461"/>
              </w:tabs>
              <w:spacing w:line="358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</w:tcPr>
          <w:p w14:paraId="7B9E992F" w14:textId="77777777" w:rsidR="00E60622" w:rsidRPr="00DB15B1" w:rsidRDefault="00E60622" w:rsidP="00E60622">
            <w:pPr>
              <w:tabs>
                <w:tab w:val="clear" w:pos="454"/>
                <w:tab w:val="decimal" w:pos="461"/>
              </w:tabs>
              <w:spacing w:line="358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0E6790EB" w14:textId="77777777" w:rsidR="00E60622" w:rsidRPr="00DB15B1" w:rsidRDefault="00E60622" w:rsidP="00E60622">
            <w:pPr>
              <w:tabs>
                <w:tab w:val="clear" w:pos="454"/>
                <w:tab w:val="decimal" w:pos="461"/>
              </w:tabs>
              <w:spacing w:line="358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</w:tcPr>
          <w:p w14:paraId="362F5021" w14:textId="77777777" w:rsidR="00E60622" w:rsidRPr="00DB15B1" w:rsidRDefault="00E60622" w:rsidP="00E60622">
            <w:pPr>
              <w:tabs>
                <w:tab w:val="clear" w:pos="454"/>
                <w:tab w:val="decimal" w:pos="461"/>
              </w:tabs>
              <w:spacing w:line="358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5021C3C6" w14:textId="77777777" w:rsidR="00E60622" w:rsidRPr="00DB15B1" w:rsidRDefault="00E60622" w:rsidP="00E60622">
            <w:pPr>
              <w:tabs>
                <w:tab w:val="clear" w:pos="454"/>
                <w:tab w:val="decimal" w:pos="461"/>
              </w:tabs>
              <w:spacing w:line="358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</w:tcPr>
          <w:p w14:paraId="3A606F34" w14:textId="77777777" w:rsidR="00E60622" w:rsidRPr="00AE0ADC" w:rsidRDefault="00E60622" w:rsidP="00E60622">
            <w:pPr>
              <w:pStyle w:val="acctfourfigures"/>
              <w:tabs>
                <w:tab w:val="clear" w:pos="765"/>
                <w:tab w:val="decimal" w:pos="619"/>
              </w:tabs>
              <w:spacing w:line="358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2096E36D" w14:textId="77777777" w:rsidR="00E60622" w:rsidRPr="00AE0ADC" w:rsidRDefault="00E60622" w:rsidP="00E60622">
            <w:pPr>
              <w:pStyle w:val="acctfourfigures"/>
              <w:tabs>
                <w:tab w:val="decimal" w:pos="551"/>
              </w:tabs>
              <w:spacing w:line="358" w:lineRule="exac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99" w:type="dxa"/>
          </w:tcPr>
          <w:p w14:paraId="579F95A7" w14:textId="77777777" w:rsidR="00E60622" w:rsidRPr="00DB15B1" w:rsidRDefault="00E60622" w:rsidP="00E60622">
            <w:pPr>
              <w:pStyle w:val="acctfourfigures"/>
              <w:tabs>
                <w:tab w:val="clear" w:pos="765"/>
                <w:tab w:val="decimal" w:pos="619"/>
              </w:tabs>
              <w:spacing w:line="358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99" w:type="dxa"/>
          </w:tcPr>
          <w:p w14:paraId="203D0555" w14:textId="77777777" w:rsidR="00E60622" w:rsidRPr="00DB15B1" w:rsidRDefault="00E60622" w:rsidP="00E60622">
            <w:pPr>
              <w:pStyle w:val="acctfourfigures"/>
              <w:tabs>
                <w:tab w:val="decimal" w:pos="551"/>
              </w:tabs>
              <w:spacing w:line="358" w:lineRule="exact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14:paraId="6002434D" w14:textId="6AC46DA0" w:rsidR="00E60622" w:rsidRPr="00720A09" w:rsidRDefault="00EC426B" w:rsidP="00E60622">
            <w:pPr>
              <w:pStyle w:val="acctfourfigures"/>
              <w:tabs>
                <w:tab w:val="clear" w:pos="765"/>
                <w:tab w:val="decimal" w:pos="642"/>
              </w:tabs>
              <w:spacing w:line="358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3,354,874</w:t>
            </w:r>
          </w:p>
        </w:tc>
        <w:tc>
          <w:tcPr>
            <w:tcW w:w="178" w:type="dxa"/>
          </w:tcPr>
          <w:p w14:paraId="51DCCE5E" w14:textId="77777777" w:rsidR="00E60622" w:rsidRPr="00720A09" w:rsidRDefault="00E60622" w:rsidP="00E60622">
            <w:pPr>
              <w:pStyle w:val="acctfourfigures"/>
              <w:tabs>
                <w:tab w:val="clear" w:pos="765"/>
                <w:tab w:val="decimal" w:pos="642"/>
              </w:tabs>
              <w:spacing w:line="358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</w:tcPr>
          <w:p w14:paraId="1EE5CD7C" w14:textId="77777777" w:rsidR="00E60622" w:rsidRPr="00720A09" w:rsidRDefault="00E60622" w:rsidP="00E60622">
            <w:pPr>
              <w:pStyle w:val="acctfourfigures"/>
              <w:tabs>
                <w:tab w:val="clear" w:pos="765"/>
                <w:tab w:val="decimal" w:pos="642"/>
              </w:tabs>
              <w:spacing w:line="358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720A0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933,348</w:t>
            </w:r>
          </w:p>
        </w:tc>
        <w:tc>
          <w:tcPr>
            <w:tcW w:w="179" w:type="dxa"/>
          </w:tcPr>
          <w:p w14:paraId="7108BFA6" w14:textId="77777777" w:rsidR="00E60622" w:rsidRPr="00720A09" w:rsidRDefault="00E60622" w:rsidP="00E60622">
            <w:pPr>
              <w:pStyle w:val="acctfourfigures"/>
              <w:tabs>
                <w:tab w:val="clear" w:pos="765"/>
                <w:tab w:val="decimal" w:pos="642"/>
              </w:tabs>
              <w:spacing w:line="358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77AD2695" w14:textId="77777777" w:rsidR="00E60622" w:rsidRPr="00720A09" w:rsidRDefault="00E60622" w:rsidP="00E60622">
            <w:pPr>
              <w:pStyle w:val="acctfourfigures"/>
              <w:tabs>
                <w:tab w:val="clear" w:pos="765"/>
                <w:tab w:val="decimal" w:pos="272"/>
              </w:tabs>
              <w:spacing w:line="358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720A09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178" w:type="dxa"/>
          </w:tcPr>
          <w:p w14:paraId="48AE15E5" w14:textId="77777777" w:rsidR="00E60622" w:rsidRPr="00720A09" w:rsidRDefault="00E60622" w:rsidP="00E60622">
            <w:pPr>
              <w:pStyle w:val="acctfourfigures"/>
              <w:tabs>
                <w:tab w:val="clear" w:pos="765"/>
                <w:tab w:val="decimal" w:pos="642"/>
              </w:tabs>
              <w:spacing w:line="358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ABE18" w14:textId="77777777" w:rsidR="00E60622" w:rsidRPr="00720A09" w:rsidRDefault="00E60622" w:rsidP="00E6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  <w:r w:rsidRPr="00720A09">
              <w:rPr>
                <w:rFonts w:asciiTheme="majorBidi" w:hAnsiTheme="majorBidi" w:cstheme="majorBidi"/>
                <w:b/>
                <w:bCs/>
                <w:sz w:val="20"/>
                <w:cs/>
              </w:rPr>
              <w:t>-</w:t>
            </w:r>
          </w:p>
        </w:tc>
        <w:tc>
          <w:tcPr>
            <w:tcW w:w="189" w:type="dxa"/>
            <w:gridSpan w:val="2"/>
          </w:tcPr>
          <w:p w14:paraId="3AAB78A2" w14:textId="77777777" w:rsidR="00E60622" w:rsidRPr="00720A09" w:rsidRDefault="00E60622" w:rsidP="00E60622">
            <w:pPr>
              <w:pStyle w:val="acctfourfigures"/>
              <w:tabs>
                <w:tab w:val="clear" w:pos="765"/>
                <w:tab w:val="decimal" w:pos="642"/>
              </w:tabs>
              <w:spacing w:line="358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5F3FB77D" w14:textId="49F8A0E7" w:rsidR="00E60622" w:rsidRPr="00720A09" w:rsidRDefault="00EC426B" w:rsidP="00E60622">
            <w:pPr>
              <w:pStyle w:val="acctfourfigures"/>
              <w:tabs>
                <w:tab w:val="clear" w:pos="765"/>
                <w:tab w:val="decimal" w:pos="642"/>
              </w:tabs>
              <w:spacing w:line="358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3,354,874</w:t>
            </w:r>
          </w:p>
        </w:tc>
        <w:tc>
          <w:tcPr>
            <w:tcW w:w="178" w:type="dxa"/>
          </w:tcPr>
          <w:p w14:paraId="2A6F320B" w14:textId="77777777" w:rsidR="00E60622" w:rsidRPr="00720A09" w:rsidRDefault="00E60622" w:rsidP="00E60622">
            <w:pPr>
              <w:pStyle w:val="acctfourfigures"/>
              <w:tabs>
                <w:tab w:val="clear" w:pos="765"/>
                <w:tab w:val="decimal" w:pos="642"/>
              </w:tabs>
              <w:spacing w:line="358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06DF9E9A" w14:textId="77777777" w:rsidR="00E60622" w:rsidRPr="00720A09" w:rsidRDefault="00E60622" w:rsidP="00E60622">
            <w:pPr>
              <w:pStyle w:val="acctfourfigures"/>
              <w:tabs>
                <w:tab w:val="clear" w:pos="765"/>
                <w:tab w:val="decimal" w:pos="642"/>
              </w:tabs>
              <w:spacing w:line="358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720A0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933,348</w:t>
            </w:r>
          </w:p>
        </w:tc>
      </w:tr>
    </w:tbl>
    <w:p w14:paraId="1D5CED51" w14:textId="23C20AB9" w:rsidR="000914C5" w:rsidRPr="001D03C7" w:rsidRDefault="000914C5">
      <w:pPr>
        <w:rPr>
          <w:rFonts w:asciiTheme="majorBidi" w:hAnsiTheme="majorBidi" w:cstheme="majorBidi"/>
        </w:rPr>
      </w:pPr>
    </w:p>
    <w:p w14:paraId="66222502" w14:textId="46F2BAB5" w:rsidR="000914C5" w:rsidRPr="001D03C7" w:rsidRDefault="000914C5">
      <w:pPr>
        <w:rPr>
          <w:rFonts w:asciiTheme="majorBidi" w:hAnsiTheme="majorBidi" w:cstheme="majorBidi"/>
        </w:rPr>
      </w:pPr>
    </w:p>
    <w:p w14:paraId="68F18AB1" w14:textId="77777777" w:rsidR="000914C5" w:rsidRPr="001D03C7" w:rsidRDefault="000914C5">
      <w:pPr>
        <w:rPr>
          <w:rFonts w:asciiTheme="majorBidi" w:hAnsiTheme="majorBidi" w:cstheme="majorBidi"/>
        </w:rPr>
      </w:pPr>
    </w:p>
    <w:p w14:paraId="14406EDD" w14:textId="77777777" w:rsidR="001345E8" w:rsidRPr="001D03C7" w:rsidRDefault="00134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48CB3E3" w14:textId="77777777" w:rsidR="001345E8" w:rsidRPr="001D03C7" w:rsidRDefault="00134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th-TH"/>
        </w:rPr>
      </w:pPr>
    </w:p>
    <w:p w14:paraId="30619922" w14:textId="06E9DB3F" w:rsidR="001345E8" w:rsidRPr="004564D5" w:rsidRDefault="00134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val="en-GB"/>
        </w:rPr>
        <w:sectPr w:rsidR="001345E8" w:rsidRPr="004564D5" w:rsidSect="009E2117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1440"/>
      </w:tblGrid>
      <w:tr w:rsidR="007046ED" w:rsidRPr="00A261F0" w14:paraId="418E1CCF" w14:textId="77777777" w:rsidTr="00094C57">
        <w:trPr>
          <w:tblHeader/>
        </w:trPr>
        <w:tc>
          <w:tcPr>
            <w:tcW w:w="6570" w:type="dxa"/>
            <w:shd w:val="clear" w:color="auto" w:fill="auto"/>
          </w:tcPr>
          <w:p w14:paraId="78482ABB" w14:textId="499A417B" w:rsidR="007046ED" w:rsidRPr="00A261F0" w:rsidRDefault="00704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1F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รายการเคลื่อนไหวที่</w:t>
            </w:r>
            <w:r w:rsidR="00F624E9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</w:t>
            </w:r>
            <w:r w:rsidRPr="00A261F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สาระสำคัญ</w:t>
            </w:r>
          </w:p>
        </w:tc>
        <w:tc>
          <w:tcPr>
            <w:tcW w:w="1170" w:type="dxa"/>
          </w:tcPr>
          <w:p w14:paraId="039C369B" w14:textId="77777777" w:rsidR="007046ED" w:rsidRPr="00A261F0" w:rsidRDefault="00704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AE796BA" w14:textId="77777777" w:rsidR="007046ED" w:rsidRPr="00A261F0" w:rsidRDefault="00704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46ED" w:rsidRPr="00A261F0" w14:paraId="2650226E" w14:textId="77777777" w:rsidTr="00094C57">
        <w:trPr>
          <w:tblHeader/>
        </w:trPr>
        <w:tc>
          <w:tcPr>
            <w:tcW w:w="6570" w:type="dxa"/>
            <w:shd w:val="clear" w:color="auto" w:fill="auto"/>
          </w:tcPr>
          <w:p w14:paraId="03F416BB" w14:textId="0068053D" w:rsidR="007046ED" w:rsidRPr="00A261F0" w:rsidRDefault="00704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1F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สำหรับงวด</w:t>
            </w:r>
            <w:r w:rsidR="00784633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A261F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A261F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784633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A261F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261F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784633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A261F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2567</w:t>
            </w:r>
          </w:p>
        </w:tc>
        <w:tc>
          <w:tcPr>
            <w:tcW w:w="1170" w:type="dxa"/>
          </w:tcPr>
          <w:p w14:paraId="4618BC21" w14:textId="77777777" w:rsidR="007046ED" w:rsidRPr="00A261F0" w:rsidRDefault="00704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F620AB" w14:textId="77777777" w:rsidR="007046ED" w:rsidRPr="00A261F0" w:rsidRDefault="00704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046ED" w:rsidRPr="00A261F0" w14:paraId="58F04AF8" w14:textId="77777777" w:rsidTr="00094C57">
        <w:trPr>
          <w:tblHeader/>
        </w:trPr>
        <w:tc>
          <w:tcPr>
            <w:tcW w:w="6570" w:type="dxa"/>
            <w:shd w:val="clear" w:color="auto" w:fill="auto"/>
          </w:tcPr>
          <w:p w14:paraId="6B45956C" w14:textId="77777777" w:rsidR="007046ED" w:rsidRPr="00A261F0" w:rsidRDefault="00704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7824AAA" w14:textId="77777777" w:rsidR="007046ED" w:rsidRPr="00A261F0" w:rsidRDefault="00704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C775479" w14:textId="77777777" w:rsidR="007046ED" w:rsidRPr="00A261F0" w:rsidRDefault="00704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46ED" w:rsidRPr="00A261F0" w14:paraId="3EA69D1A" w14:textId="77777777" w:rsidTr="00094C57">
        <w:trPr>
          <w:trHeight w:val="144"/>
        </w:trPr>
        <w:tc>
          <w:tcPr>
            <w:tcW w:w="6570" w:type="dxa"/>
            <w:shd w:val="clear" w:color="auto" w:fill="auto"/>
          </w:tcPr>
          <w:p w14:paraId="157901F5" w14:textId="77777777" w:rsidR="007046ED" w:rsidRPr="00A261F0" w:rsidRDefault="00704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E4CE320" w14:textId="77777777" w:rsidR="007046ED" w:rsidRPr="00A261F0" w:rsidRDefault="007046ED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B23BA2" w14:textId="77777777" w:rsidR="007046ED" w:rsidRPr="00A261F0" w:rsidRDefault="007046ED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7046ED" w:rsidRPr="00643671" w14:paraId="53366C40" w14:textId="77777777" w:rsidTr="00094C57">
        <w:trPr>
          <w:trHeight w:val="144"/>
        </w:trPr>
        <w:tc>
          <w:tcPr>
            <w:tcW w:w="6570" w:type="dxa"/>
            <w:shd w:val="clear" w:color="auto" w:fill="auto"/>
          </w:tcPr>
          <w:p w14:paraId="18E5D3D3" w14:textId="77777777" w:rsidR="007046ED" w:rsidRPr="00A261F0" w:rsidRDefault="00704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ยอดยกมา ณ วันที่ 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43FC1646" w14:textId="77777777" w:rsidR="007046ED" w:rsidRPr="00A261F0" w:rsidRDefault="007046ED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</w:tcPr>
          <w:p w14:paraId="38EF665A" w14:textId="77777777" w:rsidR="007046ED" w:rsidRPr="00643671" w:rsidRDefault="007046ED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43671">
              <w:rPr>
                <w:rFonts w:asciiTheme="majorBidi" w:eastAsia="Calibri" w:hAnsiTheme="majorBidi" w:cstheme="majorBidi"/>
                <w:sz w:val="28"/>
                <w:szCs w:val="28"/>
              </w:rPr>
              <w:t>3,136,121</w:t>
            </w:r>
          </w:p>
        </w:tc>
      </w:tr>
      <w:tr w:rsidR="007046ED" w:rsidRPr="00643671" w14:paraId="4A86288D" w14:textId="77777777" w:rsidTr="00094C57">
        <w:trPr>
          <w:trHeight w:val="144"/>
        </w:trPr>
        <w:tc>
          <w:tcPr>
            <w:tcW w:w="6570" w:type="dxa"/>
            <w:shd w:val="clear" w:color="auto" w:fill="auto"/>
          </w:tcPr>
          <w:p w14:paraId="69E3C01E" w14:textId="77777777" w:rsidR="007046ED" w:rsidRPr="002B0C67" w:rsidRDefault="00704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</w:tabs>
              <w:ind w:left="858" w:hanging="8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B0C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</w:t>
            </w:r>
            <w:r w:rsidRPr="002B0C6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- </w:t>
            </w:r>
            <w:r w:rsidRPr="002B0C6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B0C67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  <w:r w:rsidRPr="002B0C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 </w:t>
            </w:r>
            <w:r w:rsidRPr="002B0C67">
              <w:rPr>
                <w:rFonts w:asciiTheme="majorBidi" w:hAnsiTheme="majorBidi" w:cstheme="majorBidi"/>
                <w:sz w:val="28"/>
                <w:szCs w:val="28"/>
              </w:rPr>
              <w:t>ANI</w:t>
            </w:r>
          </w:p>
        </w:tc>
        <w:tc>
          <w:tcPr>
            <w:tcW w:w="1170" w:type="dxa"/>
          </w:tcPr>
          <w:p w14:paraId="614E3C2D" w14:textId="77777777" w:rsidR="007046ED" w:rsidRPr="002B0C67" w:rsidRDefault="007046ED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677F2A" w14:textId="77777777" w:rsidR="007046ED" w:rsidRPr="002B0C67" w:rsidRDefault="007046ED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7046ED" w:rsidRPr="00643671" w14:paraId="056161AA" w14:textId="77777777" w:rsidTr="00094C57">
        <w:trPr>
          <w:trHeight w:val="144"/>
        </w:trPr>
        <w:tc>
          <w:tcPr>
            <w:tcW w:w="6570" w:type="dxa"/>
            <w:shd w:val="clear" w:color="auto" w:fill="auto"/>
          </w:tcPr>
          <w:p w14:paraId="17CE8F34" w14:textId="77777777" w:rsidR="007046ED" w:rsidRPr="002B0C67" w:rsidRDefault="00704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B0C6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B0C6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โอนเปลี่ยนประเภทจากสินทรัพย์ทางการเงินไม่หมุนเวียนอื่น</w:t>
            </w:r>
          </w:p>
          <w:p w14:paraId="6A587988" w14:textId="77777777" w:rsidR="007046ED" w:rsidRPr="002B0C67" w:rsidRDefault="00704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C67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2B0C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เป็นบริษัทร่วม</w:t>
            </w:r>
          </w:p>
        </w:tc>
        <w:tc>
          <w:tcPr>
            <w:tcW w:w="1170" w:type="dxa"/>
          </w:tcPr>
          <w:p w14:paraId="5F3B46B9" w14:textId="77777777" w:rsidR="007046ED" w:rsidRPr="002B0C67" w:rsidRDefault="007046ED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150BC4" w14:textId="77777777" w:rsidR="007046ED" w:rsidRPr="002B0C67" w:rsidRDefault="007046ED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4271088A" w14:textId="77777777" w:rsidR="007046ED" w:rsidRPr="002B0C67" w:rsidRDefault="007046ED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B0C67">
              <w:rPr>
                <w:rFonts w:asciiTheme="majorBidi" w:eastAsia="Calibri" w:hAnsiTheme="majorBidi" w:cstheme="majorBidi"/>
                <w:sz w:val="28"/>
                <w:szCs w:val="28"/>
              </w:rPr>
              <w:t>837,799</w:t>
            </w:r>
          </w:p>
        </w:tc>
      </w:tr>
      <w:tr w:rsidR="007046ED" w:rsidRPr="00643671" w14:paraId="72CE3D68" w14:textId="77777777" w:rsidTr="00094C57">
        <w:trPr>
          <w:trHeight w:val="144"/>
        </w:trPr>
        <w:tc>
          <w:tcPr>
            <w:tcW w:w="6570" w:type="dxa"/>
            <w:shd w:val="clear" w:color="auto" w:fill="auto"/>
          </w:tcPr>
          <w:p w14:paraId="03EC7B79" w14:textId="77777777" w:rsidR="007046ED" w:rsidRPr="002B0C67" w:rsidRDefault="00704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C6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B0C67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ซื้อเพิ่มในระหว่างงวด</w:t>
            </w:r>
          </w:p>
        </w:tc>
        <w:tc>
          <w:tcPr>
            <w:tcW w:w="1170" w:type="dxa"/>
          </w:tcPr>
          <w:p w14:paraId="224973BA" w14:textId="77777777" w:rsidR="007046ED" w:rsidRPr="002B0C67" w:rsidRDefault="007046ED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E964D5" w14:textId="77777777" w:rsidR="007046ED" w:rsidRPr="002B0C67" w:rsidRDefault="007046ED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B0C67">
              <w:rPr>
                <w:rFonts w:asciiTheme="majorBidi" w:eastAsia="Calibri" w:hAnsiTheme="majorBidi" w:cstheme="majorBidi"/>
                <w:sz w:val="28"/>
                <w:szCs w:val="28"/>
              </w:rPr>
              <w:t>1,583,727</w:t>
            </w:r>
          </w:p>
        </w:tc>
      </w:tr>
      <w:tr w:rsidR="007046ED" w:rsidRPr="00643671" w14:paraId="4014AECF" w14:textId="77777777" w:rsidTr="00094C57">
        <w:trPr>
          <w:trHeight w:val="144"/>
        </w:trPr>
        <w:tc>
          <w:tcPr>
            <w:tcW w:w="6570" w:type="dxa"/>
            <w:shd w:val="clear" w:color="auto" w:fill="auto"/>
          </w:tcPr>
          <w:p w14:paraId="6D16ACB3" w14:textId="77777777" w:rsidR="007046ED" w:rsidRPr="002B0C67" w:rsidRDefault="00704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0C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2B0C6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B0C67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  <w:r w:rsidRPr="002B0C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 </w:t>
            </w:r>
            <w:r w:rsidRPr="002B0C67">
              <w:rPr>
                <w:rFonts w:asciiTheme="majorBidi" w:hAnsiTheme="majorBidi" w:cstheme="majorBidi"/>
                <w:sz w:val="28"/>
                <w:szCs w:val="28"/>
              </w:rPr>
              <w:t>SWIFT</w:t>
            </w:r>
          </w:p>
        </w:tc>
        <w:tc>
          <w:tcPr>
            <w:tcW w:w="1170" w:type="dxa"/>
          </w:tcPr>
          <w:p w14:paraId="19EC3ADA" w14:textId="77777777" w:rsidR="007046ED" w:rsidRPr="002B0C67" w:rsidRDefault="007046ED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9A7F5C" w14:textId="77777777" w:rsidR="007046ED" w:rsidRPr="002B0C67" w:rsidRDefault="007046ED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B0C67">
              <w:rPr>
                <w:rFonts w:asciiTheme="majorBidi" w:eastAsia="Calibri" w:hAnsiTheme="majorBidi" w:cstheme="majorBidi"/>
                <w:sz w:val="28"/>
                <w:szCs w:val="28"/>
              </w:rPr>
              <w:t>864,914</w:t>
            </w:r>
          </w:p>
        </w:tc>
      </w:tr>
      <w:tr w:rsidR="00DE1F79" w:rsidRPr="00643671" w14:paraId="238FECE5" w14:textId="77777777" w:rsidTr="000B2F87">
        <w:trPr>
          <w:trHeight w:val="144"/>
        </w:trPr>
        <w:tc>
          <w:tcPr>
            <w:tcW w:w="6570" w:type="dxa"/>
            <w:shd w:val="clear" w:color="auto" w:fill="auto"/>
          </w:tcPr>
          <w:p w14:paraId="38C8B0CA" w14:textId="2CC110F1" w:rsidR="00DE1F79" w:rsidRPr="002B0C67" w:rsidRDefault="00DE1F79" w:rsidP="0098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52E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9852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852E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ส่วนต่างระหว่างมูลค่ายุติธรรมสุทธิของสินทรัพย์และหนี้สินที่ระบุได้</w:t>
            </w:r>
            <w:r w:rsidRPr="009852E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9852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852E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ที่สูงกว่าต้นทุนของเงินลงทุน</w:t>
            </w:r>
          </w:p>
        </w:tc>
        <w:tc>
          <w:tcPr>
            <w:tcW w:w="1170" w:type="dxa"/>
          </w:tcPr>
          <w:p w14:paraId="06331119" w14:textId="77777777" w:rsidR="00DE1F79" w:rsidRPr="002B0C67" w:rsidRDefault="00DE1F79" w:rsidP="00DE1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23AC25" w14:textId="5720755C" w:rsidR="00DE1F79" w:rsidRPr="002B0C67" w:rsidRDefault="000D4169" w:rsidP="00B75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06201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301743">
              <w:rPr>
                <w:rFonts w:asciiTheme="majorBidi" w:eastAsia="Calibri" w:hAnsiTheme="majorBidi" w:cstheme="majorBidi"/>
                <w:sz w:val="28"/>
                <w:szCs w:val="28"/>
              </w:rPr>
              <w:t>78,634</w:t>
            </w:r>
          </w:p>
        </w:tc>
      </w:tr>
      <w:tr w:rsidR="00DE1F79" w:rsidRPr="00643671" w14:paraId="6447CDE6" w14:textId="77777777" w:rsidTr="00094C57">
        <w:trPr>
          <w:trHeight w:val="144"/>
        </w:trPr>
        <w:tc>
          <w:tcPr>
            <w:tcW w:w="6570" w:type="dxa"/>
            <w:shd w:val="clear" w:color="auto" w:fill="auto"/>
          </w:tcPr>
          <w:p w14:paraId="7483127D" w14:textId="77777777" w:rsidR="00DE1F79" w:rsidRPr="002B0C67" w:rsidRDefault="00DE1F79" w:rsidP="00DE1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C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2B0C6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B0C67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  <w:r w:rsidRPr="002B0C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 </w:t>
            </w:r>
            <w:r w:rsidRPr="002B0C67">
              <w:rPr>
                <w:rFonts w:asciiTheme="majorBidi" w:hAnsiTheme="majorBidi" w:cstheme="majorBidi"/>
                <w:sz w:val="28"/>
                <w:szCs w:val="28"/>
              </w:rPr>
              <w:t>TMS</w:t>
            </w:r>
          </w:p>
        </w:tc>
        <w:tc>
          <w:tcPr>
            <w:tcW w:w="1170" w:type="dxa"/>
          </w:tcPr>
          <w:p w14:paraId="636936B3" w14:textId="77777777" w:rsidR="00DE1F79" w:rsidRPr="002B0C67" w:rsidRDefault="00DE1F79" w:rsidP="00DE1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646371" w14:textId="66B65FA9" w:rsidR="00DE1F79" w:rsidRPr="00F06201" w:rsidRDefault="00DE1F79" w:rsidP="00DE1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06201">
              <w:rPr>
                <w:rFonts w:asciiTheme="majorBidi" w:eastAsia="Calibri" w:hAnsiTheme="majorBidi" w:cstheme="majorBidi"/>
                <w:sz w:val="28"/>
                <w:szCs w:val="28"/>
              </w:rPr>
              <w:t>30,442</w:t>
            </w:r>
          </w:p>
        </w:tc>
      </w:tr>
      <w:tr w:rsidR="00DE1F79" w:rsidRPr="00643671" w14:paraId="031A05D8" w14:textId="77777777" w:rsidTr="00094C57">
        <w:trPr>
          <w:trHeight w:val="144"/>
        </w:trPr>
        <w:tc>
          <w:tcPr>
            <w:tcW w:w="6570" w:type="dxa"/>
            <w:shd w:val="clear" w:color="auto" w:fill="auto"/>
          </w:tcPr>
          <w:p w14:paraId="31B2E751" w14:textId="77777777" w:rsidR="00DE1F79" w:rsidRPr="00E436B2" w:rsidRDefault="00DE1F79" w:rsidP="00DE1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6B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E436B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436B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</w:tcPr>
          <w:p w14:paraId="3760E472" w14:textId="77777777" w:rsidR="00DE1F79" w:rsidRPr="00A261F0" w:rsidRDefault="00DE1F79" w:rsidP="00DE1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1B28B0F9" w14:textId="69E16563" w:rsidR="00DE1F79" w:rsidRPr="00F06201" w:rsidRDefault="00243281" w:rsidP="00DE1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116,</w:t>
            </w:r>
            <w:r w:rsidR="00301743">
              <w:rPr>
                <w:rFonts w:asciiTheme="majorBidi" w:eastAsia="Calibri" w:hAnsiTheme="majorBidi" w:cstheme="majorBidi"/>
                <w:sz w:val="28"/>
                <w:szCs w:val="28"/>
              </w:rPr>
              <w:t>072</w:t>
            </w:r>
          </w:p>
        </w:tc>
      </w:tr>
      <w:tr w:rsidR="00DE1F79" w:rsidRPr="00643671" w14:paraId="2AA5274F" w14:textId="77777777" w:rsidTr="00094C57">
        <w:trPr>
          <w:trHeight w:val="144"/>
        </w:trPr>
        <w:tc>
          <w:tcPr>
            <w:tcW w:w="6570" w:type="dxa"/>
            <w:shd w:val="clear" w:color="auto" w:fill="auto"/>
          </w:tcPr>
          <w:p w14:paraId="185EEA97" w14:textId="77777777" w:rsidR="00DE1F79" w:rsidRPr="00E436B2" w:rsidRDefault="00DE1F79" w:rsidP="00DE1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6B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E436B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436B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E436B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เบ็ดเสร็จอื่นจากเงินลงทุนในบริษัทร่วม</w:t>
            </w:r>
          </w:p>
        </w:tc>
        <w:tc>
          <w:tcPr>
            <w:tcW w:w="1170" w:type="dxa"/>
          </w:tcPr>
          <w:p w14:paraId="0C5A6267" w14:textId="77777777" w:rsidR="00DE1F79" w:rsidRPr="00A261F0" w:rsidRDefault="00DE1F79" w:rsidP="00DE1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027DAEBD" w14:textId="024D19ED" w:rsidR="00DE1F79" w:rsidRPr="00F06201" w:rsidRDefault="00DE1F79" w:rsidP="00DE1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1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06201">
              <w:rPr>
                <w:rFonts w:asciiTheme="majorBidi" w:eastAsia="Calibri" w:hAnsiTheme="majorBidi" w:cstheme="majorBidi"/>
                <w:sz w:val="28"/>
                <w:szCs w:val="28"/>
              </w:rPr>
              <w:t>(1,842)</w:t>
            </w:r>
          </w:p>
        </w:tc>
      </w:tr>
      <w:tr w:rsidR="00DE1F79" w:rsidRPr="00643671" w14:paraId="56139820" w14:textId="77777777" w:rsidTr="00297486">
        <w:trPr>
          <w:trHeight w:val="144"/>
        </w:trPr>
        <w:tc>
          <w:tcPr>
            <w:tcW w:w="6570" w:type="dxa"/>
            <w:shd w:val="clear" w:color="auto" w:fill="auto"/>
          </w:tcPr>
          <w:p w14:paraId="1CE1C058" w14:textId="77777777" w:rsidR="00DE1F79" w:rsidRPr="00E436B2" w:rsidRDefault="00DE1F79" w:rsidP="00DE1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6B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  <w:r w:rsidRPr="00E436B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ส่วนแบ่งกำไรเบ็ดเสร็จอื่นจากเงินลงทุนในบริษัทร่วมในต่างประเทศ</w:t>
            </w:r>
          </w:p>
        </w:tc>
        <w:tc>
          <w:tcPr>
            <w:tcW w:w="1170" w:type="dxa"/>
          </w:tcPr>
          <w:p w14:paraId="1B9CB4C1" w14:textId="77777777" w:rsidR="00DE1F79" w:rsidRPr="00A261F0" w:rsidRDefault="00DE1F79" w:rsidP="00DE1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5CF2036" w14:textId="5119A5E6" w:rsidR="00DE1F79" w:rsidRPr="00F06201" w:rsidRDefault="00243281" w:rsidP="00DE1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113,824</w:t>
            </w:r>
          </w:p>
        </w:tc>
      </w:tr>
      <w:tr w:rsidR="00DE1F79" w:rsidRPr="00643671" w14:paraId="69B66F73" w14:textId="77777777" w:rsidTr="00297486">
        <w:trPr>
          <w:trHeight w:val="144"/>
        </w:trPr>
        <w:tc>
          <w:tcPr>
            <w:tcW w:w="6570" w:type="dxa"/>
            <w:shd w:val="clear" w:color="auto" w:fill="auto"/>
          </w:tcPr>
          <w:p w14:paraId="366C501E" w14:textId="6B37FD07" w:rsidR="00DE1F79" w:rsidRPr="00A261F0" w:rsidRDefault="00DE1F79" w:rsidP="00DE1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left" w:pos="660"/>
              </w:tabs>
              <w:ind w:left="858" w:hanging="84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ลดลง      </w:t>
            </w:r>
            <w:r w:rsidRPr="002974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29748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744A63DD" w14:textId="77777777" w:rsidR="00DE1F79" w:rsidRPr="00A261F0" w:rsidRDefault="00DE1F79" w:rsidP="00DE1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E614BC" w14:textId="4A681784" w:rsidR="00DE1F79" w:rsidRPr="009F7953" w:rsidRDefault="00DE1F79" w:rsidP="00DE1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7953">
              <w:rPr>
                <w:rFonts w:asciiTheme="majorBidi" w:eastAsia="Calibri" w:hAnsiTheme="majorBidi" w:cstheme="majorBidi"/>
                <w:sz w:val="28"/>
                <w:szCs w:val="28"/>
              </w:rPr>
              <w:t>(61,761)</w:t>
            </w:r>
          </w:p>
        </w:tc>
      </w:tr>
      <w:tr w:rsidR="00DE1F79" w:rsidRPr="00643671" w14:paraId="74DF020E" w14:textId="77777777" w:rsidTr="00297486">
        <w:trPr>
          <w:trHeight w:val="144"/>
        </w:trPr>
        <w:tc>
          <w:tcPr>
            <w:tcW w:w="6570" w:type="dxa"/>
            <w:shd w:val="clear" w:color="auto" w:fill="auto"/>
          </w:tcPr>
          <w:p w14:paraId="48BFDBAA" w14:textId="18D04ECC" w:rsidR="00DE1F79" w:rsidRPr="00A261F0" w:rsidRDefault="00DE1F79" w:rsidP="00DE1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left" w:pos="660"/>
              </w:tabs>
              <w:ind w:left="858" w:hanging="84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2567</w:t>
            </w:r>
          </w:p>
        </w:tc>
        <w:tc>
          <w:tcPr>
            <w:tcW w:w="1170" w:type="dxa"/>
          </w:tcPr>
          <w:p w14:paraId="035AF303" w14:textId="77777777" w:rsidR="00DE1F79" w:rsidRPr="00A261F0" w:rsidRDefault="00DE1F79" w:rsidP="00DE1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3295CEE" w14:textId="21806582" w:rsidR="00DE1F79" w:rsidRPr="00643671" w:rsidRDefault="00243281" w:rsidP="00DE1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7,1</w:t>
            </w:r>
            <w:r w:rsidR="003017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97,930</w:t>
            </w:r>
          </w:p>
        </w:tc>
      </w:tr>
    </w:tbl>
    <w:p w14:paraId="1B647779" w14:textId="77777777" w:rsidR="007046ED" w:rsidRPr="001D03C7" w:rsidRDefault="007046ED" w:rsidP="00B33714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1"/>
        <w:gridCol w:w="1439"/>
      </w:tblGrid>
      <w:tr w:rsidR="007046ED" w:rsidRPr="00A261F0" w14:paraId="7CB28941" w14:textId="77777777" w:rsidTr="00094C57">
        <w:trPr>
          <w:trHeight w:val="144"/>
        </w:trPr>
        <w:tc>
          <w:tcPr>
            <w:tcW w:w="3578" w:type="pct"/>
            <w:shd w:val="clear" w:color="auto" w:fill="auto"/>
          </w:tcPr>
          <w:p w14:paraId="69BF4B98" w14:textId="77777777" w:rsidR="007046ED" w:rsidRPr="00A261F0" w:rsidRDefault="00704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38" w:type="pct"/>
          </w:tcPr>
          <w:p w14:paraId="6AC3F4E3" w14:textId="77777777" w:rsidR="007046ED" w:rsidRPr="00A261F0" w:rsidRDefault="007046ED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7A968D2A" w14:textId="77777777" w:rsidR="007046ED" w:rsidRPr="00A261F0" w:rsidRDefault="007046ED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7046ED" w:rsidRPr="00A261F0" w14:paraId="34E67EBE" w14:textId="77777777" w:rsidTr="00094C57">
        <w:trPr>
          <w:trHeight w:val="144"/>
        </w:trPr>
        <w:tc>
          <w:tcPr>
            <w:tcW w:w="3578" w:type="pct"/>
            <w:shd w:val="clear" w:color="auto" w:fill="auto"/>
          </w:tcPr>
          <w:p w14:paraId="68486C56" w14:textId="77777777" w:rsidR="007046ED" w:rsidRPr="00A261F0" w:rsidRDefault="00704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ยอดยกมา ณ วันที่ 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638" w:type="pct"/>
          </w:tcPr>
          <w:p w14:paraId="3D710479" w14:textId="77777777" w:rsidR="007046ED" w:rsidRPr="00A261F0" w:rsidRDefault="007046ED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784" w:type="pct"/>
          </w:tcPr>
          <w:p w14:paraId="33C558A5" w14:textId="77777777" w:rsidR="007046ED" w:rsidRPr="000127FC" w:rsidRDefault="007046ED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127FC">
              <w:rPr>
                <w:rFonts w:asciiTheme="majorBidi" w:eastAsia="Calibri" w:hAnsiTheme="majorBidi" w:cstheme="majorBidi"/>
                <w:sz w:val="28"/>
                <w:szCs w:val="28"/>
              </w:rPr>
              <w:t>566,150</w:t>
            </w:r>
          </w:p>
        </w:tc>
      </w:tr>
      <w:tr w:rsidR="007046ED" w:rsidRPr="00A261F0" w14:paraId="2E7782C6" w14:textId="77777777" w:rsidTr="00094C57">
        <w:trPr>
          <w:trHeight w:val="144"/>
        </w:trPr>
        <w:tc>
          <w:tcPr>
            <w:tcW w:w="3578" w:type="pct"/>
            <w:shd w:val="clear" w:color="auto" w:fill="auto"/>
          </w:tcPr>
          <w:p w14:paraId="09991FD6" w14:textId="77777777" w:rsidR="007046ED" w:rsidRPr="00A261F0" w:rsidRDefault="00704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- 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เรียกชำระเพิ่ม</w:t>
            </w:r>
            <w:r w:rsidRPr="266570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38" w:type="pct"/>
          </w:tcPr>
          <w:p w14:paraId="5266FBEE" w14:textId="77777777" w:rsidR="007046ED" w:rsidRPr="00A261F0" w:rsidRDefault="007046ED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784" w:type="pct"/>
          </w:tcPr>
          <w:p w14:paraId="53DBB339" w14:textId="2AA6A8F2" w:rsidR="007046ED" w:rsidRPr="000127FC" w:rsidRDefault="002469DA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43,</w:t>
            </w:r>
            <w:r w:rsidR="0001403E">
              <w:rPr>
                <w:rFonts w:asciiTheme="majorBidi" w:eastAsia="Calibri" w:hAnsiTheme="majorBidi" w:cstheme="majorBidi"/>
                <w:sz w:val="28"/>
                <w:szCs w:val="28"/>
              </w:rPr>
              <w:t>50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0</w:t>
            </w:r>
          </w:p>
        </w:tc>
      </w:tr>
      <w:tr w:rsidR="007046ED" w:rsidRPr="00A261F0" w14:paraId="7A5D3C88" w14:textId="77777777" w:rsidTr="00094C57">
        <w:trPr>
          <w:trHeight w:val="144"/>
        </w:trPr>
        <w:tc>
          <w:tcPr>
            <w:tcW w:w="3578" w:type="pct"/>
            <w:shd w:val="clear" w:color="auto" w:fill="auto"/>
          </w:tcPr>
          <w:p w14:paraId="39E0C371" w14:textId="77777777" w:rsidR="007046ED" w:rsidRPr="00A261F0" w:rsidRDefault="00704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38" w:type="pct"/>
          </w:tcPr>
          <w:p w14:paraId="7EB693E6" w14:textId="77777777" w:rsidR="007046ED" w:rsidRPr="00A261F0" w:rsidRDefault="007046ED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3D54D431" w14:textId="7C716F4F" w:rsidR="007046ED" w:rsidRPr="007D5924" w:rsidRDefault="00243281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26,492</w:t>
            </w:r>
          </w:p>
        </w:tc>
      </w:tr>
      <w:tr w:rsidR="007046ED" w:rsidRPr="00A261F0" w14:paraId="2BDC4F52" w14:textId="77777777" w:rsidTr="00094C57">
        <w:trPr>
          <w:trHeight w:val="144"/>
        </w:trPr>
        <w:tc>
          <w:tcPr>
            <w:tcW w:w="3578" w:type="pct"/>
            <w:shd w:val="clear" w:color="auto" w:fill="auto"/>
          </w:tcPr>
          <w:p w14:paraId="65E81A5A" w14:textId="77777777" w:rsidR="007046ED" w:rsidRPr="00A261F0" w:rsidRDefault="00704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ส่วนแบ่งกำไรเบ็ดเสร็จอื่นจากเงินลงทุนในการร่วมค้าในต่างประเทศ</w:t>
            </w:r>
          </w:p>
        </w:tc>
        <w:tc>
          <w:tcPr>
            <w:tcW w:w="638" w:type="pct"/>
          </w:tcPr>
          <w:p w14:paraId="1447CCBC" w14:textId="77777777" w:rsidR="007046ED" w:rsidRPr="00A261F0" w:rsidRDefault="007046ED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84" w:type="pct"/>
            <w:vAlign w:val="bottom"/>
          </w:tcPr>
          <w:p w14:paraId="2185FA34" w14:textId="4D0FC048" w:rsidR="007046ED" w:rsidRPr="007D5924" w:rsidRDefault="004A2ED0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5924">
              <w:rPr>
                <w:rFonts w:asciiTheme="majorBidi" w:eastAsia="Calibri" w:hAnsiTheme="majorBidi" w:cstheme="majorBidi"/>
                <w:sz w:val="28"/>
                <w:szCs w:val="28"/>
              </w:rPr>
              <w:t>2,165</w:t>
            </w:r>
          </w:p>
        </w:tc>
      </w:tr>
      <w:tr w:rsidR="00297486" w:rsidRPr="00643671" w14:paraId="1D65A7FA" w14:textId="77777777" w:rsidTr="00297486">
        <w:trPr>
          <w:trHeight w:val="144"/>
        </w:trPr>
        <w:tc>
          <w:tcPr>
            <w:tcW w:w="3578" w:type="pct"/>
            <w:shd w:val="clear" w:color="auto" w:fill="auto"/>
          </w:tcPr>
          <w:p w14:paraId="3668C651" w14:textId="51BBBC86" w:rsidR="00297486" w:rsidRPr="00A261F0" w:rsidRDefault="00297486" w:rsidP="00790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left" w:pos="660"/>
              </w:tabs>
              <w:ind w:left="858" w:hanging="84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ลดลง      </w:t>
            </w:r>
            <w:r w:rsidRPr="002974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29748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638" w:type="pct"/>
          </w:tcPr>
          <w:p w14:paraId="6C8CE6C4" w14:textId="77777777" w:rsidR="00297486" w:rsidRPr="00A261F0" w:rsidRDefault="00297486" w:rsidP="00790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747DE922" w14:textId="4CA53E37" w:rsidR="00297486" w:rsidRPr="009526BE" w:rsidRDefault="009526BE" w:rsidP="007846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526BE">
              <w:rPr>
                <w:rFonts w:asciiTheme="majorBidi" w:eastAsia="Calibri" w:hAnsiTheme="majorBidi" w:cstheme="majorBidi"/>
                <w:sz w:val="28"/>
                <w:szCs w:val="28"/>
              </w:rPr>
              <w:t>(13,345)</w:t>
            </w:r>
          </w:p>
        </w:tc>
      </w:tr>
      <w:tr w:rsidR="007046ED" w:rsidRPr="00A261F0" w14:paraId="417BF646" w14:textId="77777777" w:rsidTr="00094C57">
        <w:trPr>
          <w:trHeight w:val="144"/>
        </w:trPr>
        <w:tc>
          <w:tcPr>
            <w:tcW w:w="3578" w:type="pct"/>
            <w:shd w:val="clear" w:color="auto" w:fill="auto"/>
          </w:tcPr>
          <w:p w14:paraId="3DDBB9A2" w14:textId="05B951BD" w:rsidR="007046ED" w:rsidRPr="00A261F0" w:rsidRDefault="00704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left" w:pos="660"/>
              </w:tabs>
              <w:ind w:left="858" w:hanging="84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38" w:type="pct"/>
          </w:tcPr>
          <w:p w14:paraId="316D4236" w14:textId="77777777" w:rsidR="007046ED" w:rsidRPr="00A261F0" w:rsidRDefault="007046ED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4791DA99" w14:textId="1B84623E" w:rsidR="007046ED" w:rsidRPr="000127FC" w:rsidRDefault="00243281" w:rsidP="0009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624,962</w:t>
            </w:r>
          </w:p>
        </w:tc>
      </w:tr>
    </w:tbl>
    <w:p w14:paraId="6FD8C30A" w14:textId="77777777" w:rsidR="007046ED" w:rsidRPr="001D03C7" w:rsidRDefault="007046ED" w:rsidP="00F66D84">
      <w:pPr>
        <w:rPr>
          <w:rFonts w:asciiTheme="majorBidi" w:hAnsiTheme="majorBidi" w:cstheme="majorBidi"/>
          <w:sz w:val="28"/>
          <w:szCs w:val="28"/>
        </w:rPr>
      </w:pPr>
    </w:p>
    <w:p w14:paraId="14E00583" w14:textId="62816054" w:rsidR="00805142" w:rsidRDefault="00805142" w:rsidP="00CB0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261F0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ยกเว้น</w:t>
      </w:r>
      <w:r w:rsidRPr="00A261F0">
        <w:rPr>
          <w:rFonts w:asciiTheme="majorBidi" w:hAnsiTheme="majorBidi" w:cstheme="majorBidi"/>
          <w:sz w:val="28"/>
          <w:szCs w:val="28"/>
        </w:rPr>
        <w:t xml:space="preserve"> TMS 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A261F0">
        <w:rPr>
          <w:rFonts w:asciiTheme="majorBidi" w:hAnsiTheme="majorBidi" w:cstheme="majorBidi"/>
          <w:sz w:val="28"/>
          <w:szCs w:val="28"/>
        </w:rPr>
        <w:t xml:space="preserve">PPSP 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ซึ่งเป็นบริษัทจดทะเบียนในตลาดหลักทรัพย์เวียดนามและกัมพูชา ณ วันที่ </w:t>
      </w:r>
      <w:r w:rsidRPr="00A261F0">
        <w:rPr>
          <w:rFonts w:asciiTheme="majorBidi" w:hAnsiTheme="majorBidi" w:cstheme="majorBidi"/>
          <w:sz w:val="28"/>
          <w:szCs w:val="28"/>
        </w:rPr>
        <w:t>3</w:t>
      </w:r>
      <w:r w:rsidR="000D011E">
        <w:rPr>
          <w:rFonts w:asciiTheme="majorBidi" w:hAnsiTheme="majorBidi" w:cstheme="majorBidi"/>
          <w:sz w:val="28"/>
          <w:szCs w:val="28"/>
        </w:rPr>
        <w:t xml:space="preserve">0 </w:t>
      </w:r>
      <w:r w:rsidR="000D011E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A261F0"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</w:rPr>
        <w:t>2567</w:t>
      </w:r>
      <w:r w:rsidRPr="006E2A12">
        <w:rPr>
          <w:rFonts w:asciiTheme="majorBidi" w:hAnsiTheme="majorBidi" w:cstheme="majorBidi"/>
          <w:sz w:val="28"/>
          <w:szCs w:val="28"/>
          <w:cs/>
        </w:rPr>
        <w:t xml:space="preserve"> มีราคาปิดต่อหุ้นอยู่ที่ </w:t>
      </w:r>
      <w:r w:rsidR="004564D5">
        <w:rPr>
          <w:rFonts w:asciiTheme="majorBidi" w:hAnsiTheme="majorBidi" w:cstheme="majorBidi"/>
          <w:sz w:val="28"/>
          <w:szCs w:val="28"/>
        </w:rPr>
        <w:t>49,500</w:t>
      </w:r>
      <w:r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>ดองเวียดนาม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>และ</w:t>
      </w:r>
      <w:r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="00AE17A3">
        <w:rPr>
          <w:rFonts w:asciiTheme="majorBidi" w:hAnsiTheme="majorBidi" w:cstheme="majorBidi"/>
          <w:sz w:val="28"/>
          <w:szCs w:val="28"/>
        </w:rPr>
        <w:t>2,210</w:t>
      </w:r>
      <w:r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>เรียลกัมพูชา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21488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Pr="00214888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>:</w:t>
      </w:r>
      <w:r w:rsidRPr="00214888">
        <w:rPr>
          <w:rFonts w:asciiTheme="majorBidi" w:hAnsiTheme="majorBidi" w:cstheme="majorBidi"/>
          <w:i/>
          <w:iCs/>
          <w:sz w:val="28"/>
          <w:szCs w:val="28"/>
        </w:rPr>
        <w:t xml:space="preserve"> 45,000 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ดองเวียดนามและ </w:t>
      </w:r>
      <w:r>
        <w:rPr>
          <w:rFonts w:asciiTheme="majorBidi" w:hAnsiTheme="majorBidi" w:cstheme="majorBidi"/>
          <w:i/>
          <w:iCs/>
          <w:sz w:val="28"/>
          <w:szCs w:val="28"/>
        </w:rPr>
        <w:t>2,180</w:t>
      </w:r>
      <w:r w:rsidRPr="002148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>เรียลกัมพูชา ตามลำดับ</w:t>
      </w:r>
      <w:r w:rsidRPr="006E2A12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6E2A12">
        <w:rPr>
          <w:rFonts w:asciiTheme="majorBidi" w:hAnsiTheme="majorBidi" w:cstheme="majorBidi"/>
          <w:sz w:val="28"/>
          <w:szCs w:val="28"/>
          <w:cs/>
        </w:rPr>
        <w:t xml:space="preserve"> มูลค่ายุติธรรมของเงินลงทุนใน </w:t>
      </w:r>
      <w:r w:rsidRPr="006E2A12">
        <w:rPr>
          <w:rFonts w:asciiTheme="majorBidi" w:hAnsiTheme="majorBidi" w:cstheme="majorBidi"/>
          <w:sz w:val="28"/>
          <w:szCs w:val="28"/>
        </w:rPr>
        <w:t xml:space="preserve">TMS </w:t>
      </w:r>
      <w:r w:rsidRPr="006E2A1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E2A12">
        <w:rPr>
          <w:rFonts w:asciiTheme="majorBidi" w:hAnsiTheme="majorBidi" w:cstheme="majorBidi"/>
          <w:sz w:val="28"/>
          <w:szCs w:val="28"/>
        </w:rPr>
        <w:t xml:space="preserve">PPSP </w:t>
      </w:r>
      <w:r w:rsidRPr="006E2A12">
        <w:rPr>
          <w:rFonts w:asciiTheme="majorBidi" w:hAnsiTheme="majorBidi" w:cstheme="majorBidi"/>
          <w:sz w:val="28"/>
          <w:szCs w:val="28"/>
          <w:cs/>
        </w:rPr>
        <w:t>เท่ากับ</w:t>
      </w:r>
      <w:r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="00AE17A3">
        <w:rPr>
          <w:rFonts w:asciiTheme="majorBidi" w:hAnsiTheme="majorBidi" w:cstheme="majorBidi"/>
          <w:sz w:val="28"/>
          <w:szCs w:val="28"/>
        </w:rPr>
        <w:t>1,8</w:t>
      </w:r>
      <w:r w:rsidR="0049669B">
        <w:rPr>
          <w:rFonts w:asciiTheme="majorBidi" w:hAnsiTheme="majorBidi" w:cstheme="majorBidi"/>
          <w:sz w:val="28"/>
          <w:szCs w:val="28"/>
        </w:rPr>
        <w:t>45,773</w:t>
      </w:r>
      <w:r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>ล้านดองเวียดนามและ</w:t>
      </w:r>
      <w:r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="0049669B">
        <w:rPr>
          <w:rFonts w:asciiTheme="majorBidi" w:hAnsiTheme="majorBidi" w:cstheme="majorBidi"/>
          <w:sz w:val="28"/>
          <w:szCs w:val="28"/>
        </w:rPr>
        <w:t>23,207</w:t>
      </w:r>
      <w:r w:rsidR="000D011E"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>ล้านเรียลกัมพูชา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B0C67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2B0C67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2B0C67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2B0C6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Pr="002B0C67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2B0C67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2B0C67">
        <w:rPr>
          <w:rFonts w:asciiTheme="majorBidi" w:hAnsiTheme="majorBidi" w:cstheme="majorBidi"/>
          <w:i/>
          <w:iCs/>
          <w:sz w:val="28"/>
          <w:szCs w:val="28"/>
        </w:rPr>
        <w:t xml:space="preserve">1,660,029 </w:t>
      </w:r>
      <w:r w:rsidRPr="002B0C6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ล้านดองเวียดนาม และ </w:t>
      </w:r>
      <w:r w:rsidRPr="002B0C67">
        <w:rPr>
          <w:rFonts w:asciiTheme="majorBidi" w:hAnsiTheme="majorBidi" w:cstheme="majorBidi"/>
          <w:i/>
          <w:iCs/>
          <w:sz w:val="28"/>
          <w:szCs w:val="28"/>
        </w:rPr>
        <w:t xml:space="preserve">22,892 </w:t>
      </w:r>
      <w:r w:rsidRPr="002B0C67">
        <w:rPr>
          <w:rFonts w:asciiTheme="majorBidi" w:hAnsiTheme="majorBidi" w:cstheme="majorBidi"/>
          <w:i/>
          <w:iCs/>
          <w:sz w:val="28"/>
          <w:szCs w:val="28"/>
          <w:cs/>
        </w:rPr>
        <w:t>ล้านเรียลกัมพูชาตามลำดับ)</w:t>
      </w:r>
      <w:r w:rsidRPr="002B0C67">
        <w:rPr>
          <w:rFonts w:asciiTheme="majorBidi" w:hAnsiTheme="majorBidi" w:cstheme="majorBidi"/>
          <w:sz w:val="28"/>
          <w:szCs w:val="28"/>
          <w:cs/>
        </w:rPr>
        <w:t xml:space="preserve"> เทียบเท่าเงินบาทจำนวน</w:t>
      </w:r>
      <w:r w:rsidR="0049669B">
        <w:rPr>
          <w:rFonts w:asciiTheme="majorBidi" w:hAnsiTheme="majorBidi" w:cstheme="majorBidi"/>
          <w:sz w:val="28"/>
          <w:szCs w:val="28"/>
        </w:rPr>
        <w:t xml:space="preserve"> 2,671.70</w:t>
      </w:r>
      <w:r w:rsidRPr="002B0C67">
        <w:rPr>
          <w:rFonts w:asciiTheme="majorBidi" w:hAnsiTheme="majorBidi" w:cstheme="majorBidi"/>
          <w:sz w:val="28"/>
          <w:szCs w:val="28"/>
        </w:rPr>
        <w:t xml:space="preserve"> </w:t>
      </w:r>
      <w:r w:rsidRPr="002B0C6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2B0C67"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>และ</w:t>
      </w:r>
      <w:r w:rsidR="000D011E">
        <w:rPr>
          <w:rFonts w:asciiTheme="majorBidi" w:hAnsiTheme="majorBidi" w:cstheme="majorBidi"/>
          <w:sz w:val="28"/>
          <w:szCs w:val="28"/>
        </w:rPr>
        <w:t xml:space="preserve"> </w:t>
      </w:r>
      <w:r w:rsidR="00BF1C6C">
        <w:rPr>
          <w:rFonts w:asciiTheme="majorBidi" w:hAnsiTheme="majorBidi" w:cstheme="majorBidi"/>
          <w:sz w:val="28"/>
          <w:szCs w:val="28"/>
        </w:rPr>
        <w:t>208.07</w:t>
      </w:r>
      <w:r w:rsidR="000D011E"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>ล้านบาท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21488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Pr="00214888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214888">
        <w:rPr>
          <w:rFonts w:asciiTheme="majorBidi" w:hAnsiTheme="majorBidi" w:cstheme="majorBidi"/>
          <w:i/>
          <w:iCs/>
          <w:sz w:val="28"/>
          <w:szCs w:val="28"/>
        </w:rPr>
        <w:t xml:space="preserve">2,332.34 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214888">
        <w:rPr>
          <w:rFonts w:asciiTheme="majorBidi" w:hAnsiTheme="majorBidi" w:cstheme="majorBidi"/>
          <w:i/>
          <w:iCs/>
          <w:sz w:val="28"/>
          <w:szCs w:val="28"/>
        </w:rPr>
        <w:t xml:space="preserve"> 191.22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ตามลำดับ)</w:t>
      </w: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04F64C41" w14:textId="594828F5" w:rsidR="00B07A2A" w:rsidRDefault="00805142" w:rsidP="00805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4D7734">
        <w:rPr>
          <w:rFonts w:asciiTheme="majorBidi" w:hAnsiTheme="majorBidi" w:cs="Angsana New" w:hint="cs"/>
          <w:sz w:val="28"/>
          <w:szCs w:val="28"/>
          <w:cs/>
        </w:rPr>
        <w:lastRenderedPageBreak/>
        <w:t>นอกจากนี้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ในระหว่างไตรมาสที่ </w:t>
      </w:r>
      <w:r>
        <w:rPr>
          <w:rFonts w:asciiTheme="majorBidi" w:hAnsiTheme="majorBidi" w:cs="Angsana New"/>
          <w:sz w:val="28"/>
          <w:szCs w:val="28"/>
        </w:rPr>
        <w:t xml:space="preserve">1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ปี </w:t>
      </w:r>
      <w:r>
        <w:rPr>
          <w:rFonts w:asciiTheme="majorBidi" w:hAnsiTheme="majorBidi" w:cs="Angsana New"/>
          <w:sz w:val="28"/>
          <w:szCs w:val="28"/>
        </w:rPr>
        <w:t>2567</w:t>
      </w:r>
      <w:r w:rsidRPr="004D773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กลุ่มบริษัทได้ลงทุนใน</w:t>
      </w:r>
      <w:r>
        <w:rPr>
          <w:rFonts w:asciiTheme="majorBidi" w:hAnsiTheme="majorBidi" w:cs="Angsana New"/>
          <w:sz w:val="28"/>
          <w:szCs w:val="28"/>
        </w:rPr>
        <w:t xml:space="preserve"> ANI </w:t>
      </w:r>
      <w:r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4D773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D7734">
        <w:rPr>
          <w:rFonts w:asciiTheme="majorBidi" w:hAnsiTheme="majorBidi" w:cstheme="majorBidi"/>
          <w:sz w:val="28"/>
          <w:szCs w:val="28"/>
        </w:rPr>
        <w:t xml:space="preserve">Swift 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ซึ่งเป็นบริษัทจดทะเบียน</w:t>
      </w:r>
      <w:r>
        <w:rPr>
          <w:rFonts w:asciiTheme="majorBidi" w:hAnsiTheme="majorBidi" w:cs="Angsana New"/>
          <w:sz w:val="28"/>
          <w:szCs w:val="28"/>
        </w:rPr>
        <w:br/>
      </w:r>
      <w:r w:rsidRPr="004D7734">
        <w:rPr>
          <w:rFonts w:asciiTheme="majorBidi" w:hAnsiTheme="majorBidi" w:cs="Angsana New" w:hint="cs"/>
          <w:sz w:val="28"/>
          <w:szCs w:val="28"/>
          <w:cs/>
        </w:rPr>
        <w:t>ในตลาดหลักทรัพย์</w:t>
      </w:r>
      <w:r>
        <w:rPr>
          <w:rFonts w:asciiTheme="majorBidi" w:hAnsiTheme="majorBidi" w:cs="Angsana New" w:hint="cs"/>
          <w:sz w:val="28"/>
          <w:szCs w:val="28"/>
          <w:cs/>
        </w:rPr>
        <w:t>แห่งประเทศไทยและ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มาเลเซีย</w:t>
      </w:r>
      <w:r w:rsidRPr="004D773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ณ</w:t>
      </w:r>
      <w:r w:rsidRPr="004D773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4D7734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3</w:t>
      </w:r>
      <w:r w:rsidR="00C64E8A">
        <w:rPr>
          <w:rFonts w:asciiTheme="majorBidi" w:hAnsiTheme="majorBidi" w:cs="Angsana New"/>
          <w:sz w:val="28"/>
          <w:szCs w:val="28"/>
        </w:rPr>
        <w:t>0</w:t>
      </w:r>
      <w:r w:rsidR="00C64E8A">
        <w:rPr>
          <w:rFonts w:asciiTheme="majorBidi" w:hAnsiTheme="majorBidi" w:cs="Angsana New" w:hint="cs"/>
          <w:sz w:val="28"/>
          <w:szCs w:val="28"/>
          <w:cs/>
        </w:rPr>
        <w:t xml:space="preserve"> มิถุนายน</w:t>
      </w:r>
      <w:r>
        <w:rPr>
          <w:rFonts w:asciiTheme="majorBidi" w:hAnsiTheme="majorBidi" w:cs="Angsana New"/>
          <w:sz w:val="28"/>
          <w:szCs w:val="28"/>
        </w:rPr>
        <w:t xml:space="preserve"> 2567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มีราคาปิดต่อหุ้นอยู่ที่</w:t>
      </w:r>
      <w:r w:rsidRPr="004D773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03174">
        <w:rPr>
          <w:rFonts w:asciiTheme="majorBidi" w:hAnsiTheme="majorBidi" w:cs="Angsana New"/>
          <w:sz w:val="28"/>
          <w:szCs w:val="28"/>
        </w:rPr>
        <w:t>4.14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บาท และ </w:t>
      </w:r>
      <w:r w:rsidR="00F03174">
        <w:rPr>
          <w:rFonts w:asciiTheme="majorBidi" w:hAnsiTheme="majorBidi" w:cs="Angsana New"/>
          <w:sz w:val="28"/>
          <w:szCs w:val="28"/>
        </w:rPr>
        <w:t>0.54</w:t>
      </w:r>
      <w:r>
        <w:rPr>
          <w:rFonts w:asciiTheme="majorBidi" w:hAnsiTheme="majorBidi" w:cs="Angsana New"/>
          <w:sz w:val="28"/>
          <w:szCs w:val="28"/>
        </w:rPr>
        <w:br/>
      </w:r>
      <w:r w:rsidRPr="004D7734">
        <w:rPr>
          <w:rFonts w:asciiTheme="majorBidi" w:hAnsiTheme="majorBidi" w:cs="Angsana New" w:hint="cs"/>
          <w:sz w:val="28"/>
          <w:szCs w:val="28"/>
          <w:cs/>
        </w:rPr>
        <w:t>ริงกิตมาเลเซีย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ตามลำดับ</w:t>
      </w:r>
      <w:r w:rsidRPr="004D773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มูลค่ายุติธรรมของเงินลงทุนใน</w:t>
      </w:r>
      <w:r w:rsidRPr="004D7734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 xml:space="preserve">ANI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และ </w:t>
      </w:r>
      <w:r w:rsidRPr="004D7734">
        <w:rPr>
          <w:rFonts w:asciiTheme="majorBidi" w:hAnsiTheme="majorBidi" w:cstheme="majorBidi"/>
          <w:sz w:val="28"/>
          <w:szCs w:val="28"/>
        </w:rPr>
        <w:t xml:space="preserve">Swift 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เท่ากับ</w:t>
      </w:r>
      <w:r w:rsidRPr="004D773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03174">
        <w:rPr>
          <w:rFonts w:asciiTheme="majorBidi" w:hAnsiTheme="majorBidi" w:cs="Angsana New"/>
          <w:sz w:val="28"/>
          <w:szCs w:val="28"/>
        </w:rPr>
        <w:t>1</w:t>
      </w:r>
      <w:r w:rsidR="007B28A2">
        <w:rPr>
          <w:rFonts w:asciiTheme="majorBidi" w:hAnsiTheme="majorBidi" w:cs="Angsana New"/>
          <w:sz w:val="28"/>
          <w:szCs w:val="28"/>
        </w:rPr>
        <w:t>,539.28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และ </w:t>
      </w:r>
      <w:r w:rsidR="007B28A2">
        <w:rPr>
          <w:rFonts w:asciiTheme="majorBidi" w:hAnsiTheme="majorBidi" w:cs="Angsana New"/>
          <w:sz w:val="28"/>
          <w:szCs w:val="28"/>
        </w:rPr>
        <w:t>97.20</w:t>
      </w:r>
      <w:r>
        <w:rPr>
          <w:rFonts w:asciiTheme="majorBidi" w:hAnsiTheme="majorBidi" w:cs="Angsana New"/>
          <w:sz w:val="28"/>
          <w:szCs w:val="28"/>
        </w:rPr>
        <w:br/>
      </w:r>
      <w:r>
        <w:rPr>
          <w:rFonts w:asciiTheme="majorBidi" w:hAnsiTheme="majorBidi" w:cs="Angsana New" w:hint="cs"/>
          <w:sz w:val="28"/>
          <w:szCs w:val="28"/>
          <w:cs/>
        </w:rPr>
        <w:t>ล้าน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ริงกิตมาเลเซีย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(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เทียบเท่าเงินบาทจำนวน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="007B28A2">
        <w:rPr>
          <w:rFonts w:asciiTheme="majorBidi" w:hAnsiTheme="majorBidi" w:cs="Angsana New"/>
          <w:sz w:val="28"/>
          <w:szCs w:val="28"/>
        </w:rPr>
        <w:t>759.19</w:t>
      </w:r>
      <w:r w:rsidRPr="004D773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ล้านบา</w:t>
      </w:r>
      <w:r>
        <w:rPr>
          <w:rFonts w:asciiTheme="majorBidi" w:hAnsiTheme="majorBidi" w:cs="Angsana New" w:hint="cs"/>
          <w:sz w:val="28"/>
          <w:szCs w:val="28"/>
          <w:cs/>
        </w:rPr>
        <w:t>ท)</w:t>
      </w:r>
    </w:p>
    <w:p w14:paraId="5C107718" w14:textId="77777777" w:rsidR="00805142" w:rsidRPr="005216F6" w:rsidRDefault="00805142" w:rsidP="00805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0FBE82F5" w14:textId="6F2F4EFE" w:rsidR="00DC1CB8" w:rsidRPr="001D03C7" w:rsidRDefault="00DC1CB8" w:rsidP="00D2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D03C7">
        <w:rPr>
          <w:rFonts w:asciiTheme="majorBidi" w:hAnsiTheme="majorBidi" w:cstheme="majorBidi"/>
          <w:i/>
          <w:iCs/>
          <w:sz w:val="28"/>
          <w:szCs w:val="28"/>
          <w:cs/>
        </w:rPr>
        <w:t>บริษัทร่วม</w:t>
      </w:r>
    </w:p>
    <w:p w14:paraId="37B72ECD" w14:textId="77777777" w:rsidR="00B07A2A" w:rsidRPr="005216F6" w:rsidRDefault="00B07A2A" w:rsidP="00D2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110222F" w14:textId="0B4C5858" w:rsidR="00676BC7" w:rsidRPr="001D03C7" w:rsidRDefault="00676BC7" w:rsidP="00D2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D03C7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BA6FA4" w:rsidRPr="001D03C7">
        <w:rPr>
          <w:rFonts w:asciiTheme="majorBidi" w:hAnsiTheme="majorBidi" w:cstheme="majorBidi"/>
          <w:sz w:val="28"/>
          <w:szCs w:val="28"/>
          <w:cs/>
        </w:rPr>
        <w:t>หก</w:t>
      </w:r>
      <w:r w:rsidRPr="001D03C7">
        <w:rPr>
          <w:rFonts w:asciiTheme="majorBidi" w:hAnsiTheme="majorBidi" w:cstheme="majorBidi"/>
          <w:sz w:val="28"/>
          <w:szCs w:val="28"/>
          <w:cs/>
        </w:rPr>
        <w:t>เดือนสิ้นสุดวันที</w:t>
      </w:r>
      <w:r w:rsidR="00852E19" w:rsidRPr="001D03C7">
        <w:rPr>
          <w:rFonts w:asciiTheme="majorBidi" w:hAnsiTheme="majorBidi" w:cstheme="majorBidi"/>
          <w:sz w:val="28"/>
          <w:szCs w:val="28"/>
          <w:cs/>
        </w:rPr>
        <w:t>่</w:t>
      </w:r>
      <w:r w:rsidRPr="001D03C7">
        <w:rPr>
          <w:rFonts w:asciiTheme="majorBidi" w:hAnsiTheme="majorBidi" w:cstheme="majorBidi"/>
          <w:sz w:val="28"/>
          <w:szCs w:val="28"/>
        </w:rPr>
        <w:t xml:space="preserve"> </w:t>
      </w:r>
      <w:r w:rsidR="00BA6FA4" w:rsidRPr="001D03C7">
        <w:rPr>
          <w:rFonts w:asciiTheme="majorBidi" w:hAnsiTheme="majorBidi" w:cstheme="majorBidi"/>
          <w:sz w:val="28"/>
          <w:szCs w:val="28"/>
        </w:rPr>
        <w:t xml:space="preserve">30 </w:t>
      </w:r>
      <w:r w:rsidR="00BA6FA4" w:rsidRPr="001D03C7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1D03C7">
        <w:rPr>
          <w:rFonts w:asciiTheme="majorBidi" w:hAnsiTheme="majorBidi" w:cstheme="majorBidi"/>
          <w:sz w:val="28"/>
          <w:szCs w:val="28"/>
        </w:rPr>
        <w:t>256</w:t>
      </w:r>
      <w:r w:rsidR="00EC69A7" w:rsidRPr="001D03C7">
        <w:rPr>
          <w:rFonts w:asciiTheme="majorBidi" w:hAnsiTheme="majorBidi" w:cstheme="majorBidi"/>
          <w:sz w:val="28"/>
          <w:szCs w:val="28"/>
        </w:rPr>
        <w:t>7</w:t>
      </w:r>
      <w:r w:rsidRPr="001D03C7">
        <w:rPr>
          <w:rFonts w:asciiTheme="majorBidi" w:hAnsiTheme="majorBidi" w:cstheme="majorBidi"/>
          <w:sz w:val="28"/>
          <w:szCs w:val="28"/>
        </w:rPr>
        <w:t xml:space="preserve"> </w:t>
      </w:r>
      <w:r w:rsidRPr="001D03C7">
        <w:rPr>
          <w:rFonts w:asciiTheme="majorBidi" w:hAnsiTheme="majorBidi" w:cstheme="majorBidi"/>
          <w:sz w:val="28"/>
          <w:szCs w:val="28"/>
          <w:cs/>
        </w:rPr>
        <w:t>กลุ่มบริษัทได้ลงทุนเพิ่มในบริษัท</w:t>
      </w:r>
      <w:r w:rsidRPr="001D03C7">
        <w:rPr>
          <w:rFonts w:asciiTheme="majorBidi" w:hAnsiTheme="majorBidi" w:cstheme="majorBidi"/>
          <w:sz w:val="28"/>
          <w:szCs w:val="28"/>
        </w:rPr>
        <w:t xml:space="preserve"> TMS </w:t>
      </w:r>
      <w:r w:rsidRPr="001D03C7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Pr="001D03C7">
        <w:rPr>
          <w:rFonts w:asciiTheme="majorBidi" w:hAnsiTheme="majorBidi" w:cstheme="majorBidi"/>
          <w:sz w:val="28"/>
          <w:szCs w:val="28"/>
        </w:rPr>
        <w:t xml:space="preserve"> </w:t>
      </w:r>
      <w:r w:rsidR="00372597">
        <w:rPr>
          <w:rFonts w:asciiTheme="majorBidi" w:hAnsiTheme="majorBidi" w:cstheme="majorBidi"/>
          <w:sz w:val="28"/>
          <w:szCs w:val="28"/>
        </w:rPr>
        <w:t>398,800</w:t>
      </w:r>
      <w:r w:rsidR="00EC69A7" w:rsidRPr="001D03C7">
        <w:rPr>
          <w:rFonts w:asciiTheme="majorBidi" w:hAnsiTheme="majorBidi" w:cstheme="majorBidi"/>
          <w:sz w:val="28"/>
          <w:szCs w:val="28"/>
        </w:rPr>
        <w:t xml:space="preserve"> </w:t>
      </w:r>
      <w:r w:rsidRPr="001D03C7">
        <w:rPr>
          <w:rFonts w:asciiTheme="majorBidi" w:hAnsiTheme="majorBidi" w:cstheme="majorBidi"/>
          <w:sz w:val="28"/>
          <w:szCs w:val="28"/>
          <w:cs/>
        </w:rPr>
        <w:t>หุ้น โดยจ่ายชำระเป็นเงินจำนวน</w:t>
      </w:r>
      <w:r w:rsidRPr="001D03C7">
        <w:rPr>
          <w:rFonts w:asciiTheme="majorBidi" w:hAnsiTheme="majorBidi" w:cstheme="majorBidi"/>
          <w:sz w:val="28"/>
          <w:szCs w:val="28"/>
        </w:rPr>
        <w:t xml:space="preserve"> </w:t>
      </w:r>
      <w:r w:rsidR="0018064B">
        <w:rPr>
          <w:rFonts w:asciiTheme="majorBidi" w:hAnsiTheme="majorBidi" w:cstheme="majorBidi"/>
          <w:sz w:val="28"/>
          <w:szCs w:val="28"/>
        </w:rPr>
        <w:t>20,90</w:t>
      </w:r>
      <w:r w:rsidR="003C1C7E">
        <w:rPr>
          <w:rFonts w:asciiTheme="majorBidi" w:hAnsiTheme="majorBidi" w:cstheme="majorBidi"/>
          <w:sz w:val="28"/>
          <w:szCs w:val="28"/>
        </w:rPr>
        <w:t>2.80</w:t>
      </w:r>
      <w:r w:rsidR="0018064B">
        <w:rPr>
          <w:rFonts w:asciiTheme="majorBidi" w:hAnsiTheme="majorBidi" w:cstheme="majorBidi"/>
          <w:sz w:val="28"/>
          <w:szCs w:val="28"/>
        </w:rPr>
        <w:t xml:space="preserve"> </w:t>
      </w:r>
      <w:r w:rsidRPr="001D03C7">
        <w:rPr>
          <w:rFonts w:asciiTheme="majorBidi" w:hAnsiTheme="majorBidi" w:cstheme="majorBidi"/>
          <w:sz w:val="28"/>
          <w:szCs w:val="28"/>
          <w:cs/>
        </w:rPr>
        <w:t>ล้านดองเวียดนาม เทียบเท่ากับ</w:t>
      </w:r>
      <w:r w:rsidR="00603205" w:rsidRPr="001D03C7">
        <w:rPr>
          <w:rFonts w:asciiTheme="majorBidi" w:hAnsiTheme="majorBidi" w:cstheme="majorBidi"/>
          <w:sz w:val="28"/>
          <w:szCs w:val="28"/>
        </w:rPr>
        <w:t xml:space="preserve"> </w:t>
      </w:r>
      <w:r w:rsidR="003C1C7E">
        <w:rPr>
          <w:rFonts w:asciiTheme="majorBidi" w:hAnsiTheme="majorBidi" w:cstheme="majorBidi"/>
          <w:sz w:val="28"/>
          <w:szCs w:val="28"/>
        </w:rPr>
        <w:t xml:space="preserve">30.44 </w:t>
      </w:r>
      <w:r w:rsidRPr="001D03C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1D03C7">
        <w:rPr>
          <w:rFonts w:asciiTheme="majorBidi" w:hAnsiTheme="majorBidi" w:cstheme="majorBidi"/>
          <w:sz w:val="28"/>
          <w:szCs w:val="28"/>
        </w:rPr>
        <w:t xml:space="preserve"> </w:t>
      </w:r>
      <w:r w:rsidRPr="001D03C7">
        <w:rPr>
          <w:rFonts w:asciiTheme="majorBidi" w:hAnsiTheme="majorBidi" w:cstheme="majorBidi"/>
          <w:sz w:val="28"/>
          <w:szCs w:val="28"/>
          <w:cs/>
        </w:rPr>
        <w:t xml:space="preserve">ทำให้กลุ่มบริษัทมีส่วนได้เสียใน </w:t>
      </w:r>
      <w:r w:rsidRPr="001D03C7">
        <w:rPr>
          <w:rFonts w:asciiTheme="majorBidi" w:hAnsiTheme="majorBidi" w:cstheme="majorBidi"/>
          <w:sz w:val="28"/>
          <w:szCs w:val="28"/>
        </w:rPr>
        <w:t xml:space="preserve">TMS </w:t>
      </w:r>
      <w:r w:rsidRPr="001D03C7">
        <w:rPr>
          <w:rFonts w:asciiTheme="majorBidi" w:hAnsiTheme="majorBidi" w:cstheme="majorBidi"/>
          <w:sz w:val="28"/>
          <w:szCs w:val="28"/>
          <w:cs/>
        </w:rPr>
        <w:t>เพิ่มขึ้นจากร้อยละ</w:t>
      </w:r>
      <w:r w:rsidRPr="001D03C7">
        <w:rPr>
          <w:rFonts w:asciiTheme="majorBidi" w:hAnsiTheme="majorBidi" w:cstheme="majorBidi"/>
          <w:sz w:val="28"/>
          <w:szCs w:val="28"/>
        </w:rPr>
        <w:t xml:space="preserve"> </w:t>
      </w:r>
      <w:r w:rsidR="00DC01EA">
        <w:rPr>
          <w:rFonts w:asciiTheme="majorBidi" w:hAnsiTheme="majorBidi" w:cstheme="majorBidi"/>
          <w:sz w:val="28"/>
          <w:szCs w:val="28"/>
        </w:rPr>
        <w:t xml:space="preserve">23.31 </w:t>
      </w:r>
      <w:r w:rsidRPr="001D03C7">
        <w:rPr>
          <w:rFonts w:asciiTheme="majorBidi" w:hAnsiTheme="majorBidi" w:cstheme="majorBidi"/>
          <w:sz w:val="28"/>
          <w:szCs w:val="28"/>
          <w:cs/>
        </w:rPr>
        <w:t>เป็นร้อยละ</w:t>
      </w:r>
      <w:r w:rsidR="00603205" w:rsidRPr="001D03C7">
        <w:rPr>
          <w:rFonts w:asciiTheme="majorBidi" w:hAnsiTheme="majorBidi" w:cstheme="majorBidi"/>
          <w:sz w:val="28"/>
          <w:szCs w:val="28"/>
        </w:rPr>
        <w:t xml:space="preserve"> </w:t>
      </w:r>
      <w:r w:rsidR="00345057">
        <w:rPr>
          <w:rFonts w:asciiTheme="majorBidi" w:hAnsiTheme="majorBidi" w:cstheme="majorBidi"/>
          <w:sz w:val="28"/>
          <w:szCs w:val="28"/>
        </w:rPr>
        <w:t>23.56</w:t>
      </w:r>
    </w:p>
    <w:p w14:paraId="5146386D" w14:textId="77777777" w:rsidR="00DC1CB8" w:rsidRPr="005216F6" w:rsidRDefault="00DC1CB8" w:rsidP="00D2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EF4EDC6" w14:textId="77777777" w:rsidR="00805142" w:rsidRPr="00376E71" w:rsidRDefault="00805142" w:rsidP="00805142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color w:val="943634" w:themeColor="accent2" w:themeShade="BF"/>
          <w:sz w:val="28"/>
          <w:szCs w:val="28"/>
          <w:cs/>
        </w:rPr>
      </w:pPr>
      <w:r w:rsidRPr="00400E28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400E28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5</w:t>
      </w:r>
      <w:r w:rsidRPr="00400E2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400E28">
        <w:rPr>
          <w:rFonts w:asciiTheme="majorBidi" w:hAnsiTheme="majorBidi" w:cstheme="majorBidi"/>
          <w:sz w:val="28"/>
          <w:szCs w:val="28"/>
        </w:rPr>
        <w:t>กุมภาพันธ์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2567</w:t>
      </w:r>
      <w:r w:rsidRPr="00400E28">
        <w:rPr>
          <w:rFonts w:asciiTheme="majorBidi" w:hAnsiTheme="majorBidi" w:cstheme="majorBidi"/>
          <w:sz w:val="28"/>
          <w:szCs w:val="28"/>
        </w:rPr>
        <w:t xml:space="preserve"> 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ลงทุน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 xml:space="preserve">ซื้อหุ้นสามัญในบริษัท </w:t>
      </w:r>
      <w:r w:rsidRPr="00400E28">
        <w:rPr>
          <w:rFonts w:asciiTheme="majorBidi" w:hAnsiTheme="majorBidi" w:cstheme="majorBidi"/>
          <w:sz w:val="28"/>
          <w:szCs w:val="28"/>
          <w:cs/>
        </w:rPr>
        <w:t>เอเชีย เน็ตเวิร์ค อินเตอร์เนชั่นแนล จํากัด (มหาชน)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 xml:space="preserve"> (</w:t>
      </w:r>
      <w:r w:rsidRPr="00400E28">
        <w:rPr>
          <w:rFonts w:asciiTheme="majorBidi" w:hAnsiTheme="majorBidi" w:cstheme="majorBidi"/>
          <w:sz w:val="28"/>
          <w:szCs w:val="28"/>
        </w:rPr>
        <w:t>“ANI”)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 xml:space="preserve"> เพิ่มเติมเป็น</w:t>
      </w:r>
      <w:r w:rsidRPr="00400E28">
        <w:rPr>
          <w:rFonts w:asciiTheme="majorBidi" w:hAnsiTheme="majorBidi" w:cstheme="majorBidi"/>
          <w:sz w:val="28"/>
          <w:szCs w:val="28"/>
          <w:cs/>
        </w:rPr>
        <w:t>จำนว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400E2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00E28">
        <w:rPr>
          <w:rFonts w:asciiTheme="majorBidi" w:hAnsiTheme="majorBidi" w:cstheme="majorBidi"/>
          <w:sz w:val="28"/>
          <w:szCs w:val="28"/>
        </w:rPr>
        <w:t>231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 xml:space="preserve"> ล้านหุ้น หรือคิดเป็นร้อยละ </w:t>
      </w:r>
      <w:r w:rsidRPr="00400E28">
        <w:rPr>
          <w:rFonts w:asciiTheme="majorBidi" w:hAnsiTheme="majorBidi" w:cstheme="majorBidi"/>
          <w:sz w:val="28"/>
          <w:szCs w:val="28"/>
        </w:rPr>
        <w:t xml:space="preserve">12.50 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>ของจำนวนหุ้น</w:t>
      </w:r>
      <w:r>
        <w:rPr>
          <w:rFonts w:asciiTheme="majorBidi" w:hAnsiTheme="majorBidi" w:cstheme="majorBidi" w:hint="cs"/>
          <w:sz w:val="28"/>
          <w:szCs w:val="28"/>
          <w:cs/>
        </w:rPr>
        <w:t>ที่ออกและ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>ชำระแล้ว เป็นจำนวนเงิน</w:t>
      </w:r>
      <w:r w:rsidRPr="00400E2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00E28">
        <w:rPr>
          <w:rFonts w:asciiTheme="majorBidi" w:hAnsiTheme="majorBidi" w:cstheme="majorBidi"/>
          <w:sz w:val="28"/>
          <w:szCs w:val="28"/>
        </w:rPr>
        <w:t>1,583.73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400E28">
        <w:rPr>
          <w:rFonts w:asciiTheme="majorBidi" w:hAnsiTheme="majorBidi" w:cstheme="majorBidi" w:hint="cs"/>
          <w:sz w:val="28"/>
          <w:szCs w:val="28"/>
          <w:cs/>
        </w:rPr>
        <w:t>ล้านบาททำให้บริษัท</w:t>
      </w:r>
      <w:r w:rsidRPr="00400E28">
        <w:rPr>
          <w:rFonts w:asciiTheme="majorBidi" w:hAnsiTheme="majorBidi" w:cstheme="majorBidi"/>
          <w:sz w:val="28"/>
          <w:szCs w:val="28"/>
          <w:cs/>
        </w:rPr>
        <w:t>มีส่วนได้เสียใน</w:t>
      </w:r>
      <w:r w:rsidRPr="00400E28">
        <w:rPr>
          <w:rFonts w:asciiTheme="majorBidi" w:hAnsiTheme="majorBidi" w:cstheme="majorBidi"/>
          <w:sz w:val="28"/>
          <w:szCs w:val="28"/>
        </w:rPr>
        <w:t xml:space="preserve"> ANI 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 w:rsidRPr="00400E28">
        <w:rPr>
          <w:rFonts w:asciiTheme="majorBidi" w:hAnsiTheme="majorBidi" w:cstheme="majorBidi"/>
          <w:sz w:val="28"/>
          <w:szCs w:val="28"/>
          <w:cs/>
        </w:rPr>
        <w:t>จากร้อยละ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0E28">
        <w:rPr>
          <w:rFonts w:asciiTheme="majorBidi" w:hAnsiTheme="majorBidi" w:cstheme="majorBidi"/>
          <w:sz w:val="28"/>
          <w:szCs w:val="28"/>
        </w:rPr>
        <w:t xml:space="preserve">7.62 </w:t>
      </w:r>
      <w:r w:rsidRPr="00400E28">
        <w:rPr>
          <w:rFonts w:asciiTheme="majorBidi" w:hAnsiTheme="majorBidi" w:cstheme="majorBidi"/>
          <w:sz w:val="28"/>
          <w:szCs w:val="28"/>
          <w:cs/>
        </w:rPr>
        <w:t xml:space="preserve">เป็นร้อยละ </w:t>
      </w:r>
      <w:r>
        <w:rPr>
          <w:rFonts w:asciiTheme="majorBidi" w:hAnsiTheme="majorBidi" w:cstheme="majorBidi"/>
          <w:sz w:val="28"/>
          <w:szCs w:val="28"/>
        </w:rPr>
        <w:t>20.12</w:t>
      </w:r>
      <w:r w:rsidRPr="00400E2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>และ</w:t>
      </w:r>
      <w:r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>เปลี่ยนการจัดประเภทเงินลงทุนจากสินทรัพย์</w:t>
      </w:r>
      <w:r w:rsidRPr="00C352CD">
        <w:rPr>
          <w:rFonts w:asciiTheme="majorBidi" w:hAnsiTheme="majorBidi" w:cstheme="majorBidi" w:hint="cs"/>
          <w:sz w:val="28"/>
          <w:szCs w:val="28"/>
          <w:cs/>
        </w:rPr>
        <w:t>ทางการเงินไม่หมุนเวียนอื่นเป็นบริษัทร่วม</w:t>
      </w:r>
      <w:r w:rsidRPr="00C352CD">
        <w:rPr>
          <w:rFonts w:asciiTheme="majorBidi" w:hAnsiTheme="majorBidi" w:cstheme="majorBidi"/>
          <w:sz w:val="28"/>
          <w:szCs w:val="28"/>
        </w:rPr>
        <w:t xml:space="preserve"> </w:t>
      </w:r>
      <w:r w:rsidRPr="00C352CD">
        <w:rPr>
          <w:rFonts w:asciiTheme="majorBidi" w:hAnsiTheme="majorBidi" w:cstheme="majorBidi" w:hint="cs"/>
          <w:sz w:val="28"/>
          <w:szCs w:val="28"/>
          <w:cs/>
        </w:rPr>
        <w:t>ดังนั้น</w:t>
      </w:r>
      <w:r w:rsidRPr="00C352C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352CD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C352CD">
        <w:rPr>
          <w:rFonts w:asciiTheme="majorBidi" w:hAnsiTheme="majorBidi" w:hint="cs"/>
          <w:sz w:val="28"/>
          <w:szCs w:val="28"/>
          <w:cs/>
        </w:rPr>
        <w:t>กลับรายการ</w:t>
      </w:r>
      <w:r>
        <w:rPr>
          <w:rFonts w:asciiTheme="majorBidi" w:hAnsiTheme="majorBidi" w:hint="cs"/>
          <w:sz w:val="28"/>
          <w:szCs w:val="28"/>
          <w:cs/>
        </w:rPr>
        <w:t>อง</w:t>
      </w:r>
      <w:r w:rsidRPr="00C352CD">
        <w:rPr>
          <w:rFonts w:asciiTheme="majorBidi" w:hAnsiTheme="majorBidi" w:hint="cs"/>
          <w:sz w:val="28"/>
          <w:szCs w:val="28"/>
          <w:cs/>
        </w:rPr>
        <w:t>ค์ประกอบอื่นของ</w:t>
      </w:r>
      <w:r w:rsidRPr="00C352CD">
        <w:rPr>
          <w:rFonts w:asciiTheme="majorBidi" w:hAnsiTheme="majorBidi"/>
          <w:sz w:val="28"/>
          <w:szCs w:val="28"/>
          <w:cs/>
        </w:rPr>
        <w:br/>
      </w:r>
      <w:r w:rsidRPr="00C352CD">
        <w:rPr>
          <w:rFonts w:asciiTheme="majorBidi" w:hAnsiTheme="majorBidi" w:hint="cs"/>
          <w:sz w:val="28"/>
          <w:szCs w:val="28"/>
          <w:cs/>
        </w:rPr>
        <w:t>ส่วนของผู้ถือหุ้น</w:t>
      </w:r>
      <w:r w:rsidRPr="00C352CD">
        <w:rPr>
          <w:rFonts w:asciiTheme="majorBidi" w:hAnsiTheme="majorBidi" w:cstheme="majorBidi" w:hint="cs"/>
          <w:sz w:val="28"/>
          <w:szCs w:val="28"/>
          <w:cs/>
        </w:rPr>
        <w:t>ที่เกี่ยวข้อง</w:t>
      </w:r>
      <w:r>
        <w:rPr>
          <w:rFonts w:asciiTheme="majorBidi" w:hAnsiTheme="majorBidi" w:cstheme="majorBidi" w:hint="cs"/>
          <w:sz w:val="28"/>
          <w:szCs w:val="28"/>
          <w:cs/>
        </w:rPr>
        <w:t>ทั้งหมด</w:t>
      </w:r>
      <w:r w:rsidRPr="00C352CD">
        <w:rPr>
          <w:rFonts w:asciiTheme="majorBidi" w:hAnsiTheme="majorBidi" w:cstheme="majorBidi" w:hint="cs"/>
          <w:sz w:val="28"/>
          <w:szCs w:val="28"/>
          <w:cs/>
        </w:rPr>
        <w:t>กับเงินลงทุนใน</w:t>
      </w:r>
      <w:r w:rsidRPr="00C352C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352CD">
        <w:rPr>
          <w:rFonts w:asciiTheme="majorBidi" w:hAnsiTheme="majorBidi" w:cstheme="majorBidi"/>
          <w:sz w:val="28"/>
          <w:szCs w:val="28"/>
        </w:rPr>
        <w:t xml:space="preserve">ANI </w:t>
      </w:r>
      <w:r w:rsidRPr="00C352CD">
        <w:rPr>
          <w:rFonts w:asciiTheme="majorBidi" w:hAnsiTheme="majorBidi" w:cstheme="majorBidi" w:hint="cs"/>
          <w:sz w:val="28"/>
          <w:szCs w:val="28"/>
          <w:cs/>
        </w:rPr>
        <w:t xml:space="preserve">เป็นจำนวน </w:t>
      </w:r>
      <w:r w:rsidRPr="00C352CD">
        <w:rPr>
          <w:rFonts w:asciiTheme="majorBidi" w:hAnsiTheme="majorBidi" w:cstheme="majorBidi"/>
          <w:sz w:val="28"/>
          <w:szCs w:val="28"/>
        </w:rPr>
        <w:t xml:space="preserve">53.71 </w:t>
      </w:r>
      <w:r w:rsidRPr="00C352CD"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และรับรู้เงินลงทุนใน </w:t>
      </w:r>
      <w:r w:rsidRPr="00C352CD">
        <w:rPr>
          <w:rFonts w:asciiTheme="majorBidi" w:hAnsiTheme="majorBidi" w:cstheme="majorBidi"/>
          <w:sz w:val="28"/>
          <w:szCs w:val="28"/>
        </w:rPr>
        <w:t xml:space="preserve">ANI </w:t>
      </w:r>
      <w:r w:rsidRPr="00C352CD">
        <w:rPr>
          <w:rFonts w:asciiTheme="majorBidi" w:hAnsiTheme="majorBidi" w:cstheme="majorBidi" w:hint="cs"/>
          <w:sz w:val="28"/>
          <w:szCs w:val="28"/>
          <w:cs/>
        </w:rPr>
        <w:t>เป็น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C352CD">
        <w:rPr>
          <w:rFonts w:asciiTheme="majorBidi" w:hAnsiTheme="majorBidi" w:cstheme="majorBidi" w:hint="cs"/>
          <w:sz w:val="28"/>
          <w:szCs w:val="28"/>
          <w:cs/>
        </w:rPr>
        <w:t xml:space="preserve">เงินลงทุนในบริษัทร่วมด้วยมูลค่ายุติธรรม ณ วันที่ </w:t>
      </w:r>
      <w:r w:rsidRPr="00C352CD">
        <w:rPr>
          <w:rFonts w:asciiTheme="majorBidi" w:hAnsiTheme="majorBidi" w:cstheme="majorBidi"/>
          <w:sz w:val="28"/>
          <w:szCs w:val="28"/>
        </w:rPr>
        <w:t xml:space="preserve">5 </w:t>
      </w:r>
      <w:r w:rsidRPr="00C352CD">
        <w:rPr>
          <w:rFonts w:asciiTheme="majorBidi" w:hAnsiTheme="majorBidi" w:hint="cs"/>
          <w:sz w:val="28"/>
          <w:szCs w:val="28"/>
          <w:cs/>
        </w:rPr>
        <w:t>กุมภาพันธ์</w:t>
      </w:r>
      <w:r w:rsidRPr="00C352CD">
        <w:rPr>
          <w:rFonts w:asciiTheme="majorBidi" w:hAnsiTheme="majorBidi"/>
          <w:sz w:val="28"/>
          <w:szCs w:val="28"/>
          <w:cs/>
        </w:rPr>
        <w:t xml:space="preserve"> </w:t>
      </w:r>
      <w:r w:rsidRPr="00C352CD">
        <w:rPr>
          <w:rFonts w:asciiTheme="majorBidi" w:hAnsiTheme="majorBidi" w:cstheme="majorBidi"/>
          <w:sz w:val="28"/>
          <w:szCs w:val="28"/>
        </w:rPr>
        <w:t xml:space="preserve">2567 </w:t>
      </w:r>
      <w:r w:rsidRPr="00C352CD">
        <w:rPr>
          <w:rFonts w:asciiTheme="majorBidi" w:hAnsiTheme="majorBidi" w:cstheme="majorBidi" w:hint="cs"/>
          <w:sz w:val="28"/>
          <w:szCs w:val="28"/>
          <w:cs/>
        </w:rPr>
        <w:t>ซึ่งถือเป็นวันที่โอนเปลี่ยนประเภทเงินลงทุน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C352CD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Pr="00C352CD">
        <w:rPr>
          <w:rFonts w:asciiTheme="majorBidi" w:hAnsiTheme="majorBidi" w:cstheme="majorBidi"/>
          <w:sz w:val="28"/>
          <w:szCs w:val="28"/>
        </w:rPr>
        <w:t xml:space="preserve">837.80 </w:t>
      </w:r>
      <w:r w:rsidRPr="00C352CD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รวมเป็นเงินลงทุนในบริษัทร่วม </w:t>
      </w:r>
      <w:r>
        <w:rPr>
          <w:rFonts w:asciiTheme="majorBidi" w:hAnsiTheme="majorBidi" w:cstheme="majorBidi"/>
          <w:sz w:val="28"/>
          <w:szCs w:val="28"/>
        </w:rPr>
        <w:t xml:space="preserve">ANI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>
        <w:rPr>
          <w:rFonts w:asciiTheme="majorBidi" w:hAnsiTheme="majorBidi" w:cstheme="majorBidi"/>
          <w:sz w:val="28"/>
          <w:szCs w:val="28"/>
        </w:rPr>
        <w:t xml:space="preserve">2,421.53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2552AECE" w14:textId="77777777" w:rsidR="00805142" w:rsidRPr="005216F6" w:rsidRDefault="00805142" w:rsidP="00805142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008E18F" w14:textId="6E460461" w:rsidR="00805142" w:rsidRDefault="00805142" w:rsidP="00805142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400E28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400E28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</w:t>
      </w:r>
      <w:r w:rsidR="00480DFE">
        <w:rPr>
          <w:rFonts w:asciiTheme="majorBidi" w:hAnsiTheme="majorBidi" w:cstheme="majorBidi"/>
          <w:sz w:val="28"/>
          <w:szCs w:val="28"/>
        </w:rPr>
        <w:t>2</w:t>
      </w:r>
      <w:r w:rsidRPr="00400E2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400E28">
        <w:rPr>
          <w:rFonts w:asciiTheme="majorBidi" w:hAnsiTheme="majorBidi" w:cstheme="majorBidi"/>
          <w:sz w:val="28"/>
          <w:szCs w:val="28"/>
        </w:rPr>
        <w:t>กุมภาพันธ์</w:t>
      </w:r>
      <w:proofErr w:type="spellEnd"/>
      <w:r w:rsidRPr="00400E28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2567</w:t>
      </w:r>
      <w:r w:rsidRPr="00400E28">
        <w:rPr>
          <w:rFonts w:asciiTheme="majorBidi" w:hAnsiTheme="majorBidi" w:cstheme="majorBidi"/>
          <w:sz w:val="28"/>
          <w:szCs w:val="28"/>
        </w:rPr>
        <w:t xml:space="preserve"> 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บริษัทย่อยแห่งหนึ่ง </w:t>
      </w:r>
      <w:r w:rsidRPr="00400E28">
        <w:rPr>
          <w:rFonts w:asciiTheme="majorBidi" w:hAnsiTheme="majorBidi" w:cstheme="majorBidi"/>
          <w:sz w:val="28"/>
          <w:szCs w:val="28"/>
        </w:rPr>
        <w:t>(“JWD Asia Holding Private Ltd. (“JWDAH”)”)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 xml:space="preserve"> ได้ซื้อหุ้นสามัญในบริษัท</w:t>
      </w:r>
      <w:r w:rsidRPr="00400E2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00E28">
        <w:rPr>
          <w:rFonts w:asciiTheme="majorBidi" w:hAnsiTheme="majorBidi" w:cstheme="majorBidi"/>
          <w:sz w:val="28"/>
          <w:szCs w:val="28"/>
        </w:rPr>
        <w:t xml:space="preserve">Swift Haulage </w:t>
      </w:r>
      <w:proofErr w:type="spellStart"/>
      <w:r w:rsidRPr="00400E28">
        <w:rPr>
          <w:rFonts w:asciiTheme="majorBidi" w:hAnsiTheme="majorBidi" w:cstheme="majorBidi"/>
          <w:sz w:val="28"/>
          <w:szCs w:val="28"/>
        </w:rPr>
        <w:t>Berhad</w:t>
      </w:r>
      <w:proofErr w:type="spellEnd"/>
      <w:r w:rsidRPr="00400E28">
        <w:rPr>
          <w:rFonts w:asciiTheme="majorBidi" w:hAnsiTheme="majorBidi" w:cstheme="majorBidi"/>
          <w:sz w:val="28"/>
          <w:szCs w:val="28"/>
        </w:rPr>
        <w:t xml:space="preserve"> (“S</w:t>
      </w:r>
      <w:r>
        <w:rPr>
          <w:rFonts w:asciiTheme="majorBidi" w:hAnsiTheme="majorBidi" w:cstheme="majorBidi"/>
          <w:sz w:val="28"/>
          <w:szCs w:val="28"/>
        </w:rPr>
        <w:t>wift</w:t>
      </w:r>
      <w:r w:rsidRPr="00400E28">
        <w:rPr>
          <w:rFonts w:asciiTheme="majorBidi" w:hAnsiTheme="majorBidi" w:cstheme="majorBidi"/>
          <w:sz w:val="28"/>
          <w:szCs w:val="28"/>
        </w:rPr>
        <w:t xml:space="preserve">”) 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 xml:space="preserve">เป็นจำนวน </w:t>
      </w:r>
      <w:r w:rsidRPr="00400E28">
        <w:rPr>
          <w:rFonts w:asciiTheme="majorBidi" w:hAnsiTheme="majorBidi" w:cstheme="majorBidi"/>
          <w:sz w:val="28"/>
          <w:szCs w:val="28"/>
        </w:rPr>
        <w:t xml:space="preserve">180 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คิดเป็นร้อยละ </w:t>
      </w:r>
      <w:r w:rsidRPr="00400E28">
        <w:rPr>
          <w:rFonts w:asciiTheme="majorBidi" w:hAnsiTheme="majorBidi" w:cstheme="majorBidi"/>
          <w:sz w:val="28"/>
          <w:szCs w:val="28"/>
        </w:rPr>
        <w:t>20.44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 xml:space="preserve"> ของจำนวนหุ้นที่</w:t>
      </w:r>
      <w:r>
        <w:rPr>
          <w:rFonts w:asciiTheme="majorBidi" w:hAnsiTheme="majorBidi" w:cstheme="majorBidi" w:hint="cs"/>
          <w:sz w:val="28"/>
          <w:szCs w:val="28"/>
          <w:cs/>
        </w:rPr>
        <w:t>ออกและ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 xml:space="preserve">ชำระแล้ว เป็นจำนวนเงิน </w:t>
      </w:r>
      <w:r w:rsidRPr="00400E28">
        <w:rPr>
          <w:rFonts w:asciiTheme="majorBidi" w:hAnsiTheme="majorBidi" w:cstheme="majorBidi"/>
          <w:sz w:val="28"/>
          <w:szCs w:val="28"/>
        </w:rPr>
        <w:t>113.52</w:t>
      </w:r>
      <w:r w:rsidRPr="00400E28">
        <w:rPr>
          <w:rFonts w:asciiTheme="majorBidi" w:hAnsiTheme="majorBidi" w:cstheme="majorBidi"/>
          <w:sz w:val="28"/>
          <w:szCs w:val="28"/>
          <w:cs/>
        </w:rPr>
        <w:t xml:space="preserve"> ล้านริงกิต</w:t>
      </w:r>
      <w:r w:rsidRPr="00400E28">
        <w:rPr>
          <w:rFonts w:asciiTheme="majorBidi" w:hAnsiTheme="majorBidi" w:cstheme="majorBidi"/>
          <w:sz w:val="28"/>
          <w:szCs w:val="28"/>
        </w:rPr>
        <w:t xml:space="preserve"> 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 xml:space="preserve">เทียบเท่า </w:t>
      </w:r>
      <w:r w:rsidRPr="00400E28">
        <w:rPr>
          <w:rFonts w:asciiTheme="majorBidi" w:hAnsiTheme="majorBidi" w:cstheme="majorBidi"/>
          <w:sz w:val="28"/>
          <w:szCs w:val="28"/>
        </w:rPr>
        <w:t xml:space="preserve">864.91 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DE1F79">
        <w:rPr>
          <w:rFonts w:asciiTheme="majorBidi" w:hAnsiTheme="majorBidi" w:cstheme="majorBidi" w:hint="cs"/>
          <w:sz w:val="28"/>
          <w:szCs w:val="28"/>
          <w:cs/>
        </w:rPr>
        <w:t xml:space="preserve"> หลังจ</w:t>
      </w:r>
      <w:r w:rsidR="00830A32">
        <w:rPr>
          <w:rFonts w:asciiTheme="majorBidi" w:hAnsiTheme="majorBidi" w:cstheme="majorBidi" w:hint="cs"/>
          <w:sz w:val="28"/>
          <w:szCs w:val="28"/>
          <w:cs/>
        </w:rPr>
        <w:t>า</w:t>
      </w:r>
      <w:r w:rsidR="00DE1F79">
        <w:rPr>
          <w:rFonts w:asciiTheme="majorBidi" w:hAnsiTheme="majorBidi" w:cstheme="majorBidi" w:hint="cs"/>
          <w:sz w:val="28"/>
          <w:szCs w:val="28"/>
          <w:cs/>
        </w:rPr>
        <w:t>กการประเมินมูลค่ายุติธรรมโดยผู้ประเมินราคาอิสระ</w:t>
      </w:r>
      <w:r w:rsidR="00A6212C"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กลุ่มบริษัทรับรู้ส่วนต่างระหว่างมูลค่ายุติธรรม</w:t>
      </w:r>
      <w:r w:rsidR="00DE1F79">
        <w:rPr>
          <w:rFonts w:asciiTheme="majorBidi" w:hAnsiTheme="majorBidi" w:cstheme="majorBidi" w:hint="cs"/>
          <w:sz w:val="28"/>
          <w:szCs w:val="28"/>
          <w:cs/>
        </w:rPr>
        <w:t>สุทธิ</w:t>
      </w:r>
      <w:r w:rsidR="00A6212C">
        <w:rPr>
          <w:rFonts w:asciiTheme="majorBidi" w:hAnsiTheme="majorBidi" w:cstheme="majorBidi" w:hint="cs"/>
          <w:sz w:val="28"/>
          <w:szCs w:val="28"/>
          <w:cs/>
        </w:rPr>
        <w:t>ของสินทรัพย์</w:t>
      </w:r>
      <w:r w:rsidR="00DE1F79">
        <w:rPr>
          <w:rFonts w:asciiTheme="majorBidi" w:hAnsiTheme="majorBidi" w:cstheme="majorBidi" w:hint="cs"/>
          <w:sz w:val="28"/>
          <w:szCs w:val="28"/>
          <w:cs/>
        </w:rPr>
        <w:t>และหนี้สิน</w:t>
      </w:r>
      <w:r w:rsidR="00A6212C">
        <w:rPr>
          <w:rFonts w:asciiTheme="majorBidi" w:hAnsiTheme="majorBidi" w:cstheme="majorBidi" w:hint="cs"/>
          <w:sz w:val="28"/>
          <w:szCs w:val="28"/>
          <w:cs/>
        </w:rPr>
        <w:t>ที่ระบุได้</w:t>
      </w:r>
      <w:r w:rsidR="00DE1F79">
        <w:rPr>
          <w:rFonts w:asciiTheme="majorBidi" w:hAnsiTheme="majorBidi" w:cstheme="majorBidi" w:hint="cs"/>
          <w:sz w:val="28"/>
          <w:szCs w:val="28"/>
          <w:cs/>
        </w:rPr>
        <w:t>เฉพาะส่วนที่เป็นของกลุ่มบริษัท</w:t>
      </w:r>
      <w:r w:rsidR="00CB0FA9">
        <w:rPr>
          <w:rFonts w:asciiTheme="majorBidi" w:hAnsiTheme="majorBidi" w:cstheme="majorBidi"/>
          <w:sz w:val="28"/>
          <w:szCs w:val="28"/>
          <w:cs/>
        </w:rPr>
        <w:br/>
      </w:r>
      <w:r w:rsidR="00A6212C">
        <w:rPr>
          <w:rFonts w:asciiTheme="majorBidi" w:hAnsiTheme="majorBidi" w:cstheme="majorBidi" w:hint="cs"/>
          <w:sz w:val="28"/>
          <w:szCs w:val="28"/>
          <w:cs/>
        </w:rPr>
        <w:t>ที่สูงกว่าต้นทุนของเงินลงทุนเป็นรายได้ในส่วนแบ่งกำไรของ</w:t>
      </w:r>
      <w:r w:rsidR="00A6212C" w:rsidRPr="007D5924">
        <w:rPr>
          <w:rFonts w:asciiTheme="majorBidi" w:hAnsiTheme="majorBidi" w:cstheme="majorBidi" w:hint="cs"/>
          <w:sz w:val="28"/>
          <w:szCs w:val="28"/>
          <w:cs/>
        </w:rPr>
        <w:t>บริษัทร่วม</w:t>
      </w:r>
      <w:r w:rsidR="00A6212C" w:rsidRPr="00301743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301743" w:rsidRPr="00301743">
        <w:rPr>
          <w:rFonts w:asciiTheme="majorBidi" w:hAnsiTheme="majorBidi" w:cstheme="majorBidi"/>
          <w:sz w:val="28"/>
          <w:szCs w:val="28"/>
        </w:rPr>
        <w:t>578.63</w:t>
      </w:r>
      <w:r w:rsidR="00A54484" w:rsidRPr="00301743">
        <w:rPr>
          <w:rFonts w:asciiTheme="majorBidi" w:hAnsiTheme="majorBidi" w:cstheme="majorBidi"/>
          <w:sz w:val="28"/>
          <w:szCs w:val="28"/>
        </w:rPr>
        <w:t xml:space="preserve"> </w:t>
      </w:r>
      <w:r w:rsidR="00A6212C" w:rsidRPr="00301743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3449AC" w:rsidRPr="00301743">
        <w:rPr>
          <w:rFonts w:asciiTheme="majorBidi" w:hAnsiTheme="majorBidi" w:cstheme="majorBidi" w:hint="cs"/>
          <w:sz w:val="28"/>
          <w:szCs w:val="28"/>
          <w:cs/>
        </w:rPr>
        <w:t xml:space="preserve"> ใน</w:t>
      </w:r>
      <w:r w:rsidR="003449AC">
        <w:rPr>
          <w:rFonts w:asciiTheme="majorBidi" w:hAnsiTheme="majorBidi" w:cstheme="majorBidi" w:hint="cs"/>
          <w:sz w:val="28"/>
          <w:szCs w:val="28"/>
          <w:cs/>
        </w:rPr>
        <w:t>งบก</w:t>
      </w:r>
      <w:r w:rsidR="003206FE">
        <w:rPr>
          <w:rFonts w:asciiTheme="majorBidi" w:hAnsiTheme="majorBidi" w:cstheme="majorBidi" w:hint="cs"/>
          <w:sz w:val="28"/>
          <w:szCs w:val="28"/>
          <w:cs/>
        </w:rPr>
        <w:t>ำไรขาดทุน</w:t>
      </w:r>
      <w:r w:rsidR="0087422A">
        <w:rPr>
          <w:rFonts w:asciiTheme="majorBidi" w:hAnsiTheme="majorBidi" w:cstheme="majorBidi" w:hint="cs"/>
          <w:sz w:val="28"/>
          <w:szCs w:val="28"/>
          <w:cs/>
        </w:rPr>
        <w:t>เบ็ดเสร็จ</w:t>
      </w:r>
      <w:r w:rsidR="003206FE">
        <w:rPr>
          <w:rFonts w:asciiTheme="majorBidi" w:hAnsiTheme="majorBidi" w:cstheme="majorBidi" w:hint="cs"/>
          <w:sz w:val="28"/>
          <w:szCs w:val="28"/>
          <w:cs/>
        </w:rPr>
        <w:t>รวม</w:t>
      </w:r>
      <w:r w:rsidR="0087422A">
        <w:rPr>
          <w:rFonts w:asciiTheme="majorBidi" w:hAnsiTheme="majorBidi" w:cstheme="majorBidi" w:hint="cs"/>
          <w:sz w:val="28"/>
          <w:szCs w:val="28"/>
          <w:cs/>
        </w:rPr>
        <w:t xml:space="preserve">สำหรับงวดหกเดือนสิ้นสุดวันที่ </w:t>
      </w:r>
      <w:r w:rsidR="0087422A">
        <w:rPr>
          <w:rFonts w:asciiTheme="majorBidi" w:hAnsiTheme="majorBidi" w:cstheme="majorBidi"/>
          <w:sz w:val="28"/>
          <w:szCs w:val="28"/>
        </w:rPr>
        <w:t xml:space="preserve">30 </w:t>
      </w:r>
      <w:r w:rsidR="0087422A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87422A">
        <w:rPr>
          <w:rFonts w:asciiTheme="majorBidi" w:hAnsiTheme="majorBidi" w:cstheme="majorBidi"/>
          <w:sz w:val="28"/>
          <w:szCs w:val="28"/>
        </w:rPr>
        <w:t>2567</w:t>
      </w:r>
    </w:p>
    <w:p w14:paraId="3E593B72" w14:textId="783FC39A" w:rsidR="00A66B96" w:rsidRDefault="00A66B96" w:rsidP="00805142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830"/>
        <w:gridCol w:w="1350"/>
      </w:tblGrid>
      <w:tr w:rsidR="00830A32" w:rsidRPr="00830A32" w14:paraId="3F7B00A6" w14:textId="77777777" w:rsidTr="00830A32">
        <w:trPr>
          <w:tblHeader/>
        </w:trPr>
        <w:tc>
          <w:tcPr>
            <w:tcW w:w="7830" w:type="dxa"/>
            <w:shd w:val="clear" w:color="auto" w:fill="auto"/>
          </w:tcPr>
          <w:p w14:paraId="201376AD" w14:textId="7F2DD028" w:rsidR="00830A32" w:rsidRPr="00830A32" w:rsidRDefault="00830A32" w:rsidP="00DC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สินทรัพย์และหนี้สินที่ระบุได้ ณ วันที่ 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29 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E6623DF" w14:textId="63757D09" w:rsidR="00830A32" w:rsidRPr="000419E1" w:rsidRDefault="000419E1" w:rsidP="00DC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19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30A32" w:rsidRPr="00830A32" w14:paraId="6F895928" w14:textId="77777777" w:rsidTr="00830A32">
        <w:trPr>
          <w:trHeight w:val="144"/>
        </w:trPr>
        <w:tc>
          <w:tcPr>
            <w:tcW w:w="7830" w:type="dxa"/>
            <w:shd w:val="clear" w:color="auto" w:fill="auto"/>
          </w:tcPr>
          <w:p w14:paraId="6CD4A396" w14:textId="45C05947" w:rsidR="00830A32" w:rsidRPr="00830A32" w:rsidRDefault="00830A32" w:rsidP="00DC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81883E9" w14:textId="52FAB967" w:rsidR="00830A32" w:rsidRPr="00830A32" w:rsidRDefault="00830A32" w:rsidP="00830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830A32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30A32" w:rsidRPr="00830A32" w14:paraId="61934F63" w14:textId="77777777" w:rsidTr="00830A32">
        <w:trPr>
          <w:trHeight w:val="144"/>
        </w:trPr>
        <w:tc>
          <w:tcPr>
            <w:tcW w:w="7830" w:type="dxa"/>
            <w:shd w:val="clear" w:color="auto" w:fill="auto"/>
          </w:tcPr>
          <w:p w14:paraId="032E59BB" w14:textId="702C526D" w:rsidR="00830A32" w:rsidRPr="00830A32" w:rsidRDefault="00830A32" w:rsidP="00DC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A32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สินทรัพย์และหนี้สินที่ระบุได้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สุทธิ </w:t>
            </w:r>
            <w:r w:rsidR="00A141C0">
              <w:rPr>
                <w:rFonts w:asciiTheme="majorBidi" w:hAnsiTheme="majorBidi" w:cs="Angsana New"/>
                <w:sz w:val="28"/>
                <w:szCs w:val="28"/>
              </w:rPr>
              <w:t>-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350" w:type="dxa"/>
          </w:tcPr>
          <w:p w14:paraId="244E0E9C" w14:textId="082668AC" w:rsidR="00830A32" w:rsidRPr="00830A32" w:rsidRDefault="00830A32" w:rsidP="00DC0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30A32">
              <w:rPr>
                <w:rFonts w:asciiTheme="majorBidi" w:eastAsia="Calibri" w:hAnsiTheme="majorBidi" w:cstheme="majorBidi"/>
                <w:sz w:val="28"/>
                <w:szCs w:val="28"/>
              </w:rPr>
              <w:t>4,964,932</w:t>
            </w:r>
          </w:p>
        </w:tc>
      </w:tr>
      <w:tr w:rsidR="00830A32" w:rsidRPr="00830A32" w14:paraId="4576DFDA" w14:textId="77777777" w:rsidTr="00830A32">
        <w:trPr>
          <w:trHeight w:val="144"/>
        </w:trPr>
        <w:tc>
          <w:tcPr>
            <w:tcW w:w="7830" w:type="dxa"/>
            <w:shd w:val="clear" w:color="auto" w:fill="auto"/>
          </w:tcPr>
          <w:p w14:paraId="6B596533" w14:textId="45A02FD7" w:rsidR="00830A32" w:rsidRPr="00830A32" w:rsidRDefault="00830A32" w:rsidP="00DC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</w:tabs>
              <w:ind w:left="858" w:hanging="8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0A3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 (หักส่วนได้เสียที่ไม่มีอำนาจควบคุม)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747345" w14:textId="7B0FAFF6" w:rsidR="00830A32" w:rsidRPr="00830A32" w:rsidRDefault="00301743" w:rsidP="00DC0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2,097,433</w:t>
            </w:r>
          </w:p>
        </w:tc>
      </w:tr>
      <w:tr w:rsidR="00830A32" w:rsidRPr="00830A32" w14:paraId="62A73636" w14:textId="77777777" w:rsidTr="00830A32">
        <w:trPr>
          <w:trHeight w:val="144"/>
        </w:trPr>
        <w:tc>
          <w:tcPr>
            <w:tcW w:w="7830" w:type="dxa"/>
            <w:shd w:val="clear" w:color="auto" w:fill="auto"/>
          </w:tcPr>
          <w:p w14:paraId="6D10B320" w14:textId="44164347" w:rsidR="00830A32" w:rsidRPr="00830A32" w:rsidRDefault="00830A32" w:rsidP="00FB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0A3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830A3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สินทรัพย์และหนี้สินที่ระบุได้สุทธิ </w:t>
            </w:r>
            <w:r w:rsidR="00A141C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-</w:t>
            </w:r>
            <w:r w:rsidRPr="00830A3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 มูลค่ายุติธรรม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06D1B1" w14:textId="1D5B3A26" w:rsidR="00830A32" w:rsidRPr="00B12109" w:rsidRDefault="00301743" w:rsidP="00DC0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7,062,365</w:t>
            </w:r>
          </w:p>
        </w:tc>
      </w:tr>
      <w:tr w:rsidR="00830A32" w:rsidRPr="00830A32" w14:paraId="30D1F9EE" w14:textId="77777777" w:rsidTr="00830A32">
        <w:trPr>
          <w:trHeight w:val="144"/>
        </w:trPr>
        <w:tc>
          <w:tcPr>
            <w:tcW w:w="7830" w:type="dxa"/>
            <w:shd w:val="clear" w:color="auto" w:fill="auto"/>
          </w:tcPr>
          <w:p w14:paraId="1720D5F7" w14:textId="497562D6" w:rsidR="00830A32" w:rsidRPr="00830A32" w:rsidRDefault="00830A32" w:rsidP="00FB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A3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ส่วนได้เสียที่ได้มา</w:t>
            </w:r>
            <w:r w:rsidR="0094014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ของกลุ่มบริษัท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Swift</w:t>
            </w:r>
            <w:r w:rsidRPr="00830A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1350" w:type="dxa"/>
          </w:tcPr>
          <w:p w14:paraId="2FBAEAE4" w14:textId="6FD8CCF8" w:rsidR="00830A32" w:rsidRPr="00830A32" w:rsidRDefault="00830A32" w:rsidP="00DC0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30A32">
              <w:rPr>
                <w:rFonts w:asciiTheme="majorBidi" w:eastAsia="Calibri" w:hAnsiTheme="majorBidi" w:cstheme="majorBidi"/>
                <w:sz w:val="28"/>
                <w:szCs w:val="28"/>
              </w:rPr>
              <w:t>20.44</w:t>
            </w:r>
          </w:p>
        </w:tc>
      </w:tr>
      <w:tr w:rsidR="00830A32" w:rsidRPr="00830A32" w14:paraId="488B9F94" w14:textId="77777777" w:rsidTr="00830A32">
        <w:trPr>
          <w:trHeight w:val="144"/>
        </w:trPr>
        <w:tc>
          <w:tcPr>
            <w:tcW w:w="7830" w:type="dxa"/>
            <w:shd w:val="clear" w:color="auto" w:fill="auto"/>
          </w:tcPr>
          <w:p w14:paraId="026DF5C8" w14:textId="23F9E917" w:rsidR="00830A32" w:rsidRPr="00830A32" w:rsidRDefault="00830A32" w:rsidP="00DC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1C0B279" w14:textId="7D14D9F1" w:rsidR="00830A32" w:rsidRPr="00830A32" w:rsidRDefault="00830A32" w:rsidP="00DC0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30A32" w:rsidRPr="00830A32" w14:paraId="2365EA9F" w14:textId="77777777" w:rsidTr="00830A32">
        <w:trPr>
          <w:trHeight w:val="144"/>
        </w:trPr>
        <w:tc>
          <w:tcPr>
            <w:tcW w:w="7830" w:type="dxa"/>
            <w:shd w:val="clear" w:color="auto" w:fill="auto"/>
          </w:tcPr>
          <w:p w14:paraId="2F75BF84" w14:textId="2CE2DEF2" w:rsidR="00830A32" w:rsidRPr="00830A32" w:rsidRDefault="00830A32" w:rsidP="00FB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0A3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830A3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สินทรัพย์และหนี้สินที่ระบุได้สุทธิ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เฉพาะส่วนที่เป็นของกลุ่มบริษัท 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- </w:t>
            </w:r>
            <w:r w:rsidRPr="00830A3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7FD4D7C0" w14:textId="501230DF" w:rsidR="00830A32" w:rsidRPr="00B12109" w:rsidRDefault="00E652E6" w:rsidP="00DC0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1,44</w:t>
            </w:r>
            <w:r w:rsidR="003017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,5</w:t>
            </w:r>
            <w:r w:rsidR="0030174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</w:tr>
      <w:tr w:rsidR="00830A32" w:rsidRPr="00830A32" w14:paraId="538FA880" w14:textId="77777777" w:rsidTr="00830A32">
        <w:trPr>
          <w:trHeight w:val="144"/>
        </w:trPr>
        <w:tc>
          <w:tcPr>
            <w:tcW w:w="7830" w:type="dxa"/>
            <w:shd w:val="clear" w:color="auto" w:fill="auto"/>
          </w:tcPr>
          <w:p w14:paraId="17E691A2" w14:textId="2D8C88CF" w:rsidR="00830A32" w:rsidRPr="00830A32" w:rsidRDefault="00830A32" w:rsidP="00694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0A32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ส่วนต่างระหว่างมูลค่ายุติธรรม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สุทธิ</w:t>
            </w:r>
            <w:r w:rsidRPr="00830A32">
              <w:rPr>
                <w:rFonts w:asciiTheme="majorBidi" w:hAnsiTheme="majorBidi" w:cs="Angsana New" w:hint="cs"/>
                <w:sz w:val="28"/>
                <w:szCs w:val="28"/>
                <w:cs/>
              </w:rPr>
              <w:t>ของสินทรัพย์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และหนี้สิน</w:t>
            </w:r>
            <w:r w:rsidRPr="00830A32">
              <w:rPr>
                <w:rFonts w:asciiTheme="majorBidi" w:hAnsiTheme="majorBidi" w:cs="Angsana New" w:hint="cs"/>
                <w:sz w:val="28"/>
                <w:szCs w:val="28"/>
                <w:cs/>
              </w:rPr>
              <w:t>ที่ระบุได้ที่สูงกว่าต้นทุน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79AA86" w14:textId="77903B90" w:rsidR="00830A32" w:rsidRPr="00830A32" w:rsidRDefault="0062229A" w:rsidP="00A66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01743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E652E6" w:rsidRPr="00301743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  <w:r w:rsidR="00301743" w:rsidRPr="00301743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 w:rsidR="00E652E6" w:rsidRPr="0030174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301743" w:rsidRPr="00301743">
              <w:rPr>
                <w:rFonts w:asciiTheme="majorBidi" w:eastAsia="Calibri" w:hAnsiTheme="majorBidi" w:cstheme="majorBidi"/>
                <w:sz w:val="28"/>
                <w:szCs w:val="28"/>
              </w:rPr>
              <w:t>634</w:t>
            </w:r>
          </w:p>
        </w:tc>
      </w:tr>
      <w:tr w:rsidR="00830A32" w:rsidRPr="00643671" w14:paraId="2E8EE9CC" w14:textId="77777777" w:rsidTr="00830A32">
        <w:trPr>
          <w:trHeight w:val="144"/>
        </w:trPr>
        <w:tc>
          <w:tcPr>
            <w:tcW w:w="7830" w:type="dxa"/>
            <w:shd w:val="clear" w:color="auto" w:fill="auto"/>
          </w:tcPr>
          <w:p w14:paraId="49401DD3" w14:textId="5A8881A3" w:rsidR="00830A32" w:rsidRPr="00830A32" w:rsidRDefault="00830A32" w:rsidP="00FB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0A3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  <w:r w:rsidR="002129B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(เงินสดจ่าย)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D1081" w14:textId="77BC5D50" w:rsidR="00830A32" w:rsidRPr="00B12109" w:rsidRDefault="00830A32" w:rsidP="00DC0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1210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864,913</w:t>
            </w:r>
          </w:p>
        </w:tc>
      </w:tr>
    </w:tbl>
    <w:p w14:paraId="7EA1A928" w14:textId="77777777" w:rsidR="004954EA" w:rsidRDefault="004954EA" w:rsidP="00805142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46B40A9" w14:textId="45704206" w:rsidR="00805142" w:rsidRPr="000C6D0E" w:rsidRDefault="00805142" w:rsidP="00805142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C6D0E">
        <w:rPr>
          <w:rFonts w:asciiTheme="majorBidi" w:hAnsiTheme="majorBidi" w:cstheme="majorBidi"/>
          <w:i/>
          <w:iCs/>
          <w:sz w:val="28"/>
          <w:szCs w:val="28"/>
          <w:cs/>
        </w:rPr>
        <w:t>การร่วมค้า</w:t>
      </w:r>
    </w:p>
    <w:p w14:paraId="119C6F2F" w14:textId="77777777" w:rsidR="00805142" w:rsidRPr="005216F6" w:rsidRDefault="00805142" w:rsidP="00805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962251B" w14:textId="32DA2E81" w:rsidR="00805142" w:rsidRPr="00720A09" w:rsidRDefault="00805142" w:rsidP="00805142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20A09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720A09">
        <w:rPr>
          <w:rFonts w:asciiTheme="majorBidi" w:hAnsiTheme="majorBidi" w:cstheme="majorBidi"/>
          <w:sz w:val="28"/>
          <w:szCs w:val="28"/>
        </w:rPr>
        <w:t xml:space="preserve">25 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Pr="00720A09">
        <w:rPr>
          <w:rFonts w:asciiTheme="majorBidi" w:hAnsiTheme="majorBidi" w:cstheme="majorBidi"/>
          <w:sz w:val="28"/>
          <w:szCs w:val="28"/>
        </w:rPr>
        <w:t xml:space="preserve">2567 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เบญจพรแลนด์ จำกัด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>ได้ชำระค่าหุ้นสามัญเพิ่มทุนส่วนที่เหลือแก่บริษัท</w:t>
      </w:r>
      <w:r w:rsidRPr="00720A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>แอลฟา</w:t>
      </w:r>
      <w:r w:rsidRPr="00720A09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br/>
      </w:r>
      <w:r w:rsidRPr="00720A09">
        <w:rPr>
          <w:rFonts w:asciiTheme="majorBidi" w:hAnsiTheme="majorBidi" w:cstheme="majorBidi" w:hint="cs"/>
          <w:sz w:val="28"/>
          <w:szCs w:val="28"/>
          <w:cs/>
        </w:rPr>
        <w:t>อินดัสเทรียล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>โซลูชั่น จำกัด</w:t>
      </w:r>
      <w:r w:rsidR="0078463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>โดยชำระเพิ่มอีก</w:t>
      </w:r>
      <w:r w:rsidRPr="00720A09">
        <w:rPr>
          <w:rFonts w:asciiTheme="majorBidi" w:hAnsiTheme="majorBidi" w:cstheme="majorBidi"/>
          <w:sz w:val="28"/>
          <w:szCs w:val="28"/>
        </w:rPr>
        <w:t xml:space="preserve"> 2.75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 xml:space="preserve"> บาทต่อหุ้น ของหุ้นจำนวน </w:t>
      </w:r>
      <w:r w:rsidRPr="00720A09">
        <w:rPr>
          <w:rFonts w:asciiTheme="majorBidi" w:hAnsiTheme="majorBidi" w:cstheme="majorBidi"/>
          <w:sz w:val="28"/>
          <w:szCs w:val="28"/>
        </w:rPr>
        <w:t xml:space="preserve">13.50 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เป็นจำนวนเงิน </w:t>
      </w:r>
      <w:r w:rsidRPr="00720A09">
        <w:rPr>
          <w:rFonts w:asciiTheme="majorBidi" w:hAnsiTheme="majorBidi" w:cstheme="majorBidi"/>
          <w:sz w:val="28"/>
          <w:szCs w:val="28"/>
        </w:rPr>
        <w:t>37.12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</w:p>
    <w:p w14:paraId="05365E25" w14:textId="032B0040" w:rsidR="00805142" w:rsidRPr="005216F6" w:rsidRDefault="00805142" w:rsidP="00805142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6F254D74" w14:textId="04D31F3C" w:rsidR="00104196" w:rsidRDefault="00A52C87" w:rsidP="00104196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720A09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2C7342" w:rsidRPr="002C7342">
        <w:rPr>
          <w:rFonts w:asciiTheme="majorBidi" w:hAnsiTheme="majorBidi" w:cstheme="majorBidi"/>
          <w:sz w:val="28"/>
          <w:szCs w:val="28"/>
        </w:rPr>
        <w:t xml:space="preserve">1 </w:t>
      </w:r>
      <w:r w:rsidR="002C7342" w:rsidRPr="002C7342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2C734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C7342">
        <w:rPr>
          <w:rFonts w:asciiTheme="majorBidi" w:hAnsiTheme="majorBidi" w:cstheme="majorBidi"/>
          <w:sz w:val="28"/>
          <w:szCs w:val="28"/>
        </w:rPr>
        <w:t>2567</w:t>
      </w:r>
      <w:r w:rsidRPr="00720A09">
        <w:rPr>
          <w:rFonts w:asciiTheme="majorBidi" w:hAnsiTheme="majorBidi" w:cstheme="majorBidi"/>
          <w:sz w:val="28"/>
          <w:szCs w:val="28"/>
        </w:rPr>
        <w:t xml:space="preserve"> 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76863">
        <w:rPr>
          <w:rFonts w:asciiTheme="majorBidi" w:hAnsiTheme="majorBidi" w:cstheme="majorBidi" w:hint="cs"/>
          <w:sz w:val="28"/>
          <w:szCs w:val="28"/>
          <w:cs/>
        </w:rPr>
        <w:t>ออโต้</w:t>
      </w:r>
      <w:r w:rsidR="00EA5DAA">
        <w:rPr>
          <w:rFonts w:asciiTheme="majorBidi" w:hAnsiTheme="majorBidi" w:cstheme="majorBidi" w:hint="cs"/>
          <w:sz w:val="28"/>
          <w:szCs w:val="28"/>
          <w:cs/>
        </w:rPr>
        <w:t>ลอจิค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จำกัด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>ได้ชำระค่าหุ้นสามัญส่วนที่เหลือแก่บริษัท</w:t>
      </w:r>
      <w:r w:rsidRPr="00720A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A5DAA">
        <w:rPr>
          <w:rFonts w:asciiTheme="majorBidi" w:hAnsiTheme="majorBidi" w:cstheme="majorBidi" w:hint="cs"/>
          <w:sz w:val="28"/>
          <w:szCs w:val="28"/>
          <w:cs/>
        </w:rPr>
        <w:t>สยาม เจดับเบิ้ลยูดี โลจิสติกส์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 xml:space="preserve"> จำกัด</w:t>
      </w:r>
      <w:r w:rsidR="0078463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>โดยชำระเพิ่มอีก</w:t>
      </w:r>
      <w:r w:rsidRPr="00720A09">
        <w:rPr>
          <w:rFonts w:asciiTheme="majorBidi" w:hAnsiTheme="majorBidi" w:cstheme="majorBidi"/>
          <w:sz w:val="28"/>
          <w:szCs w:val="28"/>
        </w:rPr>
        <w:t xml:space="preserve"> </w:t>
      </w:r>
      <w:r w:rsidR="005358E0">
        <w:rPr>
          <w:rFonts w:asciiTheme="majorBidi" w:hAnsiTheme="majorBidi" w:cstheme="majorBidi"/>
          <w:sz w:val="28"/>
          <w:szCs w:val="28"/>
        </w:rPr>
        <w:t>75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 xml:space="preserve"> บาทต่อหุ้น ของหุ้นจำนวน </w:t>
      </w:r>
      <w:r w:rsidR="005358E0">
        <w:rPr>
          <w:rFonts w:asciiTheme="majorBidi" w:hAnsiTheme="majorBidi" w:cstheme="majorBidi"/>
          <w:sz w:val="28"/>
          <w:szCs w:val="28"/>
        </w:rPr>
        <w:t>84</w:t>
      </w:r>
      <w:r w:rsidR="007E7910">
        <w:rPr>
          <w:rFonts w:asciiTheme="majorBidi" w:hAnsiTheme="majorBidi" w:cstheme="majorBidi"/>
          <w:sz w:val="28"/>
          <w:szCs w:val="28"/>
        </w:rPr>
        <w:t xml:space="preserve">,999 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 xml:space="preserve">หุ้น เป็นจำนวนเงิน </w:t>
      </w:r>
      <w:r w:rsidR="007E7910">
        <w:rPr>
          <w:rFonts w:asciiTheme="majorBidi" w:hAnsiTheme="majorBidi" w:cstheme="majorBidi"/>
          <w:sz w:val="28"/>
          <w:szCs w:val="28"/>
        </w:rPr>
        <w:t>6.37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</w:p>
    <w:p w14:paraId="741B6522" w14:textId="77777777" w:rsidR="001A7A85" w:rsidRDefault="001A7A85" w:rsidP="00104196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1C6630C" w14:textId="1AE96301" w:rsidR="00805142" w:rsidRPr="006E2A12" w:rsidRDefault="00805142" w:rsidP="00805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E2A12">
        <w:rPr>
          <w:rFonts w:asciiTheme="majorBidi" w:hAnsiTheme="majorBidi" w:cstheme="majorBidi"/>
          <w:i/>
          <w:iCs/>
          <w:sz w:val="28"/>
          <w:szCs w:val="28"/>
          <w:cs/>
        </w:rPr>
        <w:t>หลักทรัพย์ค้ำประกัน</w:t>
      </w:r>
    </w:p>
    <w:p w14:paraId="02D28048" w14:textId="77777777" w:rsidR="00805142" w:rsidRPr="006E2A12" w:rsidRDefault="00805142" w:rsidP="00805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AA2B876" w14:textId="7F6C0862" w:rsidR="00DC01EA" w:rsidRDefault="00805142" w:rsidP="00DC0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D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782D1A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 xml:space="preserve">0 </w:t>
      </w:r>
      <w:r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782D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82D1A">
        <w:rPr>
          <w:rFonts w:asciiTheme="majorBidi" w:hAnsiTheme="majorBidi" w:cstheme="majorBidi"/>
          <w:sz w:val="28"/>
          <w:szCs w:val="28"/>
        </w:rPr>
        <w:t>2567</w:t>
      </w:r>
      <w:r w:rsidRPr="00782D1A">
        <w:rPr>
          <w:rFonts w:asciiTheme="majorBidi" w:hAnsiTheme="majorBidi" w:cstheme="majorBidi"/>
          <w:sz w:val="28"/>
          <w:szCs w:val="28"/>
          <w:cs/>
        </w:rPr>
        <w:t xml:space="preserve"> เงินลงทุนในบริษัท</w:t>
      </w:r>
      <w:r w:rsidRPr="00782D1A">
        <w:rPr>
          <w:rFonts w:asciiTheme="majorBidi" w:hAnsiTheme="majorBidi" w:cstheme="majorBidi"/>
          <w:sz w:val="28"/>
          <w:szCs w:val="28"/>
        </w:rPr>
        <w:t xml:space="preserve"> TMS</w:t>
      </w:r>
      <w:r w:rsidRPr="00782D1A">
        <w:rPr>
          <w:rFonts w:asciiTheme="majorBidi" w:hAnsiTheme="majorBidi" w:cstheme="majorBidi"/>
          <w:sz w:val="28"/>
          <w:szCs w:val="28"/>
          <w:cs/>
        </w:rPr>
        <w:t xml:space="preserve"> ราคาทุนจำนวน</w:t>
      </w:r>
      <w:r w:rsidRPr="00782D1A">
        <w:rPr>
          <w:rFonts w:asciiTheme="majorBidi" w:hAnsiTheme="majorBidi" w:cstheme="majorBidi"/>
          <w:sz w:val="28"/>
          <w:szCs w:val="28"/>
        </w:rPr>
        <w:t xml:space="preserve"> </w:t>
      </w:r>
      <w:r w:rsidRPr="00782D1A">
        <w:rPr>
          <w:rFonts w:asciiTheme="majorBidi" w:hAnsiTheme="majorBidi" w:cstheme="majorBidi" w:hint="cs"/>
          <w:sz w:val="28"/>
          <w:szCs w:val="28"/>
          <w:cs/>
        </w:rPr>
        <w:t>163</w:t>
      </w:r>
      <w:r w:rsidRPr="00782D1A">
        <w:rPr>
          <w:rFonts w:asciiTheme="majorBidi" w:hAnsiTheme="majorBidi" w:cstheme="majorBidi"/>
          <w:sz w:val="28"/>
          <w:szCs w:val="28"/>
        </w:rPr>
        <w:t xml:space="preserve">.80 </w:t>
      </w:r>
      <w:r w:rsidRPr="00782D1A">
        <w:rPr>
          <w:rFonts w:asciiTheme="majorBidi" w:hAnsiTheme="majorBidi" w:cstheme="majorBidi"/>
          <w:sz w:val="28"/>
          <w:szCs w:val="28"/>
          <w:cs/>
        </w:rPr>
        <w:t>ล้านบาท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782D1A">
        <w:rPr>
          <w:rFonts w:asciiTheme="majorBidi" w:hAnsiTheme="majorBidi" w:cstheme="majorBidi"/>
          <w:sz w:val="28"/>
          <w:szCs w:val="28"/>
          <w:cs/>
        </w:rPr>
        <w:t xml:space="preserve">ใช้เป็นหลักประกันวงเงินกู้ยืมระยะยาวกับสถาบันการเงิน (ดูหมายเหตุข้อ </w:t>
      </w:r>
      <w:r w:rsidR="005C750A">
        <w:rPr>
          <w:rFonts w:asciiTheme="majorBidi" w:hAnsiTheme="majorBidi" w:cstheme="majorBidi"/>
          <w:sz w:val="28"/>
          <w:szCs w:val="28"/>
        </w:rPr>
        <w:t>8</w:t>
      </w:r>
      <w:r w:rsidRPr="00782D1A">
        <w:rPr>
          <w:rFonts w:asciiTheme="majorBidi" w:hAnsiTheme="majorBidi" w:cstheme="majorBidi"/>
          <w:sz w:val="28"/>
          <w:szCs w:val="28"/>
          <w:cs/>
        </w:rPr>
        <w:t>)</w:t>
      </w:r>
      <w:r w:rsidRPr="00A261F0">
        <w:rPr>
          <w:rFonts w:asciiTheme="majorBidi" w:hAnsiTheme="majorBidi" w:cstheme="majorBidi"/>
          <w:sz w:val="30"/>
          <w:szCs w:val="30"/>
        </w:rPr>
        <w:tab/>
      </w:r>
    </w:p>
    <w:p w14:paraId="6D0DD82B" w14:textId="5A03B206" w:rsidR="001A7A85" w:rsidRDefault="001A7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F087B68" w14:textId="30DBBD90" w:rsidR="000925F8" w:rsidRPr="001D03C7" w:rsidRDefault="000925F8" w:rsidP="000925F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D03C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เงินลงทุนในบริษัท</w:t>
      </w:r>
      <w:r w:rsidR="00C516E7" w:rsidRPr="001D03C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ย่อย</w:t>
      </w:r>
    </w:p>
    <w:p w14:paraId="069C2DBE" w14:textId="612E0702" w:rsidR="00F54DE1" w:rsidRPr="001D03C7" w:rsidRDefault="00F54DE1" w:rsidP="00BE5B2C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170"/>
        <w:gridCol w:w="1653"/>
      </w:tblGrid>
      <w:tr w:rsidR="00DC01EA" w:rsidRPr="001D03C7" w14:paraId="0784AF28" w14:textId="77777777" w:rsidTr="00DC01EA">
        <w:trPr>
          <w:tblHeader/>
        </w:trPr>
        <w:tc>
          <w:tcPr>
            <w:tcW w:w="6300" w:type="dxa"/>
            <w:vAlign w:val="bottom"/>
          </w:tcPr>
          <w:p w14:paraId="66A79925" w14:textId="77777777" w:rsidR="00DC01EA" w:rsidRPr="001D03C7" w:rsidRDefault="00DC01EA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46AB037F" w14:textId="5A2FFE3F" w:rsidR="00DC01EA" w:rsidRPr="001D03C7" w:rsidRDefault="00DC01EA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highlight w:val="cyan"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9B1FDEC" w14:textId="77777777" w:rsidR="00DC01EA" w:rsidRPr="001D03C7" w:rsidRDefault="00DC01EA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14:paraId="0A0EE7F3" w14:textId="77777777" w:rsidR="00DC01EA" w:rsidRPr="001D03C7" w:rsidRDefault="00DC01EA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78E515DD" w14:textId="77777777" w:rsidR="00DC01EA" w:rsidRPr="001D03C7" w:rsidRDefault="00DC01EA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C01EA" w:rsidRPr="001D03C7" w14:paraId="1362E57F" w14:textId="77777777" w:rsidTr="00DC01EA">
        <w:trPr>
          <w:tblHeader/>
        </w:trPr>
        <w:tc>
          <w:tcPr>
            <w:tcW w:w="6300" w:type="dxa"/>
            <w:shd w:val="clear" w:color="auto" w:fill="auto"/>
            <w:vAlign w:val="bottom"/>
          </w:tcPr>
          <w:p w14:paraId="08404C5B" w14:textId="77777777" w:rsidR="00DC01EA" w:rsidRPr="001D03C7" w:rsidRDefault="00DC01EA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170" w:type="dxa"/>
          </w:tcPr>
          <w:p w14:paraId="25BDE2BA" w14:textId="5F6A8E37" w:rsidR="00DC01EA" w:rsidRPr="001D03C7" w:rsidRDefault="00DC01EA" w:rsidP="000E78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D03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653" w:type="dxa"/>
          </w:tcPr>
          <w:p w14:paraId="7134D882" w14:textId="77777777" w:rsidR="00DC01EA" w:rsidRPr="001D03C7" w:rsidRDefault="00DC01EA" w:rsidP="00C13D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D03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C01EA" w:rsidRPr="001D03C7" w14:paraId="4695E370" w14:textId="77777777" w:rsidTr="00DC01EA">
        <w:tc>
          <w:tcPr>
            <w:tcW w:w="6300" w:type="dxa"/>
            <w:vAlign w:val="bottom"/>
          </w:tcPr>
          <w:p w14:paraId="540AF84D" w14:textId="77777777" w:rsidR="00DC01EA" w:rsidRPr="001D03C7" w:rsidRDefault="00DC01EA" w:rsidP="00C1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3E48088" w14:textId="77777777" w:rsidR="00DC01EA" w:rsidRPr="001D03C7" w:rsidRDefault="00DC01EA" w:rsidP="00C13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6726624C" w14:textId="77777777" w:rsidR="00DC01EA" w:rsidRPr="001D03C7" w:rsidRDefault="00DC01EA" w:rsidP="00C13D7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01EA" w:rsidRPr="001D03C7" w14:paraId="11A71965" w14:textId="77777777" w:rsidTr="00DC01EA">
        <w:tc>
          <w:tcPr>
            <w:tcW w:w="6300" w:type="dxa"/>
            <w:vAlign w:val="bottom"/>
          </w:tcPr>
          <w:p w14:paraId="7F4313C1" w14:textId="73746E5E" w:rsidR="00DC01EA" w:rsidRPr="001D03C7" w:rsidRDefault="00DC01EA" w:rsidP="000E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D03C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D03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4B59CBAC" w14:textId="77777777" w:rsidR="00DC01EA" w:rsidRPr="001D03C7" w:rsidRDefault="00DC01EA" w:rsidP="000E78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1EC1F37F" w14:textId="1CFAEAA4" w:rsidR="00DC01EA" w:rsidRPr="001D03C7" w:rsidRDefault="00DC01EA" w:rsidP="000E78F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8,614,975</w:t>
            </w:r>
          </w:p>
        </w:tc>
      </w:tr>
      <w:tr w:rsidR="00DC01EA" w:rsidRPr="001D03C7" w14:paraId="6D20D1D5" w14:textId="77777777" w:rsidTr="00094C57">
        <w:tc>
          <w:tcPr>
            <w:tcW w:w="6300" w:type="dxa"/>
            <w:vAlign w:val="bottom"/>
          </w:tcPr>
          <w:p w14:paraId="40E4CEF3" w14:textId="370147FD" w:rsidR="00DC01EA" w:rsidRPr="001D03C7" w:rsidRDefault="00DC01EA" w:rsidP="00DC0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1170" w:type="dxa"/>
          </w:tcPr>
          <w:p w14:paraId="24E41B78" w14:textId="47338A41" w:rsidR="00DC01EA" w:rsidRPr="001D03C7" w:rsidRDefault="00DC01EA" w:rsidP="00DC01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078AA677" w14:textId="68B3BE25" w:rsidR="00DC01EA" w:rsidRPr="001D03C7" w:rsidRDefault="003F5AD1" w:rsidP="00DC01EA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C24FBF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DC01EA" w:rsidRPr="001D03C7" w14:paraId="780A1FE8" w14:textId="77777777" w:rsidTr="00DC01EA">
        <w:tc>
          <w:tcPr>
            <w:tcW w:w="6300" w:type="dxa"/>
          </w:tcPr>
          <w:p w14:paraId="5285EB64" w14:textId="03A14881" w:rsidR="00DC01EA" w:rsidRPr="001D03C7" w:rsidRDefault="00DC01EA" w:rsidP="000E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ซื้อเงินลงทุนใน</w:t>
            </w:r>
            <w:r w:rsidR="009A000C">
              <w:rPr>
                <w:rFonts w:asciiTheme="majorBidi" w:hAnsiTheme="majorBidi" w:cstheme="majorBidi"/>
                <w:sz w:val="28"/>
                <w:szCs w:val="28"/>
              </w:rPr>
              <w:t xml:space="preserve"> SCG Inter VN</w:t>
            </w:r>
          </w:p>
        </w:tc>
        <w:tc>
          <w:tcPr>
            <w:tcW w:w="1170" w:type="dxa"/>
          </w:tcPr>
          <w:p w14:paraId="76A441E7" w14:textId="21CA0C43" w:rsidR="00DC01EA" w:rsidRPr="00784633" w:rsidRDefault="00784633" w:rsidP="000E78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(ข)</w:t>
            </w:r>
          </w:p>
        </w:tc>
        <w:tc>
          <w:tcPr>
            <w:tcW w:w="1653" w:type="dxa"/>
            <w:vAlign w:val="bottom"/>
          </w:tcPr>
          <w:p w14:paraId="74DA5C0C" w14:textId="3A32CD88" w:rsidR="00DC01EA" w:rsidRPr="001D03C7" w:rsidRDefault="00306CB1" w:rsidP="000E78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193,000</w:t>
            </w:r>
          </w:p>
        </w:tc>
      </w:tr>
      <w:tr w:rsidR="00DC01EA" w:rsidRPr="001D03C7" w14:paraId="0763D4C9" w14:textId="77777777" w:rsidTr="00DC01EA">
        <w:tc>
          <w:tcPr>
            <w:tcW w:w="6300" w:type="dxa"/>
            <w:vAlign w:val="bottom"/>
          </w:tcPr>
          <w:p w14:paraId="377708AF" w14:textId="42520D74" w:rsidR="00DC01EA" w:rsidRPr="001D03C7" w:rsidRDefault="00DC01EA" w:rsidP="000E7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6C94EFB9" w14:textId="77777777" w:rsidR="00DC01EA" w:rsidRPr="001D03C7" w:rsidRDefault="00DC01EA" w:rsidP="000E78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0798AE50" w14:textId="51D18D6F" w:rsidR="00DC01EA" w:rsidRPr="001D03C7" w:rsidRDefault="00C24FBF" w:rsidP="000E78F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8,952</w:t>
            </w:r>
            <w:r w:rsidR="000467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,975</w:t>
            </w:r>
          </w:p>
        </w:tc>
      </w:tr>
    </w:tbl>
    <w:p w14:paraId="758914FA" w14:textId="74A24B11" w:rsidR="00AC0A12" w:rsidRPr="001D03C7" w:rsidRDefault="00AC0A12" w:rsidP="004047A8">
      <w:pPr>
        <w:rPr>
          <w:rFonts w:asciiTheme="majorBidi" w:hAnsiTheme="majorBidi" w:cstheme="majorBidi"/>
          <w:sz w:val="28"/>
          <w:szCs w:val="28"/>
          <w:cs/>
        </w:rPr>
      </w:pPr>
    </w:p>
    <w:p w14:paraId="5A33C907" w14:textId="07016BC7" w:rsidR="00DC01EA" w:rsidRPr="00A261F0" w:rsidRDefault="00DC01EA" w:rsidP="00DC01E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71539175"/>
      <w:r w:rsidRPr="00A261F0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A261F0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A261F0">
        <w:rPr>
          <w:rFonts w:asciiTheme="majorBidi" w:hAnsiTheme="majorBidi" w:cstheme="majorBidi"/>
          <w:sz w:val="28"/>
          <w:szCs w:val="28"/>
        </w:rPr>
        <w:t xml:space="preserve"> 3</w:t>
      </w:r>
      <w:r>
        <w:rPr>
          <w:rFonts w:asciiTheme="majorBidi" w:hAnsiTheme="majorBidi" w:cstheme="majorBidi"/>
          <w:sz w:val="28"/>
          <w:szCs w:val="28"/>
        </w:rPr>
        <w:t xml:space="preserve">0 </w:t>
      </w:r>
      <w:r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261F0">
        <w:rPr>
          <w:rFonts w:asciiTheme="majorBidi" w:hAnsiTheme="majorBidi" w:cstheme="majorBidi"/>
          <w:sz w:val="28"/>
          <w:szCs w:val="28"/>
        </w:rPr>
        <w:t>2567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 บริษัทได้ลงทุนเพิ่มในบริษัทย่อยดังนี้</w:t>
      </w:r>
    </w:p>
    <w:p w14:paraId="0FB3EC36" w14:textId="77777777" w:rsidR="00DC01EA" w:rsidRPr="00A261F0" w:rsidRDefault="00DC01EA" w:rsidP="00DC01E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4797EDB" w14:textId="77777777" w:rsidR="00DC01EA" w:rsidRPr="00072AD3" w:rsidRDefault="00DC01EA" w:rsidP="00DC01EA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072AD3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72AD3">
        <w:rPr>
          <w:rFonts w:asciiTheme="majorBidi" w:hAnsiTheme="majorBidi" w:cstheme="majorBidi" w:hint="cs"/>
          <w:sz w:val="28"/>
          <w:szCs w:val="28"/>
          <w:cs/>
        </w:rPr>
        <w:t>เจดับเบิ้ลยูดี ทรานสปอร์ต (ประเทศไทย) จำกัด โดยชำระค่าหุ้นเพิ่มทุนเพิ่มเติมร้อยละ</w:t>
      </w:r>
      <w:r w:rsidRPr="00072AD3">
        <w:rPr>
          <w:rFonts w:asciiTheme="majorBidi" w:hAnsiTheme="majorBidi" w:cstheme="majorBidi"/>
          <w:sz w:val="28"/>
          <w:szCs w:val="28"/>
        </w:rPr>
        <w:t xml:space="preserve">100 </w:t>
      </w:r>
      <w:r w:rsidRPr="00072AD3">
        <w:rPr>
          <w:rFonts w:asciiTheme="majorBidi" w:hAnsiTheme="majorBidi" w:cstheme="majorBidi" w:hint="cs"/>
          <w:sz w:val="28"/>
          <w:szCs w:val="28"/>
          <w:cs/>
        </w:rPr>
        <w:t>ของมูลค่า</w:t>
      </w:r>
      <w:r>
        <w:rPr>
          <w:rFonts w:asciiTheme="majorBidi" w:hAnsiTheme="majorBidi" w:cstheme="majorBidi"/>
          <w:sz w:val="28"/>
          <w:szCs w:val="28"/>
        </w:rPr>
        <w:br/>
      </w:r>
      <w:r w:rsidRPr="00072AD3">
        <w:rPr>
          <w:rFonts w:asciiTheme="majorBidi" w:hAnsiTheme="majorBidi" w:cstheme="majorBidi" w:hint="cs"/>
          <w:sz w:val="28"/>
          <w:szCs w:val="28"/>
          <w:cs/>
        </w:rPr>
        <w:t xml:space="preserve">ทุนจดทะเบียนเพิ่มทุนเป็นจำนวนเงิน </w:t>
      </w:r>
      <w:r w:rsidRPr="00072AD3">
        <w:rPr>
          <w:rFonts w:asciiTheme="majorBidi" w:hAnsiTheme="majorBidi" w:cstheme="majorBidi"/>
          <w:sz w:val="28"/>
          <w:szCs w:val="28"/>
        </w:rPr>
        <w:t xml:space="preserve">20 </w:t>
      </w:r>
      <w:r w:rsidRPr="00072AD3">
        <w:rPr>
          <w:rFonts w:asciiTheme="majorBidi" w:hAnsiTheme="majorBidi" w:cstheme="majorBidi" w:hint="cs"/>
          <w:sz w:val="28"/>
          <w:szCs w:val="28"/>
          <w:cs/>
        </w:rPr>
        <w:t>ล้านบาท (</w:t>
      </w:r>
      <w:r w:rsidRPr="00072AD3">
        <w:rPr>
          <w:rFonts w:asciiTheme="majorBidi" w:hAnsiTheme="majorBidi" w:cstheme="majorBidi"/>
          <w:sz w:val="28"/>
          <w:szCs w:val="28"/>
        </w:rPr>
        <w:t xml:space="preserve">200,000 </w:t>
      </w:r>
      <w:r w:rsidRPr="00072AD3"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มูลค่าหุ้นละ </w:t>
      </w:r>
      <w:r w:rsidRPr="00072AD3">
        <w:rPr>
          <w:rFonts w:asciiTheme="majorBidi" w:hAnsiTheme="majorBidi" w:cstheme="majorBidi"/>
          <w:sz w:val="28"/>
          <w:szCs w:val="28"/>
        </w:rPr>
        <w:t xml:space="preserve">100 </w:t>
      </w:r>
      <w:r w:rsidRPr="00072AD3">
        <w:rPr>
          <w:rFonts w:asciiTheme="majorBidi" w:hAnsiTheme="majorBidi" w:cstheme="majorBidi" w:hint="cs"/>
          <w:sz w:val="28"/>
          <w:szCs w:val="28"/>
          <w:cs/>
        </w:rPr>
        <w:t>บาท)</w:t>
      </w:r>
    </w:p>
    <w:p w14:paraId="4404439E" w14:textId="5C906FB5" w:rsidR="00DC01EA" w:rsidRDefault="00DC01EA" w:rsidP="00DC01EA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072AD3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72AD3">
        <w:rPr>
          <w:rFonts w:asciiTheme="majorBidi" w:hAnsiTheme="majorBidi" w:cstheme="majorBidi" w:hint="cs"/>
          <w:sz w:val="28"/>
          <w:szCs w:val="28"/>
          <w:cs/>
        </w:rPr>
        <w:t>เจดับเบิ้ลยูดี เอเชีย จำกัด</w:t>
      </w:r>
      <w:r w:rsidRPr="00072AD3">
        <w:rPr>
          <w:rFonts w:asciiTheme="majorBidi" w:hAnsiTheme="majorBidi" w:cstheme="majorBidi"/>
          <w:sz w:val="28"/>
          <w:szCs w:val="28"/>
        </w:rPr>
        <w:t xml:space="preserve"> </w:t>
      </w:r>
      <w:r w:rsidRPr="00072AD3">
        <w:rPr>
          <w:rFonts w:asciiTheme="majorBidi" w:hAnsiTheme="majorBidi" w:cstheme="majorBidi" w:hint="cs"/>
          <w:sz w:val="28"/>
          <w:szCs w:val="28"/>
          <w:cs/>
        </w:rPr>
        <w:t>โดยชำระค่าหุ้นเพิ่มทุนเพิ่มเติมร้อยละ</w:t>
      </w:r>
      <w:r w:rsidRPr="00072AD3">
        <w:rPr>
          <w:rFonts w:asciiTheme="majorBidi" w:hAnsiTheme="majorBidi" w:cstheme="majorBidi"/>
          <w:sz w:val="28"/>
          <w:szCs w:val="28"/>
        </w:rPr>
        <w:t xml:space="preserve">100 </w:t>
      </w:r>
      <w:r w:rsidRPr="00072AD3">
        <w:rPr>
          <w:rFonts w:asciiTheme="majorBidi" w:hAnsiTheme="majorBidi" w:cstheme="majorBidi" w:hint="cs"/>
          <w:sz w:val="28"/>
          <w:szCs w:val="28"/>
          <w:cs/>
        </w:rPr>
        <w:t>ของมูลค่าทุนจดทะเบียนเพิ่มทุนเป็น</w:t>
      </w:r>
      <w:r>
        <w:rPr>
          <w:rFonts w:asciiTheme="majorBidi" w:hAnsiTheme="majorBidi" w:cstheme="majorBidi"/>
          <w:sz w:val="28"/>
          <w:szCs w:val="28"/>
        </w:rPr>
        <w:br/>
      </w:r>
      <w:r w:rsidRPr="00072AD3">
        <w:rPr>
          <w:rFonts w:asciiTheme="majorBidi" w:hAnsiTheme="majorBidi" w:cstheme="majorBidi" w:hint="cs"/>
          <w:sz w:val="28"/>
          <w:szCs w:val="28"/>
          <w:cs/>
        </w:rPr>
        <w:t xml:space="preserve">จำนวนเงิน </w:t>
      </w:r>
      <w:r w:rsidRPr="00072AD3">
        <w:rPr>
          <w:rFonts w:asciiTheme="majorBidi" w:hAnsiTheme="majorBidi" w:cstheme="majorBidi"/>
          <w:sz w:val="28"/>
          <w:szCs w:val="28"/>
        </w:rPr>
        <w:t xml:space="preserve">5 </w:t>
      </w:r>
      <w:r w:rsidRPr="00072AD3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072AD3">
        <w:rPr>
          <w:rFonts w:asciiTheme="majorBidi" w:hAnsiTheme="majorBidi" w:cstheme="majorBidi"/>
          <w:sz w:val="28"/>
          <w:szCs w:val="28"/>
        </w:rPr>
        <w:t xml:space="preserve"> </w:t>
      </w:r>
      <w:r w:rsidRPr="00072AD3">
        <w:rPr>
          <w:rFonts w:asciiTheme="majorBidi" w:hAnsiTheme="majorBidi" w:cstheme="majorBidi" w:hint="cs"/>
          <w:sz w:val="28"/>
          <w:szCs w:val="28"/>
          <w:cs/>
        </w:rPr>
        <w:t>(</w:t>
      </w:r>
      <w:r w:rsidRPr="00072AD3">
        <w:rPr>
          <w:rFonts w:asciiTheme="majorBidi" w:hAnsiTheme="majorBidi" w:cstheme="majorBidi"/>
          <w:sz w:val="28"/>
          <w:szCs w:val="28"/>
        </w:rPr>
        <w:t xml:space="preserve">50,000 </w:t>
      </w:r>
      <w:r w:rsidRPr="00072AD3"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มูลค่าหุ้นละ </w:t>
      </w:r>
      <w:r w:rsidRPr="00072AD3">
        <w:rPr>
          <w:rFonts w:asciiTheme="majorBidi" w:hAnsiTheme="majorBidi" w:cstheme="majorBidi"/>
          <w:sz w:val="28"/>
          <w:szCs w:val="28"/>
        </w:rPr>
        <w:t xml:space="preserve">100 </w:t>
      </w:r>
      <w:r w:rsidRPr="00072AD3">
        <w:rPr>
          <w:rFonts w:asciiTheme="majorBidi" w:hAnsiTheme="majorBidi" w:cstheme="majorBidi" w:hint="cs"/>
          <w:sz w:val="28"/>
          <w:szCs w:val="28"/>
          <w:cs/>
        </w:rPr>
        <w:t>บาท)</w:t>
      </w:r>
    </w:p>
    <w:p w14:paraId="2C1A585C" w14:textId="44E6E1A2" w:rsidR="00DC01EA" w:rsidRPr="000B7AFD" w:rsidRDefault="00DC01EA" w:rsidP="00DC01EA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0B7AFD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95485D" w:rsidRPr="000B7AFD">
        <w:rPr>
          <w:rFonts w:asciiTheme="majorBidi" w:hAnsiTheme="majorBidi" w:cstheme="majorBidi"/>
          <w:sz w:val="28"/>
          <w:szCs w:val="28"/>
        </w:rPr>
        <w:t xml:space="preserve"> </w:t>
      </w:r>
      <w:r w:rsidR="0095485D" w:rsidRPr="000B7AFD">
        <w:rPr>
          <w:rFonts w:asciiTheme="majorBidi" w:hAnsiTheme="majorBidi" w:cstheme="majorBidi" w:hint="cs"/>
          <w:sz w:val="28"/>
          <w:szCs w:val="28"/>
          <w:cs/>
        </w:rPr>
        <w:t>แปซิฟิก ห้องเย็น จำกัด โดยชำระค่าหุ้นเพิ่มทุนเพิ่มเติมร้อยละ</w:t>
      </w:r>
      <w:r w:rsidR="00DC2CA5" w:rsidRPr="000B7AFD">
        <w:rPr>
          <w:rFonts w:asciiTheme="majorBidi" w:hAnsiTheme="majorBidi" w:cstheme="majorBidi"/>
          <w:sz w:val="28"/>
          <w:szCs w:val="28"/>
        </w:rPr>
        <w:t xml:space="preserve"> 100</w:t>
      </w:r>
      <w:r w:rsidR="0095485D" w:rsidRPr="000B7AFD">
        <w:rPr>
          <w:rFonts w:asciiTheme="majorBidi" w:hAnsiTheme="majorBidi" w:cstheme="majorBidi" w:hint="cs"/>
          <w:sz w:val="28"/>
          <w:szCs w:val="28"/>
          <w:cs/>
        </w:rPr>
        <w:t xml:space="preserve"> ของ</w:t>
      </w:r>
      <w:r w:rsidR="00640E58" w:rsidRPr="000B7AFD">
        <w:rPr>
          <w:rFonts w:asciiTheme="majorBidi" w:hAnsiTheme="majorBidi" w:cstheme="majorBidi" w:hint="cs"/>
          <w:sz w:val="28"/>
          <w:szCs w:val="28"/>
          <w:cs/>
        </w:rPr>
        <w:t xml:space="preserve">มูลค่าทุนจดทะเบียนเพิ่มทุนเป็นจำนวนเงิน </w:t>
      </w:r>
      <w:r w:rsidR="000F79DC" w:rsidRPr="000B7AFD">
        <w:rPr>
          <w:rFonts w:asciiTheme="majorBidi" w:hAnsiTheme="majorBidi" w:cstheme="majorBidi"/>
          <w:sz w:val="28"/>
          <w:szCs w:val="28"/>
        </w:rPr>
        <w:t xml:space="preserve">120 </w:t>
      </w:r>
      <w:r w:rsidR="00640E58" w:rsidRPr="000B7AFD">
        <w:rPr>
          <w:rFonts w:asciiTheme="majorBidi" w:hAnsiTheme="majorBidi" w:cstheme="majorBidi" w:hint="cs"/>
          <w:sz w:val="28"/>
          <w:szCs w:val="28"/>
          <w:cs/>
        </w:rPr>
        <w:t>ล้านบาท (</w:t>
      </w:r>
      <w:r w:rsidR="00A6753D" w:rsidRPr="000B7AFD">
        <w:rPr>
          <w:rFonts w:asciiTheme="majorBidi" w:hAnsiTheme="majorBidi" w:cstheme="majorBidi"/>
          <w:sz w:val="28"/>
          <w:szCs w:val="28"/>
        </w:rPr>
        <w:t>1,200,000</w:t>
      </w:r>
      <w:r w:rsidR="001F1C82" w:rsidRPr="000B7AF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40E58" w:rsidRPr="000B7AFD"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มูลค่าหุ้นละ </w:t>
      </w:r>
      <w:r w:rsidR="003B30BB" w:rsidRPr="000B7AFD">
        <w:rPr>
          <w:rFonts w:asciiTheme="majorBidi" w:hAnsiTheme="majorBidi" w:cstheme="majorBidi"/>
          <w:sz w:val="28"/>
          <w:szCs w:val="28"/>
        </w:rPr>
        <w:t>100</w:t>
      </w:r>
      <w:r w:rsidR="00640E58" w:rsidRPr="000B7AFD">
        <w:rPr>
          <w:rFonts w:asciiTheme="majorBidi" w:hAnsiTheme="majorBidi" w:cstheme="majorBidi"/>
          <w:sz w:val="28"/>
          <w:szCs w:val="28"/>
        </w:rPr>
        <w:t xml:space="preserve"> </w:t>
      </w:r>
      <w:r w:rsidR="00640E58" w:rsidRPr="000B7AFD">
        <w:rPr>
          <w:rFonts w:asciiTheme="majorBidi" w:hAnsiTheme="majorBidi" w:cstheme="majorBidi" w:hint="cs"/>
          <w:sz w:val="28"/>
          <w:szCs w:val="28"/>
          <w:cs/>
        </w:rPr>
        <w:t>บาท)</w:t>
      </w:r>
    </w:p>
    <w:p w14:paraId="1EBC0909" w14:textId="5304BB2C" w:rsidR="00F37EED" w:rsidRPr="000B7AFD" w:rsidRDefault="00F37EED" w:rsidP="00F3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5FD4BC9" w14:textId="2C3E703F" w:rsidR="00882D3A" w:rsidRPr="000B7AFD" w:rsidRDefault="00882D3A" w:rsidP="00882D3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0B7AFD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Pr="000B7AFD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0B7AFD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0B7AFD">
        <w:rPr>
          <w:rFonts w:asciiTheme="majorBidi" w:hAnsiTheme="majorBidi" w:cstheme="majorBidi"/>
          <w:sz w:val="28"/>
          <w:szCs w:val="28"/>
        </w:rPr>
        <w:t xml:space="preserve"> 30 </w:t>
      </w:r>
      <w:r w:rsidRPr="000B7AFD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0B7AF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B7AFD">
        <w:rPr>
          <w:rFonts w:asciiTheme="majorBidi" w:hAnsiTheme="majorBidi" w:cstheme="majorBidi"/>
          <w:sz w:val="28"/>
          <w:szCs w:val="28"/>
        </w:rPr>
        <w:t>2567</w:t>
      </w:r>
      <w:r w:rsidRPr="000B7AF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B7AFD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B7AFD">
        <w:rPr>
          <w:rFonts w:asciiTheme="majorBidi" w:hAnsiTheme="majorBidi" w:cstheme="majorBidi"/>
          <w:sz w:val="28"/>
          <w:szCs w:val="28"/>
          <w:cs/>
        </w:rPr>
        <w:t>บริษัทได้ลงทุนเพิ่มในบริษัทย่อยดังนี้</w:t>
      </w:r>
    </w:p>
    <w:p w14:paraId="54243A6B" w14:textId="77777777" w:rsidR="0097558F" w:rsidRPr="000B7AFD" w:rsidRDefault="0097558F" w:rsidP="00882D3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48C3523" w14:textId="522D71B6" w:rsidR="0097558F" w:rsidRPr="000B7AFD" w:rsidRDefault="0097558F" w:rsidP="0097558F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0B7AFD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B7AFD">
        <w:rPr>
          <w:rFonts w:asciiTheme="majorBidi" w:hAnsiTheme="majorBidi" w:cstheme="majorBidi"/>
          <w:sz w:val="28"/>
          <w:szCs w:val="28"/>
        </w:rPr>
        <w:t xml:space="preserve"> </w:t>
      </w:r>
      <w:r w:rsidR="00DC2CA5" w:rsidRPr="000B7AFD">
        <w:rPr>
          <w:rFonts w:asciiTheme="majorBidi" w:hAnsiTheme="majorBidi" w:hint="cs"/>
          <w:sz w:val="28"/>
          <w:szCs w:val="28"/>
          <w:cs/>
        </w:rPr>
        <w:t>เจดับเบิ้ลยูดี</w:t>
      </w:r>
      <w:r w:rsidR="00DC2CA5" w:rsidRPr="000B7AFD">
        <w:rPr>
          <w:rFonts w:asciiTheme="majorBidi" w:hAnsiTheme="majorBidi"/>
          <w:sz w:val="28"/>
          <w:szCs w:val="28"/>
          <w:cs/>
        </w:rPr>
        <w:t xml:space="preserve"> </w:t>
      </w:r>
      <w:r w:rsidR="00DC2CA5" w:rsidRPr="000B7AFD">
        <w:rPr>
          <w:rFonts w:asciiTheme="majorBidi" w:hAnsiTheme="majorBidi" w:hint="cs"/>
          <w:sz w:val="28"/>
          <w:szCs w:val="28"/>
          <w:cs/>
        </w:rPr>
        <w:t>เอ็กซ์เพรส</w:t>
      </w:r>
      <w:r w:rsidR="00DC2CA5" w:rsidRPr="000B7AFD">
        <w:rPr>
          <w:rFonts w:asciiTheme="majorBidi" w:hAnsiTheme="majorBidi"/>
          <w:sz w:val="28"/>
          <w:szCs w:val="28"/>
          <w:cs/>
        </w:rPr>
        <w:t xml:space="preserve"> </w:t>
      </w:r>
      <w:r w:rsidR="00DC2CA5" w:rsidRPr="000B7AFD">
        <w:rPr>
          <w:rFonts w:asciiTheme="majorBidi" w:hAnsiTheme="majorBidi" w:hint="cs"/>
          <w:sz w:val="28"/>
          <w:szCs w:val="28"/>
          <w:cs/>
        </w:rPr>
        <w:t>จำกัด</w:t>
      </w:r>
      <w:r w:rsidRPr="000B7AFD">
        <w:rPr>
          <w:rFonts w:asciiTheme="majorBidi" w:hAnsiTheme="majorBidi" w:cstheme="majorBidi" w:hint="cs"/>
          <w:sz w:val="28"/>
          <w:szCs w:val="28"/>
          <w:cs/>
        </w:rPr>
        <w:t>โดยชำระค่าหุ้นเพิ่มทุนเพิ่มเติมร้อยละ</w:t>
      </w:r>
      <w:r w:rsidR="00DC2CA5" w:rsidRPr="000B7AF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C2CA5" w:rsidRPr="000B7AFD">
        <w:rPr>
          <w:rFonts w:asciiTheme="majorBidi" w:hAnsiTheme="majorBidi" w:cstheme="majorBidi"/>
          <w:sz w:val="28"/>
          <w:szCs w:val="28"/>
        </w:rPr>
        <w:t>100</w:t>
      </w:r>
      <w:r w:rsidRPr="000B7AFD">
        <w:rPr>
          <w:rFonts w:asciiTheme="majorBidi" w:hAnsiTheme="majorBidi" w:cstheme="majorBidi" w:hint="cs"/>
          <w:sz w:val="28"/>
          <w:szCs w:val="28"/>
          <w:cs/>
        </w:rPr>
        <w:t xml:space="preserve"> ของมูลค่าทุนจดทะเบียนเพิ่มทุนเป็นจำนวนเงิน </w:t>
      </w:r>
      <w:r w:rsidR="00DC2CA5" w:rsidRPr="000B7AFD">
        <w:rPr>
          <w:rFonts w:asciiTheme="majorBidi" w:hAnsiTheme="majorBidi" w:cstheme="majorBidi"/>
          <w:sz w:val="28"/>
          <w:szCs w:val="28"/>
        </w:rPr>
        <w:t>13.70</w:t>
      </w:r>
      <w:r w:rsidRPr="000B7AFD">
        <w:rPr>
          <w:rFonts w:asciiTheme="majorBidi" w:hAnsiTheme="majorBidi" w:cstheme="majorBidi"/>
          <w:sz w:val="28"/>
          <w:szCs w:val="28"/>
        </w:rPr>
        <w:t xml:space="preserve"> </w:t>
      </w:r>
      <w:r w:rsidRPr="000B7AFD">
        <w:rPr>
          <w:rFonts w:asciiTheme="majorBidi" w:hAnsiTheme="majorBidi" w:cstheme="majorBidi" w:hint="cs"/>
          <w:sz w:val="28"/>
          <w:szCs w:val="28"/>
          <w:cs/>
        </w:rPr>
        <w:t>ล้านบาท (</w:t>
      </w:r>
      <w:r w:rsidR="00A6753D" w:rsidRPr="000B7AFD">
        <w:rPr>
          <w:rFonts w:asciiTheme="majorBidi" w:hAnsiTheme="majorBidi" w:cstheme="majorBidi"/>
          <w:sz w:val="28"/>
          <w:szCs w:val="28"/>
        </w:rPr>
        <w:t>137,000</w:t>
      </w:r>
      <w:r w:rsidRPr="000B7AFD">
        <w:rPr>
          <w:rFonts w:asciiTheme="majorBidi" w:hAnsiTheme="majorBidi" w:cstheme="majorBidi" w:hint="cs"/>
          <w:sz w:val="28"/>
          <w:szCs w:val="28"/>
          <w:cs/>
        </w:rPr>
        <w:t xml:space="preserve"> หุ้น มูลค่าหุ้นละ </w:t>
      </w:r>
      <w:r w:rsidR="00A6753D" w:rsidRPr="000B7AFD">
        <w:rPr>
          <w:rFonts w:asciiTheme="majorBidi" w:hAnsiTheme="majorBidi" w:cstheme="majorBidi"/>
          <w:sz w:val="28"/>
          <w:szCs w:val="28"/>
        </w:rPr>
        <w:t>100</w:t>
      </w:r>
      <w:r w:rsidRPr="000B7AFD">
        <w:rPr>
          <w:rFonts w:asciiTheme="majorBidi" w:hAnsiTheme="majorBidi" w:cstheme="majorBidi"/>
          <w:sz w:val="28"/>
          <w:szCs w:val="28"/>
        </w:rPr>
        <w:t xml:space="preserve"> </w:t>
      </w:r>
      <w:r w:rsidRPr="000B7AFD">
        <w:rPr>
          <w:rFonts w:asciiTheme="majorBidi" w:hAnsiTheme="majorBidi" w:cstheme="majorBidi" w:hint="cs"/>
          <w:sz w:val="28"/>
          <w:szCs w:val="28"/>
          <w:cs/>
        </w:rPr>
        <w:t>บาท)</w:t>
      </w:r>
    </w:p>
    <w:p w14:paraId="3C0CE6C1" w14:textId="40989C36" w:rsidR="00882D3A" w:rsidRDefault="00882D3A" w:rsidP="00F3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A704969" w14:textId="4E2FC118" w:rsidR="00572195" w:rsidRPr="00572195" w:rsidRDefault="00572195" w:rsidP="00572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left="450" w:right="-45"/>
        <w:jc w:val="thaiDistribute"/>
        <w:rPr>
          <w:rFonts w:asciiTheme="majorBidi" w:hAnsiTheme="majorBidi" w:cstheme="majorBidi"/>
          <w:i/>
          <w:iCs/>
          <w:sz w:val="28"/>
          <w:szCs w:val="28"/>
          <w:highlight w:val="yellow"/>
          <w:cs/>
        </w:rPr>
      </w:pPr>
      <w:r w:rsidRPr="003E447C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572195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การซื้อบริษัทย่อย</w:t>
      </w:r>
      <w:r w:rsidRPr="0057219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572195">
        <w:rPr>
          <w:rFonts w:asciiTheme="majorBidi" w:hAnsiTheme="majorBidi" w:cstheme="majorBidi"/>
          <w:i/>
          <w:iCs/>
          <w:sz w:val="28"/>
          <w:szCs w:val="28"/>
        </w:rPr>
        <w:t>SCG Inter VN</w:t>
      </w:r>
    </w:p>
    <w:p w14:paraId="30BD1A3C" w14:textId="77777777" w:rsidR="00572195" w:rsidRDefault="00572195" w:rsidP="00572195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highlight w:val="yellow"/>
        </w:rPr>
      </w:pPr>
    </w:p>
    <w:p w14:paraId="61A44883" w14:textId="57565F55" w:rsidR="00572195" w:rsidRPr="00403584" w:rsidRDefault="00403584" w:rsidP="00403584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03584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40358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3584">
        <w:rPr>
          <w:rFonts w:asciiTheme="majorBidi" w:hAnsiTheme="majorBidi" w:cstheme="majorBidi"/>
          <w:sz w:val="28"/>
          <w:szCs w:val="28"/>
        </w:rPr>
        <w:t xml:space="preserve">20 </w:t>
      </w:r>
      <w:r w:rsidRPr="00403584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403584">
        <w:rPr>
          <w:rFonts w:asciiTheme="majorBidi" w:hAnsiTheme="majorBidi" w:cstheme="majorBidi"/>
          <w:sz w:val="28"/>
          <w:szCs w:val="28"/>
        </w:rPr>
        <w:t xml:space="preserve">2567 </w:t>
      </w:r>
      <w:r w:rsidRPr="00403584">
        <w:rPr>
          <w:rFonts w:asciiTheme="majorBidi" w:hAnsiTheme="majorBidi" w:cstheme="majorBidi"/>
          <w:sz w:val="28"/>
          <w:szCs w:val="28"/>
          <w:cs/>
        </w:rPr>
        <w:t>บริษัทได้มาซึ่งอำนาจควบคุมใน</w:t>
      </w:r>
      <w:r w:rsidRPr="00403584">
        <w:rPr>
          <w:rFonts w:asciiTheme="majorBidi" w:hAnsiTheme="majorBidi" w:cstheme="majorBidi"/>
          <w:sz w:val="28"/>
          <w:szCs w:val="28"/>
        </w:rPr>
        <w:t xml:space="preserve"> SCG Inter VN</w:t>
      </w:r>
      <w:r w:rsidRPr="00403584">
        <w:rPr>
          <w:rFonts w:asciiTheme="majorBidi" w:hAnsiTheme="majorBidi" w:cstheme="majorBidi"/>
          <w:sz w:val="28"/>
          <w:szCs w:val="28"/>
          <w:cs/>
        </w:rPr>
        <w:t xml:space="preserve"> ซึ่งเป็น</w:t>
      </w:r>
      <w:r w:rsidRPr="00403584">
        <w:rPr>
          <w:rFonts w:asciiTheme="majorBidi" w:hAnsiTheme="majorBidi" w:cstheme="majorBidi" w:hint="cs"/>
          <w:sz w:val="28"/>
          <w:szCs w:val="28"/>
          <w:cs/>
        </w:rPr>
        <w:t>บริษัทจดทะเบียนในประเทศเวียดนาม</w:t>
      </w:r>
      <w:r w:rsidRPr="0040358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03584">
        <w:rPr>
          <w:rFonts w:asciiTheme="majorBidi" w:hAnsiTheme="majorBidi" w:cstheme="majorBidi" w:hint="cs"/>
          <w:sz w:val="28"/>
          <w:szCs w:val="28"/>
          <w:cs/>
        </w:rPr>
        <w:t xml:space="preserve">ประกอบธุรกิจให้บริการโลจิสติกส์แบบ </w:t>
      </w:r>
      <w:r w:rsidRPr="00403584">
        <w:rPr>
          <w:rFonts w:asciiTheme="majorBidi" w:hAnsiTheme="majorBidi" w:cstheme="majorBidi"/>
          <w:sz w:val="28"/>
          <w:szCs w:val="28"/>
        </w:rPr>
        <w:t>Third Party Logistics Provider</w:t>
      </w:r>
      <w:r w:rsidRPr="00403584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Pr="00403584">
        <w:rPr>
          <w:rFonts w:asciiTheme="majorBidi" w:hAnsiTheme="majorBidi" w:cstheme="majorBidi" w:hint="cs"/>
          <w:sz w:val="28"/>
          <w:szCs w:val="28"/>
          <w:cs/>
        </w:rPr>
        <w:t>เข้า</w:t>
      </w:r>
      <w:r w:rsidRPr="00403584">
        <w:rPr>
          <w:rFonts w:asciiTheme="majorBidi" w:hAnsiTheme="majorBidi" w:cstheme="majorBidi"/>
          <w:sz w:val="28"/>
          <w:szCs w:val="28"/>
          <w:cs/>
        </w:rPr>
        <w:t>ซื้อหุ้นทุนและสิทธิออกเสียงในบริษัท</w:t>
      </w:r>
      <w:r w:rsidR="009A5313">
        <w:rPr>
          <w:rFonts w:asciiTheme="majorBidi" w:hAnsiTheme="majorBidi" w:cstheme="majorBidi"/>
          <w:sz w:val="28"/>
          <w:szCs w:val="28"/>
          <w:cs/>
        </w:rPr>
        <w:br/>
      </w:r>
      <w:r w:rsidRPr="00403584">
        <w:rPr>
          <w:rFonts w:asciiTheme="majorBidi" w:hAnsiTheme="majorBidi" w:cstheme="majorBidi"/>
          <w:sz w:val="28"/>
          <w:szCs w:val="28"/>
          <w:cs/>
        </w:rPr>
        <w:t>ร้อย</w:t>
      </w:r>
      <w:r w:rsidRPr="00C21AC5">
        <w:rPr>
          <w:rFonts w:asciiTheme="majorBidi" w:hAnsiTheme="majorBidi" w:cstheme="majorBidi"/>
          <w:sz w:val="28"/>
          <w:szCs w:val="28"/>
          <w:cs/>
        </w:rPr>
        <w:t>ละ</w:t>
      </w:r>
      <w:r w:rsidRPr="00C21AC5">
        <w:rPr>
          <w:rFonts w:asciiTheme="majorBidi" w:hAnsiTheme="majorBidi" w:cstheme="majorBidi"/>
          <w:sz w:val="28"/>
          <w:szCs w:val="28"/>
        </w:rPr>
        <w:t xml:space="preserve"> 100 </w:t>
      </w:r>
      <w:r w:rsidRPr="00C21AC5">
        <w:rPr>
          <w:rFonts w:asciiTheme="majorBidi" w:hAnsiTheme="majorBidi" w:cstheme="majorBidi"/>
          <w:sz w:val="28"/>
          <w:szCs w:val="28"/>
          <w:cs/>
        </w:rPr>
        <w:t>ทำ</w:t>
      </w:r>
      <w:r w:rsidRPr="00403584">
        <w:rPr>
          <w:rFonts w:asciiTheme="majorBidi" w:hAnsiTheme="majorBidi" w:cstheme="majorBidi"/>
          <w:sz w:val="28"/>
          <w:szCs w:val="28"/>
          <w:cs/>
        </w:rPr>
        <w:t>ให้บริษัทมีส่วนได้เสียใน</w:t>
      </w:r>
      <w:r w:rsidRPr="0040358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3584">
        <w:rPr>
          <w:rFonts w:asciiTheme="majorBidi" w:hAnsiTheme="majorBidi" w:cstheme="majorBidi"/>
          <w:sz w:val="28"/>
          <w:szCs w:val="28"/>
        </w:rPr>
        <w:t>SCG Inter VN</w:t>
      </w:r>
      <w:r w:rsidRPr="00403584">
        <w:rPr>
          <w:rFonts w:asciiTheme="majorBidi" w:hAnsiTheme="majorBidi" w:cstheme="majorBidi"/>
          <w:sz w:val="28"/>
          <w:szCs w:val="28"/>
          <w:cs/>
        </w:rPr>
        <w:t xml:space="preserve"> ร้อยละ</w:t>
      </w:r>
      <w:r w:rsidRPr="00403584">
        <w:rPr>
          <w:rFonts w:asciiTheme="majorBidi" w:hAnsiTheme="majorBidi" w:cstheme="majorBidi"/>
          <w:sz w:val="28"/>
          <w:szCs w:val="28"/>
        </w:rPr>
        <w:t xml:space="preserve"> 100 </w:t>
      </w:r>
      <w:r w:rsidRPr="00A87980">
        <w:rPr>
          <w:rFonts w:asciiTheme="majorBidi" w:hAnsiTheme="majorBidi" w:cstheme="majorBidi"/>
          <w:sz w:val="28"/>
          <w:szCs w:val="28"/>
          <w:cs/>
        </w:rPr>
        <w:t>สิ่งตอบแทนที่จ่าย</w:t>
      </w:r>
      <w:r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A87980">
        <w:rPr>
          <w:rFonts w:asciiTheme="majorBidi" w:hAnsiTheme="majorBidi" w:cstheme="majorBidi"/>
          <w:sz w:val="28"/>
          <w:szCs w:val="28"/>
          <w:cs/>
        </w:rPr>
        <w:t>เงินสด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รวมทั้งสิ้น </w:t>
      </w:r>
      <w:r>
        <w:rPr>
          <w:rFonts w:asciiTheme="majorBidi" w:hAnsiTheme="majorBidi" w:cstheme="majorBidi"/>
          <w:sz w:val="28"/>
          <w:szCs w:val="28"/>
        </w:rPr>
        <w:t xml:space="preserve">193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D05400">
        <w:rPr>
          <w:rFonts w:asciiTheme="majorBidi" w:hAnsiTheme="majorBidi" w:cstheme="majorBidi"/>
          <w:sz w:val="28"/>
          <w:szCs w:val="28"/>
          <w:cs/>
        </w:rPr>
        <w:br/>
      </w:r>
      <w:r w:rsidR="00D24E7E" w:rsidRPr="00403584">
        <w:rPr>
          <w:rFonts w:asciiTheme="majorBidi" w:hAnsiTheme="majorBidi" w:cstheme="majorBidi" w:hint="cs"/>
          <w:sz w:val="28"/>
          <w:szCs w:val="28"/>
          <w:cs/>
        </w:rPr>
        <w:t xml:space="preserve">(ดูหมายเหตุข้อ </w:t>
      </w:r>
      <w:r w:rsidR="00D24E7E" w:rsidRPr="00403584">
        <w:rPr>
          <w:rFonts w:asciiTheme="majorBidi" w:hAnsiTheme="majorBidi" w:cstheme="majorBidi"/>
          <w:sz w:val="28"/>
          <w:szCs w:val="28"/>
        </w:rPr>
        <w:t>2</w:t>
      </w:r>
      <w:r w:rsidR="00D24E7E" w:rsidRPr="00403584">
        <w:rPr>
          <w:rFonts w:asciiTheme="majorBidi" w:hAnsiTheme="majorBidi" w:cstheme="majorBidi" w:hint="cs"/>
          <w:sz w:val="28"/>
          <w:szCs w:val="28"/>
          <w:cs/>
        </w:rPr>
        <w:t>(ข))</w:t>
      </w:r>
    </w:p>
    <w:p w14:paraId="7E4AD5ED" w14:textId="39ADA985" w:rsidR="001A7A85" w:rsidRDefault="001A7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45AADC6" w14:textId="3A877283" w:rsidR="00F37EED" w:rsidRPr="009E6F56" w:rsidRDefault="00F37EED" w:rsidP="00F37EED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E6F56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การเลิกบริษัท</w:t>
      </w:r>
    </w:p>
    <w:p w14:paraId="7940E174" w14:textId="4916257D" w:rsidR="00F37EED" w:rsidRPr="009E6F56" w:rsidRDefault="00F37EED" w:rsidP="00F37EED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71A8FA1C" w14:textId="7EB60FBD" w:rsidR="00F37EED" w:rsidRPr="00072AD3" w:rsidRDefault="00F37EED" w:rsidP="00F37EED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9E6F56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Pr="000B7AFD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A752F0" w:rsidRPr="000B7AF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752F0" w:rsidRPr="000B7AFD">
        <w:rPr>
          <w:rFonts w:asciiTheme="majorBidi" w:hAnsiTheme="majorBidi" w:cstheme="majorBidi"/>
          <w:sz w:val="28"/>
          <w:szCs w:val="28"/>
        </w:rPr>
        <w:t xml:space="preserve">24 </w:t>
      </w:r>
      <w:r w:rsidR="00A752F0" w:rsidRPr="000B7AFD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A752F0" w:rsidRPr="000B7AFD">
        <w:rPr>
          <w:rFonts w:asciiTheme="majorBidi" w:hAnsiTheme="majorBidi" w:cstheme="majorBidi"/>
          <w:sz w:val="28"/>
          <w:szCs w:val="28"/>
        </w:rPr>
        <w:t xml:space="preserve">2567 </w:t>
      </w:r>
      <w:r w:rsidRPr="000B7AFD">
        <w:rPr>
          <w:rFonts w:asciiTheme="majorBidi" w:hAnsiTheme="majorBidi" w:cstheme="majorBidi" w:hint="cs"/>
          <w:sz w:val="28"/>
          <w:szCs w:val="28"/>
          <w:cs/>
        </w:rPr>
        <w:t>ที่ประชุม</w:t>
      </w:r>
      <w:r w:rsidR="00A752F0" w:rsidRPr="000B7AFD">
        <w:rPr>
          <w:rFonts w:asciiTheme="majorBidi" w:hAnsiTheme="majorBidi" w:cstheme="majorBidi" w:hint="cs"/>
          <w:sz w:val="28"/>
          <w:szCs w:val="28"/>
          <w:cs/>
        </w:rPr>
        <w:t>วิสามัญผู้ถือหุ้น</w:t>
      </w:r>
      <w:r w:rsidRPr="000B7AFD">
        <w:rPr>
          <w:rFonts w:asciiTheme="majorBidi" w:hAnsiTheme="majorBidi" w:cstheme="majorBidi" w:hint="cs"/>
          <w:sz w:val="28"/>
          <w:szCs w:val="28"/>
          <w:cs/>
        </w:rPr>
        <w:t xml:space="preserve">ของบริษัทย่อยทางอ้อมแห่งหนึ่ง </w:t>
      </w:r>
      <w:r w:rsidRPr="000B7AFD">
        <w:rPr>
          <w:rFonts w:asciiTheme="majorBidi" w:hAnsiTheme="majorBidi" w:cstheme="majorBidi"/>
          <w:sz w:val="28"/>
          <w:szCs w:val="28"/>
        </w:rPr>
        <w:t>(“</w:t>
      </w:r>
      <w:r w:rsidRPr="000B7AFD">
        <w:rPr>
          <w:rFonts w:asciiTheme="majorBidi" w:hAnsiTheme="majorBidi" w:hint="cs"/>
          <w:sz w:val="28"/>
          <w:szCs w:val="28"/>
          <w:cs/>
        </w:rPr>
        <w:t>บริษัท</w:t>
      </w:r>
      <w:r w:rsidRPr="000B7AFD">
        <w:rPr>
          <w:rFonts w:asciiTheme="majorBidi" w:hAnsiTheme="majorBidi"/>
          <w:sz w:val="28"/>
          <w:szCs w:val="28"/>
          <w:cs/>
        </w:rPr>
        <w:t xml:space="preserve"> </w:t>
      </w:r>
      <w:r w:rsidRPr="000B7AFD">
        <w:rPr>
          <w:rFonts w:asciiTheme="majorBidi" w:hAnsiTheme="majorBidi" w:hint="cs"/>
          <w:sz w:val="28"/>
          <w:szCs w:val="28"/>
          <w:cs/>
        </w:rPr>
        <w:t>เจดับเบิ้ลยูดี</w:t>
      </w:r>
      <w:r w:rsidRPr="000B7AFD">
        <w:rPr>
          <w:rFonts w:asciiTheme="majorBidi" w:hAnsiTheme="majorBidi"/>
          <w:sz w:val="28"/>
          <w:szCs w:val="28"/>
          <w:cs/>
        </w:rPr>
        <w:t xml:space="preserve"> </w:t>
      </w:r>
      <w:r w:rsidRPr="000B7AFD">
        <w:rPr>
          <w:rFonts w:asciiTheme="majorBidi" w:hAnsiTheme="majorBidi" w:hint="cs"/>
          <w:sz w:val="28"/>
          <w:szCs w:val="28"/>
          <w:cs/>
        </w:rPr>
        <w:t>เอ็กซ์เพรส</w:t>
      </w:r>
      <w:r w:rsidRPr="000B7AFD">
        <w:rPr>
          <w:rFonts w:asciiTheme="majorBidi" w:hAnsiTheme="majorBidi"/>
          <w:sz w:val="28"/>
          <w:szCs w:val="28"/>
          <w:cs/>
        </w:rPr>
        <w:t xml:space="preserve"> </w:t>
      </w:r>
      <w:r w:rsidRPr="000B7AFD">
        <w:rPr>
          <w:rFonts w:asciiTheme="majorBidi" w:hAnsiTheme="majorBidi" w:hint="cs"/>
          <w:sz w:val="28"/>
          <w:szCs w:val="28"/>
          <w:cs/>
        </w:rPr>
        <w:t xml:space="preserve">จำกัด </w:t>
      </w:r>
      <w:r w:rsidRPr="000B7AFD">
        <w:rPr>
          <w:rFonts w:asciiTheme="majorBidi" w:hAnsiTheme="majorBidi"/>
          <w:sz w:val="28"/>
          <w:szCs w:val="28"/>
        </w:rPr>
        <w:t>(“JWDX”</w:t>
      </w:r>
      <w:r w:rsidRPr="000B7AFD">
        <w:rPr>
          <w:rFonts w:asciiTheme="majorBidi" w:hAnsiTheme="majorBidi" w:hint="cs"/>
          <w:sz w:val="28"/>
          <w:szCs w:val="28"/>
          <w:cs/>
        </w:rPr>
        <w:t>)</w:t>
      </w:r>
      <w:r w:rsidRPr="000B7AFD">
        <w:rPr>
          <w:rFonts w:asciiTheme="majorBidi" w:hAnsiTheme="majorBidi"/>
          <w:sz w:val="28"/>
          <w:szCs w:val="28"/>
        </w:rPr>
        <w:t>”)</w:t>
      </w:r>
      <w:r w:rsidRPr="000B7AFD">
        <w:rPr>
          <w:rFonts w:asciiTheme="majorBidi" w:hAnsiTheme="majorBidi" w:hint="cs"/>
          <w:sz w:val="28"/>
          <w:szCs w:val="28"/>
          <w:cs/>
        </w:rPr>
        <w:t xml:space="preserve"> </w:t>
      </w:r>
      <w:r w:rsidRPr="000B7AFD">
        <w:rPr>
          <w:rFonts w:asciiTheme="majorBidi" w:hAnsiTheme="majorBidi" w:cstheme="majorBidi" w:hint="cs"/>
          <w:sz w:val="28"/>
          <w:szCs w:val="28"/>
          <w:cs/>
        </w:rPr>
        <w:t>มีมติให้เลิกบริษัท</w:t>
      </w:r>
      <w:r w:rsidR="006A498E">
        <w:rPr>
          <w:rFonts w:asciiTheme="majorBidi" w:hAnsiTheme="majorBidi" w:cstheme="majorBidi"/>
          <w:sz w:val="28"/>
          <w:szCs w:val="28"/>
        </w:rPr>
        <w:t xml:space="preserve"> </w:t>
      </w:r>
      <w:r w:rsidR="006A498E">
        <w:rPr>
          <w:rFonts w:asciiTheme="majorBidi" w:hAnsiTheme="majorBidi" w:cstheme="majorBidi" w:hint="cs"/>
          <w:sz w:val="28"/>
          <w:szCs w:val="28"/>
          <w:cs/>
        </w:rPr>
        <w:t xml:space="preserve">โดย </w:t>
      </w:r>
      <w:r w:rsidR="006A498E">
        <w:rPr>
          <w:rFonts w:asciiTheme="majorBidi" w:hAnsiTheme="majorBidi" w:cstheme="majorBidi"/>
          <w:sz w:val="28"/>
          <w:szCs w:val="28"/>
        </w:rPr>
        <w:t xml:space="preserve">JWDX </w:t>
      </w:r>
      <w:r w:rsidR="006A498E">
        <w:rPr>
          <w:rFonts w:asciiTheme="majorBidi" w:hAnsiTheme="majorBidi" w:cstheme="majorBidi" w:hint="cs"/>
          <w:sz w:val="28"/>
          <w:szCs w:val="28"/>
          <w:cs/>
        </w:rPr>
        <w:t>ได้จดทะเบียนเลิกบริษัท</w:t>
      </w:r>
      <w:r w:rsidR="006A498E" w:rsidRPr="000B7AFD">
        <w:rPr>
          <w:rFonts w:asciiTheme="majorBidi" w:hAnsiTheme="majorBidi" w:cstheme="majorBidi" w:hint="cs"/>
          <w:sz w:val="28"/>
          <w:szCs w:val="28"/>
          <w:cs/>
        </w:rPr>
        <w:t>กับกรมพัฒนาธุรกิจการค้า</w:t>
      </w:r>
      <w:r w:rsidR="006A498E">
        <w:rPr>
          <w:rFonts w:asciiTheme="majorBidi" w:hAnsiTheme="majorBidi" w:cstheme="majorBidi" w:hint="cs"/>
          <w:sz w:val="28"/>
          <w:szCs w:val="28"/>
          <w:cs/>
        </w:rPr>
        <w:t xml:space="preserve"> เมื่อวันที่</w:t>
      </w:r>
      <w:r w:rsidR="00BA1710">
        <w:rPr>
          <w:rFonts w:asciiTheme="majorBidi" w:hAnsiTheme="majorBidi" w:cstheme="majorBidi"/>
          <w:sz w:val="28"/>
          <w:szCs w:val="28"/>
        </w:rPr>
        <w:t xml:space="preserve"> </w:t>
      </w:r>
      <w:r w:rsidR="0062229A">
        <w:rPr>
          <w:rFonts w:asciiTheme="majorBidi" w:hAnsiTheme="majorBidi" w:cstheme="majorBidi"/>
          <w:sz w:val="28"/>
          <w:szCs w:val="28"/>
        </w:rPr>
        <w:t>25</w:t>
      </w:r>
      <w:r w:rsidR="006A498E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="006A498E">
        <w:rPr>
          <w:rFonts w:asciiTheme="majorBidi" w:hAnsiTheme="majorBidi" w:cstheme="majorBidi"/>
          <w:sz w:val="28"/>
          <w:szCs w:val="28"/>
        </w:rPr>
        <w:t xml:space="preserve">2567 </w:t>
      </w:r>
      <w:r w:rsidR="006A498E">
        <w:rPr>
          <w:rFonts w:asciiTheme="majorBidi" w:hAnsiTheme="majorBidi" w:cstheme="majorBidi" w:hint="cs"/>
          <w:sz w:val="28"/>
          <w:szCs w:val="28"/>
          <w:cs/>
        </w:rPr>
        <w:t xml:space="preserve">และอยู่ในระหว่างการชำระบัญชี </w:t>
      </w:r>
      <w:r w:rsidR="004954EA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6A498E">
        <w:rPr>
          <w:rFonts w:asciiTheme="majorBidi" w:hAnsiTheme="majorBidi" w:cstheme="majorBidi" w:hint="cs"/>
          <w:sz w:val="28"/>
          <w:szCs w:val="28"/>
          <w:cs/>
        </w:rPr>
        <w:t xml:space="preserve">บริษัท เจดับเบิ้ลยูดี ทรานสปอร์ต (ประเทศไทย) จำกัด </w:t>
      </w:r>
      <w:r w:rsidR="006A498E">
        <w:rPr>
          <w:rFonts w:asciiTheme="majorBidi" w:hAnsiTheme="majorBidi" w:cstheme="majorBidi"/>
          <w:sz w:val="28"/>
          <w:szCs w:val="28"/>
        </w:rPr>
        <w:t xml:space="preserve">(“JTS”) </w:t>
      </w:r>
      <w:r w:rsidR="004954EA">
        <w:rPr>
          <w:rFonts w:asciiTheme="majorBidi" w:hAnsiTheme="majorBidi" w:cstheme="majorBidi" w:hint="cs"/>
          <w:sz w:val="28"/>
          <w:szCs w:val="28"/>
          <w:cs/>
        </w:rPr>
        <w:t>ซึ่งเป็น</w:t>
      </w:r>
      <w:r w:rsidR="004954EA">
        <w:rPr>
          <w:rFonts w:asciiTheme="majorBidi" w:hAnsiTheme="majorBidi" w:cstheme="majorBidi"/>
          <w:sz w:val="28"/>
          <w:szCs w:val="28"/>
        </w:rPr>
        <w:br/>
      </w:r>
      <w:r w:rsidR="004954EA">
        <w:rPr>
          <w:rFonts w:asciiTheme="majorBidi" w:hAnsiTheme="majorBidi" w:cstheme="majorBidi" w:hint="cs"/>
          <w:sz w:val="28"/>
          <w:szCs w:val="28"/>
          <w:cs/>
        </w:rPr>
        <w:t xml:space="preserve">บริษัทใหญ่ของ </w:t>
      </w:r>
      <w:r w:rsidR="004954EA">
        <w:rPr>
          <w:rFonts w:asciiTheme="majorBidi" w:hAnsiTheme="majorBidi" w:cstheme="majorBidi"/>
          <w:sz w:val="28"/>
          <w:szCs w:val="28"/>
        </w:rPr>
        <w:t xml:space="preserve">JWDX </w:t>
      </w:r>
      <w:r w:rsidR="00D24E7E">
        <w:rPr>
          <w:rFonts w:asciiTheme="majorBidi" w:hAnsiTheme="majorBidi" w:cstheme="majorBidi" w:hint="cs"/>
          <w:sz w:val="28"/>
          <w:szCs w:val="28"/>
          <w:cs/>
        </w:rPr>
        <w:t>รับรู้ผลขาดทุนจากการด้อยค่าเงินลงทุน</w:t>
      </w:r>
      <w:r w:rsidR="006A498E">
        <w:rPr>
          <w:rFonts w:asciiTheme="majorBidi" w:hAnsiTheme="majorBidi" w:cstheme="majorBidi" w:hint="cs"/>
          <w:sz w:val="28"/>
          <w:szCs w:val="28"/>
          <w:cs/>
        </w:rPr>
        <w:t xml:space="preserve">ใน </w:t>
      </w:r>
      <w:r w:rsidR="006A498E">
        <w:rPr>
          <w:rFonts w:asciiTheme="majorBidi" w:hAnsiTheme="majorBidi" w:cstheme="majorBidi"/>
          <w:sz w:val="28"/>
          <w:szCs w:val="28"/>
        </w:rPr>
        <w:t xml:space="preserve">JWDX </w:t>
      </w:r>
      <w:r w:rsidR="00D24E7E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D24E7E">
        <w:rPr>
          <w:rFonts w:asciiTheme="majorBidi" w:hAnsiTheme="majorBidi" w:cstheme="majorBidi"/>
          <w:sz w:val="28"/>
          <w:szCs w:val="28"/>
        </w:rPr>
        <w:t xml:space="preserve">53.67 </w:t>
      </w:r>
      <w:r w:rsidR="00D24E7E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</w:p>
    <w:p w14:paraId="28F3AD22" w14:textId="17FDE348" w:rsidR="00B151C3" w:rsidRDefault="00B15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C1528C3" w14:textId="6A0A51DE" w:rsidR="00DC01EA" w:rsidRPr="00A261F0" w:rsidRDefault="00DC01EA" w:rsidP="00DC01EA">
      <w:pPr>
        <w:tabs>
          <w:tab w:val="left" w:pos="810"/>
        </w:tabs>
        <w:ind w:left="360" w:firstLine="18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261F0">
        <w:rPr>
          <w:rFonts w:asciiTheme="majorBidi" w:hAnsiTheme="majorBidi" w:cstheme="majorBidi"/>
          <w:i/>
          <w:iCs/>
          <w:sz w:val="28"/>
          <w:szCs w:val="28"/>
          <w:cs/>
        </w:rPr>
        <w:t>หลักทรัพย์ค้ำประกัน</w:t>
      </w:r>
    </w:p>
    <w:p w14:paraId="02C9B6DB" w14:textId="77777777" w:rsidR="00DC01EA" w:rsidRPr="00A261F0" w:rsidRDefault="00DC01EA" w:rsidP="00DC01EA">
      <w:pPr>
        <w:ind w:left="540" w:right="-27"/>
        <w:jc w:val="both"/>
        <w:rPr>
          <w:rFonts w:asciiTheme="majorBidi" w:hAnsiTheme="majorBidi" w:cstheme="majorBidi"/>
          <w:sz w:val="28"/>
          <w:szCs w:val="28"/>
        </w:rPr>
      </w:pPr>
    </w:p>
    <w:p w14:paraId="0F78A656" w14:textId="56C621F5" w:rsidR="00DC01EA" w:rsidRPr="00492551" w:rsidRDefault="00DC01EA" w:rsidP="002D45F0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49255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92551">
        <w:rPr>
          <w:rFonts w:asciiTheme="majorBidi" w:hAnsiTheme="majorBidi" w:cstheme="majorBidi"/>
          <w:sz w:val="28"/>
          <w:szCs w:val="28"/>
        </w:rPr>
        <w:t>30</w:t>
      </w:r>
      <w:r w:rsidRPr="00492551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Pr="004925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92551">
        <w:rPr>
          <w:rFonts w:asciiTheme="majorBidi" w:hAnsiTheme="majorBidi" w:cstheme="majorBidi"/>
          <w:sz w:val="28"/>
          <w:szCs w:val="28"/>
        </w:rPr>
        <w:t>2567</w:t>
      </w:r>
      <w:r w:rsidRPr="00492551">
        <w:rPr>
          <w:rFonts w:asciiTheme="majorBidi" w:hAnsiTheme="majorBidi" w:cstheme="majorBidi"/>
          <w:sz w:val="28"/>
          <w:szCs w:val="28"/>
          <w:cs/>
        </w:rPr>
        <w:t xml:space="preserve"> เงินลงทุนในบริษัท </w:t>
      </w:r>
      <w:r w:rsidRPr="00492551">
        <w:rPr>
          <w:rFonts w:asciiTheme="majorBidi" w:hAnsiTheme="majorBidi" w:cstheme="majorBidi"/>
          <w:sz w:val="28"/>
          <w:szCs w:val="28"/>
        </w:rPr>
        <w:t xml:space="preserve">JWDAH </w:t>
      </w:r>
      <w:r w:rsidRPr="00492551">
        <w:rPr>
          <w:rFonts w:asciiTheme="majorBidi" w:hAnsiTheme="majorBidi" w:cstheme="majorBidi"/>
          <w:sz w:val="28"/>
          <w:szCs w:val="28"/>
          <w:cs/>
        </w:rPr>
        <w:t>ราคาทุนจํานวน</w:t>
      </w:r>
      <w:r w:rsidRPr="004925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92551">
        <w:rPr>
          <w:rFonts w:asciiTheme="majorBidi" w:hAnsiTheme="majorBidi" w:cstheme="majorBidi"/>
          <w:sz w:val="28"/>
          <w:szCs w:val="28"/>
        </w:rPr>
        <w:t>859.61</w:t>
      </w:r>
      <w:r w:rsidRPr="00492551">
        <w:rPr>
          <w:rFonts w:asciiTheme="majorBidi" w:hAnsiTheme="majorBidi" w:cstheme="majorBidi"/>
          <w:sz w:val="28"/>
          <w:szCs w:val="28"/>
          <w:cs/>
        </w:rPr>
        <w:t xml:space="preserve"> ล้านบาท ใช้เป็นหลักประกันวงเงินกู้ยืม </w:t>
      </w:r>
      <w:r w:rsidRPr="00492551">
        <w:rPr>
          <w:rFonts w:asciiTheme="majorBidi" w:hAnsiTheme="majorBidi" w:cstheme="majorBidi"/>
          <w:sz w:val="28"/>
          <w:szCs w:val="28"/>
          <w:cs/>
        </w:rPr>
        <w:br/>
        <w:t>ระยะยาวกับสถาบันการเงินแห่งหนึ่ง</w:t>
      </w:r>
      <w:r w:rsidRPr="004925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92551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Pr="00492551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49255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Pr="00492551">
        <w:rPr>
          <w:rFonts w:asciiTheme="majorBidi" w:hAnsiTheme="majorBidi" w:cstheme="majorBidi"/>
          <w:i/>
          <w:iCs/>
          <w:sz w:val="28"/>
          <w:szCs w:val="28"/>
        </w:rPr>
        <w:t xml:space="preserve">2566: 859.61 </w:t>
      </w:r>
      <w:r w:rsidRPr="00492551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  <w:r w:rsidRPr="00492551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 </w:t>
      </w:r>
      <w:r w:rsidR="005C750A">
        <w:rPr>
          <w:rFonts w:asciiTheme="majorBidi" w:hAnsiTheme="majorBidi" w:cstheme="majorBidi"/>
          <w:sz w:val="28"/>
          <w:szCs w:val="28"/>
        </w:rPr>
        <w:t>8</w:t>
      </w:r>
      <w:r w:rsidRPr="00492551">
        <w:rPr>
          <w:rFonts w:asciiTheme="majorBidi" w:hAnsiTheme="majorBidi" w:cstheme="majorBidi"/>
          <w:sz w:val="28"/>
          <w:szCs w:val="28"/>
          <w:cs/>
        </w:rPr>
        <w:t>)</w:t>
      </w:r>
    </w:p>
    <w:p w14:paraId="2F8E2446" w14:textId="007D4188" w:rsidR="007218EE" w:rsidRPr="003B58C9" w:rsidRDefault="007218EE" w:rsidP="007218EE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3B58C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3B58C9">
        <w:rPr>
          <w:rFonts w:asciiTheme="majorBidi" w:hAnsiTheme="majorBidi" w:cstheme="majorBidi"/>
          <w:sz w:val="28"/>
          <w:szCs w:val="28"/>
        </w:rPr>
        <w:t>30</w:t>
      </w:r>
      <w:r w:rsidRPr="003B58C9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Pr="003B58C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B58C9">
        <w:rPr>
          <w:rFonts w:asciiTheme="majorBidi" w:hAnsiTheme="majorBidi" w:cstheme="majorBidi"/>
          <w:sz w:val="28"/>
          <w:szCs w:val="28"/>
        </w:rPr>
        <w:t>2567</w:t>
      </w:r>
      <w:r w:rsidRPr="003B58C9">
        <w:rPr>
          <w:rFonts w:asciiTheme="majorBidi" w:hAnsiTheme="majorBidi" w:cstheme="majorBidi"/>
          <w:sz w:val="28"/>
          <w:szCs w:val="28"/>
          <w:cs/>
        </w:rPr>
        <w:t xml:space="preserve"> เงินลงทุนใน</w:t>
      </w:r>
      <w:r w:rsidR="003B58C9" w:rsidRPr="003B58C9">
        <w:rPr>
          <w:rFonts w:asciiTheme="majorBidi" w:hAnsiTheme="majorBidi" w:cstheme="majorBidi" w:hint="cs"/>
          <w:sz w:val="28"/>
          <w:szCs w:val="28"/>
          <w:cs/>
        </w:rPr>
        <w:t>บริษัท เบญจพรแลนด์ จำกัด</w:t>
      </w:r>
      <w:r w:rsidR="003B58C9" w:rsidRPr="003B58C9">
        <w:rPr>
          <w:rFonts w:asciiTheme="majorBidi" w:hAnsiTheme="majorBidi" w:cstheme="majorBidi"/>
          <w:sz w:val="28"/>
          <w:szCs w:val="28"/>
        </w:rPr>
        <w:t xml:space="preserve"> (“</w:t>
      </w:r>
      <w:r w:rsidRPr="003B58C9">
        <w:rPr>
          <w:rFonts w:asciiTheme="majorBidi" w:hAnsiTheme="majorBidi" w:cstheme="majorBidi"/>
          <w:sz w:val="28"/>
          <w:szCs w:val="28"/>
        </w:rPr>
        <w:t>BJL</w:t>
      </w:r>
      <w:r w:rsidR="003B58C9" w:rsidRPr="003B58C9">
        <w:rPr>
          <w:rFonts w:asciiTheme="majorBidi" w:hAnsiTheme="majorBidi" w:cstheme="majorBidi"/>
          <w:sz w:val="28"/>
          <w:szCs w:val="28"/>
        </w:rPr>
        <w:t xml:space="preserve">”) </w:t>
      </w:r>
      <w:r w:rsidR="003B58C9" w:rsidRPr="003B58C9">
        <w:rPr>
          <w:rFonts w:asciiTheme="majorBidi" w:hAnsiTheme="majorBidi" w:cstheme="majorBidi" w:hint="cs"/>
          <w:sz w:val="28"/>
          <w:szCs w:val="28"/>
          <w:cs/>
        </w:rPr>
        <w:t>บริษัท เจดับเบิ้ลยูดี เอเชีย จำกัด</w:t>
      </w:r>
      <w:r w:rsidR="003B58C9" w:rsidRPr="003B58C9">
        <w:rPr>
          <w:rFonts w:asciiTheme="majorBidi" w:hAnsiTheme="majorBidi" w:cstheme="majorBidi"/>
          <w:sz w:val="28"/>
          <w:szCs w:val="28"/>
        </w:rPr>
        <w:t xml:space="preserve"> (“</w:t>
      </w:r>
      <w:r w:rsidR="00C97562" w:rsidRPr="003B58C9">
        <w:rPr>
          <w:rFonts w:asciiTheme="majorBidi" w:hAnsiTheme="majorBidi" w:cstheme="majorBidi"/>
          <w:sz w:val="28"/>
          <w:szCs w:val="28"/>
        </w:rPr>
        <w:t>JWDA</w:t>
      </w:r>
      <w:r w:rsidR="003B58C9" w:rsidRPr="003B58C9">
        <w:rPr>
          <w:rFonts w:asciiTheme="majorBidi" w:hAnsiTheme="majorBidi" w:cstheme="majorBidi"/>
          <w:sz w:val="28"/>
          <w:szCs w:val="28"/>
        </w:rPr>
        <w:t>”)</w:t>
      </w:r>
      <w:r w:rsidR="00C97562" w:rsidRPr="003B58C9">
        <w:rPr>
          <w:rFonts w:asciiTheme="majorBidi" w:hAnsiTheme="majorBidi" w:cstheme="majorBidi"/>
          <w:sz w:val="28"/>
          <w:szCs w:val="28"/>
        </w:rPr>
        <w:t xml:space="preserve"> </w:t>
      </w:r>
      <w:r w:rsidR="00C97562" w:rsidRPr="003B58C9">
        <w:rPr>
          <w:rFonts w:asciiTheme="majorBidi" w:hAnsiTheme="majorBidi" w:cstheme="majorBidi" w:hint="cs"/>
          <w:sz w:val="28"/>
          <w:szCs w:val="28"/>
          <w:cs/>
        </w:rPr>
        <w:t>แล</w:t>
      </w:r>
      <w:r w:rsidR="006A519E">
        <w:rPr>
          <w:rFonts w:asciiTheme="majorBidi" w:hAnsiTheme="majorBidi" w:cstheme="majorBidi" w:hint="cs"/>
          <w:sz w:val="28"/>
          <w:szCs w:val="28"/>
          <w:cs/>
        </w:rPr>
        <w:t>ะ</w:t>
      </w:r>
      <w:r w:rsidR="003B58C9" w:rsidRPr="003B58C9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3B58C9" w:rsidRPr="003B58C9">
        <w:rPr>
          <w:rFonts w:asciiTheme="majorBidi" w:hAnsiTheme="majorBidi" w:cstheme="majorBidi"/>
          <w:sz w:val="28"/>
          <w:szCs w:val="28"/>
        </w:rPr>
        <w:t xml:space="preserve"> </w:t>
      </w:r>
      <w:r w:rsidR="003B58C9" w:rsidRPr="003B58C9">
        <w:rPr>
          <w:rFonts w:asciiTheme="majorBidi" w:hAnsiTheme="majorBidi" w:cstheme="majorBidi" w:hint="cs"/>
          <w:sz w:val="28"/>
          <w:szCs w:val="28"/>
          <w:cs/>
        </w:rPr>
        <w:t xml:space="preserve">แปซิฟิก ห้องเย็น จำกัด </w:t>
      </w:r>
      <w:r w:rsidR="003B58C9" w:rsidRPr="003B58C9">
        <w:rPr>
          <w:rFonts w:asciiTheme="majorBidi" w:hAnsiTheme="majorBidi" w:cstheme="majorBidi"/>
          <w:sz w:val="28"/>
          <w:szCs w:val="28"/>
        </w:rPr>
        <w:t>(“</w:t>
      </w:r>
      <w:r w:rsidR="00C97562" w:rsidRPr="003B58C9">
        <w:rPr>
          <w:rFonts w:asciiTheme="majorBidi" w:hAnsiTheme="majorBidi" w:cstheme="majorBidi"/>
          <w:sz w:val="28"/>
          <w:szCs w:val="28"/>
        </w:rPr>
        <w:t>PCS</w:t>
      </w:r>
      <w:r w:rsidR="003B58C9" w:rsidRPr="003B58C9">
        <w:rPr>
          <w:rFonts w:asciiTheme="majorBidi" w:hAnsiTheme="majorBidi" w:cstheme="majorBidi"/>
          <w:sz w:val="28"/>
          <w:szCs w:val="28"/>
        </w:rPr>
        <w:t xml:space="preserve">”) </w:t>
      </w:r>
      <w:r w:rsidRPr="003B58C9">
        <w:rPr>
          <w:rFonts w:asciiTheme="majorBidi" w:hAnsiTheme="majorBidi" w:cstheme="majorBidi"/>
          <w:sz w:val="28"/>
          <w:szCs w:val="28"/>
          <w:cs/>
        </w:rPr>
        <w:t>ราคาทุนจํานวน</w:t>
      </w:r>
      <w:r w:rsidRPr="003B58C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7430D" w:rsidRPr="003B58C9">
        <w:rPr>
          <w:rFonts w:asciiTheme="majorBidi" w:hAnsiTheme="majorBidi" w:cstheme="majorBidi"/>
          <w:sz w:val="28"/>
          <w:szCs w:val="28"/>
        </w:rPr>
        <w:t>2,084.21</w:t>
      </w:r>
      <w:r w:rsidRPr="003B58C9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C27E00" w:rsidRPr="00C27E00">
        <w:rPr>
          <w:rFonts w:asciiTheme="majorBidi" w:hAnsiTheme="majorBidi" w:cstheme="majorBidi" w:hint="cs"/>
          <w:sz w:val="28"/>
          <w:szCs w:val="28"/>
          <w:cs/>
        </w:rPr>
        <w:t>เพื่อ</w:t>
      </w:r>
      <w:r w:rsidRPr="00C27E00">
        <w:rPr>
          <w:rFonts w:asciiTheme="majorBidi" w:hAnsiTheme="majorBidi" w:cstheme="majorBidi"/>
          <w:sz w:val="28"/>
          <w:szCs w:val="28"/>
          <w:cs/>
        </w:rPr>
        <w:t>เป็นหลักประกัน</w:t>
      </w:r>
      <w:r w:rsidR="00354E42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1D50C2" w:rsidRPr="00C27E00">
        <w:rPr>
          <w:rFonts w:asciiTheme="majorBidi" w:hAnsiTheme="majorBidi" w:cstheme="majorBidi" w:hint="cs"/>
          <w:sz w:val="28"/>
          <w:szCs w:val="28"/>
          <w:cs/>
        </w:rPr>
        <w:t>หุ้นกู้</w:t>
      </w:r>
      <w:r w:rsidR="006A519E" w:rsidRPr="00C27E00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="005B04AE">
        <w:rPr>
          <w:rFonts w:asciiTheme="majorBidi" w:hAnsiTheme="majorBidi" w:cstheme="majorBidi"/>
          <w:sz w:val="28"/>
          <w:szCs w:val="28"/>
        </w:rPr>
        <w:t xml:space="preserve"> </w:t>
      </w:r>
      <w:r w:rsidRPr="003B58C9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Pr="003B58C9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3B58C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Pr="003B58C9">
        <w:rPr>
          <w:rFonts w:asciiTheme="majorBidi" w:hAnsiTheme="majorBidi" w:cstheme="majorBidi"/>
          <w:i/>
          <w:iCs/>
          <w:sz w:val="28"/>
          <w:szCs w:val="28"/>
        </w:rPr>
        <w:t xml:space="preserve">2566: </w:t>
      </w:r>
      <w:r w:rsidR="0097430D" w:rsidRPr="003B58C9">
        <w:rPr>
          <w:rFonts w:asciiTheme="majorBidi" w:hAnsiTheme="majorBidi" w:cstheme="majorBidi"/>
          <w:i/>
          <w:iCs/>
          <w:sz w:val="28"/>
          <w:szCs w:val="28"/>
        </w:rPr>
        <w:t>2,084.21</w:t>
      </w:r>
      <w:r w:rsidR="00C97562" w:rsidRPr="003B58C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B58C9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  <w:r w:rsidRPr="003B58C9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 </w:t>
      </w:r>
      <w:r w:rsidR="005C750A">
        <w:rPr>
          <w:rFonts w:asciiTheme="majorBidi" w:hAnsiTheme="majorBidi" w:cstheme="majorBidi"/>
          <w:sz w:val="28"/>
          <w:szCs w:val="28"/>
        </w:rPr>
        <w:t>8</w:t>
      </w:r>
      <w:r w:rsidRPr="003B58C9">
        <w:rPr>
          <w:rFonts w:asciiTheme="majorBidi" w:hAnsiTheme="majorBidi" w:cstheme="majorBidi"/>
          <w:sz w:val="28"/>
          <w:szCs w:val="28"/>
          <w:cs/>
        </w:rPr>
        <w:t>)</w:t>
      </w:r>
    </w:p>
    <w:p w14:paraId="70978FA4" w14:textId="77777777" w:rsidR="00B151C3" w:rsidRPr="00A261F0" w:rsidRDefault="00B151C3" w:rsidP="00DC01EA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1"/>
    <w:p w14:paraId="3ED06B02" w14:textId="77777777" w:rsidR="003B5C2B" w:rsidRPr="001D03C7" w:rsidRDefault="003B5C2B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D03C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ที่ดิน อาคารและอุปกรณ์</w:t>
      </w:r>
    </w:p>
    <w:p w14:paraId="6C6B5A4E" w14:textId="679867B9" w:rsidR="003B5C2B" w:rsidRPr="001D03C7" w:rsidRDefault="003B5C2B" w:rsidP="003B5C2B">
      <w:pPr>
        <w:ind w:right="-2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810"/>
        <w:gridCol w:w="1440"/>
        <w:gridCol w:w="180"/>
        <w:gridCol w:w="1441"/>
      </w:tblGrid>
      <w:tr w:rsidR="002B56ED" w:rsidRPr="00A261F0" w14:paraId="5641B024" w14:textId="77777777" w:rsidTr="00094C57">
        <w:trPr>
          <w:cantSplit/>
          <w:tblHeader/>
        </w:trPr>
        <w:tc>
          <w:tcPr>
            <w:tcW w:w="5310" w:type="dxa"/>
            <w:shd w:val="clear" w:color="auto" w:fill="auto"/>
            <w:vAlign w:val="bottom"/>
          </w:tcPr>
          <w:p w14:paraId="0283308D" w14:textId="28C5D391" w:rsidR="002B56ED" w:rsidRPr="00A261F0" w:rsidRDefault="002B56ED" w:rsidP="00094C5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DEA38B5" w14:textId="6A6BE6C2" w:rsidR="002B56ED" w:rsidRPr="00A261F0" w:rsidRDefault="002B56ED" w:rsidP="00094C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8E6D65" w14:textId="77777777" w:rsidR="002B56ED" w:rsidRPr="00A261F0" w:rsidRDefault="002B56E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078CFC" w14:textId="77777777" w:rsidR="002B56ED" w:rsidRPr="00A261F0" w:rsidRDefault="002B56ED" w:rsidP="00094C5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8B8A2D2" w14:textId="77777777" w:rsidR="002B56ED" w:rsidRPr="00A261F0" w:rsidRDefault="002B56ED" w:rsidP="00094C5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E4B351E" w14:textId="77777777" w:rsidR="002B56ED" w:rsidRPr="00A261F0" w:rsidRDefault="002B56ED" w:rsidP="00094C5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2B56ED" w:rsidRPr="00A261F0" w14:paraId="035208BD" w14:textId="77777777" w:rsidTr="00094C57">
        <w:trPr>
          <w:cantSplit/>
        </w:trPr>
        <w:tc>
          <w:tcPr>
            <w:tcW w:w="5310" w:type="dxa"/>
            <w:shd w:val="clear" w:color="auto" w:fill="auto"/>
          </w:tcPr>
          <w:p w14:paraId="310F32D1" w14:textId="77777777" w:rsidR="002B56ED" w:rsidRPr="00A261F0" w:rsidRDefault="002B56ED" w:rsidP="00094C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F1D3852" w14:textId="139A589F" w:rsidR="002B56ED" w:rsidRPr="00A261F0" w:rsidRDefault="003C2137" w:rsidP="003C213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3061" w:type="dxa"/>
            <w:gridSpan w:val="3"/>
            <w:shd w:val="clear" w:color="auto" w:fill="auto"/>
          </w:tcPr>
          <w:p w14:paraId="0F0664B4" w14:textId="77777777" w:rsidR="002B56ED" w:rsidRPr="00A261F0" w:rsidRDefault="002B56ED" w:rsidP="00094C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261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B56ED" w:rsidRPr="00A261F0" w14:paraId="6E32CCAB" w14:textId="77777777" w:rsidTr="00094C57">
        <w:trPr>
          <w:cantSplit/>
        </w:trPr>
        <w:tc>
          <w:tcPr>
            <w:tcW w:w="5310" w:type="dxa"/>
            <w:shd w:val="clear" w:color="auto" w:fill="auto"/>
          </w:tcPr>
          <w:p w14:paraId="7D25E8BD" w14:textId="77777777" w:rsidR="002B56ED" w:rsidRPr="00A261F0" w:rsidRDefault="002B56ED" w:rsidP="00094C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325E8FB4" w14:textId="77777777" w:rsidR="002B56ED" w:rsidRPr="00A261F0" w:rsidRDefault="002B56ED" w:rsidP="00094C5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0BBAC4D" w14:textId="7E53976D" w:rsidR="002B56ED" w:rsidRPr="0020121E" w:rsidRDefault="00A15375" w:rsidP="00094C5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12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8,157,266</w:t>
            </w:r>
          </w:p>
        </w:tc>
        <w:tc>
          <w:tcPr>
            <w:tcW w:w="180" w:type="dxa"/>
            <w:shd w:val="clear" w:color="auto" w:fill="auto"/>
          </w:tcPr>
          <w:p w14:paraId="6ACE03DA" w14:textId="77777777" w:rsidR="002B56ED" w:rsidRPr="0020121E" w:rsidRDefault="002B56ED" w:rsidP="00094C5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7C76A206" w14:textId="7E71C609" w:rsidR="002B56ED" w:rsidRPr="0020121E" w:rsidRDefault="0026387A" w:rsidP="00094C5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12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2,276,905</w:t>
            </w:r>
          </w:p>
        </w:tc>
      </w:tr>
      <w:tr w:rsidR="002B56ED" w:rsidRPr="00A261F0" w14:paraId="3AE07934" w14:textId="77777777" w:rsidTr="00094C57">
        <w:trPr>
          <w:cantSplit/>
        </w:trPr>
        <w:tc>
          <w:tcPr>
            <w:tcW w:w="5310" w:type="dxa"/>
            <w:shd w:val="clear" w:color="auto" w:fill="auto"/>
          </w:tcPr>
          <w:p w14:paraId="2DE2AC24" w14:textId="5D924416" w:rsidR="002B56ED" w:rsidRPr="00A261F0" w:rsidRDefault="002B56ED" w:rsidP="00094C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  <w:r w:rsidR="005D026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810" w:type="dxa"/>
            <w:shd w:val="clear" w:color="auto" w:fill="auto"/>
          </w:tcPr>
          <w:p w14:paraId="6BF2A9D5" w14:textId="77777777" w:rsidR="002B56ED" w:rsidRPr="00A261F0" w:rsidRDefault="002B56ED" w:rsidP="00094C5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76A3887" w14:textId="57097395" w:rsidR="002B56ED" w:rsidRPr="0020121E" w:rsidRDefault="00735433" w:rsidP="00094C5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12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  <w:r w:rsidR="007A1D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</w:t>
            </w:r>
            <w:r w:rsidR="000440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</w:t>
            </w:r>
          </w:p>
        </w:tc>
        <w:tc>
          <w:tcPr>
            <w:tcW w:w="180" w:type="dxa"/>
            <w:shd w:val="clear" w:color="auto" w:fill="auto"/>
          </w:tcPr>
          <w:p w14:paraId="21077F77" w14:textId="77777777" w:rsidR="002B56ED" w:rsidRPr="0020121E" w:rsidRDefault="002B56ED" w:rsidP="00094C5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37B1CBB4" w14:textId="2646F16A" w:rsidR="002B56ED" w:rsidRPr="0020121E" w:rsidRDefault="0026387A" w:rsidP="00094C5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12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D42D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012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42D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285</w:t>
            </w:r>
          </w:p>
        </w:tc>
      </w:tr>
      <w:tr w:rsidR="00C61DFF" w:rsidRPr="00A261F0" w14:paraId="32251EA7" w14:textId="77777777" w:rsidTr="00094C57">
        <w:trPr>
          <w:cantSplit/>
        </w:trPr>
        <w:tc>
          <w:tcPr>
            <w:tcW w:w="5310" w:type="dxa"/>
            <w:shd w:val="clear" w:color="auto" w:fill="auto"/>
          </w:tcPr>
          <w:p w14:paraId="405FBF11" w14:textId="47108A17" w:rsidR="00C61DFF" w:rsidRPr="00A261F0" w:rsidRDefault="00C61DFF" w:rsidP="00C61DF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409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ได้มาจากการรวม</w:t>
            </w:r>
            <w:r w:rsidR="00044091" w:rsidRPr="0004409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ธุรกิจ</w:t>
            </w:r>
          </w:p>
        </w:tc>
        <w:tc>
          <w:tcPr>
            <w:tcW w:w="810" w:type="dxa"/>
            <w:shd w:val="clear" w:color="auto" w:fill="auto"/>
          </w:tcPr>
          <w:p w14:paraId="3431BBC1" w14:textId="709AC9D1" w:rsidR="00C61DFF" w:rsidRPr="00A261F0" w:rsidRDefault="00044091" w:rsidP="00C61DF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FCA703" w14:textId="4E3A6979" w:rsidR="00C61DFF" w:rsidRPr="0020121E" w:rsidRDefault="00F17B87" w:rsidP="00C61DF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912</w:t>
            </w:r>
          </w:p>
        </w:tc>
        <w:tc>
          <w:tcPr>
            <w:tcW w:w="180" w:type="dxa"/>
            <w:shd w:val="clear" w:color="auto" w:fill="auto"/>
          </w:tcPr>
          <w:p w14:paraId="61A01E5E" w14:textId="77777777" w:rsidR="00C61DFF" w:rsidRPr="0020121E" w:rsidRDefault="00C61DFF" w:rsidP="00C61DF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56B9D4CA" w14:textId="39F3C042" w:rsidR="00C61DFF" w:rsidRPr="0020121E" w:rsidRDefault="00C61DFF" w:rsidP="005C24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6A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</w:p>
        </w:tc>
      </w:tr>
      <w:tr w:rsidR="00C61DFF" w:rsidRPr="00A261F0" w14:paraId="4A286C4A" w14:textId="77777777" w:rsidTr="00094C57">
        <w:trPr>
          <w:cantSplit/>
        </w:trPr>
        <w:tc>
          <w:tcPr>
            <w:tcW w:w="5310" w:type="dxa"/>
            <w:shd w:val="clear" w:color="auto" w:fill="auto"/>
          </w:tcPr>
          <w:p w14:paraId="50969E4D" w14:textId="77777777" w:rsidR="00C61DFF" w:rsidRPr="00A261F0" w:rsidRDefault="00C61DFF" w:rsidP="00C61DF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รับโอนจากสินทรัพย์สิทธิการใช้ - 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3D43C4B8" w14:textId="77777777" w:rsidR="00C61DFF" w:rsidRPr="00A261F0" w:rsidRDefault="00C61DFF" w:rsidP="00C61DF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BDE8B07" w14:textId="0B839D03" w:rsidR="00C61DFF" w:rsidRPr="0020121E" w:rsidRDefault="00CE4CAF" w:rsidP="00C61DF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12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15,575</w:t>
            </w:r>
          </w:p>
        </w:tc>
        <w:tc>
          <w:tcPr>
            <w:tcW w:w="180" w:type="dxa"/>
            <w:shd w:val="clear" w:color="auto" w:fill="auto"/>
          </w:tcPr>
          <w:p w14:paraId="5388709F" w14:textId="77777777" w:rsidR="00C61DFF" w:rsidRPr="0020121E" w:rsidRDefault="00C61DFF" w:rsidP="00C61DF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34555EF3" w14:textId="31E5E690" w:rsidR="00C61DFF" w:rsidRPr="0020121E" w:rsidRDefault="00C61DFF" w:rsidP="00C61DF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6A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- </w:t>
            </w:r>
          </w:p>
        </w:tc>
      </w:tr>
      <w:tr w:rsidR="00044091" w:rsidRPr="00A261F0" w14:paraId="3AED89A8" w14:textId="77777777" w:rsidTr="00094C57">
        <w:trPr>
          <w:cantSplit/>
        </w:trPr>
        <w:tc>
          <w:tcPr>
            <w:tcW w:w="5310" w:type="dxa"/>
            <w:shd w:val="clear" w:color="auto" w:fill="auto"/>
          </w:tcPr>
          <w:p w14:paraId="0BCF2ED3" w14:textId="77777777" w:rsidR="00044091" w:rsidRPr="00A261F0" w:rsidRDefault="00044091" w:rsidP="0004409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รับโอนจากสินทรัพย์ไม่มีตัวตน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- 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26440342" w14:textId="787C553F" w:rsidR="00044091" w:rsidRPr="00A261F0" w:rsidRDefault="005366A1" w:rsidP="0004409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1A3DD412" w14:textId="011C153D" w:rsidR="00044091" w:rsidRPr="0020121E" w:rsidRDefault="00044091" w:rsidP="0004409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12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9,575</w:t>
            </w:r>
          </w:p>
        </w:tc>
        <w:tc>
          <w:tcPr>
            <w:tcW w:w="180" w:type="dxa"/>
            <w:shd w:val="clear" w:color="auto" w:fill="auto"/>
          </w:tcPr>
          <w:p w14:paraId="50FD68E4" w14:textId="77777777" w:rsidR="00044091" w:rsidRPr="0020121E" w:rsidRDefault="00044091" w:rsidP="0004409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24ADCF11" w14:textId="2D6774C7" w:rsidR="00044091" w:rsidRPr="0020121E" w:rsidRDefault="00044091" w:rsidP="0004409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12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9,575</w:t>
            </w:r>
          </w:p>
        </w:tc>
      </w:tr>
      <w:tr w:rsidR="002B56ED" w:rsidRPr="00A261F0" w14:paraId="0716C3DE" w14:textId="77777777" w:rsidTr="00094C57">
        <w:trPr>
          <w:cantSplit/>
        </w:trPr>
        <w:tc>
          <w:tcPr>
            <w:tcW w:w="5310" w:type="dxa"/>
            <w:shd w:val="clear" w:color="auto" w:fill="auto"/>
          </w:tcPr>
          <w:p w14:paraId="45C6BAA3" w14:textId="77777777" w:rsidR="002B56ED" w:rsidRPr="00A261F0" w:rsidRDefault="002B56ED" w:rsidP="00094C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73F2D96D" w14:textId="77777777" w:rsidR="002B56ED" w:rsidRPr="00A261F0" w:rsidRDefault="002B56ED" w:rsidP="00094C5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68C1F1C" w14:textId="085DF260" w:rsidR="002B56ED" w:rsidRPr="0020121E" w:rsidRDefault="000D381A" w:rsidP="00094C5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12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(3,5</w:t>
            </w:r>
            <w:r w:rsidR="000440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</w:t>
            </w:r>
            <w:r w:rsidRPr="002012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8926066" w14:textId="77777777" w:rsidR="002B56ED" w:rsidRPr="0020121E" w:rsidRDefault="002B56ED" w:rsidP="00094C5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7288D9C1" w14:textId="2CC9F0DE" w:rsidR="002B56ED" w:rsidRPr="0020121E" w:rsidRDefault="00B27EE8" w:rsidP="00B27EE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12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(2,803)</w:t>
            </w:r>
          </w:p>
        </w:tc>
      </w:tr>
      <w:tr w:rsidR="002B56ED" w:rsidRPr="00A261F0" w14:paraId="765A8150" w14:textId="77777777" w:rsidTr="00094C57">
        <w:trPr>
          <w:cantSplit/>
        </w:trPr>
        <w:tc>
          <w:tcPr>
            <w:tcW w:w="5310" w:type="dxa"/>
            <w:shd w:val="clear" w:color="auto" w:fill="auto"/>
          </w:tcPr>
          <w:p w14:paraId="0F64CDC7" w14:textId="77777777" w:rsidR="002B56ED" w:rsidRPr="00A261F0" w:rsidRDefault="002B56ED" w:rsidP="00094C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  <w:shd w:val="clear" w:color="auto" w:fill="auto"/>
          </w:tcPr>
          <w:p w14:paraId="293712A0" w14:textId="77777777" w:rsidR="002B56ED" w:rsidRPr="00A261F0" w:rsidRDefault="002B56ED" w:rsidP="00094C5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0D25AF8" w14:textId="4F1A21C8" w:rsidR="002B56ED" w:rsidRPr="0020121E" w:rsidRDefault="000311F5" w:rsidP="00094C5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12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9,5</w:t>
            </w:r>
            <w:r w:rsidR="00F17B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180" w:type="dxa"/>
            <w:shd w:val="clear" w:color="auto" w:fill="auto"/>
          </w:tcPr>
          <w:p w14:paraId="60F8A393" w14:textId="77777777" w:rsidR="002B56ED" w:rsidRPr="0020121E" w:rsidRDefault="002B56ED" w:rsidP="00094C5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3DA8232E" w14:textId="3D046979" w:rsidR="002B56ED" w:rsidRPr="0020121E" w:rsidRDefault="00B27EE8" w:rsidP="00094C5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12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311F5" w:rsidRPr="00A261F0" w14:paraId="700920D2" w14:textId="77777777" w:rsidTr="00094C57">
        <w:trPr>
          <w:cantSplit/>
        </w:trPr>
        <w:tc>
          <w:tcPr>
            <w:tcW w:w="5310" w:type="dxa"/>
            <w:shd w:val="clear" w:color="auto" w:fill="auto"/>
          </w:tcPr>
          <w:p w14:paraId="72234105" w14:textId="3489FF42" w:rsidR="000311F5" w:rsidRPr="00A261F0" w:rsidRDefault="004971CA" w:rsidP="00094C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810" w:type="dxa"/>
            <w:shd w:val="clear" w:color="auto" w:fill="auto"/>
          </w:tcPr>
          <w:p w14:paraId="4D8255AD" w14:textId="77777777" w:rsidR="000311F5" w:rsidRPr="00A261F0" w:rsidRDefault="000311F5" w:rsidP="00094C5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1DA73D" w14:textId="4B31BF0E" w:rsidR="000311F5" w:rsidRPr="0020121E" w:rsidRDefault="004971CA" w:rsidP="00094C5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12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</w:t>
            </w:r>
            <w:r w:rsidR="000440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501</w:t>
            </w:r>
            <w:r w:rsidRPr="002012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8A59D63" w14:textId="77777777" w:rsidR="000311F5" w:rsidRPr="0020121E" w:rsidRDefault="000311F5" w:rsidP="00094C5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4493AAB8" w14:textId="74F7CD8C" w:rsidR="000311F5" w:rsidRPr="0020121E" w:rsidRDefault="00044091" w:rsidP="0004409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B56ED" w:rsidRPr="00A261F0" w14:paraId="2AC6C2A3" w14:textId="77777777" w:rsidTr="00094C57">
        <w:trPr>
          <w:cantSplit/>
        </w:trPr>
        <w:tc>
          <w:tcPr>
            <w:tcW w:w="5310" w:type="dxa"/>
            <w:shd w:val="clear" w:color="auto" w:fill="auto"/>
          </w:tcPr>
          <w:p w14:paraId="091FBF98" w14:textId="77777777" w:rsidR="002B56ED" w:rsidRPr="00A261F0" w:rsidRDefault="002B56ED" w:rsidP="00094C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810" w:type="dxa"/>
            <w:shd w:val="clear" w:color="auto" w:fill="auto"/>
          </w:tcPr>
          <w:p w14:paraId="2205E27E" w14:textId="77777777" w:rsidR="002B56ED" w:rsidRPr="00A261F0" w:rsidRDefault="002B56ED" w:rsidP="00094C5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6CEBF0F" w14:textId="7D6FF8F2" w:rsidR="002B56ED" w:rsidRPr="0020121E" w:rsidRDefault="004971CA" w:rsidP="00094C5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12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(278,</w:t>
            </w:r>
            <w:r w:rsidR="00C52D71" w:rsidRPr="002012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310)</w:t>
            </w:r>
          </w:p>
        </w:tc>
        <w:tc>
          <w:tcPr>
            <w:tcW w:w="180" w:type="dxa"/>
            <w:shd w:val="clear" w:color="auto" w:fill="auto"/>
          </w:tcPr>
          <w:p w14:paraId="548480A2" w14:textId="77777777" w:rsidR="002B56ED" w:rsidRPr="0020121E" w:rsidRDefault="002B56ED" w:rsidP="00094C5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7A47AD0D" w14:textId="42CF9E51" w:rsidR="002B56ED" w:rsidRPr="0020121E" w:rsidRDefault="00955400" w:rsidP="00072C4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121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(59,136)</w:t>
            </w:r>
          </w:p>
        </w:tc>
      </w:tr>
      <w:tr w:rsidR="002B56ED" w:rsidRPr="00A261F0" w14:paraId="5767BDA4" w14:textId="77777777" w:rsidTr="00094C57">
        <w:trPr>
          <w:cantSplit/>
        </w:trPr>
        <w:tc>
          <w:tcPr>
            <w:tcW w:w="5310" w:type="dxa"/>
            <w:shd w:val="clear" w:color="auto" w:fill="auto"/>
          </w:tcPr>
          <w:p w14:paraId="2625A4E2" w14:textId="02FFF76B" w:rsidR="002B56ED" w:rsidRPr="00A261F0" w:rsidRDefault="002B56ED" w:rsidP="00094C5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0D333863" w14:textId="77777777" w:rsidR="002B56ED" w:rsidRPr="00A261F0" w:rsidRDefault="002B56ED" w:rsidP="00094C5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6EFFB" w14:textId="325916CD" w:rsidR="002B56ED" w:rsidRPr="0020121E" w:rsidRDefault="001D29DD" w:rsidP="00094C5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0121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8,4</w:t>
            </w:r>
            <w:r w:rsidR="008E60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</w:t>
            </w:r>
            <w:r w:rsidRPr="0020121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8B7E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C26C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B323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23124A3" w14:textId="77777777" w:rsidR="002B56ED" w:rsidRPr="0020121E" w:rsidRDefault="002B56ED" w:rsidP="00094C5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73A63" w14:textId="631F4B94" w:rsidR="002B56ED" w:rsidRPr="0020121E" w:rsidRDefault="00CD6BD2" w:rsidP="00072C4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12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2,28</w:t>
            </w:r>
            <w:r w:rsidR="005F61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2012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F61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826</w:t>
            </w:r>
          </w:p>
        </w:tc>
      </w:tr>
    </w:tbl>
    <w:p w14:paraId="4EB55C79" w14:textId="785613E3" w:rsidR="00EB371C" w:rsidRDefault="00431A59" w:rsidP="00EC3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i/>
          <w:iCs/>
          <w:sz w:val="28"/>
          <w:szCs w:val="28"/>
        </w:rPr>
        <w:br/>
      </w:r>
      <w:r>
        <w:rPr>
          <w:rFonts w:asciiTheme="majorBidi" w:hAnsiTheme="majorBidi" w:cstheme="majorBidi"/>
          <w:b/>
          <w:i/>
          <w:iCs/>
          <w:sz w:val="28"/>
          <w:szCs w:val="28"/>
        </w:rPr>
        <w:br/>
      </w:r>
      <w:r>
        <w:rPr>
          <w:rFonts w:asciiTheme="majorBidi" w:hAnsiTheme="majorBidi" w:cstheme="majorBidi"/>
          <w:b/>
          <w:i/>
          <w:iCs/>
          <w:sz w:val="28"/>
          <w:szCs w:val="28"/>
        </w:rPr>
        <w:br/>
      </w:r>
    </w:p>
    <w:p w14:paraId="465B53E6" w14:textId="77777777" w:rsidR="002B56ED" w:rsidRPr="00A261F0" w:rsidRDefault="002B56ED" w:rsidP="002B5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A261F0">
        <w:rPr>
          <w:rFonts w:asciiTheme="majorBidi" w:hAnsiTheme="majorBidi" w:cstheme="majorBidi"/>
          <w:b/>
          <w:i/>
          <w:iCs/>
          <w:sz w:val="28"/>
          <w:szCs w:val="28"/>
          <w:cs/>
        </w:rPr>
        <w:lastRenderedPageBreak/>
        <w:t>หลักทรัพย์ค้ำประกัน</w:t>
      </w:r>
    </w:p>
    <w:p w14:paraId="38AE75D9" w14:textId="77777777" w:rsidR="002B56ED" w:rsidRPr="00215ACC" w:rsidRDefault="002B56ED" w:rsidP="002B5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EBD0C3" w14:textId="3DAD5FA4" w:rsidR="002B56ED" w:rsidRDefault="002B56ED" w:rsidP="002B5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5AC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261F0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 xml:space="preserve">0 </w:t>
      </w:r>
      <w:r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261F0">
        <w:rPr>
          <w:rFonts w:asciiTheme="majorBidi" w:hAnsiTheme="majorBidi" w:cstheme="majorBidi"/>
          <w:sz w:val="28"/>
          <w:szCs w:val="28"/>
        </w:rPr>
        <w:t>2567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15ACC">
        <w:rPr>
          <w:rFonts w:asciiTheme="majorBidi" w:hAnsiTheme="majorBidi" w:cstheme="majorBidi"/>
          <w:sz w:val="28"/>
          <w:szCs w:val="28"/>
          <w:cs/>
        </w:rPr>
        <w:t>กลุ่มบริษัทได้นำที่ดิน อาคารและอุปกรณ์ซึ่งมีมูลค่าตามบัญชีสุทธิ</w:t>
      </w:r>
      <w:r w:rsidRPr="00215ACC">
        <w:rPr>
          <w:rFonts w:asciiTheme="majorBidi" w:hAnsiTheme="majorBidi" w:cstheme="majorBidi"/>
          <w:sz w:val="28"/>
          <w:szCs w:val="28"/>
        </w:rPr>
        <w:t xml:space="preserve"> </w:t>
      </w:r>
      <w:r w:rsidR="00F96FB3" w:rsidRPr="00F96FB3">
        <w:rPr>
          <w:rFonts w:asciiTheme="majorBidi" w:hAnsiTheme="majorBidi" w:cstheme="majorBidi"/>
          <w:sz w:val="28"/>
          <w:szCs w:val="28"/>
        </w:rPr>
        <w:t>1,941.91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15AC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215AC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44091">
        <w:rPr>
          <w:rFonts w:asciiTheme="majorBidi" w:hAnsiTheme="majorBidi" w:cstheme="majorBidi"/>
          <w:sz w:val="28"/>
          <w:szCs w:val="28"/>
        </w:rPr>
        <w:br/>
      </w:r>
      <w:r w:rsidRPr="00215ACC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Pr="00215ACC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215AC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Pr="00215ACC">
        <w:rPr>
          <w:rFonts w:asciiTheme="majorBidi" w:hAnsiTheme="majorBidi" w:cstheme="majorBidi"/>
          <w:i/>
          <w:iCs/>
          <w:sz w:val="28"/>
          <w:szCs w:val="28"/>
        </w:rPr>
        <w:t xml:space="preserve">2566: </w:t>
      </w:r>
      <w:r w:rsidRPr="00215AC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กลุ่มบริษัท </w:t>
      </w:r>
      <w:r w:rsidRPr="00215ACC">
        <w:rPr>
          <w:rFonts w:asciiTheme="majorBidi" w:hAnsiTheme="majorBidi" w:cstheme="majorBidi"/>
          <w:i/>
          <w:iCs/>
          <w:sz w:val="28"/>
          <w:szCs w:val="28"/>
        </w:rPr>
        <w:t xml:space="preserve">1,883.01 </w:t>
      </w:r>
      <w:r w:rsidRPr="00215AC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และบริษัท </w:t>
      </w:r>
      <w:r w:rsidRPr="00215ACC">
        <w:rPr>
          <w:rFonts w:asciiTheme="majorBidi" w:hAnsiTheme="majorBidi" w:cstheme="majorBidi"/>
          <w:i/>
          <w:iCs/>
          <w:sz w:val="28"/>
          <w:szCs w:val="28"/>
        </w:rPr>
        <w:t xml:space="preserve">8.8 </w:t>
      </w:r>
      <w:r w:rsidRPr="00215ACC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  <w:r w:rsidRPr="00215ACC">
        <w:rPr>
          <w:rFonts w:asciiTheme="majorBidi" w:hAnsiTheme="majorBidi" w:cstheme="majorBidi"/>
          <w:sz w:val="28"/>
          <w:szCs w:val="28"/>
        </w:rPr>
        <w:t xml:space="preserve"> </w:t>
      </w:r>
      <w:r w:rsidRPr="00215ACC">
        <w:rPr>
          <w:rFonts w:asciiTheme="majorBidi" w:hAnsiTheme="majorBidi" w:cstheme="majorBidi"/>
          <w:sz w:val="28"/>
          <w:szCs w:val="28"/>
          <w:cs/>
        </w:rPr>
        <w:t>เป็นสินทรัพย์ค้ำประกันวงเงินสินเชื่อที่ได้รับจากสถาบันการเงิน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 </w:t>
      </w:r>
      <w:r w:rsidR="005C750A">
        <w:rPr>
          <w:rFonts w:asciiTheme="majorBidi" w:hAnsiTheme="majorBidi" w:cstheme="majorBidi"/>
          <w:sz w:val="28"/>
          <w:szCs w:val="28"/>
        </w:rPr>
        <w:t>8</w:t>
      </w:r>
      <w:r w:rsidRPr="00A261F0">
        <w:rPr>
          <w:rFonts w:asciiTheme="majorBidi" w:hAnsiTheme="majorBidi" w:cstheme="majorBidi"/>
          <w:sz w:val="28"/>
          <w:szCs w:val="28"/>
          <w:cs/>
        </w:rPr>
        <w:t>)</w:t>
      </w:r>
    </w:p>
    <w:p w14:paraId="56A36BF5" w14:textId="77777777" w:rsidR="00FC2466" w:rsidRDefault="00FC2466" w:rsidP="002B5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B54838" w14:textId="41875040" w:rsidR="00FC2466" w:rsidRPr="00FC2466" w:rsidRDefault="00FC2466" w:rsidP="00FC246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FC2466">
        <w:rPr>
          <w:rFonts w:asciiTheme="majorBidi" w:hAnsiTheme="majorBidi" w:cstheme="majorBidi" w:hint="cs"/>
          <w:sz w:val="28"/>
          <w:szCs w:val="28"/>
          <w:u w:val="none"/>
          <w:cs/>
        </w:rPr>
        <w:t>สินทรัพย์ไม่มีตัวตนอื่นนอกจากค่าความนิยม</w:t>
      </w:r>
    </w:p>
    <w:p w14:paraId="3E762605" w14:textId="77777777" w:rsidR="00FC2466" w:rsidRDefault="00FC2466" w:rsidP="002B5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810"/>
        <w:gridCol w:w="1440"/>
        <w:gridCol w:w="180"/>
        <w:gridCol w:w="1441"/>
      </w:tblGrid>
      <w:tr w:rsidR="00FC2466" w:rsidRPr="00FC2466" w14:paraId="5CA66F72" w14:textId="77777777" w:rsidTr="0086372F">
        <w:trPr>
          <w:cantSplit/>
          <w:tblHeader/>
        </w:trPr>
        <w:tc>
          <w:tcPr>
            <w:tcW w:w="5310" w:type="dxa"/>
            <w:shd w:val="clear" w:color="auto" w:fill="auto"/>
            <w:vAlign w:val="bottom"/>
          </w:tcPr>
          <w:p w14:paraId="2935DBCE" w14:textId="77777777" w:rsidR="00FC2466" w:rsidRPr="005366A1" w:rsidRDefault="00FC2466" w:rsidP="0086372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5366A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5366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5366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Pr="005366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0 </w:t>
            </w:r>
            <w:r w:rsidRPr="005366A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  <w:r w:rsidRPr="005366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5366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3E34F2" w14:textId="77777777" w:rsidR="00FC2466" w:rsidRPr="005366A1" w:rsidRDefault="00FC2466" w:rsidP="008637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81E9D9" w14:textId="77777777" w:rsidR="00FC2466" w:rsidRPr="005366A1" w:rsidRDefault="00FC2466" w:rsidP="0086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F5240A" w14:textId="77777777" w:rsidR="00FC2466" w:rsidRPr="005366A1" w:rsidRDefault="00FC2466" w:rsidP="0086372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074775D" w14:textId="77777777" w:rsidR="00FC2466" w:rsidRPr="005366A1" w:rsidRDefault="00FC2466" w:rsidP="0086372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366A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F13FB8F" w14:textId="77777777" w:rsidR="00FC2466" w:rsidRPr="005366A1" w:rsidRDefault="00FC2466" w:rsidP="0086372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366A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FC2466" w:rsidRPr="00FC2466" w14:paraId="62B6FD52" w14:textId="77777777" w:rsidTr="0086372F">
        <w:trPr>
          <w:cantSplit/>
        </w:trPr>
        <w:tc>
          <w:tcPr>
            <w:tcW w:w="5310" w:type="dxa"/>
            <w:shd w:val="clear" w:color="auto" w:fill="auto"/>
          </w:tcPr>
          <w:p w14:paraId="780E41BA" w14:textId="77777777" w:rsidR="00FC2466" w:rsidRPr="005366A1" w:rsidRDefault="00FC2466" w:rsidP="008637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5FC6A30" w14:textId="77777777" w:rsidR="00FC2466" w:rsidRPr="005366A1" w:rsidRDefault="00FC2466" w:rsidP="0086372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366A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3061" w:type="dxa"/>
            <w:gridSpan w:val="3"/>
            <w:shd w:val="clear" w:color="auto" w:fill="auto"/>
          </w:tcPr>
          <w:p w14:paraId="4F82A9C0" w14:textId="77777777" w:rsidR="00FC2466" w:rsidRPr="005366A1" w:rsidRDefault="00FC2466" w:rsidP="008637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366A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C2466" w:rsidRPr="00FC2466" w14:paraId="17035C03" w14:textId="77777777" w:rsidTr="0086372F">
        <w:trPr>
          <w:cantSplit/>
        </w:trPr>
        <w:tc>
          <w:tcPr>
            <w:tcW w:w="5310" w:type="dxa"/>
            <w:shd w:val="clear" w:color="auto" w:fill="auto"/>
          </w:tcPr>
          <w:p w14:paraId="21211313" w14:textId="77777777" w:rsidR="00FC2466" w:rsidRPr="005366A1" w:rsidRDefault="00FC2466" w:rsidP="008637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366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366A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366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366A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0CE5830B" w14:textId="77777777" w:rsidR="00FC2466" w:rsidRPr="005366A1" w:rsidRDefault="00FC2466" w:rsidP="0086372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BE0E6E1" w14:textId="09377A56" w:rsidR="00FC2466" w:rsidRPr="005366A1" w:rsidRDefault="00F52FA2" w:rsidP="008637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844,527</w:t>
            </w:r>
          </w:p>
        </w:tc>
        <w:tc>
          <w:tcPr>
            <w:tcW w:w="180" w:type="dxa"/>
            <w:shd w:val="clear" w:color="auto" w:fill="auto"/>
          </w:tcPr>
          <w:p w14:paraId="5E06342E" w14:textId="77777777" w:rsidR="00FC2466" w:rsidRPr="005366A1" w:rsidRDefault="00FC2466" w:rsidP="008637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2F0CBEE0" w14:textId="4807C235" w:rsidR="00FC2466" w:rsidRPr="005366A1" w:rsidRDefault="00F52FA2" w:rsidP="008637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588,908</w:t>
            </w:r>
          </w:p>
        </w:tc>
      </w:tr>
      <w:tr w:rsidR="00FC2466" w:rsidRPr="00FC2466" w14:paraId="5360FB4F" w14:textId="77777777" w:rsidTr="0086372F">
        <w:trPr>
          <w:cantSplit/>
        </w:trPr>
        <w:tc>
          <w:tcPr>
            <w:tcW w:w="5310" w:type="dxa"/>
            <w:shd w:val="clear" w:color="auto" w:fill="auto"/>
          </w:tcPr>
          <w:p w14:paraId="76EDA140" w14:textId="77777777" w:rsidR="00FC2466" w:rsidRPr="005366A1" w:rsidRDefault="00FC2466" w:rsidP="008637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  <w:r w:rsidRPr="005366A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366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810" w:type="dxa"/>
            <w:shd w:val="clear" w:color="auto" w:fill="auto"/>
          </w:tcPr>
          <w:p w14:paraId="154FFD01" w14:textId="77777777" w:rsidR="00FC2466" w:rsidRPr="005366A1" w:rsidRDefault="00FC2466" w:rsidP="0086372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8A9C071" w14:textId="1309396F" w:rsidR="00FC2466" w:rsidRPr="005366A1" w:rsidRDefault="00F52FA2" w:rsidP="008637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16,517</w:t>
            </w:r>
          </w:p>
        </w:tc>
        <w:tc>
          <w:tcPr>
            <w:tcW w:w="180" w:type="dxa"/>
            <w:shd w:val="clear" w:color="auto" w:fill="auto"/>
          </w:tcPr>
          <w:p w14:paraId="634887EA" w14:textId="77777777" w:rsidR="00FC2466" w:rsidRPr="005366A1" w:rsidRDefault="00FC2466" w:rsidP="008637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7093062E" w14:textId="62DD0F52" w:rsidR="00FC2466" w:rsidRPr="005366A1" w:rsidRDefault="00F52FA2" w:rsidP="008637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15,086</w:t>
            </w:r>
          </w:p>
        </w:tc>
      </w:tr>
      <w:tr w:rsidR="00FC2466" w:rsidRPr="00FC2466" w14:paraId="76FBFA55" w14:textId="77777777" w:rsidTr="0086372F">
        <w:trPr>
          <w:cantSplit/>
        </w:trPr>
        <w:tc>
          <w:tcPr>
            <w:tcW w:w="5310" w:type="dxa"/>
            <w:shd w:val="clear" w:color="auto" w:fill="auto"/>
          </w:tcPr>
          <w:p w14:paraId="4A95F56B" w14:textId="77777777" w:rsidR="00FC2466" w:rsidRPr="005366A1" w:rsidRDefault="00FC2466" w:rsidP="008637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A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810" w:type="dxa"/>
            <w:shd w:val="clear" w:color="auto" w:fill="auto"/>
          </w:tcPr>
          <w:p w14:paraId="75F4DD0A" w14:textId="46BEC3A5" w:rsidR="00FC2466" w:rsidRPr="005366A1" w:rsidRDefault="00F52FA2" w:rsidP="0086372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 w:rsidRPr="005366A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(ข)</w:t>
            </w:r>
          </w:p>
        </w:tc>
        <w:tc>
          <w:tcPr>
            <w:tcW w:w="1440" w:type="dxa"/>
            <w:shd w:val="clear" w:color="auto" w:fill="auto"/>
          </w:tcPr>
          <w:p w14:paraId="4DD0BA4C" w14:textId="3C2BAB12" w:rsidR="00FC2466" w:rsidRPr="005366A1" w:rsidRDefault="00F52FA2" w:rsidP="008637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38,557</w:t>
            </w:r>
          </w:p>
        </w:tc>
        <w:tc>
          <w:tcPr>
            <w:tcW w:w="180" w:type="dxa"/>
            <w:shd w:val="clear" w:color="auto" w:fill="auto"/>
          </w:tcPr>
          <w:p w14:paraId="5B87E494" w14:textId="77777777" w:rsidR="00FC2466" w:rsidRPr="005366A1" w:rsidRDefault="00FC2466" w:rsidP="008637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0758DBFC" w14:textId="55A1ABD5" w:rsidR="00FC2466" w:rsidRPr="005366A1" w:rsidRDefault="00F52FA2" w:rsidP="008637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52FA2" w:rsidRPr="00FC2466" w14:paraId="050F157A" w14:textId="77777777" w:rsidTr="0086372F">
        <w:trPr>
          <w:cantSplit/>
        </w:trPr>
        <w:tc>
          <w:tcPr>
            <w:tcW w:w="5310" w:type="dxa"/>
            <w:shd w:val="clear" w:color="auto" w:fill="auto"/>
          </w:tcPr>
          <w:p w14:paraId="3BBF7A07" w14:textId="5026B35E" w:rsidR="00F52FA2" w:rsidRPr="005366A1" w:rsidRDefault="00F52FA2" w:rsidP="008637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A1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จำหน่ายสินทรัพย์</w:t>
            </w:r>
            <w:r w:rsidRPr="005366A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- </w:t>
            </w:r>
            <w:r w:rsidRPr="005366A1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3BB92ECB" w14:textId="77777777" w:rsidR="00F52FA2" w:rsidRPr="005366A1" w:rsidRDefault="00F52FA2" w:rsidP="0086372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A44E9D4" w14:textId="3891FA0B" w:rsidR="00F52FA2" w:rsidRPr="005366A1" w:rsidRDefault="005366A1" w:rsidP="008637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(46)</w:t>
            </w:r>
          </w:p>
        </w:tc>
        <w:tc>
          <w:tcPr>
            <w:tcW w:w="180" w:type="dxa"/>
            <w:shd w:val="clear" w:color="auto" w:fill="auto"/>
          </w:tcPr>
          <w:p w14:paraId="50CB39D0" w14:textId="77777777" w:rsidR="00F52FA2" w:rsidRPr="005366A1" w:rsidRDefault="00F52FA2" w:rsidP="008637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1F75CB90" w14:textId="5AC6BAE9" w:rsidR="00F52FA2" w:rsidRPr="005366A1" w:rsidRDefault="00F52FA2" w:rsidP="008637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52FA2" w:rsidRPr="00FC2466" w14:paraId="1AA3F040" w14:textId="77777777" w:rsidTr="0086372F">
        <w:trPr>
          <w:cantSplit/>
        </w:trPr>
        <w:tc>
          <w:tcPr>
            <w:tcW w:w="5310" w:type="dxa"/>
            <w:shd w:val="clear" w:color="auto" w:fill="auto"/>
          </w:tcPr>
          <w:p w14:paraId="2EB7ABB5" w14:textId="681FEEAF" w:rsidR="00F52FA2" w:rsidRPr="005366A1" w:rsidRDefault="00F52FA2" w:rsidP="008637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A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โอนไปที่ดิน อาคาร</w:t>
            </w:r>
            <w:r w:rsidR="005C750A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5366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อุปกรณ์ </w:t>
            </w:r>
            <w:r w:rsidR="005C750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366A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5743160B" w14:textId="54DF46C6" w:rsidR="00F52FA2" w:rsidRPr="005366A1" w:rsidRDefault="005366A1" w:rsidP="0086372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43B1954A" w14:textId="3224531C" w:rsidR="00F52FA2" w:rsidRPr="005366A1" w:rsidRDefault="005366A1" w:rsidP="005366A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(9,575)</w:t>
            </w:r>
          </w:p>
        </w:tc>
        <w:tc>
          <w:tcPr>
            <w:tcW w:w="180" w:type="dxa"/>
            <w:shd w:val="clear" w:color="auto" w:fill="auto"/>
          </w:tcPr>
          <w:p w14:paraId="0EB903F0" w14:textId="77777777" w:rsidR="00F52FA2" w:rsidRPr="005366A1" w:rsidRDefault="00F52FA2" w:rsidP="008637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6AD8CFAC" w14:textId="0716BC49" w:rsidR="00F52FA2" w:rsidRPr="005366A1" w:rsidRDefault="00F52FA2" w:rsidP="008637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(9,575)</w:t>
            </w:r>
          </w:p>
        </w:tc>
      </w:tr>
      <w:tr w:rsidR="00F52FA2" w:rsidRPr="00FC2466" w14:paraId="78FC63AE" w14:textId="77777777" w:rsidTr="0086372F">
        <w:trPr>
          <w:cantSplit/>
        </w:trPr>
        <w:tc>
          <w:tcPr>
            <w:tcW w:w="5310" w:type="dxa"/>
            <w:shd w:val="clear" w:color="auto" w:fill="auto"/>
          </w:tcPr>
          <w:p w14:paraId="78458892" w14:textId="27DBEF9D" w:rsidR="00F52FA2" w:rsidRPr="005366A1" w:rsidRDefault="00F52FA2" w:rsidP="008637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โอนไปอสังหาริมทรัพย์เพื่อการลงทุน </w:t>
            </w:r>
            <w:r w:rsidRPr="005366A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366A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1E954B44" w14:textId="77777777" w:rsidR="00F52FA2" w:rsidRPr="005366A1" w:rsidRDefault="00F52FA2" w:rsidP="0086372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0753DDA" w14:textId="7C7E057E" w:rsidR="00F52FA2" w:rsidRPr="005366A1" w:rsidRDefault="005366A1" w:rsidP="008637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(732)</w:t>
            </w:r>
          </w:p>
        </w:tc>
        <w:tc>
          <w:tcPr>
            <w:tcW w:w="180" w:type="dxa"/>
            <w:shd w:val="clear" w:color="auto" w:fill="auto"/>
          </w:tcPr>
          <w:p w14:paraId="0CD2BF59" w14:textId="77777777" w:rsidR="00F52FA2" w:rsidRPr="005366A1" w:rsidRDefault="00F52FA2" w:rsidP="008637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0C036312" w14:textId="45DA59E7" w:rsidR="00F52FA2" w:rsidRPr="005366A1" w:rsidRDefault="00F52FA2" w:rsidP="00F52F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52FA2" w:rsidRPr="00FC2466" w14:paraId="2D5519E1" w14:textId="77777777" w:rsidTr="0086372F">
        <w:trPr>
          <w:cantSplit/>
        </w:trPr>
        <w:tc>
          <w:tcPr>
            <w:tcW w:w="5310" w:type="dxa"/>
            <w:shd w:val="clear" w:color="auto" w:fill="auto"/>
          </w:tcPr>
          <w:p w14:paraId="1E4476FB" w14:textId="2C8DDF34" w:rsidR="00F52FA2" w:rsidRPr="005366A1" w:rsidRDefault="00F52FA2" w:rsidP="008637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A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  <w:shd w:val="clear" w:color="auto" w:fill="auto"/>
          </w:tcPr>
          <w:p w14:paraId="439549B5" w14:textId="77777777" w:rsidR="00F52FA2" w:rsidRPr="005366A1" w:rsidRDefault="00F52FA2" w:rsidP="0086372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1398C61" w14:textId="637813AE" w:rsidR="00F52FA2" w:rsidRPr="005366A1" w:rsidRDefault="005366A1" w:rsidP="008637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180" w:type="dxa"/>
            <w:shd w:val="clear" w:color="auto" w:fill="auto"/>
          </w:tcPr>
          <w:p w14:paraId="27CB4719" w14:textId="77777777" w:rsidR="00F52FA2" w:rsidRPr="005366A1" w:rsidRDefault="00F52FA2" w:rsidP="008637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3C73461A" w14:textId="0744482E" w:rsidR="00F52FA2" w:rsidRPr="005366A1" w:rsidRDefault="00F52FA2" w:rsidP="00F52FA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52FA2" w:rsidRPr="00FC2466" w14:paraId="6924C642" w14:textId="77777777" w:rsidTr="0086372F">
        <w:trPr>
          <w:cantSplit/>
        </w:trPr>
        <w:tc>
          <w:tcPr>
            <w:tcW w:w="5310" w:type="dxa"/>
            <w:shd w:val="clear" w:color="auto" w:fill="auto"/>
          </w:tcPr>
          <w:p w14:paraId="34CE9CB0" w14:textId="19CE5C37" w:rsidR="00F52FA2" w:rsidRPr="005366A1" w:rsidRDefault="00F52FA2" w:rsidP="008637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A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810" w:type="dxa"/>
            <w:shd w:val="clear" w:color="auto" w:fill="auto"/>
          </w:tcPr>
          <w:p w14:paraId="755DDE81" w14:textId="77777777" w:rsidR="00F52FA2" w:rsidRPr="005366A1" w:rsidRDefault="00F52FA2" w:rsidP="0086372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D2E0183" w14:textId="5FD6D8EF" w:rsidR="00F52FA2" w:rsidRPr="005366A1" w:rsidRDefault="005366A1" w:rsidP="008637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(188,919)</w:t>
            </w:r>
          </w:p>
        </w:tc>
        <w:tc>
          <w:tcPr>
            <w:tcW w:w="180" w:type="dxa"/>
            <w:shd w:val="clear" w:color="auto" w:fill="auto"/>
          </w:tcPr>
          <w:p w14:paraId="58FCC1CD" w14:textId="77777777" w:rsidR="00F52FA2" w:rsidRPr="005366A1" w:rsidRDefault="00F52FA2" w:rsidP="008637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73A3ACB0" w14:textId="5DE74927" w:rsidR="00F52FA2" w:rsidRPr="005366A1" w:rsidRDefault="00F52FA2" w:rsidP="00F52FA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(188,919)</w:t>
            </w:r>
          </w:p>
        </w:tc>
      </w:tr>
      <w:tr w:rsidR="00F52FA2" w:rsidRPr="00FC2466" w14:paraId="56B8DD91" w14:textId="77777777" w:rsidTr="0086372F">
        <w:trPr>
          <w:cantSplit/>
        </w:trPr>
        <w:tc>
          <w:tcPr>
            <w:tcW w:w="5310" w:type="dxa"/>
            <w:shd w:val="clear" w:color="auto" w:fill="auto"/>
          </w:tcPr>
          <w:p w14:paraId="42D6C897" w14:textId="452139C7" w:rsidR="00F52FA2" w:rsidRPr="005366A1" w:rsidRDefault="00F52FA2" w:rsidP="008637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A1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5366A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10" w:type="dxa"/>
            <w:shd w:val="clear" w:color="auto" w:fill="auto"/>
          </w:tcPr>
          <w:p w14:paraId="44DA10F0" w14:textId="77777777" w:rsidR="00F52FA2" w:rsidRPr="005366A1" w:rsidRDefault="00F52FA2" w:rsidP="0086372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CC896FC" w14:textId="0D6048CB" w:rsidR="00F52FA2" w:rsidRPr="005366A1" w:rsidRDefault="005366A1" w:rsidP="008637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(104,387)</w:t>
            </w:r>
          </w:p>
        </w:tc>
        <w:tc>
          <w:tcPr>
            <w:tcW w:w="180" w:type="dxa"/>
            <w:shd w:val="clear" w:color="auto" w:fill="auto"/>
          </w:tcPr>
          <w:p w14:paraId="36552C8C" w14:textId="77777777" w:rsidR="00F52FA2" w:rsidRPr="005366A1" w:rsidRDefault="00F52FA2" w:rsidP="008637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7C9AB905" w14:textId="7AACDFDB" w:rsidR="00F52FA2" w:rsidRPr="005366A1" w:rsidRDefault="00F52FA2" w:rsidP="00F52FA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(78,446)</w:t>
            </w:r>
          </w:p>
        </w:tc>
      </w:tr>
      <w:tr w:rsidR="00F52FA2" w:rsidRPr="00FC2466" w14:paraId="46FD9B34" w14:textId="77777777" w:rsidTr="000E2FE1">
        <w:trPr>
          <w:cantSplit/>
        </w:trPr>
        <w:tc>
          <w:tcPr>
            <w:tcW w:w="5310" w:type="dxa"/>
            <w:shd w:val="clear" w:color="auto" w:fill="auto"/>
          </w:tcPr>
          <w:p w14:paraId="0D18DB1F" w14:textId="057ED1A8" w:rsidR="00F52FA2" w:rsidRPr="005366A1" w:rsidRDefault="00F52FA2" w:rsidP="008637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66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366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5366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366A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5366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366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0D9AE6C4" w14:textId="77777777" w:rsidR="00F52FA2" w:rsidRPr="005366A1" w:rsidRDefault="00F52FA2" w:rsidP="0086372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3B104" w14:textId="5D7B9652" w:rsidR="00F52FA2" w:rsidRPr="005366A1" w:rsidRDefault="005366A1" w:rsidP="008637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596,406</w:t>
            </w:r>
          </w:p>
        </w:tc>
        <w:tc>
          <w:tcPr>
            <w:tcW w:w="180" w:type="dxa"/>
            <w:shd w:val="clear" w:color="auto" w:fill="auto"/>
          </w:tcPr>
          <w:p w14:paraId="5EFAA8B0" w14:textId="77777777" w:rsidR="00F52FA2" w:rsidRPr="005366A1" w:rsidRDefault="00F52FA2" w:rsidP="008637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657A8" w14:textId="38CFEA62" w:rsidR="00F52FA2" w:rsidRPr="005366A1" w:rsidRDefault="00F52FA2" w:rsidP="00F52FA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366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327,054</w:t>
            </w:r>
          </w:p>
        </w:tc>
      </w:tr>
    </w:tbl>
    <w:p w14:paraId="64EE68C3" w14:textId="77777777" w:rsidR="00FC2466" w:rsidRDefault="00FC2466" w:rsidP="002B5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EF75B7" w14:textId="21BFF78D" w:rsidR="00516892" w:rsidRPr="001D03C7" w:rsidRDefault="00030C23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D03C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36FDB40C" w14:textId="68CD2F23" w:rsidR="00953616" w:rsidRDefault="00953616" w:rsidP="003B6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394FA22" w14:textId="1E101122" w:rsidR="002B56ED" w:rsidRDefault="002B56ED" w:rsidP="002B5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bookmarkStart w:id="2" w:name="_Hlk149730335"/>
      <w:bookmarkStart w:id="3" w:name="_Hlk70859526"/>
      <w:r w:rsidRPr="009D29F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เงินกู้ยืมระยะสั้นจากสถาบันทางการเงิน</w:t>
      </w:r>
    </w:p>
    <w:p w14:paraId="6D0A1A54" w14:textId="77777777" w:rsidR="002B56ED" w:rsidRDefault="002B56ED" w:rsidP="002B5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F6BE25F" w14:textId="359A35DE" w:rsidR="004E5D23" w:rsidRDefault="004E5D23" w:rsidP="004E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color w:val="FF0000"/>
          <w:sz w:val="28"/>
          <w:szCs w:val="28"/>
          <w:highlight w:val="yellow"/>
        </w:rPr>
      </w:pPr>
      <w:r w:rsidRPr="00A219A5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Pr="00A219A5">
        <w:rPr>
          <w:rFonts w:asciiTheme="majorBidi" w:hAnsiTheme="majorBidi" w:cs="Angsana New"/>
          <w:sz w:val="28"/>
          <w:szCs w:val="28"/>
          <w:cs/>
        </w:rPr>
        <w:t xml:space="preserve">หกเดือนสิ้นสุดวันที่ </w:t>
      </w:r>
      <w:r w:rsidRPr="00A219A5">
        <w:rPr>
          <w:rFonts w:asciiTheme="majorBidi" w:hAnsiTheme="majorBidi" w:cs="Angsana New"/>
          <w:sz w:val="28"/>
          <w:szCs w:val="28"/>
        </w:rPr>
        <w:t xml:space="preserve">30 </w:t>
      </w:r>
      <w:r w:rsidRPr="00A219A5">
        <w:rPr>
          <w:rFonts w:asciiTheme="majorBidi" w:hAnsiTheme="majorBidi" w:cs="Angsana New"/>
          <w:sz w:val="28"/>
          <w:szCs w:val="28"/>
          <w:cs/>
        </w:rPr>
        <w:t xml:space="preserve">มิถุนายน </w:t>
      </w:r>
      <w:r w:rsidRPr="00A219A5">
        <w:rPr>
          <w:rFonts w:asciiTheme="majorBidi" w:hAnsiTheme="majorBidi" w:cstheme="majorBidi"/>
          <w:sz w:val="28"/>
          <w:szCs w:val="28"/>
        </w:rPr>
        <w:t>2567</w:t>
      </w:r>
      <w:r w:rsidRPr="00A219A5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Pr="00A219A5">
        <w:rPr>
          <w:rFonts w:asciiTheme="majorBidi" w:hAnsiTheme="majorBidi" w:cs="Angsana New"/>
          <w:sz w:val="28"/>
          <w:szCs w:val="28"/>
          <w:cs/>
        </w:rPr>
        <w:t>ได้ทำสัญญาเงินกู้ยืมระยะสั้นที่ไม่มีหลักประกัน</w:t>
      </w:r>
      <w:r w:rsidRPr="00A219A5">
        <w:rPr>
          <w:rFonts w:asciiTheme="majorBidi" w:hAnsiTheme="majorBidi" w:cstheme="majorBidi"/>
          <w:sz w:val="28"/>
          <w:szCs w:val="28"/>
          <w:cs/>
        </w:rPr>
        <w:t xml:space="preserve">กับสถาบันการเงินในประเทศแห่งหนึ่ง เป็นจำนวน </w:t>
      </w:r>
      <w:r w:rsidR="00A219A5">
        <w:rPr>
          <w:rFonts w:asciiTheme="majorBidi" w:hAnsiTheme="majorBidi" w:cstheme="majorBidi"/>
          <w:sz w:val="28"/>
          <w:szCs w:val="28"/>
        </w:rPr>
        <w:t>250</w:t>
      </w:r>
      <w:r w:rsidRPr="00A219A5">
        <w:rPr>
          <w:rFonts w:asciiTheme="majorBidi" w:hAnsiTheme="majorBidi" w:cstheme="majorBidi"/>
          <w:sz w:val="28"/>
          <w:szCs w:val="28"/>
        </w:rPr>
        <w:t xml:space="preserve"> </w:t>
      </w:r>
      <w:r w:rsidRPr="00A219A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proofErr w:type="spellStart"/>
      <w:r w:rsidRPr="00A219A5">
        <w:rPr>
          <w:rFonts w:asciiTheme="majorBidi" w:hAnsiTheme="majorBidi" w:cs="Angsana New"/>
          <w:sz w:val="28"/>
          <w:szCs w:val="28"/>
        </w:rPr>
        <w:t>เงินกู้ยืมดังกล่าวมีอัตราดอกเบี้ยคงที่ร้อยละ</w:t>
      </w:r>
      <w:proofErr w:type="spellEnd"/>
      <w:r w:rsidR="0086774D">
        <w:rPr>
          <w:rFonts w:asciiTheme="majorBidi" w:hAnsiTheme="majorBidi" w:cs="Angsana New"/>
          <w:sz w:val="28"/>
          <w:szCs w:val="28"/>
        </w:rPr>
        <w:t xml:space="preserve"> 3.50</w:t>
      </w:r>
      <w:r w:rsidRPr="00A219A5">
        <w:rPr>
          <w:rFonts w:asciiTheme="majorBidi" w:hAnsiTheme="majorBidi" w:cs="Angsana New"/>
          <w:sz w:val="28"/>
          <w:szCs w:val="28"/>
        </w:rPr>
        <w:t xml:space="preserve"> </w:t>
      </w:r>
      <w:proofErr w:type="spellStart"/>
      <w:r w:rsidRPr="00A219A5">
        <w:rPr>
          <w:rFonts w:asciiTheme="majorBidi" w:hAnsiTheme="majorBidi" w:cs="Angsana New"/>
          <w:sz w:val="28"/>
          <w:szCs w:val="28"/>
        </w:rPr>
        <w:t>ต่อปี</w:t>
      </w:r>
      <w:proofErr w:type="spellEnd"/>
      <w:r w:rsidRPr="00A219A5">
        <w:rPr>
          <w:rFonts w:asciiTheme="majorBidi" w:hAnsiTheme="majorBidi" w:cs="Angsana New"/>
          <w:sz w:val="28"/>
          <w:szCs w:val="28"/>
        </w:rPr>
        <w:t xml:space="preserve"> </w:t>
      </w:r>
      <w:proofErr w:type="spellStart"/>
      <w:r w:rsidRPr="00A219A5">
        <w:rPr>
          <w:rFonts w:asciiTheme="majorBidi" w:hAnsiTheme="majorBidi" w:cs="Angsana New"/>
          <w:sz w:val="28"/>
          <w:szCs w:val="28"/>
        </w:rPr>
        <w:t>และมีการกำหนดชำระคืนภายใน</w:t>
      </w:r>
      <w:proofErr w:type="spellEnd"/>
      <w:r w:rsidR="0086774D">
        <w:rPr>
          <w:rFonts w:asciiTheme="majorBidi" w:hAnsiTheme="majorBidi" w:cs="Angsana New"/>
          <w:sz w:val="28"/>
          <w:szCs w:val="28"/>
        </w:rPr>
        <w:t xml:space="preserve"> 1</w:t>
      </w:r>
      <w:r w:rsidR="00A811EF">
        <w:rPr>
          <w:rFonts w:asciiTheme="majorBidi" w:hAnsiTheme="majorBidi" w:cs="Angsana New"/>
          <w:sz w:val="28"/>
          <w:szCs w:val="28"/>
        </w:rPr>
        <w:t xml:space="preserve"> </w:t>
      </w:r>
      <w:r w:rsidR="0086774D">
        <w:rPr>
          <w:rFonts w:asciiTheme="majorBidi" w:hAnsiTheme="majorBidi" w:cs="Angsana New"/>
          <w:sz w:val="28"/>
          <w:szCs w:val="28"/>
        </w:rPr>
        <w:t>-</w:t>
      </w:r>
      <w:r w:rsidR="00A811EF">
        <w:rPr>
          <w:rFonts w:asciiTheme="majorBidi" w:hAnsiTheme="majorBidi" w:cs="Angsana New"/>
          <w:sz w:val="28"/>
          <w:szCs w:val="28"/>
        </w:rPr>
        <w:t xml:space="preserve"> </w:t>
      </w:r>
      <w:r w:rsidR="0086774D">
        <w:rPr>
          <w:rFonts w:asciiTheme="majorBidi" w:hAnsiTheme="majorBidi" w:cs="Angsana New"/>
          <w:sz w:val="28"/>
          <w:szCs w:val="28"/>
        </w:rPr>
        <w:t>3</w:t>
      </w:r>
      <w:r w:rsidR="00A811EF">
        <w:rPr>
          <w:rFonts w:asciiTheme="majorBidi" w:hAnsiTheme="majorBidi" w:cs="Angsana New"/>
          <w:sz w:val="28"/>
          <w:szCs w:val="28"/>
        </w:rPr>
        <w:t xml:space="preserve"> </w:t>
      </w:r>
      <w:proofErr w:type="spellStart"/>
      <w:r w:rsidRPr="00A219A5">
        <w:rPr>
          <w:rFonts w:asciiTheme="majorBidi" w:hAnsiTheme="majorBidi" w:cs="Angsana New"/>
          <w:sz w:val="28"/>
          <w:szCs w:val="28"/>
        </w:rPr>
        <w:t>เดือน</w:t>
      </w:r>
      <w:proofErr w:type="spellEnd"/>
    </w:p>
    <w:p w14:paraId="66378925" w14:textId="77777777" w:rsidR="002B56ED" w:rsidRDefault="002B56ED" w:rsidP="002B5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="Angsana New"/>
          <w:sz w:val="28"/>
          <w:szCs w:val="28"/>
        </w:rPr>
      </w:pPr>
    </w:p>
    <w:p w14:paraId="7B952F72" w14:textId="236958C9" w:rsidR="002B56ED" w:rsidRPr="00A219A5" w:rsidRDefault="002B56ED" w:rsidP="002B5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color w:val="FF0000"/>
          <w:sz w:val="28"/>
          <w:szCs w:val="28"/>
          <w:cs/>
        </w:rPr>
      </w:pPr>
      <w:r w:rsidRPr="00A219A5">
        <w:rPr>
          <w:rFonts w:asciiTheme="majorBidi" w:hAnsiTheme="majorBidi" w:cs="Angsana New" w:hint="cs"/>
          <w:sz w:val="28"/>
          <w:szCs w:val="28"/>
          <w:cs/>
        </w:rPr>
        <w:t>ในระหว่างงวดหกเดือนสิ้นสุดวันที่</w:t>
      </w:r>
      <w:r w:rsidRPr="00A219A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219A5">
        <w:rPr>
          <w:rFonts w:asciiTheme="majorBidi" w:hAnsiTheme="majorBidi" w:cs="Angsana New"/>
          <w:sz w:val="28"/>
          <w:szCs w:val="28"/>
        </w:rPr>
        <w:t xml:space="preserve">30 </w:t>
      </w:r>
      <w:r w:rsidRPr="00A219A5">
        <w:rPr>
          <w:rFonts w:asciiTheme="majorBidi" w:hAnsiTheme="majorBidi" w:cs="Angsana New" w:hint="cs"/>
          <w:sz w:val="28"/>
          <w:szCs w:val="28"/>
          <w:cs/>
        </w:rPr>
        <w:t xml:space="preserve">มิถุนายน </w:t>
      </w:r>
      <w:r w:rsidRPr="00A219A5">
        <w:rPr>
          <w:rFonts w:asciiTheme="majorBidi" w:hAnsiTheme="majorBidi" w:cstheme="majorBidi"/>
          <w:sz w:val="28"/>
          <w:szCs w:val="28"/>
        </w:rPr>
        <w:t>2567</w:t>
      </w:r>
      <w:r w:rsidRPr="00A219A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219A5">
        <w:rPr>
          <w:rFonts w:ascii="Angsana New" w:hAnsi="Angsana New" w:cs="Angsana New" w:hint="cs"/>
          <w:sz w:val="28"/>
          <w:szCs w:val="28"/>
          <w:cs/>
        </w:rPr>
        <w:t>บริษัทได้ทำสัญญาเงินกู้ยืมระยะสั้นที่มีหลักประกันกับสถาบันการเงินในประเทศแห่งหนึ่ง</w:t>
      </w:r>
      <w:r w:rsidR="00A219A5">
        <w:rPr>
          <w:rFonts w:asciiTheme="majorBidi" w:hAnsiTheme="majorBidi"/>
          <w:sz w:val="28"/>
          <w:szCs w:val="28"/>
        </w:rPr>
        <w:t xml:space="preserve"> </w:t>
      </w:r>
      <w:r w:rsidRPr="00A219A5">
        <w:rPr>
          <w:rFonts w:ascii="Angsana New" w:hAnsi="Angsana New" w:cs="Angsana New" w:hint="cs"/>
          <w:sz w:val="28"/>
          <w:szCs w:val="28"/>
          <w:cs/>
        </w:rPr>
        <w:t>โดยมีวงเงิน</w:t>
      </w:r>
      <w:r w:rsidRPr="00A219A5">
        <w:rPr>
          <w:rFonts w:asciiTheme="majorBidi" w:hAnsiTheme="majorBidi"/>
          <w:sz w:val="28"/>
          <w:szCs w:val="28"/>
          <w:cs/>
        </w:rPr>
        <w:t xml:space="preserve"> </w:t>
      </w:r>
      <w:r w:rsidR="00A219A5">
        <w:rPr>
          <w:rFonts w:asciiTheme="majorBidi" w:hAnsiTheme="majorBidi" w:cs="Angsana New"/>
          <w:sz w:val="28"/>
          <w:szCs w:val="28"/>
        </w:rPr>
        <w:t>900</w:t>
      </w:r>
      <w:r w:rsidRPr="00A219A5">
        <w:rPr>
          <w:rFonts w:asciiTheme="majorBidi" w:hAnsiTheme="majorBidi" w:cs="Angsana New"/>
          <w:sz w:val="28"/>
          <w:szCs w:val="28"/>
        </w:rPr>
        <w:t xml:space="preserve"> </w:t>
      </w:r>
      <w:r w:rsidRPr="00A219A5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A219A5">
        <w:rPr>
          <w:rFonts w:asciiTheme="majorBidi" w:hAnsiTheme="majorBidi"/>
          <w:sz w:val="28"/>
          <w:szCs w:val="28"/>
        </w:rPr>
        <w:t xml:space="preserve"> </w:t>
      </w:r>
      <w:r w:rsidRPr="00A219A5">
        <w:rPr>
          <w:rFonts w:ascii="Angsana New" w:hAnsi="Angsana New" w:cs="Angsana New" w:hint="cs"/>
          <w:sz w:val="28"/>
          <w:szCs w:val="28"/>
          <w:cs/>
        </w:rPr>
        <w:t xml:space="preserve">เงินกู้ยืมดังกล่าวมีอัตราดอกเบี้ย </w:t>
      </w:r>
      <w:r w:rsidRPr="00A219A5">
        <w:rPr>
          <w:rFonts w:asciiTheme="majorBidi" w:hAnsiTheme="majorBidi" w:cs="Angsana New"/>
          <w:sz w:val="28"/>
          <w:szCs w:val="28"/>
        </w:rPr>
        <w:t xml:space="preserve">MLR </w:t>
      </w:r>
      <w:r w:rsidRPr="00A219A5">
        <w:rPr>
          <w:rFonts w:ascii="Angsana New" w:hAnsi="Angsana New" w:cs="Angsana New" w:hint="cs"/>
          <w:sz w:val="28"/>
          <w:szCs w:val="28"/>
          <w:cs/>
        </w:rPr>
        <w:t>ลบร้อยละ</w:t>
      </w:r>
      <w:r w:rsidR="00A219A5">
        <w:rPr>
          <w:rFonts w:asciiTheme="majorBidi" w:hAnsiTheme="majorBidi"/>
          <w:sz w:val="28"/>
          <w:szCs w:val="28"/>
        </w:rPr>
        <w:t xml:space="preserve"> </w:t>
      </w:r>
      <w:r w:rsidR="00A219A5">
        <w:rPr>
          <w:rFonts w:asciiTheme="majorBidi" w:hAnsiTheme="majorBidi" w:cstheme="minorBidi"/>
          <w:sz w:val="28"/>
          <w:szCs w:val="28"/>
        </w:rPr>
        <w:t>4</w:t>
      </w:r>
      <w:r w:rsidRPr="00A219A5">
        <w:rPr>
          <w:rFonts w:asciiTheme="majorBidi" w:hAnsiTheme="majorBidi" w:cs="Angsana New"/>
          <w:sz w:val="28"/>
          <w:szCs w:val="28"/>
        </w:rPr>
        <w:t xml:space="preserve">.75 </w:t>
      </w:r>
      <w:r w:rsidRPr="00A219A5">
        <w:rPr>
          <w:rFonts w:ascii="Angsana New" w:hAnsi="Angsana New" w:cs="Angsana New" w:hint="cs"/>
          <w:sz w:val="28"/>
          <w:szCs w:val="28"/>
          <w:cs/>
        </w:rPr>
        <w:t>ต่อปี</w:t>
      </w:r>
      <w:r w:rsidR="00A219A5">
        <w:rPr>
          <w:rFonts w:asciiTheme="majorBidi" w:hAnsiTheme="majorBidi"/>
          <w:sz w:val="28"/>
          <w:szCs w:val="28"/>
        </w:rPr>
        <w:t xml:space="preserve"> </w:t>
      </w:r>
      <w:r w:rsidRPr="00A219A5">
        <w:rPr>
          <w:rFonts w:ascii="Angsana New" w:hAnsi="Angsana New" w:cs="Angsana New" w:hint="cs"/>
          <w:sz w:val="28"/>
          <w:szCs w:val="28"/>
          <w:cs/>
        </w:rPr>
        <w:t>และมีกำหนดชำระคืนภายใน</w:t>
      </w:r>
      <w:r w:rsidR="00A219A5">
        <w:rPr>
          <w:rFonts w:asciiTheme="majorBidi" w:hAnsiTheme="majorBidi"/>
          <w:sz w:val="28"/>
          <w:szCs w:val="28"/>
        </w:rPr>
        <w:t xml:space="preserve"> </w:t>
      </w:r>
      <w:r w:rsidR="00A219A5">
        <w:rPr>
          <w:rFonts w:asciiTheme="majorBidi" w:hAnsiTheme="majorBidi" w:cs="Angsana New"/>
          <w:sz w:val="28"/>
          <w:szCs w:val="28"/>
        </w:rPr>
        <w:t>6</w:t>
      </w:r>
      <w:r w:rsidRPr="00A219A5">
        <w:rPr>
          <w:rFonts w:asciiTheme="majorBidi" w:hAnsiTheme="majorBidi" w:cs="Angsana New"/>
          <w:sz w:val="28"/>
          <w:szCs w:val="28"/>
        </w:rPr>
        <w:t xml:space="preserve"> - 12 </w:t>
      </w:r>
      <w:r w:rsidRPr="00A219A5">
        <w:rPr>
          <w:rFonts w:ascii="Angsana New" w:hAnsi="Angsana New" w:cs="Angsana New" w:hint="cs"/>
          <w:sz w:val="28"/>
          <w:szCs w:val="28"/>
          <w:cs/>
        </w:rPr>
        <w:t xml:space="preserve">เดือน บริษัทมีการเบิกใช้เงินกู้ดังกล่าวเป็นจำนวน </w:t>
      </w:r>
      <w:r w:rsidRPr="00A219A5">
        <w:rPr>
          <w:rFonts w:ascii="Angsana New" w:hAnsi="Angsana New" w:cs="Angsana New"/>
          <w:sz w:val="28"/>
          <w:szCs w:val="28"/>
        </w:rPr>
        <w:t>864.91</w:t>
      </w:r>
      <w:r w:rsidRPr="00A219A5">
        <w:rPr>
          <w:rFonts w:ascii="Angsana New" w:hAnsi="Angsana New" w:cs="Angsana New" w:hint="cs"/>
          <w:sz w:val="28"/>
          <w:szCs w:val="28"/>
          <w:cs/>
        </w:rPr>
        <w:t xml:space="preserve"> ล้านบาท</w:t>
      </w:r>
      <w:r w:rsidR="00CD29C3">
        <w:rPr>
          <w:rFonts w:ascii="Angsana New" w:hAnsi="Angsana New" w:cs="Angsana New" w:hint="cs"/>
          <w:sz w:val="28"/>
          <w:szCs w:val="28"/>
          <w:cs/>
        </w:rPr>
        <w:t xml:space="preserve"> ทั้งนี้</w:t>
      </w:r>
      <w:r w:rsidR="000F44B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D29C3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0F44B8">
        <w:rPr>
          <w:rFonts w:ascii="Angsana New" w:hAnsi="Angsana New" w:cs="Angsana New"/>
          <w:sz w:val="28"/>
          <w:szCs w:val="28"/>
          <w:cs/>
        </w:rPr>
        <w:br/>
      </w:r>
      <w:r w:rsidR="00CD29C3">
        <w:rPr>
          <w:rFonts w:ascii="Angsana New" w:hAnsi="Angsana New" w:cs="Angsana New" w:hint="cs"/>
          <w:sz w:val="28"/>
          <w:szCs w:val="28"/>
          <w:cs/>
        </w:rPr>
        <w:t>ได้วางหลักประกันกับสถาบันการเงินดังกล่าว</w:t>
      </w:r>
      <w:r w:rsidR="000F44B8">
        <w:rPr>
          <w:rFonts w:ascii="Angsana New" w:hAnsi="Angsana New" w:cs="Angsana New" w:hint="cs"/>
          <w:sz w:val="28"/>
          <w:szCs w:val="28"/>
          <w:cs/>
        </w:rPr>
        <w:t>เสร็จสิ้นแล้ว</w:t>
      </w:r>
    </w:p>
    <w:p w14:paraId="147BA365" w14:textId="7CC4ED99" w:rsidR="009C17D1" w:rsidRDefault="009C17D1" w:rsidP="00A21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C17D1">
        <w:rPr>
          <w:rFonts w:asciiTheme="majorBidi" w:hAnsiTheme="majorBidi" w:cstheme="majorBidi" w:hint="cs"/>
          <w:sz w:val="28"/>
          <w:szCs w:val="28"/>
          <w:cs/>
        </w:rPr>
        <w:lastRenderedPageBreak/>
        <w:t>ในระหว่างงวดหกเดือนสิ้นสุดวันที่</w:t>
      </w:r>
      <w:r w:rsidRPr="009C17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C750A">
        <w:rPr>
          <w:rFonts w:asciiTheme="majorBidi" w:hAnsiTheme="majorBidi" w:cstheme="majorBidi"/>
          <w:sz w:val="28"/>
          <w:szCs w:val="28"/>
        </w:rPr>
        <w:t>30</w:t>
      </w:r>
      <w:r w:rsidRPr="009C17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C17D1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9C17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C750A">
        <w:rPr>
          <w:rFonts w:asciiTheme="majorBidi" w:hAnsiTheme="majorBidi" w:cstheme="majorBidi"/>
          <w:sz w:val="28"/>
          <w:szCs w:val="28"/>
        </w:rPr>
        <w:t>2567</w:t>
      </w:r>
      <w:r w:rsidRPr="009C17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C17D1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ได้ทำสัญญาเงินกู้ยืมระยะสั้นที่ไม่มีหลักประกันกับสถาบันการเงินในประเทศแห่งหนึ่ง</w:t>
      </w:r>
      <w:r w:rsidRPr="009C17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C17D1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Pr="009C17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C17D1">
        <w:rPr>
          <w:rFonts w:asciiTheme="majorBidi" w:hAnsiTheme="majorBidi" w:cstheme="majorBidi"/>
          <w:sz w:val="28"/>
          <w:szCs w:val="28"/>
        </w:rPr>
        <w:t xml:space="preserve">10 </w:t>
      </w:r>
      <w:r w:rsidRPr="009C17D1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9C17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C17D1">
        <w:rPr>
          <w:rFonts w:asciiTheme="majorBidi" w:hAnsiTheme="majorBidi" w:cstheme="majorBidi" w:hint="cs"/>
          <w:sz w:val="28"/>
          <w:szCs w:val="28"/>
          <w:cs/>
        </w:rPr>
        <w:t>เงินกู้ยืมดังกล่าวมีอัตราดอกเบี้ยร้อยละ</w:t>
      </w:r>
      <w:r w:rsidRPr="009C17D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C17D1">
        <w:rPr>
          <w:rFonts w:asciiTheme="majorBidi" w:hAnsiTheme="majorBidi" w:cstheme="majorBidi"/>
          <w:sz w:val="28"/>
          <w:szCs w:val="28"/>
        </w:rPr>
        <w:t xml:space="preserve">4.65 </w:t>
      </w:r>
      <w:r w:rsidRPr="009C17D1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9C17D1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9C17D1">
        <w:rPr>
          <w:rFonts w:asciiTheme="majorBidi" w:hAnsiTheme="majorBidi" w:cstheme="majorBidi" w:hint="cs"/>
          <w:sz w:val="28"/>
          <w:szCs w:val="28"/>
          <w:cs/>
        </w:rPr>
        <w:t>และมีกำหนดชำระคืนภายใน</w:t>
      </w:r>
      <w:r w:rsidRPr="002A20C7">
        <w:rPr>
          <w:rFonts w:asciiTheme="majorBidi" w:hAnsiTheme="majorBidi" w:cstheme="majorBidi" w:hint="cs"/>
          <w:sz w:val="28"/>
          <w:szCs w:val="28"/>
          <w:cs/>
        </w:rPr>
        <w:t>เดือนสิงหาคม</w:t>
      </w:r>
      <w:r w:rsidRPr="002A20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A20C7">
        <w:rPr>
          <w:rFonts w:asciiTheme="majorBidi" w:hAnsiTheme="majorBidi" w:cstheme="majorBidi"/>
          <w:sz w:val="28"/>
          <w:szCs w:val="28"/>
        </w:rPr>
        <w:t>2567</w:t>
      </w:r>
    </w:p>
    <w:p w14:paraId="1015F405" w14:textId="77777777" w:rsidR="009C17D1" w:rsidRDefault="009C17D1" w:rsidP="00A21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39F9B9A" w14:textId="7A4A6E6F" w:rsidR="00A219A5" w:rsidRDefault="00A219A5" w:rsidP="00A21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95BE0">
        <w:rPr>
          <w:rFonts w:asciiTheme="majorBidi" w:hAnsiTheme="majorBidi" w:cstheme="majorBidi"/>
          <w:sz w:val="28"/>
          <w:szCs w:val="28"/>
          <w:cs/>
        </w:rPr>
        <w:t xml:space="preserve">ในระหว่างงวดหกเดือนสิ้นสุดวันที่ </w:t>
      </w:r>
      <w:r>
        <w:rPr>
          <w:rFonts w:asciiTheme="majorBidi" w:hAnsiTheme="majorBidi" w:cstheme="majorBidi"/>
          <w:sz w:val="28"/>
          <w:szCs w:val="28"/>
        </w:rPr>
        <w:t>30</w:t>
      </w:r>
      <w:r w:rsidRPr="00A95BE0">
        <w:rPr>
          <w:rFonts w:asciiTheme="majorBidi" w:hAnsiTheme="majorBidi" w:cstheme="majorBidi"/>
          <w:sz w:val="28"/>
          <w:szCs w:val="28"/>
        </w:rPr>
        <w:t xml:space="preserve"> 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A95BE0">
        <w:rPr>
          <w:rFonts w:asciiTheme="majorBidi" w:hAnsiTheme="majorBidi" w:cstheme="majorBidi"/>
          <w:sz w:val="28"/>
          <w:szCs w:val="28"/>
        </w:rPr>
        <w:t>2567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บริษัทย่อยแห่งหนึ่งได้ทำสัญญาเงินกู้ยืมระยะสั้นที่ไม่มีหลักประกันกับสถาบันการเงิน</w:t>
      </w:r>
      <w:r w:rsidR="00583AEE">
        <w:rPr>
          <w:rFonts w:asciiTheme="majorBidi" w:hAnsiTheme="majorBidi" w:cstheme="majorBidi" w:hint="cs"/>
          <w:sz w:val="28"/>
          <w:szCs w:val="28"/>
          <w:cs/>
        </w:rPr>
        <w:t>ต่างประเทศ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แห่งหนึ่ง เป็นจำนวน </w:t>
      </w:r>
      <w:r w:rsidR="008A1F68">
        <w:rPr>
          <w:rFonts w:asciiTheme="majorBidi" w:hAnsiTheme="majorBidi" w:cstheme="majorBidi"/>
          <w:sz w:val="28"/>
          <w:szCs w:val="28"/>
        </w:rPr>
        <w:t>6.58</w:t>
      </w:r>
      <w:r w:rsidRPr="00A95BE0">
        <w:rPr>
          <w:rFonts w:asciiTheme="majorBidi" w:hAnsiTheme="majorBidi" w:cstheme="majorBidi"/>
          <w:sz w:val="28"/>
          <w:szCs w:val="28"/>
        </w:rPr>
        <w:t xml:space="preserve"> 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ล้านดอลลาร์ไต้หวัน หรือเทียบเท่ากับ </w:t>
      </w:r>
      <w:r w:rsidR="008A1F68">
        <w:rPr>
          <w:rFonts w:asciiTheme="majorBidi" w:hAnsiTheme="majorBidi" w:cstheme="majorBidi"/>
          <w:sz w:val="28"/>
          <w:szCs w:val="28"/>
        </w:rPr>
        <w:t>7.45</w:t>
      </w:r>
      <w:r w:rsidRPr="00A95BE0">
        <w:rPr>
          <w:rFonts w:asciiTheme="majorBidi" w:hAnsiTheme="majorBidi" w:cstheme="majorBidi"/>
          <w:sz w:val="28"/>
          <w:szCs w:val="28"/>
        </w:rPr>
        <w:t xml:space="preserve"> 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ล้านบาท เงินกู้ยืมดังกล่าวมีอัตราดอกเบี้ยร้อยละ </w:t>
      </w:r>
      <w:r w:rsidRPr="00A95BE0">
        <w:rPr>
          <w:rFonts w:asciiTheme="majorBidi" w:hAnsiTheme="majorBidi" w:cstheme="majorBidi"/>
          <w:sz w:val="28"/>
          <w:szCs w:val="28"/>
        </w:rPr>
        <w:t xml:space="preserve">2.62 </w:t>
      </w:r>
      <w:r w:rsidRPr="00A95BE0">
        <w:rPr>
          <w:rFonts w:asciiTheme="majorBidi" w:hAnsiTheme="majorBidi" w:cstheme="majorBidi"/>
          <w:sz w:val="28"/>
          <w:szCs w:val="28"/>
          <w:cs/>
        </w:rPr>
        <w:t>ต่อปี</w:t>
      </w:r>
      <w:r w:rsidRPr="00A95BE0">
        <w:rPr>
          <w:rFonts w:asciiTheme="majorBidi" w:hAnsiTheme="majorBidi" w:cstheme="majorBidi"/>
          <w:sz w:val="28"/>
          <w:szCs w:val="28"/>
        </w:rPr>
        <w:t xml:space="preserve"> 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และมีกำหนดชำระคืนภายในเดือนพฤษภาคม </w:t>
      </w:r>
      <w:r w:rsidRPr="00A95BE0">
        <w:rPr>
          <w:rFonts w:asciiTheme="majorBidi" w:hAnsiTheme="majorBidi" w:cstheme="majorBidi"/>
          <w:sz w:val="28"/>
          <w:szCs w:val="28"/>
        </w:rPr>
        <w:t>2568</w:t>
      </w:r>
    </w:p>
    <w:p w14:paraId="47DEC953" w14:textId="77777777" w:rsidR="00A219A5" w:rsidRPr="0087422A" w:rsidRDefault="00A219A5" w:rsidP="0087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3477956" w14:textId="4749C91B" w:rsidR="008E1B54" w:rsidRPr="0087422A" w:rsidRDefault="008E1B54" w:rsidP="009A4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7422A">
        <w:rPr>
          <w:rFonts w:asciiTheme="majorBidi" w:hAnsiTheme="majorBidi" w:cstheme="majorBidi"/>
          <w:sz w:val="28"/>
          <w:szCs w:val="28"/>
          <w:cs/>
        </w:rPr>
        <w:t xml:space="preserve">จากหมายเหตุข้อ </w:t>
      </w:r>
      <w:r w:rsidRPr="0087422A">
        <w:rPr>
          <w:rFonts w:asciiTheme="majorBidi" w:hAnsiTheme="majorBidi" w:cstheme="majorBidi"/>
          <w:sz w:val="28"/>
          <w:szCs w:val="28"/>
        </w:rPr>
        <w:t>2(</w:t>
      </w:r>
      <w:r w:rsidRPr="0087422A">
        <w:rPr>
          <w:rFonts w:asciiTheme="majorBidi" w:hAnsiTheme="majorBidi" w:cstheme="majorBidi"/>
          <w:sz w:val="28"/>
          <w:szCs w:val="28"/>
          <w:cs/>
        </w:rPr>
        <w:t xml:space="preserve">ข) ณ วันที่ </w:t>
      </w:r>
      <w:r w:rsidRPr="0087422A">
        <w:rPr>
          <w:rFonts w:asciiTheme="majorBidi" w:hAnsiTheme="majorBidi" w:cstheme="majorBidi"/>
          <w:sz w:val="28"/>
          <w:szCs w:val="28"/>
        </w:rPr>
        <w:t xml:space="preserve">30 </w:t>
      </w:r>
      <w:r w:rsidRPr="0087422A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87422A">
        <w:rPr>
          <w:rFonts w:asciiTheme="majorBidi" w:hAnsiTheme="majorBidi" w:cstheme="majorBidi"/>
          <w:sz w:val="28"/>
          <w:szCs w:val="28"/>
        </w:rPr>
        <w:t xml:space="preserve">2567 SCG Inter VN </w:t>
      </w:r>
      <w:r w:rsidRPr="0087422A">
        <w:rPr>
          <w:rFonts w:asciiTheme="majorBidi" w:hAnsiTheme="majorBidi" w:cstheme="majorBidi"/>
          <w:sz w:val="28"/>
          <w:szCs w:val="28"/>
          <w:cs/>
        </w:rPr>
        <w:t xml:space="preserve">มีสัญญาเงินกู้ยืมระยะสั้นที่ไม่มีหลักประกันกับสถาบันการเงินต่างประเทศแห่งหนึ่ง </w:t>
      </w:r>
      <w:proofErr w:type="spellStart"/>
      <w:r w:rsidRPr="0087422A">
        <w:rPr>
          <w:rFonts w:asciiTheme="majorBidi" w:hAnsiTheme="majorBidi" w:cstheme="majorBidi"/>
          <w:sz w:val="28"/>
          <w:szCs w:val="28"/>
        </w:rPr>
        <w:t>เป็นจำนวน</w:t>
      </w:r>
      <w:proofErr w:type="spellEnd"/>
      <w:r w:rsidR="001F44C4" w:rsidRPr="0087422A">
        <w:rPr>
          <w:rFonts w:asciiTheme="majorBidi" w:hAnsiTheme="majorBidi" w:cstheme="majorBidi"/>
          <w:sz w:val="28"/>
          <w:szCs w:val="28"/>
        </w:rPr>
        <w:t xml:space="preserve"> </w:t>
      </w:r>
      <w:r w:rsidR="00E57488">
        <w:rPr>
          <w:rFonts w:asciiTheme="majorBidi" w:hAnsiTheme="majorBidi" w:cstheme="majorBidi"/>
          <w:sz w:val="28"/>
          <w:szCs w:val="28"/>
        </w:rPr>
        <w:t>3</w:t>
      </w:r>
      <w:r w:rsidR="00E57488">
        <w:rPr>
          <w:rFonts w:asciiTheme="majorBidi" w:hAnsiTheme="majorBidi" w:cstheme="majorBidi" w:hint="cs"/>
          <w:sz w:val="28"/>
          <w:szCs w:val="28"/>
          <w:cs/>
        </w:rPr>
        <w:t xml:space="preserve"> สัญญา รวมเป็นจำนวน </w:t>
      </w:r>
      <w:r w:rsidR="00E57488">
        <w:rPr>
          <w:rFonts w:asciiTheme="majorBidi" w:hAnsiTheme="majorBidi" w:cstheme="majorBidi"/>
          <w:sz w:val="28"/>
          <w:szCs w:val="28"/>
        </w:rPr>
        <w:t xml:space="preserve">38,398 </w:t>
      </w:r>
      <w:r w:rsidR="00E57488">
        <w:rPr>
          <w:rFonts w:asciiTheme="majorBidi" w:hAnsiTheme="majorBidi" w:cstheme="majorBidi" w:hint="cs"/>
          <w:sz w:val="28"/>
          <w:szCs w:val="28"/>
          <w:cs/>
        </w:rPr>
        <w:t xml:space="preserve">ล้านดองเวียดนาม หรือเทียบเท่ากับ </w:t>
      </w:r>
      <w:r w:rsidR="00E57488">
        <w:rPr>
          <w:rFonts w:asciiTheme="majorBidi" w:hAnsiTheme="majorBidi" w:cstheme="majorBidi"/>
          <w:sz w:val="28"/>
          <w:szCs w:val="28"/>
        </w:rPr>
        <w:t xml:space="preserve">53.76 </w:t>
      </w:r>
      <w:r w:rsidR="00E5748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9A4AD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7422A">
        <w:rPr>
          <w:rFonts w:asciiTheme="majorBidi" w:hAnsiTheme="majorBidi" w:cstheme="majorBidi"/>
          <w:sz w:val="28"/>
          <w:szCs w:val="28"/>
          <w:cs/>
        </w:rPr>
        <w:t>เงินกู้ยืมดังกล่าวมี</w:t>
      </w:r>
      <w:r w:rsidRPr="0087422A">
        <w:rPr>
          <w:rFonts w:asciiTheme="majorBidi" w:hAnsiTheme="majorBidi" w:cstheme="majorBidi" w:hint="cs"/>
          <w:sz w:val="28"/>
          <w:szCs w:val="28"/>
          <w:cs/>
        </w:rPr>
        <w:t>อั</w:t>
      </w:r>
      <w:proofErr w:type="spellStart"/>
      <w:r w:rsidRPr="0087422A">
        <w:rPr>
          <w:rFonts w:asciiTheme="majorBidi" w:hAnsiTheme="majorBidi" w:cstheme="majorBidi"/>
          <w:sz w:val="28"/>
          <w:szCs w:val="28"/>
        </w:rPr>
        <w:t>ตราดอกเบี้ยร้อย</w:t>
      </w:r>
      <w:proofErr w:type="spellEnd"/>
      <w:r w:rsidRPr="0087422A">
        <w:rPr>
          <w:rFonts w:asciiTheme="majorBidi" w:hAnsiTheme="majorBidi" w:cstheme="majorBidi"/>
          <w:sz w:val="28"/>
          <w:szCs w:val="28"/>
          <w:cs/>
        </w:rPr>
        <w:t>ล</w:t>
      </w:r>
      <w:r w:rsidR="009A4ADA">
        <w:rPr>
          <w:rFonts w:asciiTheme="majorBidi" w:hAnsiTheme="majorBidi" w:cstheme="majorBidi" w:hint="cs"/>
          <w:sz w:val="28"/>
          <w:szCs w:val="28"/>
          <w:cs/>
        </w:rPr>
        <w:t xml:space="preserve">ะ </w:t>
      </w:r>
      <w:r w:rsidR="009A4ADA">
        <w:rPr>
          <w:rFonts w:asciiTheme="majorBidi" w:hAnsiTheme="majorBidi" w:cstheme="majorBidi"/>
          <w:sz w:val="28"/>
          <w:szCs w:val="28"/>
        </w:rPr>
        <w:t xml:space="preserve">3.15 - </w:t>
      </w:r>
      <w:r w:rsidR="0087422A" w:rsidRPr="0087422A">
        <w:rPr>
          <w:rFonts w:asciiTheme="majorBidi" w:hAnsiTheme="majorBidi" w:cstheme="majorBidi"/>
          <w:sz w:val="28"/>
          <w:szCs w:val="28"/>
        </w:rPr>
        <w:t xml:space="preserve"> 3.25</w:t>
      </w:r>
      <w:r w:rsidRPr="0087422A">
        <w:rPr>
          <w:rFonts w:asciiTheme="majorBidi" w:hAnsiTheme="majorBidi" w:cstheme="majorBidi"/>
          <w:sz w:val="28"/>
          <w:szCs w:val="28"/>
        </w:rPr>
        <w:t xml:space="preserve"> </w:t>
      </w:r>
      <w:r w:rsidRPr="0087422A">
        <w:rPr>
          <w:rFonts w:asciiTheme="majorBidi" w:hAnsiTheme="majorBidi" w:cstheme="majorBidi"/>
          <w:sz w:val="28"/>
          <w:szCs w:val="28"/>
          <w:cs/>
        </w:rPr>
        <w:t>ต่อปี</w:t>
      </w:r>
      <w:r w:rsidRPr="0087422A">
        <w:rPr>
          <w:rFonts w:asciiTheme="majorBidi" w:hAnsiTheme="majorBidi" w:cstheme="majorBidi"/>
          <w:sz w:val="28"/>
          <w:szCs w:val="28"/>
        </w:rPr>
        <w:t xml:space="preserve"> </w:t>
      </w:r>
      <w:r w:rsidRPr="0087422A">
        <w:rPr>
          <w:rFonts w:asciiTheme="majorBidi" w:hAnsiTheme="majorBidi" w:cstheme="majorBidi" w:hint="cs"/>
          <w:sz w:val="28"/>
          <w:szCs w:val="28"/>
          <w:cs/>
        </w:rPr>
        <w:t>และ</w:t>
      </w:r>
      <w:proofErr w:type="spellStart"/>
      <w:r w:rsidRPr="0087422A">
        <w:rPr>
          <w:rFonts w:asciiTheme="majorBidi" w:hAnsiTheme="majorBidi" w:cstheme="majorBidi"/>
          <w:sz w:val="28"/>
          <w:szCs w:val="28"/>
        </w:rPr>
        <w:t>มีกำหนดชำระคืนภายในเดือนตุลาคม</w:t>
      </w:r>
      <w:proofErr w:type="spellEnd"/>
      <w:r w:rsidR="005C750A">
        <w:rPr>
          <w:rFonts w:asciiTheme="majorBidi" w:hAnsiTheme="majorBidi" w:cstheme="majorBidi"/>
          <w:sz w:val="28"/>
          <w:szCs w:val="28"/>
        </w:rPr>
        <w:t xml:space="preserve"> 2567</w:t>
      </w:r>
    </w:p>
    <w:p w14:paraId="21757898" w14:textId="77777777" w:rsidR="008E1B54" w:rsidRPr="0087422A" w:rsidRDefault="008E1B54" w:rsidP="0087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DBF41D4" w14:textId="48DE44CD" w:rsidR="002B56ED" w:rsidRDefault="002B56ED" w:rsidP="002B5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018C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เงินกู้ยืมระยะยาวจากสถาบันทางการเงิน</w:t>
      </w:r>
    </w:p>
    <w:p w14:paraId="5D4D5268" w14:textId="77777777" w:rsidR="002B56ED" w:rsidRPr="001018C6" w:rsidRDefault="002B56ED" w:rsidP="00BE7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7A5F4B4D" w14:textId="32C9FD1A" w:rsidR="002B56ED" w:rsidRPr="00A219A5" w:rsidRDefault="002B56ED" w:rsidP="002B5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A219A5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0D42C8" w:rsidRPr="00A219A5">
        <w:rPr>
          <w:rFonts w:asciiTheme="majorBidi" w:hAnsiTheme="majorBidi" w:cs="Angsana New" w:hint="cs"/>
          <w:sz w:val="28"/>
          <w:szCs w:val="28"/>
          <w:cs/>
        </w:rPr>
        <w:t>หกเดือนสิ้นสุดวันที่</w:t>
      </w:r>
      <w:r w:rsidR="000D42C8" w:rsidRPr="00A219A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D42C8" w:rsidRPr="00A219A5">
        <w:rPr>
          <w:rFonts w:asciiTheme="majorBidi" w:hAnsiTheme="majorBidi" w:cs="Angsana New"/>
          <w:sz w:val="28"/>
          <w:szCs w:val="28"/>
        </w:rPr>
        <w:t xml:space="preserve">30 </w:t>
      </w:r>
      <w:r w:rsidR="000D42C8" w:rsidRPr="00A219A5">
        <w:rPr>
          <w:rFonts w:asciiTheme="majorBidi" w:hAnsiTheme="majorBidi" w:cs="Angsana New" w:hint="cs"/>
          <w:sz w:val="28"/>
          <w:szCs w:val="28"/>
          <w:cs/>
        </w:rPr>
        <w:t xml:space="preserve">มิถุนายน </w:t>
      </w:r>
      <w:r w:rsidR="000D42C8" w:rsidRPr="00A219A5">
        <w:rPr>
          <w:rFonts w:asciiTheme="majorBidi" w:hAnsiTheme="majorBidi" w:cstheme="majorBidi"/>
          <w:sz w:val="28"/>
          <w:szCs w:val="28"/>
        </w:rPr>
        <w:t>2567</w:t>
      </w:r>
      <w:r w:rsidR="000D42C8" w:rsidRPr="00A219A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219A5">
        <w:rPr>
          <w:rFonts w:asciiTheme="majorBidi" w:hAnsiTheme="majorBidi" w:cs="Angsana New" w:hint="cs"/>
          <w:sz w:val="28"/>
          <w:szCs w:val="28"/>
          <w:cs/>
        </w:rPr>
        <w:t>บริษัทได้ทำสัญญาเงินกู้ยืมระยะยาวที่ไม่มีหลักประกันกับสถาบันการเงินในประเทศแห่งหนึ่ง</w:t>
      </w:r>
      <w:r w:rsidRPr="00A219A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219A5">
        <w:rPr>
          <w:rFonts w:asciiTheme="majorBidi" w:hAnsiTheme="majorBidi" w:cs="Angsana New" w:hint="cs"/>
          <w:sz w:val="28"/>
          <w:szCs w:val="28"/>
          <w:cs/>
        </w:rPr>
        <w:t>เป็นจำนวน</w:t>
      </w:r>
      <w:r w:rsidRPr="00A219A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219A5">
        <w:rPr>
          <w:rFonts w:asciiTheme="majorBidi" w:hAnsiTheme="majorBidi" w:cs="Angsana New"/>
          <w:sz w:val="28"/>
          <w:szCs w:val="28"/>
        </w:rPr>
        <w:t xml:space="preserve">2,350 </w:t>
      </w:r>
      <w:r w:rsidRPr="00A219A5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A219A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219A5">
        <w:rPr>
          <w:rFonts w:asciiTheme="majorBidi" w:hAnsiTheme="majorBidi" w:cs="Angsana New" w:hint="cs"/>
          <w:sz w:val="28"/>
          <w:szCs w:val="28"/>
          <w:cs/>
        </w:rPr>
        <w:t>เงินกู้ยืมดังกล่าวมีอัตราดอกเบี้ยปีแรกร้อยละ</w:t>
      </w:r>
      <w:r w:rsidRPr="00A219A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219A5">
        <w:rPr>
          <w:rFonts w:asciiTheme="majorBidi" w:hAnsiTheme="majorBidi" w:cs="Angsana New"/>
          <w:sz w:val="28"/>
          <w:szCs w:val="28"/>
        </w:rPr>
        <w:t>3</w:t>
      </w:r>
      <w:r w:rsidRPr="00A219A5">
        <w:rPr>
          <w:rFonts w:asciiTheme="majorBidi" w:hAnsiTheme="majorBidi" w:cs="Angsana New"/>
          <w:sz w:val="28"/>
          <w:szCs w:val="28"/>
          <w:cs/>
        </w:rPr>
        <w:t>.</w:t>
      </w:r>
      <w:r w:rsidRPr="00A219A5">
        <w:rPr>
          <w:rFonts w:asciiTheme="majorBidi" w:hAnsiTheme="majorBidi" w:cs="Angsana New"/>
          <w:sz w:val="28"/>
          <w:szCs w:val="28"/>
        </w:rPr>
        <w:t>93</w:t>
      </w:r>
      <w:r w:rsidRPr="00A219A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219A5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A219A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219A5">
        <w:rPr>
          <w:rFonts w:asciiTheme="majorBidi" w:hAnsiTheme="majorBidi" w:cs="Angsana New" w:hint="cs"/>
          <w:sz w:val="28"/>
          <w:szCs w:val="28"/>
          <w:cs/>
        </w:rPr>
        <w:t xml:space="preserve">และระยะเวลาที่เหลือมีอัตราดอกเบี้ย </w:t>
      </w:r>
      <w:r w:rsidRPr="00A219A5">
        <w:rPr>
          <w:rFonts w:asciiTheme="majorBidi" w:hAnsiTheme="majorBidi" w:cs="Angsana New"/>
          <w:sz w:val="28"/>
          <w:szCs w:val="28"/>
        </w:rPr>
        <w:t xml:space="preserve">MLR </w:t>
      </w:r>
      <w:r w:rsidRPr="00A219A5">
        <w:rPr>
          <w:rFonts w:asciiTheme="majorBidi" w:hAnsiTheme="majorBidi" w:cs="Angsana New" w:hint="cs"/>
          <w:sz w:val="28"/>
          <w:szCs w:val="28"/>
          <w:cs/>
        </w:rPr>
        <w:t xml:space="preserve">ลบร้อยละ </w:t>
      </w:r>
      <w:r w:rsidRPr="00A219A5">
        <w:rPr>
          <w:rFonts w:asciiTheme="majorBidi" w:hAnsiTheme="majorBidi" w:cs="Angsana New"/>
          <w:sz w:val="28"/>
          <w:szCs w:val="28"/>
        </w:rPr>
        <w:t>2.75</w:t>
      </w:r>
      <w:r w:rsidRPr="00A219A5">
        <w:rPr>
          <w:rFonts w:asciiTheme="majorBidi" w:hAnsiTheme="majorBidi" w:cs="Angsana New" w:hint="cs"/>
          <w:sz w:val="28"/>
          <w:szCs w:val="28"/>
          <w:cs/>
        </w:rPr>
        <w:t xml:space="preserve"> ต่อปี</w:t>
      </w:r>
      <w:r w:rsidRPr="00A219A5">
        <w:rPr>
          <w:rFonts w:asciiTheme="majorBidi" w:hAnsiTheme="majorBidi" w:cs="Angsana New"/>
          <w:sz w:val="28"/>
          <w:szCs w:val="28"/>
        </w:rPr>
        <w:t xml:space="preserve"> </w:t>
      </w:r>
      <w:r w:rsidRPr="00A219A5">
        <w:rPr>
          <w:rFonts w:asciiTheme="majorBidi" w:hAnsiTheme="majorBidi" w:cs="Angsana New" w:hint="cs"/>
          <w:sz w:val="28"/>
          <w:szCs w:val="28"/>
          <w:cs/>
        </w:rPr>
        <w:t>และมีกำหนดชำระคืนเป็นรายงวด</w:t>
      </w:r>
      <w:r w:rsidRPr="00A219A5">
        <w:rPr>
          <w:rFonts w:asciiTheme="majorBidi" w:hAnsiTheme="majorBidi" w:cs="Angsana New"/>
          <w:sz w:val="28"/>
          <w:szCs w:val="28"/>
        </w:rPr>
        <w:t xml:space="preserve"> 6 </w:t>
      </w:r>
      <w:r w:rsidRPr="00A219A5">
        <w:rPr>
          <w:rFonts w:asciiTheme="majorBidi" w:hAnsiTheme="majorBidi" w:cs="Angsana New" w:hint="cs"/>
          <w:sz w:val="28"/>
          <w:szCs w:val="28"/>
          <w:cs/>
        </w:rPr>
        <w:t xml:space="preserve">เดือน รวม </w:t>
      </w:r>
      <w:r w:rsidRPr="00A219A5">
        <w:rPr>
          <w:rFonts w:asciiTheme="majorBidi" w:hAnsiTheme="majorBidi" w:cs="Angsana New"/>
          <w:sz w:val="28"/>
          <w:szCs w:val="28"/>
        </w:rPr>
        <w:t xml:space="preserve">8 </w:t>
      </w:r>
      <w:r w:rsidRPr="00A219A5">
        <w:rPr>
          <w:rFonts w:asciiTheme="majorBidi" w:hAnsiTheme="majorBidi" w:cs="Angsana New" w:hint="cs"/>
          <w:sz w:val="28"/>
          <w:szCs w:val="28"/>
          <w:cs/>
        </w:rPr>
        <w:t xml:space="preserve">งวด โดยเริ่มชำระงวดแรกในเดือนที่ </w:t>
      </w:r>
      <w:r w:rsidRPr="00A219A5">
        <w:rPr>
          <w:rFonts w:asciiTheme="majorBidi" w:hAnsiTheme="majorBidi" w:cs="Angsana New"/>
          <w:sz w:val="28"/>
          <w:szCs w:val="28"/>
        </w:rPr>
        <w:t xml:space="preserve">18 </w:t>
      </w:r>
      <w:r w:rsidRPr="00A219A5">
        <w:rPr>
          <w:rFonts w:asciiTheme="majorBidi" w:hAnsiTheme="majorBidi" w:cs="Angsana New" w:hint="cs"/>
          <w:sz w:val="28"/>
          <w:szCs w:val="28"/>
          <w:cs/>
        </w:rPr>
        <w:t>นับจากเดือนที่มีการเบิกใช้เงินกู้ตามสัญญา</w:t>
      </w:r>
    </w:p>
    <w:p w14:paraId="34D8BBEA" w14:textId="77777777" w:rsidR="002B56ED" w:rsidRPr="00C579D6" w:rsidRDefault="002B56ED" w:rsidP="002B5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FF7D547" w14:textId="06FAE6AA" w:rsidR="00A219A5" w:rsidRDefault="002B56ED" w:rsidP="00BE7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219A5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0D42C8" w:rsidRPr="00A219A5">
        <w:rPr>
          <w:rFonts w:asciiTheme="majorBidi" w:hAnsiTheme="majorBidi" w:cs="Angsana New" w:hint="cs"/>
          <w:sz w:val="28"/>
          <w:szCs w:val="28"/>
          <w:cs/>
        </w:rPr>
        <w:t>หกเดือนสิ้นสุดวันที่</w:t>
      </w:r>
      <w:r w:rsidR="000D42C8" w:rsidRPr="00A219A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D42C8" w:rsidRPr="00A219A5">
        <w:rPr>
          <w:rFonts w:asciiTheme="majorBidi" w:hAnsiTheme="majorBidi" w:cs="Angsana New"/>
          <w:sz w:val="28"/>
          <w:szCs w:val="28"/>
        </w:rPr>
        <w:t xml:space="preserve">30 </w:t>
      </w:r>
      <w:r w:rsidR="000D42C8" w:rsidRPr="00A219A5">
        <w:rPr>
          <w:rFonts w:asciiTheme="majorBidi" w:hAnsiTheme="majorBidi" w:cs="Angsana New" w:hint="cs"/>
          <w:sz w:val="28"/>
          <w:szCs w:val="28"/>
          <w:cs/>
        </w:rPr>
        <w:t xml:space="preserve">มิถุนายน </w:t>
      </w:r>
      <w:r w:rsidR="000D42C8" w:rsidRPr="00A219A5">
        <w:rPr>
          <w:rFonts w:asciiTheme="majorBidi" w:hAnsiTheme="majorBidi" w:cstheme="majorBidi"/>
          <w:sz w:val="28"/>
          <w:szCs w:val="28"/>
        </w:rPr>
        <w:t>2567</w:t>
      </w:r>
      <w:r w:rsidR="000D42C8" w:rsidRPr="00A219A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219A5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บริษัทย่อยแห่งหนึ่งได้ทำสัญญาเงินกู้ยืมระยะ</w:t>
      </w:r>
      <w:r w:rsidRPr="00A219A5">
        <w:rPr>
          <w:rFonts w:asciiTheme="majorBidi" w:hAnsiTheme="majorBidi" w:cstheme="majorBidi" w:hint="cs"/>
          <w:sz w:val="28"/>
          <w:szCs w:val="28"/>
          <w:cs/>
        </w:rPr>
        <w:t>ยาว</w:t>
      </w:r>
      <w:r w:rsidRPr="00A219A5">
        <w:rPr>
          <w:rFonts w:asciiTheme="majorBidi" w:hAnsiTheme="majorBidi" w:cstheme="majorBidi"/>
          <w:sz w:val="28"/>
          <w:szCs w:val="28"/>
          <w:cs/>
        </w:rPr>
        <w:t xml:space="preserve">ที่มีหลักประกันกับสถาบันการเงินในประเทศแห่งหนึ่ง </w:t>
      </w:r>
      <w:r w:rsidRPr="00A219A5">
        <w:rPr>
          <w:rFonts w:asciiTheme="majorBidi" w:hAnsiTheme="majorBidi" w:cstheme="majorBidi" w:hint="cs"/>
          <w:sz w:val="28"/>
          <w:szCs w:val="28"/>
          <w:cs/>
        </w:rPr>
        <w:t xml:space="preserve">โดยมีวงเงิน </w:t>
      </w:r>
      <w:r w:rsidRPr="00A219A5">
        <w:rPr>
          <w:rFonts w:asciiTheme="majorBidi" w:hAnsiTheme="majorBidi" w:cstheme="majorBidi"/>
          <w:sz w:val="28"/>
          <w:szCs w:val="28"/>
        </w:rPr>
        <w:t xml:space="preserve">235 </w:t>
      </w:r>
      <w:r w:rsidRPr="00A219A5">
        <w:rPr>
          <w:rFonts w:asciiTheme="majorBidi" w:hAnsiTheme="majorBidi" w:cstheme="majorBidi"/>
          <w:sz w:val="28"/>
          <w:szCs w:val="28"/>
          <w:cs/>
        </w:rPr>
        <w:t xml:space="preserve">ล้านบาท เงินกู้ยืมดังกล่าวมีอัตราดอกเบี้ย </w:t>
      </w:r>
      <w:r w:rsidRPr="00A219A5">
        <w:rPr>
          <w:rFonts w:asciiTheme="majorBidi" w:hAnsiTheme="majorBidi" w:cstheme="majorBidi"/>
          <w:sz w:val="28"/>
          <w:szCs w:val="28"/>
        </w:rPr>
        <w:t xml:space="preserve">THOR </w:t>
      </w:r>
      <w:r w:rsidRPr="00A219A5">
        <w:rPr>
          <w:rFonts w:asciiTheme="majorBidi" w:hAnsiTheme="majorBidi" w:cstheme="majorBidi" w:hint="cs"/>
          <w:sz w:val="28"/>
          <w:szCs w:val="28"/>
          <w:cs/>
        </w:rPr>
        <w:t>บวก</w:t>
      </w:r>
      <w:r w:rsidRPr="00A219A5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Pr="00A219A5">
        <w:rPr>
          <w:rFonts w:asciiTheme="majorBidi" w:hAnsiTheme="majorBidi" w:cstheme="majorBidi"/>
          <w:sz w:val="28"/>
          <w:szCs w:val="28"/>
        </w:rPr>
        <w:t>1.90</w:t>
      </w:r>
      <w:r w:rsidRPr="00A219A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A1F68">
        <w:rPr>
          <w:rFonts w:asciiTheme="majorBidi" w:hAnsiTheme="majorBidi" w:cstheme="majorBidi"/>
          <w:sz w:val="28"/>
          <w:szCs w:val="28"/>
          <w:cs/>
        </w:rPr>
        <w:br/>
      </w:r>
      <w:r w:rsidRPr="00A219A5">
        <w:rPr>
          <w:rFonts w:asciiTheme="majorBidi" w:hAnsiTheme="majorBidi" w:cstheme="majorBidi"/>
          <w:sz w:val="28"/>
          <w:szCs w:val="28"/>
          <w:cs/>
        </w:rPr>
        <w:t>ต่อปี และมีกำหนดชำระคืน</w:t>
      </w:r>
      <w:r w:rsidRPr="00A219A5">
        <w:rPr>
          <w:rFonts w:asciiTheme="majorBidi" w:hAnsiTheme="majorBidi" w:cstheme="majorBidi" w:hint="cs"/>
          <w:sz w:val="28"/>
          <w:szCs w:val="28"/>
          <w:cs/>
        </w:rPr>
        <w:t xml:space="preserve">ภายใน </w:t>
      </w:r>
      <w:r w:rsidRPr="00A219A5">
        <w:rPr>
          <w:rFonts w:asciiTheme="majorBidi" w:hAnsiTheme="majorBidi" w:cstheme="majorBidi"/>
          <w:sz w:val="28"/>
          <w:szCs w:val="28"/>
        </w:rPr>
        <w:t>7</w:t>
      </w:r>
      <w:r w:rsidRPr="00A219A5">
        <w:rPr>
          <w:rFonts w:asciiTheme="majorBidi" w:hAnsiTheme="majorBidi" w:cstheme="majorBidi" w:hint="cs"/>
          <w:sz w:val="28"/>
          <w:szCs w:val="28"/>
          <w:cs/>
        </w:rPr>
        <w:t xml:space="preserve"> ปี โดยเริ่มชำระงวดแรกในเดือนที่ </w:t>
      </w:r>
      <w:r w:rsidRPr="00A219A5">
        <w:rPr>
          <w:rFonts w:asciiTheme="majorBidi" w:hAnsiTheme="majorBidi" w:cstheme="majorBidi"/>
          <w:sz w:val="28"/>
          <w:szCs w:val="28"/>
        </w:rPr>
        <w:t>19</w:t>
      </w:r>
      <w:r w:rsidRPr="00A219A5">
        <w:rPr>
          <w:rFonts w:asciiTheme="majorBidi" w:hAnsiTheme="majorBidi" w:cstheme="majorBidi" w:hint="cs"/>
          <w:sz w:val="28"/>
          <w:szCs w:val="28"/>
          <w:cs/>
        </w:rPr>
        <w:t xml:space="preserve"> นับจากเดือนที่มีการเบิกเงินกู้ตามสัญญา</w:t>
      </w:r>
      <w:r w:rsidRPr="00A219A5">
        <w:rPr>
          <w:rFonts w:asciiTheme="majorBidi" w:hAnsiTheme="majorBidi" w:cstheme="majorBidi"/>
          <w:sz w:val="28"/>
          <w:szCs w:val="28"/>
        </w:rPr>
        <w:t xml:space="preserve"> </w:t>
      </w:r>
      <w:r w:rsidRPr="00A219A5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0D42C8" w:rsidRPr="00A219A5">
        <w:rPr>
          <w:rFonts w:asciiTheme="majorBidi" w:hAnsiTheme="majorBidi" w:cstheme="majorBidi"/>
          <w:sz w:val="28"/>
          <w:szCs w:val="28"/>
        </w:rPr>
        <w:t xml:space="preserve">30 </w:t>
      </w:r>
      <w:r w:rsidR="000D42C8" w:rsidRPr="00A219A5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A219A5">
        <w:rPr>
          <w:rFonts w:asciiTheme="majorBidi" w:hAnsiTheme="majorBidi" w:cstheme="majorBidi"/>
          <w:sz w:val="28"/>
          <w:szCs w:val="28"/>
        </w:rPr>
        <w:t xml:space="preserve">2567 </w:t>
      </w:r>
      <w:r w:rsidRPr="00A219A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86774D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A219A5">
        <w:rPr>
          <w:rFonts w:asciiTheme="majorBidi" w:hAnsiTheme="majorBidi" w:cstheme="majorBidi" w:hint="cs"/>
          <w:sz w:val="28"/>
          <w:szCs w:val="28"/>
          <w:cs/>
        </w:rPr>
        <w:t>มีการเบิกใช้เงินกู้ดังกล่าวเป็น</w:t>
      </w:r>
      <w:r w:rsidR="0086774D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86774D">
        <w:rPr>
          <w:rFonts w:asciiTheme="majorBidi" w:hAnsiTheme="majorBidi" w:cstheme="majorBidi"/>
          <w:sz w:val="28"/>
          <w:szCs w:val="28"/>
        </w:rPr>
        <w:t xml:space="preserve">149.58 </w:t>
      </w:r>
      <w:r w:rsidRPr="00A219A5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0D42C8" w:rsidRPr="00A219A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bookmarkStart w:id="4" w:name="_Hlk149674296"/>
      <w:bookmarkEnd w:id="2"/>
    </w:p>
    <w:p w14:paraId="6AB168A1" w14:textId="77777777" w:rsidR="002412DB" w:rsidRDefault="002412DB" w:rsidP="1A504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E62EF37" w14:textId="75085799" w:rsidR="00A219A5" w:rsidRPr="00A95BE0" w:rsidRDefault="00A219A5" w:rsidP="00A21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95BE0">
        <w:rPr>
          <w:rFonts w:asciiTheme="majorBidi" w:hAnsiTheme="majorBidi" w:cstheme="majorBidi"/>
          <w:sz w:val="28"/>
          <w:szCs w:val="28"/>
          <w:cs/>
        </w:rPr>
        <w:t xml:space="preserve">ในระหว่างงวดหกเดือนสิ้นสุดวันที่ </w:t>
      </w:r>
      <w:r w:rsidRPr="00A95BE0">
        <w:rPr>
          <w:rFonts w:asciiTheme="majorBidi" w:hAnsiTheme="majorBidi" w:cstheme="majorBidi"/>
          <w:sz w:val="28"/>
          <w:szCs w:val="28"/>
        </w:rPr>
        <w:t xml:space="preserve">30 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A95BE0">
        <w:rPr>
          <w:rFonts w:asciiTheme="majorBidi" w:hAnsiTheme="majorBidi" w:cstheme="majorBidi"/>
          <w:sz w:val="28"/>
          <w:szCs w:val="28"/>
        </w:rPr>
        <w:t>2567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ได้ทำสัญญาเงินกู้ยืมระยะยาวที่มีหลักประกันกับสถาบันการเงินในประเทศแห่งหนึ่ง โดยมีวงเงิน </w:t>
      </w:r>
      <w:r w:rsidRPr="00A95BE0">
        <w:rPr>
          <w:rFonts w:asciiTheme="majorBidi" w:hAnsiTheme="majorBidi" w:cstheme="majorBidi"/>
          <w:sz w:val="28"/>
          <w:szCs w:val="28"/>
        </w:rPr>
        <w:t xml:space="preserve">96 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ล้านบาท เงินกู้ยืมดังกล่าวมีอัตราดอกเบี้ย </w:t>
      </w:r>
      <w:r w:rsidRPr="00A95BE0">
        <w:rPr>
          <w:rFonts w:asciiTheme="majorBidi" w:hAnsiTheme="majorBidi" w:cstheme="majorBidi"/>
          <w:sz w:val="28"/>
          <w:szCs w:val="28"/>
        </w:rPr>
        <w:t xml:space="preserve">THOR 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บวกร้อยละ </w:t>
      </w:r>
      <w:r w:rsidRPr="00A95BE0">
        <w:rPr>
          <w:rFonts w:asciiTheme="majorBidi" w:hAnsiTheme="majorBidi" w:cstheme="majorBidi"/>
          <w:sz w:val="28"/>
          <w:szCs w:val="28"/>
        </w:rPr>
        <w:t>2.20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 ต่อปี และมีกำหนดชำระคืนภายใน </w:t>
      </w:r>
      <w:r w:rsidRPr="00A95BE0">
        <w:rPr>
          <w:rFonts w:asciiTheme="majorBidi" w:hAnsiTheme="majorBidi" w:cstheme="majorBidi"/>
          <w:sz w:val="28"/>
          <w:szCs w:val="28"/>
        </w:rPr>
        <w:t>6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 ปี โดยเริ่มชำระงวดแรกในเดือนถัดไป นับจากเดือนที่มีการเบิกเงินกู้ตามสัญญา</w:t>
      </w:r>
      <w:r w:rsidRPr="00A95BE0">
        <w:rPr>
          <w:rFonts w:asciiTheme="majorBidi" w:hAnsiTheme="majorBidi" w:cstheme="majorBidi"/>
          <w:sz w:val="28"/>
          <w:szCs w:val="28"/>
        </w:rPr>
        <w:t xml:space="preserve"> 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95BE0">
        <w:rPr>
          <w:rFonts w:asciiTheme="majorBidi" w:hAnsiTheme="majorBidi" w:cstheme="majorBidi"/>
          <w:sz w:val="28"/>
          <w:szCs w:val="28"/>
        </w:rPr>
        <w:t xml:space="preserve">30 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A95BE0">
        <w:rPr>
          <w:rFonts w:asciiTheme="majorBidi" w:hAnsiTheme="majorBidi" w:cstheme="majorBidi"/>
          <w:sz w:val="28"/>
          <w:szCs w:val="28"/>
        </w:rPr>
        <w:t xml:space="preserve">2567 </w:t>
      </w:r>
      <w:r w:rsidRPr="00A95BE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86774D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มีการเบิกใช้เงินกู้ดังกล่าวเป็นจำนวน </w:t>
      </w:r>
      <w:r w:rsidRPr="00A95BE0">
        <w:rPr>
          <w:rFonts w:asciiTheme="majorBidi" w:hAnsiTheme="majorBidi" w:cstheme="majorBidi"/>
          <w:sz w:val="28"/>
          <w:szCs w:val="28"/>
        </w:rPr>
        <w:t xml:space="preserve">93.32 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</w:p>
    <w:p w14:paraId="647FFC1E" w14:textId="77777777" w:rsidR="00A219A5" w:rsidRDefault="00A219A5" w:rsidP="00A21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794F240" w14:textId="23DD52EE" w:rsidR="00A219A5" w:rsidRPr="00A219A5" w:rsidRDefault="00A219A5" w:rsidP="00A21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95BE0">
        <w:rPr>
          <w:rFonts w:asciiTheme="majorBidi" w:hAnsiTheme="majorBidi" w:cstheme="majorBidi"/>
          <w:sz w:val="28"/>
          <w:szCs w:val="28"/>
          <w:cs/>
        </w:rPr>
        <w:t xml:space="preserve">ในระหว่างงวดหกเดือนสิ้นสุดวันที่ </w:t>
      </w:r>
      <w:r w:rsidRPr="00A95BE0">
        <w:rPr>
          <w:rFonts w:asciiTheme="majorBidi" w:hAnsiTheme="majorBidi" w:cstheme="majorBidi"/>
          <w:sz w:val="28"/>
          <w:szCs w:val="28"/>
        </w:rPr>
        <w:t xml:space="preserve">30 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A95BE0">
        <w:rPr>
          <w:rFonts w:asciiTheme="majorBidi" w:hAnsiTheme="majorBidi" w:cstheme="majorBidi"/>
          <w:sz w:val="28"/>
          <w:szCs w:val="28"/>
        </w:rPr>
        <w:t>2567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บริษัทย่อยแห่งหนึ่งได้ทำสัญญาเงินกู้ยืมระยะยาวที่</w:t>
      </w:r>
      <w:r>
        <w:rPr>
          <w:rFonts w:asciiTheme="majorBidi" w:hAnsiTheme="majorBidi" w:cstheme="majorBidi" w:hint="cs"/>
          <w:sz w:val="28"/>
          <w:szCs w:val="28"/>
          <w:cs/>
        </w:rPr>
        <w:t>ไม่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มีหลักประกันกับสถาบันการเงินในประเทศแห่งหนึ่ง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โดยมีวงเงิน </w:t>
      </w:r>
      <w:r>
        <w:rPr>
          <w:rFonts w:asciiTheme="majorBidi" w:hAnsiTheme="majorBidi" w:cstheme="majorBidi"/>
          <w:sz w:val="28"/>
          <w:szCs w:val="28"/>
        </w:rPr>
        <w:t>11.7</w:t>
      </w:r>
      <w:r w:rsidRPr="00A95BE0">
        <w:rPr>
          <w:rFonts w:asciiTheme="majorBidi" w:hAnsiTheme="majorBidi" w:cstheme="majorBidi"/>
          <w:sz w:val="28"/>
          <w:szCs w:val="28"/>
        </w:rPr>
        <w:t xml:space="preserve"> </w:t>
      </w:r>
      <w:r w:rsidRPr="00A95BE0">
        <w:rPr>
          <w:rFonts w:asciiTheme="majorBidi" w:hAnsiTheme="majorBidi" w:cstheme="majorBidi"/>
          <w:sz w:val="28"/>
          <w:szCs w:val="28"/>
          <w:cs/>
        </w:rPr>
        <w:t>ล้านบาท เงินกู้ยืมดังกล่าวมีอัตรา</w:t>
      </w:r>
      <w:r w:rsidR="002412DB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="002412DB">
        <w:rPr>
          <w:rFonts w:asciiTheme="majorBidi" w:hAnsiTheme="majorBidi" w:cstheme="majorBidi"/>
          <w:sz w:val="28"/>
          <w:szCs w:val="28"/>
        </w:rPr>
        <w:t xml:space="preserve"> MLR </w:t>
      </w:r>
      <w:r w:rsidR="002412DB">
        <w:rPr>
          <w:rFonts w:asciiTheme="majorBidi" w:hAnsiTheme="majorBidi" w:cstheme="majorBidi" w:hint="cs"/>
          <w:sz w:val="28"/>
          <w:szCs w:val="28"/>
          <w:cs/>
        </w:rPr>
        <w:t>ลบ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2412DB">
        <w:rPr>
          <w:rFonts w:asciiTheme="majorBidi" w:hAnsiTheme="majorBidi" w:cstheme="majorBidi"/>
          <w:sz w:val="28"/>
          <w:szCs w:val="28"/>
        </w:rPr>
        <w:t>2.25</w:t>
      </w:r>
      <w:r w:rsidR="002412DB">
        <w:rPr>
          <w:rFonts w:asciiTheme="majorBidi" w:hAnsiTheme="majorBidi" w:cstheme="majorBidi"/>
          <w:sz w:val="28"/>
          <w:szCs w:val="28"/>
          <w:cs/>
        </w:rPr>
        <w:br/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ต่อปี และมีกำหนดชำระคืนภายใน </w:t>
      </w:r>
      <w:r w:rsidR="002412DB">
        <w:rPr>
          <w:rFonts w:asciiTheme="majorBidi" w:hAnsiTheme="majorBidi" w:cstheme="majorBidi"/>
          <w:sz w:val="28"/>
          <w:szCs w:val="28"/>
        </w:rPr>
        <w:t>5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Pr="00F06CA2">
        <w:rPr>
          <w:rFonts w:asciiTheme="majorBidi" w:hAnsiTheme="majorBidi" w:cstheme="majorBidi"/>
          <w:sz w:val="28"/>
          <w:szCs w:val="28"/>
          <w:cs/>
        </w:rPr>
        <w:t>โดยเริ่มชำระงวดแรกในเดือน</w:t>
      </w:r>
      <w:r w:rsidR="002412DB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2412DB">
        <w:rPr>
          <w:rFonts w:asciiTheme="majorBidi" w:hAnsiTheme="majorBidi" w:cstheme="majorBidi"/>
          <w:sz w:val="28"/>
          <w:szCs w:val="28"/>
        </w:rPr>
        <w:t xml:space="preserve"> 7</w:t>
      </w:r>
      <w:r w:rsidRPr="00F06CA2">
        <w:rPr>
          <w:rFonts w:asciiTheme="majorBidi" w:hAnsiTheme="majorBidi" w:cstheme="majorBidi"/>
          <w:sz w:val="28"/>
          <w:szCs w:val="28"/>
          <w:cs/>
        </w:rPr>
        <w:t xml:space="preserve"> นับจาก</w:t>
      </w:r>
      <w:r w:rsidR="002412DB">
        <w:rPr>
          <w:rFonts w:asciiTheme="majorBidi" w:hAnsiTheme="majorBidi" w:cstheme="majorBidi" w:hint="cs"/>
          <w:sz w:val="28"/>
          <w:szCs w:val="28"/>
          <w:cs/>
        </w:rPr>
        <w:t>วันที่ทำสัญญาเงินกู้</w:t>
      </w:r>
      <w:r w:rsidRPr="00A95BE0">
        <w:rPr>
          <w:rFonts w:asciiTheme="majorBidi" w:hAnsiTheme="majorBidi" w:cstheme="majorBidi"/>
          <w:sz w:val="28"/>
          <w:szCs w:val="28"/>
        </w:rPr>
        <w:t xml:space="preserve"> 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95BE0">
        <w:rPr>
          <w:rFonts w:asciiTheme="majorBidi" w:hAnsiTheme="majorBidi" w:cstheme="majorBidi"/>
          <w:sz w:val="28"/>
          <w:szCs w:val="28"/>
        </w:rPr>
        <w:t xml:space="preserve">30 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A95BE0">
        <w:rPr>
          <w:rFonts w:asciiTheme="majorBidi" w:hAnsiTheme="majorBidi" w:cstheme="majorBidi"/>
          <w:sz w:val="28"/>
          <w:szCs w:val="28"/>
        </w:rPr>
        <w:t xml:space="preserve">2567 </w:t>
      </w:r>
      <w:r w:rsidRPr="00A95BE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86774D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A95BE0">
        <w:rPr>
          <w:rFonts w:asciiTheme="majorBidi" w:hAnsiTheme="majorBidi" w:cstheme="majorBidi"/>
          <w:sz w:val="28"/>
          <w:szCs w:val="28"/>
          <w:cs/>
        </w:rPr>
        <w:t>มีการเบิกใช้เงินกู้ดังกล่าวเป็นจำนวน</w:t>
      </w:r>
      <w:r>
        <w:rPr>
          <w:rFonts w:asciiTheme="majorBidi" w:hAnsiTheme="majorBidi" w:cstheme="majorBidi"/>
          <w:sz w:val="28"/>
          <w:szCs w:val="28"/>
        </w:rPr>
        <w:t xml:space="preserve"> 11.12</w:t>
      </w:r>
      <w:r w:rsidRPr="00A95BE0">
        <w:rPr>
          <w:rFonts w:asciiTheme="majorBidi" w:hAnsiTheme="majorBidi" w:cstheme="majorBidi"/>
          <w:sz w:val="28"/>
          <w:szCs w:val="28"/>
        </w:rPr>
        <w:t xml:space="preserve"> </w:t>
      </w:r>
      <w:r w:rsidRPr="00A95BE0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</w:p>
    <w:bookmarkEnd w:id="4"/>
    <w:p w14:paraId="3C57DD28" w14:textId="77777777" w:rsidR="00D365FE" w:rsidRPr="00C579D6" w:rsidRDefault="00D365FE" w:rsidP="1A504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color w:val="FF0000"/>
          <w:sz w:val="28"/>
          <w:szCs w:val="28"/>
          <w:highlight w:val="cyan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90"/>
        <w:gridCol w:w="1155"/>
        <w:gridCol w:w="263"/>
        <w:gridCol w:w="1102"/>
        <w:gridCol w:w="263"/>
        <w:gridCol w:w="1132"/>
        <w:gridCol w:w="242"/>
        <w:gridCol w:w="1153"/>
      </w:tblGrid>
      <w:tr w:rsidR="002B56ED" w:rsidRPr="00A261F0" w14:paraId="7005CA4E" w14:textId="77777777" w:rsidTr="000D42C8">
        <w:trPr>
          <w:tblHeader/>
        </w:trPr>
        <w:tc>
          <w:tcPr>
            <w:tcW w:w="3060" w:type="dxa"/>
            <w:vMerge w:val="restart"/>
            <w:shd w:val="clear" w:color="auto" w:fill="auto"/>
          </w:tcPr>
          <w:p w14:paraId="3C74B185" w14:textId="77777777" w:rsidR="002B56ED" w:rsidRPr="00A261F0" w:rsidRDefault="002B56ED" w:rsidP="00094C5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สินทรัพย์ที่ใช้เป็นหลักประกันหนี้สิน</w:t>
            </w:r>
          </w:p>
          <w:p w14:paraId="2A8B413F" w14:textId="77777777" w:rsidR="000D42C8" w:rsidRDefault="000D42C8" w:rsidP="00094C57">
            <w:pPr>
              <w:tabs>
                <w:tab w:val="left" w:pos="163"/>
              </w:tabs>
              <w:spacing w:line="240" w:lineRule="auto"/>
              <w:ind w:left="163" w:right="-108" w:hanging="16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  <w:p w14:paraId="027B7FC0" w14:textId="60D01A3B" w:rsidR="002B56ED" w:rsidRPr="008A7C73" w:rsidRDefault="002B56ED" w:rsidP="00094C57">
            <w:pPr>
              <w:tabs>
                <w:tab w:val="left" w:pos="163"/>
              </w:tabs>
              <w:spacing w:line="240" w:lineRule="auto"/>
              <w:ind w:left="163" w:right="-108" w:hanging="16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8A7C73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0" w:type="dxa"/>
          </w:tcPr>
          <w:p w14:paraId="56E08885" w14:textId="77777777" w:rsidR="002B56ED" w:rsidRPr="00A261F0" w:rsidRDefault="002B56ED" w:rsidP="00094C5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7EE230C1" w14:textId="77777777" w:rsidR="002B56ED" w:rsidRPr="00A261F0" w:rsidRDefault="002B56ED" w:rsidP="00094C5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4675562C" w14:textId="77777777" w:rsidR="002B56ED" w:rsidRPr="00A261F0" w:rsidRDefault="002B56ED" w:rsidP="00094C5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27" w:type="dxa"/>
            <w:gridSpan w:val="3"/>
          </w:tcPr>
          <w:p w14:paraId="1E77ABC8" w14:textId="77777777" w:rsidR="002B56ED" w:rsidRPr="00A261F0" w:rsidRDefault="002B56ED" w:rsidP="00094C5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56ED" w:rsidRPr="00A261F0" w14:paraId="6A93377E" w14:textId="77777777" w:rsidTr="000D42C8">
        <w:trPr>
          <w:tblHeader/>
        </w:trPr>
        <w:tc>
          <w:tcPr>
            <w:tcW w:w="3060" w:type="dxa"/>
            <w:vMerge/>
          </w:tcPr>
          <w:p w14:paraId="292F0A73" w14:textId="77777777" w:rsidR="002B56ED" w:rsidRPr="00A261F0" w:rsidRDefault="002B56ED" w:rsidP="00094C5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0CB097DA" w14:textId="77777777" w:rsidR="002B56ED" w:rsidRPr="00A261F0" w:rsidRDefault="002B56ED" w:rsidP="00094C5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6DBE30E7" w14:textId="7155CE49" w:rsidR="002B56ED" w:rsidRPr="00A261F0" w:rsidRDefault="002B56ED" w:rsidP="00094C5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 w:rsidR="000D42C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0 </w:t>
            </w:r>
            <w:r w:rsidR="000D42C8" w:rsidRPr="000D42C8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466FC4A" w14:textId="77777777" w:rsidR="002B56ED" w:rsidRPr="00A261F0" w:rsidRDefault="002B56ED" w:rsidP="00094C5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6DE96BC9" w14:textId="77777777" w:rsidR="002B56ED" w:rsidRPr="00A261F0" w:rsidRDefault="002B56ED" w:rsidP="00094C5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A261F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3" w:type="dxa"/>
            <w:shd w:val="clear" w:color="auto" w:fill="auto"/>
          </w:tcPr>
          <w:p w14:paraId="2ED8F41C" w14:textId="77777777" w:rsidR="002B56ED" w:rsidRPr="00A261F0" w:rsidRDefault="002B56ED" w:rsidP="00094C5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541993D6" w14:textId="433911B9" w:rsidR="002B56ED" w:rsidRPr="00A261F0" w:rsidRDefault="000D42C8" w:rsidP="00094C5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0 </w:t>
            </w:r>
            <w:r w:rsidRPr="000D42C8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74496563" w14:textId="77777777" w:rsidR="002B56ED" w:rsidRPr="00A261F0" w:rsidRDefault="002B56ED" w:rsidP="00094C5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EC36F57" w14:textId="77777777" w:rsidR="002B56ED" w:rsidRPr="00A261F0" w:rsidRDefault="002B56ED" w:rsidP="00094C5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A261F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2B56ED" w:rsidRPr="00A261F0" w14:paraId="4631B3AE" w14:textId="77777777" w:rsidTr="000D42C8">
        <w:trPr>
          <w:tblHeader/>
        </w:trPr>
        <w:tc>
          <w:tcPr>
            <w:tcW w:w="3060" w:type="dxa"/>
            <w:vMerge/>
          </w:tcPr>
          <w:p w14:paraId="2CC4C347" w14:textId="77777777" w:rsidR="002B56ED" w:rsidRPr="00A261F0" w:rsidRDefault="002B56ED" w:rsidP="00094C5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38440DB" w14:textId="77777777" w:rsidR="002B56ED" w:rsidRPr="00A261F0" w:rsidRDefault="002B56ED" w:rsidP="00094C5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53B8BEAA" w14:textId="77777777" w:rsidR="002B56ED" w:rsidRPr="00A261F0" w:rsidRDefault="002B56ED" w:rsidP="00094C5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17766EE" w14:textId="77777777" w:rsidR="002B56ED" w:rsidRPr="00A261F0" w:rsidRDefault="002B56ED" w:rsidP="00094C5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0CB4BD3D" w14:textId="77777777" w:rsidR="002B56ED" w:rsidRPr="00A261F0" w:rsidRDefault="002B56ED" w:rsidP="00094C5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3" w:type="dxa"/>
            <w:shd w:val="clear" w:color="auto" w:fill="auto"/>
          </w:tcPr>
          <w:p w14:paraId="0CCC7B8B" w14:textId="77777777" w:rsidR="002B56ED" w:rsidRPr="00A261F0" w:rsidRDefault="002B56ED" w:rsidP="00094C5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1BAC47AF" w14:textId="77777777" w:rsidR="002B56ED" w:rsidRPr="00A261F0" w:rsidRDefault="002B56ED" w:rsidP="00094C5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3B46C34A" w14:textId="77777777" w:rsidR="002B56ED" w:rsidRPr="00A261F0" w:rsidRDefault="002B56ED" w:rsidP="00094C5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4BEC8FF" w14:textId="77777777" w:rsidR="002B56ED" w:rsidRPr="00A261F0" w:rsidRDefault="002B56ED" w:rsidP="00094C5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2B56ED" w:rsidRPr="00A261F0" w14:paraId="0432088F" w14:textId="77777777" w:rsidTr="00FA6844">
        <w:trPr>
          <w:trHeight w:val="218"/>
          <w:tblHeader/>
        </w:trPr>
        <w:tc>
          <w:tcPr>
            <w:tcW w:w="3060" w:type="dxa"/>
          </w:tcPr>
          <w:p w14:paraId="7BC6FA44" w14:textId="77777777" w:rsidR="002B56ED" w:rsidRPr="00A261F0" w:rsidRDefault="002B56ED" w:rsidP="00094C5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B7BFDAA" w14:textId="77777777" w:rsidR="002B56ED" w:rsidRPr="00A261F0" w:rsidRDefault="002B56ED" w:rsidP="00094C5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7EBF1914" w14:textId="77777777" w:rsidR="002B56ED" w:rsidRPr="00A261F0" w:rsidRDefault="002B56ED" w:rsidP="00094C5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B56ED" w:rsidRPr="00A261F0" w14:paraId="3B95B03A" w14:textId="77777777" w:rsidTr="000D42C8">
        <w:tc>
          <w:tcPr>
            <w:tcW w:w="3060" w:type="dxa"/>
          </w:tcPr>
          <w:p w14:paraId="0E7F05D5" w14:textId="12A12B5A" w:rsidR="002B56ED" w:rsidRPr="00A261F0" w:rsidRDefault="0099466B" w:rsidP="00094C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เงินลงทุนในบริษัทร่วม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(TMS)</w:t>
            </w:r>
          </w:p>
        </w:tc>
        <w:tc>
          <w:tcPr>
            <w:tcW w:w="990" w:type="dxa"/>
            <w:vAlign w:val="center"/>
          </w:tcPr>
          <w:p w14:paraId="3A0F727A" w14:textId="4C08E041" w:rsidR="002B56ED" w:rsidRPr="00A261F0" w:rsidRDefault="0099466B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155" w:type="dxa"/>
            <w:vAlign w:val="center"/>
          </w:tcPr>
          <w:p w14:paraId="7DA791B3" w14:textId="38D42C60" w:rsidR="002B56ED" w:rsidRPr="00784CEB" w:rsidRDefault="0099466B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163,801</w:t>
            </w:r>
          </w:p>
        </w:tc>
        <w:tc>
          <w:tcPr>
            <w:tcW w:w="263" w:type="dxa"/>
            <w:vAlign w:val="center"/>
          </w:tcPr>
          <w:p w14:paraId="208D8900" w14:textId="77777777" w:rsidR="002B56ED" w:rsidRPr="00A261F0" w:rsidRDefault="002B56ED" w:rsidP="00094C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70CD79F9" w14:textId="6F17E224" w:rsidR="002B56ED" w:rsidRPr="00A261F0" w:rsidRDefault="0099466B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163,801</w:t>
            </w:r>
          </w:p>
        </w:tc>
        <w:tc>
          <w:tcPr>
            <w:tcW w:w="263" w:type="dxa"/>
            <w:vAlign w:val="center"/>
          </w:tcPr>
          <w:p w14:paraId="15CD2F69" w14:textId="77777777" w:rsidR="002B56ED" w:rsidRPr="00A261F0" w:rsidRDefault="002B56ED" w:rsidP="00094C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7BA07C9F" w14:textId="024B7A7D" w:rsidR="002B56ED" w:rsidRPr="002A3B80" w:rsidRDefault="0099466B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2" w:type="dxa"/>
            <w:vAlign w:val="center"/>
          </w:tcPr>
          <w:p w14:paraId="56D9E9C7" w14:textId="77777777" w:rsidR="002B56ED" w:rsidRPr="002A3B80" w:rsidRDefault="002B56ED" w:rsidP="00094C5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center"/>
          </w:tcPr>
          <w:p w14:paraId="00EA679D" w14:textId="24A6C72F" w:rsidR="002B56ED" w:rsidRPr="00A261F0" w:rsidRDefault="0099466B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9466B" w:rsidRPr="00A261F0" w14:paraId="042B4271" w14:textId="77777777" w:rsidTr="000D42C8">
        <w:tc>
          <w:tcPr>
            <w:tcW w:w="3060" w:type="dxa"/>
          </w:tcPr>
          <w:p w14:paraId="789671C4" w14:textId="784DC5DA" w:rsidR="0099466B" w:rsidRPr="00A261F0" w:rsidRDefault="0099466B" w:rsidP="0099466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 (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>JWDAH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3E97698F" w14:textId="1C39EAF1" w:rsidR="0099466B" w:rsidRPr="00A261F0" w:rsidRDefault="0099466B" w:rsidP="009946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55" w:type="dxa"/>
            <w:vAlign w:val="center"/>
          </w:tcPr>
          <w:p w14:paraId="51B96871" w14:textId="3F887CFF" w:rsidR="0099466B" w:rsidRPr="00784CEB" w:rsidRDefault="0099466B" w:rsidP="009946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859,610</w:t>
            </w:r>
          </w:p>
        </w:tc>
        <w:tc>
          <w:tcPr>
            <w:tcW w:w="263" w:type="dxa"/>
            <w:vAlign w:val="center"/>
          </w:tcPr>
          <w:p w14:paraId="50E89A8E" w14:textId="77777777" w:rsidR="0099466B" w:rsidRPr="00A261F0" w:rsidRDefault="0099466B" w:rsidP="0099466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067E1BD2" w14:textId="385A21AB" w:rsidR="0099466B" w:rsidRPr="00A261F0" w:rsidRDefault="0099466B" w:rsidP="009946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859,610</w:t>
            </w:r>
          </w:p>
        </w:tc>
        <w:tc>
          <w:tcPr>
            <w:tcW w:w="263" w:type="dxa"/>
            <w:vAlign w:val="center"/>
          </w:tcPr>
          <w:p w14:paraId="2EFDFFC9" w14:textId="77777777" w:rsidR="0099466B" w:rsidRPr="00A261F0" w:rsidRDefault="0099466B" w:rsidP="0099466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614A9A35" w14:textId="16200E98" w:rsidR="0099466B" w:rsidRPr="002A3B80" w:rsidRDefault="0099466B" w:rsidP="0099466B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B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2" w:type="dxa"/>
            <w:vAlign w:val="center"/>
          </w:tcPr>
          <w:p w14:paraId="060ADB71" w14:textId="77777777" w:rsidR="0099466B" w:rsidRPr="002A3B80" w:rsidRDefault="0099466B" w:rsidP="0099466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center"/>
          </w:tcPr>
          <w:p w14:paraId="69913F03" w14:textId="3845BBB7" w:rsidR="0099466B" w:rsidRPr="00A261F0" w:rsidRDefault="0099466B" w:rsidP="0099466B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70C04" w:rsidRPr="00A261F0" w14:paraId="5DA8F5A6" w14:textId="77777777" w:rsidTr="000D42C8">
        <w:tc>
          <w:tcPr>
            <w:tcW w:w="3060" w:type="dxa"/>
          </w:tcPr>
          <w:p w14:paraId="639C5371" w14:textId="77197F9E" w:rsidR="00170C04" w:rsidRPr="0099466B" w:rsidRDefault="00170C04" w:rsidP="00094C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66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 (</w:t>
            </w:r>
            <w:r w:rsidRPr="0099466B">
              <w:rPr>
                <w:rFonts w:asciiTheme="majorBidi" w:hAnsiTheme="majorBidi" w:cstheme="majorBidi"/>
                <w:sz w:val="28"/>
                <w:szCs w:val="28"/>
              </w:rPr>
              <w:t>BJL</w:t>
            </w:r>
            <w:r w:rsidRPr="009946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7F3A0038" w14:textId="46EF2ACD" w:rsidR="00170C04" w:rsidRPr="0099466B" w:rsidRDefault="00A219A5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99466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55" w:type="dxa"/>
            <w:vAlign w:val="center"/>
          </w:tcPr>
          <w:p w14:paraId="6F27734E" w14:textId="67A1615E" w:rsidR="00170C04" w:rsidRPr="0099466B" w:rsidRDefault="0016524A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66B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="0019203C" w:rsidRPr="0099466B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63" w:type="dxa"/>
            <w:vAlign w:val="center"/>
          </w:tcPr>
          <w:p w14:paraId="577F670E" w14:textId="77777777" w:rsidR="00170C04" w:rsidRPr="0099466B" w:rsidRDefault="00170C04" w:rsidP="00094C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4DA15755" w14:textId="3E9314A3" w:rsidR="00170C04" w:rsidRPr="0099466B" w:rsidRDefault="0016524A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66B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="0019203C" w:rsidRPr="0099466B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63" w:type="dxa"/>
            <w:vAlign w:val="center"/>
          </w:tcPr>
          <w:p w14:paraId="41A02A27" w14:textId="77777777" w:rsidR="00170C04" w:rsidRPr="0099466B" w:rsidRDefault="00170C04" w:rsidP="00094C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387DDE94" w14:textId="5E833A0A" w:rsidR="00170C04" w:rsidRPr="0099466B" w:rsidRDefault="0016524A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66B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="0019203C" w:rsidRPr="0099466B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42" w:type="dxa"/>
            <w:vAlign w:val="center"/>
          </w:tcPr>
          <w:p w14:paraId="4FD0A763" w14:textId="77777777" w:rsidR="00170C04" w:rsidRPr="0099466B" w:rsidRDefault="00170C04" w:rsidP="00094C5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center"/>
          </w:tcPr>
          <w:p w14:paraId="12B24FB8" w14:textId="2462B56A" w:rsidR="00170C04" w:rsidRPr="0099466B" w:rsidRDefault="0016524A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66B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="0019203C" w:rsidRPr="0099466B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170C04" w:rsidRPr="00A261F0" w14:paraId="324E7B24" w14:textId="77777777" w:rsidTr="000D42C8">
        <w:tc>
          <w:tcPr>
            <w:tcW w:w="3060" w:type="dxa"/>
          </w:tcPr>
          <w:p w14:paraId="2DA5AE88" w14:textId="290B3F24" w:rsidR="00170C04" w:rsidRPr="0099466B" w:rsidRDefault="00170C04" w:rsidP="00094C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66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 (</w:t>
            </w:r>
            <w:r w:rsidR="00B50348" w:rsidRPr="0099466B">
              <w:rPr>
                <w:rFonts w:asciiTheme="majorBidi" w:hAnsiTheme="majorBidi" w:cstheme="majorBidi"/>
                <w:sz w:val="28"/>
                <w:szCs w:val="28"/>
              </w:rPr>
              <w:t>JWDA</w:t>
            </w:r>
            <w:r w:rsidRPr="009946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48256029" w14:textId="6049E34C" w:rsidR="00170C04" w:rsidRPr="0099466B" w:rsidRDefault="00A219A5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946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55" w:type="dxa"/>
            <w:vAlign w:val="center"/>
          </w:tcPr>
          <w:p w14:paraId="5CE6ED0B" w14:textId="368F0AA7" w:rsidR="00170C04" w:rsidRPr="0099466B" w:rsidRDefault="0019203C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66B">
              <w:rPr>
                <w:rFonts w:asciiTheme="majorBidi" w:hAnsiTheme="majorBidi" w:cstheme="majorBidi"/>
                <w:sz w:val="28"/>
                <w:szCs w:val="28"/>
              </w:rPr>
              <w:t>1,010,000</w:t>
            </w:r>
          </w:p>
        </w:tc>
        <w:tc>
          <w:tcPr>
            <w:tcW w:w="263" w:type="dxa"/>
            <w:vAlign w:val="center"/>
          </w:tcPr>
          <w:p w14:paraId="2220AB45" w14:textId="77777777" w:rsidR="00170C04" w:rsidRPr="0099466B" w:rsidRDefault="00170C04" w:rsidP="00094C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5A573B99" w14:textId="2B8B97DE" w:rsidR="00170C04" w:rsidRPr="0099466B" w:rsidRDefault="0019203C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66B">
              <w:rPr>
                <w:rFonts w:asciiTheme="majorBidi" w:hAnsiTheme="majorBidi" w:cstheme="majorBidi"/>
                <w:sz w:val="28"/>
                <w:szCs w:val="28"/>
              </w:rPr>
              <w:t>1,010,000</w:t>
            </w:r>
          </w:p>
        </w:tc>
        <w:tc>
          <w:tcPr>
            <w:tcW w:w="263" w:type="dxa"/>
            <w:vAlign w:val="center"/>
          </w:tcPr>
          <w:p w14:paraId="5F964C00" w14:textId="77777777" w:rsidR="00170C04" w:rsidRPr="0099466B" w:rsidRDefault="00170C04" w:rsidP="00094C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23EE79AA" w14:textId="6B566BEB" w:rsidR="00170C04" w:rsidRPr="0099466B" w:rsidRDefault="0019203C" w:rsidP="0019203C">
            <w:pPr>
              <w:pStyle w:val="acctfourfigures"/>
              <w:tabs>
                <w:tab w:val="clear" w:pos="765"/>
              </w:tabs>
              <w:spacing w:line="240" w:lineRule="auto"/>
              <w:ind w:left="-79" w:right="-15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66B">
              <w:rPr>
                <w:rFonts w:asciiTheme="majorBidi" w:hAnsiTheme="majorBidi" w:cstheme="majorBidi"/>
                <w:sz w:val="28"/>
                <w:szCs w:val="28"/>
              </w:rPr>
              <w:t>1,010,000</w:t>
            </w:r>
          </w:p>
        </w:tc>
        <w:tc>
          <w:tcPr>
            <w:tcW w:w="242" w:type="dxa"/>
            <w:vAlign w:val="center"/>
          </w:tcPr>
          <w:p w14:paraId="0EBE242F" w14:textId="77777777" w:rsidR="00170C04" w:rsidRPr="0099466B" w:rsidRDefault="00170C04" w:rsidP="00094C5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center"/>
          </w:tcPr>
          <w:p w14:paraId="2F7EE61C" w14:textId="79D65961" w:rsidR="00170C04" w:rsidRPr="0099466B" w:rsidRDefault="0019203C" w:rsidP="0019203C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66B">
              <w:rPr>
                <w:rFonts w:asciiTheme="majorBidi" w:hAnsiTheme="majorBidi" w:cstheme="majorBidi"/>
                <w:sz w:val="28"/>
                <w:szCs w:val="28"/>
              </w:rPr>
              <w:t>1,010,000</w:t>
            </w:r>
          </w:p>
        </w:tc>
      </w:tr>
      <w:tr w:rsidR="00170C04" w:rsidRPr="00A261F0" w14:paraId="68E1140D" w14:textId="77777777" w:rsidTr="000D42C8">
        <w:tc>
          <w:tcPr>
            <w:tcW w:w="3060" w:type="dxa"/>
          </w:tcPr>
          <w:p w14:paraId="795EC95E" w14:textId="60A6937E" w:rsidR="00170C04" w:rsidRPr="0099466B" w:rsidRDefault="00170C04" w:rsidP="00094C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66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 (</w:t>
            </w:r>
            <w:r w:rsidR="00B50348" w:rsidRPr="0099466B">
              <w:rPr>
                <w:rFonts w:asciiTheme="majorBidi" w:hAnsiTheme="majorBidi" w:cstheme="majorBidi"/>
                <w:sz w:val="28"/>
                <w:szCs w:val="28"/>
              </w:rPr>
              <w:t>PCS</w:t>
            </w:r>
            <w:r w:rsidRPr="009946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44601EA6" w14:textId="0DA1B8DF" w:rsidR="00170C04" w:rsidRPr="0099466B" w:rsidRDefault="00A219A5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946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55" w:type="dxa"/>
            <w:vAlign w:val="center"/>
          </w:tcPr>
          <w:p w14:paraId="368497C1" w14:textId="104D9A67" w:rsidR="00170C04" w:rsidRPr="0099466B" w:rsidRDefault="0016524A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66B">
              <w:rPr>
                <w:rFonts w:asciiTheme="majorBidi" w:hAnsiTheme="majorBidi" w:cstheme="majorBidi"/>
                <w:sz w:val="28"/>
                <w:szCs w:val="28"/>
              </w:rPr>
              <w:t>324,210</w:t>
            </w:r>
          </w:p>
        </w:tc>
        <w:tc>
          <w:tcPr>
            <w:tcW w:w="263" w:type="dxa"/>
            <w:vAlign w:val="center"/>
          </w:tcPr>
          <w:p w14:paraId="17BE8B9A" w14:textId="77777777" w:rsidR="00170C04" w:rsidRPr="0099466B" w:rsidRDefault="00170C04" w:rsidP="00094C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03FE472D" w14:textId="254DF3A5" w:rsidR="00170C04" w:rsidRPr="0099466B" w:rsidRDefault="0016524A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466B">
              <w:rPr>
                <w:rFonts w:asciiTheme="majorBidi" w:hAnsiTheme="majorBidi" w:cstheme="majorBidi"/>
                <w:sz w:val="28"/>
                <w:szCs w:val="28"/>
              </w:rPr>
              <w:t>324,210</w:t>
            </w:r>
          </w:p>
        </w:tc>
        <w:tc>
          <w:tcPr>
            <w:tcW w:w="263" w:type="dxa"/>
            <w:vAlign w:val="center"/>
          </w:tcPr>
          <w:p w14:paraId="4CFD2D9D" w14:textId="77777777" w:rsidR="00170C04" w:rsidRPr="0099466B" w:rsidRDefault="00170C04" w:rsidP="00094C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27CBB694" w14:textId="6D7711DA" w:rsidR="00170C04" w:rsidRPr="0099466B" w:rsidRDefault="0016524A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66B">
              <w:rPr>
                <w:rFonts w:asciiTheme="majorBidi" w:hAnsiTheme="majorBidi" w:cstheme="majorBidi"/>
                <w:sz w:val="28"/>
                <w:szCs w:val="28"/>
              </w:rPr>
              <w:t>324,210</w:t>
            </w:r>
          </w:p>
        </w:tc>
        <w:tc>
          <w:tcPr>
            <w:tcW w:w="242" w:type="dxa"/>
            <w:vAlign w:val="center"/>
          </w:tcPr>
          <w:p w14:paraId="4D281DBD" w14:textId="77777777" w:rsidR="00170C04" w:rsidRPr="0099466B" w:rsidRDefault="00170C04" w:rsidP="00094C5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center"/>
          </w:tcPr>
          <w:p w14:paraId="1709AA90" w14:textId="2F2FCF15" w:rsidR="00170C04" w:rsidRPr="0099466B" w:rsidRDefault="0016524A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466B">
              <w:rPr>
                <w:rFonts w:asciiTheme="majorBidi" w:hAnsiTheme="majorBidi" w:cstheme="majorBidi"/>
                <w:sz w:val="28"/>
                <w:szCs w:val="28"/>
              </w:rPr>
              <w:t>324,210</w:t>
            </w:r>
          </w:p>
        </w:tc>
      </w:tr>
      <w:tr w:rsidR="002B56ED" w:rsidRPr="00A261F0" w14:paraId="52802307" w14:textId="77777777" w:rsidTr="000D42C8">
        <w:tc>
          <w:tcPr>
            <w:tcW w:w="3060" w:type="dxa"/>
          </w:tcPr>
          <w:p w14:paraId="0AA08F31" w14:textId="77777777" w:rsidR="002B56ED" w:rsidRPr="00A261F0" w:rsidRDefault="002B56ED" w:rsidP="00094C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center"/>
          </w:tcPr>
          <w:p w14:paraId="4CA20FBC" w14:textId="77777777" w:rsidR="002B56ED" w:rsidRDefault="002B56ED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00427D56" w14:textId="1A7EEB28" w:rsidR="002B56ED" w:rsidRPr="00D4202F" w:rsidRDefault="00AB4627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20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1,941,914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1CEFE26" w14:textId="77777777" w:rsidR="002B56ED" w:rsidRPr="00A261F0" w:rsidRDefault="002B56ED" w:rsidP="00094C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CF8AA3C" w14:textId="77777777" w:rsidR="002B56ED" w:rsidRPr="00B23666" w:rsidRDefault="002B56ED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1,883,006</w:t>
            </w:r>
          </w:p>
        </w:tc>
        <w:tc>
          <w:tcPr>
            <w:tcW w:w="263" w:type="dxa"/>
            <w:vAlign w:val="center"/>
          </w:tcPr>
          <w:p w14:paraId="7AA78B01" w14:textId="77777777" w:rsidR="002B56ED" w:rsidRPr="00A261F0" w:rsidRDefault="002B56ED" w:rsidP="00094C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088C9529" w14:textId="77777777" w:rsidR="002B56ED" w:rsidRPr="002A3B80" w:rsidRDefault="002B56ED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B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2" w:type="dxa"/>
            <w:vAlign w:val="center"/>
          </w:tcPr>
          <w:p w14:paraId="1442F9AC" w14:textId="77777777" w:rsidR="002B56ED" w:rsidRPr="002A3B80" w:rsidRDefault="002B56ED" w:rsidP="00094C5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center"/>
          </w:tcPr>
          <w:p w14:paraId="687102AA" w14:textId="77777777" w:rsidR="002B56ED" w:rsidRPr="0099466B" w:rsidRDefault="002B56ED" w:rsidP="0099466B">
            <w:pPr>
              <w:pStyle w:val="acctfourfigures"/>
              <w:tabs>
                <w:tab w:val="clear" w:pos="765"/>
              </w:tabs>
              <w:spacing w:line="240" w:lineRule="auto"/>
              <w:ind w:left="-79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8,814</w:t>
            </w:r>
          </w:p>
        </w:tc>
      </w:tr>
      <w:tr w:rsidR="002B56ED" w:rsidRPr="00A261F0" w14:paraId="737009A7" w14:textId="77777777" w:rsidTr="000D42C8">
        <w:tc>
          <w:tcPr>
            <w:tcW w:w="3060" w:type="dxa"/>
          </w:tcPr>
          <w:p w14:paraId="18CC9345" w14:textId="77777777" w:rsidR="002B56ED" w:rsidRPr="00A261F0" w:rsidRDefault="002B56ED" w:rsidP="00094C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14:paraId="7B3A7BBB" w14:textId="77777777" w:rsidR="002B56ED" w:rsidRPr="00A261F0" w:rsidRDefault="002B56ED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A9A195" w14:textId="691A9F38" w:rsidR="002B56ED" w:rsidRPr="00D4202F" w:rsidRDefault="00CB5EBF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20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5,049</w:t>
            </w:r>
            <w:r w:rsidR="00E86A3D" w:rsidRPr="00D420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420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FA8934A" w14:textId="77777777" w:rsidR="002B56ED" w:rsidRPr="00A261F0" w:rsidRDefault="002B56ED" w:rsidP="00094C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2766A2" w14:textId="6C9E77FF" w:rsidR="002B56ED" w:rsidRPr="005C28C2" w:rsidRDefault="005C28C2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28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4,990,627</w:t>
            </w:r>
          </w:p>
        </w:tc>
        <w:tc>
          <w:tcPr>
            <w:tcW w:w="263" w:type="dxa"/>
            <w:vAlign w:val="center"/>
          </w:tcPr>
          <w:p w14:paraId="1F992C25" w14:textId="77777777" w:rsidR="002B56ED" w:rsidRPr="00A261F0" w:rsidRDefault="002B56ED" w:rsidP="00094C5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3F525E" w14:textId="7D4B7178" w:rsidR="002B56ED" w:rsidRPr="00D4202F" w:rsidRDefault="003D0C5C" w:rsidP="00094C57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420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2,084,210</w:t>
            </w:r>
          </w:p>
        </w:tc>
        <w:tc>
          <w:tcPr>
            <w:tcW w:w="242" w:type="dxa"/>
            <w:vAlign w:val="center"/>
          </w:tcPr>
          <w:p w14:paraId="6247D290" w14:textId="77777777" w:rsidR="002B56ED" w:rsidRPr="002A3B80" w:rsidRDefault="002B56ED" w:rsidP="00094C57">
            <w:pPr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65C629" w14:textId="39DD8DA7" w:rsidR="002B56ED" w:rsidRPr="00A261F0" w:rsidRDefault="00583AEE" w:rsidP="0099466B">
            <w:pPr>
              <w:pStyle w:val="acctfourfigures"/>
              <w:tabs>
                <w:tab w:val="clear" w:pos="765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2,093,024</w:t>
            </w:r>
          </w:p>
        </w:tc>
      </w:tr>
      <w:bookmarkEnd w:id="3"/>
    </w:tbl>
    <w:p w14:paraId="2C2F4820" w14:textId="77777777" w:rsidR="002B56ED" w:rsidRPr="000D36C1" w:rsidRDefault="002B56ED" w:rsidP="002B56ED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CEEC23A" w14:textId="5120D858" w:rsidR="002B56ED" w:rsidRPr="00A261F0" w:rsidRDefault="002B56ED" w:rsidP="002B56ED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261F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261F0">
        <w:rPr>
          <w:rFonts w:asciiTheme="majorBidi" w:hAnsiTheme="majorBidi" w:cstheme="majorBidi"/>
          <w:sz w:val="28"/>
          <w:szCs w:val="28"/>
        </w:rPr>
        <w:t>3</w:t>
      </w:r>
      <w:r w:rsidR="000D42C8">
        <w:rPr>
          <w:rFonts w:asciiTheme="majorBidi" w:hAnsiTheme="majorBidi" w:cstheme="majorBidi"/>
          <w:sz w:val="28"/>
          <w:szCs w:val="28"/>
        </w:rPr>
        <w:t xml:space="preserve">0 </w:t>
      </w:r>
      <w:r w:rsidR="000D42C8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261F0">
        <w:rPr>
          <w:rFonts w:asciiTheme="majorBidi" w:hAnsiTheme="majorBidi" w:cstheme="majorBidi"/>
          <w:sz w:val="28"/>
          <w:szCs w:val="28"/>
        </w:rPr>
        <w:t>2567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A219A5">
        <w:rPr>
          <w:rFonts w:asciiTheme="majorBidi" w:hAnsiTheme="majorBidi" w:cstheme="majorBidi"/>
          <w:sz w:val="28"/>
          <w:szCs w:val="28"/>
        </w:rPr>
        <w:t>11</w:t>
      </w:r>
      <w:r w:rsidR="254F1211">
        <w:rPr>
          <w:rFonts w:asciiTheme="majorBidi" w:hAnsiTheme="majorBidi" w:cstheme="majorBidi"/>
          <w:sz w:val="28"/>
          <w:szCs w:val="28"/>
        </w:rPr>
        <w:t>,</w:t>
      </w:r>
      <w:r w:rsidR="00A219A5">
        <w:rPr>
          <w:rFonts w:asciiTheme="majorBidi" w:hAnsiTheme="majorBidi" w:cstheme="majorBidi"/>
          <w:sz w:val="28"/>
          <w:szCs w:val="28"/>
        </w:rPr>
        <w:t>635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A219A5">
        <w:rPr>
          <w:rFonts w:asciiTheme="majorBidi" w:hAnsiTheme="majorBidi" w:cstheme="majorBidi"/>
          <w:sz w:val="28"/>
          <w:szCs w:val="28"/>
        </w:rPr>
        <w:t>9</w:t>
      </w:r>
      <w:r w:rsidR="296DD719" w:rsidRPr="00D4202F">
        <w:rPr>
          <w:rFonts w:asciiTheme="majorBidi" w:hAnsiTheme="majorBidi" w:cstheme="majorBidi"/>
          <w:sz w:val="28"/>
          <w:szCs w:val="28"/>
          <w:cs/>
        </w:rPr>
        <w:t>,</w:t>
      </w:r>
      <w:r w:rsidR="00A219A5">
        <w:rPr>
          <w:rFonts w:asciiTheme="majorBidi" w:hAnsiTheme="majorBidi" w:cstheme="majorBidi"/>
          <w:sz w:val="28"/>
          <w:szCs w:val="28"/>
        </w:rPr>
        <w:t>307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261F0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1E1E36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Pr="001E1E36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1E1E3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ธันวาคม </w:t>
      </w:r>
      <w:r w:rsidRPr="001E1E36">
        <w:rPr>
          <w:rFonts w:asciiTheme="majorBidi" w:hAnsiTheme="majorBidi" w:cstheme="majorBidi"/>
          <w:i/>
          <w:iCs/>
          <w:sz w:val="28"/>
          <w:szCs w:val="28"/>
        </w:rPr>
        <w:t xml:space="preserve">2566: 10,913 </w:t>
      </w:r>
      <w:r w:rsidRPr="001E1E3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Pr="001E1E36">
        <w:rPr>
          <w:rFonts w:asciiTheme="majorBidi" w:hAnsiTheme="majorBidi" w:cstheme="majorBidi"/>
          <w:i/>
          <w:iCs/>
          <w:sz w:val="28"/>
          <w:szCs w:val="28"/>
        </w:rPr>
        <w:t xml:space="preserve">10,030 </w:t>
      </w:r>
      <w:r w:rsidRPr="001E1E36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ตามลำดับ)</w:t>
      </w:r>
    </w:p>
    <w:p w14:paraId="10E4C638" w14:textId="77777777" w:rsidR="002B56ED" w:rsidRPr="001D03C7" w:rsidRDefault="002B56ED" w:rsidP="003B6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C865F4D" w14:textId="493F3024" w:rsidR="009949C1" w:rsidRPr="001D03C7" w:rsidRDefault="00994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D03C7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419F4A3F" w14:textId="64ECDEE0" w:rsidR="00A11329" w:rsidRPr="00732C92" w:rsidRDefault="00A11329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32C9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03913BEB" w14:textId="241426E7" w:rsidR="00A11329" w:rsidRDefault="00A11329" w:rsidP="00A11329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48B7F71F" w14:textId="77777777" w:rsidR="000D42C8" w:rsidRPr="008514A1" w:rsidRDefault="000D42C8" w:rsidP="000D42C8">
      <w:pPr>
        <w:pStyle w:val="ListParagraph"/>
        <w:numPr>
          <w:ilvl w:val="0"/>
          <w:numId w:val="12"/>
        </w:numPr>
        <w:tabs>
          <w:tab w:val="clear" w:pos="907"/>
          <w:tab w:val="left" w:pos="630"/>
        </w:tabs>
        <w:spacing w:line="240" w:lineRule="auto"/>
        <w:ind w:left="990" w:hanging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</w:rPr>
        <w:t>ส่วน</w:t>
      </w:r>
      <w:r w:rsidRPr="008514A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งานดำเนินงาน </w:t>
      </w:r>
    </w:p>
    <w:p w14:paraId="54904CAF" w14:textId="77777777" w:rsidR="000D42C8" w:rsidRPr="003A315D" w:rsidRDefault="000D42C8" w:rsidP="000D42C8">
      <w:pPr>
        <w:tabs>
          <w:tab w:val="left" w:pos="63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3EDAA90B" w14:textId="77777777" w:rsidR="000D42C8" w:rsidRPr="008514A1" w:rsidRDefault="000D42C8" w:rsidP="000D42C8">
      <w:pPr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8514A1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ประธานกรรมการบริหาร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593F22C" w14:textId="77777777" w:rsidR="000D42C8" w:rsidRDefault="000D42C8" w:rsidP="000D42C8">
      <w:pPr>
        <w:spacing w:line="240" w:lineRule="auto"/>
        <w:ind w:left="51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7BE6064" w14:textId="77777777" w:rsidR="000D42C8" w:rsidRPr="008514A1" w:rsidRDefault="000D42C8" w:rsidP="000D42C8">
      <w:pPr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8514A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กลุ่มบริษัท</w:t>
      </w:r>
    </w:p>
    <w:p w14:paraId="5D84D76F" w14:textId="77777777" w:rsidR="000D42C8" w:rsidRPr="003A315D" w:rsidRDefault="000D42C8" w:rsidP="000D42C8">
      <w:pPr>
        <w:spacing w:line="240" w:lineRule="auto"/>
        <w:ind w:left="518"/>
        <w:jc w:val="thaiDistribute"/>
        <w:rPr>
          <w:rFonts w:asciiTheme="majorBidi" w:hAnsiTheme="majorBidi" w:cstheme="majorBidi"/>
          <w:sz w:val="22"/>
          <w:szCs w:val="22"/>
        </w:rPr>
      </w:pPr>
    </w:p>
    <w:p w14:paraId="4C49A7F2" w14:textId="77777777" w:rsidR="000D42C8" w:rsidRPr="008514A1" w:rsidRDefault="000D42C8" w:rsidP="000D42C8">
      <w:pPr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8514A1">
        <w:rPr>
          <w:rFonts w:asciiTheme="majorBidi" w:hAnsiTheme="majorBidi" w:cs="Angsana New" w:hint="cs"/>
          <w:sz w:val="28"/>
          <w:szCs w:val="28"/>
          <w:cs/>
        </w:rPr>
        <w:t>ภายหลังการจากการรวมกิจการและรับโอนกิจการทั้งหมดกับ</w:t>
      </w:r>
      <w:r>
        <w:rPr>
          <w:rFonts w:asciiTheme="majorBidi" w:hAnsiTheme="majorBidi" w:cs="Angsana New"/>
          <w:sz w:val="28"/>
          <w:szCs w:val="28"/>
        </w:rPr>
        <w:t xml:space="preserve"> SCGL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ส่งผลให้กลุ่มบริษัทมีการปรับโครงสร้างภายในองค์กร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โดยแบ่งเป็น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theme="majorBidi"/>
          <w:sz w:val="28"/>
          <w:szCs w:val="28"/>
        </w:rPr>
        <w:t xml:space="preserve">2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ส่วนงานที่รายงาน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ซึ่งเป็นหน่วยงานธุรกิจที่สำคัญของกลุ่มบริษัท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โดยแบ่งออกเป็นส่วนงานด้านการให้บริการโลจิสติกส์ครบวงจร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มีการให้บริการโลจิสติกส์ครบวงจรตามประเภทบริการ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ซึ่งขึ้นอยู่กับกิจกรรมที่ให้บริการแก่ลูกค้า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และส่วนงานอื่นๆ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ซึ่งอยู่นอกเหนือจากการให้บริการโลจิสติกส์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ทั้งนี้</w:t>
      </w:r>
      <w:r w:rsidRPr="008514A1">
        <w:rPr>
          <w:rFonts w:asciiTheme="majorBidi" w:hAnsiTheme="majorBidi" w:cs="Angsana New"/>
          <w:sz w:val="28"/>
          <w:szCs w:val="28"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ส่วนงานดังกล่าวแยกตามการดำเนินธุรกิจ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ผู้จัดการส่วนงานที่รับผิดชอบโดยตรงดำเนินการวางแผนกลยุทธ์ทางการตลาด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วางแผนการดำเนินกิจการและมีอำนาจในการตัดสินใจตามส่วนงานที่รับผิดชอบ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และรายงานตรงต่อผู้มีอำนาจตัดสินใจ</w:t>
      </w:r>
      <w:r w:rsidRPr="008514A1">
        <w:rPr>
          <w:rFonts w:asciiTheme="majorBidi" w:hAnsiTheme="majorBidi" w:cstheme="majorBidi" w:hint="cs"/>
          <w:sz w:val="28"/>
          <w:szCs w:val="28"/>
          <w:cs/>
        </w:rPr>
        <w:t>สูงสุดด้านการดำเนินงาน</w:t>
      </w:r>
      <w:r w:rsidRPr="008514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514A1">
        <w:rPr>
          <w:rFonts w:asciiTheme="majorBidi" w:hAnsiTheme="majorBidi" w:cstheme="majorBidi" w:hint="cs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40BCDAF6" w14:textId="77777777" w:rsidR="000D42C8" w:rsidRPr="008514A1" w:rsidRDefault="000D42C8" w:rsidP="000D42C8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55"/>
        </w:tabs>
        <w:spacing w:line="240" w:lineRule="auto"/>
        <w:ind w:left="858"/>
        <w:jc w:val="thaiDistribute"/>
        <w:rPr>
          <w:rFonts w:asciiTheme="majorBidi" w:hAnsiTheme="majorBidi" w:cstheme="majorBidi"/>
          <w:sz w:val="28"/>
          <w:szCs w:val="28"/>
        </w:rPr>
      </w:pPr>
      <w:r w:rsidRPr="008514A1">
        <w:rPr>
          <w:rFonts w:asciiTheme="majorBidi" w:hAnsiTheme="majorBidi"/>
          <w:sz w:val="28"/>
          <w:szCs w:val="28"/>
          <w:cs/>
        </w:rPr>
        <w:t xml:space="preserve">ส่วนงานที่ </w:t>
      </w:r>
      <w:r w:rsidRPr="008514A1">
        <w:rPr>
          <w:rFonts w:asciiTheme="majorBidi" w:hAnsiTheme="majorBidi" w:cstheme="majorBidi"/>
          <w:sz w:val="28"/>
          <w:szCs w:val="28"/>
        </w:rPr>
        <w:t>1</w:t>
      </w:r>
      <w:r w:rsidRPr="008514A1">
        <w:rPr>
          <w:rFonts w:asciiTheme="majorBidi" w:hAnsiTheme="majorBidi"/>
          <w:sz w:val="28"/>
          <w:szCs w:val="28"/>
          <w:cs/>
        </w:rPr>
        <w:t xml:space="preserve"> การให้บริการโลจิสติกส์ครบวงจร</w:t>
      </w:r>
    </w:p>
    <w:p w14:paraId="2828E65C" w14:textId="77777777" w:rsidR="000D42C8" w:rsidRPr="008514A1" w:rsidRDefault="000D42C8" w:rsidP="000D42C8">
      <w:pPr>
        <w:spacing w:line="240" w:lineRule="auto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8514A1">
        <w:rPr>
          <w:rFonts w:asciiTheme="majorBidi" w:hAnsiTheme="majorBidi" w:cs="Angsana New"/>
          <w:sz w:val="28"/>
          <w:szCs w:val="28"/>
          <w:cs/>
        </w:rPr>
        <w:t xml:space="preserve">ส่วนงานที่ </w:t>
      </w:r>
      <w:r w:rsidRPr="008514A1">
        <w:rPr>
          <w:rFonts w:asciiTheme="majorBidi" w:hAnsiTheme="majorBidi" w:cstheme="majorBidi"/>
          <w:sz w:val="28"/>
          <w:szCs w:val="28"/>
        </w:rPr>
        <w:t>1.1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การให้บริการจัดเก็บและบริหารสินค้า</w:t>
      </w:r>
    </w:p>
    <w:p w14:paraId="441A2CD7" w14:textId="77777777" w:rsidR="000D42C8" w:rsidRPr="008514A1" w:rsidRDefault="000D42C8" w:rsidP="000D42C8">
      <w:pPr>
        <w:spacing w:line="240" w:lineRule="auto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8514A1">
        <w:rPr>
          <w:rFonts w:asciiTheme="majorBidi" w:hAnsiTheme="majorBidi" w:cs="Angsana New"/>
          <w:sz w:val="28"/>
          <w:szCs w:val="28"/>
          <w:cs/>
        </w:rPr>
        <w:t xml:space="preserve">ส่วนงานที่ </w:t>
      </w:r>
      <w:r w:rsidRPr="008514A1">
        <w:rPr>
          <w:rFonts w:asciiTheme="majorBidi" w:hAnsiTheme="majorBidi" w:cstheme="majorBidi"/>
          <w:sz w:val="28"/>
          <w:szCs w:val="28"/>
        </w:rPr>
        <w:t>1.2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การให้บริการขนส่งสินค้า</w:t>
      </w:r>
    </w:p>
    <w:p w14:paraId="3B3710A4" w14:textId="77777777" w:rsidR="000D42C8" w:rsidRPr="008514A1" w:rsidRDefault="000D42C8" w:rsidP="000D42C8">
      <w:pPr>
        <w:spacing w:line="240" w:lineRule="auto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8514A1">
        <w:rPr>
          <w:rFonts w:asciiTheme="majorBidi" w:hAnsiTheme="majorBidi" w:cs="Angsana New"/>
          <w:sz w:val="28"/>
          <w:szCs w:val="28"/>
          <w:cs/>
        </w:rPr>
        <w:t xml:space="preserve">ส่วนงานที่ </w:t>
      </w:r>
      <w:r w:rsidRPr="008514A1">
        <w:rPr>
          <w:rFonts w:asciiTheme="majorBidi" w:hAnsiTheme="majorBidi" w:cstheme="majorBidi"/>
          <w:sz w:val="28"/>
          <w:szCs w:val="28"/>
        </w:rPr>
        <w:t>1.3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การให้บริการโลจิสติกส์อื่น</w:t>
      </w:r>
    </w:p>
    <w:p w14:paraId="4A8649EE" w14:textId="77777777" w:rsidR="000D42C8" w:rsidRPr="001E1E36" w:rsidRDefault="000D42C8" w:rsidP="000D42C8">
      <w:pPr>
        <w:spacing w:line="240" w:lineRule="auto"/>
        <w:ind w:left="1440"/>
        <w:jc w:val="thaiDistribute"/>
        <w:rPr>
          <w:rFonts w:asciiTheme="majorBidi" w:hAnsiTheme="majorBidi" w:cs="Angsana New"/>
          <w:sz w:val="28"/>
          <w:szCs w:val="28"/>
        </w:rPr>
      </w:pPr>
      <w:r w:rsidRPr="008514A1">
        <w:rPr>
          <w:rFonts w:asciiTheme="majorBidi" w:hAnsiTheme="majorBidi" w:cs="Angsana New"/>
          <w:sz w:val="28"/>
          <w:szCs w:val="28"/>
          <w:cs/>
        </w:rPr>
        <w:t xml:space="preserve">ส่วนงานที่ </w:t>
      </w:r>
      <w:r w:rsidRPr="008514A1">
        <w:rPr>
          <w:rFonts w:asciiTheme="majorBidi" w:hAnsiTheme="majorBidi" w:cstheme="majorBidi"/>
          <w:sz w:val="28"/>
          <w:szCs w:val="28"/>
        </w:rPr>
        <w:t>1.4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การให้บริการโลจิสติกส์ในต่างประเทศ</w:t>
      </w:r>
    </w:p>
    <w:p w14:paraId="1CCF0DF3" w14:textId="77777777" w:rsidR="000D42C8" w:rsidRDefault="000D42C8" w:rsidP="000D42C8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8"/>
        <w:jc w:val="thaiDistribute"/>
        <w:rPr>
          <w:rFonts w:asciiTheme="majorBidi" w:hAnsiTheme="majorBidi"/>
          <w:sz w:val="28"/>
          <w:szCs w:val="28"/>
        </w:rPr>
      </w:pPr>
      <w:r w:rsidRPr="00511F34">
        <w:rPr>
          <w:rFonts w:asciiTheme="majorBidi" w:hAnsiTheme="majorBidi"/>
          <w:sz w:val="28"/>
          <w:szCs w:val="28"/>
          <w:cs/>
        </w:rPr>
        <w:t xml:space="preserve">ส่วนงานที่ </w:t>
      </w:r>
      <w:r w:rsidRPr="00511F34">
        <w:rPr>
          <w:rFonts w:asciiTheme="majorBidi" w:hAnsiTheme="majorBidi" w:cstheme="majorBidi"/>
          <w:sz w:val="28"/>
          <w:szCs w:val="28"/>
        </w:rPr>
        <w:t xml:space="preserve">2 </w:t>
      </w:r>
      <w:r w:rsidRPr="00511F34">
        <w:rPr>
          <w:rFonts w:asciiTheme="majorBidi" w:hAnsiTheme="majorBidi"/>
          <w:sz w:val="28"/>
          <w:szCs w:val="28"/>
          <w:cs/>
        </w:rPr>
        <w:t>อื่น</w:t>
      </w:r>
      <w:r>
        <w:rPr>
          <w:rFonts w:asciiTheme="majorBidi" w:hAnsiTheme="majorBidi"/>
          <w:sz w:val="28"/>
          <w:szCs w:val="28"/>
        </w:rPr>
        <w:t xml:space="preserve"> </w:t>
      </w:r>
      <w:r w:rsidRPr="00511F34">
        <w:rPr>
          <w:rFonts w:asciiTheme="majorBidi" w:hAnsiTheme="majorBidi"/>
          <w:sz w:val="28"/>
          <w:szCs w:val="28"/>
          <w:cs/>
        </w:rPr>
        <w:t>ๆ</w:t>
      </w:r>
    </w:p>
    <w:p w14:paraId="4E56D8A0" w14:textId="77777777" w:rsidR="000D42C8" w:rsidRPr="00511F34" w:rsidRDefault="000D42C8" w:rsidP="000D42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8"/>
        <w:jc w:val="thaiDistribute"/>
        <w:rPr>
          <w:rFonts w:asciiTheme="majorBidi" w:hAnsiTheme="majorBidi"/>
          <w:sz w:val="28"/>
          <w:szCs w:val="28"/>
          <w:cs/>
        </w:rPr>
      </w:pPr>
    </w:p>
    <w:p w14:paraId="74C1588D" w14:textId="77777777" w:rsidR="000D42C8" w:rsidRPr="008514A1" w:rsidRDefault="000D42C8" w:rsidP="000D42C8">
      <w:pPr>
        <w:spacing w:line="240" w:lineRule="auto"/>
        <w:ind w:left="51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514A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บริษัท</w:t>
      </w:r>
    </w:p>
    <w:p w14:paraId="386EFEAD" w14:textId="77777777" w:rsidR="000D42C8" w:rsidRPr="008514A1" w:rsidRDefault="000D42C8" w:rsidP="000D42C8">
      <w:pPr>
        <w:spacing w:line="240" w:lineRule="auto"/>
        <w:ind w:left="518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52D0A97" w14:textId="6C117A52" w:rsidR="000D42C8" w:rsidRPr="008514A1" w:rsidRDefault="000D42C8" w:rsidP="000D42C8">
      <w:pPr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8514A1">
        <w:rPr>
          <w:rFonts w:asciiTheme="majorBidi" w:hAnsiTheme="majorBidi" w:cstheme="majorBidi" w:hint="cs"/>
          <w:sz w:val="28"/>
          <w:szCs w:val="28"/>
          <w:cs/>
        </w:rPr>
        <w:t xml:space="preserve">ภายหลังการรับโอนกิจการทั้งหมดกับบริษัท </w:t>
      </w:r>
      <w:r w:rsidRPr="008514A1">
        <w:rPr>
          <w:rFonts w:asciiTheme="majorBidi" w:hAnsiTheme="majorBidi" w:cstheme="majorBidi"/>
          <w:sz w:val="28"/>
          <w:szCs w:val="28"/>
        </w:rPr>
        <w:t xml:space="preserve">SCGL 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บริษัทดำเนินการในส่วนงานธุรกิจการให้บริการจัดเก็บและบริหารสินค้า </w:t>
      </w:r>
      <w:r w:rsidR="00D53030" w:rsidRPr="008514A1">
        <w:rPr>
          <w:rFonts w:asciiTheme="majorBidi" w:hAnsiTheme="majorBidi" w:cs="Angsana New"/>
          <w:sz w:val="28"/>
          <w:szCs w:val="28"/>
          <w:cs/>
        </w:rPr>
        <w:t>การให้บริการขนส่งสินค้า</w:t>
      </w:r>
      <w:r w:rsidR="00D53030">
        <w:rPr>
          <w:rFonts w:asciiTheme="majorBidi" w:hAnsiTheme="majorBidi" w:cs="Angsana New"/>
          <w:sz w:val="28"/>
          <w:szCs w:val="28"/>
        </w:rPr>
        <w:t xml:space="preserve"> </w:t>
      </w:r>
      <w:r w:rsidR="00D53030" w:rsidRPr="008514A1">
        <w:rPr>
          <w:rFonts w:asciiTheme="majorBidi" w:hAnsiTheme="majorBidi" w:cs="Angsana New"/>
          <w:sz w:val="28"/>
          <w:szCs w:val="28"/>
          <w:cs/>
        </w:rPr>
        <w:t>การให้บริการโลจิสติกส์อื่น</w:t>
      </w:r>
      <w:r w:rsidR="00D53030">
        <w:rPr>
          <w:rFonts w:asciiTheme="majorBidi" w:hAnsiTheme="majorBidi" w:cs="Angsana New"/>
          <w:sz w:val="28"/>
          <w:szCs w:val="28"/>
        </w:rPr>
        <w:t xml:space="preserve"> </w:t>
      </w:r>
      <w:r w:rsidRPr="008514A1">
        <w:rPr>
          <w:rFonts w:asciiTheme="majorBidi" w:hAnsiTheme="majorBidi" w:cs="Angsana New"/>
          <w:sz w:val="28"/>
          <w:szCs w:val="28"/>
          <w:cs/>
        </w:rPr>
        <w:t>และ</w:t>
      </w:r>
      <w:r w:rsidR="00D53030" w:rsidRPr="008514A1">
        <w:rPr>
          <w:rFonts w:asciiTheme="majorBidi" w:hAnsiTheme="majorBidi" w:cs="Angsana New" w:hint="cs"/>
          <w:sz w:val="28"/>
          <w:szCs w:val="28"/>
          <w:cs/>
        </w:rPr>
        <w:t>ส่วนงานอื่นๆ</w:t>
      </w:r>
      <w:r w:rsidR="00D53030"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/>
          <w:sz w:val="28"/>
          <w:szCs w:val="28"/>
          <w:cs/>
        </w:rPr>
        <w:t>ดังนั้น ผู้บริหารจึงพิจารณาว่าบริษัทมีส่วนงานธุรกิจสองส่วนงาน</w:t>
      </w:r>
    </w:p>
    <w:p w14:paraId="7BFC113A" w14:textId="77777777" w:rsidR="000D42C8" w:rsidRPr="008514A1" w:rsidRDefault="000D42C8" w:rsidP="000D42C8">
      <w:pPr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02DDE20" w14:textId="77777777" w:rsidR="000D42C8" w:rsidRDefault="000D42C8" w:rsidP="000D42C8">
      <w:pPr>
        <w:tabs>
          <w:tab w:val="num" w:pos="108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8514A1">
        <w:rPr>
          <w:rFonts w:asciiTheme="majorBidi" w:hAnsiTheme="majorBidi" w:cs="Angsana New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</w:t>
      </w:r>
      <w:r>
        <w:rPr>
          <w:rFonts w:asciiTheme="majorBidi" w:hAnsiTheme="majorBidi" w:cs="Angsana New" w:hint="cs"/>
          <w:sz w:val="28"/>
          <w:szCs w:val="28"/>
          <w:cs/>
        </w:rPr>
        <w:t>จ</w:t>
      </w:r>
    </w:p>
    <w:p w14:paraId="4CF25710" w14:textId="0ACF2B2C" w:rsidR="00B0297E" w:rsidRPr="001D03C7" w:rsidRDefault="00B0297E" w:rsidP="000D42C8">
      <w:pPr>
        <w:tabs>
          <w:tab w:val="clear" w:pos="454"/>
          <w:tab w:val="left" w:pos="540"/>
        </w:tabs>
        <w:rPr>
          <w:rFonts w:asciiTheme="majorBidi" w:hAnsiTheme="majorBidi" w:cstheme="majorBidi"/>
          <w:sz w:val="28"/>
          <w:szCs w:val="28"/>
          <w:cs/>
        </w:rPr>
      </w:pPr>
    </w:p>
    <w:p w14:paraId="49B2DB26" w14:textId="77777777" w:rsidR="00A11329" w:rsidRPr="001D03C7" w:rsidRDefault="00A11329" w:rsidP="00A11329">
      <w:pPr>
        <w:rPr>
          <w:rFonts w:asciiTheme="majorBidi" w:hAnsiTheme="majorBidi" w:cstheme="majorBidi"/>
          <w:cs/>
          <w:lang w:val="th-TH"/>
        </w:rPr>
      </w:pPr>
    </w:p>
    <w:p w14:paraId="35AA2D34" w14:textId="5BD97D0D" w:rsidR="00A11329" w:rsidRPr="001D03C7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sz w:val="22"/>
          <w:szCs w:val="22"/>
          <w:cs/>
        </w:rPr>
        <w:sectPr w:rsidR="00A11329" w:rsidRPr="001D03C7" w:rsidSect="009E2117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Light"/>
        <w:tblW w:w="146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9"/>
        <w:gridCol w:w="540"/>
        <w:gridCol w:w="238"/>
        <w:gridCol w:w="482"/>
        <w:gridCol w:w="242"/>
        <w:gridCol w:w="489"/>
        <w:gridCol w:w="236"/>
        <w:gridCol w:w="537"/>
        <w:gridCol w:w="236"/>
        <w:gridCol w:w="439"/>
        <w:gridCol w:w="46"/>
        <w:gridCol w:w="236"/>
        <w:gridCol w:w="514"/>
        <w:gridCol w:w="236"/>
        <w:gridCol w:w="492"/>
        <w:gridCol w:w="236"/>
        <w:gridCol w:w="567"/>
        <w:gridCol w:w="236"/>
        <w:gridCol w:w="574"/>
        <w:gridCol w:w="236"/>
        <w:gridCol w:w="521"/>
        <w:gridCol w:w="236"/>
        <w:gridCol w:w="538"/>
        <w:gridCol w:w="238"/>
        <w:gridCol w:w="541"/>
        <w:gridCol w:w="236"/>
        <w:gridCol w:w="509"/>
        <w:gridCol w:w="236"/>
        <w:gridCol w:w="529"/>
        <w:gridCol w:w="236"/>
        <w:gridCol w:w="9"/>
        <w:gridCol w:w="525"/>
        <w:gridCol w:w="239"/>
        <w:gridCol w:w="576"/>
      </w:tblGrid>
      <w:tr w:rsidR="00305A43" w:rsidRPr="001D03C7" w14:paraId="52C374C6" w14:textId="77777777" w:rsidTr="00A161A7">
        <w:trPr>
          <w:trHeight w:val="144"/>
        </w:trPr>
        <w:tc>
          <w:tcPr>
            <w:tcW w:w="2699" w:type="dxa"/>
          </w:tcPr>
          <w:p w14:paraId="6A1C7C1C" w14:textId="77777777" w:rsidR="00305A43" w:rsidRPr="001D03C7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1981" w:type="dxa"/>
            <w:gridSpan w:val="33"/>
          </w:tcPr>
          <w:p w14:paraId="6E6278DC" w14:textId="6A06A070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05A43" w:rsidRPr="001D03C7" w14:paraId="3071E39F" w14:textId="77777777" w:rsidTr="00210FAC">
        <w:trPr>
          <w:trHeight w:val="144"/>
        </w:trPr>
        <w:tc>
          <w:tcPr>
            <w:tcW w:w="2699" w:type="dxa"/>
          </w:tcPr>
          <w:p w14:paraId="32CCA568" w14:textId="77777777" w:rsidR="00305A43" w:rsidRPr="001D03C7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  <w:gridSpan w:val="3"/>
          </w:tcPr>
          <w:p w14:paraId="6FF249FD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42" w:type="dxa"/>
          </w:tcPr>
          <w:p w14:paraId="3D0D6C7E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</w:tcPr>
          <w:p w14:paraId="4707E1BC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146BB979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35" w:type="dxa"/>
            <w:gridSpan w:val="4"/>
          </w:tcPr>
          <w:p w14:paraId="03B71813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22233E76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95" w:type="dxa"/>
            <w:gridSpan w:val="3"/>
          </w:tcPr>
          <w:p w14:paraId="3D1FF921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0EA52CAD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</w:p>
        </w:tc>
        <w:tc>
          <w:tcPr>
            <w:tcW w:w="1331" w:type="dxa"/>
            <w:gridSpan w:val="3"/>
          </w:tcPr>
          <w:p w14:paraId="71AF9979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553" w:type="dxa"/>
            <w:gridSpan w:val="4"/>
          </w:tcPr>
          <w:p w14:paraId="7FD13996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89B3B50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74" w:type="dxa"/>
            <w:gridSpan w:val="3"/>
          </w:tcPr>
          <w:p w14:paraId="163F1D71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236" w:type="dxa"/>
          </w:tcPr>
          <w:p w14:paraId="0E59466E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49" w:type="dxa"/>
            <w:gridSpan w:val="4"/>
          </w:tcPr>
          <w:p w14:paraId="11EF9D4A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</w:tr>
      <w:tr w:rsidR="00305A43" w:rsidRPr="001D03C7" w14:paraId="2E3D1453" w14:textId="77777777" w:rsidTr="00210FAC">
        <w:trPr>
          <w:trHeight w:val="144"/>
        </w:trPr>
        <w:tc>
          <w:tcPr>
            <w:tcW w:w="2699" w:type="dxa"/>
          </w:tcPr>
          <w:p w14:paraId="1C360608" w14:textId="77777777" w:rsidR="00305A43" w:rsidRPr="001D03C7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สำหรับงวดหกเดือนสิ้นสุด</w:t>
            </w:r>
          </w:p>
        </w:tc>
        <w:tc>
          <w:tcPr>
            <w:tcW w:w="1260" w:type="dxa"/>
            <w:gridSpan w:val="3"/>
            <w:hideMark/>
          </w:tcPr>
          <w:p w14:paraId="5F922E61" w14:textId="0A6D3FAA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1D03C7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1.1</w:t>
            </w:r>
          </w:p>
        </w:tc>
        <w:tc>
          <w:tcPr>
            <w:tcW w:w="242" w:type="dxa"/>
          </w:tcPr>
          <w:p w14:paraId="060A3867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  <w:hideMark/>
          </w:tcPr>
          <w:p w14:paraId="51226FE1" w14:textId="62BA6340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1D03C7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1.2</w:t>
            </w:r>
          </w:p>
        </w:tc>
        <w:tc>
          <w:tcPr>
            <w:tcW w:w="236" w:type="dxa"/>
          </w:tcPr>
          <w:p w14:paraId="312AE7E0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35" w:type="dxa"/>
            <w:gridSpan w:val="4"/>
            <w:hideMark/>
          </w:tcPr>
          <w:p w14:paraId="560E4DBF" w14:textId="7CB5B815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1D03C7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1.3</w:t>
            </w:r>
          </w:p>
        </w:tc>
        <w:tc>
          <w:tcPr>
            <w:tcW w:w="236" w:type="dxa"/>
          </w:tcPr>
          <w:p w14:paraId="7DC97C43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95" w:type="dxa"/>
            <w:gridSpan w:val="3"/>
            <w:hideMark/>
          </w:tcPr>
          <w:p w14:paraId="35B11B6A" w14:textId="5070F23D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1D03C7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1.4</w:t>
            </w:r>
          </w:p>
        </w:tc>
        <w:tc>
          <w:tcPr>
            <w:tcW w:w="236" w:type="dxa"/>
          </w:tcPr>
          <w:p w14:paraId="66757BC2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1331" w:type="dxa"/>
            <w:gridSpan w:val="3"/>
            <w:hideMark/>
          </w:tcPr>
          <w:p w14:paraId="4419C1E7" w14:textId="07AAEB74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1D03C7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="00AC3617"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1553" w:type="dxa"/>
            <w:gridSpan w:val="4"/>
            <w:hideMark/>
          </w:tcPr>
          <w:p w14:paraId="1E4CE49C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ส่วนงานที่รายงาน</w:t>
            </w:r>
          </w:p>
        </w:tc>
        <w:tc>
          <w:tcPr>
            <w:tcW w:w="236" w:type="dxa"/>
          </w:tcPr>
          <w:p w14:paraId="06EAF5DD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74" w:type="dxa"/>
            <w:gridSpan w:val="3"/>
          </w:tcPr>
          <w:p w14:paraId="7EE6D3CE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ระหว่างส่วนงาน</w:t>
            </w:r>
          </w:p>
        </w:tc>
        <w:tc>
          <w:tcPr>
            <w:tcW w:w="236" w:type="dxa"/>
          </w:tcPr>
          <w:p w14:paraId="785892B3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49" w:type="dxa"/>
            <w:gridSpan w:val="4"/>
            <w:hideMark/>
          </w:tcPr>
          <w:p w14:paraId="7900C972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C3413" w:rsidRPr="001D03C7" w14:paraId="3B817CF4" w14:textId="77777777" w:rsidTr="00210FAC">
        <w:trPr>
          <w:trHeight w:val="288"/>
        </w:trPr>
        <w:tc>
          <w:tcPr>
            <w:tcW w:w="2699" w:type="dxa"/>
          </w:tcPr>
          <w:p w14:paraId="78417C01" w14:textId="1AA02423" w:rsidR="00CC3413" w:rsidRPr="001D03C7" w:rsidRDefault="000E4486" w:rsidP="000E4486">
            <w:pPr>
              <w:tabs>
                <w:tab w:val="left" w:pos="720"/>
                <w:tab w:val="decimal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  </w:t>
            </w:r>
            <w:r w:rsidR="00CC3413" w:rsidRPr="001D03C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 w:rsidR="00CC3413" w:rsidRPr="001D03C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="00CC3413" w:rsidRPr="001D03C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540" w:type="dxa"/>
            <w:vAlign w:val="bottom"/>
          </w:tcPr>
          <w:p w14:paraId="033F39FD" w14:textId="278D367C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8" w:type="dxa"/>
            <w:vAlign w:val="bottom"/>
          </w:tcPr>
          <w:p w14:paraId="2BA049B2" w14:textId="77777777" w:rsidR="00CC3413" w:rsidRPr="001D03C7" w:rsidRDefault="00CC3413" w:rsidP="00CC341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2" w:type="dxa"/>
            <w:vAlign w:val="bottom"/>
          </w:tcPr>
          <w:p w14:paraId="3F3800A4" w14:textId="34FC5C8E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42" w:type="dxa"/>
            <w:vAlign w:val="bottom"/>
          </w:tcPr>
          <w:p w14:paraId="627D6F4A" w14:textId="77777777" w:rsidR="00CC3413" w:rsidRPr="001D03C7" w:rsidRDefault="00CC3413" w:rsidP="00CC341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bottom"/>
          </w:tcPr>
          <w:p w14:paraId="01235050" w14:textId="0C07506F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42CCCC27" w14:textId="77777777" w:rsidR="00CC3413" w:rsidRPr="001D03C7" w:rsidRDefault="00CC3413" w:rsidP="00CC341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bottom"/>
          </w:tcPr>
          <w:p w14:paraId="45C0CBC3" w14:textId="571CBCB2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1055C3BF" w14:textId="77777777" w:rsidR="00CC3413" w:rsidRPr="001D03C7" w:rsidRDefault="00CC3413" w:rsidP="00CC341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5" w:type="dxa"/>
            <w:gridSpan w:val="2"/>
            <w:vAlign w:val="bottom"/>
          </w:tcPr>
          <w:p w14:paraId="454329F0" w14:textId="6B20C415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3CACB4D4" w14:textId="77777777" w:rsidR="00CC3413" w:rsidRPr="001D03C7" w:rsidRDefault="00CC3413" w:rsidP="00CC341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bottom"/>
          </w:tcPr>
          <w:p w14:paraId="48A1FE49" w14:textId="5ADA0175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09A5051F" w14:textId="77777777" w:rsidR="00CC3413" w:rsidRPr="001D03C7" w:rsidRDefault="00CC3413" w:rsidP="00CC341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bottom"/>
          </w:tcPr>
          <w:p w14:paraId="1AC23E7F" w14:textId="713EDCE1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28E44583" w14:textId="77777777" w:rsidR="00CC3413" w:rsidRPr="001D03C7" w:rsidRDefault="00CC3413" w:rsidP="00CC341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  <w:vAlign w:val="bottom"/>
          </w:tcPr>
          <w:p w14:paraId="584B6EFB" w14:textId="5DF82A4E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60ED7C75" w14:textId="77777777" w:rsidR="00CC3413" w:rsidRPr="001D03C7" w:rsidRDefault="00CC3413" w:rsidP="00CC341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4" w:type="dxa"/>
            <w:vAlign w:val="bottom"/>
          </w:tcPr>
          <w:p w14:paraId="11CC7637" w14:textId="5877C223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6BDFCA0F" w14:textId="77777777" w:rsidR="00CC3413" w:rsidRPr="001D03C7" w:rsidRDefault="00CC3413" w:rsidP="00CC341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bottom"/>
          </w:tcPr>
          <w:p w14:paraId="0357967E" w14:textId="40AE0A6D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0071FE4B" w14:textId="77777777" w:rsidR="00CC3413" w:rsidRPr="001D03C7" w:rsidRDefault="00CC3413" w:rsidP="00CC341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vAlign w:val="bottom"/>
          </w:tcPr>
          <w:p w14:paraId="3035306E" w14:textId="375C002F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8" w:type="dxa"/>
            <w:vAlign w:val="bottom"/>
          </w:tcPr>
          <w:p w14:paraId="038FB3BF" w14:textId="77777777" w:rsidR="00CC3413" w:rsidRPr="001D03C7" w:rsidRDefault="00CC3413" w:rsidP="00CC341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vAlign w:val="bottom"/>
          </w:tcPr>
          <w:p w14:paraId="3AEF65D0" w14:textId="47B496BC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0D21C055" w14:textId="77777777" w:rsidR="00CC3413" w:rsidRPr="001D03C7" w:rsidRDefault="00CC3413" w:rsidP="00CC341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vAlign w:val="bottom"/>
          </w:tcPr>
          <w:p w14:paraId="62DC3DEA" w14:textId="52032EDF" w:rsidR="00CC3413" w:rsidRPr="001D03C7" w:rsidRDefault="00CC3413" w:rsidP="00CC341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36402D53" w14:textId="77777777" w:rsidR="00CC3413" w:rsidRPr="001D03C7" w:rsidRDefault="00CC3413" w:rsidP="00CC341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vAlign w:val="bottom"/>
          </w:tcPr>
          <w:p w14:paraId="57179188" w14:textId="66DD0222" w:rsidR="00CC3413" w:rsidRPr="001D03C7" w:rsidRDefault="00CC3413" w:rsidP="00CC341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3E36FA14" w14:textId="77777777" w:rsidR="00CC3413" w:rsidRPr="001D03C7" w:rsidRDefault="00CC3413" w:rsidP="00CC341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4" w:type="dxa"/>
            <w:gridSpan w:val="2"/>
            <w:vAlign w:val="bottom"/>
          </w:tcPr>
          <w:p w14:paraId="5E24ABC7" w14:textId="454B5CC9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9" w:type="dxa"/>
            <w:vAlign w:val="bottom"/>
          </w:tcPr>
          <w:p w14:paraId="3FDEDB51" w14:textId="77777777" w:rsidR="00CC3413" w:rsidRPr="001D03C7" w:rsidRDefault="00CC3413" w:rsidP="00CC3413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6" w:type="dxa"/>
            <w:vAlign w:val="bottom"/>
          </w:tcPr>
          <w:p w14:paraId="63908D16" w14:textId="09B11D99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</w:tr>
      <w:tr w:rsidR="00CC3413" w:rsidRPr="001D03C7" w14:paraId="1A9EC472" w14:textId="77777777" w:rsidTr="00A161A7">
        <w:trPr>
          <w:trHeight w:val="144"/>
        </w:trPr>
        <w:tc>
          <w:tcPr>
            <w:tcW w:w="2699" w:type="dxa"/>
          </w:tcPr>
          <w:p w14:paraId="178D2173" w14:textId="77777777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981" w:type="dxa"/>
            <w:gridSpan w:val="33"/>
          </w:tcPr>
          <w:p w14:paraId="6AE62823" w14:textId="162A25EA" w:rsidR="00CC3413" w:rsidRPr="00104196" w:rsidRDefault="00CC3413" w:rsidP="00104196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  <w:lang w:val="en-GB"/>
              </w:rPr>
            </w:pPr>
            <w:r w:rsidRPr="00104196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(</w:t>
            </w:r>
            <w:r w:rsidRPr="00104196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  <w:cs/>
              </w:rPr>
              <w:t>ล้านบาท</w:t>
            </w:r>
            <w:r w:rsidRPr="00104196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)</w:t>
            </w:r>
          </w:p>
        </w:tc>
      </w:tr>
      <w:tr w:rsidR="00CC3413" w:rsidRPr="001D03C7" w14:paraId="6DBB6E66" w14:textId="77777777" w:rsidTr="00210FAC">
        <w:trPr>
          <w:trHeight w:val="144"/>
        </w:trPr>
        <w:tc>
          <w:tcPr>
            <w:tcW w:w="2699" w:type="dxa"/>
          </w:tcPr>
          <w:p w14:paraId="67CF7FCC" w14:textId="77777777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540" w:type="dxa"/>
          </w:tcPr>
          <w:p w14:paraId="1E66A67A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630D6957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2" w:type="dxa"/>
          </w:tcPr>
          <w:p w14:paraId="148F1257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42" w:type="dxa"/>
          </w:tcPr>
          <w:p w14:paraId="4FBF3E04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</w:tcPr>
          <w:p w14:paraId="76BAF1F2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CE0D097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</w:tcPr>
          <w:p w14:paraId="57AF1E79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7430FE44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</w:tcPr>
          <w:p w14:paraId="16976FA4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  <w:gridSpan w:val="2"/>
          </w:tcPr>
          <w:p w14:paraId="4AA2A0A6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</w:tcPr>
          <w:p w14:paraId="5BF9D160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19E23E3F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</w:tcPr>
          <w:p w14:paraId="177ABFB8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B19BE99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</w:tcPr>
          <w:p w14:paraId="05B1DBBC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13478135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4" w:type="dxa"/>
          </w:tcPr>
          <w:p w14:paraId="393493CA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1167570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</w:tcPr>
          <w:p w14:paraId="45A42759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39895137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</w:tcPr>
          <w:p w14:paraId="63FD784E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0DFD3390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</w:tcPr>
          <w:p w14:paraId="45AFCC04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043291D8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</w:tcPr>
          <w:p w14:paraId="2311BD86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7AA07E0A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</w:tcPr>
          <w:p w14:paraId="7A1046F5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5D7F129F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4" w:type="dxa"/>
            <w:gridSpan w:val="2"/>
          </w:tcPr>
          <w:p w14:paraId="6EFA5412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14782F7A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6" w:type="dxa"/>
          </w:tcPr>
          <w:p w14:paraId="61C21563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CC3413" w:rsidRPr="001D03C7" w14:paraId="572F126D" w14:textId="77777777" w:rsidTr="00210FAC">
        <w:trPr>
          <w:trHeight w:val="144"/>
        </w:trPr>
        <w:tc>
          <w:tcPr>
            <w:tcW w:w="2699" w:type="dxa"/>
          </w:tcPr>
          <w:p w14:paraId="4A872D6C" w14:textId="77777777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540" w:type="dxa"/>
            <w:shd w:val="clear" w:color="auto" w:fill="auto"/>
          </w:tcPr>
          <w:p w14:paraId="3EE67781" w14:textId="3492DDDC" w:rsidR="00CC3413" w:rsidRPr="001D03C7" w:rsidRDefault="00210FAC" w:rsidP="00EF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1,864</w:t>
            </w:r>
          </w:p>
        </w:tc>
        <w:tc>
          <w:tcPr>
            <w:tcW w:w="238" w:type="dxa"/>
            <w:shd w:val="clear" w:color="auto" w:fill="auto"/>
          </w:tcPr>
          <w:p w14:paraId="2A835F97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2" w:type="dxa"/>
            <w:shd w:val="clear" w:color="auto" w:fill="auto"/>
          </w:tcPr>
          <w:p w14:paraId="0CF6E186" w14:textId="2DDEBA74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1,754</w:t>
            </w:r>
          </w:p>
        </w:tc>
        <w:tc>
          <w:tcPr>
            <w:tcW w:w="242" w:type="dxa"/>
            <w:shd w:val="clear" w:color="auto" w:fill="auto"/>
          </w:tcPr>
          <w:p w14:paraId="763697F6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shd w:val="clear" w:color="auto" w:fill="auto"/>
          </w:tcPr>
          <w:p w14:paraId="2770A0BE" w14:textId="28626C0C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6,182</w:t>
            </w:r>
          </w:p>
        </w:tc>
        <w:tc>
          <w:tcPr>
            <w:tcW w:w="236" w:type="dxa"/>
            <w:shd w:val="clear" w:color="auto" w:fill="auto"/>
          </w:tcPr>
          <w:p w14:paraId="26D373EA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shd w:val="clear" w:color="auto" w:fill="auto"/>
          </w:tcPr>
          <w:p w14:paraId="19129826" w14:textId="048B8BF1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5,699</w:t>
            </w:r>
          </w:p>
        </w:tc>
        <w:tc>
          <w:tcPr>
            <w:tcW w:w="236" w:type="dxa"/>
            <w:shd w:val="clear" w:color="auto" w:fill="auto"/>
          </w:tcPr>
          <w:p w14:paraId="7963AFDC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shd w:val="clear" w:color="auto" w:fill="auto"/>
          </w:tcPr>
          <w:p w14:paraId="005E84C2" w14:textId="04FD10BE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1,065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4517C770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shd w:val="clear" w:color="auto" w:fill="auto"/>
          </w:tcPr>
          <w:p w14:paraId="3C4B0009" w14:textId="13C923A0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1,022</w:t>
            </w:r>
          </w:p>
        </w:tc>
        <w:tc>
          <w:tcPr>
            <w:tcW w:w="236" w:type="dxa"/>
            <w:shd w:val="clear" w:color="auto" w:fill="auto"/>
          </w:tcPr>
          <w:p w14:paraId="244D3429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shd w:val="clear" w:color="auto" w:fill="auto"/>
          </w:tcPr>
          <w:p w14:paraId="40D6C909" w14:textId="00E67AAA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1,617</w:t>
            </w:r>
          </w:p>
        </w:tc>
        <w:tc>
          <w:tcPr>
            <w:tcW w:w="236" w:type="dxa"/>
            <w:shd w:val="clear" w:color="auto" w:fill="auto"/>
          </w:tcPr>
          <w:p w14:paraId="0AEB2455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  <w:shd w:val="clear" w:color="auto" w:fill="auto"/>
          </w:tcPr>
          <w:p w14:paraId="79DD7DFC" w14:textId="607B613D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1,243</w:t>
            </w:r>
          </w:p>
        </w:tc>
        <w:tc>
          <w:tcPr>
            <w:tcW w:w="236" w:type="dxa"/>
            <w:shd w:val="clear" w:color="auto" w:fill="auto"/>
          </w:tcPr>
          <w:p w14:paraId="413713B9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4" w:type="dxa"/>
            <w:shd w:val="clear" w:color="auto" w:fill="auto"/>
          </w:tcPr>
          <w:p w14:paraId="78FC7EB0" w14:textId="029C07CF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1,301</w:t>
            </w:r>
          </w:p>
        </w:tc>
        <w:tc>
          <w:tcPr>
            <w:tcW w:w="236" w:type="dxa"/>
            <w:shd w:val="clear" w:color="auto" w:fill="auto"/>
          </w:tcPr>
          <w:p w14:paraId="09952804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</w:tcPr>
          <w:p w14:paraId="3A2CE184" w14:textId="767023C0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1,298</w:t>
            </w:r>
          </w:p>
        </w:tc>
        <w:tc>
          <w:tcPr>
            <w:tcW w:w="236" w:type="dxa"/>
            <w:shd w:val="clear" w:color="auto" w:fill="auto"/>
          </w:tcPr>
          <w:p w14:paraId="501BC59F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shd w:val="clear" w:color="auto" w:fill="auto"/>
          </w:tcPr>
          <w:p w14:paraId="54794D70" w14:textId="29F3C2E2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12,029</w:t>
            </w:r>
          </w:p>
        </w:tc>
        <w:tc>
          <w:tcPr>
            <w:tcW w:w="238" w:type="dxa"/>
            <w:shd w:val="clear" w:color="auto" w:fill="auto"/>
          </w:tcPr>
          <w:p w14:paraId="4C9C9203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shd w:val="clear" w:color="auto" w:fill="auto"/>
          </w:tcPr>
          <w:p w14:paraId="2D9A4C24" w14:textId="50EE3523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11,016</w:t>
            </w:r>
          </w:p>
        </w:tc>
        <w:tc>
          <w:tcPr>
            <w:tcW w:w="236" w:type="dxa"/>
            <w:shd w:val="clear" w:color="auto" w:fill="auto"/>
          </w:tcPr>
          <w:p w14:paraId="1367CCC2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shd w:val="clear" w:color="auto" w:fill="auto"/>
          </w:tcPr>
          <w:p w14:paraId="1026F37D" w14:textId="0602A7B1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57C10D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shd w:val="clear" w:color="auto" w:fill="auto"/>
          </w:tcPr>
          <w:p w14:paraId="5E95E3DE" w14:textId="7EF7E8FB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5394D0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4" w:type="dxa"/>
            <w:gridSpan w:val="2"/>
            <w:shd w:val="clear" w:color="auto" w:fill="auto"/>
          </w:tcPr>
          <w:p w14:paraId="1C80CF40" w14:textId="7C9B102B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12,029</w:t>
            </w:r>
          </w:p>
        </w:tc>
        <w:tc>
          <w:tcPr>
            <w:tcW w:w="239" w:type="dxa"/>
            <w:shd w:val="clear" w:color="auto" w:fill="auto"/>
          </w:tcPr>
          <w:p w14:paraId="149B7C01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6" w:type="dxa"/>
            <w:shd w:val="clear" w:color="auto" w:fill="auto"/>
          </w:tcPr>
          <w:p w14:paraId="2BF0FD38" w14:textId="7FB280DE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11,016</w:t>
            </w:r>
          </w:p>
        </w:tc>
      </w:tr>
      <w:tr w:rsidR="00CC3413" w:rsidRPr="001D03C7" w14:paraId="786166B7" w14:textId="77777777" w:rsidTr="00210FAC">
        <w:trPr>
          <w:trHeight w:val="144"/>
        </w:trPr>
        <w:tc>
          <w:tcPr>
            <w:tcW w:w="2699" w:type="dxa"/>
          </w:tcPr>
          <w:p w14:paraId="43E2CB92" w14:textId="77777777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6EA8700F" w14:textId="50B259A5" w:rsidR="00CC3413" w:rsidRPr="001D03C7" w:rsidRDefault="00210FAC" w:rsidP="00EF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105</w:t>
            </w:r>
          </w:p>
        </w:tc>
        <w:tc>
          <w:tcPr>
            <w:tcW w:w="238" w:type="dxa"/>
            <w:shd w:val="clear" w:color="auto" w:fill="auto"/>
          </w:tcPr>
          <w:p w14:paraId="4EDFEF5A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</w:tcPr>
          <w:p w14:paraId="7FEE2BEE" w14:textId="2761D30D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  <w:tc>
          <w:tcPr>
            <w:tcW w:w="242" w:type="dxa"/>
            <w:shd w:val="clear" w:color="auto" w:fill="auto"/>
          </w:tcPr>
          <w:p w14:paraId="6F183A4D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auto"/>
          </w:tcPr>
          <w:p w14:paraId="0F818B18" w14:textId="18E44385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236" w:type="dxa"/>
            <w:shd w:val="clear" w:color="auto" w:fill="auto"/>
          </w:tcPr>
          <w:p w14:paraId="77C1D994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</w:tcPr>
          <w:p w14:paraId="62C4F601" w14:textId="07CDE4E8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457</w:t>
            </w:r>
          </w:p>
        </w:tc>
        <w:tc>
          <w:tcPr>
            <w:tcW w:w="236" w:type="dxa"/>
            <w:shd w:val="clear" w:color="auto" w:fill="auto"/>
          </w:tcPr>
          <w:p w14:paraId="391E6C4A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</w:tcPr>
          <w:p w14:paraId="5F2D2A3F" w14:textId="4715958A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62BAAB25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auto"/>
          </w:tcPr>
          <w:p w14:paraId="2E4498BD" w14:textId="0DB47BF3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18A44C86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auto"/>
          </w:tcPr>
          <w:p w14:paraId="72187D8E" w14:textId="06CF2548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3095985D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602F149" w14:textId="6C3D208A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69EF84FD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14:paraId="24CDC756" w14:textId="49D4D523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224</w:t>
            </w:r>
          </w:p>
        </w:tc>
        <w:tc>
          <w:tcPr>
            <w:tcW w:w="236" w:type="dxa"/>
            <w:shd w:val="clear" w:color="auto" w:fill="auto"/>
          </w:tcPr>
          <w:p w14:paraId="0564F787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auto"/>
          </w:tcPr>
          <w:p w14:paraId="0D789BE3" w14:textId="110E535C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174</w:t>
            </w:r>
          </w:p>
        </w:tc>
        <w:tc>
          <w:tcPr>
            <w:tcW w:w="236" w:type="dxa"/>
            <w:shd w:val="clear" w:color="auto" w:fill="auto"/>
          </w:tcPr>
          <w:p w14:paraId="7741003C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14:paraId="13B2E9FF" w14:textId="54DFF3AD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733</w:t>
            </w:r>
          </w:p>
        </w:tc>
        <w:tc>
          <w:tcPr>
            <w:tcW w:w="238" w:type="dxa"/>
            <w:shd w:val="clear" w:color="auto" w:fill="auto"/>
          </w:tcPr>
          <w:p w14:paraId="51C79A33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</w:tcPr>
          <w:p w14:paraId="71738A10" w14:textId="16085042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711</w:t>
            </w:r>
          </w:p>
        </w:tc>
        <w:tc>
          <w:tcPr>
            <w:tcW w:w="236" w:type="dxa"/>
            <w:shd w:val="clear" w:color="auto" w:fill="auto"/>
          </w:tcPr>
          <w:p w14:paraId="78848B75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shd w:val="clear" w:color="auto" w:fill="auto"/>
          </w:tcPr>
          <w:p w14:paraId="0FE70D41" w14:textId="6CEE3CFD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(733)</w:t>
            </w:r>
          </w:p>
        </w:tc>
        <w:tc>
          <w:tcPr>
            <w:tcW w:w="236" w:type="dxa"/>
            <w:shd w:val="clear" w:color="auto" w:fill="auto"/>
          </w:tcPr>
          <w:p w14:paraId="2DF432EF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</w:tcPr>
          <w:p w14:paraId="0C52B6C5" w14:textId="4D30216F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(711)</w:t>
            </w:r>
          </w:p>
        </w:tc>
        <w:tc>
          <w:tcPr>
            <w:tcW w:w="236" w:type="dxa"/>
            <w:shd w:val="clear" w:color="auto" w:fill="auto"/>
          </w:tcPr>
          <w:p w14:paraId="5C3A6307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F5FDFA" w14:textId="63C834B6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61D3204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</w:tcPr>
          <w:p w14:paraId="0914A743" w14:textId="6375DFA1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C3413" w:rsidRPr="001D03C7" w14:paraId="6953002D" w14:textId="77777777" w:rsidTr="00210FAC">
        <w:trPr>
          <w:trHeight w:val="144"/>
        </w:trPr>
        <w:tc>
          <w:tcPr>
            <w:tcW w:w="2699" w:type="dxa"/>
          </w:tcPr>
          <w:p w14:paraId="4BAE6F38" w14:textId="77777777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ED912E" w14:textId="30565936" w:rsidR="00CC3413" w:rsidRPr="00EF188A" w:rsidRDefault="00210FAC" w:rsidP="00EF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F18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1,969</w:t>
            </w:r>
          </w:p>
        </w:tc>
        <w:tc>
          <w:tcPr>
            <w:tcW w:w="238" w:type="dxa"/>
            <w:shd w:val="clear" w:color="auto" w:fill="auto"/>
          </w:tcPr>
          <w:p w14:paraId="1DE789C0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C3DED" w14:textId="329CB5C8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1,796</w:t>
            </w:r>
          </w:p>
        </w:tc>
        <w:tc>
          <w:tcPr>
            <w:tcW w:w="242" w:type="dxa"/>
            <w:shd w:val="clear" w:color="auto" w:fill="auto"/>
          </w:tcPr>
          <w:p w14:paraId="43008942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E92DB" w14:textId="1C4141D1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6,532</w:t>
            </w:r>
          </w:p>
        </w:tc>
        <w:tc>
          <w:tcPr>
            <w:tcW w:w="236" w:type="dxa"/>
            <w:shd w:val="clear" w:color="auto" w:fill="auto"/>
          </w:tcPr>
          <w:p w14:paraId="0C7481ED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91492" w14:textId="46899214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6,156</w:t>
            </w:r>
          </w:p>
        </w:tc>
        <w:tc>
          <w:tcPr>
            <w:tcW w:w="236" w:type="dxa"/>
            <w:shd w:val="clear" w:color="auto" w:fill="auto"/>
          </w:tcPr>
          <w:p w14:paraId="2D871D13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33B71" w14:textId="1002E34C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1,090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66BC3A36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2137D" w14:textId="0C5FDEF6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1,038</w:t>
            </w:r>
          </w:p>
        </w:tc>
        <w:tc>
          <w:tcPr>
            <w:tcW w:w="236" w:type="dxa"/>
            <w:shd w:val="clear" w:color="auto" w:fill="auto"/>
          </w:tcPr>
          <w:p w14:paraId="7682957F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E2958" w14:textId="3AB1C490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1,646</w:t>
            </w:r>
          </w:p>
        </w:tc>
        <w:tc>
          <w:tcPr>
            <w:tcW w:w="236" w:type="dxa"/>
            <w:shd w:val="clear" w:color="auto" w:fill="auto"/>
          </w:tcPr>
          <w:p w14:paraId="5674C05A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41D0D" w14:textId="721B92BF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1,265</w:t>
            </w:r>
          </w:p>
        </w:tc>
        <w:tc>
          <w:tcPr>
            <w:tcW w:w="236" w:type="dxa"/>
            <w:shd w:val="clear" w:color="auto" w:fill="auto"/>
          </w:tcPr>
          <w:p w14:paraId="30DB6C31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D25FED" w14:textId="021FBA57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1,525</w:t>
            </w:r>
          </w:p>
        </w:tc>
        <w:tc>
          <w:tcPr>
            <w:tcW w:w="236" w:type="dxa"/>
            <w:shd w:val="clear" w:color="auto" w:fill="auto"/>
          </w:tcPr>
          <w:p w14:paraId="5DB6F5EA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504B9" w14:textId="47C21475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1,472</w:t>
            </w:r>
          </w:p>
        </w:tc>
        <w:tc>
          <w:tcPr>
            <w:tcW w:w="236" w:type="dxa"/>
            <w:shd w:val="clear" w:color="auto" w:fill="auto"/>
          </w:tcPr>
          <w:p w14:paraId="6D3A6DD6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493DD" w14:textId="30B40A7A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12,762</w:t>
            </w:r>
          </w:p>
        </w:tc>
        <w:tc>
          <w:tcPr>
            <w:tcW w:w="238" w:type="dxa"/>
            <w:shd w:val="clear" w:color="auto" w:fill="auto"/>
          </w:tcPr>
          <w:p w14:paraId="5FF97F7E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CE882" w14:textId="6CB59A6A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11,727</w:t>
            </w:r>
          </w:p>
        </w:tc>
        <w:tc>
          <w:tcPr>
            <w:tcW w:w="236" w:type="dxa"/>
            <w:shd w:val="clear" w:color="auto" w:fill="auto"/>
          </w:tcPr>
          <w:p w14:paraId="7B906DA2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AD8B6" w14:textId="1692747D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(733)</w:t>
            </w:r>
          </w:p>
        </w:tc>
        <w:tc>
          <w:tcPr>
            <w:tcW w:w="236" w:type="dxa"/>
            <w:shd w:val="clear" w:color="auto" w:fill="auto"/>
          </w:tcPr>
          <w:p w14:paraId="76E8A30B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3D09C" w14:textId="15558915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(711)</w:t>
            </w:r>
          </w:p>
        </w:tc>
        <w:tc>
          <w:tcPr>
            <w:tcW w:w="236" w:type="dxa"/>
            <w:shd w:val="clear" w:color="auto" w:fill="auto"/>
          </w:tcPr>
          <w:p w14:paraId="5426D500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C64327" w14:textId="534C8AD2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12,029</w:t>
            </w:r>
          </w:p>
        </w:tc>
        <w:tc>
          <w:tcPr>
            <w:tcW w:w="239" w:type="dxa"/>
            <w:shd w:val="clear" w:color="auto" w:fill="auto"/>
          </w:tcPr>
          <w:p w14:paraId="010B2D6D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A649F" w14:textId="75A7B098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11,016</w:t>
            </w:r>
          </w:p>
        </w:tc>
      </w:tr>
      <w:tr w:rsidR="00CC3413" w:rsidRPr="001D03C7" w14:paraId="15271819" w14:textId="77777777" w:rsidTr="00210FAC">
        <w:trPr>
          <w:trHeight w:val="144"/>
        </w:trPr>
        <w:tc>
          <w:tcPr>
            <w:tcW w:w="2699" w:type="dxa"/>
          </w:tcPr>
          <w:p w14:paraId="303AB094" w14:textId="77777777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14:paraId="5694E10D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8" w:type="dxa"/>
          </w:tcPr>
          <w:p w14:paraId="288A8DE9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82" w:type="dxa"/>
            <w:tcBorders>
              <w:top w:val="double" w:sz="4" w:space="0" w:color="auto"/>
            </w:tcBorders>
          </w:tcPr>
          <w:p w14:paraId="6672E37B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42" w:type="dxa"/>
          </w:tcPr>
          <w:p w14:paraId="608DDC98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  <w:tcBorders>
              <w:top w:val="double" w:sz="4" w:space="0" w:color="auto"/>
            </w:tcBorders>
          </w:tcPr>
          <w:p w14:paraId="3D54972C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13858A9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</w:tcPr>
          <w:p w14:paraId="19AE37E5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BA30044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39" w:type="dxa"/>
            <w:tcBorders>
              <w:top w:val="double" w:sz="4" w:space="0" w:color="auto"/>
            </w:tcBorders>
          </w:tcPr>
          <w:p w14:paraId="474E13C2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82" w:type="dxa"/>
            <w:gridSpan w:val="2"/>
          </w:tcPr>
          <w:p w14:paraId="1958D843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</w:tcPr>
          <w:p w14:paraId="006D5391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D2B9140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92" w:type="dxa"/>
            <w:tcBorders>
              <w:top w:val="double" w:sz="4" w:space="0" w:color="auto"/>
            </w:tcBorders>
          </w:tcPr>
          <w:p w14:paraId="0B705192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EF5FCB8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6DECFEE6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7FBB8AA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4EE81604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8A18380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  <w:tcBorders>
              <w:top w:val="double" w:sz="4" w:space="0" w:color="auto"/>
            </w:tcBorders>
          </w:tcPr>
          <w:p w14:paraId="273E9C7E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44D6E2D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38" w:type="dxa"/>
            <w:tcBorders>
              <w:top w:val="double" w:sz="4" w:space="0" w:color="auto"/>
            </w:tcBorders>
          </w:tcPr>
          <w:p w14:paraId="3988A1BE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8" w:type="dxa"/>
          </w:tcPr>
          <w:p w14:paraId="49B1D75B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</w:tcPr>
          <w:p w14:paraId="469F9606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34B4775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09" w:type="dxa"/>
            <w:tcBorders>
              <w:top w:val="double" w:sz="4" w:space="0" w:color="auto"/>
            </w:tcBorders>
          </w:tcPr>
          <w:p w14:paraId="2A014732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</w:tcPr>
          <w:p w14:paraId="0E150E07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29" w:type="dxa"/>
            <w:tcBorders>
              <w:top w:val="double" w:sz="4" w:space="0" w:color="auto"/>
            </w:tcBorders>
          </w:tcPr>
          <w:p w14:paraId="58C7D33F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245" w:type="dxa"/>
            <w:gridSpan w:val="2"/>
          </w:tcPr>
          <w:p w14:paraId="04FFF447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25" w:type="dxa"/>
            <w:tcBorders>
              <w:top w:val="double" w:sz="4" w:space="0" w:color="auto"/>
            </w:tcBorders>
          </w:tcPr>
          <w:p w14:paraId="6A4AF9D8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595FBA32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76" w:type="dxa"/>
            <w:tcBorders>
              <w:top w:val="double" w:sz="4" w:space="0" w:color="auto"/>
            </w:tcBorders>
          </w:tcPr>
          <w:p w14:paraId="4876EB20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</w:tr>
      <w:tr w:rsidR="00CC3413" w:rsidRPr="001D03C7" w14:paraId="384DF6F1" w14:textId="77777777" w:rsidTr="00210FAC">
        <w:trPr>
          <w:trHeight w:val="144"/>
        </w:trPr>
        <w:tc>
          <w:tcPr>
            <w:tcW w:w="2699" w:type="dxa"/>
          </w:tcPr>
          <w:p w14:paraId="17D43906" w14:textId="77777777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การจำแนกรายได้</w:t>
            </w:r>
          </w:p>
        </w:tc>
        <w:tc>
          <w:tcPr>
            <w:tcW w:w="540" w:type="dxa"/>
          </w:tcPr>
          <w:p w14:paraId="439C48A9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5D9C5F0C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82" w:type="dxa"/>
          </w:tcPr>
          <w:p w14:paraId="52F73F87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42" w:type="dxa"/>
          </w:tcPr>
          <w:p w14:paraId="724CF4A8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</w:tcPr>
          <w:p w14:paraId="0D52D056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D0F3E19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7" w:type="dxa"/>
          </w:tcPr>
          <w:p w14:paraId="0CCE0A2B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768D93A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39" w:type="dxa"/>
          </w:tcPr>
          <w:p w14:paraId="6C627C74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82" w:type="dxa"/>
            <w:gridSpan w:val="2"/>
          </w:tcPr>
          <w:p w14:paraId="194D6E0C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</w:tcPr>
          <w:p w14:paraId="4A83783C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0A86047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92" w:type="dxa"/>
          </w:tcPr>
          <w:p w14:paraId="46824C66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FB9BF46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67" w:type="dxa"/>
          </w:tcPr>
          <w:p w14:paraId="63EB8837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DD59120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74" w:type="dxa"/>
          </w:tcPr>
          <w:p w14:paraId="652D6F16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B0B7F81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</w:tcPr>
          <w:p w14:paraId="2327298B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EFEB2CA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8" w:type="dxa"/>
          </w:tcPr>
          <w:p w14:paraId="3C1DF009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638E5E76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1" w:type="dxa"/>
          </w:tcPr>
          <w:p w14:paraId="67CAC2DC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8A264A3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9" w:type="dxa"/>
          </w:tcPr>
          <w:p w14:paraId="38FB9E94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</w:tcPr>
          <w:p w14:paraId="27FF53AE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9" w:type="dxa"/>
          </w:tcPr>
          <w:p w14:paraId="093A11BB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45" w:type="dxa"/>
            <w:gridSpan w:val="2"/>
          </w:tcPr>
          <w:p w14:paraId="13C6EC68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5" w:type="dxa"/>
          </w:tcPr>
          <w:p w14:paraId="51681178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9" w:type="dxa"/>
          </w:tcPr>
          <w:p w14:paraId="20731192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76" w:type="dxa"/>
          </w:tcPr>
          <w:p w14:paraId="7975D3DE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CC3413" w:rsidRPr="001D03C7" w14:paraId="51E50B62" w14:textId="77777777" w:rsidTr="00210FAC">
        <w:trPr>
          <w:trHeight w:val="144"/>
        </w:trPr>
        <w:tc>
          <w:tcPr>
            <w:tcW w:w="2699" w:type="dxa"/>
          </w:tcPr>
          <w:p w14:paraId="220748CE" w14:textId="77777777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ส่วนงานภูมิศาสตร์หลัก</w:t>
            </w:r>
          </w:p>
        </w:tc>
        <w:tc>
          <w:tcPr>
            <w:tcW w:w="540" w:type="dxa"/>
          </w:tcPr>
          <w:p w14:paraId="0C80C4BB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4307EEC2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82" w:type="dxa"/>
          </w:tcPr>
          <w:p w14:paraId="225F647E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42" w:type="dxa"/>
          </w:tcPr>
          <w:p w14:paraId="409EEB59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</w:tcPr>
          <w:p w14:paraId="2BB78A4D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B418510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7" w:type="dxa"/>
          </w:tcPr>
          <w:p w14:paraId="5B9A8F87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3810A47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39" w:type="dxa"/>
          </w:tcPr>
          <w:p w14:paraId="187436A3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82" w:type="dxa"/>
            <w:gridSpan w:val="2"/>
          </w:tcPr>
          <w:p w14:paraId="3D60D3D2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</w:tcPr>
          <w:p w14:paraId="46AAF981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8329804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92" w:type="dxa"/>
          </w:tcPr>
          <w:p w14:paraId="37FE963D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CD67242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67" w:type="dxa"/>
          </w:tcPr>
          <w:p w14:paraId="09EA2E7D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8062316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74" w:type="dxa"/>
          </w:tcPr>
          <w:p w14:paraId="1E7CED3E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9A62CE1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</w:tcPr>
          <w:p w14:paraId="371486E9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669544C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8" w:type="dxa"/>
          </w:tcPr>
          <w:p w14:paraId="61D397C9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0D72F25C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1" w:type="dxa"/>
          </w:tcPr>
          <w:p w14:paraId="0DC85BF6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A7CAA1B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9" w:type="dxa"/>
          </w:tcPr>
          <w:p w14:paraId="7B96C16B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</w:tcPr>
          <w:p w14:paraId="6187307D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9" w:type="dxa"/>
          </w:tcPr>
          <w:p w14:paraId="1A5C06C0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45" w:type="dxa"/>
            <w:gridSpan w:val="2"/>
          </w:tcPr>
          <w:p w14:paraId="577BB756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5" w:type="dxa"/>
          </w:tcPr>
          <w:p w14:paraId="403531F0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9" w:type="dxa"/>
          </w:tcPr>
          <w:p w14:paraId="53C999E8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76" w:type="dxa"/>
          </w:tcPr>
          <w:p w14:paraId="78222B53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CC3413" w:rsidRPr="001D03C7" w14:paraId="0C2E92F7" w14:textId="77777777" w:rsidTr="00210FAC">
        <w:trPr>
          <w:trHeight w:val="144"/>
        </w:trPr>
        <w:tc>
          <w:tcPr>
            <w:tcW w:w="2699" w:type="dxa"/>
          </w:tcPr>
          <w:p w14:paraId="5AF28EBC" w14:textId="77777777" w:rsidR="00CC3413" w:rsidRPr="001D03C7" w:rsidRDefault="00CC3413" w:rsidP="00CC341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540" w:type="dxa"/>
            <w:shd w:val="clear" w:color="auto" w:fill="auto"/>
          </w:tcPr>
          <w:p w14:paraId="265A9DDC" w14:textId="691D25F0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1,969</w:t>
            </w:r>
          </w:p>
        </w:tc>
        <w:tc>
          <w:tcPr>
            <w:tcW w:w="238" w:type="dxa"/>
            <w:shd w:val="clear" w:color="auto" w:fill="auto"/>
          </w:tcPr>
          <w:p w14:paraId="7D66D969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2" w:type="dxa"/>
            <w:shd w:val="clear" w:color="auto" w:fill="auto"/>
          </w:tcPr>
          <w:p w14:paraId="6DAF7ED6" w14:textId="4A7A6F5E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1,796</w:t>
            </w:r>
          </w:p>
        </w:tc>
        <w:tc>
          <w:tcPr>
            <w:tcW w:w="242" w:type="dxa"/>
            <w:shd w:val="clear" w:color="auto" w:fill="auto"/>
          </w:tcPr>
          <w:p w14:paraId="00A1D4F4" w14:textId="3D662BFD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shd w:val="clear" w:color="auto" w:fill="auto"/>
          </w:tcPr>
          <w:p w14:paraId="5B7335D5" w14:textId="6C25C6C2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6,532</w:t>
            </w:r>
          </w:p>
        </w:tc>
        <w:tc>
          <w:tcPr>
            <w:tcW w:w="236" w:type="dxa"/>
            <w:shd w:val="clear" w:color="auto" w:fill="auto"/>
          </w:tcPr>
          <w:p w14:paraId="6DE51820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shd w:val="clear" w:color="auto" w:fill="auto"/>
          </w:tcPr>
          <w:p w14:paraId="08DB7093" w14:textId="29BCAC9F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6,156</w:t>
            </w:r>
          </w:p>
        </w:tc>
        <w:tc>
          <w:tcPr>
            <w:tcW w:w="236" w:type="dxa"/>
            <w:shd w:val="clear" w:color="auto" w:fill="auto"/>
          </w:tcPr>
          <w:p w14:paraId="657A6F12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shd w:val="clear" w:color="auto" w:fill="auto"/>
          </w:tcPr>
          <w:p w14:paraId="2504042B" w14:textId="6E4B5235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1,084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2620BE6A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shd w:val="clear" w:color="auto" w:fill="auto"/>
          </w:tcPr>
          <w:p w14:paraId="5135A559" w14:textId="795D7B41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1,033</w:t>
            </w:r>
          </w:p>
        </w:tc>
        <w:tc>
          <w:tcPr>
            <w:tcW w:w="236" w:type="dxa"/>
            <w:shd w:val="clear" w:color="auto" w:fill="auto"/>
          </w:tcPr>
          <w:p w14:paraId="1215340E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shd w:val="clear" w:color="auto" w:fill="auto"/>
          </w:tcPr>
          <w:p w14:paraId="527AC611" w14:textId="6B5940DC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4B0D50DE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  <w:shd w:val="clear" w:color="auto" w:fill="auto"/>
          </w:tcPr>
          <w:p w14:paraId="58E4348E" w14:textId="05159ECC" w:rsidR="00CC3413" w:rsidRPr="001D03C7" w:rsidRDefault="00CC3413" w:rsidP="001A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45C1189B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4" w:type="dxa"/>
            <w:shd w:val="clear" w:color="auto" w:fill="auto"/>
          </w:tcPr>
          <w:p w14:paraId="1BD9D72A" w14:textId="371B10DD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1,228</w:t>
            </w:r>
          </w:p>
        </w:tc>
        <w:tc>
          <w:tcPr>
            <w:tcW w:w="236" w:type="dxa"/>
            <w:shd w:val="clear" w:color="auto" w:fill="auto"/>
          </w:tcPr>
          <w:p w14:paraId="0F202C78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</w:tcPr>
          <w:p w14:paraId="6056B2A3" w14:textId="0511816B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1,099</w:t>
            </w:r>
          </w:p>
        </w:tc>
        <w:tc>
          <w:tcPr>
            <w:tcW w:w="236" w:type="dxa"/>
            <w:shd w:val="clear" w:color="auto" w:fill="auto"/>
          </w:tcPr>
          <w:p w14:paraId="785DA5DE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shd w:val="clear" w:color="auto" w:fill="auto"/>
          </w:tcPr>
          <w:p w14:paraId="3BB136E6" w14:textId="516A58F4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10,824</w:t>
            </w:r>
          </w:p>
        </w:tc>
        <w:tc>
          <w:tcPr>
            <w:tcW w:w="238" w:type="dxa"/>
            <w:shd w:val="clear" w:color="auto" w:fill="auto"/>
          </w:tcPr>
          <w:p w14:paraId="1893FC22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shd w:val="clear" w:color="auto" w:fill="auto"/>
          </w:tcPr>
          <w:p w14:paraId="003C7162" w14:textId="0DA8C7D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10,100</w:t>
            </w:r>
          </w:p>
        </w:tc>
        <w:tc>
          <w:tcPr>
            <w:tcW w:w="236" w:type="dxa"/>
            <w:shd w:val="clear" w:color="auto" w:fill="auto"/>
          </w:tcPr>
          <w:p w14:paraId="29D66597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shd w:val="clear" w:color="auto" w:fill="auto"/>
          </w:tcPr>
          <w:p w14:paraId="2104130C" w14:textId="16973A19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(715)</w:t>
            </w:r>
          </w:p>
        </w:tc>
        <w:tc>
          <w:tcPr>
            <w:tcW w:w="236" w:type="dxa"/>
            <w:shd w:val="clear" w:color="auto" w:fill="auto"/>
          </w:tcPr>
          <w:p w14:paraId="345B7645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shd w:val="clear" w:color="auto" w:fill="auto"/>
          </w:tcPr>
          <w:p w14:paraId="33D516C6" w14:textId="68955520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(689)</w:t>
            </w:r>
          </w:p>
        </w:tc>
        <w:tc>
          <w:tcPr>
            <w:tcW w:w="236" w:type="dxa"/>
            <w:shd w:val="clear" w:color="auto" w:fill="auto"/>
          </w:tcPr>
          <w:p w14:paraId="10D77E61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4" w:type="dxa"/>
            <w:gridSpan w:val="2"/>
            <w:shd w:val="clear" w:color="auto" w:fill="auto"/>
          </w:tcPr>
          <w:p w14:paraId="3617F78D" w14:textId="73CA3A0D" w:rsidR="00CC3413" w:rsidRPr="001D03C7" w:rsidRDefault="00210FAC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10,109</w:t>
            </w:r>
          </w:p>
        </w:tc>
        <w:tc>
          <w:tcPr>
            <w:tcW w:w="239" w:type="dxa"/>
            <w:shd w:val="clear" w:color="auto" w:fill="auto"/>
          </w:tcPr>
          <w:p w14:paraId="5080AB6C" w14:textId="77777777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6" w:type="dxa"/>
            <w:shd w:val="clear" w:color="auto" w:fill="auto"/>
          </w:tcPr>
          <w:p w14:paraId="733D27D9" w14:textId="597334AF" w:rsidR="00CC3413" w:rsidRPr="001D03C7" w:rsidRDefault="00CC3413" w:rsidP="00CC3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9,411</w:t>
            </w:r>
          </w:p>
        </w:tc>
      </w:tr>
      <w:tr w:rsidR="00210FAC" w:rsidRPr="001D03C7" w14:paraId="7D35D4F2" w14:textId="77777777" w:rsidTr="00210FAC">
        <w:trPr>
          <w:trHeight w:val="144"/>
        </w:trPr>
        <w:tc>
          <w:tcPr>
            <w:tcW w:w="2699" w:type="dxa"/>
          </w:tcPr>
          <w:p w14:paraId="1D0F517C" w14:textId="798A2042" w:rsidR="00210FAC" w:rsidRPr="001D03C7" w:rsidRDefault="00210FAC" w:rsidP="00210FAC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540" w:type="dxa"/>
            <w:shd w:val="clear" w:color="auto" w:fill="auto"/>
          </w:tcPr>
          <w:p w14:paraId="6FB5BBAA" w14:textId="5086D51F" w:rsidR="00210FAC" w:rsidRPr="001D03C7" w:rsidRDefault="00210FAC" w:rsidP="00EF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9ED5CC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2" w:type="dxa"/>
            <w:shd w:val="clear" w:color="auto" w:fill="auto"/>
          </w:tcPr>
          <w:p w14:paraId="120BEC1F" w14:textId="20958C16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E6E27D7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shd w:val="clear" w:color="auto" w:fill="auto"/>
          </w:tcPr>
          <w:p w14:paraId="12FB675B" w14:textId="1006341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B8D876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shd w:val="clear" w:color="auto" w:fill="auto"/>
          </w:tcPr>
          <w:p w14:paraId="3B550EDE" w14:textId="4947588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2838FC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shd w:val="clear" w:color="auto" w:fill="auto"/>
          </w:tcPr>
          <w:p w14:paraId="271EE953" w14:textId="21EB1BB6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67E9DD75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shd w:val="clear" w:color="auto" w:fill="auto"/>
          </w:tcPr>
          <w:p w14:paraId="11E1B636" w14:textId="6771CB7F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17EDE4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shd w:val="clear" w:color="auto" w:fill="auto"/>
          </w:tcPr>
          <w:p w14:paraId="000E071E" w14:textId="2281DA68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33C1B9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  <w:shd w:val="clear" w:color="auto" w:fill="auto"/>
          </w:tcPr>
          <w:p w14:paraId="1D9B960D" w14:textId="3942E77D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D8288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4" w:type="dxa"/>
            <w:shd w:val="clear" w:color="auto" w:fill="auto"/>
          </w:tcPr>
          <w:p w14:paraId="239842B3" w14:textId="4BA9E25C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297</w:t>
            </w:r>
          </w:p>
        </w:tc>
        <w:tc>
          <w:tcPr>
            <w:tcW w:w="236" w:type="dxa"/>
            <w:shd w:val="clear" w:color="auto" w:fill="auto"/>
          </w:tcPr>
          <w:p w14:paraId="23439D94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</w:tcPr>
          <w:p w14:paraId="7400F45B" w14:textId="5F6AB19F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373</w:t>
            </w:r>
          </w:p>
        </w:tc>
        <w:tc>
          <w:tcPr>
            <w:tcW w:w="236" w:type="dxa"/>
            <w:shd w:val="clear" w:color="auto" w:fill="auto"/>
          </w:tcPr>
          <w:p w14:paraId="63AB2CBC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shd w:val="clear" w:color="auto" w:fill="auto"/>
          </w:tcPr>
          <w:p w14:paraId="38E014DE" w14:textId="076F1153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297</w:t>
            </w:r>
          </w:p>
        </w:tc>
        <w:tc>
          <w:tcPr>
            <w:tcW w:w="238" w:type="dxa"/>
            <w:shd w:val="clear" w:color="auto" w:fill="auto"/>
          </w:tcPr>
          <w:p w14:paraId="078D6A0F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shd w:val="clear" w:color="auto" w:fill="auto"/>
          </w:tcPr>
          <w:p w14:paraId="572A7A05" w14:textId="7102781A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373</w:t>
            </w:r>
          </w:p>
        </w:tc>
        <w:tc>
          <w:tcPr>
            <w:tcW w:w="236" w:type="dxa"/>
            <w:shd w:val="clear" w:color="auto" w:fill="auto"/>
          </w:tcPr>
          <w:p w14:paraId="1397F0FA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shd w:val="clear" w:color="auto" w:fill="auto"/>
          </w:tcPr>
          <w:p w14:paraId="47047485" w14:textId="20F58DB0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F6FA05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shd w:val="clear" w:color="auto" w:fill="auto"/>
          </w:tcPr>
          <w:p w14:paraId="6DE25446" w14:textId="576530A2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C8060E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4" w:type="dxa"/>
            <w:gridSpan w:val="2"/>
            <w:shd w:val="clear" w:color="auto" w:fill="auto"/>
          </w:tcPr>
          <w:p w14:paraId="7A9D0E0A" w14:textId="186B3FD5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297</w:t>
            </w:r>
          </w:p>
        </w:tc>
        <w:tc>
          <w:tcPr>
            <w:tcW w:w="239" w:type="dxa"/>
            <w:shd w:val="clear" w:color="auto" w:fill="auto"/>
          </w:tcPr>
          <w:p w14:paraId="7630965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6" w:type="dxa"/>
            <w:shd w:val="clear" w:color="auto" w:fill="auto"/>
          </w:tcPr>
          <w:p w14:paraId="410523A9" w14:textId="5B73DE1B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373</w:t>
            </w:r>
          </w:p>
        </w:tc>
      </w:tr>
      <w:tr w:rsidR="00210FAC" w:rsidRPr="001D03C7" w14:paraId="1C6FFC73" w14:textId="77777777" w:rsidTr="00210FAC">
        <w:trPr>
          <w:trHeight w:val="144"/>
        </w:trPr>
        <w:tc>
          <w:tcPr>
            <w:tcW w:w="2699" w:type="dxa"/>
          </w:tcPr>
          <w:p w14:paraId="3366A1AE" w14:textId="1B1BD7AE" w:rsidR="00210FAC" w:rsidRPr="001D03C7" w:rsidRDefault="00210FAC" w:rsidP="00210FAC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ประเทศอื่น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 </w:t>
            </w: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ๆ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035568DB" w14:textId="5FAAE0D9" w:rsidR="00210FAC" w:rsidRPr="001D03C7" w:rsidRDefault="00210FAC" w:rsidP="00EF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EA44876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</w:tcPr>
          <w:p w14:paraId="7F7CCBD4" w14:textId="4577AF43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1A4899C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auto"/>
          </w:tcPr>
          <w:p w14:paraId="504020C7" w14:textId="590900EA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365CEA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</w:tcPr>
          <w:p w14:paraId="0B97690F" w14:textId="3CDC23A0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A61514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</w:tcPr>
          <w:p w14:paraId="608375AF" w14:textId="4FDE9D19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2E46971D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auto"/>
          </w:tcPr>
          <w:p w14:paraId="651FF386" w14:textId="63C2ED34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5CE3A2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auto"/>
          </w:tcPr>
          <w:p w14:paraId="239A38F9" w14:textId="2A535C40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635</w:t>
            </w:r>
          </w:p>
        </w:tc>
        <w:tc>
          <w:tcPr>
            <w:tcW w:w="236" w:type="dxa"/>
            <w:shd w:val="clear" w:color="auto" w:fill="auto"/>
          </w:tcPr>
          <w:p w14:paraId="6E886885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21E9BC6" w14:textId="55F4291F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1,249</w:t>
            </w:r>
          </w:p>
        </w:tc>
        <w:tc>
          <w:tcPr>
            <w:tcW w:w="236" w:type="dxa"/>
            <w:shd w:val="clear" w:color="auto" w:fill="auto"/>
          </w:tcPr>
          <w:p w14:paraId="6B4AAC4E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14:paraId="2AC12114" w14:textId="4F5DD33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1EC6A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auto"/>
          </w:tcPr>
          <w:p w14:paraId="0DB87620" w14:textId="2AAA542F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AD14D8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14:paraId="47058CF1" w14:textId="3B4D5653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1,641</w:t>
            </w:r>
          </w:p>
        </w:tc>
        <w:tc>
          <w:tcPr>
            <w:tcW w:w="238" w:type="dxa"/>
            <w:shd w:val="clear" w:color="auto" w:fill="auto"/>
          </w:tcPr>
          <w:p w14:paraId="3AFCD7BC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</w:tcPr>
          <w:p w14:paraId="10ED2D81" w14:textId="06F784AE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1,254</w:t>
            </w:r>
          </w:p>
        </w:tc>
        <w:tc>
          <w:tcPr>
            <w:tcW w:w="236" w:type="dxa"/>
            <w:shd w:val="clear" w:color="auto" w:fill="auto"/>
          </w:tcPr>
          <w:p w14:paraId="75F7580C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shd w:val="clear" w:color="auto" w:fill="auto"/>
          </w:tcPr>
          <w:p w14:paraId="2CF9A851" w14:textId="7B6ABBC9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(18)</w:t>
            </w:r>
          </w:p>
        </w:tc>
        <w:tc>
          <w:tcPr>
            <w:tcW w:w="236" w:type="dxa"/>
            <w:shd w:val="clear" w:color="auto" w:fill="auto"/>
          </w:tcPr>
          <w:p w14:paraId="00BAEAE5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</w:tcPr>
          <w:p w14:paraId="1DD200E6" w14:textId="1FD32A9E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(22)</w:t>
            </w:r>
          </w:p>
        </w:tc>
        <w:tc>
          <w:tcPr>
            <w:tcW w:w="236" w:type="dxa"/>
            <w:shd w:val="clear" w:color="auto" w:fill="auto"/>
          </w:tcPr>
          <w:p w14:paraId="1C7949C1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0F3A0E" w14:textId="15DA60CD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1,623</w:t>
            </w:r>
          </w:p>
        </w:tc>
        <w:tc>
          <w:tcPr>
            <w:tcW w:w="239" w:type="dxa"/>
            <w:shd w:val="clear" w:color="auto" w:fill="auto"/>
          </w:tcPr>
          <w:p w14:paraId="0733117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</w:tcPr>
          <w:p w14:paraId="4D324438" w14:textId="71CC3B6F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1,232</w:t>
            </w:r>
          </w:p>
        </w:tc>
      </w:tr>
      <w:tr w:rsidR="00210FAC" w:rsidRPr="001D03C7" w14:paraId="2B74545A" w14:textId="77777777" w:rsidTr="00210FAC">
        <w:trPr>
          <w:trHeight w:val="144"/>
        </w:trPr>
        <w:tc>
          <w:tcPr>
            <w:tcW w:w="2699" w:type="dxa"/>
          </w:tcPr>
          <w:p w14:paraId="0F349508" w14:textId="77777777" w:rsidR="00210FAC" w:rsidRPr="001D03C7" w:rsidRDefault="00210FAC" w:rsidP="00210FAC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611CB" w14:textId="2D0F9C36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1,969</w:t>
            </w:r>
          </w:p>
        </w:tc>
        <w:tc>
          <w:tcPr>
            <w:tcW w:w="238" w:type="dxa"/>
            <w:shd w:val="clear" w:color="auto" w:fill="auto"/>
          </w:tcPr>
          <w:p w14:paraId="6E259A4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D31B3" w14:textId="4E234B82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1,796</w:t>
            </w:r>
          </w:p>
        </w:tc>
        <w:tc>
          <w:tcPr>
            <w:tcW w:w="242" w:type="dxa"/>
            <w:shd w:val="clear" w:color="auto" w:fill="auto"/>
          </w:tcPr>
          <w:p w14:paraId="30885CA5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6FDC1" w14:textId="77A9B823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6,532</w:t>
            </w:r>
          </w:p>
        </w:tc>
        <w:tc>
          <w:tcPr>
            <w:tcW w:w="236" w:type="dxa"/>
            <w:shd w:val="clear" w:color="auto" w:fill="auto"/>
          </w:tcPr>
          <w:p w14:paraId="7651D0D1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4DDEF" w14:textId="5BD7C8CA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6,156</w:t>
            </w:r>
          </w:p>
        </w:tc>
        <w:tc>
          <w:tcPr>
            <w:tcW w:w="236" w:type="dxa"/>
            <w:shd w:val="clear" w:color="auto" w:fill="auto"/>
          </w:tcPr>
          <w:p w14:paraId="0A82E4F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72BC7" w14:textId="33D123C6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1,090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74774CC7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9662E" w14:textId="13DFCB45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1,038</w:t>
            </w:r>
          </w:p>
        </w:tc>
        <w:tc>
          <w:tcPr>
            <w:tcW w:w="236" w:type="dxa"/>
            <w:shd w:val="clear" w:color="auto" w:fill="auto"/>
          </w:tcPr>
          <w:p w14:paraId="0C61BE2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927BA" w14:textId="0972BE25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1,646</w:t>
            </w:r>
          </w:p>
        </w:tc>
        <w:tc>
          <w:tcPr>
            <w:tcW w:w="236" w:type="dxa"/>
            <w:shd w:val="clear" w:color="auto" w:fill="auto"/>
          </w:tcPr>
          <w:p w14:paraId="6C05D592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F3B6C" w14:textId="070058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1,265</w:t>
            </w:r>
          </w:p>
        </w:tc>
        <w:tc>
          <w:tcPr>
            <w:tcW w:w="236" w:type="dxa"/>
            <w:shd w:val="clear" w:color="auto" w:fill="auto"/>
          </w:tcPr>
          <w:p w14:paraId="2CF781F7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1B181" w14:textId="334E7791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1,525</w:t>
            </w:r>
          </w:p>
        </w:tc>
        <w:tc>
          <w:tcPr>
            <w:tcW w:w="236" w:type="dxa"/>
            <w:shd w:val="clear" w:color="auto" w:fill="auto"/>
          </w:tcPr>
          <w:p w14:paraId="2943745C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3C6BD" w14:textId="15F9C554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1,472</w:t>
            </w:r>
          </w:p>
        </w:tc>
        <w:tc>
          <w:tcPr>
            <w:tcW w:w="236" w:type="dxa"/>
            <w:shd w:val="clear" w:color="auto" w:fill="auto"/>
          </w:tcPr>
          <w:p w14:paraId="1E81AD8F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C1698" w14:textId="2A13EE66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12,762</w:t>
            </w:r>
          </w:p>
        </w:tc>
        <w:tc>
          <w:tcPr>
            <w:tcW w:w="238" w:type="dxa"/>
            <w:shd w:val="clear" w:color="auto" w:fill="auto"/>
          </w:tcPr>
          <w:p w14:paraId="4F2BC8A4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D2C7E" w14:textId="72D825FC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11,727</w:t>
            </w:r>
          </w:p>
        </w:tc>
        <w:tc>
          <w:tcPr>
            <w:tcW w:w="236" w:type="dxa"/>
            <w:shd w:val="clear" w:color="auto" w:fill="auto"/>
          </w:tcPr>
          <w:p w14:paraId="3D60D3B6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A6C336" w14:textId="69361713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(733)</w:t>
            </w:r>
          </w:p>
        </w:tc>
        <w:tc>
          <w:tcPr>
            <w:tcW w:w="236" w:type="dxa"/>
            <w:shd w:val="clear" w:color="auto" w:fill="auto"/>
          </w:tcPr>
          <w:p w14:paraId="069BBD25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3F5B5" w14:textId="7CACCACA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(711)</w:t>
            </w:r>
          </w:p>
        </w:tc>
        <w:tc>
          <w:tcPr>
            <w:tcW w:w="236" w:type="dxa"/>
            <w:shd w:val="clear" w:color="auto" w:fill="auto"/>
          </w:tcPr>
          <w:p w14:paraId="55E5DC3F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F3F44" w14:textId="0BEC9CF3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12,029</w:t>
            </w:r>
          </w:p>
        </w:tc>
        <w:tc>
          <w:tcPr>
            <w:tcW w:w="239" w:type="dxa"/>
            <w:shd w:val="clear" w:color="auto" w:fill="auto"/>
          </w:tcPr>
          <w:p w14:paraId="0B6B0081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EFE73" w14:textId="363C030B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11,016</w:t>
            </w:r>
          </w:p>
        </w:tc>
      </w:tr>
      <w:tr w:rsidR="00210FAC" w:rsidRPr="001D03C7" w14:paraId="36550B16" w14:textId="77777777" w:rsidTr="00210FAC">
        <w:trPr>
          <w:trHeight w:val="144"/>
        </w:trPr>
        <w:tc>
          <w:tcPr>
            <w:tcW w:w="2699" w:type="dxa"/>
          </w:tcPr>
          <w:p w14:paraId="28D4BA9E" w14:textId="77777777" w:rsidR="00210FAC" w:rsidRPr="001D03C7" w:rsidRDefault="00210FAC" w:rsidP="00210FAC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14:paraId="0408028A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8" w:type="dxa"/>
          </w:tcPr>
          <w:p w14:paraId="42561205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82" w:type="dxa"/>
            <w:tcBorders>
              <w:top w:val="double" w:sz="4" w:space="0" w:color="auto"/>
            </w:tcBorders>
          </w:tcPr>
          <w:p w14:paraId="7AFE11E5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42" w:type="dxa"/>
          </w:tcPr>
          <w:p w14:paraId="0001745C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89" w:type="dxa"/>
            <w:tcBorders>
              <w:top w:val="double" w:sz="4" w:space="0" w:color="auto"/>
            </w:tcBorders>
          </w:tcPr>
          <w:p w14:paraId="52D98BC4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7ED3CDB2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</w:tcPr>
          <w:p w14:paraId="1E871828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FB67EFD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39" w:type="dxa"/>
            <w:tcBorders>
              <w:top w:val="double" w:sz="4" w:space="0" w:color="auto"/>
            </w:tcBorders>
          </w:tcPr>
          <w:p w14:paraId="57327C3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2"/>
          </w:tcPr>
          <w:p w14:paraId="46D313D4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</w:tcPr>
          <w:p w14:paraId="2AAC966A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3A1337A6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92" w:type="dxa"/>
            <w:tcBorders>
              <w:top w:val="double" w:sz="4" w:space="0" w:color="auto"/>
            </w:tcBorders>
          </w:tcPr>
          <w:p w14:paraId="0E4ABEAA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4812DB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</w:tcPr>
          <w:p w14:paraId="4AC2A00A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7827713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531EECC4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46E056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21" w:type="dxa"/>
            <w:tcBorders>
              <w:top w:val="double" w:sz="4" w:space="0" w:color="auto"/>
            </w:tcBorders>
            <w:shd w:val="clear" w:color="auto" w:fill="auto"/>
          </w:tcPr>
          <w:p w14:paraId="6BD11C79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75D97F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38" w:type="dxa"/>
            <w:tcBorders>
              <w:top w:val="double" w:sz="4" w:space="0" w:color="auto"/>
            </w:tcBorders>
          </w:tcPr>
          <w:p w14:paraId="1C9A98B3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8" w:type="dxa"/>
          </w:tcPr>
          <w:p w14:paraId="71E0BB94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</w:tcPr>
          <w:p w14:paraId="55891194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</w:tcPr>
          <w:p w14:paraId="06743B8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09" w:type="dxa"/>
            <w:tcBorders>
              <w:top w:val="double" w:sz="4" w:space="0" w:color="auto"/>
            </w:tcBorders>
          </w:tcPr>
          <w:p w14:paraId="341B6415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9DB5784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29" w:type="dxa"/>
            <w:tcBorders>
              <w:top w:val="double" w:sz="4" w:space="0" w:color="auto"/>
            </w:tcBorders>
            <w:shd w:val="clear" w:color="auto" w:fill="auto"/>
          </w:tcPr>
          <w:p w14:paraId="0EB92D49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710B043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34" w:type="dxa"/>
            <w:gridSpan w:val="2"/>
            <w:tcBorders>
              <w:top w:val="double" w:sz="4" w:space="0" w:color="auto"/>
            </w:tcBorders>
          </w:tcPr>
          <w:p w14:paraId="4EAC87E5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9" w:type="dxa"/>
          </w:tcPr>
          <w:p w14:paraId="4BE629BE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76" w:type="dxa"/>
            <w:tcBorders>
              <w:top w:val="double" w:sz="4" w:space="0" w:color="auto"/>
            </w:tcBorders>
          </w:tcPr>
          <w:p w14:paraId="57DC37C9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210FAC" w:rsidRPr="001D03C7" w14:paraId="42D4ADA9" w14:textId="77777777" w:rsidTr="00210FAC">
        <w:trPr>
          <w:trHeight w:val="144"/>
        </w:trPr>
        <w:tc>
          <w:tcPr>
            <w:tcW w:w="2699" w:type="dxa"/>
          </w:tcPr>
          <w:p w14:paraId="77972880" w14:textId="77777777" w:rsidR="00210FAC" w:rsidRPr="001D03C7" w:rsidRDefault="00210FAC" w:rsidP="00210FAC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ประเภทสินค้าและบริการหลัก</w:t>
            </w:r>
          </w:p>
        </w:tc>
        <w:tc>
          <w:tcPr>
            <w:tcW w:w="540" w:type="dxa"/>
          </w:tcPr>
          <w:p w14:paraId="7CF9AAB6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8" w:type="dxa"/>
          </w:tcPr>
          <w:p w14:paraId="1116FDD5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82" w:type="dxa"/>
          </w:tcPr>
          <w:p w14:paraId="3A1495A4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42" w:type="dxa"/>
          </w:tcPr>
          <w:p w14:paraId="42BD966F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</w:tcPr>
          <w:p w14:paraId="7E4102B4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1F11A03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</w:tcPr>
          <w:p w14:paraId="023B2164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317CA589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</w:tcPr>
          <w:p w14:paraId="15E7590F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82" w:type="dxa"/>
            <w:gridSpan w:val="2"/>
          </w:tcPr>
          <w:p w14:paraId="67504839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</w:tcPr>
          <w:p w14:paraId="0DEFA041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3CE3A685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</w:tcPr>
          <w:p w14:paraId="04780C0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0C72BFAA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</w:tcPr>
          <w:p w14:paraId="292FA30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238E9F03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4" w:type="dxa"/>
          </w:tcPr>
          <w:p w14:paraId="3176EA8A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3A108FA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</w:tcPr>
          <w:p w14:paraId="28645D4D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6C10DD4C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</w:tcPr>
          <w:p w14:paraId="5E06ABFC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8" w:type="dxa"/>
          </w:tcPr>
          <w:p w14:paraId="4100DAA8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</w:tcPr>
          <w:p w14:paraId="58D13F63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6" w:type="dxa"/>
          </w:tcPr>
          <w:p w14:paraId="6E79A96E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</w:tcPr>
          <w:p w14:paraId="4C65D373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</w:tcPr>
          <w:p w14:paraId="796DD198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</w:tcPr>
          <w:p w14:paraId="050EA6DD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</w:tcPr>
          <w:p w14:paraId="1E241C77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34" w:type="dxa"/>
            <w:gridSpan w:val="2"/>
          </w:tcPr>
          <w:p w14:paraId="6A64D333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39" w:type="dxa"/>
          </w:tcPr>
          <w:p w14:paraId="390740CA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6" w:type="dxa"/>
          </w:tcPr>
          <w:p w14:paraId="664D697C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</w:tr>
      <w:tr w:rsidR="00210FAC" w:rsidRPr="001D03C7" w14:paraId="3CB6EEE0" w14:textId="77777777" w:rsidTr="00495520">
        <w:trPr>
          <w:trHeight w:val="144"/>
        </w:trPr>
        <w:tc>
          <w:tcPr>
            <w:tcW w:w="2699" w:type="dxa"/>
          </w:tcPr>
          <w:p w14:paraId="741710A5" w14:textId="7A71D78A" w:rsidR="00210FAC" w:rsidRPr="001D03C7" w:rsidRDefault="00210FAC" w:rsidP="00210FAC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540" w:type="dxa"/>
            <w:shd w:val="clear" w:color="auto" w:fill="auto"/>
          </w:tcPr>
          <w:p w14:paraId="33E68B7E" w14:textId="612BAEA2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1,906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E823CDD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2" w:type="dxa"/>
            <w:shd w:val="clear" w:color="auto" w:fill="auto"/>
            <w:vAlign w:val="bottom"/>
          </w:tcPr>
          <w:p w14:paraId="5565A6D4" w14:textId="1DB5368B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1,757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7BDE3DD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shd w:val="clear" w:color="auto" w:fill="auto"/>
          </w:tcPr>
          <w:p w14:paraId="0ADB6EC1" w14:textId="7EEB56FB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5,710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3490F2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14:paraId="3EA95B8C" w14:textId="0290515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5,512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29D637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shd w:val="clear" w:color="auto" w:fill="auto"/>
          </w:tcPr>
          <w:p w14:paraId="1A0BB2FB" w14:textId="7A81E8CE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1,040</w:t>
            </w:r>
          </w:p>
        </w:tc>
        <w:tc>
          <w:tcPr>
            <w:tcW w:w="282" w:type="dxa"/>
            <w:gridSpan w:val="2"/>
            <w:shd w:val="clear" w:color="auto" w:fill="auto"/>
            <w:vAlign w:val="bottom"/>
          </w:tcPr>
          <w:p w14:paraId="4DDE0719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14:paraId="59C3389A" w14:textId="2815B9B6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960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F42B7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shd w:val="clear" w:color="auto" w:fill="auto"/>
          </w:tcPr>
          <w:p w14:paraId="2E8F26FF" w14:textId="361F7E70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D7C72C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500C837" w14:textId="67759C8C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1,250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0DA8A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4" w:type="dxa"/>
            <w:shd w:val="clear" w:color="auto" w:fill="auto"/>
          </w:tcPr>
          <w:p w14:paraId="690C74EC" w14:textId="696483B1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EE628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  <w:vAlign w:val="bottom"/>
          </w:tcPr>
          <w:p w14:paraId="5D473C0C" w14:textId="7A28A9F0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969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6A37F8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shd w:val="clear" w:color="auto" w:fill="auto"/>
          </w:tcPr>
          <w:p w14:paraId="75F1DF76" w14:textId="0307EAAF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11,441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169ED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14:paraId="0DD76F9A" w14:textId="3E4295B4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10,448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E118DA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shd w:val="clear" w:color="auto" w:fill="auto"/>
            <w:vAlign w:val="bottom"/>
          </w:tcPr>
          <w:p w14:paraId="028315A0" w14:textId="18647D9C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(705)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E157F7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54F88B74" w14:textId="4E9A4FA2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(694)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0AC11F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4" w:type="dxa"/>
            <w:gridSpan w:val="2"/>
            <w:shd w:val="clear" w:color="auto" w:fill="auto"/>
            <w:vAlign w:val="bottom"/>
          </w:tcPr>
          <w:p w14:paraId="5D9FB640" w14:textId="5C2A7692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10,736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1F95F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6" w:type="dxa"/>
            <w:shd w:val="clear" w:color="auto" w:fill="auto"/>
            <w:vAlign w:val="bottom"/>
          </w:tcPr>
          <w:p w14:paraId="7DC9AB20" w14:textId="7DD1C2FD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9,754</w:t>
            </w:r>
          </w:p>
        </w:tc>
      </w:tr>
      <w:tr w:rsidR="00210FAC" w:rsidRPr="001D03C7" w14:paraId="75C315B8" w14:textId="77777777" w:rsidTr="00210FAC">
        <w:trPr>
          <w:trHeight w:val="144"/>
        </w:trPr>
        <w:tc>
          <w:tcPr>
            <w:tcW w:w="2699" w:type="dxa"/>
          </w:tcPr>
          <w:p w14:paraId="50F6D1C7" w14:textId="77777777" w:rsidR="00210FAC" w:rsidRPr="001D03C7" w:rsidRDefault="00210FAC" w:rsidP="00210FAC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27DAA74C" w14:textId="579E508A" w:rsidR="00210FAC" w:rsidRPr="001D03C7" w:rsidRDefault="00210FAC" w:rsidP="00EF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238" w:type="dxa"/>
            <w:shd w:val="clear" w:color="auto" w:fill="auto"/>
          </w:tcPr>
          <w:p w14:paraId="0A50C696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</w:tcPr>
          <w:p w14:paraId="57DF0FE7" w14:textId="5792477D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242" w:type="dxa"/>
            <w:shd w:val="clear" w:color="auto" w:fill="auto"/>
          </w:tcPr>
          <w:p w14:paraId="2371FF97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auto"/>
          </w:tcPr>
          <w:p w14:paraId="67670232" w14:textId="0DBB2608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822</w:t>
            </w:r>
          </w:p>
        </w:tc>
        <w:tc>
          <w:tcPr>
            <w:tcW w:w="236" w:type="dxa"/>
            <w:shd w:val="clear" w:color="auto" w:fill="auto"/>
          </w:tcPr>
          <w:p w14:paraId="75CC16CC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</w:tcPr>
          <w:p w14:paraId="319379C2" w14:textId="4512967A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644</w:t>
            </w:r>
          </w:p>
        </w:tc>
        <w:tc>
          <w:tcPr>
            <w:tcW w:w="236" w:type="dxa"/>
            <w:shd w:val="clear" w:color="auto" w:fill="auto"/>
          </w:tcPr>
          <w:p w14:paraId="01B2E5D1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</w:tcPr>
          <w:p w14:paraId="47272A57" w14:textId="64CD1EA5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449013EA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auto"/>
          </w:tcPr>
          <w:p w14:paraId="6658CD59" w14:textId="740E0EB0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78</w:t>
            </w:r>
          </w:p>
        </w:tc>
        <w:tc>
          <w:tcPr>
            <w:tcW w:w="236" w:type="dxa"/>
            <w:shd w:val="clear" w:color="auto" w:fill="auto"/>
          </w:tcPr>
          <w:p w14:paraId="77CACB43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auto"/>
          </w:tcPr>
          <w:p w14:paraId="39E4B3D0" w14:textId="71426FF1" w:rsidR="00210FAC" w:rsidRPr="001D03C7" w:rsidRDefault="00210FAC" w:rsidP="00755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D310C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D365596" w14:textId="755520AC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087E5268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14:paraId="712C1D5F" w14:textId="501D0B12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386</w:t>
            </w:r>
          </w:p>
        </w:tc>
        <w:tc>
          <w:tcPr>
            <w:tcW w:w="236" w:type="dxa"/>
            <w:shd w:val="clear" w:color="auto" w:fill="auto"/>
          </w:tcPr>
          <w:p w14:paraId="446FAB31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auto"/>
          </w:tcPr>
          <w:p w14:paraId="0B073D03" w14:textId="43BD570B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503</w:t>
            </w:r>
          </w:p>
        </w:tc>
        <w:tc>
          <w:tcPr>
            <w:tcW w:w="236" w:type="dxa"/>
            <w:shd w:val="clear" w:color="auto" w:fill="auto"/>
          </w:tcPr>
          <w:p w14:paraId="4D299358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14:paraId="4F067FCB" w14:textId="61C2E203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1,321</w:t>
            </w:r>
          </w:p>
        </w:tc>
        <w:tc>
          <w:tcPr>
            <w:tcW w:w="238" w:type="dxa"/>
            <w:shd w:val="clear" w:color="auto" w:fill="auto"/>
          </w:tcPr>
          <w:p w14:paraId="47616D01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</w:tcPr>
          <w:p w14:paraId="7F9FAC88" w14:textId="14670CCB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1,279</w:t>
            </w:r>
          </w:p>
        </w:tc>
        <w:tc>
          <w:tcPr>
            <w:tcW w:w="236" w:type="dxa"/>
            <w:shd w:val="clear" w:color="auto" w:fill="auto"/>
          </w:tcPr>
          <w:p w14:paraId="2BAAD033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shd w:val="clear" w:color="auto" w:fill="auto"/>
          </w:tcPr>
          <w:p w14:paraId="5301F27E" w14:textId="264F0912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(28)</w:t>
            </w:r>
          </w:p>
        </w:tc>
        <w:tc>
          <w:tcPr>
            <w:tcW w:w="236" w:type="dxa"/>
            <w:shd w:val="clear" w:color="auto" w:fill="auto"/>
          </w:tcPr>
          <w:p w14:paraId="0CC0ADEF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</w:tcPr>
          <w:p w14:paraId="56DD5B5A" w14:textId="0F0CFCE8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(17)</w:t>
            </w:r>
          </w:p>
        </w:tc>
        <w:tc>
          <w:tcPr>
            <w:tcW w:w="236" w:type="dxa"/>
            <w:shd w:val="clear" w:color="auto" w:fill="auto"/>
          </w:tcPr>
          <w:p w14:paraId="05066803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D0E62C" w14:textId="45A81050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1,293</w:t>
            </w:r>
          </w:p>
        </w:tc>
        <w:tc>
          <w:tcPr>
            <w:tcW w:w="239" w:type="dxa"/>
            <w:shd w:val="clear" w:color="auto" w:fill="auto"/>
          </w:tcPr>
          <w:p w14:paraId="261B10D6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</w:tcPr>
          <w:p w14:paraId="776195F7" w14:textId="6DEA0D48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1,262</w:t>
            </w:r>
          </w:p>
        </w:tc>
      </w:tr>
      <w:tr w:rsidR="00210FAC" w:rsidRPr="001D03C7" w14:paraId="2E7F7A74" w14:textId="77777777" w:rsidTr="00210FAC">
        <w:trPr>
          <w:trHeight w:val="144"/>
        </w:trPr>
        <w:tc>
          <w:tcPr>
            <w:tcW w:w="2699" w:type="dxa"/>
          </w:tcPr>
          <w:p w14:paraId="582530C0" w14:textId="77777777" w:rsidR="00210FAC" w:rsidRPr="001D03C7" w:rsidRDefault="00210FAC" w:rsidP="00210FAC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C07CC" w14:textId="6F84AA40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1,969</w:t>
            </w:r>
          </w:p>
        </w:tc>
        <w:tc>
          <w:tcPr>
            <w:tcW w:w="238" w:type="dxa"/>
            <w:shd w:val="clear" w:color="auto" w:fill="auto"/>
          </w:tcPr>
          <w:p w14:paraId="1F53F2F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D40CD" w14:textId="60C9B3B6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1,796</w:t>
            </w:r>
          </w:p>
        </w:tc>
        <w:tc>
          <w:tcPr>
            <w:tcW w:w="242" w:type="dxa"/>
            <w:shd w:val="clear" w:color="auto" w:fill="auto"/>
          </w:tcPr>
          <w:p w14:paraId="15CBEC77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4B99" w14:textId="5FAEAB9D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6,532</w:t>
            </w:r>
          </w:p>
        </w:tc>
        <w:tc>
          <w:tcPr>
            <w:tcW w:w="236" w:type="dxa"/>
            <w:shd w:val="clear" w:color="auto" w:fill="auto"/>
          </w:tcPr>
          <w:p w14:paraId="3CD01987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02DEE" w14:textId="705CF23D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6,156</w:t>
            </w:r>
          </w:p>
        </w:tc>
        <w:tc>
          <w:tcPr>
            <w:tcW w:w="236" w:type="dxa"/>
            <w:shd w:val="clear" w:color="auto" w:fill="auto"/>
          </w:tcPr>
          <w:p w14:paraId="689ECDCA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99F6B" w14:textId="2C1D8ADE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1,090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367587F7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DDC21" w14:textId="3DA0E735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1,038</w:t>
            </w:r>
          </w:p>
        </w:tc>
        <w:tc>
          <w:tcPr>
            <w:tcW w:w="236" w:type="dxa"/>
            <w:shd w:val="clear" w:color="auto" w:fill="auto"/>
          </w:tcPr>
          <w:p w14:paraId="2122D02E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947A8" w14:textId="1CCD67EA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1,646</w:t>
            </w:r>
          </w:p>
        </w:tc>
        <w:tc>
          <w:tcPr>
            <w:tcW w:w="236" w:type="dxa"/>
            <w:shd w:val="clear" w:color="auto" w:fill="auto"/>
          </w:tcPr>
          <w:p w14:paraId="465ED4C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644A4" w14:textId="0F2061D4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1,265</w:t>
            </w:r>
          </w:p>
        </w:tc>
        <w:tc>
          <w:tcPr>
            <w:tcW w:w="236" w:type="dxa"/>
            <w:shd w:val="clear" w:color="auto" w:fill="auto"/>
          </w:tcPr>
          <w:p w14:paraId="545419B3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6AC4DD" w14:textId="053E8F5A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1,525</w:t>
            </w:r>
          </w:p>
        </w:tc>
        <w:tc>
          <w:tcPr>
            <w:tcW w:w="236" w:type="dxa"/>
            <w:shd w:val="clear" w:color="auto" w:fill="auto"/>
          </w:tcPr>
          <w:p w14:paraId="500F2E26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A35CD" w14:textId="79856605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1,472</w:t>
            </w:r>
          </w:p>
        </w:tc>
        <w:tc>
          <w:tcPr>
            <w:tcW w:w="236" w:type="dxa"/>
            <w:shd w:val="clear" w:color="auto" w:fill="auto"/>
          </w:tcPr>
          <w:p w14:paraId="38FE5B48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0BCBD" w14:textId="0C656DE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12,762</w:t>
            </w:r>
          </w:p>
        </w:tc>
        <w:tc>
          <w:tcPr>
            <w:tcW w:w="238" w:type="dxa"/>
            <w:shd w:val="clear" w:color="auto" w:fill="auto"/>
          </w:tcPr>
          <w:p w14:paraId="6455617F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A1FE0" w14:textId="6EE15712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11,727</w:t>
            </w:r>
          </w:p>
        </w:tc>
        <w:tc>
          <w:tcPr>
            <w:tcW w:w="236" w:type="dxa"/>
            <w:shd w:val="clear" w:color="auto" w:fill="auto"/>
          </w:tcPr>
          <w:p w14:paraId="5FF5ACF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867D9" w14:textId="36AD91EE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(733)</w:t>
            </w:r>
          </w:p>
        </w:tc>
        <w:tc>
          <w:tcPr>
            <w:tcW w:w="236" w:type="dxa"/>
            <w:shd w:val="clear" w:color="auto" w:fill="auto"/>
          </w:tcPr>
          <w:p w14:paraId="4AB4E8EA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8473B" w14:textId="73DCA94C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(711)</w:t>
            </w:r>
          </w:p>
        </w:tc>
        <w:tc>
          <w:tcPr>
            <w:tcW w:w="236" w:type="dxa"/>
            <w:shd w:val="clear" w:color="auto" w:fill="auto"/>
          </w:tcPr>
          <w:p w14:paraId="6AB15D53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563084" w14:textId="6392911E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12,029</w:t>
            </w:r>
          </w:p>
        </w:tc>
        <w:tc>
          <w:tcPr>
            <w:tcW w:w="239" w:type="dxa"/>
            <w:shd w:val="clear" w:color="auto" w:fill="auto"/>
          </w:tcPr>
          <w:p w14:paraId="528FF8FD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FF539" w14:textId="43FBCA7B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11,016</w:t>
            </w:r>
          </w:p>
        </w:tc>
      </w:tr>
    </w:tbl>
    <w:p w14:paraId="6D91C104" w14:textId="16470D72" w:rsidR="00732254" w:rsidRPr="001D03C7" w:rsidRDefault="00732254">
      <w:pPr>
        <w:rPr>
          <w:rFonts w:asciiTheme="majorBidi" w:hAnsiTheme="majorBidi" w:cstheme="majorBidi"/>
        </w:rPr>
      </w:pPr>
    </w:p>
    <w:p w14:paraId="7ECCC21D" w14:textId="77777777" w:rsidR="00732254" w:rsidRPr="001D03C7" w:rsidRDefault="00732254">
      <w:pPr>
        <w:rPr>
          <w:rFonts w:asciiTheme="majorBidi" w:hAnsiTheme="majorBidi" w:cstheme="majorBidi"/>
        </w:rPr>
      </w:pPr>
      <w:r w:rsidRPr="001D03C7">
        <w:rPr>
          <w:rFonts w:asciiTheme="majorBidi" w:hAnsiTheme="majorBidi" w:cstheme="majorBidi"/>
        </w:rPr>
        <w:br w:type="page"/>
      </w:r>
    </w:p>
    <w:tbl>
      <w:tblPr>
        <w:tblStyle w:val="TableGridLight"/>
        <w:tblW w:w="1484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500"/>
        <w:gridCol w:w="236"/>
        <w:gridCol w:w="479"/>
        <w:gridCol w:w="236"/>
        <w:gridCol w:w="489"/>
        <w:gridCol w:w="236"/>
        <w:gridCol w:w="537"/>
        <w:gridCol w:w="236"/>
        <w:gridCol w:w="484"/>
        <w:gridCol w:w="236"/>
        <w:gridCol w:w="514"/>
        <w:gridCol w:w="236"/>
        <w:gridCol w:w="492"/>
        <w:gridCol w:w="236"/>
        <w:gridCol w:w="475"/>
        <w:gridCol w:w="236"/>
        <w:gridCol w:w="523"/>
        <w:gridCol w:w="236"/>
        <w:gridCol w:w="521"/>
        <w:gridCol w:w="236"/>
        <w:gridCol w:w="546"/>
        <w:gridCol w:w="236"/>
        <w:gridCol w:w="545"/>
        <w:gridCol w:w="236"/>
        <w:gridCol w:w="558"/>
        <w:gridCol w:w="243"/>
        <w:gridCol w:w="620"/>
        <w:gridCol w:w="241"/>
        <w:gridCol w:w="566"/>
        <w:gridCol w:w="9"/>
        <w:gridCol w:w="227"/>
        <w:gridCol w:w="9"/>
        <w:gridCol w:w="636"/>
        <w:gridCol w:w="9"/>
      </w:tblGrid>
      <w:tr w:rsidR="00683F2D" w:rsidRPr="001D03C7" w14:paraId="14BCEE2D" w14:textId="77777777" w:rsidTr="00504417">
        <w:trPr>
          <w:gridAfter w:val="1"/>
          <w:wAfter w:w="9" w:type="dxa"/>
          <w:trHeight w:val="144"/>
        </w:trPr>
        <w:tc>
          <w:tcPr>
            <w:tcW w:w="2790" w:type="dxa"/>
          </w:tcPr>
          <w:p w14:paraId="39ACD98D" w14:textId="77777777" w:rsidR="00683F2D" w:rsidRPr="001D03C7" w:rsidRDefault="00683F2D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046" w:type="dxa"/>
            <w:gridSpan w:val="33"/>
          </w:tcPr>
          <w:p w14:paraId="38BF0F5B" w14:textId="18036634" w:rsidR="00683F2D" w:rsidRPr="001D03C7" w:rsidRDefault="00683F2D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05A43" w:rsidRPr="001D03C7" w14:paraId="51F3C42E" w14:textId="77777777" w:rsidTr="00504417">
        <w:trPr>
          <w:gridAfter w:val="1"/>
          <w:wAfter w:w="9" w:type="dxa"/>
          <w:trHeight w:val="144"/>
        </w:trPr>
        <w:tc>
          <w:tcPr>
            <w:tcW w:w="2790" w:type="dxa"/>
          </w:tcPr>
          <w:p w14:paraId="2B029816" w14:textId="77777777" w:rsidR="00305A43" w:rsidRPr="001D03C7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15" w:type="dxa"/>
            <w:gridSpan w:val="3"/>
          </w:tcPr>
          <w:p w14:paraId="1D914EB3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6A84E02C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</w:tcPr>
          <w:p w14:paraId="0698EC34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33AA2FCD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34" w:type="dxa"/>
            <w:gridSpan w:val="3"/>
          </w:tcPr>
          <w:p w14:paraId="22F8AC0F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38ED7419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03" w:type="dxa"/>
            <w:gridSpan w:val="3"/>
          </w:tcPr>
          <w:p w14:paraId="088BA2DA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6FF32869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</w:tcPr>
          <w:p w14:paraId="5E622C38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563" w:type="dxa"/>
            <w:gridSpan w:val="4"/>
          </w:tcPr>
          <w:p w14:paraId="3D22A1F0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4AB55BE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421" w:type="dxa"/>
            <w:gridSpan w:val="3"/>
          </w:tcPr>
          <w:p w14:paraId="6C0546E4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241" w:type="dxa"/>
          </w:tcPr>
          <w:p w14:paraId="217D962F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447" w:type="dxa"/>
            <w:gridSpan w:val="5"/>
          </w:tcPr>
          <w:p w14:paraId="69F75E91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</w:tr>
      <w:tr w:rsidR="00305A43" w:rsidRPr="001D03C7" w14:paraId="458E8054" w14:textId="77777777" w:rsidTr="00504417">
        <w:trPr>
          <w:gridAfter w:val="1"/>
          <w:wAfter w:w="9" w:type="dxa"/>
          <w:trHeight w:val="144"/>
        </w:trPr>
        <w:tc>
          <w:tcPr>
            <w:tcW w:w="2790" w:type="dxa"/>
          </w:tcPr>
          <w:p w14:paraId="0FB9FAF2" w14:textId="77777777" w:rsidR="00305A43" w:rsidRPr="001D03C7" w:rsidRDefault="00305A43" w:rsidP="00C13D73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สำหรับงวดหกเดือนสิ้นสุด</w:t>
            </w:r>
          </w:p>
        </w:tc>
        <w:tc>
          <w:tcPr>
            <w:tcW w:w="1215" w:type="dxa"/>
            <w:gridSpan w:val="3"/>
            <w:hideMark/>
          </w:tcPr>
          <w:p w14:paraId="6CDCCE68" w14:textId="5A692CF9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1D03C7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  <w:r w:rsidR="00940C88"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.1</w:t>
            </w:r>
          </w:p>
        </w:tc>
        <w:tc>
          <w:tcPr>
            <w:tcW w:w="236" w:type="dxa"/>
          </w:tcPr>
          <w:p w14:paraId="6DE76A55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  <w:hideMark/>
          </w:tcPr>
          <w:p w14:paraId="61E73723" w14:textId="1315988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1D03C7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="00940C88"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1.2</w:t>
            </w:r>
          </w:p>
        </w:tc>
        <w:tc>
          <w:tcPr>
            <w:tcW w:w="236" w:type="dxa"/>
          </w:tcPr>
          <w:p w14:paraId="7E3B2815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34" w:type="dxa"/>
            <w:gridSpan w:val="3"/>
            <w:hideMark/>
          </w:tcPr>
          <w:p w14:paraId="3E7D9CD3" w14:textId="329DC496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1D03C7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="00940C88"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1.3</w:t>
            </w:r>
          </w:p>
        </w:tc>
        <w:tc>
          <w:tcPr>
            <w:tcW w:w="236" w:type="dxa"/>
          </w:tcPr>
          <w:p w14:paraId="73F61368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03" w:type="dxa"/>
            <w:gridSpan w:val="3"/>
            <w:hideMark/>
          </w:tcPr>
          <w:p w14:paraId="425364EF" w14:textId="49DC5E3D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1D03C7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="00940C88"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1.4</w:t>
            </w:r>
          </w:p>
        </w:tc>
        <w:tc>
          <w:tcPr>
            <w:tcW w:w="236" w:type="dxa"/>
          </w:tcPr>
          <w:p w14:paraId="1453EAE3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  <w:hideMark/>
          </w:tcPr>
          <w:p w14:paraId="7266B392" w14:textId="054F9B04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1D03C7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="00940C88"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1563" w:type="dxa"/>
            <w:gridSpan w:val="4"/>
            <w:hideMark/>
          </w:tcPr>
          <w:p w14:paraId="48C263F1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ส่วนงานที่รายงาน</w:t>
            </w:r>
          </w:p>
        </w:tc>
        <w:tc>
          <w:tcPr>
            <w:tcW w:w="236" w:type="dxa"/>
          </w:tcPr>
          <w:p w14:paraId="6480FAFA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421" w:type="dxa"/>
            <w:gridSpan w:val="3"/>
          </w:tcPr>
          <w:p w14:paraId="43292E46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ระหว่างส่วนงาน</w:t>
            </w:r>
          </w:p>
        </w:tc>
        <w:tc>
          <w:tcPr>
            <w:tcW w:w="241" w:type="dxa"/>
          </w:tcPr>
          <w:p w14:paraId="1DE10B06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447" w:type="dxa"/>
            <w:gridSpan w:val="5"/>
            <w:hideMark/>
          </w:tcPr>
          <w:p w14:paraId="5D70A59E" w14:textId="77777777" w:rsidR="00305A43" w:rsidRPr="001D03C7" w:rsidRDefault="00305A43" w:rsidP="00C13D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715CDF" w:rsidRPr="001D03C7" w14:paraId="669B8F15" w14:textId="77777777" w:rsidTr="00504417">
        <w:trPr>
          <w:trHeight w:val="144"/>
        </w:trPr>
        <w:tc>
          <w:tcPr>
            <w:tcW w:w="2790" w:type="dxa"/>
          </w:tcPr>
          <w:p w14:paraId="06DDFFDE" w14:textId="0F27B504" w:rsidR="00715CDF" w:rsidRPr="001D03C7" w:rsidRDefault="000E4486" w:rsidP="000E4486">
            <w:pPr>
              <w:tabs>
                <w:tab w:val="left" w:pos="720"/>
                <w:tab w:val="decimal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  </w:t>
            </w:r>
            <w:r w:rsidR="00715CDF" w:rsidRPr="001D03C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 w:rsidR="00715CDF" w:rsidRPr="001D03C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="00715CDF" w:rsidRPr="001D03C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500" w:type="dxa"/>
            <w:vAlign w:val="bottom"/>
          </w:tcPr>
          <w:p w14:paraId="0DADA9F7" w14:textId="7FBA72DC" w:rsidR="00715CDF" w:rsidRPr="001D03C7" w:rsidRDefault="00715CDF" w:rsidP="00715CD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5A5E12B0" w14:textId="77777777" w:rsidR="00715CDF" w:rsidRPr="001D03C7" w:rsidRDefault="00715CDF" w:rsidP="00715CD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9" w:type="dxa"/>
            <w:vAlign w:val="bottom"/>
          </w:tcPr>
          <w:p w14:paraId="65FFDF59" w14:textId="49422CE5" w:rsidR="00715CDF" w:rsidRPr="001D03C7" w:rsidRDefault="00715CDF" w:rsidP="00715CD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24284B60" w14:textId="77777777" w:rsidR="00715CDF" w:rsidRPr="001D03C7" w:rsidRDefault="00715CDF" w:rsidP="00715CD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bottom"/>
          </w:tcPr>
          <w:p w14:paraId="38E066E2" w14:textId="0D10999E" w:rsidR="00715CDF" w:rsidRPr="001D03C7" w:rsidRDefault="00715CDF" w:rsidP="00715CD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13D7D11C" w14:textId="77777777" w:rsidR="00715CDF" w:rsidRPr="001D03C7" w:rsidRDefault="00715CDF" w:rsidP="00715CD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bottom"/>
          </w:tcPr>
          <w:p w14:paraId="597DCCF4" w14:textId="05D9589D" w:rsidR="00715CDF" w:rsidRPr="001D03C7" w:rsidRDefault="00715CDF" w:rsidP="00715CD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4A2C85CE" w14:textId="77777777" w:rsidR="00715CDF" w:rsidRPr="001D03C7" w:rsidRDefault="00715CDF" w:rsidP="00715CD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vAlign w:val="bottom"/>
          </w:tcPr>
          <w:p w14:paraId="29160F85" w14:textId="7142523E" w:rsidR="00715CDF" w:rsidRPr="001D03C7" w:rsidRDefault="00715CDF" w:rsidP="00715CD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4E5E396E" w14:textId="77777777" w:rsidR="00715CDF" w:rsidRPr="001D03C7" w:rsidRDefault="00715CDF" w:rsidP="00715CD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bottom"/>
          </w:tcPr>
          <w:p w14:paraId="0FCE222E" w14:textId="507890BC" w:rsidR="00715CDF" w:rsidRPr="001D03C7" w:rsidRDefault="00715CDF" w:rsidP="00715CD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720203CB" w14:textId="77777777" w:rsidR="00715CDF" w:rsidRPr="001D03C7" w:rsidRDefault="00715CDF" w:rsidP="00715CD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bottom"/>
          </w:tcPr>
          <w:p w14:paraId="52586EB8" w14:textId="42F90671" w:rsidR="00715CDF" w:rsidRPr="001D03C7" w:rsidRDefault="00715CDF" w:rsidP="00715CD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259C58F2" w14:textId="77777777" w:rsidR="00715CDF" w:rsidRPr="001D03C7" w:rsidRDefault="00715CDF" w:rsidP="00715CD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vAlign w:val="bottom"/>
          </w:tcPr>
          <w:p w14:paraId="7A0CF60E" w14:textId="4A877048" w:rsidR="00715CDF" w:rsidRPr="001D03C7" w:rsidRDefault="00715CDF" w:rsidP="00715CD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5E48757D" w14:textId="77777777" w:rsidR="00715CDF" w:rsidRPr="001D03C7" w:rsidRDefault="00715CDF" w:rsidP="00715CD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bottom"/>
          </w:tcPr>
          <w:p w14:paraId="1CD026BC" w14:textId="2C8FDE8C" w:rsidR="00715CDF" w:rsidRPr="001D03C7" w:rsidRDefault="00715CDF" w:rsidP="00715CD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786ACA78" w14:textId="77777777" w:rsidR="00715CDF" w:rsidRPr="001D03C7" w:rsidRDefault="00715CDF" w:rsidP="00715CD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bottom"/>
          </w:tcPr>
          <w:p w14:paraId="33E64512" w14:textId="50C24256" w:rsidR="00715CDF" w:rsidRPr="001D03C7" w:rsidRDefault="00715CDF" w:rsidP="00715CD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55FC12FA" w14:textId="77777777" w:rsidR="00715CDF" w:rsidRPr="001D03C7" w:rsidRDefault="00715CDF" w:rsidP="00715CD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6" w:type="dxa"/>
            <w:vAlign w:val="bottom"/>
          </w:tcPr>
          <w:p w14:paraId="4270EAFE" w14:textId="074ED0BF" w:rsidR="00715CDF" w:rsidRPr="001D03C7" w:rsidRDefault="00715CDF" w:rsidP="00715CD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00F3FAE1" w14:textId="77777777" w:rsidR="00715CDF" w:rsidRPr="001D03C7" w:rsidRDefault="00715CDF" w:rsidP="00715CD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5" w:type="dxa"/>
            <w:vAlign w:val="bottom"/>
          </w:tcPr>
          <w:p w14:paraId="2AEC2CBB" w14:textId="366F59BC" w:rsidR="00715CDF" w:rsidRPr="001D03C7" w:rsidRDefault="00715CDF" w:rsidP="00715CD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417CD51B" w14:textId="77777777" w:rsidR="00715CDF" w:rsidRPr="001D03C7" w:rsidRDefault="00715CDF" w:rsidP="00715CD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vAlign w:val="bottom"/>
          </w:tcPr>
          <w:p w14:paraId="6D08439C" w14:textId="714A2A84" w:rsidR="00715CDF" w:rsidRPr="001D03C7" w:rsidRDefault="00715CDF" w:rsidP="00715CD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43" w:type="dxa"/>
            <w:vAlign w:val="bottom"/>
          </w:tcPr>
          <w:p w14:paraId="7116B540" w14:textId="77777777" w:rsidR="00715CDF" w:rsidRPr="001D03C7" w:rsidRDefault="00715CDF" w:rsidP="00715CD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0" w:type="dxa"/>
            <w:vAlign w:val="bottom"/>
          </w:tcPr>
          <w:p w14:paraId="0F344294" w14:textId="5B7B8E36" w:rsidR="00715CDF" w:rsidRPr="001D03C7" w:rsidRDefault="00715CDF" w:rsidP="00715CD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41" w:type="dxa"/>
            <w:vAlign w:val="bottom"/>
          </w:tcPr>
          <w:p w14:paraId="62EAD1A6" w14:textId="77777777" w:rsidR="00715CDF" w:rsidRPr="001D03C7" w:rsidRDefault="00715CDF" w:rsidP="00715CD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gridSpan w:val="2"/>
            <w:vAlign w:val="bottom"/>
          </w:tcPr>
          <w:p w14:paraId="6579BBBF" w14:textId="4E845AB8" w:rsidR="00715CDF" w:rsidRPr="001D03C7" w:rsidRDefault="00715CDF" w:rsidP="00715CD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gridSpan w:val="2"/>
            <w:vAlign w:val="bottom"/>
          </w:tcPr>
          <w:p w14:paraId="0A24848D" w14:textId="77777777" w:rsidR="00715CDF" w:rsidRPr="001D03C7" w:rsidRDefault="00715CDF" w:rsidP="00715CDF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gridSpan w:val="2"/>
            <w:vAlign w:val="bottom"/>
          </w:tcPr>
          <w:p w14:paraId="35FDD9DC" w14:textId="7B0FD32F" w:rsidR="00715CDF" w:rsidRPr="001D03C7" w:rsidRDefault="00715CDF" w:rsidP="00715CDF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</w:tr>
      <w:tr w:rsidR="00715CDF" w:rsidRPr="001D03C7" w14:paraId="55A9DCD0" w14:textId="77777777" w:rsidTr="00504417">
        <w:trPr>
          <w:gridAfter w:val="1"/>
          <w:wAfter w:w="9" w:type="dxa"/>
          <w:trHeight w:val="144"/>
        </w:trPr>
        <w:tc>
          <w:tcPr>
            <w:tcW w:w="2790" w:type="dxa"/>
          </w:tcPr>
          <w:p w14:paraId="148453EF" w14:textId="77777777" w:rsidR="00715CDF" w:rsidRPr="001D03C7" w:rsidRDefault="00715CDF" w:rsidP="00715CDF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46" w:type="dxa"/>
            <w:gridSpan w:val="33"/>
          </w:tcPr>
          <w:p w14:paraId="7756BD52" w14:textId="0844DC6E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04196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(</w:t>
            </w:r>
            <w:r w:rsidRPr="001D03C7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  <w:cs/>
              </w:rPr>
              <w:t>ล้านบาท</w:t>
            </w:r>
            <w:r w:rsidRPr="00104196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)</w:t>
            </w:r>
          </w:p>
        </w:tc>
      </w:tr>
      <w:tr w:rsidR="00715CDF" w:rsidRPr="001D03C7" w14:paraId="0802C491" w14:textId="77777777" w:rsidTr="00504417">
        <w:trPr>
          <w:gridAfter w:val="1"/>
          <w:wAfter w:w="9" w:type="dxa"/>
          <w:trHeight w:val="144"/>
        </w:trPr>
        <w:tc>
          <w:tcPr>
            <w:tcW w:w="2790" w:type="dxa"/>
          </w:tcPr>
          <w:p w14:paraId="58D8F03D" w14:textId="77777777" w:rsidR="00715CDF" w:rsidRPr="001D03C7" w:rsidRDefault="00715CDF" w:rsidP="00715CDF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500" w:type="dxa"/>
          </w:tcPr>
          <w:p w14:paraId="15853EF0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3CC2A72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79" w:type="dxa"/>
          </w:tcPr>
          <w:p w14:paraId="3A85262A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115EF6D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89" w:type="dxa"/>
          </w:tcPr>
          <w:p w14:paraId="618EFE17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5B69BDC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37" w:type="dxa"/>
          </w:tcPr>
          <w:p w14:paraId="09862928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AE59C06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84" w:type="dxa"/>
          </w:tcPr>
          <w:p w14:paraId="559F90BC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5804E31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14" w:type="dxa"/>
          </w:tcPr>
          <w:p w14:paraId="06449C19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1252CF2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92" w:type="dxa"/>
          </w:tcPr>
          <w:p w14:paraId="5A3A0CCA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009892A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75" w:type="dxa"/>
          </w:tcPr>
          <w:p w14:paraId="08DFB354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8EF514C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3" w:type="dxa"/>
          </w:tcPr>
          <w:p w14:paraId="600E7F15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72E324C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1" w:type="dxa"/>
          </w:tcPr>
          <w:p w14:paraId="324C63EE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276C5BD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6" w:type="dxa"/>
          </w:tcPr>
          <w:p w14:paraId="618CB51B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E0CB7A7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5" w:type="dxa"/>
          </w:tcPr>
          <w:p w14:paraId="78EE829E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115D876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58" w:type="dxa"/>
          </w:tcPr>
          <w:p w14:paraId="6E1E2AD0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165D68D3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20" w:type="dxa"/>
          </w:tcPr>
          <w:p w14:paraId="188B127D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2A5102DA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66" w:type="dxa"/>
          </w:tcPr>
          <w:p w14:paraId="00E73CF1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2199190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5" w:type="dxa"/>
            <w:gridSpan w:val="2"/>
          </w:tcPr>
          <w:p w14:paraId="69F21B00" w14:textId="77777777" w:rsidR="00715CDF" w:rsidRPr="001D03C7" w:rsidRDefault="00715CDF" w:rsidP="0071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210FAC" w:rsidRPr="001D03C7" w14:paraId="333F9EBF" w14:textId="77777777" w:rsidTr="00504417">
        <w:trPr>
          <w:gridAfter w:val="1"/>
          <w:wAfter w:w="9" w:type="dxa"/>
          <w:trHeight w:val="144"/>
        </w:trPr>
        <w:tc>
          <w:tcPr>
            <w:tcW w:w="2790" w:type="dxa"/>
          </w:tcPr>
          <w:p w14:paraId="6D3BA1ED" w14:textId="77777777" w:rsidR="00210FAC" w:rsidRPr="001D03C7" w:rsidRDefault="00210FAC" w:rsidP="00210FAC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500" w:type="dxa"/>
          </w:tcPr>
          <w:p w14:paraId="23BFE43B" w14:textId="52F0AC64" w:rsidR="00210FAC" w:rsidRPr="001D03C7" w:rsidRDefault="00210FAC" w:rsidP="00EF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236" w:type="dxa"/>
          </w:tcPr>
          <w:p w14:paraId="13A36AE7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napToGrid w:val="0"/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9" w:type="dxa"/>
            <w:shd w:val="clear" w:color="auto" w:fill="auto"/>
          </w:tcPr>
          <w:p w14:paraId="7F48CD9F" w14:textId="38CA2314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27054553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9" w:type="dxa"/>
            <w:shd w:val="clear" w:color="auto" w:fill="auto"/>
          </w:tcPr>
          <w:p w14:paraId="10413EAC" w14:textId="3DB07D13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822</w:t>
            </w:r>
          </w:p>
        </w:tc>
        <w:tc>
          <w:tcPr>
            <w:tcW w:w="236" w:type="dxa"/>
            <w:shd w:val="clear" w:color="auto" w:fill="auto"/>
          </w:tcPr>
          <w:p w14:paraId="320E04D5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14:paraId="5EDC29A2" w14:textId="412190D8" w:rsidR="00210FAC" w:rsidRPr="001D4966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644</w:t>
            </w:r>
          </w:p>
        </w:tc>
        <w:tc>
          <w:tcPr>
            <w:tcW w:w="236" w:type="dxa"/>
            <w:shd w:val="clear" w:color="auto" w:fill="auto"/>
          </w:tcPr>
          <w:p w14:paraId="3F3605EA" w14:textId="77777777" w:rsidR="00210FAC" w:rsidRPr="001D4966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4" w:type="dxa"/>
            <w:shd w:val="clear" w:color="auto" w:fill="auto"/>
          </w:tcPr>
          <w:p w14:paraId="168DC896" w14:textId="3FBE90A0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5854EF84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361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4" w:type="dxa"/>
            <w:shd w:val="clear" w:color="auto" w:fill="auto"/>
          </w:tcPr>
          <w:p w14:paraId="4D7590AA" w14:textId="1B88CFC4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78</w:t>
            </w:r>
          </w:p>
        </w:tc>
        <w:tc>
          <w:tcPr>
            <w:tcW w:w="236" w:type="dxa"/>
            <w:shd w:val="clear" w:color="auto" w:fill="auto"/>
          </w:tcPr>
          <w:p w14:paraId="323BB14F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" w:type="dxa"/>
            <w:shd w:val="clear" w:color="auto" w:fill="auto"/>
          </w:tcPr>
          <w:p w14:paraId="370DFE97" w14:textId="6A9763A6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ECA6FF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</w:tcPr>
          <w:p w14:paraId="47CF4AB2" w14:textId="65E32CC1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76716222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76CE9986" w14:textId="5738D91B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386</w:t>
            </w:r>
          </w:p>
        </w:tc>
        <w:tc>
          <w:tcPr>
            <w:tcW w:w="236" w:type="dxa"/>
            <w:shd w:val="clear" w:color="auto" w:fill="auto"/>
          </w:tcPr>
          <w:p w14:paraId="6EE4AE86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21" w:type="dxa"/>
            <w:shd w:val="clear" w:color="auto" w:fill="auto"/>
          </w:tcPr>
          <w:p w14:paraId="56084CD4" w14:textId="4C9FC9AB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503</w:t>
            </w:r>
          </w:p>
        </w:tc>
        <w:tc>
          <w:tcPr>
            <w:tcW w:w="236" w:type="dxa"/>
            <w:shd w:val="clear" w:color="auto" w:fill="auto"/>
          </w:tcPr>
          <w:p w14:paraId="42A9C30A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05AC2922" w14:textId="29087406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1,321</w:t>
            </w:r>
          </w:p>
        </w:tc>
        <w:tc>
          <w:tcPr>
            <w:tcW w:w="236" w:type="dxa"/>
            <w:shd w:val="clear" w:color="auto" w:fill="auto"/>
          </w:tcPr>
          <w:p w14:paraId="38B2B04E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shd w:val="clear" w:color="auto" w:fill="auto"/>
          </w:tcPr>
          <w:p w14:paraId="3A226798" w14:textId="769D75FC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1,279</w:t>
            </w:r>
          </w:p>
        </w:tc>
        <w:tc>
          <w:tcPr>
            <w:tcW w:w="236" w:type="dxa"/>
            <w:shd w:val="clear" w:color="auto" w:fill="auto"/>
          </w:tcPr>
          <w:p w14:paraId="54ED0217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58" w:type="dxa"/>
            <w:shd w:val="clear" w:color="auto" w:fill="auto"/>
          </w:tcPr>
          <w:p w14:paraId="23761E53" w14:textId="11C428CE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(28)</w:t>
            </w:r>
          </w:p>
        </w:tc>
        <w:tc>
          <w:tcPr>
            <w:tcW w:w="243" w:type="dxa"/>
            <w:shd w:val="clear" w:color="auto" w:fill="auto"/>
          </w:tcPr>
          <w:p w14:paraId="05761432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shd w:val="clear" w:color="auto" w:fill="auto"/>
          </w:tcPr>
          <w:p w14:paraId="1DF184ED" w14:textId="0E5DBE27" w:rsidR="00210FAC" w:rsidRPr="001D4966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(17)</w:t>
            </w:r>
          </w:p>
        </w:tc>
        <w:tc>
          <w:tcPr>
            <w:tcW w:w="241" w:type="dxa"/>
            <w:shd w:val="clear" w:color="auto" w:fill="auto"/>
          </w:tcPr>
          <w:p w14:paraId="55854BDE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75BC6055" w14:textId="3D548B80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1,293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6C8912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45" w:type="dxa"/>
            <w:gridSpan w:val="2"/>
            <w:shd w:val="clear" w:color="auto" w:fill="auto"/>
          </w:tcPr>
          <w:p w14:paraId="6775F4DD" w14:textId="7D4ECD63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1,262</w:t>
            </w:r>
          </w:p>
        </w:tc>
      </w:tr>
      <w:tr w:rsidR="00210FAC" w:rsidRPr="001D03C7" w14:paraId="1CAFC51F" w14:textId="77777777" w:rsidTr="00504417">
        <w:trPr>
          <w:gridAfter w:val="1"/>
          <w:wAfter w:w="9" w:type="dxa"/>
          <w:trHeight w:val="144"/>
        </w:trPr>
        <w:tc>
          <w:tcPr>
            <w:tcW w:w="2790" w:type="dxa"/>
          </w:tcPr>
          <w:p w14:paraId="2AB9E4C6" w14:textId="77777777" w:rsidR="00210FAC" w:rsidRPr="001D03C7" w:rsidRDefault="00210FAC" w:rsidP="00210FAC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14:paraId="388A3C2C" w14:textId="4B5E4786" w:rsidR="00210FAC" w:rsidRPr="00EF188A" w:rsidRDefault="00210FAC" w:rsidP="00EF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1,906</w:t>
            </w:r>
          </w:p>
        </w:tc>
        <w:tc>
          <w:tcPr>
            <w:tcW w:w="236" w:type="dxa"/>
            <w:vAlign w:val="bottom"/>
          </w:tcPr>
          <w:p w14:paraId="2A333F53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116BE" w14:textId="189163DD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1,757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A2245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auto"/>
          </w:tcPr>
          <w:p w14:paraId="4C598CC7" w14:textId="1CB0D5F3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5,710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7A8057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napToGrid w:val="0"/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A5F79" w14:textId="49BFF1BC" w:rsidR="00210FAC" w:rsidRPr="001D4966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5,512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4D84F1" w14:textId="77777777" w:rsidR="00210FAC" w:rsidRPr="001D4966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4" w:type="dxa"/>
            <w:tcBorders>
              <w:bottom w:val="single" w:sz="4" w:space="0" w:color="auto"/>
            </w:tcBorders>
            <w:shd w:val="clear" w:color="auto" w:fill="auto"/>
          </w:tcPr>
          <w:p w14:paraId="31F1DF2D" w14:textId="63A9A318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0BA215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5C637" w14:textId="7E4D0510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960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A1E38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auto"/>
          </w:tcPr>
          <w:p w14:paraId="02A19632" w14:textId="6BC82E9F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0BB6D6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1EBD6" w14:textId="27D63F35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1,250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715524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auto"/>
          </w:tcPr>
          <w:p w14:paraId="67DBF98D" w14:textId="6143A1CE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018E41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B535E" w14:textId="624C1FA6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969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9F4F6C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</w:tcPr>
          <w:p w14:paraId="16B6C9A3" w14:textId="1D6700E4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11,441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623F2A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E1D01" w14:textId="15F14E76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10,448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4B74D2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D84BD" w14:textId="655BBF76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(705)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B6A2871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E5277" w14:textId="4FBA8D94" w:rsidR="00210FAC" w:rsidRPr="001D4966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  <w:t>(694)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ECE69C9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D1397" w14:textId="42D65895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10,736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3A5844F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1BF97" w14:textId="1069129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9,754</w:t>
            </w:r>
          </w:p>
        </w:tc>
      </w:tr>
      <w:tr w:rsidR="00210FAC" w:rsidRPr="001D03C7" w14:paraId="397A98D7" w14:textId="77777777" w:rsidTr="00504417">
        <w:trPr>
          <w:trHeight w:val="144"/>
        </w:trPr>
        <w:tc>
          <w:tcPr>
            <w:tcW w:w="2790" w:type="dxa"/>
          </w:tcPr>
          <w:p w14:paraId="1E29F1C2" w14:textId="77777777" w:rsidR="00210FAC" w:rsidRPr="001D03C7" w:rsidRDefault="00210FAC" w:rsidP="00210FAC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D03C7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00" w:type="dxa"/>
            <w:tcBorders>
              <w:top w:val="single" w:sz="4" w:space="0" w:color="auto"/>
              <w:bottom w:val="double" w:sz="4" w:space="0" w:color="auto"/>
            </w:tcBorders>
          </w:tcPr>
          <w:p w14:paraId="4A2C5B7E" w14:textId="4A64C062" w:rsidR="00210FAC" w:rsidRPr="00EF188A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F188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1,969</w:t>
            </w:r>
          </w:p>
        </w:tc>
        <w:tc>
          <w:tcPr>
            <w:tcW w:w="236" w:type="dxa"/>
          </w:tcPr>
          <w:p w14:paraId="22BEDD92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6F9FE" w14:textId="152147CB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1,796</w:t>
            </w:r>
          </w:p>
        </w:tc>
        <w:tc>
          <w:tcPr>
            <w:tcW w:w="236" w:type="dxa"/>
            <w:shd w:val="clear" w:color="auto" w:fill="auto"/>
          </w:tcPr>
          <w:p w14:paraId="30F1317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41BF8" w14:textId="38CC0559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6,532</w:t>
            </w:r>
          </w:p>
        </w:tc>
        <w:tc>
          <w:tcPr>
            <w:tcW w:w="236" w:type="dxa"/>
            <w:shd w:val="clear" w:color="auto" w:fill="auto"/>
          </w:tcPr>
          <w:p w14:paraId="28B1BC3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EF3AF" w14:textId="46F4450C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6,156</w:t>
            </w:r>
          </w:p>
        </w:tc>
        <w:tc>
          <w:tcPr>
            <w:tcW w:w="236" w:type="dxa"/>
            <w:shd w:val="clear" w:color="auto" w:fill="auto"/>
          </w:tcPr>
          <w:p w14:paraId="182748A8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B24D5" w14:textId="2409C01E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1,090</w:t>
            </w:r>
          </w:p>
        </w:tc>
        <w:tc>
          <w:tcPr>
            <w:tcW w:w="236" w:type="dxa"/>
            <w:shd w:val="clear" w:color="auto" w:fill="auto"/>
          </w:tcPr>
          <w:p w14:paraId="4A60C403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4C8F9D" w14:textId="3E7E43E8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1,038</w:t>
            </w:r>
          </w:p>
        </w:tc>
        <w:tc>
          <w:tcPr>
            <w:tcW w:w="236" w:type="dxa"/>
            <w:shd w:val="clear" w:color="auto" w:fill="auto"/>
          </w:tcPr>
          <w:p w14:paraId="7D2E62C8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9075" w14:textId="0CFFEFBB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1,646</w:t>
            </w:r>
          </w:p>
        </w:tc>
        <w:tc>
          <w:tcPr>
            <w:tcW w:w="236" w:type="dxa"/>
            <w:shd w:val="clear" w:color="auto" w:fill="auto"/>
          </w:tcPr>
          <w:p w14:paraId="0002D7D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DEB0E" w14:textId="7C171D15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1,265</w:t>
            </w:r>
          </w:p>
        </w:tc>
        <w:tc>
          <w:tcPr>
            <w:tcW w:w="236" w:type="dxa"/>
            <w:shd w:val="clear" w:color="auto" w:fill="auto"/>
          </w:tcPr>
          <w:p w14:paraId="7ECF3D2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A946D" w14:textId="1DC3AE9C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1,525</w:t>
            </w:r>
          </w:p>
        </w:tc>
        <w:tc>
          <w:tcPr>
            <w:tcW w:w="236" w:type="dxa"/>
            <w:shd w:val="clear" w:color="auto" w:fill="auto"/>
          </w:tcPr>
          <w:p w14:paraId="66CCF96E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9D716" w14:textId="7BA3D570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1,472</w:t>
            </w:r>
          </w:p>
        </w:tc>
        <w:tc>
          <w:tcPr>
            <w:tcW w:w="236" w:type="dxa"/>
            <w:shd w:val="clear" w:color="auto" w:fill="auto"/>
          </w:tcPr>
          <w:p w14:paraId="33B41D72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A7F99" w14:textId="57401D4D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12,762</w:t>
            </w:r>
          </w:p>
        </w:tc>
        <w:tc>
          <w:tcPr>
            <w:tcW w:w="236" w:type="dxa"/>
            <w:shd w:val="clear" w:color="auto" w:fill="auto"/>
          </w:tcPr>
          <w:p w14:paraId="1C5DDA9D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87E31" w14:textId="0D0C2722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11,727</w:t>
            </w:r>
          </w:p>
        </w:tc>
        <w:tc>
          <w:tcPr>
            <w:tcW w:w="236" w:type="dxa"/>
            <w:shd w:val="clear" w:color="auto" w:fill="auto"/>
          </w:tcPr>
          <w:p w14:paraId="102E10BE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514ED" w14:textId="2645F4E2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(733)</w:t>
            </w:r>
          </w:p>
        </w:tc>
        <w:tc>
          <w:tcPr>
            <w:tcW w:w="243" w:type="dxa"/>
            <w:shd w:val="clear" w:color="auto" w:fill="auto"/>
          </w:tcPr>
          <w:p w14:paraId="3F40A203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425BB" w14:textId="23031C2C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(711)</w:t>
            </w:r>
          </w:p>
        </w:tc>
        <w:tc>
          <w:tcPr>
            <w:tcW w:w="241" w:type="dxa"/>
            <w:shd w:val="clear" w:color="auto" w:fill="auto"/>
          </w:tcPr>
          <w:p w14:paraId="27784C34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D10357D" w14:textId="495C8878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12,029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1E0EB02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4631A" w14:textId="6B1A5BB3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11,016</w:t>
            </w:r>
          </w:p>
        </w:tc>
      </w:tr>
      <w:tr w:rsidR="00210FAC" w:rsidRPr="001D03C7" w14:paraId="799866D1" w14:textId="77777777" w:rsidTr="00504417">
        <w:trPr>
          <w:trHeight w:val="144"/>
        </w:trPr>
        <w:tc>
          <w:tcPr>
            <w:tcW w:w="2790" w:type="dxa"/>
          </w:tcPr>
          <w:p w14:paraId="2F464A05" w14:textId="77777777" w:rsidR="00210FAC" w:rsidRPr="001D03C7" w:rsidRDefault="00210FAC" w:rsidP="00210FAC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500" w:type="dxa"/>
          </w:tcPr>
          <w:p w14:paraId="36927A75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C70AFC6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79" w:type="dxa"/>
            <w:shd w:val="clear" w:color="auto" w:fill="auto"/>
          </w:tcPr>
          <w:p w14:paraId="7A140D87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E57E2A2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89" w:type="dxa"/>
            <w:shd w:val="clear" w:color="auto" w:fill="auto"/>
          </w:tcPr>
          <w:p w14:paraId="3C9E64F3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393A11C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37" w:type="dxa"/>
            <w:shd w:val="clear" w:color="auto" w:fill="auto"/>
          </w:tcPr>
          <w:p w14:paraId="7198790C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168C55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84" w:type="dxa"/>
            <w:shd w:val="clear" w:color="auto" w:fill="auto"/>
          </w:tcPr>
          <w:p w14:paraId="2B663C98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C2F6558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14" w:type="dxa"/>
            <w:shd w:val="clear" w:color="auto" w:fill="auto"/>
          </w:tcPr>
          <w:p w14:paraId="114FA2F2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72AE21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92" w:type="dxa"/>
            <w:shd w:val="clear" w:color="auto" w:fill="auto"/>
          </w:tcPr>
          <w:p w14:paraId="032F4E3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8D8D119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75" w:type="dxa"/>
            <w:shd w:val="clear" w:color="auto" w:fill="auto"/>
          </w:tcPr>
          <w:p w14:paraId="40DA979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CF6F8E4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23" w:type="dxa"/>
            <w:shd w:val="clear" w:color="auto" w:fill="auto"/>
          </w:tcPr>
          <w:p w14:paraId="49B705AA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D61258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</w:tcPr>
          <w:p w14:paraId="62E851B3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C84CCEA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46" w:type="dxa"/>
            <w:shd w:val="clear" w:color="auto" w:fill="auto"/>
          </w:tcPr>
          <w:p w14:paraId="2DB5E9ED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6DBF66D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45" w:type="dxa"/>
            <w:shd w:val="clear" w:color="auto" w:fill="auto"/>
          </w:tcPr>
          <w:p w14:paraId="2F897875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7DEF792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58" w:type="dxa"/>
            <w:shd w:val="clear" w:color="auto" w:fill="auto"/>
          </w:tcPr>
          <w:p w14:paraId="4FCC786D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7234C603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620" w:type="dxa"/>
            <w:shd w:val="clear" w:color="auto" w:fill="auto"/>
          </w:tcPr>
          <w:p w14:paraId="6D9D47D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41" w:type="dxa"/>
            <w:shd w:val="clear" w:color="auto" w:fill="auto"/>
          </w:tcPr>
          <w:p w14:paraId="45D8F7F7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7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FAD8CE2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0027EE3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ACA9A9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  <w:lang w:val="en-GB"/>
              </w:rPr>
            </w:pPr>
          </w:p>
        </w:tc>
      </w:tr>
      <w:tr w:rsidR="00210FAC" w:rsidRPr="001D03C7" w14:paraId="04DC7A6E" w14:textId="77777777" w:rsidTr="00504417">
        <w:trPr>
          <w:trHeight w:val="144"/>
        </w:trPr>
        <w:tc>
          <w:tcPr>
            <w:tcW w:w="2790" w:type="dxa"/>
          </w:tcPr>
          <w:p w14:paraId="66AD5E54" w14:textId="1B7FCB9F" w:rsidR="00210FAC" w:rsidRPr="001D03C7" w:rsidRDefault="00210FAC" w:rsidP="00210FAC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กำไรขั้นต้น ตามส่วนงาน</w:t>
            </w:r>
          </w:p>
          <w:p w14:paraId="2408A6D7" w14:textId="77777777" w:rsidR="00210FAC" w:rsidRPr="001D03C7" w:rsidRDefault="00210FAC" w:rsidP="00210FAC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ก่อนหักภาษีเงินได้</w:t>
            </w:r>
          </w:p>
        </w:tc>
        <w:tc>
          <w:tcPr>
            <w:tcW w:w="500" w:type="dxa"/>
            <w:vAlign w:val="bottom"/>
          </w:tcPr>
          <w:p w14:paraId="7AF55647" w14:textId="0FA2B7BE" w:rsidR="00210FAC" w:rsidRPr="001D03C7" w:rsidRDefault="00EF188A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474</w:t>
            </w:r>
          </w:p>
        </w:tc>
        <w:tc>
          <w:tcPr>
            <w:tcW w:w="236" w:type="dxa"/>
            <w:vAlign w:val="bottom"/>
          </w:tcPr>
          <w:p w14:paraId="30FBC945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9" w:type="dxa"/>
            <w:shd w:val="clear" w:color="auto" w:fill="auto"/>
            <w:vAlign w:val="bottom"/>
          </w:tcPr>
          <w:p w14:paraId="46653010" w14:textId="604D209D" w:rsidR="00210FAC" w:rsidRPr="001D03C7" w:rsidRDefault="00D53030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F1A10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14:paraId="7ABBE48E" w14:textId="71273374" w:rsidR="00210FAC" w:rsidRPr="001D03C7" w:rsidRDefault="00EF188A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3C1952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14:paraId="3DA40A79" w14:textId="7735A2D0" w:rsidR="00210FAC" w:rsidRPr="001D03C7" w:rsidRDefault="00D53030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631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3299D3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4" w:type="dxa"/>
            <w:shd w:val="clear" w:color="auto" w:fill="auto"/>
            <w:vAlign w:val="bottom"/>
          </w:tcPr>
          <w:p w14:paraId="054413A4" w14:textId="0B684403" w:rsidR="00210FAC" w:rsidRPr="001D03C7" w:rsidRDefault="00EF188A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B221D8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14:paraId="0FC915D7" w14:textId="6A743E98" w:rsidR="00210FAC" w:rsidRPr="001D03C7" w:rsidRDefault="00D53030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579FB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2" w:type="dxa"/>
            <w:shd w:val="clear" w:color="auto" w:fill="auto"/>
            <w:vAlign w:val="bottom"/>
          </w:tcPr>
          <w:p w14:paraId="2C9600D3" w14:textId="14388731" w:rsidR="00210FAC" w:rsidRPr="001D03C7" w:rsidRDefault="00EF188A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AA68FC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14:paraId="518A4637" w14:textId="141D4653" w:rsidR="00210FAC" w:rsidRPr="001D03C7" w:rsidRDefault="00D53030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B48E7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69C92C16" w14:textId="1CDEB7EC" w:rsidR="00210FAC" w:rsidRPr="001D03C7" w:rsidRDefault="00EF188A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AD3A2E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1" w:type="dxa"/>
            <w:shd w:val="clear" w:color="auto" w:fill="auto"/>
            <w:vAlign w:val="bottom"/>
          </w:tcPr>
          <w:p w14:paraId="419DF005" w14:textId="08F8B5B9" w:rsidR="00210FAC" w:rsidRPr="001D03C7" w:rsidRDefault="00D53030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39583E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70FB36E2" w14:textId="7C923100" w:rsidR="00210FAC" w:rsidRPr="001D03C7" w:rsidRDefault="00EF188A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757FAC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dxa"/>
            <w:shd w:val="clear" w:color="auto" w:fill="auto"/>
            <w:vAlign w:val="bottom"/>
          </w:tcPr>
          <w:p w14:paraId="66AFE830" w14:textId="08655EB4" w:rsidR="00210FAC" w:rsidRPr="001D03C7" w:rsidRDefault="00D53030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1,444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6B5946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shd w:val="clear" w:color="auto" w:fill="auto"/>
            <w:vAlign w:val="bottom"/>
          </w:tcPr>
          <w:p w14:paraId="024C921F" w14:textId="146A7158" w:rsidR="00210FAC" w:rsidRPr="001D03C7" w:rsidRDefault="00EF188A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(33)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E8E71DF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14:paraId="49B36436" w14:textId="6BDD232A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</w:t>
            </w:r>
            <w:r w:rsidR="00D530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218413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gridSpan w:val="2"/>
            <w:shd w:val="clear" w:color="auto" w:fill="auto"/>
            <w:vAlign w:val="bottom"/>
          </w:tcPr>
          <w:p w14:paraId="7789928B" w14:textId="4B104DE3" w:rsidR="00210FAC" w:rsidRPr="001D03C7" w:rsidRDefault="00EF188A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1,572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3C7E2F8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gridSpan w:val="2"/>
            <w:shd w:val="clear" w:color="auto" w:fill="auto"/>
            <w:vAlign w:val="bottom"/>
          </w:tcPr>
          <w:p w14:paraId="565B3A68" w14:textId="612A48C5" w:rsidR="00210FAC" w:rsidRPr="001D03C7" w:rsidRDefault="00D53030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1,443</w:t>
            </w:r>
          </w:p>
        </w:tc>
      </w:tr>
      <w:tr w:rsidR="00210FAC" w:rsidRPr="001D03C7" w14:paraId="42876AD6" w14:textId="77777777" w:rsidTr="00504417">
        <w:trPr>
          <w:trHeight w:val="144"/>
        </w:trPr>
        <w:tc>
          <w:tcPr>
            <w:tcW w:w="2790" w:type="dxa"/>
          </w:tcPr>
          <w:p w14:paraId="19518EDA" w14:textId="77777777" w:rsidR="00210FAC" w:rsidRPr="001D03C7" w:rsidRDefault="00210FAC" w:rsidP="00210FAC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สินทรัพย์ส่วนงาน ณ วันที่ </w:t>
            </w:r>
          </w:p>
          <w:p w14:paraId="68E20035" w14:textId="77777777" w:rsidR="00210FAC" w:rsidRPr="001D03C7" w:rsidRDefault="00210FAC" w:rsidP="00210FAC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    </w:t>
            </w: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30</w:t>
            </w: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มิถุนายน/</w:t>
            </w: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31</w:t>
            </w: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00" w:type="dxa"/>
            <w:shd w:val="clear" w:color="auto" w:fill="auto"/>
            <w:vAlign w:val="bottom"/>
          </w:tcPr>
          <w:p w14:paraId="412EE83E" w14:textId="14330366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23,</w:t>
            </w:r>
            <w:r w:rsidR="00C642C3">
              <w:rPr>
                <w:rFonts w:asciiTheme="majorBidi" w:hAnsiTheme="majorBidi" w:cstheme="majorBidi"/>
                <w:sz w:val="22"/>
                <w:szCs w:val="22"/>
              </w:rPr>
              <w:t>790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905715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9" w:type="dxa"/>
            <w:shd w:val="clear" w:color="auto" w:fill="auto"/>
            <w:vAlign w:val="bottom"/>
          </w:tcPr>
          <w:p w14:paraId="327FD1F2" w14:textId="439B852F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21,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A607D4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14:paraId="388744D4" w14:textId="6214D05A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17,7</w:t>
            </w:r>
            <w:r w:rsidR="00C642C3">
              <w:rPr>
                <w:rFonts w:asciiTheme="majorBidi" w:hAnsiTheme="majorBidi" w:cstheme="majorBidi"/>
                <w:sz w:val="22"/>
                <w:szCs w:val="22"/>
              </w:rPr>
              <w:t>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6859C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14:paraId="5E9C57C3" w14:textId="4590DC78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18,9</w:t>
            </w:r>
            <w:r w:rsidR="000D615A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DFC489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shd w:val="clear" w:color="auto" w:fill="auto"/>
            <w:vAlign w:val="bottom"/>
          </w:tcPr>
          <w:p w14:paraId="59837670" w14:textId="0B1F76B9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638925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14:paraId="2632B34C" w14:textId="467436FD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1,806</w:t>
            </w:r>
          </w:p>
        </w:tc>
        <w:tc>
          <w:tcPr>
            <w:tcW w:w="236" w:type="dxa"/>
            <w:shd w:val="clear" w:color="auto" w:fill="auto"/>
          </w:tcPr>
          <w:p w14:paraId="02153D8F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shd w:val="clear" w:color="auto" w:fill="auto"/>
            <w:vAlign w:val="bottom"/>
          </w:tcPr>
          <w:p w14:paraId="03E74D5A" w14:textId="47B4660E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2,34</w:t>
            </w:r>
            <w:r w:rsidR="0061430C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8F243A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14:paraId="13C02BED" w14:textId="6B0E9F46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61D752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1A8E55C9" w14:textId="516FE132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</w:t>
            </w:r>
            <w:r w:rsidR="00460E0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1A330F">
              <w:rPr>
                <w:rFonts w:asciiTheme="majorBidi" w:hAnsiTheme="majorBidi" w:cstheme="majorBidi"/>
                <w:sz w:val="22"/>
                <w:szCs w:val="22"/>
              </w:rPr>
              <w:t>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7DB032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  <w:vAlign w:val="bottom"/>
          </w:tcPr>
          <w:p w14:paraId="21B20B67" w14:textId="0397B80F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6,8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BB5030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5E003CC5" w14:textId="6224EE9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54,</w:t>
            </w:r>
            <w:r w:rsidR="00C642C3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1A330F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14:paraId="4A282AA8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5" w:type="dxa"/>
            <w:shd w:val="clear" w:color="auto" w:fill="auto"/>
            <w:vAlign w:val="bottom"/>
          </w:tcPr>
          <w:p w14:paraId="5342469F" w14:textId="73170F8A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629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49,534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9C329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shd w:val="clear" w:color="auto" w:fill="auto"/>
            <w:vAlign w:val="bottom"/>
          </w:tcPr>
          <w:p w14:paraId="734E43EA" w14:textId="0492400E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(11,62</w:t>
            </w:r>
            <w:r w:rsidR="00C642C3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C905F85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14:paraId="368B21D4" w14:textId="388C760D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(10,316)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29D8707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gridSpan w:val="2"/>
            <w:shd w:val="clear" w:color="auto" w:fill="auto"/>
            <w:vAlign w:val="bottom"/>
          </w:tcPr>
          <w:p w14:paraId="4051D62F" w14:textId="21BBB8BE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43,</w:t>
            </w:r>
            <w:r w:rsidR="00C642C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1430C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1A330F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E929D39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gridSpan w:val="2"/>
            <w:shd w:val="clear" w:color="auto" w:fill="auto"/>
            <w:vAlign w:val="bottom"/>
          </w:tcPr>
          <w:p w14:paraId="7AEBC8E8" w14:textId="45E4C348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39,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5C750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</w:t>
            </w:r>
          </w:p>
        </w:tc>
      </w:tr>
      <w:tr w:rsidR="00210FAC" w:rsidRPr="001D03C7" w14:paraId="268EF36A" w14:textId="77777777" w:rsidTr="00504417">
        <w:trPr>
          <w:trHeight w:val="144"/>
        </w:trPr>
        <w:tc>
          <w:tcPr>
            <w:tcW w:w="2790" w:type="dxa"/>
          </w:tcPr>
          <w:p w14:paraId="601A65A3" w14:textId="77777777" w:rsidR="00210FAC" w:rsidRPr="001D03C7" w:rsidRDefault="00210FAC" w:rsidP="00210FAC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หนี้สินส่วนงาน ณ วันที่ </w:t>
            </w:r>
          </w:p>
          <w:p w14:paraId="6FBA0C82" w14:textId="77777777" w:rsidR="00210FAC" w:rsidRPr="001D03C7" w:rsidRDefault="00210FAC" w:rsidP="00210FAC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    </w:t>
            </w: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30</w:t>
            </w: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มิถุนายน</w:t>
            </w:r>
            <w:r w:rsidRPr="001D03C7">
              <w:rPr>
                <w:rFonts w:asciiTheme="majorBidi" w:hAnsiTheme="majorBidi" w:cstheme="majorBidi"/>
                <w:b/>
                <w:sz w:val="22"/>
                <w:szCs w:val="22"/>
              </w:rPr>
              <w:t>/</w:t>
            </w:r>
            <w:r w:rsidRPr="001D03C7">
              <w:rPr>
                <w:rFonts w:asciiTheme="majorBidi" w:hAnsiTheme="majorBidi" w:cstheme="majorBidi"/>
                <w:bCs/>
                <w:sz w:val="22"/>
                <w:szCs w:val="22"/>
              </w:rPr>
              <w:t>31</w:t>
            </w:r>
            <w:r w:rsidRPr="001D03C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00" w:type="dxa"/>
            <w:shd w:val="clear" w:color="auto" w:fill="auto"/>
            <w:vAlign w:val="bottom"/>
          </w:tcPr>
          <w:p w14:paraId="4F7EBF74" w14:textId="397F9FF8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16,256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839217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9" w:type="dxa"/>
            <w:shd w:val="clear" w:color="auto" w:fill="auto"/>
            <w:vAlign w:val="bottom"/>
          </w:tcPr>
          <w:p w14:paraId="028189C2" w14:textId="28477436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13,5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8E8BB4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14:paraId="7D924305" w14:textId="1E80F655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3,170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22045C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14:paraId="45DB11D7" w14:textId="4CBE7C4B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2,411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4847DD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shd w:val="clear" w:color="auto" w:fill="auto"/>
            <w:vAlign w:val="bottom"/>
          </w:tcPr>
          <w:p w14:paraId="6FF9AC32" w14:textId="1F2A5729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1,28</w:t>
            </w:r>
            <w:r w:rsidR="0061430C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4FDBDF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14:paraId="0ACF145A" w14:textId="418FBFD0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1,188</w:t>
            </w:r>
          </w:p>
        </w:tc>
        <w:tc>
          <w:tcPr>
            <w:tcW w:w="236" w:type="dxa"/>
            <w:shd w:val="clear" w:color="auto" w:fill="auto"/>
          </w:tcPr>
          <w:p w14:paraId="454C77EB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shd w:val="clear" w:color="auto" w:fill="auto"/>
            <w:vAlign w:val="bottom"/>
          </w:tcPr>
          <w:p w14:paraId="21A14731" w14:textId="625FBF74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61430C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34EDF4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14:paraId="7D66EB11" w14:textId="3C0F58E0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54E30F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0397A845" w14:textId="662E766C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4,116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1F0F3E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  <w:vAlign w:val="bottom"/>
          </w:tcPr>
          <w:p w14:paraId="438587F9" w14:textId="7613119F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3,0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BE9A5D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08348E5F" w14:textId="65895685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25,42</w:t>
            </w:r>
            <w:r w:rsidR="0061430C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634688E9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5" w:type="dxa"/>
            <w:shd w:val="clear" w:color="auto" w:fill="auto"/>
            <w:vAlign w:val="bottom"/>
          </w:tcPr>
          <w:p w14:paraId="120EC78B" w14:textId="0B60AA4D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E629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20,461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09D4B2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shd w:val="clear" w:color="auto" w:fill="auto"/>
            <w:vAlign w:val="bottom"/>
          </w:tcPr>
          <w:p w14:paraId="00318929" w14:textId="0C763DAF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(6,013)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678ADE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14:paraId="044F22DA" w14:textId="37955B43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(4,548)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AF8AF91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gridSpan w:val="2"/>
            <w:shd w:val="clear" w:color="auto" w:fill="auto"/>
            <w:vAlign w:val="bottom"/>
          </w:tcPr>
          <w:p w14:paraId="61742FDE" w14:textId="1C34703D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19,41</w:t>
            </w:r>
            <w:r w:rsidR="0061430C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15D4651" w14:textId="77777777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gridSpan w:val="2"/>
            <w:shd w:val="clear" w:color="auto" w:fill="auto"/>
            <w:vAlign w:val="bottom"/>
          </w:tcPr>
          <w:p w14:paraId="1343AEA0" w14:textId="753A037D" w:rsidR="00210FAC" w:rsidRPr="001D03C7" w:rsidRDefault="00210FAC" w:rsidP="0021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15,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</w:t>
            </w: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</w:tr>
    </w:tbl>
    <w:p w14:paraId="189CCF3B" w14:textId="6047BD44" w:rsidR="00CE4742" w:rsidRPr="001D03C7" w:rsidRDefault="00CE474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32EED938" w14:textId="77777777" w:rsidR="00CE4742" w:rsidRPr="001D03C7" w:rsidRDefault="00CE474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0D54E53D" w14:textId="77777777" w:rsidR="00CE4742" w:rsidRPr="001D03C7" w:rsidRDefault="00CE474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0CABEFF0" w14:textId="77777777" w:rsidR="00305A43" w:rsidRDefault="00305A4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3D8642BF" w14:textId="53671B14" w:rsidR="002A75B3" w:rsidRPr="001D03C7" w:rsidRDefault="002A75B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  <w:sectPr w:rsidR="002A75B3" w:rsidRPr="001D03C7" w:rsidSect="009E2117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"/>
        <w:tblW w:w="942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3"/>
        <w:gridCol w:w="450"/>
        <w:gridCol w:w="270"/>
        <w:gridCol w:w="450"/>
        <w:gridCol w:w="270"/>
        <w:gridCol w:w="450"/>
        <w:gridCol w:w="270"/>
        <w:gridCol w:w="450"/>
        <w:gridCol w:w="270"/>
        <w:gridCol w:w="450"/>
        <w:gridCol w:w="270"/>
        <w:gridCol w:w="450"/>
        <w:gridCol w:w="270"/>
        <w:gridCol w:w="450"/>
        <w:gridCol w:w="270"/>
        <w:gridCol w:w="450"/>
        <w:gridCol w:w="270"/>
        <w:gridCol w:w="450"/>
        <w:gridCol w:w="270"/>
        <w:gridCol w:w="450"/>
      </w:tblGrid>
      <w:tr w:rsidR="004C6A63" w:rsidRPr="001D03C7" w14:paraId="5DFBB8AD" w14:textId="27394189" w:rsidTr="00762237">
        <w:trPr>
          <w:trHeight w:val="152"/>
        </w:trPr>
        <w:tc>
          <w:tcPr>
            <w:tcW w:w="2493" w:type="dxa"/>
          </w:tcPr>
          <w:p w14:paraId="2A18CBD2" w14:textId="77777777" w:rsidR="004C6A63" w:rsidRPr="001D03C7" w:rsidRDefault="004C6A63" w:rsidP="000B08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6930" w:type="dxa"/>
            <w:gridSpan w:val="19"/>
          </w:tcPr>
          <w:p w14:paraId="5A93E4D5" w14:textId="590390BA" w:rsidR="004C6A63" w:rsidRPr="001D03C7" w:rsidRDefault="004C6A63" w:rsidP="000B08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งบการเฉพาะกิจการ</w:t>
            </w:r>
          </w:p>
        </w:tc>
      </w:tr>
      <w:tr w:rsidR="004C6A63" w:rsidRPr="001D03C7" w14:paraId="4FD59A95" w14:textId="76BEA4D4" w:rsidTr="0053393E">
        <w:trPr>
          <w:trHeight w:val="152"/>
        </w:trPr>
        <w:tc>
          <w:tcPr>
            <w:tcW w:w="2493" w:type="dxa"/>
          </w:tcPr>
          <w:p w14:paraId="1CE8B791" w14:textId="77777777" w:rsidR="004C6A63" w:rsidRPr="001D03C7" w:rsidRDefault="004C6A63" w:rsidP="000B080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1170" w:type="dxa"/>
            <w:gridSpan w:val="3"/>
          </w:tcPr>
          <w:p w14:paraId="26D6ECAD" w14:textId="77777777" w:rsidR="004C6A63" w:rsidRPr="001D03C7" w:rsidRDefault="004C6A63" w:rsidP="004C6A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1D03C7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ส่วนงานที่ </w:t>
            </w:r>
            <w:r w:rsidRPr="001D03C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1.1</w:t>
            </w:r>
          </w:p>
        </w:tc>
        <w:tc>
          <w:tcPr>
            <w:tcW w:w="270" w:type="dxa"/>
          </w:tcPr>
          <w:p w14:paraId="1E4268C4" w14:textId="77777777" w:rsidR="004C6A63" w:rsidRPr="001D03C7" w:rsidRDefault="004C6A63" w:rsidP="000B08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gridSpan w:val="3"/>
          </w:tcPr>
          <w:p w14:paraId="74B9D85A" w14:textId="77777777" w:rsidR="004C6A63" w:rsidRPr="001D03C7" w:rsidRDefault="004C6A63" w:rsidP="004C6A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ส่วนงานที่ </w:t>
            </w:r>
            <w:r w:rsidRPr="001D03C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1.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9C0438F" w14:textId="77777777" w:rsidR="004C6A63" w:rsidRPr="001D03C7" w:rsidRDefault="004C6A63" w:rsidP="000B08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gridSpan w:val="3"/>
          </w:tcPr>
          <w:p w14:paraId="0FBA8F08" w14:textId="22A0A8C6" w:rsidR="004C6A63" w:rsidRPr="001D03C7" w:rsidRDefault="004C6A63" w:rsidP="004C6A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ส่วนงานที่ </w:t>
            </w:r>
            <w:r w:rsidRPr="001D03C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1.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750FA72" w14:textId="3A815C31" w:rsidR="004C6A63" w:rsidRPr="001D03C7" w:rsidRDefault="004C6A63" w:rsidP="000B08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gridSpan w:val="3"/>
          </w:tcPr>
          <w:p w14:paraId="397E7694" w14:textId="57E7770C" w:rsidR="004C6A63" w:rsidRPr="001D03C7" w:rsidRDefault="004C6A63" w:rsidP="004C6A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ส่วนงานที่ 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FC7A8C6" w14:textId="4CCEED9D" w:rsidR="004C6A63" w:rsidRPr="001D03C7" w:rsidRDefault="004C6A63" w:rsidP="000B08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gridSpan w:val="3"/>
          </w:tcPr>
          <w:p w14:paraId="0AC656F9" w14:textId="16D887D0" w:rsidR="004C6A63" w:rsidRPr="001D03C7" w:rsidRDefault="004C6A63" w:rsidP="000B08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C6A63" w:rsidRPr="001D03C7" w14:paraId="6FCA2590" w14:textId="76034EF8" w:rsidTr="004C6A63">
        <w:trPr>
          <w:trHeight w:val="152"/>
        </w:trPr>
        <w:tc>
          <w:tcPr>
            <w:tcW w:w="2493" w:type="dxa"/>
          </w:tcPr>
          <w:p w14:paraId="50982E34" w14:textId="46F5ACF9" w:rsidR="004C6A63" w:rsidRPr="001D03C7" w:rsidRDefault="004C6A63" w:rsidP="000B080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50" w:type="dxa"/>
          </w:tcPr>
          <w:p w14:paraId="79316631" w14:textId="77777777" w:rsidR="004C6A63" w:rsidRPr="004C6A63" w:rsidRDefault="004C6A63" w:rsidP="004C6A63">
            <w:pPr>
              <w:pStyle w:val="acctfourfigures"/>
              <w:tabs>
                <w:tab w:val="clear" w:pos="765"/>
              </w:tabs>
              <w:spacing w:line="240" w:lineRule="auto"/>
              <w:ind w:left="-75" w:right="-200" w:hanging="1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rtl/>
              </w:rPr>
              <w:t>2567</w:t>
            </w:r>
          </w:p>
        </w:tc>
        <w:tc>
          <w:tcPr>
            <w:tcW w:w="270" w:type="dxa"/>
          </w:tcPr>
          <w:p w14:paraId="772A55D1" w14:textId="77777777" w:rsidR="004C6A63" w:rsidRPr="001D03C7" w:rsidRDefault="004C6A63" w:rsidP="004C6A63">
            <w:pPr>
              <w:pStyle w:val="acctfourfigures"/>
              <w:spacing w:line="240" w:lineRule="auto"/>
              <w:ind w:right="-200" w:hanging="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E2B220C" w14:textId="77777777" w:rsidR="004C6A63" w:rsidRPr="001D03C7" w:rsidRDefault="004C6A63" w:rsidP="004C6A63">
            <w:pPr>
              <w:pStyle w:val="acctfourfigures"/>
              <w:tabs>
                <w:tab w:val="clear" w:pos="765"/>
              </w:tabs>
              <w:spacing w:line="240" w:lineRule="auto"/>
              <w:ind w:left="-75" w:right="-200" w:hanging="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 w:rsidRPr="001D03C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7C5E839" w14:textId="77777777" w:rsidR="004C6A63" w:rsidRPr="001D03C7" w:rsidRDefault="004C6A63" w:rsidP="004C6A63">
            <w:pPr>
              <w:pStyle w:val="acctfourfigures"/>
              <w:tabs>
                <w:tab w:val="clear" w:pos="765"/>
              </w:tabs>
              <w:spacing w:line="240" w:lineRule="auto"/>
              <w:ind w:left="-75" w:right="-200" w:hanging="12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450" w:type="dxa"/>
          </w:tcPr>
          <w:p w14:paraId="0E6A9F96" w14:textId="77777777" w:rsidR="004C6A63" w:rsidRPr="001D03C7" w:rsidRDefault="004C6A63" w:rsidP="004C6A63">
            <w:pPr>
              <w:pStyle w:val="acctfourfigures"/>
              <w:tabs>
                <w:tab w:val="clear" w:pos="765"/>
              </w:tabs>
              <w:spacing w:line="240" w:lineRule="auto"/>
              <w:ind w:left="-75" w:right="-200" w:hanging="12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rtl/>
              </w:rPr>
              <w:t>2567</w:t>
            </w:r>
          </w:p>
        </w:tc>
        <w:tc>
          <w:tcPr>
            <w:tcW w:w="270" w:type="dxa"/>
          </w:tcPr>
          <w:p w14:paraId="2B78FEE8" w14:textId="77777777" w:rsidR="004C6A63" w:rsidRPr="001D03C7" w:rsidRDefault="004C6A63" w:rsidP="004C6A63">
            <w:pPr>
              <w:pStyle w:val="acctfourfigures"/>
              <w:tabs>
                <w:tab w:val="clear" w:pos="765"/>
              </w:tabs>
              <w:spacing w:line="240" w:lineRule="auto"/>
              <w:ind w:left="-75" w:right="-200" w:hanging="12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450" w:type="dxa"/>
          </w:tcPr>
          <w:p w14:paraId="5BD7D3B6" w14:textId="77777777" w:rsidR="004C6A63" w:rsidRPr="001D03C7" w:rsidRDefault="004C6A63" w:rsidP="004C6A63">
            <w:pPr>
              <w:pStyle w:val="acctfourfigures"/>
              <w:tabs>
                <w:tab w:val="clear" w:pos="765"/>
              </w:tabs>
              <w:spacing w:line="240" w:lineRule="auto"/>
              <w:ind w:left="-75" w:right="-200" w:hanging="12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 w:rsidRPr="001D03C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5F8CCFA" w14:textId="77777777" w:rsidR="004C6A63" w:rsidRPr="001D03C7" w:rsidRDefault="004C6A63" w:rsidP="004C6A63">
            <w:pPr>
              <w:pStyle w:val="acctfourfigures"/>
              <w:tabs>
                <w:tab w:val="clear" w:pos="765"/>
              </w:tabs>
              <w:spacing w:line="240" w:lineRule="auto"/>
              <w:ind w:left="-75" w:right="-200" w:hanging="12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450" w:type="dxa"/>
          </w:tcPr>
          <w:p w14:paraId="27C6A46A" w14:textId="0593DFF9" w:rsidR="004C6A63" w:rsidRPr="001D03C7" w:rsidRDefault="004C6A63" w:rsidP="004C6A63">
            <w:pPr>
              <w:pStyle w:val="acctfourfigures"/>
              <w:tabs>
                <w:tab w:val="clear" w:pos="765"/>
              </w:tabs>
              <w:spacing w:line="240" w:lineRule="auto"/>
              <w:ind w:left="-75" w:right="-200" w:hanging="12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4F024596" w14:textId="77777777" w:rsidR="004C6A63" w:rsidRPr="001D03C7" w:rsidRDefault="004C6A63" w:rsidP="004C6A63">
            <w:pPr>
              <w:pStyle w:val="acctfourfigures"/>
              <w:tabs>
                <w:tab w:val="clear" w:pos="765"/>
              </w:tabs>
              <w:spacing w:line="240" w:lineRule="auto"/>
              <w:ind w:left="-75" w:right="-200" w:hanging="12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450" w:type="dxa"/>
          </w:tcPr>
          <w:p w14:paraId="4775BDF6" w14:textId="16575302" w:rsidR="004C6A63" w:rsidRPr="001D03C7" w:rsidRDefault="004C6A63" w:rsidP="004C6A63">
            <w:pPr>
              <w:pStyle w:val="acctfourfigures"/>
              <w:tabs>
                <w:tab w:val="clear" w:pos="765"/>
              </w:tabs>
              <w:spacing w:line="240" w:lineRule="auto"/>
              <w:ind w:left="-75" w:right="-200" w:hanging="12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7CC9BCA" w14:textId="030DE779" w:rsidR="004C6A63" w:rsidRPr="001D03C7" w:rsidRDefault="004C6A63" w:rsidP="004C6A63">
            <w:pPr>
              <w:pStyle w:val="acctfourfigures"/>
              <w:tabs>
                <w:tab w:val="clear" w:pos="765"/>
              </w:tabs>
              <w:spacing w:line="240" w:lineRule="auto"/>
              <w:ind w:left="-75" w:right="-200" w:hanging="12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450" w:type="dxa"/>
          </w:tcPr>
          <w:p w14:paraId="78E70356" w14:textId="35175451" w:rsidR="004C6A63" w:rsidRPr="001D03C7" w:rsidRDefault="004C6A63" w:rsidP="004C6A63">
            <w:pPr>
              <w:pStyle w:val="acctfourfigures"/>
              <w:tabs>
                <w:tab w:val="clear" w:pos="765"/>
              </w:tabs>
              <w:spacing w:line="240" w:lineRule="auto"/>
              <w:ind w:left="-75" w:right="-200" w:hanging="12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8F41519" w14:textId="2278371C" w:rsidR="004C6A63" w:rsidRPr="001D03C7" w:rsidRDefault="004C6A63" w:rsidP="000B080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450" w:type="dxa"/>
          </w:tcPr>
          <w:p w14:paraId="34226A90" w14:textId="2B19B3C1" w:rsidR="004C6A63" w:rsidRPr="001D03C7" w:rsidRDefault="004C6A63" w:rsidP="004C6A63">
            <w:pPr>
              <w:pStyle w:val="acctfourfigures"/>
              <w:tabs>
                <w:tab w:val="clear" w:pos="765"/>
              </w:tabs>
              <w:spacing w:line="240" w:lineRule="auto"/>
              <w:ind w:left="-75" w:right="-200" w:hanging="12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896593B" w14:textId="4397DDBD" w:rsidR="004C6A63" w:rsidRPr="001D03C7" w:rsidRDefault="004C6A63" w:rsidP="000B080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450" w:type="dxa"/>
          </w:tcPr>
          <w:p w14:paraId="413F48FF" w14:textId="46A60328" w:rsidR="004C6A63" w:rsidRPr="001D03C7" w:rsidRDefault="004C6A63" w:rsidP="004C6A63">
            <w:pPr>
              <w:pStyle w:val="acctfourfigures"/>
              <w:tabs>
                <w:tab w:val="clear" w:pos="765"/>
              </w:tabs>
              <w:spacing w:line="240" w:lineRule="auto"/>
              <w:ind w:left="-75" w:right="-200" w:hanging="12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38B5687" w14:textId="69E2EA31" w:rsidR="004C6A63" w:rsidRPr="001D03C7" w:rsidRDefault="004C6A63" w:rsidP="000B080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450" w:type="dxa"/>
          </w:tcPr>
          <w:p w14:paraId="77F968FE" w14:textId="2AD498C7" w:rsidR="004C6A63" w:rsidRPr="001D03C7" w:rsidRDefault="004C6A63" w:rsidP="000B080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C6A63" w:rsidRPr="001D03C7" w14:paraId="07CE246D" w14:textId="363DBD81" w:rsidTr="00AB7022">
        <w:trPr>
          <w:trHeight w:val="152"/>
        </w:trPr>
        <w:tc>
          <w:tcPr>
            <w:tcW w:w="2493" w:type="dxa"/>
          </w:tcPr>
          <w:p w14:paraId="390FF9C0" w14:textId="77777777" w:rsidR="004C6A63" w:rsidRPr="001D03C7" w:rsidRDefault="004C6A63" w:rsidP="000B080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19"/>
          </w:tcPr>
          <w:p w14:paraId="799BC09F" w14:textId="0EBCA29A" w:rsidR="004C6A63" w:rsidRPr="001D03C7" w:rsidRDefault="004C6A63" w:rsidP="000B080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32C92" w:rsidRPr="001D03C7" w14:paraId="5F75E68D" w14:textId="26D4DF9A" w:rsidTr="004C6A63">
        <w:trPr>
          <w:trHeight w:val="152"/>
        </w:trPr>
        <w:tc>
          <w:tcPr>
            <w:tcW w:w="2493" w:type="dxa"/>
          </w:tcPr>
          <w:p w14:paraId="7A81E821" w14:textId="77777777" w:rsidR="00732C92" w:rsidRPr="001D03C7" w:rsidRDefault="00732C92" w:rsidP="00732C92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450" w:type="dxa"/>
            <w:shd w:val="clear" w:color="auto" w:fill="auto"/>
          </w:tcPr>
          <w:p w14:paraId="64B342F5" w14:textId="77777777" w:rsidR="00732C92" w:rsidRPr="001D03C7" w:rsidRDefault="00732C92" w:rsidP="00732C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1C8C57" w14:textId="77777777" w:rsidR="00732C92" w:rsidRPr="001D03C7" w:rsidRDefault="00732C92" w:rsidP="00732C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dxa"/>
            <w:shd w:val="clear" w:color="auto" w:fill="auto"/>
          </w:tcPr>
          <w:p w14:paraId="7E40CF8D" w14:textId="77777777" w:rsidR="00732C92" w:rsidRPr="001D03C7" w:rsidRDefault="00732C92" w:rsidP="00732C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674E49" w14:textId="77777777" w:rsidR="00732C92" w:rsidRPr="001D03C7" w:rsidRDefault="00732C92" w:rsidP="00732C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7132F5F2" w14:textId="77777777" w:rsidR="00732C92" w:rsidRPr="001D03C7" w:rsidRDefault="00732C92" w:rsidP="00732C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12444B" w14:textId="77777777" w:rsidR="00732C92" w:rsidRPr="001D03C7" w:rsidRDefault="00732C92" w:rsidP="00732C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16D2C2FF" w14:textId="77777777" w:rsidR="00732C92" w:rsidRPr="001D03C7" w:rsidRDefault="00732C92" w:rsidP="00732C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19A584" w14:textId="77777777" w:rsidR="00732C92" w:rsidRPr="001D03C7" w:rsidRDefault="00732C92" w:rsidP="00732C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4957D44D" w14:textId="77777777" w:rsidR="00732C92" w:rsidRPr="001D03C7" w:rsidRDefault="00732C92" w:rsidP="00732C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6B4AE9D" w14:textId="77777777" w:rsidR="00732C92" w:rsidRPr="001D03C7" w:rsidRDefault="00732C92" w:rsidP="00732C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3CEBA6E7" w14:textId="77777777" w:rsidR="00732C92" w:rsidRPr="001D03C7" w:rsidRDefault="00732C92" w:rsidP="00732C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2AB6DD9" w14:textId="7F7B6C03" w:rsidR="00732C92" w:rsidRPr="001D03C7" w:rsidRDefault="00732C92" w:rsidP="00732C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768F3679" w14:textId="117E3B08" w:rsidR="00732C92" w:rsidRPr="001D03C7" w:rsidRDefault="00732C92" w:rsidP="00732C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E1375DF" w14:textId="53E4409A" w:rsidR="00732C92" w:rsidRPr="001D03C7" w:rsidRDefault="00732C92" w:rsidP="00732C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51147938" w14:textId="755236F6" w:rsidR="00732C92" w:rsidRPr="001D03C7" w:rsidRDefault="00732C92" w:rsidP="00732C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68A764" w14:textId="68A30570" w:rsidR="00732C92" w:rsidRPr="001D03C7" w:rsidRDefault="00732C92" w:rsidP="00732C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17C691AF" w14:textId="7B66F8ED" w:rsidR="00732C92" w:rsidRPr="001D03C7" w:rsidRDefault="00732C92" w:rsidP="00732C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CC8391" w14:textId="368497F6" w:rsidR="00732C92" w:rsidRPr="001D03C7" w:rsidRDefault="00732C92" w:rsidP="00732C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4F92D283" w14:textId="77777777" w:rsidR="00732C92" w:rsidRPr="001D03C7" w:rsidRDefault="00732C92" w:rsidP="00732C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93689" w:rsidRPr="001D03C7" w14:paraId="032A1E2E" w14:textId="4EA2D4F0" w:rsidTr="004C6A63">
        <w:trPr>
          <w:trHeight w:val="152"/>
        </w:trPr>
        <w:tc>
          <w:tcPr>
            <w:tcW w:w="2493" w:type="dxa"/>
          </w:tcPr>
          <w:p w14:paraId="491A8C95" w14:textId="263E7884" w:rsidR="00793689" w:rsidRPr="001D03C7" w:rsidRDefault="00793689" w:rsidP="00793689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รายได้จากการให้เช่าและ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br/>
            </w:r>
            <w:r w:rsidRPr="001D03C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450" w:type="dxa"/>
            <w:shd w:val="clear" w:color="auto" w:fill="auto"/>
          </w:tcPr>
          <w:p w14:paraId="2877E1D4" w14:textId="77777777" w:rsidR="00793689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A901669" w14:textId="27E21CCE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916</w:t>
            </w:r>
          </w:p>
        </w:tc>
        <w:tc>
          <w:tcPr>
            <w:tcW w:w="270" w:type="dxa"/>
            <w:shd w:val="clear" w:color="auto" w:fill="auto"/>
          </w:tcPr>
          <w:p w14:paraId="24B86B4D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dxa"/>
            <w:shd w:val="clear" w:color="auto" w:fill="auto"/>
          </w:tcPr>
          <w:p w14:paraId="36E6145B" w14:textId="77777777" w:rsidR="00793689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F92271" w14:textId="3E073E19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5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675</w:t>
            </w:r>
          </w:p>
        </w:tc>
        <w:tc>
          <w:tcPr>
            <w:tcW w:w="270" w:type="dxa"/>
          </w:tcPr>
          <w:p w14:paraId="5DAB2F1A" w14:textId="7777777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46A2BD96" w14:textId="77777777" w:rsidR="00793689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B3AE16C" w14:textId="33A7C7A4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4,610</w:t>
            </w:r>
          </w:p>
        </w:tc>
        <w:tc>
          <w:tcPr>
            <w:tcW w:w="270" w:type="dxa"/>
          </w:tcPr>
          <w:p w14:paraId="6CE6B211" w14:textId="7777777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614A8DA4" w14:textId="77777777" w:rsidR="00793689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94A1B1A" w14:textId="42F23791" w:rsidR="00793689" w:rsidRPr="00732C92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E077FC" w14:textId="7777777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558DE257" w14:textId="77777777" w:rsidR="00793689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A3F133B" w14:textId="6C50099E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270" w:type="dxa"/>
          </w:tcPr>
          <w:p w14:paraId="069EF092" w14:textId="7777777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27EF5840" w14:textId="77777777" w:rsidR="00793689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C7519E1" w14:textId="0428AFDD" w:rsidR="00793689" w:rsidRPr="00732C92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4FFE1E" w14:textId="376EB07A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579FB741" w14:textId="77777777" w:rsidR="00793689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EEBE029" w14:textId="3F310BD5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852</w:t>
            </w:r>
          </w:p>
        </w:tc>
        <w:tc>
          <w:tcPr>
            <w:tcW w:w="270" w:type="dxa"/>
          </w:tcPr>
          <w:p w14:paraId="7464CCC2" w14:textId="6F29BAB0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7ABC8D3C" w14:textId="77777777" w:rsidR="00793689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9CE5C90" w14:textId="2419541C" w:rsidR="00793689" w:rsidRPr="00732C92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873605" w14:textId="197B49E4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0E5565C3" w14:textId="77777777" w:rsidR="00793689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54C9441" w14:textId="25462064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6,978</w:t>
            </w:r>
          </w:p>
        </w:tc>
        <w:tc>
          <w:tcPr>
            <w:tcW w:w="270" w:type="dxa"/>
          </w:tcPr>
          <w:p w14:paraId="691154AC" w14:textId="37CFADD5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1959A275" w14:textId="77777777" w:rsidR="00793689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7CFE3DC" w14:textId="1EBA104A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5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675</w:t>
            </w:r>
          </w:p>
        </w:tc>
      </w:tr>
      <w:tr w:rsidR="00793689" w:rsidRPr="001D03C7" w14:paraId="2B7EA6F3" w14:textId="5D65659B" w:rsidTr="004C6A63">
        <w:trPr>
          <w:trHeight w:val="152"/>
        </w:trPr>
        <w:tc>
          <w:tcPr>
            <w:tcW w:w="2493" w:type="dxa"/>
          </w:tcPr>
          <w:p w14:paraId="01D47C2B" w14:textId="77777777" w:rsidR="00793689" w:rsidRPr="001D03C7" w:rsidRDefault="00793689" w:rsidP="00793689">
            <w:pPr>
              <w:ind w:left="175" w:hanging="17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559B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4FAC2C9A" w14:textId="7706A6AA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1B37FC84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4DDF075A" w14:textId="77777777" w:rsidR="00793689" w:rsidRPr="00B559B9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29F8C4" w14:textId="7777777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65392E59" w14:textId="4F837458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823</w:t>
            </w:r>
          </w:p>
        </w:tc>
        <w:tc>
          <w:tcPr>
            <w:tcW w:w="270" w:type="dxa"/>
          </w:tcPr>
          <w:p w14:paraId="5DB4008C" w14:textId="7777777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5D85D885" w14:textId="06185B19" w:rsidR="00793689" w:rsidRPr="00732C92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23833E" w14:textId="7777777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0EBB216E" w14:textId="5E2CEA5E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270" w:type="dxa"/>
          </w:tcPr>
          <w:p w14:paraId="31F095A5" w14:textId="7777777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6413AECD" w14:textId="0AC91774" w:rsidR="00793689" w:rsidRPr="00732C92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F38F9E" w14:textId="236E933F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59B5D940" w14:textId="0A8087DC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270" w:type="dxa"/>
          </w:tcPr>
          <w:p w14:paraId="3A0998E4" w14:textId="2A033FDD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60A1E0F4" w14:textId="7594CDD5" w:rsidR="00793689" w:rsidRPr="00732C92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07B761" w14:textId="6CC1C4A5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18FF1B63" w14:textId="5B1E8B59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270" w:type="dxa"/>
          </w:tcPr>
          <w:p w14:paraId="2A384D8D" w14:textId="55E04D3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15F7E0B9" w14:textId="6887AE41" w:rsidR="00793689" w:rsidRPr="00732C92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93689" w:rsidRPr="001D03C7" w14:paraId="3FD32142" w14:textId="6174E4E2" w:rsidTr="004C6A63">
        <w:trPr>
          <w:trHeight w:val="152"/>
        </w:trPr>
        <w:tc>
          <w:tcPr>
            <w:tcW w:w="2493" w:type="dxa"/>
          </w:tcPr>
          <w:p w14:paraId="34D7859B" w14:textId="77777777" w:rsidR="00793689" w:rsidRPr="001D03C7" w:rsidRDefault="00793689" w:rsidP="00793689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D502B" w14:textId="70152939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2C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979</w:t>
            </w:r>
          </w:p>
        </w:tc>
        <w:tc>
          <w:tcPr>
            <w:tcW w:w="270" w:type="dxa"/>
            <w:shd w:val="clear" w:color="auto" w:fill="auto"/>
          </w:tcPr>
          <w:p w14:paraId="246958B1" w14:textId="7777777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7C3452" w14:textId="7777777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675</w:t>
            </w:r>
          </w:p>
        </w:tc>
        <w:tc>
          <w:tcPr>
            <w:tcW w:w="270" w:type="dxa"/>
          </w:tcPr>
          <w:p w14:paraId="4FF02C91" w14:textId="7777777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</w:tcPr>
          <w:p w14:paraId="4BEA9D67" w14:textId="00DB0D0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5,433</w:t>
            </w:r>
          </w:p>
        </w:tc>
        <w:tc>
          <w:tcPr>
            <w:tcW w:w="270" w:type="dxa"/>
          </w:tcPr>
          <w:p w14:paraId="02A55363" w14:textId="7777777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</w:tcPr>
          <w:p w14:paraId="1B7C9DB6" w14:textId="72619FA0" w:rsidR="00793689" w:rsidRPr="00732C92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111C3A" w14:textId="7777777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</w:tcPr>
          <w:p w14:paraId="237C9986" w14:textId="13CE0090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647</w:t>
            </w:r>
          </w:p>
        </w:tc>
        <w:tc>
          <w:tcPr>
            <w:tcW w:w="270" w:type="dxa"/>
          </w:tcPr>
          <w:p w14:paraId="0883C59C" w14:textId="7777777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</w:tcPr>
          <w:p w14:paraId="628D482D" w14:textId="2BCCFF0F" w:rsidR="00793689" w:rsidRPr="00732C92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75396D" w14:textId="6225E349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</w:tcPr>
          <w:p w14:paraId="6063E1BB" w14:textId="0AB5AF5D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918</w:t>
            </w:r>
          </w:p>
        </w:tc>
        <w:tc>
          <w:tcPr>
            <w:tcW w:w="270" w:type="dxa"/>
          </w:tcPr>
          <w:p w14:paraId="016B8223" w14:textId="305C4F88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</w:tcPr>
          <w:p w14:paraId="57FEEC0A" w14:textId="2635B606" w:rsidR="00793689" w:rsidRPr="00732C92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6F3588" w14:textId="3D3FE9F3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</w:tcPr>
          <w:p w14:paraId="28FA1E58" w14:textId="13A123AB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7,977</w:t>
            </w:r>
          </w:p>
        </w:tc>
        <w:tc>
          <w:tcPr>
            <w:tcW w:w="270" w:type="dxa"/>
          </w:tcPr>
          <w:p w14:paraId="269DD633" w14:textId="0DCA67BB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</w:tcPr>
          <w:p w14:paraId="5C7D9D79" w14:textId="62384D92" w:rsidR="00793689" w:rsidRPr="00793689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936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675</w:t>
            </w:r>
          </w:p>
        </w:tc>
      </w:tr>
      <w:tr w:rsidR="00793689" w:rsidRPr="001D03C7" w14:paraId="5091BA6D" w14:textId="5A0F0FF6" w:rsidTr="004C6A63">
        <w:trPr>
          <w:trHeight w:val="152"/>
        </w:trPr>
        <w:tc>
          <w:tcPr>
            <w:tcW w:w="2493" w:type="dxa"/>
          </w:tcPr>
          <w:p w14:paraId="21AFB2F3" w14:textId="77777777" w:rsidR="00793689" w:rsidRPr="001D03C7" w:rsidRDefault="00793689" w:rsidP="00793689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top w:val="double" w:sz="4" w:space="0" w:color="auto"/>
            </w:tcBorders>
            <w:shd w:val="clear" w:color="auto" w:fill="auto"/>
          </w:tcPr>
          <w:p w14:paraId="6C70E32D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C81974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dxa"/>
            <w:tcBorders>
              <w:top w:val="double" w:sz="4" w:space="0" w:color="auto"/>
            </w:tcBorders>
            <w:shd w:val="clear" w:color="auto" w:fill="auto"/>
          </w:tcPr>
          <w:p w14:paraId="34854465" w14:textId="77777777" w:rsidR="00793689" w:rsidRPr="001D03C7" w:rsidRDefault="00793689" w:rsidP="00793689">
            <w:pPr>
              <w:pStyle w:val="3"/>
              <w:tabs>
                <w:tab w:val="clear" w:pos="360"/>
                <w:tab w:val="clear" w:pos="720"/>
                <w:tab w:val="decimal" w:pos="510"/>
              </w:tabs>
              <w:spacing w:line="38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79D9494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top w:val="double" w:sz="4" w:space="0" w:color="auto"/>
            </w:tcBorders>
          </w:tcPr>
          <w:p w14:paraId="7359F350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CD84683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top w:val="double" w:sz="4" w:space="0" w:color="auto"/>
            </w:tcBorders>
          </w:tcPr>
          <w:p w14:paraId="7015F291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40E9D6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top w:val="double" w:sz="4" w:space="0" w:color="auto"/>
            </w:tcBorders>
          </w:tcPr>
          <w:p w14:paraId="54A57701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EF5EC0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top w:val="double" w:sz="4" w:space="0" w:color="auto"/>
            </w:tcBorders>
          </w:tcPr>
          <w:p w14:paraId="42A96E29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DCC765" w14:textId="6116CC53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top w:val="double" w:sz="4" w:space="0" w:color="auto"/>
            </w:tcBorders>
          </w:tcPr>
          <w:p w14:paraId="57410B99" w14:textId="4328C365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E7F9F7" w14:textId="72D7AE2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top w:val="double" w:sz="4" w:space="0" w:color="auto"/>
            </w:tcBorders>
          </w:tcPr>
          <w:p w14:paraId="6F30DD29" w14:textId="146C32DD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63F8FDA" w14:textId="69B21086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top w:val="double" w:sz="4" w:space="0" w:color="auto"/>
            </w:tcBorders>
          </w:tcPr>
          <w:p w14:paraId="022C272D" w14:textId="1E657B80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C743DA" w14:textId="1E6ACC4B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tcBorders>
              <w:top w:val="double" w:sz="4" w:space="0" w:color="auto"/>
            </w:tcBorders>
          </w:tcPr>
          <w:p w14:paraId="0EE42484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93689" w:rsidRPr="001D03C7" w14:paraId="5A71523D" w14:textId="61598EC1" w:rsidTr="004C6A63">
        <w:trPr>
          <w:trHeight w:val="152"/>
        </w:trPr>
        <w:tc>
          <w:tcPr>
            <w:tcW w:w="2493" w:type="dxa"/>
          </w:tcPr>
          <w:p w14:paraId="01A9C6D6" w14:textId="77777777" w:rsidR="00793689" w:rsidRPr="001D03C7" w:rsidRDefault="00793689" w:rsidP="00793689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450" w:type="dxa"/>
            <w:shd w:val="clear" w:color="auto" w:fill="auto"/>
          </w:tcPr>
          <w:p w14:paraId="693DAE0C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4AE5F0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dxa"/>
            <w:shd w:val="clear" w:color="auto" w:fill="auto"/>
          </w:tcPr>
          <w:p w14:paraId="1A641CDA" w14:textId="77777777" w:rsidR="00793689" w:rsidRPr="001D03C7" w:rsidRDefault="00793689" w:rsidP="00793689">
            <w:pPr>
              <w:pStyle w:val="3"/>
              <w:tabs>
                <w:tab w:val="clear" w:pos="360"/>
                <w:tab w:val="clear" w:pos="720"/>
                <w:tab w:val="decimal" w:pos="510"/>
              </w:tabs>
              <w:spacing w:line="38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DB3A9FF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408D4419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7A5039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1D6445B8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3A03DD2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458480B3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2DCC769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3F9F3D63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4B085D" w14:textId="78F3E4D8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033E6A41" w14:textId="69DA2F0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E747EC1" w14:textId="7566C91E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0C7C81A9" w14:textId="7F6D481D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2BBECD" w14:textId="40A17118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39EE2289" w14:textId="3F7E7A6F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EC6005F" w14:textId="72E79939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43C661CC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93689" w:rsidRPr="001D03C7" w14:paraId="658CF23B" w14:textId="2CA2A73A" w:rsidTr="004C6A63">
        <w:trPr>
          <w:trHeight w:val="152"/>
        </w:trPr>
        <w:tc>
          <w:tcPr>
            <w:tcW w:w="2493" w:type="dxa"/>
          </w:tcPr>
          <w:p w14:paraId="486CC91F" w14:textId="77777777" w:rsidR="00793689" w:rsidRPr="00B559B9" w:rsidRDefault="00793689" w:rsidP="00793689">
            <w:pPr>
              <w:ind w:left="175" w:hanging="17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559B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450" w:type="dxa"/>
            <w:shd w:val="clear" w:color="auto" w:fill="auto"/>
          </w:tcPr>
          <w:p w14:paraId="106C97BC" w14:textId="3A0136C3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3105C93C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dxa"/>
            <w:shd w:val="clear" w:color="auto" w:fill="auto"/>
          </w:tcPr>
          <w:p w14:paraId="4605D6A4" w14:textId="5B9EAD61" w:rsidR="00793689" w:rsidRPr="00C5448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544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08353B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7AEF0899" w14:textId="716E5A92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823</w:t>
            </w:r>
          </w:p>
        </w:tc>
        <w:tc>
          <w:tcPr>
            <w:tcW w:w="270" w:type="dxa"/>
          </w:tcPr>
          <w:p w14:paraId="3F29D290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427FB741" w14:textId="3195884E" w:rsidR="00793689" w:rsidRPr="001D03C7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2B09F0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437A1464" w14:textId="509AD62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270" w:type="dxa"/>
          </w:tcPr>
          <w:p w14:paraId="156CA978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15EB3808" w14:textId="5F166A63" w:rsidR="00793689" w:rsidRPr="001D03C7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F06F1B" w14:textId="5B02CFD0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7DF882C0" w14:textId="79FC3818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270" w:type="dxa"/>
          </w:tcPr>
          <w:p w14:paraId="161683FA" w14:textId="0C7EF7E3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1425DC18" w14:textId="5C00F2A5" w:rsidR="00793689" w:rsidRPr="001D03C7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61A257" w14:textId="1F86DF01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12477229" w14:textId="2B697C95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270" w:type="dxa"/>
          </w:tcPr>
          <w:p w14:paraId="4C0DE185" w14:textId="7FAFB1DD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76F626EC" w14:textId="43191205" w:rsidR="00793689" w:rsidRPr="001D03C7" w:rsidRDefault="00793689" w:rsidP="00595F38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36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93689" w:rsidRPr="001D03C7" w14:paraId="7936EBC5" w14:textId="5C40172E" w:rsidTr="004C6A63">
        <w:trPr>
          <w:trHeight w:val="152"/>
        </w:trPr>
        <w:tc>
          <w:tcPr>
            <w:tcW w:w="2493" w:type="dxa"/>
          </w:tcPr>
          <w:p w14:paraId="6B35B233" w14:textId="77777777" w:rsidR="00793689" w:rsidRPr="00B559B9" w:rsidRDefault="00793689" w:rsidP="00793689">
            <w:pPr>
              <w:ind w:left="175" w:hanging="17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6023688" w14:textId="36EB9CA9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916</w:t>
            </w:r>
          </w:p>
        </w:tc>
        <w:tc>
          <w:tcPr>
            <w:tcW w:w="270" w:type="dxa"/>
            <w:shd w:val="clear" w:color="auto" w:fill="auto"/>
          </w:tcPr>
          <w:p w14:paraId="1DF2B761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371D205" w14:textId="0A82553F" w:rsidR="00793689" w:rsidRPr="00C5448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54487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270" w:type="dxa"/>
          </w:tcPr>
          <w:p w14:paraId="4092ABC2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55D4162E" w14:textId="1FF54E10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32C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4,610</w:t>
            </w:r>
          </w:p>
        </w:tc>
        <w:tc>
          <w:tcPr>
            <w:tcW w:w="270" w:type="dxa"/>
          </w:tcPr>
          <w:p w14:paraId="4463C158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41FD369E" w14:textId="1368A550" w:rsidR="00793689" w:rsidRPr="00732C92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1C06C0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1BE288B2" w14:textId="3A251AEC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32C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270" w:type="dxa"/>
          </w:tcPr>
          <w:p w14:paraId="277DEE9B" w14:textId="77777777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24A0CF4B" w14:textId="143E486C" w:rsidR="00793689" w:rsidRPr="00732C92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556B4A" w14:textId="7BD139BC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090D1C77" w14:textId="59995340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32C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852</w:t>
            </w:r>
          </w:p>
        </w:tc>
        <w:tc>
          <w:tcPr>
            <w:tcW w:w="270" w:type="dxa"/>
          </w:tcPr>
          <w:p w14:paraId="20AF60C5" w14:textId="41BCF4EE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444289C7" w14:textId="3F83FD94" w:rsidR="00793689" w:rsidRPr="00732C92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C4783B" w14:textId="0B793713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64010B49" w14:textId="3EEA699E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32C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6,978</w:t>
            </w:r>
          </w:p>
        </w:tc>
        <w:tc>
          <w:tcPr>
            <w:tcW w:w="270" w:type="dxa"/>
          </w:tcPr>
          <w:p w14:paraId="297A3806" w14:textId="59F34092" w:rsidR="00793689" w:rsidRPr="001D03C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21C62BD6" w14:textId="114D26A6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936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675</w:t>
            </w:r>
          </w:p>
        </w:tc>
      </w:tr>
      <w:tr w:rsidR="00793689" w:rsidRPr="001D03C7" w14:paraId="423B711B" w14:textId="4A8C6857" w:rsidTr="004C6A63">
        <w:trPr>
          <w:trHeight w:val="152"/>
        </w:trPr>
        <w:tc>
          <w:tcPr>
            <w:tcW w:w="2493" w:type="dxa"/>
          </w:tcPr>
          <w:p w14:paraId="4AFFCD17" w14:textId="77777777" w:rsidR="00793689" w:rsidRPr="001D03C7" w:rsidRDefault="00793689" w:rsidP="00793689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BD42E" w14:textId="5DDA1314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2C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979</w:t>
            </w:r>
          </w:p>
        </w:tc>
        <w:tc>
          <w:tcPr>
            <w:tcW w:w="270" w:type="dxa"/>
            <w:shd w:val="clear" w:color="auto" w:fill="auto"/>
          </w:tcPr>
          <w:p w14:paraId="0DB7C6F9" w14:textId="7777777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90543" w14:textId="2BDA88D9" w:rsidR="00793689" w:rsidRPr="00C54487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4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675</w:t>
            </w:r>
          </w:p>
        </w:tc>
        <w:tc>
          <w:tcPr>
            <w:tcW w:w="270" w:type="dxa"/>
          </w:tcPr>
          <w:p w14:paraId="182BCE22" w14:textId="7777777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</w:tcPr>
          <w:p w14:paraId="638FAC51" w14:textId="79C0AA92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2C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5,433</w:t>
            </w:r>
          </w:p>
        </w:tc>
        <w:tc>
          <w:tcPr>
            <w:tcW w:w="270" w:type="dxa"/>
          </w:tcPr>
          <w:p w14:paraId="19D28196" w14:textId="7777777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</w:tcPr>
          <w:p w14:paraId="3BC20905" w14:textId="6F5C96A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712366" w14:textId="7777777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</w:tcPr>
          <w:p w14:paraId="6C7A5806" w14:textId="4E0C68FF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2C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647</w:t>
            </w:r>
          </w:p>
        </w:tc>
        <w:tc>
          <w:tcPr>
            <w:tcW w:w="270" w:type="dxa"/>
          </w:tcPr>
          <w:p w14:paraId="5D1DB819" w14:textId="7777777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</w:tcPr>
          <w:p w14:paraId="704A96F1" w14:textId="4D24E0DE" w:rsidR="00793689" w:rsidRPr="00732C92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26D073" w14:textId="483D3C99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</w:tcPr>
          <w:p w14:paraId="2AE7AF9C" w14:textId="1AD38383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2C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918</w:t>
            </w:r>
          </w:p>
        </w:tc>
        <w:tc>
          <w:tcPr>
            <w:tcW w:w="270" w:type="dxa"/>
          </w:tcPr>
          <w:p w14:paraId="01900B1F" w14:textId="5709B814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</w:tcPr>
          <w:p w14:paraId="3B2FB189" w14:textId="3F68EA6B" w:rsidR="00793689" w:rsidRPr="00732C92" w:rsidRDefault="00793689" w:rsidP="00793689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2C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71420D" w14:textId="47AC61C6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</w:tcPr>
          <w:p w14:paraId="7CED3A96" w14:textId="36F5DCB2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2C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7,977</w:t>
            </w:r>
          </w:p>
        </w:tc>
        <w:tc>
          <w:tcPr>
            <w:tcW w:w="270" w:type="dxa"/>
          </w:tcPr>
          <w:p w14:paraId="0A2E53C8" w14:textId="171ADF17" w:rsidR="00793689" w:rsidRPr="00732C92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</w:tcPr>
          <w:p w14:paraId="078BA2E8" w14:textId="709D2351" w:rsidR="00793689" w:rsidRPr="00793689" w:rsidRDefault="00793689" w:rsidP="0079368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936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675</w:t>
            </w:r>
          </w:p>
        </w:tc>
      </w:tr>
    </w:tbl>
    <w:p w14:paraId="68A40978" w14:textId="77777777" w:rsidR="002A75B3" w:rsidRDefault="002A75B3" w:rsidP="002A75B3">
      <w:pPr>
        <w:tabs>
          <w:tab w:val="clear" w:pos="907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B8B81F3" w14:textId="00DC2D02" w:rsidR="0087422A" w:rsidRPr="0087422A" w:rsidRDefault="002E6031" w:rsidP="0087422A">
      <w:pPr>
        <w:tabs>
          <w:tab w:val="clear" w:pos="907"/>
          <w:tab w:val="left" w:pos="630"/>
        </w:tabs>
        <w:spacing w:line="240" w:lineRule="auto"/>
        <w:ind w:firstLine="450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บริษัทดำเนินธุรกิจหลักในประเทศเท่านั้น ไม่มีรายได้จากต่างประเทศที่มีสาระสำคัญ</w:t>
      </w:r>
    </w:p>
    <w:p w14:paraId="58EE57EA" w14:textId="77777777" w:rsidR="0087422A" w:rsidRPr="002A75B3" w:rsidRDefault="0087422A" w:rsidP="002A75B3">
      <w:pPr>
        <w:tabs>
          <w:tab w:val="clear" w:pos="907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8E4E994" w14:textId="77864314" w:rsidR="000D42C8" w:rsidRPr="00C738D2" w:rsidRDefault="000D42C8" w:rsidP="000D42C8">
      <w:pPr>
        <w:pStyle w:val="ListParagraph"/>
        <w:numPr>
          <w:ilvl w:val="0"/>
          <w:numId w:val="12"/>
        </w:numPr>
        <w:tabs>
          <w:tab w:val="clear" w:pos="907"/>
          <w:tab w:val="left" w:pos="630"/>
        </w:tabs>
        <w:spacing w:line="240" w:lineRule="auto"/>
        <w:ind w:left="990" w:hanging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การกระทบยอดรายได้และกำไรหรือขาดทุน ที่มีสาระสำคัญของส่วนงานที่รายงาน </w:t>
      </w:r>
    </w:p>
    <w:p w14:paraId="70E1AAE1" w14:textId="77777777" w:rsidR="000D42C8" w:rsidRDefault="000D42C8" w:rsidP="000D4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Style w:val="TableGrid"/>
        <w:tblW w:w="9215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3"/>
        <w:gridCol w:w="1710"/>
        <w:gridCol w:w="270"/>
        <w:gridCol w:w="1592"/>
      </w:tblGrid>
      <w:tr w:rsidR="000D42C8" w:rsidRPr="00A261F0" w14:paraId="15575DD6" w14:textId="77777777" w:rsidTr="00094C57">
        <w:trPr>
          <w:trHeight w:val="152"/>
        </w:trPr>
        <w:tc>
          <w:tcPr>
            <w:tcW w:w="5643" w:type="dxa"/>
          </w:tcPr>
          <w:p w14:paraId="1C656AF5" w14:textId="77777777" w:rsidR="000D42C8" w:rsidRPr="00A261F0" w:rsidRDefault="000D42C8" w:rsidP="00094C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การกระทบยอดกำไรหรือขาดทุนของส่วนงานที่รายงาน</w:t>
            </w:r>
            <w:r w:rsidRPr="00A261F0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val="th-TH" w:bidi="th-TH"/>
              </w:rPr>
              <w:t xml:space="preserve"> </w:t>
            </w:r>
          </w:p>
        </w:tc>
        <w:tc>
          <w:tcPr>
            <w:tcW w:w="3572" w:type="dxa"/>
            <w:gridSpan w:val="3"/>
          </w:tcPr>
          <w:p w14:paraId="79C4FE29" w14:textId="77777777" w:rsidR="000D42C8" w:rsidRPr="00A261F0" w:rsidRDefault="000D42C8" w:rsidP="00094C5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A261F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</w:tr>
      <w:tr w:rsidR="000D42C8" w:rsidRPr="00A261F0" w14:paraId="747BE372" w14:textId="77777777" w:rsidTr="00094C57">
        <w:trPr>
          <w:trHeight w:val="152"/>
        </w:trPr>
        <w:tc>
          <w:tcPr>
            <w:tcW w:w="5643" w:type="dxa"/>
          </w:tcPr>
          <w:p w14:paraId="53B7A6CB" w14:textId="053300F5" w:rsidR="000D42C8" w:rsidRPr="00A261F0" w:rsidRDefault="000D42C8" w:rsidP="00094C5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2A75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33264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710" w:type="dxa"/>
          </w:tcPr>
          <w:p w14:paraId="4786A199" w14:textId="77777777" w:rsidR="000D42C8" w:rsidRPr="00A261F0" w:rsidRDefault="000D42C8" w:rsidP="00094C5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rtl/>
              </w:rPr>
              <w:t>2567</w:t>
            </w:r>
          </w:p>
        </w:tc>
        <w:tc>
          <w:tcPr>
            <w:tcW w:w="270" w:type="dxa"/>
          </w:tcPr>
          <w:p w14:paraId="12F23AFC" w14:textId="77777777" w:rsidR="000D42C8" w:rsidRPr="00A261F0" w:rsidRDefault="000D42C8" w:rsidP="00094C5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</w:tcPr>
          <w:p w14:paraId="71CD8533" w14:textId="77777777" w:rsidR="000D42C8" w:rsidRPr="00A261F0" w:rsidRDefault="000D42C8" w:rsidP="00094C5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D42C8" w:rsidRPr="00A261F0" w14:paraId="0B40F88B" w14:textId="77777777" w:rsidTr="00094C57">
        <w:trPr>
          <w:trHeight w:val="152"/>
        </w:trPr>
        <w:tc>
          <w:tcPr>
            <w:tcW w:w="5643" w:type="dxa"/>
          </w:tcPr>
          <w:p w14:paraId="4FD1783C" w14:textId="77777777" w:rsidR="000D42C8" w:rsidRPr="00A261F0" w:rsidRDefault="000D42C8" w:rsidP="00094C5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72" w:type="dxa"/>
            <w:gridSpan w:val="3"/>
          </w:tcPr>
          <w:p w14:paraId="31FE7E53" w14:textId="77777777" w:rsidR="000D42C8" w:rsidRPr="00A261F0" w:rsidRDefault="000D42C8" w:rsidP="00094C5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261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261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D42C8" w:rsidRPr="00A261F0" w14:paraId="67F27D96" w14:textId="77777777" w:rsidTr="00332649">
        <w:trPr>
          <w:trHeight w:val="317"/>
        </w:trPr>
        <w:tc>
          <w:tcPr>
            <w:tcW w:w="5643" w:type="dxa"/>
          </w:tcPr>
          <w:p w14:paraId="568B9D6C" w14:textId="77777777" w:rsidR="000D42C8" w:rsidRPr="00A261F0" w:rsidRDefault="000D42C8" w:rsidP="00094C5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710" w:type="dxa"/>
          </w:tcPr>
          <w:p w14:paraId="45232987" w14:textId="669D33E5" w:rsidR="000D42C8" w:rsidRPr="00A261F0" w:rsidRDefault="00236AA9" w:rsidP="00094C57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1,571,691</w:t>
            </w:r>
          </w:p>
        </w:tc>
        <w:tc>
          <w:tcPr>
            <w:tcW w:w="270" w:type="dxa"/>
          </w:tcPr>
          <w:p w14:paraId="70FCEC18" w14:textId="77777777" w:rsidR="000D42C8" w:rsidRPr="00A261F0" w:rsidRDefault="000D42C8" w:rsidP="00094C57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</w:tcPr>
          <w:p w14:paraId="31FA3C92" w14:textId="0ED4C717" w:rsidR="000D42C8" w:rsidRPr="00F832F1" w:rsidRDefault="00387798" w:rsidP="00094C57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1,442,58</w:t>
            </w:r>
            <w:r w:rsidR="0079368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  <w:tr w:rsidR="000D42C8" w:rsidRPr="00A261F0" w14:paraId="7055A6FB" w14:textId="77777777" w:rsidTr="00094C57">
        <w:trPr>
          <w:trHeight w:val="152"/>
        </w:trPr>
        <w:tc>
          <w:tcPr>
            <w:tcW w:w="5643" w:type="dxa"/>
          </w:tcPr>
          <w:p w14:paraId="5CC8C772" w14:textId="77777777" w:rsidR="000D42C8" w:rsidRPr="00A261F0" w:rsidRDefault="000D42C8" w:rsidP="00094C57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710" w:type="dxa"/>
          </w:tcPr>
          <w:p w14:paraId="1D984618" w14:textId="77777777" w:rsidR="000D42C8" w:rsidRPr="004E2AF1" w:rsidRDefault="000D42C8" w:rsidP="00094C57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5C5CCD9" w14:textId="77777777" w:rsidR="000D42C8" w:rsidRPr="00A261F0" w:rsidRDefault="000D42C8" w:rsidP="00094C57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</w:tcPr>
          <w:p w14:paraId="4050A1A2" w14:textId="77777777" w:rsidR="000D42C8" w:rsidRPr="00F832F1" w:rsidRDefault="000D42C8" w:rsidP="00094C57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D42C8" w:rsidRPr="00A261F0" w14:paraId="73DBF6AB" w14:textId="77777777" w:rsidTr="00094C57">
        <w:trPr>
          <w:trHeight w:val="152"/>
        </w:trPr>
        <w:tc>
          <w:tcPr>
            <w:tcW w:w="5643" w:type="dxa"/>
          </w:tcPr>
          <w:p w14:paraId="20F3D0F0" w14:textId="77777777" w:rsidR="000D42C8" w:rsidRPr="00A261F0" w:rsidRDefault="000D42C8" w:rsidP="00094C57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10" w:type="dxa"/>
            <w:vAlign w:val="bottom"/>
          </w:tcPr>
          <w:p w14:paraId="44A35470" w14:textId="45F22A7B" w:rsidR="000D42C8" w:rsidRPr="00A261F0" w:rsidRDefault="00236AA9" w:rsidP="00094C57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101,57</w:t>
            </w:r>
            <w:r w:rsidR="008C7C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8EB30F1" w14:textId="77777777" w:rsidR="000D42C8" w:rsidRPr="00A261F0" w:rsidRDefault="000D42C8" w:rsidP="00094C57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  <w:vAlign w:val="bottom"/>
          </w:tcPr>
          <w:p w14:paraId="01C168BE" w14:textId="2AFE4A77" w:rsidR="000D42C8" w:rsidRPr="00F832F1" w:rsidRDefault="00387798" w:rsidP="00094C57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126,229</w:t>
            </w:r>
          </w:p>
        </w:tc>
      </w:tr>
      <w:tr w:rsidR="000D42C8" w:rsidRPr="00A261F0" w14:paraId="7EA5120A" w14:textId="77777777" w:rsidTr="00094C57">
        <w:trPr>
          <w:trHeight w:val="152"/>
        </w:trPr>
        <w:tc>
          <w:tcPr>
            <w:tcW w:w="5643" w:type="dxa"/>
          </w:tcPr>
          <w:p w14:paraId="5893006C" w14:textId="77777777" w:rsidR="000D42C8" w:rsidRPr="00A261F0" w:rsidRDefault="000D42C8" w:rsidP="00094C57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ค่าใช้จ่ายดำเนินงานอื่น</w:t>
            </w:r>
          </w:p>
        </w:tc>
        <w:tc>
          <w:tcPr>
            <w:tcW w:w="1710" w:type="dxa"/>
          </w:tcPr>
          <w:p w14:paraId="1A841B35" w14:textId="4BF5B075" w:rsidR="000D42C8" w:rsidRPr="00A261F0" w:rsidRDefault="00236AA9" w:rsidP="00094C57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7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(1,</w:t>
            </w:r>
            <w:r w:rsidR="00C642C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65</w:t>
            </w:r>
            <w:r w:rsidR="00CC19F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8,780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9149047" w14:textId="77777777" w:rsidR="000D42C8" w:rsidRPr="00A261F0" w:rsidRDefault="000D42C8" w:rsidP="00094C57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</w:tcPr>
          <w:p w14:paraId="04EFCD56" w14:textId="0DCDA729" w:rsidR="000D42C8" w:rsidRPr="00F832F1" w:rsidRDefault="00387798" w:rsidP="00094C57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7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(1,257,37</w:t>
            </w:r>
            <w:r w:rsidR="0079368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0D42C8" w:rsidRPr="00A261F0" w14:paraId="02750CA8" w14:textId="77777777" w:rsidTr="00094C57">
        <w:trPr>
          <w:trHeight w:val="152"/>
        </w:trPr>
        <w:tc>
          <w:tcPr>
            <w:tcW w:w="5643" w:type="dxa"/>
          </w:tcPr>
          <w:p w14:paraId="1DB1F382" w14:textId="77777777" w:rsidR="000D42C8" w:rsidRPr="00A261F0" w:rsidRDefault="000D42C8" w:rsidP="00094C57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ส่วนแบ่งกำไรของการร่วมค้าและบริษัทร่วมที่ใช้วิธีส่วนได้เสีย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ED78F07" w14:textId="37D8CED4" w:rsidR="000D42C8" w:rsidRPr="00A261F0" w:rsidRDefault="00CC19FB" w:rsidP="00094C57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721,198</w:t>
            </w:r>
          </w:p>
        </w:tc>
        <w:tc>
          <w:tcPr>
            <w:tcW w:w="270" w:type="dxa"/>
          </w:tcPr>
          <w:p w14:paraId="3E96E05A" w14:textId="77777777" w:rsidR="000D42C8" w:rsidRPr="00A261F0" w:rsidRDefault="000D42C8" w:rsidP="00094C57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vAlign w:val="bottom"/>
          </w:tcPr>
          <w:p w14:paraId="3D29AA3F" w14:textId="1E3E0223" w:rsidR="000D42C8" w:rsidRPr="00F832F1" w:rsidRDefault="00387798" w:rsidP="00094C57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126,574</w:t>
            </w:r>
          </w:p>
        </w:tc>
      </w:tr>
      <w:tr w:rsidR="000D42C8" w:rsidRPr="00A261F0" w14:paraId="6F880EB9" w14:textId="77777777" w:rsidTr="00094C57">
        <w:trPr>
          <w:trHeight w:val="152"/>
        </w:trPr>
        <w:tc>
          <w:tcPr>
            <w:tcW w:w="5643" w:type="dxa"/>
          </w:tcPr>
          <w:p w14:paraId="5F732D5F" w14:textId="77777777" w:rsidR="000D42C8" w:rsidRPr="00A261F0" w:rsidRDefault="000D42C8" w:rsidP="00094C57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0A07306" w14:textId="44213B59" w:rsidR="000D42C8" w:rsidRPr="00A261F0" w:rsidRDefault="00CC19FB" w:rsidP="00094C5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735,681</w:t>
            </w:r>
          </w:p>
        </w:tc>
        <w:tc>
          <w:tcPr>
            <w:tcW w:w="270" w:type="dxa"/>
          </w:tcPr>
          <w:p w14:paraId="06699209" w14:textId="77777777" w:rsidR="000D42C8" w:rsidRPr="00A261F0" w:rsidRDefault="000D42C8" w:rsidP="00094C5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</w:tcPr>
          <w:p w14:paraId="1B14297B" w14:textId="0A36B37F" w:rsidR="000D42C8" w:rsidRPr="00F832F1" w:rsidRDefault="00387798" w:rsidP="00094C5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4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438,017</w:t>
            </w:r>
          </w:p>
        </w:tc>
      </w:tr>
    </w:tbl>
    <w:p w14:paraId="1E7C7DF0" w14:textId="569C012D" w:rsidR="0087422A" w:rsidRDefault="0087422A" w:rsidP="0087422A">
      <w:pPr>
        <w:rPr>
          <w:rFonts w:cstheme="minorBidi"/>
          <w:cs/>
          <w:lang w:val="th-TH"/>
        </w:rPr>
      </w:pPr>
      <w:r>
        <w:rPr>
          <w:rFonts w:cstheme="minorBidi"/>
          <w:cs/>
          <w:lang w:val="th-TH"/>
        </w:rPr>
        <w:br w:type="page"/>
      </w:r>
    </w:p>
    <w:p w14:paraId="4E830F72" w14:textId="62698974" w:rsidR="00AC76B3" w:rsidRDefault="00AC76B3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เงินปันผล</w:t>
      </w:r>
    </w:p>
    <w:p w14:paraId="0962BF90" w14:textId="0D8F9053" w:rsidR="00AC76B3" w:rsidRDefault="00AC76B3" w:rsidP="00AC76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Style w:val="TableGrid"/>
        <w:tblW w:w="865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890"/>
        <w:gridCol w:w="1710"/>
        <w:gridCol w:w="1066"/>
        <w:gridCol w:w="231"/>
        <w:gridCol w:w="1152"/>
      </w:tblGrid>
      <w:tr w:rsidR="00AC76B3" w:rsidRPr="00AC76B3" w14:paraId="43F35F04" w14:textId="77777777" w:rsidTr="00992F59">
        <w:trPr>
          <w:tblHeader/>
        </w:trPr>
        <w:tc>
          <w:tcPr>
            <w:tcW w:w="2610" w:type="dxa"/>
            <w:vAlign w:val="bottom"/>
          </w:tcPr>
          <w:p w14:paraId="7A8AE62E" w14:textId="77777777" w:rsidR="00AC76B3" w:rsidRPr="00AC76B3" w:rsidRDefault="00AC76B3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DAD5E15" w14:textId="77777777" w:rsidR="00AC76B3" w:rsidRPr="00AC76B3" w:rsidRDefault="00AC76B3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76B3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3EFF30B5" w14:textId="77777777" w:rsidR="00AC76B3" w:rsidRPr="00AC76B3" w:rsidRDefault="00AC76B3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76B3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5EFC6ADD" w14:textId="77777777" w:rsidR="00AC76B3" w:rsidRPr="00AC76B3" w:rsidRDefault="00AC76B3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76B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49C9BB2" w14:textId="77777777" w:rsidR="00AC76B3" w:rsidRPr="00AC76B3" w:rsidRDefault="00AC76B3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70DB55C" w14:textId="77777777" w:rsidR="00AC76B3" w:rsidRPr="00AC76B3" w:rsidDel="00D43E7A" w:rsidRDefault="00AC76B3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76B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C76B3" w:rsidRPr="00AC76B3" w14:paraId="5F0ECB48" w14:textId="77777777" w:rsidTr="00992F59">
        <w:trPr>
          <w:tblHeader/>
        </w:trPr>
        <w:tc>
          <w:tcPr>
            <w:tcW w:w="2610" w:type="dxa"/>
          </w:tcPr>
          <w:p w14:paraId="6A90F910" w14:textId="77777777" w:rsidR="00AC76B3" w:rsidRPr="00AC76B3" w:rsidRDefault="00AC76B3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6AFC822" w14:textId="77777777" w:rsidR="00AC76B3" w:rsidRPr="00AC76B3" w:rsidRDefault="00AC76B3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09D9AB7" w14:textId="77777777" w:rsidR="00AC76B3" w:rsidRPr="00AC76B3" w:rsidRDefault="00AC76B3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29453A92" w14:textId="77777777" w:rsidR="00AC76B3" w:rsidRPr="00AC76B3" w:rsidRDefault="00AC76B3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C76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5FE4AF94" w14:textId="77777777" w:rsidR="00AC76B3" w:rsidRPr="00AC76B3" w:rsidRDefault="00AC76B3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330B7FA" w14:textId="77777777" w:rsidR="00AC76B3" w:rsidRPr="00AC76B3" w:rsidRDefault="00AC76B3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C76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C76B3" w:rsidRPr="00AC76B3" w14:paraId="16C462C0" w14:textId="77777777" w:rsidTr="00992F59">
        <w:tc>
          <w:tcPr>
            <w:tcW w:w="2610" w:type="dxa"/>
          </w:tcPr>
          <w:p w14:paraId="559984B6" w14:textId="517022C0" w:rsidR="00AC76B3" w:rsidRPr="00AC76B3" w:rsidRDefault="00AC76B3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C76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F5E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890" w:type="dxa"/>
          </w:tcPr>
          <w:p w14:paraId="7D85281C" w14:textId="77777777" w:rsidR="00AC76B3" w:rsidRPr="00AC76B3" w:rsidRDefault="00AC76B3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7860ACE2" w14:textId="77777777" w:rsidR="00AC76B3" w:rsidRPr="00AC76B3" w:rsidRDefault="00AC76B3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2FD55DE7" w14:textId="77777777" w:rsidR="00AC76B3" w:rsidRPr="00AC76B3" w:rsidRDefault="00AC76B3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27802DE0" w14:textId="77777777" w:rsidR="00AC76B3" w:rsidRPr="00AC76B3" w:rsidRDefault="00AC76B3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B6CC4BC" w14:textId="77777777" w:rsidR="00AC76B3" w:rsidRPr="00AC76B3" w:rsidRDefault="00AC76B3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C76B3" w:rsidRPr="00AC76B3" w14:paraId="58BE9BC1" w14:textId="77777777" w:rsidTr="00992F59">
        <w:tc>
          <w:tcPr>
            <w:tcW w:w="2610" w:type="dxa"/>
          </w:tcPr>
          <w:p w14:paraId="070D1C5F" w14:textId="77777777" w:rsidR="00AC76B3" w:rsidRPr="00AC76B3" w:rsidRDefault="00AC76B3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C76B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AC76B3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890" w:type="dxa"/>
          </w:tcPr>
          <w:p w14:paraId="1D0619F8" w14:textId="327BA9F4" w:rsidR="00AC76B3" w:rsidRPr="00AC76B3" w:rsidRDefault="00243E53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="00CF53D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เมษายน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92F5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</w:tcPr>
          <w:p w14:paraId="0E1EEE14" w14:textId="742EEE5F" w:rsidR="00AC76B3" w:rsidRPr="00AC76B3" w:rsidRDefault="00992F59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722C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พฤษภาคม </w:t>
            </w:r>
            <w:r w:rsidR="00722CE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1066" w:type="dxa"/>
          </w:tcPr>
          <w:p w14:paraId="53A02478" w14:textId="06824A75" w:rsidR="00AC76B3" w:rsidRPr="00AC76B3" w:rsidRDefault="00992F59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231" w:type="dxa"/>
          </w:tcPr>
          <w:p w14:paraId="41A3FA11" w14:textId="77777777" w:rsidR="00AC76B3" w:rsidRPr="00AC76B3" w:rsidRDefault="00AC76B3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ABD3C49" w14:textId="2D0888D3" w:rsidR="00AC76B3" w:rsidRPr="00AC76B3" w:rsidRDefault="00CE7DDD" w:rsidP="0009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452.76</w:t>
            </w:r>
          </w:p>
        </w:tc>
      </w:tr>
    </w:tbl>
    <w:p w14:paraId="57A06EAF" w14:textId="40C301B2" w:rsidR="00AC76B3" w:rsidRDefault="00AC76B3" w:rsidP="00AC76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5AB1320D" w14:textId="0A17CF94" w:rsidR="00783963" w:rsidRPr="001D03C7" w:rsidRDefault="00202B12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D03C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5ADA0459" w14:textId="77777777" w:rsidR="0055565A" w:rsidRPr="001D03C7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  <w:cs/>
        </w:rPr>
      </w:pPr>
    </w:p>
    <w:p w14:paraId="78E5AC2F" w14:textId="78479B8D" w:rsidR="003D2F72" w:rsidRPr="001D03C7" w:rsidRDefault="003D2F72" w:rsidP="009777AF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1D03C7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7D48E69E" w14:textId="77777777" w:rsidR="00E26F21" w:rsidRPr="001D03C7" w:rsidRDefault="00E26F21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5FD1964" w14:textId="5F235D7D" w:rsidR="00373DBC" w:rsidRPr="001D03C7" w:rsidRDefault="00373DBC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1D03C7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E26F21" w:rsidRPr="001D03C7">
        <w:rPr>
          <w:rFonts w:asciiTheme="majorBidi" w:hAnsiTheme="majorBidi" w:cstheme="majorBidi"/>
          <w:sz w:val="28"/>
          <w:szCs w:val="28"/>
          <w:cs/>
          <w:lang w:bidi="th-TH"/>
        </w:rPr>
        <w:t>วัดมูลค่าด้วยราคาทุนตัดจำหน่าย</w:t>
      </w:r>
      <w:r w:rsidRPr="001D03C7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หากมูลค่าตามบัญชีใกล้เคียงกับมูลค่ายุติธรรมอย่างสมเหตุสมผล </w:t>
      </w:r>
    </w:p>
    <w:p w14:paraId="6AC67F4A" w14:textId="5C0E35E3" w:rsidR="00482C33" w:rsidRPr="001D03C7" w:rsidRDefault="00482C33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83636FC" w14:textId="77777777" w:rsidR="00482C33" w:rsidRPr="001D03C7" w:rsidRDefault="00482C33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135691C" w14:textId="77777777" w:rsidR="007F0422" w:rsidRPr="001D03C7" w:rsidRDefault="007F0422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C04E4AF" w14:textId="77777777" w:rsidR="00703CBE" w:rsidRPr="001D03C7" w:rsidRDefault="00703CBE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1CF1E14" w14:textId="3EC5240D" w:rsidR="00703CBE" w:rsidRPr="001D03C7" w:rsidRDefault="00703CBE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  <w:sectPr w:rsidR="00703CBE" w:rsidRPr="001D03C7" w:rsidSect="009E2117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720"/>
        <w:gridCol w:w="1260"/>
        <w:gridCol w:w="270"/>
        <w:gridCol w:w="1260"/>
        <w:gridCol w:w="270"/>
        <w:gridCol w:w="1260"/>
        <w:gridCol w:w="270"/>
        <w:gridCol w:w="108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90184B" w:rsidRPr="001D03C7" w14:paraId="10B21DB7" w14:textId="77777777" w:rsidTr="00094C57">
        <w:trPr>
          <w:trHeight w:val="261"/>
          <w:tblHeader/>
        </w:trPr>
        <w:tc>
          <w:tcPr>
            <w:tcW w:w="3240" w:type="dxa"/>
            <w:vAlign w:val="bottom"/>
          </w:tcPr>
          <w:p w14:paraId="3F2F9176" w14:textId="77777777" w:rsidR="0090184B" w:rsidRPr="001D03C7" w:rsidRDefault="0090184B" w:rsidP="00094C5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EEC20A7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63AD76C4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0184B" w:rsidRPr="001D03C7" w14:paraId="06DE0612" w14:textId="77777777" w:rsidTr="00094C57">
        <w:trPr>
          <w:trHeight w:val="261"/>
          <w:tblHeader/>
        </w:trPr>
        <w:tc>
          <w:tcPr>
            <w:tcW w:w="3240" w:type="dxa"/>
            <w:vAlign w:val="bottom"/>
          </w:tcPr>
          <w:p w14:paraId="1C2AA729" w14:textId="77777777" w:rsidR="0090184B" w:rsidRPr="001D03C7" w:rsidRDefault="0090184B" w:rsidP="00094C5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2B5B93C8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734128DC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5C96B85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B2EA0DD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0184B" w:rsidRPr="001D03C7" w14:paraId="03E9DD3D" w14:textId="77777777" w:rsidTr="00094C57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0E9B9478" w14:textId="77777777" w:rsidR="0090184B" w:rsidRPr="001D03C7" w:rsidRDefault="0090184B" w:rsidP="00094C5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019B6E5A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42E5335C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DF020E5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302AD9A5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6EC4A82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61F34693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vAlign w:val="bottom"/>
          </w:tcPr>
          <w:p w14:paraId="4CE75E3A" w14:textId="77777777" w:rsidR="0090184B" w:rsidRPr="001D03C7" w:rsidRDefault="0090184B" w:rsidP="00094C5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316B554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93744AF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5852E05D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7E76341C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7BA1EB2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5A384457" w14:textId="77777777" w:rsidR="0090184B" w:rsidRPr="001D03C7" w:rsidRDefault="0090184B" w:rsidP="00094C5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BA2A7DB" w14:textId="77777777" w:rsidR="0090184B" w:rsidRPr="001D03C7" w:rsidRDefault="0090184B" w:rsidP="00094C5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1D03C7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6A0E45C3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40973570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0184B" w:rsidRPr="001D03C7" w14:paraId="1C6BB5EB" w14:textId="77777777" w:rsidTr="00094C57">
        <w:trPr>
          <w:trHeight w:val="261"/>
        </w:trPr>
        <w:tc>
          <w:tcPr>
            <w:tcW w:w="3240" w:type="dxa"/>
          </w:tcPr>
          <w:p w14:paraId="3DD90E94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4B111E0E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6ABAD434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90184B" w:rsidRPr="001D03C7" w14:paraId="30933D42" w14:textId="77777777" w:rsidTr="00094C57">
        <w:trPr>
          <w:trHeight w:val="261"/>
        </w:trPr>
        <w:tc>
          <w:tcPr>
            <w:tcW w:w="3240" w:type="dxa"/>
          </w:tcPr>
          <w:p w14:paraId="6B2EC8D7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720" w:type="dxa"/>
          </w:tcPr>
          <w:p w14:paraId="7CDBE374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1AB1C304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90184B" w:rsidRPr="001D03C7" w14:paraId="6814D400" w14:textId="77777777" w:rsidTr="00094C57">
        <w:trPr>
          <w:trHeight w:val="261"/>
        </w:trPr>
        <w:tc>
          <w:tcPr>
            <w:tcW w:w="3240" w:type="dxa"/>
            <w:hideMark/>
          </w:tcPr>
          <w:p w14:paraId="1BA1C76C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286C47C9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D0AC3C8" w14:textId="77777777" w:rsidR="0090184B" w:rsidRPr="001D03C7" w:rsidRDefault="0090184B" w:rsidP="00094C57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05C0B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BF56B7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6E9EB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CAED66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0260FC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4F71FE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D5244C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DE375F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FF2774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99755E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38641B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6501D4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03E753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CE4409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79FC" w:rsidRPr="001D03C7" w14:paraId="411C831F" w14:textId="77777777" w:rsidTr="00094C57">
        <w:trPr>
          <w:trHeight w:val="261"/>
        </w:trPr>
        <w:tc>
          <w:tcPr>
            <w:tcW w:w="3240" w:type="dxa"/>
          </w:tcPr>
          <w:p w14:paraId="0215EFD3" w14:textId="77777777" w:rsidR="008379FC" w:rsidRPr="001D03C7" w:rsidRDefault="008379FC" w:rsidP="008379F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20" w:type="dxa"/>
          </w:tcPr>
          <w:p w14:paraId="1E9E33BE" w14:textId="77777777" w:rsidR="008379FC" w:rsidRPr="001D03C7" w:rsidRDefault="008379FC" w:rsidP="008379F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633BB72" w14:textId="35FFFA48" w:rsidR="008379FC" w:rsidRPr="001D03C7" w:rsidRDefault="008379FC" w:rsidP="008379FC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AAD077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0C4D15" w14:textId="5B0A3A82" w:rsidR="008379FC" w:rsidRPr="001D03C7" w:rsidRDefault="008379FC" w:rsidP="008379F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F5EF2D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E5754E" w14:textId="11DB169E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239,098</w:t>
            </w:r>
          </w:p>
        </w:tc>
        <w:tc>
          <w:tcPr>
            <w:tcW w:w="270" w:type="dxa"/>
          </w:tcPr>
          <w:p w14:paraId="4DD1F0A6" w14:textId="77777777" w:rsidR="008379FC" w:rsidRPr="001D03C7" w:rsidRDefault="008379FC" w:rsidP="008379F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09FCCE" w14:textId="0AFEB38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239,098</w:t>
            </w:r>
          </w:p>
        </w:tc>
        <w:tc>
          <w:tcPr>
            <w:tcW w:w="270" w:type="dxa"/>
          </w:tcPr>
          <w:p w14:paraId="3C341EE9" w14:textId="77777777" w:rsidR="008379FC" w:rsidRPr="001D03C7" w:rsidRDefault="008379FC" w:rsidP="008379F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92B3B3" w14:textId="10C3B58E" w:rsidR="008379FC" w:rsidRPr="00F2052F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04B8D0" w14:textId="77777777" w:rsidR="008379FC" w:rsidRPr="00F2052F" w:rsidRDefault="008379FC" w:rsidP="008379F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1132D4CA" w14:textId="33581EF6" w:rsidR="008379FC" w:rsidRPr="00F2052F" w:rsidRDefault="008379FC" w:rsidP="008379FC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236,258</w:t>
            </w:r>
          </w:p>
        </w:tc>
        <w:tc>
          <w:tcPr>
            <w:tcW w:w="270" w:type="dxa"/>
          </w:tcPr>
          <w:p w14:paraId="6619F8F6" w14:textId="77777777" w:rsidR="008379FC" w:rsidRPr="00F2052F" w:rsidRDefault="008379FC" w:rsidP="008379F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0D70DC52" w14:textId="19345F03" w:rsidR="008379FC" w:rsidRPr="00F2052F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C0FF4B" w14:textId="77777777" w:rsidR="008379FC" w:rsidRPr="00F2052F" w:rsidRDefault="008379FC" w:rsidP="008379F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300EC15B" w14:textId="3A38F58B" w:rsidR="008379FC" w:rsidRPr="00F2052F" w:rsidRDefault="008379FC" w:rsidP="008379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236,258</w:t>
            </w:r>
          </w:p>
        </w:tc>
      </w:tr>
      <w:tr w:rsidR="008379FC" w:rsidRPr="001D03C7" w14:paraId="004A9AAA" w14:textId="77777777" w:rsidTr="00094C57">
        <w:trPr>
          <w:trHeight w:val="261"/>
        </w:trPr>
        <w:tc>
          <w:tcPr>
            <w:tcW w:w="3240" w:type="dxa"/>
            <w:vAlign w:val="bottom"/>
          </w:tcPr>
          <w:p w14:paraId="7DDF058A" w14:textId="77777777" w:rsidR="008379FC" w:rsidRPr="001D03C7" w:rsidRDefault="008379FC" w:rsidP="008379F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20" w:type="dxa"/>
          </w:tcPr>
          <w:p w14:paraId="6FE471B2" w14:textId="77777777" w:rsidR="008379FC" w:rsidRPr="001D03C7" w:rsidRDefault="008379FC" w:rsidP="008379F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9EAAF87" w14:textId="04252F08" w:rsidR="008379FC" w:rsidRPr="001D03C7" w:rsidRDefault="008379FC" w:rsidP="008379FC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5C9D3E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092D24" w14:textId="44989D21" w:rsidR="008379FC" w:rsidRPr="001D03C7" w:rsidRDefault="008379FC" w:rsidP="008379F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157AD8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169639" w14:textId="3DAD0FC5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30,927</w:t>
            </w:r>
          </w:p>
        </w:tc>
        <w:tc>
          <w:tcPr>
            <w:tcW w:w="270" w:type="dxa"/>
          </w:tcPr>
          <w:p w14:paraId="3E8DD5CF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503C84" w14:textId="22ABF2B1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30,927</w:t>
            </w:r>
          </w:p>
        </w:tc>
        <w:tc>
          <w:tcPr>
            <w:tcW w:w="270" w:type="dxa"/>
          </w:tcPr>
          <w:p w14:paraId="3B2E7762" w14:textId="77777777" w:rsidR="008379FC" w:rsidRPr="001D03C7" w:rsidRDefault="008379FC" w:rsidP="008379F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A6C5DE" w14:textId="06F81386" w:rsidR="008379FC" w:rsidRPr="00F2052F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019245" w14:textId="77777777" w:rsidR="008379FC" w:rsidRPr="00F2052F" w:rsidRDefault="008379FC" w:rsidP="008379F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6C551285" w14:textId="20C3F455" w:rsidR="008379FC" w:rsidRPr="00723C51" w:rsidRDefault="008379FC" w:rsidP="008379FC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30,399</w:t>
            </w:r>
          </w:p>
        </w:tc>
        <w:tc>
          <w:tcPr>
            <w:tcW w:w="270" w:type="dxa"/>
          </w:tcPr>
          <w:p w14:paraId="16B4592A" w14:textId="77777777" w:rsidR="008379FC" w:rsidRPr="00F2052F" w:rsidRDefault="008379FC" w:rsidP="008379F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1FCD5E3A" w14:textId="2E9FCE92" w:rsidR="008379FC" w:rsidRPr="00F2052F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A492DD" w14:textId="77777777" w:rsidR="008379FC" w:rsidRPr="00F2052F" w:rsidRDefault="008379FC" w:rsidP="008379F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58A3002D" w14:textId="66C8DB7A" w:rsidR="008379FC" w:rsidRPr="00F2052F" w:rsidRDefault="008379FC" w:rsidP="008379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30,399</w:t>
            </w:r>
          </w:p>
        </w:tc>
      </w:tr>
      <w:tr w:rsidR="008379FC" w:rsidRPr="001D03C7" w14:paraId="6F14329C" w14:textId="77777777" w:rsidTr="00094C57">
        <w:trPr>
          <w:trHeight w:val="261"/>
        </w:trPr>
        <w:tc>
          <w:tcPr>
            <w:tcW w:w="3240" w:type="dxa"/>
            <w:vAlign w:val="bottom"/>
          </w:tcPr>
          <w:p w14:paraId="491C16D7" w14:textId="77777777" w:rsidR="008379FC" w:rsidRPr="001D03C7" w:rsidRDefault="008379FC" w:rsidP="008379F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720" w:type="dxa"/>
          </w:tcPr>
          <w:p w14:paraId="55A520F4" w14:textId="77777777" w:rsidR="008379FC" w:rsidRPr="001D03C7" w:rsidRDefault="008379FC" w:rsidP="008379F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AEE199E" w14:textId="7AE1D4BF" w:rsidR="008379FC" w:rsidRPr="001D03C7" w:rsidRDefault="008379FC" w:rsidP="008379FC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59883B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CC245D" w14:textId="084522E2" w:rsidR="008379FC" w:rsidRPr="001D03C7" w:rsidRDefault="008379FC" w:rsidP="008379F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9BD0F5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AC4AA7" w14:textId="489119FC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1,110</w:t>
            </w:r>
          </w:p>
        </w:tc>
        <w:tc>
          <w:tcPr>
            <w:tcW w:w="270" w:type="dxa"/>
          </w:tcPr>
          <w:p w14:paraId="36B8C80D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DF7D53" w14:textId="3F6DBA4D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1,110</w:t>
            </w:r>
          </w:p>
        </w:tc>
        <w:tc>
          <w:tcPr>
            <w:tcW w:w="270" w:type="dxa"/>
          </w:tcPr>
          <w:p w14:paraId="3DD7DADB" w14:textId="77777777" w:rsidR="008379FC" w:rsidRPr="001D03C7" w:rsidRDefault="008379FC" w:rsidP="008379F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CF3C725" w14:textId="28441D6A" w:rsidR="008379FC" w:rsidRPr="00F2052F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2BAA23" w14:textId="77777777" w:rsidR="008379FC" w:rsidRPr="00F2052F" w:rsidRDefault="008379FC" w:rsidP="008379F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592AD66E" w14:textId="3FE954F0" w:rsidR="008379FC" w:rsidRPr="00F2052F" w:rsidRDefault="008379FC" w:rsidP="008379FC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1,084</w:t>
            </w:r>
          </w:p>
        </w:tc>
        <w:tc>
          <w:tcPr>
            <w:tcW w:w="270" w:type="dxa"/>
          </w:tcPr>
          <w:p w14:paraId="5B71325F" w14:textId="77777777" w:rsidR="008379FC" w:rsidRPr="00F2052F" w:rsidRDefault="008379FC" w:rsidP="008379F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20A63C62" w14:textId="5920728A" w:rsidR="008379FC" w:rsidRPr="00F2052F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673539" w14:textId="77777777" w:rsidR="008379FC" w:rsidRPr="00F2052F" w:rsidRDefault="008379FC" w:rsidP="008379F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26719956" w14:textId="6FB4109B" w:rsidR="008379FC" w:rsidRPr="00F2052F" w:rsidRDefault="008379FC" w:rsidP="008379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1,084</w:t>
            </w:r>
          </w:p>
        </w:tc>
      </w:tr>
      <w:tr w:rsidR="008379FC" w:rsidRPr="001D03C7" w14:paraId="41BE4D9F" w14:textId="77777777" w:rsidTr="00094C57">
        <w:trPr>
          <w:trHeight w:val="261"/>
        </w:trPr>
        <w:tc>
          <w:tcPr>
            <w:tcW w:w="3240" w:type="dxa"/>
            <w:hideMark/>
          </w:tcPr>
          <w:p w14:paraId="74E6779D" w14:textId="77777777" w:rsidR="008379FC" w:rsidRPr="001D03C7" w:rsidRDefault="008379FC" w:rsidP="008379FC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4887C66F" w14:textId="77777777" w:rsidR="008379FC" w:rsidRPr="001D03C7" w:rsidRDefault="008379FC" w:rsidP="008379F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BD468AB" w14:textId="6C478F16" w:rsidR="008379FC" w:rsidRPr="001D03C7" w:rsidRDefault="008379FC" w:rsidP="008379FC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C02184" w14:textId="77777777" w:rsidR="008379FC" w:rsidRPr="001D03C7" w:rsidRDefault="008379FC" w:rsidP="008379FC">
            <w:pPr>
              <w:pStyle w:val="acctfourfigures"/>
              <w:tabs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D2A409" w14:textId="707FA771" w:rsidR="008379FC" w:rsidRPr="001D03C7" w:rsidRDefault="008379FC" w:rsidP="008379F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EBDA5E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5250D9C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87DBC2" w14:textId="77777777" w:rsidR="008379FC" w:rsidRPr="001D03C7" w:rsidRDefault="008379FC" w:rsidP="008379F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068341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E65664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8D04E2" w14:textId="77777777" w:rsidR="008379FC" w:rsidRPr="00F2052F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00121AD" w14:textId="77777777" w:rsidR="008379FC" w:rsidRPr="00F2052F" w:rsidRDefault="008379FC" w:rsidP="008379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675BFF0" w14:textId="77777777" w:rsidR="008379FC" w:rsidRPr="00F2052F" w:rsidRDefault="008379FC" w:rsidP="008379FC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E514F13" w14:textId="77777777" w:rsidR="008379FC" w:rsidRPr="00F2052F" w:rsidRDefault="008379FC" w:rsidP="008379F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20537388" w14:textId="77777777" w:rsidR="008379FC" w:rsidRPr="00F2052F" w:rsidRDefault="008379FC" w:rsidP="008379F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3C83E3E6" w14:textId="77777777" w:rsidR="008379FC" w:rsidRPr="00F2052F" w:rsidRDefault="008379FC" w:rsidP="008379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2ACAD0F0" w14:textId="77777777" w:rsidR="008379FC" w:rsidRPr="00F2052F" w:rsidRDefault="008379FC" w:rsidP="008379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8379FC" w:rsidRPr="001D03C7" w14:paraId="4FCF8C56" w14:textId="77777777">
        <w:trPr>
          <w:trHeight w:val="261"/>
        </w:trPr>
        <w:tc>
          <w:tcPr>
            <w:tcW w:w="3240" w:type="dxa"/>
            <w:hideMark/>
          </w:tcPr>
          <w:p w14:paraId="3CB49CB6" w14:textId="77777777" w:rsidR="008379FC" w:rsidRPr="001D03C7" w:rsidRDefault="008379FC" w:rsidP="008379FC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77ECC4AF" w14:textId="77777777" w:rsidR="008379FC" w:rsidRPr="001D03C7" w:rsidRDefault="008379FC" w:rsidP="008379F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1427438" w14:textId="69FF6D64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115,009</w:t>
            </w:r>
          </w:p>
        </w:tc>
        <w:tc>
          <w:tcPr>
            <w:tcW w:w="270" w:type="dxa"/>
          </w:tcPr>
          <w:p w14:paraId="7D7171EA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2C1B97" w14:textId="36D6EC56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275,512</w:t>
            </w:r>
          </w:p>
        </w:tc>
        <w:tc>
          <w:tcPr>
            <w:tcW w:w="270" w:type="dxa"/>
          </w:tcPr>
          <w:p w14:paraId="2B2B33D1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6FA91A" w14:textId="12D21F0E" w:rsidR="008379FC" w:rsidRPr="001D03C7" w:rsidRDefault="008379FC" w:rsidP="008379F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DB70B8E" w14:textId="77777777" w:rsidR="008379FC" w:rsidRPr="001D03C7" w:rsidRDefault="008379FC" w:rsidP="008379F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24340DE" w14:textId="2DE9737B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390,521</w:t>
            </w:r>
          </w:p>
        </w:tc>
        <w:tc>
          <w:tcPr>
            <w:tcW w:w="270" w:type="dxa"/>
            <w:vAlign w:val="bottom"/>
          </w:tcPr>
          <w:p w14:paraId="791C6F45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E5961D" w14:textId="4C6EE437" w:rsidR="008379FC" w:rsidRPr="007817C4" w:rsidRDefault="008379FC" w:rsidP="008379F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17C4">
              <w:rPr>
                <w:rFonts w:asciiTheme="majorBidi" w:hAnsiTheme="majorBidi" w:cstheme="majorBidi"/>
                <w:sz w:val="24"/>
                <w:szCs w:val="24"/>
              </w:rPr>
              <w:t>275,512</w:t>
            </w:r>
          </w:p>
        </w:tc>
        <w:tc>
          <w:tcPr>
            <w:tcW w:w="270" w:type="dxa"/>
            <w:vAlign w:val="bottom"/>
          </w:tcPr>
          <w:p w14:paraId="4CBCADAD" w14:textId="77777777" w:rsidR="008379FC" w:rsidRPr="007817C4" w:rsidRDefault="008379FC" w:rsidP="008379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5FA933" w14:textId="10BBA7EE" w:rsidR="008379FC" w:rsidRPr="007817C4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EB042F" w14:textId="77777777" w:rsidR="008379FC" w:rsidRPr="007817C4" w:rsidRDefault="008379FC" w:rsidP="008379F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0C6641" w14:textId="70EF6852" w:rsidR="008379FC" w:rsidRPr="007817C4" w:rsidRDefault="008379FC" w:rsidP="008379FC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17C4">
              <w:rPr>
                <w:rFonts w:asciiTheme="majorBidi" w:hAnsiTheme="majorBidi" w:cstheme="majorBidi"/>
                <w:sz w:val="24"/>
                <w:szCs w:val="24"/>
              </w:rPr>
              <w:t>115,009</w:t>
            </w:r>
          </w:p>
        </w:tc>
        <w:tc>
          <w:tcPr>
            <w:tcW w:w="270" w:type="dxa"/>
          </w:tcPr>
          <w:p w14:paraId="7EBB83A8" w14:textId="77777777" w:rsidR="008379FC" w:rsidRPr="007817C4" w:rsidRDefault="008379FC" w:rsidP="008379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B6BF23" w14:textId="376395BF" w:rsidR="008379FC" w:rsidRPr="007817C4" w:rsidRDefault="008379FC" w:rsidP="008379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17C4">
              <w:rPr>
                <w:rFonts w:asciiTheme="majorBidi" w:hAnsiTheme="majorBidi" w:cstheme="majorBidi"/>
                <w:sz w:val="24"/>
                <w:szCs w:val="24"/>
              </w:rPr>
              <w:t>390,521</w:t>
            </w:r>
          </w:p>
        </w:tc>
      </w:tr>
      <w:tr w:rsidR="008379FC" w:rsidRPr="001D03C7" w14:paraId="634D2F9C" w14:textId="77777777">
        <w:trPr>
          <w:trHeight w:val="261"/>
        </w:trPr>
        <w:tc>
          <w:tcPr>
            <w:tcW w:w="3240" w:type="dxa"/>
            <w:hideMark/>
          </w:tcPr>
          <w:p w14:paraId="6847AB5D" w14:textId="77777777" w:rsidR="008379FC" w:rsidRPr="001D03C7" w:rsidRDefault="008379FC" w:rsidP="008379FC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2085ECBF" w14:textId="77777777" w:rsidR="008379FC" w:rsidRPr="001D03C7" w:rsidRDefault="008379FC" w:rsidP="008379F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D82CAF" w14:textId="4CE624E8" w:rsidR="008379FC" w:rsidRPr="001D03C7" w:rsidRDefault="008379FC" w:rsidP="008379FC">
            <w:pPr>
              <w:pStyle w:val="acctfourfigures"/>
              <w:tabs>
                <w:tab w:val="clear" w:pos="765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96E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115,009</w:t>
            </w:r>
          </w:p>
        </w:tc>
        <w:tc>
          <w:tcPr>
            <w:tcW w:w="270" w:type="dxa"/>
          </w:tcPr>
          <w:p w14:paraId="1C37127D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CD01E2" w14:textId="347C7C64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6E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275,512</w:t>
            </w:r>
          </w:p>
        </w:tc>
        <w:tc>
          <w:tcPr>
            <w:tcW w:w="270" w:type="dxa"/>
          </w:tcPr>
          <w:p w14:paraId="5ECDDE9E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E230FD" w14:textId="367FA5D4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271,135</w:t>
            </w:r>
          </w:p>
        </w:tc>
        <w:tc>
          <w:tcPr>
            <w:tcW w:w="270" w:type="dxa"/>
            <w:vAlign w:val="bottom"/>
          </w:tcPr>
          <w:p w14:paraId="727E085D" w14:textId="77777777" w:rsidR="008379FC" w:rsidRPr="001D03C7" w:rsidRDefault="008379FC" w:rsidP="008379F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13C94D" w14:textId="3C53910F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661,656</w:t>
            </w:r>
          </w:p>
        </w:tc>
        <w:tc>
          <w:tcPr>
            <w:tcW w:w="270" w:type="dxa"/>
            <w:vAlign w:val="bottom"/>
          </w:tcPr>
          <w:p w14:paraId="5A1E7001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BBB8D1" w14:textId="08A3409D" w:rsidR="008379FC" w:rsidRPr="0071027B" w:rsidRDefault="008379FC" w:rsidP="008379F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8AE1DB1" w14:textId="77777777" w:rsidR="008379FC" w:rsidRPr="0071027B" w:rsidRDefault="008379FC" w:rsidP="008379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B5DB21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DA453EE" w14:textId="77777777" w:rsidR="008379FC" w:rsidRPr="001D03C7" w:rsidRDefault="008379FC" w:rsidP="008379F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34D496" w14:textId="77777777" w:rsidR="008379FC" w:rsidRPr="001D03C7" w:rsidRDefault="008379FC" w:rsidP="008379F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CC538A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AD8ED3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27539955" w14:textId="7E27F0D5" w:rsidR="0090184B" w:rsidRPr="001D03C7" w:rsidRDefault="0090184B">
      <w:pPr>
        <w:rPr>
          <w:rFonts w:asciiTheme="majorBidi" w:hAnsiTheme="majorBidi" w:cstheme="majorBidi"/>
        </w:rPr>
      </w:pPr>
    </w:p>
    <w:p w14:paraId="5D4F1D9A" w14:textId="73DABE27" w:rsidR="0090184B" w:rsidRPr="001D03C7" w:rsidRDefault="00901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1D03C7">
        <w:rPr>
          <w:rFonts w:asciiTheme="majorBidi" w:hAnsiTheme="majorBidi" w:cstheme="majorBidi"/>
          <w:cs/>
        </w:rP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450"/>
        <w:gridCol w:w="1260"/>
        <w:gridCol w:w="270"/>
        <w:gridCol w:w="1260"/>
        <w:gridCol w:w="270"/>
        <w:gridCol w:w="1260"/>
        <w:gridCol w:w="270"/>
        <w:gridCol w:w="108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90184B" w:rsidRPr="001D03C7" w14:paraId="0AC169D5" w14:textId="77777777" w:rsidTr="00050C21">
        <w:trPr>
          <w:trHeight w:val="261"/>
          <w:tblHeader/>
        </w:trPr>
        <w:tc>
          <w:tcPr>
            <w:tcW w:w="3510" w:type="dxa"/>
            <w:vAlign w:val="bottom"/>
          </w:tcPr>
          <w:p w14:paraId="22736347" w14:textId="77777777" w:rsidR="0090184B" w:rsidRPr="001D03C7" w:rsidRDefault="0090184B" w:rsidP="00094C5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50" w:type="dxa"/>
            <w:vAlign w:val="bottom"/>
          </w:tcPr>
          <w:p w14:paraId="3FB465B9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06AF3643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0184B" w:rsidRPr="001D03C7" w14:paraId="7B11EC47" w14:textId="77777777" w:rsidTr="00050C21">
        <w:trPr>
          <w:trHeight w:val="261"/>
          <w:tblHeader/>
        </w:trPr>
        <w:tc>
          <w:tcPr>
            <w:tcW w:w="3510" w:type="dxa"/>
            <w:vAlign w:val="bottom"/>
          </w:tcPr>
          <w:p w14:paraId="3905BA6A" w14:textId="77777777" w:rsidR="0090184B" w:rsidRPr="001D03C7" w:rsidRDefault="0090184B" w:rsidP="00094C5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50" w:type="dxa"/>
            <w:vAlign w:val="bottom"/>
          </w:tcPr>
          <w:p w14:paraId="2BCD4A87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7DB0E499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63EAD55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D8C5126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0184B" w:rsidRPr="001D03C7" w14:paraId="7A247C71" w14:textId="77777777" w:rsidTr="00050C21">
        <w:trPr>
          <w:trHeight w:val="261"/>
          <w:tblHeader/>
        </w:trPr>
        <w:tc>
          <w:tcPr>
            <w:tcW w:w="3510" w:type="dxa"/>
            <w:vAlign w:val="bottom"/>
            <w:hideMark/>
          </w:tcPr>
          <w:p w14:paraId="79A258F3" w14:textId="77777777" w:rsidR="0090184B" w:rsidRPr="001D03C7" w:rsidRDefault="0090184B" w:rsidP="00094C5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50" w:type="dxa"/>
            <w:vAlign w:val="bottom"/>
          </w:tcPr>
          <w:p w14:paraId="643B578A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539A2D50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CC92A48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2C67EC4A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9E0AE72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2B9123E8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vAlign w:val="bottom"/>
          </w:tcPr>
          <w:p w14:paraId="7A1B429C" w14:textId="77777777" w:rsidR="0090184B" w:rsidRPr="001D03C7" w:rsidRDefault="0090184B" w:rsidP="00094C5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2D757E2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A531A4C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01249B00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745AFAC1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6152C150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3ECF018A" w14:textId="77777777" w:rsidR="0090184B" w:rsidRPr="001D03C7" w:rsidRDefault="0090184B" w:rsidP="00094C5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67ADF0E" w14:textId="77777777" w:rsidR="0090184B" w:rsidRPr="001D03C7" w:rsidRDefault="0090184B" w:rsidP="00094C5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1D03C7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52CBE058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726A7C03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0184B" w:rsidRPr="001D03C7" w14:paraId="13EA2A01" w14:textId="77777777" w:rsidTr="00050C21">
        <w:trPr>
          <w:trHeight w:val="261"/>
        </w:trPr>
        <w:tc>
          <w:tcPr>
            <w:tcW w:w="3510" w:type="dxa"/>
          </w:tcPr>
          <w:p w14:paraId="64C6F6E8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450" w:type="dxa"/>
          </w:tcPr>
          <w:p w14:paraId="3FFB05DC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1C1CB220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90184B" w:rsidRPr="001D03C7" w14:paraId="08D36B5B" w14:textId="77777777" w:rsidTr="00050C21">
        <w:trPr>
          <w:trHeight w:val="261"/>
        </w:trPr>
        <w:tc>
          <w:tcPr>
            <w:tcW w:w="3510" w:type="dxa"/>
          </w:tcPr>
          <w:p w14:paraId="195A1A91" w14:textId="154F2280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450" w:type="dxa"/>
          </w:tcPr>
          <w:p w14:paraId="30B9FAFA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69DE1B8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90184B" w:rsidRPr="001D03C7" w14:paraId="53A810C9" w14:textId="77777777" w:rsidTr="00050C21">
        <w:trPr>
          <w:trHeight w:val="261"/>
        </w:trPr>
        <w:tc>
          <w:tcPr>
            <w:tcW w:w="3510" w:type="dxa"/>
          </w:tcPr>
          <w:p w14:paraId="31CA3CF4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450" w:type="dxa"/>
          </w:tcPr>
          <w:p w14:paraId="36912DA4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A90AD9D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61535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C76C26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8CE07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78B4BF5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EDC7FA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1D90B8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45C6F3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EE2588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22904D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068EC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8A10420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27F533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BF67A7F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C6333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0C21" w:rsidRPr="001D03C7" w14:paraId="2E767E2D" w14:textId="77777777" w:rsidTr="00050C21">
        <w:trPr>
          <w:trHeight w:val="261"/>
        </w:trPr>
        <w:tc>
          <w:tcPr>
            <w:tcW w:w="3510" w:type="dxa"/>
          </w:tcPr>
          <w:p w14:paraId="7198CB41" w14:textId="77777777" w:rsidR="00050C21" w:rsidRPr="001D03C7" w:rsidRDefault="00050C21" w:rsidP="00050C2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450" w:type="dxa"/>
          </w:tcPr>
          <w:p w14:paraId="0DBA6D75" w14:textId="77777777" w:rsidR="00050C21" w:rsidRPr="001D03C7" w:rsidRDefault="00050C21" w:rsidP="00050C2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405EA42" w14:textId="5AEB3464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F8CE21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088DE6" w14:textId="691DDFA3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387617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117196A" w14:textId="7A936637" w:rsidR="00050C21" w:rsidRPr="001D03C7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(1,458,272)</w:t>
            </w:r>
          </w:p>
        </w:tc>
        <w:tc>
          <w:tcPr>
            <w:tcW w:w="270" w:type="dxa"/>
            <w:vAlign w:val="bottom"/>
          </w:tcPr>
          <w:p w14:paraId="6E36AECD" w14:textId="77777777" w:rsidR="00050C21" w:rsidRPr="001D03C7" w:rsidRDefault="00050C21" w:rsidP="00050C2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DCF0A0" w14:textId="42E5FA5F" w:rsidR="00050C21" w:rsidRPr="001D03C7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(1,458,272)</w:t>
            </w:r>
          </w:p>
        </w:tc>
        <w:tc>
          <w:tcPr>
            <w:tcW w:w="270" w:type="dxa"/>
            <w:vAlign w:val="bottom"/>
          </w:tcPr>
          <w:p w14:paraId="3107FCC6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78F8D2" w14:textId="51FC17FA" w:rsidR="00050C21" w:rsidRPr="00EB789E" w:rsidRDefault="00050C21" w:rsidP="00050C2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EE4F4E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6533F6" w14:textId="530E4D28" w:rsidR="00050C21" w:rsidRPr="00050C21" w:rsidRDefault="00050C21" w:rsidP="00050C2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0C2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8728EE" w14:textId="77777777" w:rsidR="00050C21" w:rsidRPr="001D03C7" w:rsidRDefault="00050C21" w:rsidP="00050C2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39EDA7" w14:textId="43E48F1D" w:rsidR="00050C21" w:rsidRPr="001D03C7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(1,453,833)</w:t>
            </w:r>
          </w:p>
        </w:tc>
        <w:tc>
          <w:tcPr>
            <w:tcW w:w="270" w:type="dxa"/>
            <w:vAlign w:val="bottom"/>
          </w:tcPr>
          <w:p w14:paraId="345F0C8A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70E10D" w14:textId="5091B8CF" w:rsidR="00050C21" w:rsidRPr="005950F0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Pr="007B05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453,833</w:t>
            </w:r>
            <w:r w:rsidRPr="007B05D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50C21" w:rsidRPr="001D03C7" w14:paraId="673CD130" w14:textId="77777777" w:rsidTr="00050C21">
        <w:trPr>
          <w:trHeight w:val="261"/>
        </w:trPr>
        <w:tc>
          <w:tcPr>
            <w:tcW w:w="3510" w:type="dxa"/>
          </w:tcPr>
          <w:p w14:paraId="12D33EA5" w14:textId="77777777" w:rsidR="00050C21" w:rsidRPr="001D03C7" w:rsidRDefault="00050C21" w:rsidP="00050C2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450" w:type="dxa"/>
          </w:tcPr>
          <w:p w14:paraId="4D16FF8E" w14:textId="77777777" w:rsidR="00050C21" w:rsidRPr="001D03C7" w:rsidRDefault="00050C21" w:rsidP="00050C2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656CC99" w14:textId="5A61EC7E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F3AD2C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47558B" w14:textId="01E4AFB4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A95FD5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4CE39E9" w14:textId="3CEBCFD3" w:rsidR="00050C21" w:rsidRPr="001D03C7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(3,982,758)</w:t>
            </w:r>
          </w:p>
        </w:tc>
        <w:tc>
          <w:tcPr>
            <w:tcW w:w="270" w:type="dxa"/>
            <w:vAlign w:val="bottom"/>
          </w:tcPr>
          <w:p w14:paraId="76906237" w14:textId="77777777" w:rsidR="00050C21" w:rsidRPr="001D03C7" w:rsidRDefault="00050C21" w:rsidP="00050C2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14D3E0" w14:textId="73AADFF3" w:rsidR="00050C21" w:rsidRPr="001D03C7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(3,982,758)</w:t>
            </w:r>
          </w:p>
        </w:tc>
        <w:tc>
          <w:tcPr>
            <w:tcW w:w="270" w:type="dxa"/>
            <w:vAlign w:val="bottom"/>
          </w:tcPr>
          <w:p w14:paraId="66110C38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595"/>
                <w:tab w:val="decimal" w:pos="79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0EA400" w14:textId="2875D20F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7B65DCE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397E74" w14:textId="66B2E11A" w:rsidR="00050C21" w:rsidRPr="00050C21" w:rsidRDefault="00050C21" w:rsidP="00050C2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0C2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B50115" w14:textId="77777777" w:rsidR="00050C21" w:rsidRPr="001D03C7" w:rsidRDefault="00050C21" w:rsidP="00050C21">
            <w:pPr>
              <w:tabs>
                <w:tab w:val="clear" w:pos="680"/>
                <w:tab w:val="decimal" w:pos="521"/>
                <w:tab w:val="decimal" w:pos="701"/>
              </w:tabs>
              <w:spacing w:line="240" w:lineRule="auto"/>
              <w:ind w:left="-43" w:right="-17"/>
              <w:rPr>
                <w:rFonts w:asciiTheme="majorBidi" w:hAnsiTheme="majorBidi" w:cstheme="majorBidi"/>
                <w:color w:val="FF0000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1CF74D69" w14:textId="39D0B0EE" w:rsidR="00050C21" w:rsidRPr="00050C21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(3,863,1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Pr="007B05D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6617342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521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38F9B11" w14:textId="1DC6DBE2" w:rsidR="00050C21" w:rsidRPr="005950F0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(3,863,1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Pr="007B05D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50C21" w:rsidRPr="001D03C7" w14:paraId="2C3C0D95" w14:textId="77777777" w:rsidTr="00050C21">
        <w:trPr>
          <w:trHeight w:val="261"/>
        </w:trPr>
        <w:tc>
          <w:tcPr>
            <w:tcW w:w="3510" w:type="dxa"/>
          </w:tcPr>
          <w:p w14:paraId="2331FB93" w14:textId="77777777" w:rsidR="00050C21" w:rsidRPr="001D03C7" w:rsidRDefault="00050C21" w:rsidP="00050C2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450" w:type="dxa"/>
          </w:tcPr>
          <w:p w14:paraId="4F8D07C6" w14:textId="77777777" w:rsidR="00050C21" w:rsidRPr="001D03C7" w:rsidRDefault="00050C21" w:rsidP="00050C2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0701ACE" w14:textId="33D5EFEE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C155E9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0995E5" w14:textId="23C1E1E6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C8729E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DE1FE1F" w14:textId="12D4D6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(12,336)</w:t>
            </w:r>
          </w:p>
        </w:tc>
        <w:tc>
          <w:tcPr>
            <w:tcW w:w="270" w:type="dxa"/>
            <w:vAlign w:val="bottom"/>
          </w:tcPr>
          <w:p w14:paraId="11DEEC97" w14:textId="77777777" w:rsidR="00050C21" w:rsidRPr="001D03C7" w:rsidRDefault="00050C21" w:rsidP="00050C2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27241D" w14:textId="1618966F" w:rsidR="00050C21" w:rsidRPr="001D03C7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(12,336)</w:t>
            </w:r>
          </w:p>
        </w:tc>
        <w:tc>
          <w:tcPr>
            <w:tcW w:w="270" w:type="dxa"/>
            <w:vAlign w:val="bottom"/>
          </w:tcPr>
          <w:p w14:paraId="68A13C68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595"/>
                <w:tab w:val="decimal" w:pos="79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9753C0" w14:textId="391E556A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474AACB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C8F082" w14:textId="7772A006" w:rsidR="00050C21" w:rsidRPr="00050C21" w:rsidRDefault="00050C21" w:rsidP="00050C2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0C2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BF7EFE" w14:textId="77777777" w:rsidR="00050C21" w:rsidRPr="001D03C7" w:rsidRDefault="00050C21" w:rsidP="00050C21">
            <w:pPr>
              <w:tabs>
                <w:tab w:val="clear" w:pos="680"/>
                <w:tab w:val="decimal" w:pos="521"/>
                <w:tab w:val="decimal" w:pos="701"/>
              </w:tabs>
              <w:spacing w:line="240" w:lineRule="auto"/>
              <w:ind w:left="-43" w:right="-17"/>
              <w:rPr>
                <w:rFonts w:asciiTheme="majorBidi" w:hAnsiTheme="majorBidi" w:cstheme="majorBidi"/>
                <w:color w:val="FF0000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277D953" w14:textId="72E464A1" w:rsidR="00050C21" w:rsidRPr="00050C21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(12,283)</w:t>
            </w:r>
          </w:p>
        </w:tc>
        <w:tc>
          <w:tcPr>
            <w:tcW w:w="270" w:type="dxa"/>
            <w:vAlign w:val="bottom"/>
          </w:tcPr>
          <w:p w14:paraId="0AD91328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521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4C09C61" w14:textId="7C61740C" w:rsidR="00050C21" w:rsidRPr="005950F0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(12,283)</w:t>
            </w:r>
          </w:p>
        </w:tc>
      </w:tr>
      <w:tr w:rsidR="00050C21" w:rsidRPr="001D03C7" w14:paraId="35D04252" w14:textId="77777777" w:rsidTr="00050C21">
        <w:trPr>
          <w:trHeight w:val="261"/>
        </w:trPr>
        <w:tc>
          <w:tcPr>
            <w:tcW w:w="3510" w:type="dxa"/>
          </w:tcPr>
          <w:p w14:paraId="16E1C687" w14:textId="154F9A25" w:rsidR="00050C21" w:rsidRPr="001D03C7" w:rsidRDefault="00050C21" w:rsidP="00050C2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บุคคลหรือ</w:t>
            </w: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450" w:type="dxa"/>
          </w:tcPr>
          <w:p w14:paraId="6E89E1C3" w14:textId="77777777" w:rsidR="00050C21" w:rsidRPr="001D03C7" w:rsidRDefault="00050C21" w:rsidP="00050C2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AA6E2F0" w14:textId="5C141C3C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5CD6A6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7A36065" w14:textId="3906EF4B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B5BE1B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44B1395" w14:textId="2B6F5EB8" w:rsidR="00050C21" w:rsidRPr="001D03C7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(49,985)</w:t>
            </w:r>
          </w:p>
        </w:tc>
        <w:tc>
          <w:tcPr>
            <w:tcW w:w="270" w:type="dxa"/>
            <w:vAlign w:val="bottom"/>
          </w:tcPr>
          <w:p w14:paraId="2F3B2C0C" w14:textId="77777777" w:rsidR="00050C21" w:rsidRPr="001D03C7" w:rsidRDefault="00050C21" w:rsidP="00050C2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1597F0" w14:textId="4F2CC1A1" w:rsidR="00050C21" w:rsidRPr="001D03C7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(49,985)</w:t>
            </w:r>
          </w:p>
        </w:tc>
        <w:tc>
          <w:tcPr>
            <w:tcW w:w="270" w:type="dxa"/>
            <w:vAlign w:val="bottom"/>
          </w:tcPr>
          <w:p w14:paraId="337281EB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595"/>
                <w:tab w:val="decimal" w:pos="79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EEE2E5" w14:textId="4D2E19BA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98352D1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0CFDC8" w14:textId="0371F082" w:rsidR="00050C21" w:rsidRPr="00050C21" w:rsidRDefault="00050C21" w:rsidP="00050C2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0C2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70C409" w14:textId="77777777" w:rsidR="00050C21" w:rsidRPr="001D03C7" w:rsidRDefault="00050C21" w:rsidP="00050C21">
            <w:pPr>
              <w:tabs>
                <w:tab w:val="clear" w:pos="680"/>
                <w:tab w:val="decimal" w:pos="521"/>
                <w:tab w:val="decimal" w:pos="701"/>
              </w:tabs>
              <w:spacing w:line="240" w:lineRule="auto"/>
              <w:ind w:left="-43" w:right="-17"/>
              <w:rPr>
                <w:rFonts w:asciiTheme="majorBidi" w:hAnsiTheme="majorBidi" w:cstheme="majorBidi"/>
                <w:color w:val="FF0000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781D7A10" w14:textId="67E10F30" w:rsidR="00050C21" w:rsidRPr="00050C21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B05DF">
              <w:rPr>
                <w:rFonts w:asciiTheme="majorBidi" w:hAnsiTheme="majorBidi" w:cstheme="majorBidi"/>
                <w:sz w:val="24"/>
                <w:szCs w:val="24"/>
              </w:rPr>
              <w:t>8,669)</w:t>
            </w:r>
          </w:p>
        </w:tc>
        <w:tc>
          <w:tcPr>
            <w:tcW w:w="270" w:type="dxa"/>
            <w:vAlign w:val="bottom"/>
          </w:tcPr>
          <w:p w14:paraId="1DE0AE20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521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F84D445" w14:textId="4543C07A" w:rsidR="00050C21" w:rsidRPr="005950F0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B05DF">
              <w:rPr>
                <w:rFonts w:asciiTheme="majorBidi" w:hAnsiTheme="majorBidi" w:cstheme="majorBidi"/>
                <w:sz w:val="24"/>
                <w:szCs w:val="24"/>
              </w:rPr>
              <w:t>8,669)</w:t>
            </w:r>
          </w:p>
        </w:tc>
      </w:tr>
      <w:tr w:rsidR="00050C21" w:rsidRPr="001D03C7" w14:paraId="2B810743" w14:textId="77777777" w:rsidTr="00050C21">
        <w:trPr>
          <w:trHeight w:val="261"/>
        </w:trPr>
        <w:tc>
          <w:tcPr>
            <w:tcW w:w="3510" w:type="dxa"/>
          </w:tcPr>
          <w:p w14:paraId="118D02CF" w14:textId="77777777" w:rsidR="00050C21" w:rsidRPr="001D03C7" w:rsidRDefault="00050C21" w:rsidP="00050C2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450" w:type="dxa"/>
          </w:tcPr>
          <w:p w14:paraId="69B16975" w14:textId="77777777" w:rsidR="00050C21" w:rsidRPr="001D03C7" w:rsidRDefault="00050C21" w:rsidP="00050C2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627986D" w14:textId="50854DCC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0F6F27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328180B" w14:textId="01C02B6D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2F0E8E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C4E05AD" w14:textId="6BF4C06C" w:rsidR="00050C21" w:rsidRPr="001D03C7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(23,550)</w:t>
            </w:r>
          </w:p>
        </w:tc>
        <w:tc>
          <w:tcPr>
            <w:tcW w:w="270" w:type="dxa"/>
            <w:vAlign w:val="bottom"/>
          </w:tcPr>
          <w:p w14:paraId="783C7824" w14:textId="77777777" w:rsidR="00050C21" w:rsidRPr="001D03C7" w:rsidRDefault="00050C21" w:rsidP="00050C2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D9E30E" w14:textId="7BCAEDD1" w:rsidR="00050C21" w:rsidRPr="001D03C7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(23,550)</w:t>
            </w:r>
          </w:p>
        </w:tc>
        <w:tc>
          <w:tcPr>
            <w:tcW w:w="270" w:type="dxa"/>
            <w:vAlign w:val="bottom"/>
          </w:tcPr>
          <w:p w14:paraId="3BE8722B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595"/>
                <w:tab w:val="decimal" w:pos="79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70AC8B" w14:textId="78C644E5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09830EF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99EB88" w14:textId="4524551D" w:rsidR="00050C21" w:rsidRPr="00050C21" w:rsidRDefault="00050C21" w:rsidP="00050C2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0C2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EDAEC7" w14:textId="77777777" w:rsidR="00050C21" w:rsidRPr="001D03C7" w:rsidRDefault="00050C21" w:rsidP="00050C21">
            <w:pPr>
              <w:tabs>
                <w:tab w:val="clear" w:pos="680"/>
                <w:tab w:val="decimal" w:pos="521"/>
                <w:tab w:val="decimal" w:pos="701"/>
              </w:tabs>
              <w:spacing w:line="240" w:lineRule="auto"/>
              <w:ind w:left="-43" w:right="-17"/>
              <w:rPr>
                <w:rFonts w:asciiTheme="majorBidi" w:hAnsiTheme="majorBidi" w:cstheme="majorBidi"/>
                <w:color w:val="FF0000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956DC96" w14:textId="4A0C0EB7" w:rsidR="00050C21" w:rsidRPr="00050C21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B05DF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A4172D">
              <w:rPr>
                <w:rFonts w:asciiTheme="majorBidi" w:hAnsiTheme="majorBidi" w:cstheme="majorBidi"/>
                <w:sz w:val="24"/>
                <w:szCs w:val="24"/>
              </w:rPr>
              <w:t>328</w:t>
            </w:r>
            <w:r w:rsidRPr="007B05D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4594D98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521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10297AA" w14:textId="08288B48" w:rsidR="00050C21" w:rsidRPr="005950F0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B05DF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A4172D">
              <w:rPr>
                <w:rFonts w:asciiTheme="majorBidi" w:hAnsiTheme="majorBidi" w:cstheme="majorBidi"/>
                <w:sz w:val="24"/>
                <w:szCs w:val="24"/>
              </w:rPr>
              <w:t>328</w:t>
            </w:r>
            <w:r w:rsidRPr="007B05D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36DA8" w:rsidRPr="001D03C7" w14:paraId="45F62A4F" w14:textId="77777777" w:rsidTr="00050C21">
        <w:trPr>
          <w:trHeight w:val="261"/>
        </w:trPr>
        <w:tc>
          <w:tcPr>
            <w:tcW w:w="3510" w:type="dxa"/>
            <w:hideMark/>
          </w:tcPr>
          <w:p w14:paraId="10005927" w14:textId="77777777" w:rsidR="00736DA8" w:rsidRPr="001D03C7" w:rsidRDefault="00736DA8" w:rsidP="00736DA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450" w:type="dxa"/>
          </w:tcPr>
          <w:p w14:paraId="7868EF67" w14:textId="77777777" w:rsidR="00736DA8" w:rsidRPr="001D03C7" w:rsidRDefault="00736DA8" w:rsidP="00736DA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CB53222" w14:textId="1CA4EB13" w:rsidR="00736DA8" w:rsidRPr="001D03C7" w:rsidRDefault="00736DA8" w:rsidP="00736DA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513BF5" w14:textId="77777777" w:rsidR="00736DA8" w:rsidRPr="001D03C7" w:rsidRDefault="00736DA8" w:rsidP="00736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761EB8" w14:textId="55843761" w:rsidR="00736DA8" w:rsidRPr="001D03C7" w:rsidRDefault="00736DA8" w:rsidP="00736DA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851DF0" w14:textId="77777777" w:rsidR="00736DA8" w:rsidRPr="001D03C7" w:rsidRDefault="00736DA8" w:rsidP="00736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DA304B" w14:textId="5D0D1597" w:rsidR="00736DA8" w:rsidRPr="00D46FA9" w:rsidRDefault="00736DA8" w:rsidP="00736DA8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6F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46F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46FA9">
              <w:rPr>
                <w:rFonts w:asciiTheme="majorBidi" w:hAnsiTheme="majorBidi" w:cstheme="majorBidi"/>
                <w:sz w:val="24"/>
                <w:szCs w:val="24"/>
              </w:rPr>
              <w:t>48,156)</w:t>
            </w:r>
          </w:p>
        </w:tc>
        <w:tc>
          <w:tcPr>
            <w:tcW w:w="270" w:type="dxa"/>
          </w:tcPr>
          <w:p w14:paraId="057B7841" w14:textId="77777777" w:rsidR="00736DA8" w:rsidRPr="00D46FA9" w:rsidRDefault="00736DA8" w:rsidP="00736DA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C10245" w14:textId="35E109FC" w:rsidR="00736DA8" w:rsidRPr="00D46FA9" w:rsidRDefault="00736DA8" w:rsidP="00736D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6F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46F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46FA9">
              <w:rPr>
                <w:rFonts w:asciiTheme="majorBidi" w:hAnsiTheme="majorBidi" w:cstheme="majorBidi"/>
                <w:sz w:val="24"/>
                <w:szCs w:val="24"/>
              </w:rPr>
              <w:t>48,156)</w:t>
            </w:r>
          </w:p>
        </w:tc>
        <w:tc>
          <w:tcPr>
            <w:tcW w:w="270" w:type="dxa"/>
          </w:tcPr>
          <w:p w14:paraId="4380F4CC" w14:textId="77777777" w:rsidR="00736DA8" w:rsidRPr="001D03C7" w:rsidRDefault="00736DA8" w:rsidP="00736DA8">
            <w:pPr>
              <w:pStyle w:val="acctfourfigures"/>
              <w:tabs>
                <w:tab w:val="clear" w:pos="765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3C06F5" w14:textId="0FDEF702" w:rsidR="00736DA8" w:rsidRPr="001D03C7" w:rsidRDefault="002A75B3" w:rsidP="00736DA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E3BE78" w14:textId="77777777" w:rsidR="00736DA8" w:rsidRPr="001D03C7" w:rsidRDefault="00736DA8" w:rsidP="00736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0ED6C9" w14:textId="55CB47EF" w:rsidR="00736DA8" w:rsidRPr="000F7EA4" w:rsidRDefault="00736DA8" w:rsidP="00736DA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7EA4">
              <w:rPr>
                <w:rFonts w:asciiTheme="majorBidi" w:hAnsiTheme="majorBidi" w:cstheme="majorBidi"/>
                <w:sz w:val="24"/>
                <w:szCs w:val="24"/>
              </w:rPr>
              <w:t>(6,3</w:t>
            </w:r>
            <w:r w:rsidR="000F7EA4" w:rsidRPr="000F7EA4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0F7EA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F7EA4" w:rsidRPr="000F7EA4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Pr="000F7EA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A52CB04" w14:textId="77777777" w:rsidR="00736DA8" w:rsidRPr="000F7EA4" w:rsidRDefault="00736DA8" w:rsidP="00736DA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4324CD" w14:textId="05660F2B" w:rsidR="00736DA8" w:rsidRPr="000F7EA4" w:rsidRDefault="00736DA8" w:rsidP="00736DA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F7E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BE7D033" w14:textId="77777777" w:rsidR="00736DA8" w:rsidRPr="000F7EA4" w:rsidRDefault="00736DA8" w:rsidP="00736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2AF497" w14:textId="57CA9608" w:rsidR="00736DA8" w:rsidRPr="000F7EA4" w:rsidRDefault="000F7EA4" w:rsidP="00736DA8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7EA4">
              <w:rPr>
                <w:rFonts w:asciiTheme="majorBidi" w:hAnsiTheme="majorBidi" w:cstheme="majorBidi"/>
                <w:sz w:val="24"/>
                <w:szCs w:val="24"/>
              </w:rPr>
              <w:t>(6,314,548)</w:t>
            </w:r>
          </w:p>
        </w:tc>
      </w:tr>
      <w:tr w:rsidR="00736DA8" w:rsidRPr="00987D9B" w14:paraId="60A05CDC" w14:textId="77777777" w:rsidTr="00050C21">
        <w:trPr>
          <w:trHeight w:val="261"/>
        </w:trPr>
        <w:tc>
          <w:tcPr>
            <w:tcW w:w="3510" w:type="dxa"/>
          </w:tcPr>
          <w:p w14:paraId="0FC1F072" w14:textId="77777777" w:rsidR="00736DA8" w:rsidRPr="001D03C7" w:rsidRDefault="00736DA8" w:rsidP="00736DA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450" w:type="dxa"/>
          </w:tcPr>
          <w:p w14:paraId="1E31ED6E" w14:textId="77777777" w:rsidR="00736DA8" w:rsidRPr="001D03C7" w:rsidRDefault="00736DA8" w:rsidP="00736DA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C6E4849" w14:textId="393141B6" w:rsidR="00736DA8" w:rsidRPr="001D03C7" w:rsidRDefault="00736DA8" w:rsidP="00736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(94,930)</w:t>
            </w:r>
          </w:p>
        </w:tc>
        <w:tc>
          <w:tcPr>
            <w:tcW w:w="270" w:type="dxa"/>
          </w:tcPr>
          <w:p w14:paraId="2DD8029F" w14:textId="77777777" w:rsidR="00736DA8" w:rsidRPr="001D03C7" w:rsidRDefault="00736DA8" w:rsidP="00736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E94907" w14:textId="2FFC80B4" w:rsidR="00736DA8" w:rsidRPr="001D03C7" w:rsidRDefault="00736DA8" w:rsidP="00736DA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A38561" w14:textId="77777777" w:rsidR="00736DA8" w:rsidRPr="001D03C7" w:rsidRDefault="00736DA8" w:rsidP="00736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E40D366" w14:textId="79803186" w:rsidR="00736DA8" w:rsidRPr="001D03C7" w:rsidRDefault="00736DA8" w:rsidP="00736DA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7FABEE2" w14:textId="77777777" w:rsidR="00736DA8" w:rsidRPr="001D03C7" w:rsidRDefault="00736DA8" w:rsidP="00736DA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799ADF" w14:textId="78F881AB" w:rsidR="00736DA8" w:rsidRPr="001D03C7" w:rsidRDefault="00736DA8" w:rsidP="00736D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(94,930)</w:t>
            </w:r>
          </w:p>
        </w:tc>
        <w:tc>
          <w:tcPr>
            <w:tcW w:w="270" w:type="dxa"/>
            <w:vAlign w:val="bottom"/>
          </w:tcPr>
          <w:p w14:paraId="293754C0" w14:textId="77777777" w:rsidR="00736DA8" w:rsidRPr="001D03C7" w:rsidRDefault="00736DA8" w:rsidP="00736DA8">
            <w:pPr>
              <w:pStyle w:val="acctfourfigures"/>
              <w:tabs>
                <w:tab w:val="clear" w:pos="765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BB0744" w14:textId="77B6C28B" w:rsidR="00736DA8" w:rsidRPr="001D03C7" w:rsidRDefault="002A75B3" w:rsidP="00736DA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4129A6B" w14:textId="77777777" w:rsidR="00736DA8" w:rsidRPr="001D03C7" w:rsidRDefault="00736DA8" w:rsidP="00736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BA9EC3" w14:textId="65444A96" w:rsidR="00736DA8" w:rsidRPr="00987D9B" w:rsidRDefault="00736DA8" w:rsidP="00736DA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(94,930)</w:t>
            </w:r>
          </w:p>
        </w:tc>
        <w:tc>
          <w:tcPr>
            <w:tcW w:w="270" w:type="dxa"/>
            <w:vAlign w:val="bottom"/>
          </w:tcPr>
          <w:p w14:paraId="0A6978E8" w14:textId="77777777" w:rsidR="00736DA8" w:rsidRPr="00987D9B" w:rsidRDefault="00736DA8" w:rsidP="00736DA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0B501C80" w14:textId="39523EE4" w:rsidR="00736DA8" w:rsidRPr="00987D9B" w:rsidRDefault="002A75B3" w:rsidP="00736DA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62012A" w14:textId="77777777" w:rsidR="00736DA8" w:rsidRPr="00987D9B" w:rsidRDefault="00736DA8" w:rsidP="00736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9D3779C" w14:textId="11708A99" w:rsidR="00736DA8" w:rsidRPr="00987D9B" w:rsidRDefault="00736DA8" w:rsidP="00736DA8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(94,930)</w:t>
            </w:r>
          </w:p>
        </w:tc>
      </w:tr>
      <w:tr w:rsidR="00736DA8" w:rsidRPr="001D03C7" w14:paraId="04ACCF35" w14:textId="77777777" w:rsidTr="00050C21">
        <w:trPr>
          <w:trHeight w:val="261"/>
        </w:trPr>
        <w:tc>
          <w:tcPr>
            <w:tcW w:w="3510" w:type="dxa"/>
            <w:hideMark/>
          </w:tcPr>
          <w:p w14:paraId="03173ED0" w14:textId="77777777" w:rsidR="00736DA8" w:rsidRPr="001D03C7" w:rsidRDefault="00736DA8" w:rsidP="00736DA8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450" w:type="dxa"/>
          </w:tcPr>
          <w:p w14:paraId="2DD171B4" w14:textId="77777777" w:rsidR="00736DA8" w:rsidRPr="001D03C7" w:rsidRDefault="00736DA8" w:rsidP="00736DA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03CC73" w14:textId="111AB682" w:rsidR="00736DA8" w:rsidRPr="001D03C7" w:rsidRDefault="00736DA8" w:rsidP="00736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A3C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(94,930)</w:t>
            </w:r>
          </w:p>
        </w:tc>
        <w:tc>
          <w:tcPr>
            <w:tcW w:w="270" w:type="dxa"/>
          </w:tcPr>
          <w:p w14:paraId="47C74240" w14:textId="77777777" w:rsidR="00736DA8" w:rsidRPr="001D03C7" w:rsidRDefault="00736DA8" w:rsidP="00736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456F5C" w14:textId="2DF4DC33" w:rsidR="00736DA8" w:rsidRPr="009148B4" w:rsidRDefault="00736DA8" w:rsidP="00736DA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48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CDFBA7" w14:textId="77777777" w:rsidR="00736DA8" w:rsidRPr="001D03C7" w:rsidRDefault="00736DA8" w:rsidP="00736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3C30B4" w14:textId="28E538D8" w:rsidR="00736DA8" w:rsidRPr="001D03C7" w:rsidRDefault="00736DA8" w:rsidP="00736DA8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(11,875,057)</w:t>
            </w:r>
          </w:p>
        </w:tc>
        <w:tc>
          <w:tcPr>
            <w:tcW w:w="270" w:type="dxa"/>
          </w:tcPr>
          <w:p w14:paraId="712526C1" w14:textId="77777777" w:rsidR="00736DA8" w:rsidRPr="001D03C7" w:rsidRDefault="00736DA8" w:rsidP="00736DA8">
            <w:pPr>
              <w:tabs>
                <w:tab w:val="clear" w:pos="680"/>
                <w:tab w:val="decimal" w:pos="521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4CB140" w14:textId="4D554D52" w:rsidR="00736DA8" w:rsidRPr="001D03C7" w:rsidRDefault="00736DA8" w:rsidP="00736D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(11,969,987)</w:t>
            </w:r>
          </w:p>
        </w:tc>
        <w:tc>
          <w:tcPr>
            <w:tcW w:w="270" w:type="dxa"/>
            <w:vAlign w:val="bottom"/>
          </w:tcPr>
          <w:p w14:paraId="4E38B6E5" w14:textId="77777777" w:rsidR="00736DA8" w:rsidRPr="001D03C7" w:rsidRDefault="00736DA8" w:rsidP="00736DA8">
            <w:pPr>
              <w:pStyle w:val="acctfourfigures"/>
              <w:tabs>
                <w:tab w:val="clear" w:pos="765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CD5671" w14:textId="77777777" w:rsidR="00736DA8" w:rsidRPr="001D03C7" w:rsidRDefault="00736DA8" w:rsidP="00736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7A126F" w14:textId="77777777" w:rsidR="00736DA8" w:rsidRPr="001D03C7" w:rsidRDefault="00736DA8" w:rsidP="00736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21D6A9" w14:textId="77777777" w:rsidR="00736DA8" w:rsidRPr="001D03C7" w:rsidRDefault="00736DA8" w:rsidP="00736DA8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B34DCEC" w14:textId="77777777" w:rsidR="00736DA8" w:rsidRPr="001D03C7" w:rsidRDefault="00736DA8" w:rsidP="00736DA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0C272B" w14:textId="77777777" w:rsidR="00736DA8" w:rsidRPr="001D03C7" w:rsidRDefault="00736DA8" w:rsidP="00736DA8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B4789DD" w14:textId="77777777" w:rsidR="00736DA8" w:rsidRPr="001D03C7" w:rsidRDefault="00736DA8" w:rsidP="00736D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80DD0B" w14:textId="77777777" w:rsidR="00736DA8" w:rsidRPr="001D03C7" w:rsidRDefault="00736DA8" w:rsidP="00736DA8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5878842C" w14:textId="77777777" w:rsidR="0090184B" w:rsidRPr="001D03C7" w:rsidRDefault="0090184B">
      <w:pPr>
        <w:rPr>
          <w:rFonts w:asciiTheme="majorBidi" w:hAnsiTheme="majorBidi" w:cstheme="majorBidi"/>
        </w:rPr>
      </w:pPr>
    </w:p>
    <w:p w14:paraId="155D959E" w14:textId="77777777" w:rsidR="00315168" w:rsidRPr="001D03C7" w:rsidRDefault="00315168">
      <w:pPr>
        <w:rPr>
          <w:rFonts w:asciiTheme="majorBidi" w:hAnsiTheme="majorBidi" w:cstheme="majorBidi"/>
          <w:cs/>
        </w:rPr>
      </w:pPr>
      <w:r w:rsidRPr="001D03C7">
        <w:rPr>
          <w:rFonts w:asciiTheme="majorBidi" w:hAnsiTheme="majorBidi" w:cstheme="majorBidi"/>
        </w:rP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720"/>
        <w:gridCol w:w="1260"/>
        <w:gridCol w:w="270"/>
        <w:gridCol w:w="1260"/>
        <w:gridCol w:w="270"/>
        <w:gridCol w:w="1260"/>
        <w:gridCol w:w="270"/>
        <w:gridCol w:w="108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90184B" w:rsidRPr="001D03C7" w14:paraId="55EAC8CB" w14:textId="77777777" w:rsidTr="00094C57">
        <w:trPr>
          <w:trHeight w:val="261"/>
          <w:tblHeader/>
        </w:trPr>
        <w:tc>
          <w:tcPr>
            <w:tcW w:w="3240" w:type="dxa"/>
            <w:vAlign w:val="bottom"/>
          </w:tcPr>
          <w:p w14:paraId="5B34BA80" w14:textId="77777777" w:rsidR="0090184B" w:rsidRPr="001D03C7" w:rsidRDefault="0090184B" w:rsidP="00094C5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0E39CAA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06FDE946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0184B" w:rsidRPr="001D03C7" w14:paraId="3BE710DF" w14:textId="77777777" w:rsidTr="00094C57">
        <w:trPr>
          <w:trHeight w:val="261"/>
          <w:tblHeader/>
        </w:trPr>
        <w:tc>
          <w:tcPr>
            <w:tcW w:w="3240" w:type="dxa"/>
            <w:vAlign w:val="bottom"/>
          </w:tcPr>
          <w:p w14:paraId="2B25ED96" w14:textId="77777777" w:rsidR="0090184B" w:rsidRPr="001D03C7" w:rsidRDefault="0090184B" w:rsidP="00094C5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9186529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7EDD5A5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A2A0F88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AA2A029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0184B" w:rsidRPr="001D03C7" w14:paraId="02A7CDE1" w14:textId="77777777" w:rsidTr="00094C57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2A7F1BE5" w14:textId="77777777" w:rsidR="0090184B" w:rsidRPr="001D03C7" w:rsidRDefault="0090184B" w:rsidP="00094C5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695DF4B5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5481BFC2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0A666EC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AC71F5C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40AEC08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520DC00E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vAlign w:val="bottom"/>
          </w:tcPr>
          <w:p w14:paraId="748DA80F" w14:textId="77777777" w:rsidR="0090184B" w:rsidRPr="001D03C7" w:rsidRDefault="0090184B" w:rsidP="00094C5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9753285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02007E3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07DB54C7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04500A72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DAD7B14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53576291" w14:textId="77777777" w:rsidR="0090184B" w:rsidRPr="001D03C7" w:rsidRDefault="0090184B" w:rsidP="00094C5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5A6D2645" w14:textId="77777777" w:rsidR="0090184B" w:rsidRPr="001D03C7" w:rsidRDefault="0090184B" w:rsidP="00094C5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1D03C7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28621DDA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5720068A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0184B" w:rsidRPr="001D03C7" w14:paraId="1EF8C4DD" w14:textId="77777777" w:rsidTr="00094C57">
        <w:trPr>
          <w:trHeight w:val="261"/>
        </w:trPr>
        <w:tc>
          <w:tcPr>
            <w:tcW w:w="3240" w:type="dxa"/>
          </w:tcPr>
          <w:p w14:paraId="7A91D9DF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48603580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2DF1593A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90184B" w:rsidRPr="001D03C7" w14:paraId="7C6A26C9" w14:textId="77777777" w:rsidTr="00094C57">
        <w:trPr>
          <w:trHeight w:val="261"/>
        </w:trPr>
        <w:tc>
          <w:tcPr>
            <w:tcW w:w="3240" w:type="dxa"/>
          </w:tcPr>
          <w:p w14:paraId="48A50E01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720" w:type="dxa"/>
          </w:tcPr>
          <w:p w14:paraId="7F170D48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326589F4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90184B" w:rsidRPr="001D03C7" w14:paraId="649803EB" w14:textId="77777777" w:rsidTr="00094C57">
        <w:trPr>
          <w:trHeight w:val="261"/>
        </w:trPr>
        <w:tc>
          <w:tcPr>
            <w:tcW w:w="3240" w:type="dxa"/>
            <w:hideMark/>
          </w:tcPr>
          <w:p w14:paraId="0F5EE25C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461EA848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12AA93A" w14:textId="77777777" w:rsidR="0090184B" w:rsidRPr="001D03C7" w:rsidRDefault="0090184B" w:rsidP="00094C57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AACC17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648D2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873815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7F323A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B6C88B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383E6F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BFFC2B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39E146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842A99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630646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F48B57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924F44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F7A232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161E5F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184B" w:rsidRPr="001D03C7" w14:paraId="0E6AEFCB" w14:textId="77777777" w:rsidTr="00094C57">
        <w:trPr>
          <w:trHeight w:val="261"/>
        </w:trPr>
        <w:tc>
          <w:tcPr>
            <w:tcW w:w="3240" w:type="dxa"/>
            <w:vAlign w:val="bottom"/>
          </w:tcPr>
          <w:p w14:paraId="36DB2D4E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20" w:type="dxa"/>
          </w:tcPr>
          <w:p w14:paraId="1165E87F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D951DD7" w14:textId="77777777" w:rsidR="0090184B" w:rsidRPr="001D03C7" w:rsidRDefault="0090184B" w:rsidP="00094C57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A6827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AE711E1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A59CA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76E006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221,098</w:t>
            </w:r>
          </w:p>
        </w:tc>
        <w:tc>
          <w:tcPr>
            <w:tcW w:w="270" w:type="dxa"/>
          </w:tcPr>
          <w:p w14:paraId="2C7D129C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3FA8A3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221,098</w:t>
            </w:r>
          </w:p>
        </w:tc>
        <w:tc>
          <w:tcPr>
            <w:tcW w:w="270" w:type="dxa"/>
          </w:tcPr>
          <w:p w14:paraId="06355760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65AF67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06DEBB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9B7D61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193,224</w:t>
            </w:r>
          </w:p>
        </w:tc>
        <w:tc>
          <w:tcPr>
            <w:tcW w:w="270" w:type="dxa"/>
          </w:tcPr>
          <w:p w14:paraId="3D25DD16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9F6F9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F8871C2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80F605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193,224</w:t>
            </w:r>
          </w:p>
        </w:tc>
      </w:tr>
      <w:tr w:rsidR="0090184B" w:rsidRPr="001D03C7" w14:paraId="2928F302" w14:textId="77777777" w:rsidTr="00094C57">
        <w:trPr>
          <w:trHeight w:val="261"/>
        </w:trPr>
        <w:tc>
          <w:tcPr>
            <w:tcW w:w="3240" w:type="dxa"/>
            <w:vAlign w:val="bottom"/>
          </w:tcPr>
          <w:p w14:paraId="377DE748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20" w:type="dxa"/>
          </w:tcPr>
          <w:p w14:paraId="741E9942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4EA6C97" w14:textId="77777777" w:rsidR="0090184B" w:rsidRPr="001D03C7" w:rsidRDefault="0090184B" w:rsidP="00094C57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54C12F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840A3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89515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01B978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30,519</w:t>
            </w:r>
          </w:p>
        </w:tc>
        <w:tc>
          <w:tcPr>
            <w:tcW w:w="270" w:type="dxa"/>
          </w:tcPr>
          <w:p w14:paraId="3A34DBAE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DC66B3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30,519</w:t>
            </w:r>
          </w:p>
        </w:tc>
        <w:tc>
          <w:tcPr>
            <w:tcW w:w="270" w:type="dxa"/>
          </w:tcPr>
          <w:p w14:paraId="5A5CA0B7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8E7575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3CCF57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EAFB2B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22,276</w:t>
            </w:r>
          </w:p>
        </w:tc>
        <w:tc>
          <w:tcPr>
            <w:tcW w:w="270" w:type="dxa"/>
          </w:tcPr>
          <w:p w14:paraId="46B29429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EAC65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8C771C4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64193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22,276</w:t>
            </w:r>
          </w:p>
        </w:tc>
      </w:tr>
      <w:tr w:rsidR="0090184B" w:rsidRPr="001D03C7" w14:paraId="6A978881" w14:textId="77777777" w:rsidTr="00094C57">
        <w:trPr>
          <w:trHeight w:val="261"/>
        </w:trPr>
        <w:tc>
          <w:tcPr>
            <w:tcW w:w="3240" w:type="dxa"/>
            <w:vAlign w:val="bottom"/>
          </w:tcPr>
          <w:p w14:paraId="22FF4FE5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720" w:type="dxa"/>
          </w:tcPr>
          <w:p w14:paraId="37A8D890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388D404" w14:textId="77777777" w:rsidR="0090184B" w:rsidRPr="001D03C7" w:rsidRDefault="0090184B" w:rsidP="00094C57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3A972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C4F2F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A9614B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064E3E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1,421</w:t>
            </w:r>
          </w:p>
        </w:tc>
        <w:tc>
          <w:tcPr>
            <w:tcW w:w="270" w:type="dxa"/>
          </w:tcPr>
          <w:p w14:paraId="70F46BC0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D68CA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1,421</w:t>
            </w:r>
          </w:p>
        </w:tc>
        <w:tc>
          <w:tcPr>
            <w:tcW w:w="270" w:type="dxa"/>
          </w:tcPr>
          <w:p w14:paraId="20DFA04B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150FD3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0CDC6E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714C71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1,064</w:t>
            </w:r>
          </w:p>
        </w:tc>
        <w:tc>
          <w:tcPr>
            <w:tcW w:w="270" w:type="dxa"/>
          </w:tcPr>
          <w:p w14:paraId="4E8E54C8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574C4E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1172966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9BF876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1,064</w:t>
            </w:r>
          </w:p>
        </w:tc>
      </w:tr>
      <w:tr w:rsidR="0090184B" w:rsidRPr="001D03C7" w14:paraId="4B0C45E2" w14:textId="77777777" w:rsidTr="00094C57">
        <w:trPr>
          <w:trHeight w:val="261"/>
        </w:trPr>
        <w:tc>
          <w:tcPr>
            <w:tcW w:w="3240" w:type="dxa"/>
            <w:hideMark/>
          </w:tcPr>
          <w:p w14:paraId="525C9B32" w14:textId="77777777" w:rsidR="0090184B" w:rsidRPr="001D03C7" w:rsidRDefault="0090184B" w:rsidP="00094C5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45BAC14E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89695A5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F79948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C03DCB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0F5808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B10918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3B69D8E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C7477F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B0EB72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95B2E7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FD304B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328810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9A86FB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393BB9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B521D0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DF2146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184B" w:rsidRPr="001D03C7" w14:paraId="52EFA418" w14:textId="77777777" w:rsidTr="00094C57">
        <w:trPr>
          <w:trHeight w:val="261"/>
        </w:trPr>
        <w:tc>
          <w:tcPr>
            <w:tcW w:w="3240" w:type="dxa"/>
            <w:hideMark/>
          </w:tcPr>
          <w:p w14:paraId="30E1C592" w14:textId="77777777" w:rsidR="0090184B" w:rsidRPr="001D03C7" w:rsidRDefault="0090184B" w:rsidP="00094C57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60653D0A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6E3A205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113,341</w:t>
            </w:r>
          </w:p>
        </w:tc>
        <w:tc>
          <w:tcPr>
            <w:tcW w:w="270" w:type="dxa"/>
          </w:tcPr>
          <w:p w14:paraId="05CB5730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DC76D8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1,013,618</w:t>
            </w:r>
          </w:p>
        </w:tc>
        <w:tc>
          <w:tcPr>
            <w:tcW w:w="270" w:type="dxa"/>
          </w:tcPr>
          <w:p w14:paraId="78C83553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B2B0D5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936A2A2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0A1716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1,126,959</w:t>
            </w:r>
          </w:p>
        </w:tc>
        <w:tc>
          <w:tcPr>
            <w:tcW w:w="270" w:type="dxa"/>
            <w:vAlign w:val="bottom"/>
          </w:tcPr>
          <w:p w14:paraId="4E2498F5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0CD37B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1,013,618</w:t>
            </w:r>
          </w:p>
        </w:tc>
        <w:tc>
          <w:tcPr>
            <w:tcW w:w="270" w:type="dxa"/>
            <w:vAlign w:val="bottom"/>
          </w:tcPr>
          <w:p w14:paraId="201A05C7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5C72F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2B2649C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CAA570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113,341</w:t>
            </w:r>
          </w:p>
        </w:tc>
        <w:tc>
          <w:tcPr>
            <w:tcW w:w="270" w:type="dxa"/>
          </w:tcPr>
          <w:p w14:paraId="3939A1C3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FF9B2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1,126,959</w:t>
            </w:r>
          </w:p>
        </w:tc>
      </w:tr>
      <w:tr w:rsidR="0090184B" w:rsidRPr="001D03C7" w14:paraId="7AD7B060" w14:textId="77777777" w:rsidTr="00094C57">
        <w:trPr>
          <w:trHeight w:val="261"/>
        </w:trPr>
        <w:tc>
          <w:tcPr>
            <w:tcW w:w="3240" w:type="dxa"/>
            <w:hideMark/>
          </w:tcPr>
          <w:p w14:paraId="4E771BD6" w14:textId="77777777" w:rsidR="0090184B" w:rsidRPr="001D03C7" w:rsidRDefault="0090184B" w:rsidP="00094C5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4A73C8E4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EEBF19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113,341</w:t>
            </w:r>
          </w:p>
        </w:tc>
        <w:tc>
          <w:tcPr>
            <w:tcW w:w="270" w:type="dxa"/>
          </w:tcPr>
          <w:p w14:paraId="20260DFB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F31F3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1,013,618</w:t>
            </w:r>
          </w:p>
        </w:tc>
        <w:tc>
          <w:tcPr>
            <w:tcW w:w="270" w:type="dxa"/>
          </w:tcPr>
          <w:p w14:paraId="000244D3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170839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253,038</w:t>
            </w:r>
          </w:p>
        </w:tc>
        <w:tc>
          <w:tcPr>
            <w:tcW w:w="270" w:type="dxa"/>
            <w:vAlign w:val="bottom"/>
          </w:tcPr>
          <w:p w14:paraId="78A36E0A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15CA9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1,379,997</w:t>
            </w:r>
          </w:p>
        </w:tc>
        <w:tc>
          <w:tcPr>
            <w:tcW w:w="270" w:type="dxa"/>
            <w:vAlign w:val="bottom"/>
          </w:tcPr>
          <w:p w14:paraId="050C8FF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FAF481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82DE8B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A040A1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DC3AEE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CD7928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ADABF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AA8C5E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6A062054" w14:textId="63E4E57D" w:rsidR="0090184B" w:rsidRPr="001D03C7" w:rsidRDefault="0090184B">
      <w:pPr>
        <w:rPr>
          <w:rFonts w:asciiTheme="majorBidi" w:hAnsiTheme="majorBidi" w:cstheme="majorBidi"/>
        </w:rPr>
      </w:pPr>
    </w:p>
    <w:p w14:paraId="5F44D7DB" w14:textId="374C9DD6" w:rsidR="0090184B" w:rsidRPr="001D03C7" w:rsidRDefault="00901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1D03C7">
        <w:rPr>
          <w:rFonts w:asciiTheme="majorBidi" w:hAnsiTheme="majorBidi" w:cstheme="majorBidi"/>
          <w:cs/>
        </w:rP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720"/>
        <w:gridCol w:w="1260"/>
        <w:gridCol w:w="270"/>
        <w:gridCol w:w="1260"/>
        <w:gridCol w:w="270"/>
        <w:gridCol w:w="1260"/>
        <w:gridCol w:w="270"/>
        <w:gridCol w:w="108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90184B" w:rsidRPr="001D03C7" w14:paraId="07BDAB82" w14:textId="77777777" w:rsidTr="00094C57">
        <w:trPr>
          <w:trHeight w:val="261"/>
          <w:tblHeader/>
        </w:trPr>
        <w:tc>
          <w:tcPr>
            <w:tcW w:w="3240" w:type="dxa"/>
            <w:vAlign w:val="bottom"/>
          </w:tcPr>
          <w:p w14:paraId="701D666F" w14:textId="77777777" w:rsidR="0090184B" w:rsidRPr="001D03C7" w:rsidRDefault="0090184B" w:rsidP="00094C5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32EFA5D0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2EB8EF36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0184B" w:rsidRPr="001D03C7" w14:paraId="3E0BBE47" w14:textId="77777777" w:rsidTr="00094C57">
        <w:trPr>
          <w:trHeight w:val="261"/>
          <w:tblHeader/>
        </w:trPr>
        <w:tc>
          <w:tcPr>
            <w:tcW w:w="3240" w:type="dxa"/>
            <w:vAlign w:val="bottom"/>
          </w:tcPr>
          <w:p w14:paraId="1269593F" w14:textId="77777777" w:rsidR="0090184B" w:rsidRPr="001D03C7" w:rsidRDefault="0090184B" w:rsidP="00094C5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E917025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C88265D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E349F6A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3D49958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0184B" w:rsidRPr="001D03C7" w14:paraId="769B48F1" w14:textId="77777777" w:rsidTr="00094C57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638F86A1" w14:textId="77777777" w:rsidR="0090184B" w:rsidRPr="001D03C7" w:rsidRDefault="0090184B" w:rsidP="00094C5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42CAA5A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10900CB3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143E5E1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24D69AB8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7FA3E3D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363294BF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vAlign w:val="bottom"/>
          </w:tcPr>
          <w:p w14:paraId="4D8138CE" w14:textId="77777777" w:rsidR="0090184B" w:rsidRPr="001D03C7" w:rsidRDefault="0090184B" w:rsidP="00094C5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16D135F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08D09DE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3DC041EC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13ADBE06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B5FAF78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70DB466A" w14:textId="77777777" w:rsidR="0090184B" w:rsidRPr="001D03C7" w:rsidRDefault="0090184B" w:rsidP="00094C5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72936B6" w14:textId="77777777" w:rsidR="0090184B" w:rsidRPr="001D03C7" w:rsidRDefault="0090184B" w:rsidP="00094C5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1D03C7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7324B4AA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6233C1B6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0184B" w:rsidRPr="001D03C7" w14:paraId="7CCB1489" w14:textId="77777777" w:rsidTr="00094C57">
        <w:trPr>
          <w:trHeight w:val="261"/>
        </w:trPr>
        <w:tc>
          <w:tcPr>
            <w:tcW w:w="3240" w:type="dxa"/>
          </w:tcPr>
          <w:p w14:paraId="3E4A3FFC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418578E5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387BB492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90184B" w:rsidRPr="001D03C7" w14:paraId="0D80F279" w14:textId="77777777" w:rsidTr="00094C57">
        <w:trPr>
          <w:trHeight w:val="261"/>
        </w:trPr>
        <w:tc>
          <w:tcPr>
            <w:tcW w:w="3240" w:type="dxa"/>
          </w:tcPr>
          <w:p w14:paraId="15DFC143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720" w:type="dxa"/>
          </w:tcPr>
          <w:p w14:paraId="4405D39F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2E94620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90184B" w:rsidRPr="001D03C7" w14:paraId="7A82E12E" w14:textId="77777777" w:rsidTr="00094C57">
        <w:trPr>
          <w:trHeight w:val="261"/>
        </w:trPr>
        <w:tc>
          <w:tcPr>
            <w:tcW w:w="3240" w:type="dxa"/>
          </w:tcPr>
          <w:p w14:paraId="26E2B638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627546E7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82DED79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FC27D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90C6EE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2C8D46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9349729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197ECD6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C65D223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3B876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C6F3B5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A80267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14FA606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A12060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63E7CF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2C0970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6E2B61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184B" w:rsidRPr="001D03C7" w14:paraId="7960483C" w14:textId="77777777" w:rsidTr="00094C57">
        <w:trPr>
          <w:trHeight w:val="261"/>
        </w:trPr>
        <w:tc>
          <w:tcPr>
            <w:tcW w:w="3240" w:type="dxa"/>
          </w:tcPr>
          <w:p w14:paraId="0A05A3B7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14:paraId="15666831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4B7E8EF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6FD716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9B6505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7F5EBD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0623E0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(469,018)</w:t>
            </w:r>
          </w:p>
        </w:tc>
        <w:tc>
          <w:tcPr>
            <w:tcW w:w="270" w:type="dxa"/>
            <w:vAlign w:val="bottom"/>
          </w:tcPr>
          <w:p w14:paraId="43F30D7A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58E739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(469,018)</w:t>
            </w:r>
          </w:p>
        </w:tc>
        <w:tc>
          <w:tcPr>
            <w:tcW w:w="270" w:type="dxa"/>
            <w:vAlign w:val="bottom"/>
          </w:tcPr>
          <w:p w14:paraId="13AB50BF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457D77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AEAFC0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D42C9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DBF09E6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EB981F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(457,875)</w:t>
            </w:r>
          </w:p>
        </w:tc>
        <w:tc>
          <w:tcPr>
            <w:tcW w:w="270" w:type="dxa"/>
            <w:vAlign w:val="bottom"/>
          </w:tcPr>
          <w:p w14:paraId="5D378F63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84B6A9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(457,875)</w:t>
            </w:r>
          </w:p>
        </w:tc>
      </w:tr>
      <w:tr w:rsidR="0090184B" w:rsidRPr="001D03C7" w14:paraId="27B4E3D4" w14:textId="77777777" w:rsidTr="00094C57">
        <w:trPr>
          <w:trHeight w:val="261"/>
        </w:trPr>
        <w:tc>
          <w:tcPr>
            <w:tcW w:w="3240" w:type="dxa"/>
          </w:tcPr>
          <w:p w14:paraId="7DC013A3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4CBE5F82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E62CB7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24EB9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66E4196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D719F0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0B1589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(1,573,233)</w:t>
            </w:r>
          </w:p>
        </w:tc>
        <w:tc>
          <w:tcPr>
            <w:tcW w:w="270" w:type="dxa"/>
            <w:vAlign w:val="bottom"/>
          </w:tcPr>
          <w:p w14:paraId="4D45DA4C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BD471ED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(1,573,233)</w:t>
            </w:r>
          </w:p>
        </w:tc>
        <w:tc>
          <w:tcPr>
            <w:tcW w:w="270" w:type="dxa"/>
            <w:vAlign w:val="bottom"/>
          </w:tcPr>
          <w:p w14:paraId="70233C2E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C89B90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50497B0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3C138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7C50A29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23BFF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(1,295,492)</w:t>
            </w:r>
          </w:p>
        </w:tc>
        <w:tc>
          <w:tcPr>
            <w:tcW w:w="270" w:type="dxa"/>
            <w:vAlign w:val="bottom"/>
          </w:tcPr>
          <w:p w14:paraId="3F88C80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6F08E3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(1,295,492)</w:t>
            </w:r>
          </w:p>
        </w:tc>
      </w:tr>
      <w:tr w:rsidR="0090184B" w:rsidRPr="001D03C7" w14:paraId="05785B94" w14:textId="77777777" w:rsidTr="00094C57">
        <w:trPr>
          <w:trHeight w:val="261"/>
        </w:trPr>
        <w:tc>
          <w:tcPr>
            <w:tcW w:w="3240" w:type="dxa"/>
          </w:tcPr>
          <w:p w14:paraId="6194FD20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20" w:type="dxa"/>
          </w:tcPr>
          <w:p w14:paraId="2BBFAEE9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3A5E4E7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4B5DF7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60A3DF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7B855E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B83B97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(12,336)</w:t>
            </w:r>
          </w:p>
        </w:tc>
        <w:tc>
          <w:tcPr>
            <w:tcW w:w="270" w:type="dxa"/>
            <w:vAlign w:val="bottom"/>
          </w:tcPr>
          <w:p w14:paraId="21D304E5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6F946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(12,336)</w:t>
            </w:r>
          </w:p>
        </w:tc>
        <w:tc>
          <w:tcPr>
            <w:tcW w:w="270" w:type="dxa"/>
            <w:vAlign w:val="bottom"/>
          </w:tcPr>
          <w:p w14:paraId="4E9C99F1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CA95AE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EDD19F7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39E5D5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F32F2B3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957A19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(10,470)</w:t>
            </w:r>
          </w:p>
        </w:tc>
        <w:tc>
          <w:tcPr>
            <w:tcW w:w="270" w:type="dxa"/>
            <w:vAlign w:val="bottom"/>
          </w:tcPr>
          <w:p w14:paraId="0179C5F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AD112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(10,470)</w:t>
            </w:r>
          </w:p>
        </w:tc>
      </w:tr>
      <w:tr w:rsidR="0090184B" w:rsidRPr="001D03C7" w14:paraId="009A664A" w14:textId="77777777" w:rsidTr="00094C57">
        <w:trPr>
          <w:trHeight w:val="261"/>
        </w:trPr>
        <w:tc>
          <w:tcPr>
            <w:tcW w:w="3240" w:type="dxa"/>
          </w:tcPr>
          <w:p w14:paraId="755DE36D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20" w:type="dxa"/>
          </w:tcPr>
          <w:p w14:paraId="2DEAC250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22D385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D6AA0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44F11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E2859B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2C5B41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(47,235)</w:t>
            </w:r>
          </w:p>
        </w:tc>
        <w:tc>
          <w:tcPr>
            <w:tcW w:w="270" w:type="dxa"/>
            <w:vAlign w:val="bottom"/>
          </w:tcPr>
          <w:p w14:paraId="29B5C58D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686C4B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(47,235)</w:t>
            </w:r>
          </w:p>
        </w:tc>
        <w:tc>
          <w:tcPr>
            <w:tcW w:w="270" w:type="dxa"/>
            <w:vAlign w:val="bottom"/>
          </w:tcPr>
          <w:p w14:paraId="6A0F4A51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A2F3CB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16FA1F0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2A4634E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7828F8F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CA5430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(43,063)</w:t>
            </w:r>
          </w:p>
        </w:tc>
        <w:tc>
          <w:tcPr>
            <w:tcW w:w="270" w:type="dxa"/>
            <w:vAlign w:val="bottom"/>
          </w:tcPr>
          <w:p w14:paraId="5B0C9D36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F8106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(43,063)</w:t>
            </w:r>
          </w:p>
        </w:tc>
      </w:tr>
      <w:tr w:rsidR="0090184B" w:rsidRPr="001D03C7" w14:paraId="0D6D1A64" w14:textId="77777777" w:rsidTr="00094C57">
        <w:trPr>
          <w:trHeight w:val="261"/>
        </w:trPr>
        <w:tc>
          <w:tcPr>
            <w:tcW w:w="3240" w:type="dxa"/>
          </w:tcPr>
          <w:p w14:paraId="3E52C5B4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720" w:type="dxa"/>
          </w:tcPr>
          <w:p w14:paraId="0877534D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4C365C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251F1F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27C433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9EAD7F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872BA3B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(33,550)</w:t>
            </w:r>
          </w:p>
        </w:tc>
        <w:tc>
          <w:tcPr>
            <w:tcW w:w="270" w:type="dxa"/>
            <w:vAlign w:val="bottom"/>
          </w:tcPr>
          <w:p w14:paraId="345F1BC9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B9CA4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(33,550)</w:t>
            </w:r>
          </w:p>
        </w:tc>
        <w:tc>
          <w:tcPr>
            <w:tcW w:w="270" w:type="dxa"/>
            <w:vAlign w:val="bottom"/>
          </w:tcPr>
          <w:p w14:paraId="5591107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31211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CD00963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404E91D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B6FE8B0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3E51A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(33,550)</w:t>
            </w:r>
          </w:p>
        </w:tc>
        <w:tc>
          <w:tcPr>
            <w:tcW w:w="270" w:type="dxa"/>
            <w:vAlign w:val="bottom"/>
          </w:tcPr>
          <w:p w14:paraId="74D013FD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D9BCF50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(33,550)</w:t>
            </w:r>
          </w:p>
        </w:tc>
      </w:tr>
      <w:tr w:rsidR="0090184B" w:rsidRPr="001D03C7" w14:paraId="233D817D" w14:textId="77777777" w:rsidTr="00094C57">
        <w:trPr>
          <w:trHeight w:val="261"/>
        </w:trPr>
        <w:tc>
          <w:tcPr>
            <w:tcW w:w="3240" w:type="dxa"/>
            <w:hideMark/>
          </w:tcPr>
          <w:p w14:paraId="2D9A1837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0B9FBE11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A4B3B9D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3ABAA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181AA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C314B1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FDB8AD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(6,334,881)</w:t>
            </w:r>
          </w:p>
        </w:tc>
        <w:tc>
          <w:tcPr>
            <w:tcW w:w="270" w:type="dxa"/>
          </w:tcPr>
          <w:p w14:paraId="08A26752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62572E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(6,334,881)</w:t>
            </w:r>
          </w:p>
        </w:tc>
        <w:tc>
          <w:tcPr>
            <w:tcW w:w="270" w:type="dxa"/>
          </w:tcPr>
          <w:p w14:paraId="2CB767DD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184F3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A2F6B3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DEFA15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D03C7">
              <w:rPr>
                <w:rFonts w:asciiTheme="majorBidi" w:hAnsiTheme="majorBidi" w:cstheme="majorBidi"/>
                <w:sz w:val="24"/>
                <w:szCs w:val="24"/>
              </w:rPr>
              <w:t>6,301,725</w:t>
            </w: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92CD54B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FF53A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39B48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CF0D48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D03C7">
              <w:rPr>
                <w:rFonts w:asciiTheme="majorBidi" w:hAnsiTheme="majorBidi" w:cstheme="majorBidi"/>
                <w:sz w:val="24"/>
                <w:szCs w:val="24"/>
              </w:rPr>
              <w:t>6,301,725</w:t>
            </w: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90184B" w:rsidRPr="001D03C7" w14:paraId="3EF4B398" w14:textId="77777777" w:rsidTr="00094C57">
        <w:trPr>
          <w:trHeight w:val="261"/>
        </w:trPr>
        <w:tc>
          <w:tcPr>
            <w:tcW w:w="3240" w:type="dxa"/>
          </w:tcPr>
          <w:p w14:paraId="099D557B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720" w:type="dxa"/>
          </w:tcPr>
          <w:p w14:paraId="73E50495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3EDAB1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D03C7">
              <w:rPr>
                <w:rFonts w:asciiTheme="majorBidi" w:hAnsiTheme="majorBidi" w:cstheme="majorBidi"/>
                <w:sz w:val="24"/>
                <w:szCs w:val="24"/>
              </w:rPr>
              <w:t>88,338</w:t>
            </w: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FCA2910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962720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67C813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8734563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939C18F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7C32F38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D03C7">
              <w:rPr>
                <w:rFonts w:asciiTheme="majorBidi" w:hAnsiTheme="majorBidi" w:cstheme="majorBidi"/>
                <w:sz w:val="24"/>
                <w:szCs w:val="24"/>
              </w:rPr>
              <w:t>88,338</w:t>
            </w: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5F72785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B411A6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8160290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6D58C7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D03C7">
              <w:rPr>
                <w:rFonts w:asciiTheme="majorBidi" w:hAnsiTheme="majorBidi" w:cstheme="majorBidi"/>
                <w:sz w:val="24"/>
                <w:szCs w:val="24"/>
              </w:rPr>
              <w:t>88,338</w:t>
            </w: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0F3BDE9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C9519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4CAFD3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022FE9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D03C7">
              <w:rPr>
                <w:rFonts w:asciiTheme="majorBidi" w:hAnsiTheme="majorBidi" w:cstheme="majorBidi"/>
                <w:sz w:val="24"/>
                <w:szCs w:val="24"/>
              </w:rPr>
              <w:t>88,338</w:t>
            </w: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90184B" w:rsidRPr="001D03C7" w14:paraId="6177DF3F" w14:textId="77777777" w:rsidTr="00094C57">
        <w:trPr>
          <w:trHeight w:val="261"/>
        </w:trPr>
        <w:tc>
          <w:tcPr>
            <w:tcW w:w="3240" w:type="dxa"/>
            <w:hideMark/>
          </w:tcPr>
          <w:p w14:paraId="4C9A9FAA" w14:textId="77777777" w:rsidR="0090184B" w:rsidRPr="001D03C7" w:rsidRDefault="0090184B" w:rsidP="00094C5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62EC279B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B83FE6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88,338</w:t>
            </w: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F78252E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37529D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69497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33705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(8,470,253)</w:t>
            </w:r>
          </w:p>
        </w:tc>
        <w:tc>
          <w:tcPr>
            <w:tcW w:w="270" w:type="dxa"/>
          </w:tcPr>
          <w:p w14:paraId="626A3A02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404E99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(8,558,591)</w:t>
            </w:r>
          </w:p>
        </w:tc>
        <w:tc>
          <w:tcPr>
            <w:tcW w:w="270" w:type="dxa"/>
            <w:vAlign w:val="bottom"/>
          </w:tcPr>
          <w:p w14:paraId="5E13FE53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109F9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8C6BA0B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DC2A8F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B59A5BC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380BD1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2A27B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41982E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341DA3B0" w14:textId="77777777" w:rsidR="0090184B" w:rsidRPr="001D03C7" w:rsidRDefault="0090184B">
      <w:pPr>
        <w:rPr>
          <w:rFonts w:asciiTheme="majorBidi" w:hAnsiTheme="majorBidi" w:cstheme="majorBidi"/>
        </w:rPr>
      </w:pPr>
    </w:p>
    <w:p w14:paraId="04B2B9F1" w14:textId="77777777" w:rsidR="00315168" w:rsidRPr="001D03C7" w:rsidRDefault="00315168">
      <w:pPr>
        <w:rPr>
          <w:rFonts w:asciiTheme="majorBidi" w:hAnsiTheme="majorBidi" w:cstheme="majorBidi"/>
        </w:rPr>
      </w:pPr>
      <w:r w:rsidRPr="001D03C7">
        <w:rPr>
          <w:rFonts w:asciiTheme="majorBidi" w:hAnsiTheme="majorBidi" w:cstheme="majorBidi"/>
        </w:rPr>
        <w:br w:type="page"/>
      </w:r>
    </w:p>
    <w:tbl>
      <w:tblPr>
        <w:tblW w:w="149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720"/>
        <w:gridCol w:w="1260"/>
        <w:gridCol w:w="270"/>
        <w:gridCol w:w="1260"/>
        <w:gridCol w:w="270"/>
        <w:gridCol w:w="1260"/>
        <w:gridCol w:w="270"/>
        <w:gridCol w:w="1080"/>
        <w:gridCol w:w="270"/>
        <w:gridCol w:w="990"/>
        <w:gridCol w:w="270"/>
        <w:gridCol w:w="1170"/>
        <w:gridCol w:w="270"/>
        <w:gridCol w:w="990"/>
        <w:gridCol w:w="270"/>
        <w:gridCol w:w="1085"/>
      </w:tblGrid>
      <w:tr w:rsidR="0090184B" w:rsidRPr="001D03C7" w14:paraId="40F68D19" w14:textId="77777777" w:rsidTr="00D70CEA">
        <w:trPr>
          <w:trHeight w:val="261"/>
          <w:tblHeader/>
        </w:trPr>
        <w:tc>
          <w:tcPr>
            <w:tcW w:w="3240" w:type="dxa"/>
            <w:vAlign w:val="bottom"/>
          </w:tcPr>
          <w:p w14:paraId="0B831FBB" w14:textId="77777777" w:rsidR="0090184B" w:rsidRPr="001D03C7" w:rsidRDefault="0090184B" w:rsidP="00094C5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4065015B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985" w:type="dxa"/>
            <w:gridSpan w:val="15"/>
            <w:vAlign w:val="bottom"/>
          </w:tcPr>
          <w:p w14:paraId="7DF1D147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0184B" w:rsidRPr="001D03C7" w14:paraId="2A609C06" w14:textId="77777777" w:rsidTr="00D70CEA">
        <w:trPr>
          <w:trHeight w:val="261"/>
          <w:tblHeader/>
        </w:trPr>
        <w:tc>
          <w:tcPr>
            <w:tcW w:w="3240" w:type="dxa"/>
            <w:vAlign w:val="bottom"/>
          </w:tcPr>
          <w:p w14:paraId="4D8FDF1C" w14:textId="77777777" w:rsidR="0090184B" w:rsidRPr="001D03C7" w:rsidRDefault="0090184B" w:rsidP="00094C5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236F05A6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753867ED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FF7D8E6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045" w:type="dxa"/>
            <w:gridSpan w:val="7"/>
            <w:vAlign w:val="bottom"/>
          </w:tcPr>
          <w:p w14:paraId="3248B550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0184B" w:rsidRPr="001D03C7" w14:paraId="5ED951C5" w14:textId="77777777" w:rsidTr="00D70CEA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574E637A" w14:textId="77777777" w:rsidR="0090184B" w:rsidRPr="001D03C7" w:rsidRDefault="0090184B" w:rsidP="00094C5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54B1C3A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5D86E643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B3C88A9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C537995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96C4031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38E76367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vAlign w:val="bottom"/>
          </w:tcPr>
          <w:p w14:paraId="1FDD4AD3" w14:textId="77777777" w:rsidR="0090184B" w:rsidRPr="001D03C7" w:rsidRDefault="0090184B" w:rsidP="00094C5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78C436B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B030D47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2F21397B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28A6F19C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278FC3EB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515BC478" w14:textId="77777777" w:rsidR="0090184B" w:rsidRPr="001D03C7" w:rsidRDefault="0090184B" w:rsidP="00094C5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488D0EFA" w14:textId="77777777" w:rsidR="0090184B" w:rsidRPr="001D03C7" w:rsidRDefault="0090184B" w:rsidP="00094C5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1D03C7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66846F6D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1B383F0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0184B" w:rsidRPr="001D03C7" w14:paraId="42E42D41" w14:textId="77777777" w:rsidTr="00D70CEA">
        <w:trPr>
          <w:trHeight w:val="261"/>
        </w:trPr>
        <w:tc>
          <w:tcPr>
            <w:tcW w:w="3240" w:type="dxa"/>
          </w:tcPr>
          <w:p w14:paraId="5222ECA0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20DCA2D9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985" w:type="dxa"/>
            <w:gridSpan w:val="15"/>
          </w:tcPr>
          <w:p w14:paraId="4B6027D0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90184B" w:rsidRPr="001D03C7" w14:paraId="5E15EE4A" w14:textId="77777777" w:rsidTr="00D70CEA">
        <w:trPr>
          <w:trHeight w:val="261"/>
        </w:trPr>
        <w:tc>
          <w:tcPr>
            <w:tcW w:w="3240" w:type="dxa"/>
          </w:tcPr>
          <w:p w14:paraId="46A8F685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720" w:type="dxa"/>
          </w:tcPr>
          <w:p w14:paraId="5B063956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985" w:type="dxa"/>
            <w:gridSpan w:val="15"/>
          </w:tcPr>
          <w:p w14:paraId="18D27D19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90184B" w:rsidRPr="001D03C7" w14:paraId="40871448" w14:textId="77777777" w:rsidTr="00D70CEA">
        <w:trPr>
          <w:trHeight w:val="261"/>
        </w:trPr>
        <w:tc>
          <w:tcPr>
            <w:tcW w:w="3240" w:type="dxa"/>
            <w:hideMark/>
          </w:tcPr>
          <w:p w14:paraId="0A636E4B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238AEBD2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3859016" w14:textId="77777777" w:rsidR="0090184B" w:rsidRPr="001D03C7" w:rsidRDefault="0090184B" w:rsidP="00094C57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F569B1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E49300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E84FD3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4B2FE9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79EAD0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32205B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100107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042556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192C21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BEF0AB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237B35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3A64BD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37813F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663EE0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79FC" w:rsidRPr="001D03C7" w14:paraId="338E38A4" w14:textId="77777777" w:rsidTr="00D70CEA">
        <w:trPr>
          <w:trHeight w:val="261"/>
        </w:trPr>
        <w:tc>
          <w:tcPr>
            <w:tcW w:w="3240" w:type="dxa"/>
            <w:vAlign w:val="bottom"/>
          </w:tcPr>
          <w:p w14:paraId="1921E035" w14:textId="77777777" w:rsidR="008379FC" w:rsidRPr="001D03C7" w:rsidRDefault="008379FC" w:rsidP="008379F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20" w:type="dxa"/>
          </w:tcPr>
          <w:p w14:paraId="43A300C2" w14:textId="77777777" w:rsidR="008379FC" w:rsidRPr="001D03C7" w:rsidRDefault="008379FC" w:rsidP="008379F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F60F275" w14:textId="7507ADD3" w:rsidR="008379FC" w:rsidRPr="001D03C7" w:rsidRDefault="008379FC" w:rsidP="008379FC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42667F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62D081" w14:textId="36750DE6" w:rsidR="008379FC" w:rsidRPr="001D03C7" w:rsidRDefault="008379FC" w:rsidP="008379F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E5D1D0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AED03B" w14:textId="5F1ACA26" w:rsidR="008379FC" w:rsidRPr="001D03C7" w:rsidRDefault="008379FC" w:rsidP="00EC202A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798,939</w:t>
            </w:r>
          </w:p>
        </w:tc>
        <w:tc>
          <w:tcPr>
            <w:tcW w:w="270" w:type="dxa"/>
            <w:vAlign w:val="bottom"/>
          </w:tcPr>
          <w:p w14:paraId="38776610" w14:textId="77777777" w:rsidR="008379FC" w:rsidRPr="001D03C7" w:rsidRDefault="008379FC" w:rsidP="008379F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934C9A" w14:textId="5D1E688C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798,939</w:t>
            </w:r>
          </w:p>
        </w:tc>
        <w:tc>
          <w:tcPr>
            <w:tcW w:w="270" w:type="dxa"/>
          </w:tcPr>
          <w:p w14:paraId="48EE9326" w14:textId="77777777" w:rsidR="008379FC" w:rsidRPr="001D03C7" w:rsidRDefault="008379FC" w:rsidP="008379F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900588" w14:textId="2776C3D3" w:rsidR="008379FC" w:rsidRPr="00012CBD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730D506" w14:textId="77777777" w:rsidR="008379FC" w:rsidRPr="00012CBD" w:rsidRDefault="008379FC" w:rsidP="008379F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</w:tcPr>
          <w:p w14:paraId="37691DDF" w14:textId="39A9B954" w:rsidR="008379FC" w:rsidRPr="00EC202A" w:rsidRDefault="008379FC" w:rsidP="00EC202A">
            <w:pPr>
              <w:pStyle w:val="acctfourfigures"/>
              <w:tabs>
                <w:tab w:val="clear" w:pos="765"/>
                <w:tab w:val="decimal" w:pos="521"/>
                <w:tab w:val="left" w:pos="788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02A">
              <w:rPr>
                <w:rFonts w:asciiTheme="majorBidi" w:hAnsiTheme="majorBidi" w:cstheme="majorBidi"/>
                <w:sz w:val="24"/>
                <w:szCs w:val="24"/>
              </w:rPr>
              <w:t>780,307</w:t>
            </w:r>
          </w:p>
        </w:tc>
        <w:tc>
          <w:tcPr>
            <w:tcW w:w="270" w:type="dxa"/>
          </w:tcPr>
          <w:p w14:paraId="56ABD3EB" w14:textId="77777777" w:rsidR="008379FC" w:rsidRPr="00012CBD" w:rsidRDefault="008379FC" w:rsidP="008379F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18EDCB65" w14:textId="52EC7B75" w:rsidR="008379FC" w:rsidRPr="00012CBD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A0A02E" w14:textId="77777777" w:rsidR="008379FC" w:rsidRPr="00012CBD" w:rsidRDefault="008379FC" w:rsidP="008379F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2E2DF149" w14:textId="6F5EEC4F" w:rsidR="008379FC" w:rsidRPr="00EC202A" w:rsidRDefault="008379FC" w:rsidP="00EC202A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02A">
              <w:rPr>
                <w:rFonts w:asciiTheme="majorBidi" w:hAnsiTheme="majorBidi" w:cstheme="majorBidi"/>
                <w:sz w:val="24"/>
                <w:szCs w:val="24"/>
              </w:rPr>
              <w:t>780,307</w:t>
            </w:r>
          </w:p>
        </w:tc>
      </w:tr>
      <w:tr w:rsidR="008379FC" w:rsidRPr="001D03C7" w14:paraId="051850F1" w14:textId="77777777" w:rsidTr="00D70CEA">
        <w:trPr>
          <w:trHeight w:val="261"/>
        </w:trPr>
        <w:tc>
          <w:tcPr>
            <w:tcW w:w="3240" w:type="dxa"/>
            <w:vAlign w:val="bottom"/>
          </w:tcPr>
          <w:p w14:paraId="721FAB1D" w14:textId="77777777" w:rsidR="008379FC" w:rsidRPr="001D03C7" w:rsidRDefault="008379FC" w:rsidP="008379F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20" w:type="dxa"/>
          </w:tcPr>
          <w:p w14:paraId="43F478F0" w14:textId="77777777" w:rsidR="008379FC" w:rsidRPr="001D03C7" w:rsidRDefault="008379FC" w:rsidP="008379F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4D05D57" w14:textId="3D0CF60B" w:rsidR="008379FC" w:rsidRPr="001D03C7" w:rsidRDefault="008379FC" w:rsidP="008379FC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999764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51A76D" w14:textId="2204C1AF" w:rsidR="008379FC" w:rsidRPr="001D03C7" w:rsidRDefault="008379FC" w:rsidP="008379F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90E11A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B18A0DA" w14:textId="5DD85080" w:rsidR="008379FC" w:rsidRPr="001D03C7" w:rsidRDefault="008379FC" w:rsidP="00EC202A">
            <w:pPr>
              <w:pStyle w:val="acctfourfigures"/>
              <w:tabs>
                <w:tab w:val="clear" w:pos="765"/>
                <w:tab w:val="decimal" w:pos="521"/>
                <w:tab w:val="left" w:pos="968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2,737,22</w:t>
            </w:r>
            <w:r w:rsidR="00EA217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3ADF8F28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83C1B5" w14:textId="4AD33C42" w:rsidR="008379FC" w:rsidRPr="00AF27DB" w:rsidRDefault="008379FC" w:rsidP="008379F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2,737,22</w:t>
            </w:r>
            <w:r w:rsidR="00EA217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32AAFDDE" w14:textId="77777777" w:rsidR="008379FC" w:rsidRPr="001D03C7" w:rsidRDefault="008379FC" w:rsidP="008379F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DA0191" w14:textId="49EC4E5C" w:rsidR="008379FC" w:rsidRPr="00012CBD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A7B024D" w14:textId="77777777" w:rsidR="008379FC" w:rsidRPr="00012CBD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7C1409A7" w14:textId="1A26903D" w:rsidR="008379FC" w:rsidRPr="00EC202A" w:rsidRDefault="008379FC" w:rsidP="00D70CEA">
            <w:pPr>
              <w:pStyle w:val="acctfourfigures"/>
              <w:tabs>
                <w:tab w:val="clear" w:pos="765"/>
                <w:tab w:val="decimal" w:pos="521"/>
                <w:tab w:val="left" w:pos="788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02A">
              <w:rPr>
                <w:rFonts w:asciiTheme="majorBidi" w:hAnsiTheme="majorBidi" w:cstheme="majorBidi"/>
                <w:sz w:val="24"/>
                <w:szCs w:val="24"/>
              </w:rPr>
              <w:t>2,504,191</w:t>
            </w:r>
          </w:p>
        </w:tc>
        <w:tc>
          <w:tcPr>
            <w:tcW w:w="270" w:type="dxa"/>
          </w:tcPr>
          <w:p w14:paraId="27C34906" w14:textId="77777777" w:rsidR="008379FC" w:rsidRPr="00012CBD" w:rsidRDefault="008379FC" w:rsidP="008379F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09D540AD" w14:textId="228F5321" w:rsidR="008379FC" w:rsidRPr="00012CBD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51EE9FD" w14:textId="77777777" w:rsidR="008379FC" w:rsidRPr="00012CBD" w:rsidRDefault="008379FC" w:rsidP="008379F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1E037125" w14:textId="6F4D7D78" w:rsidR="008379FC" w:rsidRPr="00EC202A" w:rsidRDefault="008379FC" w:rsidP="00EC202A">
            <w:pPr>
              <w:pStyle w:val="acctfourfigures"/>
              <w:tabs>
                <w:tab w:val="clear" w:pos="765"/>
                <w:tab w:val="decimal" w:pos="521"/>
                <w:tab w:val="left" w:pos="788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02A">
              <w:rPr>
                <w:rFonts w:asciiTheme="majorBidi" w:hAnsiTheme="majorBidi" w:cstheme="majorBidi"/>
                <w:sz w:val="24"/>
                <w:szCs w:val="24"/>
              </w:rPr>
              <w:t>2,504,191</w:t>
            </w:r>
          </w:p>
        </w:tc>
      </w:tr>
      <w:tr w:rsidR="008379FC" w:rsidRPr="001D03C7" w14:paraId="75A0292F" w14:textId="77777777" w:rsidTr="00D70CEA">
        <w:trPr>
          <w:trHeight w:val="261"/>
        </w:trPr>
        <w:tc>
          <w:tcPr>
            <w:tcW w:w="3240" w:type="dxa"/>
            <w:hideMark/>
          </w:tcPr>
          <w:p w14:paraId="10E5DF62" w14:textId="77777777" w:rsidR="008379FC" w:rsidRPr="001D03C7" w:rsidRDefault="008379FC" w:rsidP="008379FC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5DB75E0F" w14:textId="77777777" w:rsidR="008379FC" w:rsidRPr="001D03C7" w:rsidRDefault="008379FC" w:rsidP="008379F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5EA04CC6" w14:textId="77777777" w:rsidR="008379FC" w:rsidRPr="001D03C7" w:rsidRDefault="008379FC" w:rsidP="008379FC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6AE3447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418544C" w14:textId="77777777" w:rsidR="008379FC" w:rsidRPr="001D03C7" w:rsidRDefault="008379FC" w:rsidP="008379FC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466AC8B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F62E89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63EFAC" w14:textId="77777777" w:rsidR="008379FC" w:rsidRPr="001D03C7" w:rsidRDefault="008379FC" w:rsidP="008379FC">
            <w:pPr>
              <w:tabs>
                <w:tab w:val="clear" w:pos="680"/>
                <w:tab w:val="decimal" w:pos="521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0EE7248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A2E1A3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B70DDF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69BF948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8B70DC1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9793B5" w14:textId="77777777" w:rsidR="008379FC" w:rsidRPr="001D03C7" w:rsidRDefault="008379FC" w:rsidP="008379F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0A647E" w14:textId="77777777" w:rsidR="008379FC" w:rsidRPr="001D03C7" w:rsidRDefault="008379FC" w:rsidP="008379F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BDF22A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001E88" w14:textId="77777777" w:rsidR="008379FC" w:rsidRPr="00EC202A" w:rsidRDefault="008379FC" w:rsidP="00EC202A">
            <w:pPr>
              <w:pStyle w:val="acctfourfigures"/>
              <w:tabs>
                <w:tab w:val="clear" w:pos="765"/>
                <w:tab w:val="decimal" w:pos="521"/>
                <w:tab w:val="left" w:pos="788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79FC" w:rsidRPr="001D03C7" w14:paraId="6A156050" w14:textId="77777777" w:rsidTr="00D70CEA">
        <w:trPr>
          <w:trHeight w:val="261"/>
        </w:trPr>
        <w:tc>
          <w:tcPr>
            <w:tcW w:w="3240" w:type="dxa"/>
            <w:hideMark/>
          </w:tcPr>
          <w:p w14:paraId="1C58F1DA" w14:textId="77777777" w:rsidR="008379FC" w:rsidRPr="001D03C7" w:rsidRDefault="008379FC" w:rsidP="008379FC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1B4302C0" w14:textId="77777777" w:rsidR="008379FC" w:rsidRPr="001D03C7" w:rsidRDefault="008379FC" w:rsidP="008379F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4CD4F52" w14:textId="67CC5A83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368F940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6D2EB47C" w14:textId="51940722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275,512</w:t>
            </w:r>
          </w:p>
        </w:tc>
        <w:tc>
          <w:tcPr>
            <w:tcW w:w="270" w:type="dxa"/>
          </w:tcPr>
          <w:p w14:paraId="33CEE7A4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3995C51" w14:textId="2B50E24F" w:rsidR="008379FC" w:rsidRPr="001D03C7" w:rsidRDefault="008379FC" w:rsidP="008379FC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774BD1" w14:textId="77777777" w:rsidR="008379FC" w:rsidRPr="001D03C7" w:rsidRDefault="008379FC" w:rsidP="008379F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4A47A32" w14:textId="720E1EE6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275,512</w:t>
            </w:r>
          </w:p>
        </w:tc>
        <w:tc>
          <w:tcPr>
            <w:tcW w:w="270" w:type="dxa"/>
          </w:tcPr>
          <w:p w14:paraId="64F0D83B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6A44A3F" w14:textId="633682AC" w:rsidR="008379FC" w:rsidRPr="008A532F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275,512</w:t>
            </w:r>
          </w:p>
        </w:tc>
        <w:tc>
          <w:tcPr>
            <w:tcW w:w="270" w:type="dxa"/>
          </w:tcPr>
          <w:p w14:paraId="67C0FB32" w14:textId="77777777" w:rsidR="008379FC" w:rsidRPr="008A532F" w:rsidRDefault="008379FC" w:rsidP="008379FC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7171A2B9" w14:textId="574E00D0" w:rsidR="008379FC" w:rsidRPr="008A532F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F7C9330" w14:textId="77777777" w:rsidR="008379FC" w:rsidRPr="008A532F" w:rsidRDefault="008379FC" w:rsidP="008379F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59275534" w14:textId="26386508" w:rsidR="008379FC" w:rsidRPr="008A532F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4FC91A4" w14:textId="77777777" w:rsidR="008379FC" w:rsidRPr="008A532F" w:rsidRDefault="008379FC" w:rsidP="008379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786C340A" w14:textId="7FF07316" w:rsidR="008379FC" w:rsidRPr="00EC202A" w:rsidRDefault="008379FC" w:rsidP="00EC202A">
            <w:pPr>
              <w:pStyle w:val="acctfourfigures"/>
              <w:tabs>
                <w:tab w:val="clear" w:pos="765"/>
                <w:tab w:val="decimal" w:pos="521"/>
                <w:tab w:val="left" w:pos="788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02A">
              <w:rPr>
                <w:rFonts w:asciiTheme="majorBidi" w:hAnsiTheme="majorBidi" w:cstheme="majorBidi"/>
                <w:sz w:val="24"/>
                <w:szCs w:val="24"/>
              </w:rPr>
              <w:t>275,512</w:t>
            </w:r>
          </w:p>
        </w:tc>
      </w:tr>
      <w:tr w:rsidR="008379FC" w:rsidRPr="001D03C7" w14:paraId="7909A09D" w14:textId="77777777" w:rsidTr="00D70CEA">
        <w:trPr>
          <w:trHeight w:val="261"/>
        </w:trPr>
        <w:tc>
          <w:tcPr>
            <w:tcW w:w="3240" w:type="dxa"/>
            <w:hideMark/>
          </w:tcPr>
          <w:p w14:paraId="511CC07E" w14:textId="77777777" w:rsidR="008379FC" w:rsidRPr="001D03C7" w:rsidRDefault="008379FC" w:rsidP="008379FC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57117D09" w14:textId="77777777" w:rsidR="008379FC" w:rsidRPr="001D03C7" w:rsidRDefault="008379FC" w:rsidP="008379F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6A540" w14:textId="230CFEEA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52E6012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284185" w14:textId="31F4A11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96E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275,512</w:t>
            </w:r>
          </w:p>
        </w:tc>
        <w:tc>
          <w:tcPr>
            <w:tcW w:w="270" w:type="dxa"/>
          </w:tcPr>
          <w:p w14:paraId="366660E3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9FA894" w14:textId="48DF7164" w:rsidR="008379FC" w:rsidRPr="00DB4B69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4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3,536,16</w:t>
            </w:r>
            <w:r w:rsidR="00EA21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5812ED83" w14:textId="77777777" w:rsidR="008379FC" w:rsidRPr="00DB4B69" w:rsidRDefault="008379FC" w:rsidP="008379FC">
            <w:pPr>
              <w:tabs>
                <w:tab w:val="clear" w:pos="680"/>
                <w:tab w:val="decimal" w:pos="521"/>
                <w:tab w:val="decimal" w:pos="595"/>
                <w:tab w:val="decimal" w:pos="701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2E99D2" w14:textId="1A1441DC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B4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811</w:t>
            </w:r>
            <w:r w:rsidRPr="00DB4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EA21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270" w:type="dxa"/>
          </w:tcPr>
          <w:p w14:paraId="3BD00852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6DC155F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42CA059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F105112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002F81B" w14:textId="77777777" w:rsidR="008379FC" w:rsidRPr="001D03C7" w:rsidRDefault="008379FC" w:rsidP="008379F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2CF4F21C" w14:textId="77777777" w:rsidR="008379FC" w:rsidRPr="001D03C7" w:rsidRDefault="008379FC" w:rsidP="008379F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BF8EEE4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7F18F0D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379FC" w:rsidRPr="001D03C7" w14:paraId="0B020D37" w14:textId="77777777" w:rsidTr="00D70CEA">
        <w:trPr>
          <w:trHeight w:val="261"/>
        </w:trPr>
        <w:tc>
          <w:tcPr>
            <w:tcW w:w="3240" w:type="dxa"/>
          </w:tcPr>
          <w:p w14:paraId="01639E66" w14:textId="77777777" w:rsidR="008379FC" w:rsidRPr="001D03C7" w:rsidRDefault="008379FC" w:rsidP="008379F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65C0702A" w14:textId="77777777" w:rsidR="008379FC" w:rsidRPr="001D03C7" w:rsidRDefault="008379FC" w:rsidP="008379F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229BF58B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427A538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FFA3960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0D77DE29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4A928CE8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73347B17" w14:textId="77777777" w:rsidR="008379FC" w:rsidRPr="001D03C7" w:rsidRDefault="008379FC" w:rsidP="008379FC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F632741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9E5B2DE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5C0BC8B6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4B1FD4B2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1F2F7DB1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7BF5BEA6" w14:textId="77777777" w:rsidR="008379FC" w:rsidRPr="001D03C7" w:rsidRDefault="008379FC" w:rsidP="008379FC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990" w:type="dxa"/>
          </w:tcPr>
          <w:p w14:paraId="1D9FCDDC" w14:textId="77777777" w:rsidR="008379FC" w:rsidRPr="001D03C7" w:rsidRDefault="008379FC" w:rsidP="008379FC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270" w:type="dxa"/>
          </w:tcPr>
          <w:p w14:paraId="16A92599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72142CA8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8379FC" w:rsidRPr="001D03C7" w14:paraId="7B05432E" w14:textId="77777777" w:rsidTr="00D70CEA">
        <w:trPr>
          <w:trHeight w:val="261"/>
        </w:trPr>
        <w:tc>
          <w:tcPr>
            <w:tcW w:w="3240" w:type="dxa"/>
          </w:tcPr>
          <w:p w14:paraId="68C1A4E9" w14:textId="77777777" w:rsidR="008379FC" w:rsidRPr="001D03C7" w:rsidRDefault="008379FC" w:rsidP="008379F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67E065BE" w14:textId="77777777" w:rsidR="008379FC" w:rsidRPr="001D03C7" w:rsidRDefault="008379FC" w:rsidP="008379F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6AC27D4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3580C8E2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28A749EA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34CB583F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7805323D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7A6547B1" w14:textId="77777777" w:rsidR="008379FC" w:rsidRPr="001D03C7" w:rsidRDefault="008379FC" w:rsidP="008379FC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1080" w:type="dxa"/>
          </w:tcPr>
          <w:p w14:paraId="1A7C431F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C27AC71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090F3D07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8A4DE15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57E8895E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0EEACEC4" w14:textId="77777777" w:rsidR="008379FC" w:rsidRPr="001D03C7" w:rsidRDefault="008379FC" w:rsidP="008379FC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990" w:type="dxa"/>
          </w:tcPr>
          <w:p w14:paraId="610AF318" w14:textId="77777777" w:rsidR="008379FC" w:rsidRPr="001D03C7" w:rsidRDefault="008379FC" w:rsidP="008379FC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270" w:type="dxa"/>
          </w:tcPr>
          <w:p w14:paraId="7C1CBAE7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753B324A" w14:textId="77777777" w:rsidR="008379FC" w:rsidRPr="001D03C7" w:rsidRDefault="008379FC" w:rsidP="008379FC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050C21" w:rsidRPr="001D03C7" w14:paraId="5BB88F80" w14:textId="77777777" w:rsidTr="00D70CEA">
        <w:trPr>
          <w:trHeight w:val="261"/>
        </w:trPr>
        <w:tc>
          <w:tcPr>
            <w:tcW w:w="3240" w:type="dxa"/>
          </w:tcPr>
          <w:p w14:paraId="13EF371F" w14:textId="77777777" w:rsidR="00050C21" w:rsidRPr="001D03C7" w:rsidRDefault="00050C21" w:rsidP="00050C2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14:paraId="5B225A08" w14:textId="77777777" w:rsidR="00050C21" w:rsidRPr="001D03C7" w:rsidRDefault="00050C21" w:rsidP="00050C2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FE4C078" w14:textId="0585A40D" w:rsidR="00050C21" w:rsidRPr="001D03C7" w:rsidRDefault="00050C21" w:rsidP="00050C2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5B89416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6515D752" w14:textId="7693F923" w:rsidR="00050C21" w:rsidRPr="001D03C7" w:rsidRDefault="00050C21" w:rsidP="00050C2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1F261FF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1AA63B1F" w14:textId="46640BFB" w:rsidR="00050C21" w:rsidRPr="00832CE6" w:rsidRDefault="00050C21" w:rsidP="00050C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32C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(1,111,827)</w:t>
            </w:r>
          </w:p>
        </w:tc>
        <w:tc>
          <w:tcPr>
            <w:tcW w:w="270" w:type="dxa"/>
          </w:tcPr>
          <w:p w14:paraId="7636D2AD" w14:textId="77777777" w:rsidR="00050C21" w:rsidRPr="00832CE6" w:rsidRDefault="00050C21" w:rsidP="00050C2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03D1C74" w14:textId="4E2EC792" w:rsidR="00050C21" w:rsidRPr="00832CE6" w:rsidRDefault="00050C21" w:rsidP="00050C2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32C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(1,111,827)</w:t>
            </w:r>
          </w:p>
        </w:tc>
        <w:tc>
          <w:tcPr>
            <w:tcW w:w="270" w:type="dxa"/>
          </w:tcPr>
          <w:p w14:paraId="33794D4E" w14:textId="77777777" w:rsidR="00050C21" w:rsidRPr="00832CE6" w:rsidRDefault="00050C21" w:rsidP="00050C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F9787E5" w14:textId="015B4DF1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3453EE0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1289D352" w14:textId="326872A4" w:rsidR="00050C21" w:rsidRPr="00050C21" w:rsidRDefault="00050C21" w:rsidP="00050C2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0C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C7CB041" w14:textId="77777777" w:rsidR="00050C21" w:rsidRPr="001D03C7" w:rsidRDefault="00050C21" w:rsidP="00050C2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990" w:type="dxa"/>
          </w:tcPr>
          <w:p w14:paraId="668298AF" w14:textId="53D6F131" w:rsidR="00050C21" w:rsidRPr="001D03C7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(1,108,597)</w:t>
            </w:r>
          </w:p>
        </w:tc>
        <w:tc>
          <w:tcPr>
            <w:tcW w:w="270" w:type="dxa"/>
          </w:tcPr>
          <w:p w14:paraId="3B286111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1720ADCF" w14:textId="206CA299" w:rsidR="00050C21" w:rsidRPr="001D03C7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(1,108,597)</w:t>
            </w:r>
          </w:p>
        </w:tc>
      </w:tr>
      <w:tr w:rsidR="00050C21" w:rsidRPr="001D03C7" w14:paraId="061B81B0" w14:textId="77777777" w:rsidTr="00D70CEA">
        <w:trPr>
          <w:trHeight w:val="261"/>
        </w:trPr>
        <w:tc>
          <w:tcPr>
            <w:tcW w:w="3240" w:type="dxa"/>
          </w:tcPr>
          <w:p w14:paraId="52660F45" w14:textId="77777777" w:rsidR="00050C21" w:rsidRPr="001D03C7" w:rsidRDefault="00050C21" w:rsidP="00050C2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3064A7E1" w14:textId="77777777" w:rsidR="00050C21" w:rsidRPr="001D03C7" w:rsidRDefault="00050C21" w:rsidP="00050C2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089261A" w14:textId="29AD99A7" w:rsidR="00050C21" w:rsidRPr="001D03C7" w:rsidRDefault="00050C21" w:rsidP="00050C2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887723C" w14:textId="77777777" w:rsidR="00050C21" w:rsidRPr="001D03C7" w:rsidRDefault="00050C21" w:rsidP="00050C2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F3649E2" w14:textId="1DB8D831" w:rsidR="00050C21" w:rsidRPr="001D03C7" w:rsidRDefault="00050C21" w:rsidP="00050C2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0BD0DA9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5FC1ECD3" w14:textId="6144A4D5" w:rsidR="00050C21" w:rsidRPr="001D03C7" w:rsidRDefault="00050C21" w:rsidP="00050C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3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(2,642,600)</w:t>
            </w:r>
          </w:p>
        </w:tc>
        <w:tc>
          <w:tcPr>
            <w:tcW w:w="270" w:type="dxa"/>
          </w:tcPr>
          <w:p w14:paraId="2DA75217" w14:textId="77777777" w:rsidR="00050C21" w:rsidRPr="001D03C7" w:rsidRDefault="00050C21" w:rsidP="00050C2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705045E" w14:textId="0B4CBFF4" w:rsidR="00050C21" w:rsidRPr="001D03C7" w:rsidRDefault="00050C21" w:rsidP="00050C2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3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(2,642,600)</w:t>
            </w:r>
          </w:p>
        </w:tc>
        <w:tc>
          <w:tcPr>
            <w:tcW w:w="270" w:type="dxa"/>
          </w:tcPr>
          <w:p w14:paraId="66852C9D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E0D7228" w14:textId="56930D37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4E12A52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D2151B2" w14:textId="6C02D76A" w:rsidR="00050C21" w:rsidRPr="00050C21" w:rsidRDefault="00050C21" w:rsidP="00050C2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0C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2480590" w14:textId="77777777" w:rsidR="00050C21" w:rsidRPr="001D03C7" w:rsidRDefault="00050C21" w:rsidP="00050C21">
            <w:pPr>
              <w:tabs>
                <w:tab w:val="clear" w:pos="680"/>
                <w:tab w:val="decimal" w:pos="521"/>
                <w:tab w:val="decimal" w:pos="701"/>
                <w:tab w:val="decimal" w:pos="796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700A2E5D" w14:textId="43298E7C" w:rsidR="00050C21" w:rsidRPr="001D03C7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(2,562,461)</w:t>
            </w:r>
          </w:p>
        </w:tc>
        <w:tc>
          <w:tcPr>
            <w:tcW w:w="270" w:type="dxa"/>
          </w:tcPr>
          <w:p w14:paraId="51A1A9CF" w14:textId="77777777" w:rsidR="00050C21" w:rsidRPr="001D03C7" w:rsidRDefault="00050C21" w:rsidP="00050C21">
            <w:pPr>
              <w:pStyle w:val="acctfourfigures"/>
              <w:tabs>
                <w:tab w:val="clear" w:pos="765"/>
                <w:tab w:val="left" w:pos="610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1FC4623" w14:textId="47D45FBC" w:rsidR="00050C21" w:rsidRPr="001D03C7" w:rsidRDefault="00050C21" w:rsidP="00050C2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05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(2,562,461)</w:t>
            </w:r>
          </w:p>
        </w:tc>
      </w:tr>
      <w:tr w:rsidR="000F7EA4" w:rsidRPr="001D03C7" w14:paraId="7BEFA099" w14:textId="77777777" w:rsidTr="00D70CEA">
        <w:trPr>
          <w:trHeight w:val="261"/>
        </w:trPr>
        <w:tc>
          <w:tcPr>
            <w:tcW w:w="3240" w:type="dxa"/>
            <w:hideMark/>
          </w:tcPr>
          <w:p w14:paraId="684AEFA9" w14:textId="77777777" w:rsidR="000F7EA4" w:rsidRPr="001D03C7" w:rsidRDefault="000F7EA4" w:rsidP="000F7EA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1DD9257A" w14:textId="77777777" w:rsidR="000F7EA4" w:rsidRPr="001D03C7" w:rsidRDefault="000F7EA4" w:rsidP="000F7EA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E7F6F32" w14:textId="577D673E" w:rsidR="000F7EA4" w:rsidRPr="001D03C7" w:rsidRDefault="000F7EA4" w:rsidP="000F7EA4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9D99BA4" w14:textId="77777777" w:rsidR="000F7EA4" w:rsidRPr="001D03C7" w:rsidRDefault="000F7EA4" w:rsidP="000F7EA4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5C34D18C" w14:textId="5E9F2AAF" w:rsidR="000F7EA4" w:rsidRPr="001D03C7" w:rsidRDefault="000F7EA4" w:rsidP="000F7EA4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157C212" w14:textId="77777777" w:rsidR="000F7EA4" w:rsidRPr="001D03C7" w:rsidRDefault="000F7EA4" w:rsidP="000F7E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EBD210D" w14:textId="13713B4D" w:rsidR="000F7EA4" w:rsidRPr="001D03C7" w:rsidRDefault="000F7EA4" w:rsidP="000F7E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6F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46F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46FA9">
              <w:rPr>
                <w:rFonts w:asciiTheme="majorBidi" w:hAnsiTheme="majorBidi" w:cstheme="majorBidi"/>
                <w:sz w:val="24"/>
                <w:szCs w:val="24"/>
              </w:rPr>
              <w:t>48,156)</w:t>
            </w:r>
          </w:p>
        </w:tc>
        <w:tc>
          <w:tcPr>
            <w:tcW w:w="270" w:type="dxa"/>
          </w:tcPr>
          <w:p w14:paraId="48A9DAF2" w14:textId="77777777" w:rsidR="000F7EA4" w:rsidRPr="001D03C7" w:rsidRDefault="000F7EA4" w:rsidP="000F7EA4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7414CFB" w14:textId="73610E0C" w:rsidR="000F7EA4" w:rsidRPr="001D03C7" w:rsidRDefault="000F7EA4" w:rsidP="000F7EA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6F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46F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46FA9">
              <w:rPr>
                <w:rFonts w:asciiTheme="majorBidi" w:hAnsiTheme="majorBidi" w:cstheme="majorBidi"/>
                <w:sz w:val="24"/>
                <w:szCs w:val="24"/>
              </w:rPr>
              <w:t>48,156)</w:t>
            </w:r>
          </w:p>
        </w:tc>
        <w:tc>
          <w:tcPr>
            <w:tcW w:w="270" w:type="dxa"/>
          </w:tcPr>
          <w:p w14:paraId="5F331592" w14:textId="77777777" w:rsidR="000F7EA4" w:rsidRPr="001D03C7" w:rsidRDefault="000F7EA4" w:rsidP="000F7E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5CF5A74" w14:textId="7D319301" w:rsidR="000F7EA4" w:rsidRPr="001D03C7" w:rsidRDefault="000F7EA4" w:rsidP="000F7EA4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CDFADE" w14:textId="77777777" w:rsidR="000F7EA4" w:rsidRPr="001D03C7" w:rsidRDefault="000F7EA4" w:rsidP="000F7E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F1DF19C" w14:textId="69EFCDBB" w:rsidR="000F7EA4" w:rsidRPr="005154B0" w:rsidRDefault="000F7EA4" w:rsidP="00D70CEA">
            <w:pPr>
              <w:pStyle w:val="acctfourfigures"/>
              <w:tabs>
                <w:tab w:val="clear" w:pos="765"/>
                <w:tab w:val="decimal" w:pos="338"/>
                <w:tab w:val="decimal" w:pos="428"/>
              </w:tabs>
              <w:spacing w:line="240" w:lineRule="auto"/>
              <w:ind w:left="-43" w:right="-1" w:hanging="33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0F7EA4">
              <w:rPr>
                <w:rFonts w:asciiTheme="majorBidi" w:hAnsiTheme="majorBidi" w:cstheme="majorBidi"/>
                <w:sz w:val="24"/>
                <w:szCs w:val="24"/>
              </w:rPr>
              <w:t>(6,314,548)</w:t>
            </w:r>
          </w:p>
        </w:tc>
        <w:tc>
          <w:tcPr>
            <w:tcW w:w="270" w:type="dxa"/>
            <w:vAlign w:val="bottom"/>
          </w:tcPr>
          <w:p w14:paraId="3ACADB25" w14:textId="77777777" w:rsidR="000F7EA4" w:rsidRPr="001D03C7" w:rsidRDefault="000F7EA4" w:rsidP="000F7EA4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1345DC75" w14:textId="4BDDF286" w:rsidR="000F7EA4" w:rsidRPr="001D03C7" w:rsidRDefault="000F7EA4" w:rsidP="000F7EA4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F7E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A2728F3" w14:textId="77777777" w:rsidR="000F7EA4" w:rsidRPr="001D03C7" w:rsidRDefault="000F7EA4" w:rsidP="000F7E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B5AF82D" w14:textId="0952DFB8" w:rsidR="000F7EA4" w:rsidRPr="001D03C7" w:rsidRDefault="000F7EA4" w:rsidP="000F7EA4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F7EA4">
              <w:rPr>
                <w:rFonts w:asciiTheme="majorBidi" w:hAnsiTheme="majorBidi" w:cstheme="majorBidi"/>
                <w:sz w:val="24"/>
                <w:szCs w:val="24"/>
              </w:rPr>
              <w:t>(6,314,548)</w:t>
            </w:r>
          </w:p>
        </w:tc>
      </w:tr>
      <w:tr w:rsidR="000F7EA4" w:rsidRPr="001D03C7" w14:paraId="1A9DCFEF" w14:textId="77777777" w:rsidTr="00D70CEA">
        <w:trPr>
          <w:trHeight w:val="261"/>
        </w:trPr>
        <w:tc>
          <w:tcPr>
            <w:tcW w:w="3240" w:type="dxa"/>
            <w:hideMark/>
          </w:tcPr>
          <w:p w14:paraId="32F10E03" w14:textId="77777777" w:rsidR="000F7EA4" w:rsidRPr="001D03C7" w:rsidRDefault="000F7EA4" w:rsidP="000F7EA4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64B34974" w14:textId="77777777" w:rsidR="000F7EA4" w:rsidRPr="001D03C7" w:rsidRDefault="000F7EA4" w:rsidP="000F7EA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15C21A" w14:textId="5C625A5D" w:rsidR="000F7EA4" w:rsidRPr="001D03C7" w:rsidRDefault="000F7EA4" w:rsidP="000F7EA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6C44CEA" w14:textId="77777777" w:rsidR="000F7EA4" w:rsidRPr="001D03C7" w:rsidRDefault="000F7EA4" w:rsidP="000F7EA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C7954F" w14:textId="3D06B0C4" w:rsidR="000F7EA4" w:rsidRPr="001D03C7" w:rsidRDefault="000F7EA4" w:rsidP="000F7EA4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AB7CB8B" w14:textId="77777777" w:rsidR="000F7EA4" w:rsidRPr="001D03C7" w:rsidRDefault="000F7EA4" w:rsidP="000F7E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087726" w14:textId="388B415D" w:rsidR="000F7EA4" w:rsidRPr="001D03C7" w:rsidRDefault="000F7EA4" w:rsidP="000F7E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(10,102,583)</w:t>
            </w:r>
          </w:p>
        </w:tc>
        <w:tc>
          <w:tcPr>
            <w:tcW w:w="270" w:type="dxa"/>
          </w:tcPr>
          <w:p w14:paraId="57CFDCF9" w14:textId="77777777" w:rsidR="000F7EA4" w:rsidRPr="001D03C7" w:rsidRDefault="000F7EA4" w:rsidP="000F7EA4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5D1313" w14:textId="3EABBA1B" w:rsidR="000F7EA4" w:rsidRPr="001D03C7" w:rsidRDefault="000F7EA4" w:rsidP="000F7EA4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(10,102,583)</w:t>
            </w:r>
          </w:p>
        </w:tc>
        <w:tc>
          <w:tcPr>
            <w:tcW w:w="270" w:type="dxa"/>
          </w:tcPr>
          <w:p w14:paraId="79B198D7" w14:textId="77777777" w:rsidR="000F7EA4" w:rsidRPr="001D03C7" w:rsidRDefault="000F7EA4" w:rsidP="000F7EA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D416140" w14:textId="77777777" w:rsidR="000F7EA4" w:rsidRPr="001D03C7" w:rsidRDefault="000F7EA4" w:rsidP="000F7E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03C9284" w14:textId="77777777" w:rsidR="000F7EA4" w:rsidRPr="001D03C7" w:rsidRDefault="000F7EA4" w:rsidP="000F7E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6ECDA99E" w14:textId="77777777" w:rsidR="000F7EA4" w:rsidRPr="001D03C7" w:rsidRDefault="000F7EA4" w:rsidP="000F7E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2F1002B" w14:textId="77777777" w:rsidR="000F7EA4" w:rsidRPr="001D03C7" w:rsidRDefault="000F7EA4" w:rsidP="000F7EA4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52A04F81" w14:textId="77777777" w:rsidR="000F7EA4" w:rsidRPr="001D03C7" w:rsidRDefault="000F7EA4" w:rsidP="000F7EA4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B16F88E" w14:textId="77777777" w:rsidR="000F7EA4" w:rsidRPr="001D03C7" w:rsidRDefault="000F7EA4" w:rsidP="000F7E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B4A409E" w14:textId="77777777" w:rsidR="000F7EA4" w:rsidRPr="001D03C7" w:rsidRDefault="000F7EA4" w:rsidP="000F7E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7FBFA96B" w14:textId="28E1F8B0" w:rsidR="0090184B" w:rsidRPr="001D03C7" w:rsidRDefault="0090184B">
      <w:pPr>
        <w:rPr>
          <w:rFonts w:asciiTheme="majorBidi" w:hAnsiTheme="majorBidi" w:cstheme="majorBidi"/>
        </w:rPr>
      </w:pPr>
    </w:p>
    <w:p w14:paraId="29CE6923" w14:textId="51FAAD40" w:rsidR="004E16DD" w:rsidRPr="001D03C7" w:rsidRDefault="004E1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1D03C7"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720"/>
        <w:gridCol w:w="1260"/>
        <w:gridCol w:w="270"/>
        <w:gridCol w:w="1260"/>
        <w:gridCol w:w="270"/>
        <w:gridCol w:w="1260"/>
        <w:gridCol w:w="270"/>
        <w:gridCol w:w="108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90184B" w:rsidRPr="001D03C7" w14:paraId="26CABAC5" w14:textId="77777777" w:rsidTr="00094C57">
        <w:trPr>
          <w:trHeight w:val="261"/>
          <w:tblHeader/>
        </w:trPr>
        <w:tc>
          <w:tcPr>
            <w:tcW w:w="3240" w:type="dxa"/>
            <w:vAlign w:val="bottom"/>
          </w:tcPr>
          <w:p w14:paraId="0E9BE4D0" w14:textId="77777777" w:rsidR="0090184B" w:rsidRPr="001D03C7" w:rsidRDefault="0090184B" w:rsidP="00094C5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0DA5AB79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27B0055E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0184B" w:rsidRPr="001D03C7" w14:paraId="2A242422" w14:textId="77777777" w:rsidTr="00094C57">
        <w:trPr>
          <w:trHeight w:val="261"/>
          <w:tblHeader/>
        </w:trPr>
        <w:tc>
          <w:tcPr>
            <w:tcW w:w="3240" w:type="dxa"/>
            <w:vAlign w:val="bottom"/>
          </w:tcPr>
          <w:p w14:paraId="4A6BE651" w14:textId="77777777" w:rsidR="0090184B" w:rsidRPr="001D03C7" w:rsidRDefault="0090184B" w:rsidP="00094C5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286F8798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9B1A7B6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F7BD4A0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C98B9FF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0184B" w:rsidRPr="001D03C7" w14:paraId="3988CD59" w14:textId="77777777" w:rsidTr="00094C57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478B048B" w14:textId="77777777" w:rsidR="0090184B" w:rsidRPr="001D03C7" w:rsidRDefault="0090184B" w:rsidP="00094C5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3B3A1A52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3F107CC1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68EBE18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D1F9195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F20EC81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4D1DCF81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vAlign w:val="bottom"/>
          </w:tcPr>
          <w:p w14:paraId="0BAE5C03" w14:textId="77777777" w:rsidR="0090184B" w:rsidRPr="001D03C7" w:rsidRDefault="0090184B" w:rsidP="00094C5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B0C91E4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C45B782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499DF4B5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4BC18E9B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5B88BBC1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2797C716" w14:textId="77777777" w:rsidR="0090184B" w:rsidRPr="001D03C7" w:rsidRDefault="0090184B" w:rsidP="00094C5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04BD6705" w14:textId="77777777" w:rsidR="0090184B" w:rsidRPr="001D03C7" w:rsidRDefault="0090184B" w:rsidP="00094C5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1D03C7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7125DDFD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54C2356F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0184B" w:rsidRPr="001D03C7" w14:paraId="5F085BB0" w14:textId="77777777" w:rsidTr="00094C57">
        <w:trPr>
          <w:trHeight w:val="261"/>
        </w:trPr>
        <w:tc>
          <w:tcPr>
            <w:tcW w:w="3240" w:type="dxa"/>
          </w:tcPr>
          <w:p w14:paraId="503AA9FF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75986D3B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73A36937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90184B" w:rsidRPr="001D03C7" w14:paraId="67ED6072" w14:textId="77777777" w:rsidTr="00094C57">
        <w:trPr>
          <w:trHeight w:val="261"/>
        </w:trPr>
        <w:tc>
          <w:tcPr>
            <w:tcW w:w="3240" w:type="dxa"/>
          </w:tcPr>
          <w:p w14:paraId="5EB260C1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720" w:type="dxa"/>
          </w:tcPr>
          <w:p w14:paraId="7C36A294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5707F922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90184B" w:rsidRPr="001D03C7" w14:paraId="56279FBD" w14:textId="77777777" w:rsidTr="00094C57">
        <w:trPr>
          <w:trHeight w:val="261"/>
        </w:trPr>
        <w:tc>
          <w:tcPr>
            <w:tcW w:w="3240" w:type="dxa"/>
            <w:hideMark/>
          </w:tcPr>
          <w:p w14:paraId="1899E01D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6237852F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6FD5550" w14:textId="77777777" w:rsidR="0090184B" w:rsidRPr="001D03C7" w:rsidRDefault="0090184B" w:rsidP="00094C57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BE8D7E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46F3CB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035E2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3EF859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CA386F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E3ECD2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00D661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2D39E0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124321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A63377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11140E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3B1CEC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D180A6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411DF8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184B" w:rsidRPr="001D03C7" w14:paraId="48CA5D13" w14:textId="77777777" w:rsidTr="00094C57">
        <w:trPr>
          <w:trHeight w:val="261"/>
        </w:trPr>
        <w:tc>
          <w:tcPr>
            <w:tcW w:w="3240" w:type="dxa"/>
            <w:vAlign w:val="bottom"/>
          </w:tcPr>
          <w:p w14:paraId="4927FE09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20" w:type="dxa"/>
          </w:tcPr>
          <w:p w14:paraId="1E497A16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3DD572B" w14:textId="77777777" w:rsidR="0090184B" w:rsidRPr="001D03C7" w:rsidRDefault="0090184B" w:rsidP="00094C57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65B06F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2E8BC9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B5625B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68B09B5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768,540</w:t>
            </w:r>
          </w:p>
        </w:tc>
        <w:tc>
          <w:tcPr>
            <w:tcW w:w="270" w:type="dxa"/>
            <w:vAlign w:val="bottom"/>
          </w:tcPr>
          <w:p w14:paraId="4F005DFD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2288D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768,540</w:t>
            </w:r>
          </w:p>
        </w:tc>
        <w:tc>
          <w:tcPr>
            <w:tcW w:w="270" w:type="dxa"/>
          </w:tcPr>
          <w:p w14:paraId="33E8FA26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D14D50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78FB0CE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E7EB84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670,402</w:t>
            </w:r>
          </w:p>
        </w:tc>
        <w:tc>
          <w:tcPr>
            <w:tcW w:w="270" w:type="dxa"/>
          </w:tcPr>
          <w:p w14:paraId="3E6FABB2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1A9ED5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14C430B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B4EBE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670,402</w:t>
            </w:r>
          </w:p>
        </w:tc>
      </w:tr>
      <w:tr w:rsidR="0090184B" w:rsidRPr="001D03C7" w14:paraId="7C2A3BAC" w14:textId="77777777" w:rsidTr="00094C57">
        <w:trPr>
          <w:trHeight w:val="261"/>
        </w:trPr>
        <w:tc>
          <w:tcPr>
            <w:tcW w:w="3240" w:type="dxa"/>
            <w:vAlign w:val="bottom"/>
          </w:tcPr>
          <w:p w14:paraId="1661742D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20" w:type="dxa"/>
          </w:tcPr>
          <w:p w14:paraId="33B2A6C2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7B43418" w14:textId="77777777" w:rsidR="0090184B" w:rsidRPr="001D03C7" w:rsidRDefault="0090184B" w:rsidP="00094C57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3F71D6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FECE8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46A65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268AE3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1,767,554</w:t>
            </w:r>
          </w:p>
        </w:tc>
        <w:tc>
          <w:tcPr>
            <w:tcW w:w="270" w:type="dxa"/>
            <w:vAlign w:val="bottom"/>
          </w:tcPr>
          <w:p w14:paraId="74EFBCC1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293D56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1,767,554</w:t>
            </w:r>
          </w:p>
        </w:tc>
        <w:tc>
          <w:tcPr>
            <w:tcW w:w="270" w:type="dxa"/>
          </w:tcPr>
          <w:p w14:paraId="4522E495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A807E3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7436E8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0F4DDF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1,213,957</w:t>
            </w:r>
          </w:p>
        </w:tc>
        <w:tc>
          <w:tcPr>
            <w:tcW w:w="270" w:type="dxa"/>
          </w:tcPr>
          <w:p w14:paraId="5CF3C576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EB285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E768D34" w14:textId="77777777" w:rsidR="0090184B" w:rsidRPr="001D03C7" w:rsidRDefault="0090184B" w:rsidP="00094C5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1405A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1,213,957</w:t>
            </w:r>
          </w:p>
        </w:tc>
      </w:tr>
      <w:tr w:rsidR="0090184B" w:rsidRPr="001D03C7" w14:paraId="27AE2A2D" w14:textId="77777777" w:rsidTr="00094C57">
        <w:trPr>
          <w:trHeight w:val="261"/>
        </w:trPr>
        <w:tc>
          <w:tcPr>
            <w:tcW w:w="3240" w:type="dxa"/>
            <w:hideMark/>
          </w:tcPr>
          <w:p w14:paraId="7B402B6B" w14:textId="77777777" w:rsidR="0090184B" w:rsidRPr="001D03C7" w:rsidRDefault="0090184B" w:rsidP="00094C5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67CEA47A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D88B8D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288FE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25BC48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B4D97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B06ADBD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A43FA25" w14:textId="77777777" w:rsidR="0090184B" w:rsidRPr="001D03C7" w:rsidRDefault="0090184B" w:rsidP="00094C57">
            <w:pPr>
              <w:tabs>
                <w:tab w:val="clear" w:pos="680"/>
                <w:tab w:val="decimal" w:pos="521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CE054C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520B3F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A55051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070CBD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8809C47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8F8461B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A64C61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CD0585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59A8D1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0184B" w:rsidRPr="001D03C7" w14:paraId="7FD05087" w14:textId="77777777" w:rsidTr="00094C57">
        <w:trPr>
          <w:trHeight w:val="261"/>
        </w:trPr>
        <w:tc>
          <w:tcPr>
            <w:tcW w:w="3240" w:type="dxa"/>
            <w:hideMark/>
          </w:tcPr>
          <w:p w14:paraId="5F94C86D" w14:textId="77777777" w:rsidR="0090184B" w:rsidRPr="001D03C7" w:rsidRDefault="0090184B" w:rsidP="00094C57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69D9F3C2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9694479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74BE7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7BC5D6F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1,013,618</w:t>
            </w:r>
          </w:p>
        </w:tc>
        <w:tc>
          <w:tcPr>
            <w:tcW w:w="270" w:type="dxa"/>
          </w:tcPr>
          <w:p w14:paraId="2059429E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B5D7254" w14:textId="77777777" w:rsidR="0090184B" w:rsidRPr="001D03C7" w:rsidRDefault="0090184B" w:rsidP="00094C57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F7CC91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F6FBE87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1,013,618</w:t>
            </w:r>
          </w:p>
        </w:tc>
        <w:tc>
          <w:tcPr>
            <w:tcW w:w="270" w:type="dxa"/>
          </w:tcPr>
          <w:p w14:paraId="3CED1197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DC8B1CF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1,013,618</w:t>
            </w:r>
          </w:p>
        </w:tc>
        <w:tc>
          <w:tcPr>
            <w:tcW w:w="270" w:type="dxa"/>
          </w:tcPr>
          <w:p w14:paraId="475A37E0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B1E78F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B12BD53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8F5D1B9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97B855E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2B834D9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1,013,618</w:t>
            </w:r>
          </w:p>
        </w:tc>
      </w:tr>
      <w:tr w:rsidR="0090184B" w:rsidRPr="001D03C7" w14:paraId="78839468" w14:textId="77777777" w:rsidTr="00094C57">
        <w:trPr>
          <w:trHeight w:val="261"/>
        </w:trPr>
        <w:tc>
          <w:tcPr>
            <w:tcW w:w="3240" w:type="dxa"/>
            <w:hideMark/>
          </w:tcPr>
          <w:p w14:paraId="75AE5A3A" w14:textId="77777777" w:rsidR="0090184B" w:rsidRPr="001D03C7" w:rsidRDefault="0090184B" w:rsidP="00094C5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3CC867C5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1BE6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832DE25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81122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1,013,618</w:t>
            </w:r>
          </w:p>
        </w:tc>
        <w:tc>
          <w:tcPr>
            <w:tcW w:w="270" w:type="dxa"/>
          </w:tcPr>
          <w:p w14:paraId="0CA30EEF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809E58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2,536,094</w:t>
            </w:r>
          </w:p>
        </w:tc>
        <w:tc>
          <w:tcPr>
            <w:tcW w:w="270" w:type="dxa"/>
          </w:tcPr>
          <w:p w14:paraId="6F4786A9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05E26E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3,549,712</w:t>
            </w:r>
          </w:p>
        </w:tc>
        <w:tc>
          <w:tcPr>
            <w:tcW w:w="270" w:type="dxa"/>
          </w:tcPr>
          <w:p w14:paraId="4ACC5221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B77905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4E9E121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B6E824F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989E9F0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4AE082D7" w14:textId="77777777" w:rsidR="0090184B" w:rsidRPr="001D03C7" w:rsidRDefault="0090184B" w:rsidP="00094C57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208461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2761EAD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0184B" w:rsidRPr="001D03C7" w14:paraId="2FD73377" w14:textId="77777777" w:rsidTr="00094C57">
        <w:trPr>
          <w:trHeight w:val="261"/>
        </w:trPr>
        <w:tc>
          <w:tcPr>
            <w:tcW w:w="3240" w:type="dxa"/>
          </w:tcPr>
          <w:p w14:paraId="6AE15782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61E70EA2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78295928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654E3A7B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52670B5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EBE7213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5B2AFDB8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1B546C3D" w14:textId="77777777" w:rsidR="0090184B" w:rsidRPr="001D03C7" w:rsidRDefault="0090184B" w:rsidP="00094C57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0C9255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0FA9875E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75BAED0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1F24E5A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658A76D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0BFE84D5" w14:textId="77777777" w:rsidR="0090184B" w:rsidRPr="001D03C7" w:rsidRDefault="0090184B" w:rsidP="00094C57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990" w:type="dxa"/>
          </w:tcPr>
          <w:p w14:paraId="3E3A879E" w14:textId="77777777" w:rsidR="0090184B" w:rsidRPr="001D03C7" w:rsidRDefault="0090184B" w:rsidP="00094C57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270" w:type="dxa"/>
          </w:tcPr>
          <w:p w14:paraId="667180A1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2B607E3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90184B" w:rsidRPr="001D03C7" w14:paraId="364C4F69" w14:textId="77777777" w:rsidTr="00094C57">
        <w:trPr>
          <w:trHeight w:val="261"/>
        </w:trPr>
        <w:tc>
          <w:tcPr>
            <w:tcW w:w="3240" w:type="dxa"/>
          </w:tcPr>
          <w:p w14:paraId="6DDE1F24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7D5D89C8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87BB878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0D607BF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4981225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7A0FAC2F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464D90F1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8BE4FC9" w14:textId="77777777" w:rsidR="0090184B" w:rsidRPr="001D03C7" w:rsidRDefault="0090184B" w:rsidP="00094C57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1080" w:type="dxa"/>
          </w:tcPr>
          <w:p w14:paraId="28078A8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4459C225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4279D743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7440CA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68A6C21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6071524F" w14:textId="77777777" w:rsidR="0090184B" w:rsidRPr="001D03C7" w:rsidRDefault="0090184B" w:rsidP="00094C57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990" w:type="dxa"/>
          </w:tcPr>
          <w:p w14:paraId="766F8BFE" w14:textId="77777777" w:rsidR="0090184B" w:rsidRPr="001D03C7" w:rsidRDefault="0090184B" w:rsidP="00094C57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270" w:type="dxa"/>
          </w:tcPr>
          <w:p w14:paraId="305A93AC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1DE005D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90184B" w:rsidRPr="001D03C7" w14:paraId="546D8280" w14:textId="77777777" w:rsidTr="00094C57">
        <w:trPr>
          <w:trHeight w:val="261"/>
        </w:trPr>
        <w:tc>
          <w:tcPr>
            <w:tcW w:w="3240" w:type="dxa"/>
          </w:tcPr>
          <w:p w14:paraId="288F4E3B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14:paraId="1CB8F42B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E7BDB13" w14:textId="77777777" w:rsidR="0090184B" w:rsidRPr="001D03C7" w:rsidRDefault="0090184B" w:rsidP="00094C57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09076B7" w14:textId="77777777" w:rsidR="0090184B" w:rsidRPr="001D03C7" w:rsidRDefault="0090184B" w:rsidP="00094C57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1272C69" w14:textId="77777777" w:rsidR="0090184B" w:rsidRPr="001D03C7" w:rsidRDefault="0090184B" w:rsidP="00094C57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6DFA193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C462765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(100,000)</w:t>
            </w:r>
          </w:p>
        </w:tc>
        <w:tc>
          <w:tcPr>
            <w:tcW w:w="270" w:type="dxa"/>
          </w:tcPr>
          <w:p w14:paraId="3A6220DD" w14:textId="77777777" w:rsidR="0090184B" w:rsidRPr="001D03C7" w:rsidRDefault="0090184B" w:rsidP="00094C57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1938996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(100,000)</w:t>
            </w:r>
          </w:p>
        </w:tc>
        <w:tc>
          <w:tcPr>
            <w:tcW w:w="270" w:type="dxa"/>
          </w:tcPr>
          <w:p w14:paraId="74122E62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88A5F35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F736CF6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A280B2F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D41E09E" w14:textId="77777777" w:rsidR="0090184B" w:rsidRPr="001D03C7" w:rsidRDefault="0090184B" w:rsidP="00094C57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5352DF5E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(93,068)</w:t>
            </w:r>
          </w:p>
        </w:tc>
        <w:tc>
          <w:tcPr>
            <w:tcW w:w="270" w:type="dxa"/>
          </w:tcPr>
          <w:p w14:paraId="2D500E6A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345B63F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(93,068)</w:t>
            </w:r>
          </w:p>
        </w:tc>
      </w:tr>
      <w:tr w:rsidR="0090184B" w:rsidRPr="001D03C7" w14:paraId="5BBFB45C" w14:textId="77777777" w:rsidTr="00094C57">
        <w:trPr>
          <w:trHeight w:val="261"/>
        </w:trPr>
        <w:tc>
          <w:tcPr>
            <w:tcW w:w="3240" w:type="dxa"/>
          </w:tcPr>
          <w:p w14:paraId="08344CD5" w14:textId="77777777" w:rsidR="0090184B" w:rsidRPr="001D03C7" w:rsidRDefault="0090184B" w:rsidP="00094C5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5974432C" w14:textId="77777777" w:rsidR="0090184B" w:rsidRPr="001D03C7" w:rsidRDefault="0090184B" w:rsidP="00094C5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C41C6E0" w14:textId="77777777" w:rsidR="0090184B" w:rsidRPr="001D03C7" w:rsidRDefault="0090184B" w:rsidP="00094C57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2775BAF" w14:textId="77777777" w:rsidR="0090184B" w:rsidRPr="001D03C7" w:rsidRDefault="0090184B" w:rsidP="00094C57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8054063" w14:textId="77777777" w:rsidR="0090184B" w:rsidRPr="001D03C7" w:rsidRDefault="0090184B" w:rsidP="00094C57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C83DA7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960485F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(333,257)</w:t>
            </w:r>
          </w:p>
        </w:tc>
        <w:tc>
          <w:tcPr>
            <w:tcW w:w="270" w:type="dxa"/>
          </w:tcPr>
          <w:p w14:paraId="4DC508C7" w14:textId="77777777" w:rsidR="0090184B" w:rsidRPr="001D03C7" w:rsidRDefault="0090184B" w:rsidP="00094C57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AEE90D6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(333,257)</w:t>
            </w:r>
          </w:p>
        </w:tc>
        <w:tc>
          <w:tcPr>
            <w:tcW w:w="270" w:type="dxa"/>
          </w:tcPr>
          <w:p w14:paraId="4D3733B7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9C7C261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F78E757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C4FE838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08C9099" w14:textId="77777777" w:rsidR="0090184B" w:rsidRPr="001D03C7" w:rsidRDefault="0090184B" w:rsidP="00094C57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0B9418C6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(343,229)</w:t>
            </w:r>
          </w:p>
        </w:tc>
        <w:tc>
          <w:tcPr>
            <w:tcW w:w="270" w:type="dxa"/>
          </w:tcPr>
          <w:p w14:paraId="4B871994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8ED1EB5" w14:textId="77777777" w:rsidR="0090184B" w:rsidRPr="001D03C7" w:rsidRDefault="0090184B" w:rsidP="00094C5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(343,229)</w:t>
            </w:r>
          </w:p>
        </w:tc>
      </w:tr>
      <w:tr w:rsidR="002A75B3" w:rsidRPr="001D03C7" w14:paraId="3E327C8C" w14:textId="77777777" w:rsidTr="00094C57">
        <w:trPr>
          <w:trHeight w:val="261"/>
        </w:trPr>
        <w:tc>
          <w:tcPr>
            <w:tcW w:w="3240" w:type="dxa"/>
          </w:tcPr>
          <w:p w14:paraId="64770682" w14:textId="77777777" w:rsidR="002A75B3" w:rsidRPr="001D03C7" w:rsidRDefault="002A75B3" w:rsidP="002A75B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20" w:type="dxa"/>
          </w:tcPr>
          <w:p w14:paraId="4541A84E" w14:textId="77777777" w:rsidR="002A75B3" w:rsidRPr="001D03C7" w:rsidRDefault="002A75B3" w:rsidP="002A75B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2E29494" w14:textId="77777777" w:rsidR="002A75B3" w:rsidRPr="001D03C7" w:rsidRDefault="002A75B3" w:rsidP="002A75B3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96A95E1" w14:textId="77777777" w:rsidR="002A75B3" w:rsidRPr="001D03C7" w:rsidRDefault="002A75B3" w:rsidP="002A75B3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904C7B6" w14:textId="77777777" w:rsidR="002A75B3" w:rsidRPr="001D03C7" w:rsidRDefault="002A75B3" w:rsidP="002A75B3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76E5BF8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FCB248B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(80,000)</w:t>
            </w:r>
          </w:p>
        </w:tc>
        <w:tc>
          <w:tcPr>
            <w:tcW w:w="270" w:type="dxa"/>
          </w:tcPr>
          <w:p w14:paraId="7F45AE1A" w14:textId="77777777" w:rsidR="002A75B3" w:rsidRPr="001D03C7" w:rsidRDefault="002A75B3" w:rsidP="002A75B3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F3511D5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(80,000)</w:t>
            </w:r>
          </w:p>
        </w:tc>
        <w:tc>
          <w:tcPr>
            <w:tcW w:w="270" w:type="dxa"/>
          </w:tcPr>
          <w:p w14:paraId="21F9F1EC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CC2A089" w14:textId="0A333334" w:rsidR="002A75B3" w:rsidRPr="001D03C7" w:rsidRDefault="002A75B3" w:rsidP="002A75B3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1956B48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C4175E1" w14:textId="6940194C" w:rsidR="002A75B3" w:rsidRPr="001D03C7" w:rsidRDefault="002A75B3" w:rsidP="002A75B3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65438F0" w14:textId="77777777" w:rsidR="002A75B3" w:rsidRPr="001D03C7" w:rsidRDefault="002A75B3" w:rsidP="002A75B3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1819474D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(73,469)</w:t>
            </w:r>
          </w:p>
        </w:tc>
        <w:tc>
          <w:tcPr>
            <w:tcW w:w="270" w:type="dxa"/>
          </w:tcPr>
          <w:p w14:paraId="1CD10F0B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B3AEA12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(73,469)</w:t>
            </w:r>
          </w:p>
        </w:tc>
      </w:tr>
      <w:tr w:rsidR="002A75B3" w:rsidRPr="001D03C7" w14:paraId="6344FC85" w14:textId="77777777" w:rsidTr="00094C57">
        <w:trPr>
          <w:trHeight w:val="261"/>
        </w:trPr>
        <w:tc>
          <w:tcPr>
            <w:tcW w:w="3240" w:type="dxa"/>
            <w:hideMark/>
          </w:tcPr>
          <w:p w14:paraId="31E0CFB1" w14:textId="77777777" w:rsidR="002A75B3" w:rsidRPr="001D03C7" w:rsidRDefault="002A75B3" w:rsidP="002A75B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188C820F" w14:textId="77777777" w:rsidR="002A75B3" w:rsidRPr="001D03C7" w:rsidRDefault="002A75B3" w:rsidP="002A75B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1663B3C" w14:textId="77777777" w:rsidR="002A75B3" w:rsidRPr="001D03C7" w:rsidRDefault="002A75B3" w:rsidP="002A75B3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9FB5912" w14:textId="77777777" w:rsidR="002A75B3" w:rsidRPr="001D03C7" w:rsidRDefault="002A75B3" w:rsidP="002A75B3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A94CD13" w14:textId="77777777" w:rsidR="002A75B3" w:rsidRPr="001D03C7" w:rsidRDefault="002A75B3" w:rsidP="002A75B3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98C1AF6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EF306A9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D03C7">
              <w:rPr>
                <w:rFonts w:asciiTheme="majorBidi" w:hAnsiTheme="majorBidi" w:cstheme="majorBidi"/>
                <w:sz w:val="24"/>
                <w:szCs w:val="24"/>
              </w:rPr>
              <w:t>6,334,881</w:t>
            </w: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C53838B" w14:textId="77777777" w:rsidR="002A75B3" w:rsidRPr="001D03C7" w:rsidRDefault="002A75B3" w:rsidP="002A75B3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AEA58F8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D03C7">
              <w:rPr>
                <w:rFonts w:asciiTheme="majorBidi" w:hAnsiTheme="majorBidi" w:cstheme="majorBidi"/>
                <w:sz w:val="24"/>
                <w:szCs w:val="24"/>
              </w:rPr>
              <w:t>6,334,881</w:t>
            </w: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B63E408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22FDAC0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0E7DB68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9D8EE96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D03C7">
              <w:rPr>
                <w:rFonts w:asciiTheme="majorBidi" w:hAnsiTheme="majorBidi" w:cstheme="majorBidi"/>
                <w:sz w:val="24"/>
                <w:szCs w:val="24"/>
              </w:rPr>
              <w:t>6,301,725</w:t>
            </w: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245C71D" w14:textId="77777777" w:rsidR="002A75B3" w:rsidRPr="001D03C7" w:rsidRDefault="002A75B3" w:rsidP="002A75B3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9F4561D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986151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9DA358C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1D03C7">
              <w:rPr>
                <w:rFonts w:asciiTheme="majorBidi" w:hAnsiTheme="majorBidi" w:cstheme="majorBidi"/>
                <w:sz w:val="24"/>
                <w:szCs w:val="24"/>
              </w:rPr>
              <w:t>6,301,725</w:t>
            </w:r>
            <w:r w:rsidRPr="001D03C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2A75B3" w:rsidRPr="001D03C7" w14:paraId="7051E203" w14:textId="77777777" w:rsidTr="00094C57">
        <w:trPr>
          <w:trHeight w:val="261"/>
        </w:trPr>
        <w:tc>
          <w:tcPr>
            <w:tcW w:w="3240" w:type="dxa"/>
            <w:hideMark/>
          </w:tcPr>
          <w:p w14:paraId="68987127" w14:textId="77777777" w:rsidR="002A75B3" w:rsidRPr="001D03C7" w:rsidRDefault="002A75B3" w:rsidP="002A75B3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3B39C228" w14:textId="77777777" w:rsidR="002A75B3" w:rsidRPr="001D03C7" w:rsidRDefault="002A75B3" w:rsidP="002A75B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A3BF8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3B5EDB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B2AF28" w14:textId="77777777" w:rsidR="002A75B3" w:rsidRPr="001D03C7" w:rsidRDefault="002A75B3" w:rsidP="002A75B3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F662D4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3A3BED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6,848,138)</w:t>
            </w:r>
          </w:p>
        </w:tc>
        <w:tc>
          <w:tcPr>
            <w:tcW w:w="270" w:type="dxa"/>
          </w:tcPr>
          <w:p w14:paraId="6519D5ED" w14:textId="77777777" w:rsidR="002A75B3" w:rsidRPr="001D03C7" w:rsidRDefault="002A75B3" w:rsidP="002A75B3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30D558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1D03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6,848,138)</w:t>
            </w:r>
          </w:p>
        </w:tc>
        <w:tc>
          <w:tcPr>
            <w:tcW w:w="270" w:type="dxa"/>
          </w:tcPr>
          <w:p w14:paraId="0B754832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D5F549F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D3E22EA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3CE4BF8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C451E37" w14:textId="77777777" w:rsidR="002A75B3" w:rsidRPr="001D03C7" w:rsidRDefault="002A75B3" w:rsidP="002A75B3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32A51BDE" w14:textId="77777777" w:rsidR="002A75B3" w:rsidRPr="001D03C7" w:rsidRDefault="002A75B3" w:rsidP="002A75B3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32ADF1B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BDBEEA" w14:textId="77777777" w:rsidR="002A75B3" w:rsidRPr="001D03C7" w:rsidRDefault="002A75B3" w:rsidP="002A75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36A023DA" w14:textId="778EBAE7" w:rsidR="0090184B" w:rsidRPr="001D03C7" w:rsidRDefault="0090184B">
      <w:pPr>
        <w:rPr>
          <w:rFonts w:asciiTheme="majorBidi" w:hAnsiTheme="majorBidi" w:cstheme="majorBidi"/>
        </w:rPr>
      </w:pPr>
    </w:p>
    <w:p w14:paraId="7EE640DC" w14:textId="77777777" w:rsidR="00703CBE" w:rsidRPr="001D03C7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31E6B4E" w14:textId="3CB965E4" w:rsidR="002E4D34" w:rsidRPr="001D03C7" w:rsidRDefault="002E4D34" w:rsidP="009777AF">
      <w:pPr>
        <w:spacing w:line="240" w:lineRule="auto"/>
        <w:rPr>
          <w:rFonts w:asciiTheme="majorBidi" w:hAnsiTheme="majorBidi" w:cstheme="majorBidi"/>
          <w:sz w:val="22"/>
          <w:szCs w:val="22"/>
          <w:cs/>
        </w:rPr>
        <w:sectPr w:rsidR="002E4D34" w:rsidRPr="001D03C7" w:rsidSect="009E2117">
          <w:headerReference w:type="default" r:id="rId21"/>
          <w:foot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066CC3E" w14:textId="3B772058" w:rsidR="002E4D34" w:rsidRPr="001D03C7" w:rsidRDefault="002E4D34" w:rsidP="002E4D34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D03C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5D74BB0A" w14:textId="77777777" w:rsidR="005B63D6" w:rsidRPr="001D03C7" w:rsidRDefault="005B63D6" w:rsidP="002E4D34">
      <w:pPr>
        <w:ind w:firstLine="540"/>
        <w:rPr>
          <w:rFonts w:asciiTheme="majorBidi" w:hAnsiTheme="majorBidi" w:cstheme="majorBidi"/>
          <w:sz w:val="24"/>
          <w:szCs w:val="24"/>
          <w:cs/>
        </w:rPr>
      </w:pPr>
    </w:p>
    <w:p w14:paraId="5A1AE997" w14:textId="77777777" w:rsidR="00446BE4" w:rsidRPr="001D03C7" w:rsidRDefault="00446BE4" w:rsidP="00446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30"/>
        <w:gridCol w:w="5040"/>
      </w:tblGrid>
      <w:tr w:rsidR="00446BE4" w:rsidRPr="001D03C7" w14:paraId="5E771DFC" w14:textId="77777777" w:rsidTr="00BE43F0">
        <w:trPr>
          <w:tblHeader/>
        </w:trPr>
        <w:tc>
          <w:tcPr>
            <w:tcW w:w="2520" w:type="dxa"/>
          </w:tcPr>
          <w:p w14:paraId="558032E0" w14:textId="77777777" w:rsidR="00446BE4" w:rsidRPr="001D03C7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1530" w:type="dxa"/>
          </w:tcPr>
          <w:p w14:paraId="322CA03B" w14:textId="77777777" w:rsidR="00446BE4" w:rsidRPr="001D03C7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040" w:type="dxa"/>
          </w:tcPr>
          <w:p w14:paraId="750BBDA3" w14:textId="77777777" w:rsidR="00446BE4" w:rsidRPr="001D03C7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446BE4" w:rsidRPr="001D03C7" w14:paraId="6D24CBBB" w14:textId="77777777" w:rsidTr="00BE43F0">
        <w:tc>
          <w:tcPr>
            <w:tcW w:w="2520" w:type="dxa"/>
          </w:tcPr>
          <w:p w14:paraId="3E24AF9E" w14:textId="464C092E" w:rsidR="00446BE4" w:rsidRPr="001D03C7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215D9C" w:rsidRPr="001D03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กองทุนรวมในความต้องการของตลาด</w:t>
            </w:r>
            <w:r w:rsidRPr="001D03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1D03C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1530" w:type="dxa"/>
          </w:tcPr>
          <w:p w14:paraId="20720F4D" w14:textId="77777777" w:rsidR="00446BE4" w:rsidRPr="001D03C7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040" w:type="dxa"/>
          </w:tcPr>
          <w:p w14:paraId="52C1BAB6" w14:textId="77777777" w:rsidR="00446BE4" w:rsidRPr="001D03C7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มูลค่าสินทรัพย์สุทธิ </w:t>
            </w:r>
            <w:r w:rsidRPr="001D03C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ณ วันที่รายงาน</w:t>
            </w:r>
          </w:p>
        </w:tc>
      </w:tr>
      <w:tr w:rsidR="000F6818" w:rsidRPr="001D03C7" w14:paraId="0D23F03D" w14:textId="77777777" w:rsidTr="00BE43F0">
        <w:tc>
          <w:tcPr>
            <w:tcW w:w="2520" w:type="dxa"/>
          </w:tcPr>
          <w:p w14:paraId="6293E99C" w14:textId="305AA17A" w:rsidR="000F6818" w:rsidRPr="001D03C7" w:rsidRDefault="000F6818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1530" w:type="dxa"/>
          </w:tcPr>
          <w:p w14:paraId="5F75EB7F" w14:textId="77777777" w:rsidR="000F6818" w:rsidRPr="001D03C7" w:rsidRDefault="000F6818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040" w:type="dxa"/>
          </w:tcPr>
          <w:p w14:paraId="49D86192" w14:textId="2AB8291B" w:rsidR="000F6818" w:rsidRPr="001D03C7" w:rsidRDefault="000F6818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คำนวณจากแบบจำลองโดยใช้ข้อมูลที่หาได้จากตลาด (</w:t>
            </w:r>
            <w:r w:rsidRPr="001D03C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Observable Market Data</w:t>
            </w:r>
            <w:r w:rsidRPr="001D03C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 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</w:tbl>
    <w:p w14:paraId="37A8A930" w14:textId="713B7C60" w:rsidR="007A41ED" w:rsidRPr="001D03C7" w:rsidRDefault="007A41ED" w:rsidP="00446BE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236"/>
        <w:gridCol w:w="2284"/>
        <w:gridCol w:w="236"/>
        <w:gridCol w:w="1744"/>
        <w:gridCol w:w="236"/>
        <w:gridCol w:w="2464"/>
      </w:tblGrid>
      <w:tr w:rsidR="00DD1AFF" w:rsidRPr="001D03C7" w14:paraId="139CE958" w14:textId="77777777" w:rsidTr="0079722C">
        <w:trPr>
          <w:tblHeader/>
        </w:trPr>
        <w:tc>
          <w:tcPr>
            <w:tcW w:w="1890" w:type="dxa"/>
            <w:vAlign w:val="bottom"/>
          </w:tcPr>
          <w:p w14:paraId="5668F877" w14:textId="77777777" w:rsidR="00DD1AFF" w:rsidRPr="001D03C7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410C19A" w14:textId="77777777" w:rsidR="00DD1AFF" w:rsidRPr="001D03C7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84" w:type="dxa"/>
            <w:vAlign w:val="bottom"/>
          </w:tcPr>
          <w:p w14:paraId="61DFF8A6" w14:textId="77777777" w:rsidR="00DD1AFF" w:rsidRPr="001D03C7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6852F1FC" w14:textId="77777777" w:rsidR="00DD1AFF" w:rsidRPr="001D03C7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44" w:type="dxa"/>
            <w:vAlign w:val="bottom"/>
          </w:tcPr>
          <w:p w14:paraId="511A5026" w14:textId="6C2B6F3A" w:rsidR="00DD1AFF" w:rsidRPr="001D03C7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</w:t>
            </w:r>
            <w:r w:rsidR="00142E03"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สังเกตได้</w:t>
            </w:r>
          </w:p>
          <w:p w14:paraId="7981A874" w14:textId="77777777" w:rsidR="00DD1AFF" w:rsidRPr="001D03C7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7E28647F" w14:textId="77777777" w:rsidR="00DD1AFF" w:rsidRPr="001D03C7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64" w:type="dxa"/>
            <w:vAlign w:val="bottom"/>
          </w:tcPr>
          <w:p w14:paraId="6EA44DCD" w14:textId="77777777" w:rsidR="00DD1AFF" w:rsidRPr="001D03C7" w:rsidRDefault="00DD1AFF" w:rsidP="00B908B4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3049A071" w14:textId="754C9CCC" w:rsidR="00DD1AFF" w:rsidRPr="001D03C7" w:rsidRDefault="00DD1AFF" w:rsidP="00B908B4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</w:t>
            </w:r>
            <w:r w:rsidR="00142E03"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ที่มีนัยสำคัญและการวัด</w:t>
            </w:r>
            <w:r w:rsidR="00142E03"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D1AFF" w:rsidRPr="001D03C7" w14:paraId="33F636DC" w14:textId="77777777" w:rsidTr="0079722C">
        <w:trPr>
          <w:trHeight w:val="1019"/>
        </w:trPr>
        <w:tc>
          <w:tcPr>
            <w:tcW w:w="1890" w:type="dxa"/>
          </w:tcPr>
          <w:p w14:paraId="05B083BA" w14:textId="633BEC72" w:rsidR="00DD1AFF" w:rsidRPr="001D03C7" w:rsidRDefault="00595601" w:rsidP="00595601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เงินให้กู้</w:t>
            </w:r>
            <w:r w:rsidR="00223A03" w:rsidRPr="001D03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ยืม</w:t>
            </w:r>
            <w:r w:rsidRPr="001D03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และเงินกู้ยืม</w:t>
            </w:r>
          </w:p>
        </w:tc>
        <w:tc>
          <w:tcPr>
            <w:tcW w:w="236" w:type="dxa"/>
          </w:tcPr>
          <w:p w14:paraId="5FBA373B" w14:textId="77777777" w:rsidR="00DD1AFF" w:rsidRPr="001D03C7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84" w:type="dxa"/>
          </w:tcPr>
          <w:p w14:paraId="05E5C946" w14:textId="48A53CBF" w:rsidR="00DD1AFF" w:rsidRPr="001D03C7" w:rsidRDefault="00DD1AFF" w:rsidP="00B908B4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</w:t>
            </w:r>
            <w:r w:rsidR="0004060E" w:rsidRPr="001D03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คิดลดกระแสเงินสด</w:t>
            </w:r>
            <w:r w:rsidRPr="001D03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5B67390D" w14:textId="77777777" w:rsidR="00DD1AFF" w:rsidRPr="001D03C7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44" w:type="dxa"/>
          </w:tcPr>
          <w:p w14:paraId="22049186" w14:textId="66C4725F" w:rsidR="00DD1AFF" w:rsidRPr="001D03C7" w:rsidRDefault="0004060E" w:rsidP="00B908B4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36" w:type="dxa"/>
          </w:tcPr>
          <w:p w14:paraId="244F8771" w14:textId="77777777" w:rsidR="00DD1AFF" w:rsidRPr="001D03C7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64" w:type="dxa"/>
            <w:shd w:val="clear" w:color="auto" w:fill="auto"/>
          </w:tcPr>
          <w:p w14:paraId="4DAAFE9A" w14:textId="21239397" w:rsidR="00DD1AFF" w:rsidRPr="001D03C7" w:rsidRDefault="00DD1AFF" w:rsidP="00067338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 (สูงขึ้น)</w:t>
            </w:r>
          </w:p>
        </w:tc>
      </w:tr>
    </w:tbl>
    <w:p w14:paraId="0F3692B9" w14:textId="77777777" w:rsidR="00067338" w:rsidRPr="001D03C7" w:rsidRDefault="00067338" w:rsidP="005E5183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8866595" w14:textId="1B6866A5" w:rsidR="005E5183" w:rsidRPr="001D03C7" w:rsidRDefault="005E5183" w:rsidP="005E5183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D03C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เครื่องมือทางการเงินที่ไม่ได้วัดมูลค่าด้วยมูลค่ายุติธรรม </w:t>
      </w:r>
    </w:p>
    <w:p w14:paraId="66F3DF57" w14:textId="77777777" w:rsidR="005E5183" w:rsidRPr="001D03C7" w:rsidRDefault="005E5183" w:rsidP="005E518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60" w:type="dxa"/>
        <w:tblInd w:w="450" w:type="dxa"/>
        <w:tblLook w:val="04A0" w:firstRow="1" w:lastRow="0" w:firstColumn="1" w:lastColumn="0" w:noHBand="0" w:noVBand="1"/>
      </w:tblPr>
      <w:tblGrid>
        <w:gridCol w:w="3979"/>
        <w:gridCol w:w="5081"/>
      </w:tblGrid>
      <w:tr w:rsidR="005E5183" w:rsidRPr="001D03C7" w14:paraId="5607E775" w14:textId="77777777" w:rsidTr="00DE4158">
        <w:trPr>
          <w:trHeight w:val="425"/>
        </w:trPr>
        <w:tc>
          <w:tcPr>
            <w:tcW w:w="3979" w:type="dxa"/>
            <w:shd w:val="clear" w:color="auto" w:fill="auto"/>
          </w:tcPr>
          <w:p w14:paraId="34CC011F" w14:textId="77777777" w:rsidR="005E5183" w:rsidRPr="001D03C7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081" w:type="dxa"/>
            <w:shd w:val="clear" w:color="auto" w:fill="auto"/>
          </w:tcPr>
          <w:p w14:paraId="1153C70D" w14:textId="77777777" w:rsidR="005E5183" w:rsidRPr="001D03C7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5E5183" w:rsidRPr="001D03C7" w14:paraId="3D0D0F3D" w14:textId="77777777" w:rsidTr="00DE4158">
        <w:trPr>
          <w:trHeight w:val="414"/>
        </w:trPr>
        <w:tc>
          <w:tcPr>
            <w:tcW w:w="3979" w:type="dxa"/>
            <w:shd w:val="clear" w:color="auto" w:fill="auto"/>
          </w:tcPr>
          <w:p w14:paraId="08475404" w14:textId="77777777" w:rsidR="005E5183" w:rsidRPr="001D03C7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081" w:type="dxa"/>
            <w:shd w:val="clear" w:color="auto" w:fill="auto"/>
          </w:tcPr>
          <w:p w14:paraId="336ECF22" w14:textId="77777777" w:rsidR="005E5183" w:rsidRPr="001D03C7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อ้างอิงจากราคานายหน้า</w:t>
            </w:r>
          </w:p>
        </w:tc>
      </w:tr>
    </w:tbl>
    <w:p w14:paraId="7A0ED3C1" w14:textId="17D672C7" w:rsidR="00A70949" w:rsidRPr="001D03C7" w:rsidRDefault="00A70949" w:rsidP="00A70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2D499CB2" w14:textId="56D665DE" w:rsidR="00006D55" w:rsidRPr="001D03C7" w:rsidRDefault="00006D55" w:rsidP="00A70949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D03C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การกระจุกตัวของความเสี่ยงทางด้านเครดิต </w:t>
      </w:r>
    </w:p>
    <w:p w14:paraId="0EA2517D" w14:textId="77777777" w:rsidR="002B1EC1" w:rsidRPr="001D03C7" w:rsidRDefault="002B1EC1" w:rsidP="005E5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tbl>
      <w:tblPr>
        <w:tblW w:w="90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180"/>
        <w:gridCol w:w="990"/>
        <w:gridCol w:w="180"/>
        <w:gridCol w:w="1260"/>
        <w:gridCol w:w="184"/>
        <w:gridCol w:w="916"/>
        <w:gridCol w:w="182"/>
        <w:gridCol w:w="918"/>
      </w:tblGrid>
      <w:tr w:rsidR="00332649" w:rsidRPr="001D03C7" w14:paraId="75F1B8B4" w14:textId="77777777" w:rsidTr="00094C57">
        <w:trPr>
          <w:cantSplit/>
          <w:trHeight w:val="338"/>
          <w:tblHeader/>
        </w:trPr>
        <w:tc>
          <w:tcPr>
            <w:tcW w:w="3240" w:type="dxa"/>
            <w:vAlign w:val="bottom"/>
          </w:tcPr>
          <w:p w14:paraId="452B2A73" w14:textId="68E9377B" w:rsidR="00332649" w:rsidRPr="001D03C7" w:rsidRDefault="00332649" w:rsidP="004370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3600" w:type="dxa"/>
            <w:gridSpan w:val="5"/>
            <w:vAlign w:val="bottom"/>
          </w:tcPr>
          <w:p w14:paraId="5FF64D5D" w14:textId="01E963E6" w:rsidR="00332649" w:rsidRDefault="00332649" w:rsidP="004370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4" w:type="dxa"/>
          </w:tcPr>
          <w:p w14:paraId="0702D223" w14:textId="77777777" w:rsidR="00332649" w:rsidRPr="001D03C7" w:rsidRDefault="00332649" w:rsidP="004370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gridSpan w:val="3"/>
            <w:vAlign w:val="bottom"/>
          </w:tcPr>
          <w:p w14:paraId="35DCE2B3" w14:textId="73199016" w:rsidR="00332649" w:rsidRPr="001D03C7" w:rsidRDefault="00332649" w:rsidP="004370F4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32649" w:rsidRPr="001D03C7" w14:paraId="43B2C042" w14:textId="77777777" w:rsidTr="00332649">
        <w:trPr>
          <w:cantSplit/>
          <w:trHeight w:val="338"/>
          <w:tblHeader/>
        </w:trPr>
        <w:tc>
          <w:tcPr>
            <w:tcW w:w="3240" w:type="dxa"/>
            <w:vAlign w:val="bottom"/>
          </w:tcPr>
          <w:p w14:paraId="5C2A6497" w14:textId="77777777" w:rsidR="00332649" w:rsidRDefault="00332649" w:rsidP="004370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bookmarkStart w:id="5" w:name="_Hlk74905001"/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สำหรับงวดหกเดือนสิ้นสุด</w:t>
            </w:r>
          </w:p>
          <w:p w14:paraId="53BA3085" w14:textId="39676E42" w:rsidR="00332649" w:rsidRPr="001D03C7" w:rsidRDefault="000E4486" w:rsidP="004370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  </w:t>
            </w:r>
            <w:r w:rsidR="00332649"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="00332649"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3</w:t>
            </w:r>
            <w:r w:rsidR="00332649"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0 </w:t>
            </w:r>
            <w:r w:rsidR="00332649"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="00332649"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90" w:type="dxa"/>
            <w:vAlign w:val="bottom"/>
          </w:tcPr>
          <w:p w14:paraId="5A085D23" w14:textId="77777777" w:rsidR="00332649" w:rsidRPr="001D03C7" w:rsidRDefault="00332649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0DE9E9E0" w14:textId="77777777" w:rsidR="00332649" w:rsidRPr="001D03C7" w:rsidRDefault="00332649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BDE7E7" w14:textId="77777777" w:rsidR="00332649" w:rsidRPr="001D03C7" w:rsidRDefault="00332649" w:rsidP="004370F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  <w:tc>
          <w:tcPr>
            <w:tcW w:w="180" w:type="dxa"/>
          </w:tcPr>
          <w:p w14:paraId="4D76653B" w14:textId="77777777" w:rsidR="00332649" w:rsidRPr="001D03C7" w:rsidRDefault="00332649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AF077C" w14:textId="615F3B86" w:rsidR="00332649" w:rsidRPr="001D03C7" w:rsidRDefault="00332649" w:rsidP="004370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84" w:type="dxa"/>
          </w:tcPr>
          <w:p w14:paraId="07783B00" w14:textId="30AE02D2" w:rsidR="00332649" w:rsidRPr="001D03C7" w:rsidRDefault="00332649" w:rsidP="004370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521659E1" w14:textId="249872C8" w:rsidR="00332649" w:rsidRPr="001D03C7" w:rsidRDefault="00332649" w:rsidP="004370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2" w:type="dxa"/>
            <w:vAlign w:val="bottom"/>
          </w:tcPr>
          <w:p w14:paraId="3E82F796" w14:textId="77777777" w:rsidR="00332649" w:rsidRPr="001D03C7" w:rsidRDefault="00332649" w:rsidP="004370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41611015" w14:textId="77777777" w:rsidR="00332649" w:rsidRPr="001D03C7" w:rsidRDefault="00332649" w:rsidP="004370F4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332649" w:rsidRPr="001D03C7" w14:paraId="3AB89053" w14:textId="77777777" w:rsidTr="00094C57">
        <w:trPr>
          <w:cantSplit/>
          <w:trHeight w:val="338"/>
          <w:tblHeader/>
        </w:trPr>
        <w:tc>
          <w:tcPr>
            <w:tcW w:w="3240" w:type="dxa"/>
            <w:vAlign w:val="bottom"/>
          </w:tcPr>
          <w:p w14:paraId="36197CDB" w14:textId="77777777" w:rsidR="00332649" w:rsidRPr="001D03C7" w:rsidRDefault="00332649" w:rsidP="004370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800" w:type="dxa"/>
            <w:gridSpan w:val="9"/>
            <w:vAlign w:val="bottom"/>
          </w:tcPr>
          <w:p w14:paraId="571AD05E" w14:textId="1003A1CE" w:rsidR="00332649" w:rsidRPr="001D03C7" w:rsidRDefault="00332649" w:rsidP="004370F4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32649" w:rsidRPr="001D03C7" w14:paraId="465C8C01" w14:textId="77777777" w:rsidTr="00332649">
        <w:trPr>
          <w:cantSplit/>
          <w:trHeight w:val="323"/>
        </w:trPr>
        <w:tc>
          <w:tcPr>
            <w:tcW w:w="3240" w:type="dxa"/>
          </w:tcPr>
          <w:p w14:paraId="6CBB1917" w14:textId="334646F2" w:rsidR="00332649" w:rsidRPr="001D03C7" w:rsidRDefault="00332649" w:rsidP="004370F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14:paraId="04332940" w14:textId="2D20D380" w:rsidR="00332649" w:rsidRPr="001D03C7" w:rsidRDefault="00CB6A8B" w:rsidP="00B07E0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664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664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="00EA38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9C22D1B" w14:textId="77777777" w:rsidR="00332649" w:rsidRPr="001D03C7" w:rsidRDefault="00332649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4928C4" w14:textId="43DD885F" w:rsidR="00332649" w:rsidRPr="001D03C7" w:rsidRDefault="00CB6A8B" w:rsidP="00FC32A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057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6ADDDBE" w14:textId="77777777" w:rsidR="00332649" w:rsidRPr="001D03C7" w:rsidRDefault="00332649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CACA91" w14:textId="5CB26472" w:rsidR="00332649" w:rsidRPr="001D03C7" w:rsidRDefault="003D46B9" w:rsidP="00C32FB2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782689C6" w14:textId="3BBEE7AE" w:rsidR="00332649" w:rsidRPr="001D03C7" w:rsidRDefault="00332649" w:rsidP="00C32FB2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6" w:type="dxa"/>
          </w:tcPr>
          <w:p w14:paraId="47208323" w14:textId="26AB2A93" w:rsidR="00332649" w:rsidRPr="001D03C7" w:rsidRDefault="00E04F87" w:rsidP="00C32FB2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</w:t>
            </w:r>
            <w:r w:rsidR="007057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182" w:type="dxa"/>
          </w:tcPr>
          <w:p w14:paraId="4553A9A2" w14:textId="0F539532" w:rsidR="00332649" w:rsidRPr="001D03C7" w:rsidRDefault="00332649" w:rsidP="004E16D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359F967A" w14:textId="17F964F1" w:rsidR="00332649" w:rsidRPr="001D03C7" w:rsidRDefault="00CB6A8B" w:rsidP="00DA312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057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bookmarkEnd w:id="5"/>
    </w:tbl>
    <w:p w14:paraId="7C4CB174" w14:textId="77777777" w:rsidR="00741CF8" w:rsidRPr="001D03C7" w:rsidRDefault="0074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 w:rsidRPr="001D03C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B8189F2" w14:textId="77777777" w:rsidR="00CE5F83" w:rsidRPr="001D03C7" w:rsidRDefault="00CE5F83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D03C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49C4B61E" w14:textId="5BF9B413" w:rsidR="00CE5F83" w:rsidRPr="001D03C7" w:rsidRDefault="00CE5F83" w:rsidP="00945EE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46"/>
        <w:gridCol w:w="1350"/>
        <w:gridCol w:w="243"/>
        <w:gridCol w:w="1360"/>
      </w:tblGrid>
      <w:tr w:rsidR="003F3FBA" w:rsidRPr="001D03C7" w14:paraId="4B4F3A9A" w14:textId="77777777" w:rsidTr="00C3321D">
        <w:trPr>
          <w:trHeight w:val="659"/>
          <w:tblHeader/>
        </w:trPr>
        <w:tc>
          <w:tcPr>
            <w:tcW w:w="3395" w:type="pct"/>
            <w:vAlign w:val="bottom"/>
          </w:tcPr>
          <w:p w14:paraId="1737D6EB" w14:textId="5B35245B" w:rsidR="003F3FBA" w:rsidRPr="001D03C7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E16DD"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8E2FBC"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8E2FBC"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4E16DD"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FD24E2"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734" w:type="pct"/>
            <w:vAlign w:val="bottom"/>
          </w:tcPr>
          <w:p w14:paraId="543CB4C2" w14:textId="77777777" w:rsidR="003F3FBA" w:rsidRPr="001D03C7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  <w:vAlign w:val="bottom"/>
          </w:tcPr>
          <w:p w14:paraId="37EF69F1" w14:textId="77777777" w:rsidR="003F3FBA" w:rsidRPr="001D03C7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76C018DD" w14:textId="77777777" w:rsidR="003F3FBA" w:rsidRPr="001D03C7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286E014" w14:textId="77777777" w:rsidR="003F3FBA" w:rsidRPr="001D03C7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3F3FBA" w:rsidRPr="001D03C7" w14:paraId="4A8DB52F" w14:textId="77777777" w:rsidTr="00C3321D">
        <w:trPr>
          <w:tblHeader/>
        </w:trPr>
        <w:tc>
          <w:tcPr>
            <w:tcW w:w="3395" w:type="pct"/>
          </w:tcPr>
          <w:p w14:paraId="39880FE5" w14:textId="77777777" w:rsidR="003F3FBA" w:rsidRPr="001D03C7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5" w:type="pct"/>
            <w:gridSpan w:val="3"/>
          </w:tcPr>
          <w:p w14:paraId="33D697E3" w14:textId="77777777" w:rsidR="003F3FBA" w:rsidRPr="001D03C7" w:rsidRDefault="003F3FBA" w:rsidP="00C332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D03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32649" w:rsidRPr="001D03C7" w14:paraId="7D955860" w14:textId="77777777" w:rsidTr="00C3321D">
        <w:trPr>
          <w:tblHeader/>
        </w:trPr>
        <w:tc>
          <w:tcPr>
            <w:tcW w:w="3395" w:type="pct"/>
          </w:tcPr>
          <w:p w14:paraId="049C0027" w14:textId="03D8F9EF" w:rsidR="00332649" w:rsidRPr="001D03C7" w:rsidRDefault="00332649" w:rsidP="00332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605" w:type="pct"/>
            <w:gridSpan w:val="3"/>
          </w:tcPr>
          <w:p w14:paraId="6FBE9635" w14:textId="77777777" w:rsidR="00332649" w:rsidRPr="001D03C7" w:rsidRDefault="00332649" w:rsidP="003326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332649" w:rsidRPr="001D03C7" w14:paraId="4FA1DE01" w14:textId="77777777" w:rsidTr="00C13D73">
        <w:tc>
          <w:tcPr>
            <w:tcW w:w="3395" w:type="pct"/>
          </w:tcPr>
          <w:p w14:paraId="18F3C180" w14:textId="296D0892" w:rsidR="00332649" w:rsidRPr="001D03C7" w:rsidRDefault="00332649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734" w:type="pct"/>
          </w:tcPr>
          <w:p w14:paraId="5A5307AB" w14:textId="6E5788AC" w:rsidR="00332649" w:rsidRPr="00E46C16" w:rsidRDefault="007C1DF3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  <w:r w:rsidRPr="00E46C1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92</w:t>
            </w:r>
            <w:r w:rsidRPr="00E46C16">
              <w:rPr>
                <w:rFonts w:asciiTheme="majorBidi" w:hAnsiTheme="majorBidi" w:cstheme="majorBidi"/>
                <w:sz w:val="28"/>
                <w:szCs w:val="28"/>
              </w:rPr>
              <w:t>,508</w:t>
            </w:r>
          </w:p>
        </w:tc>
        <w:tc>
          <w:tcPr>
            <w:tcW w:w="132" w:type="pct"/>
          </w:tcPr>
          <w:p w14:paraId="3E59FF7E" w14:textId="77777777" w:rsidR="00332649" w:rsidRPr="001D03C7" w:rsidRDefault="00332649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1DAB4C7B" w14:textId="555EEF76" w:rsidR="00332649" w:rsidRPr="00E46C16" w:rsidRDefault="007C1DF3" w:rsidP="004F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46C1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8,7</w:t>
            </w:r>
            <w:r w:rsidR="000A6FBD" w:rsidRPr="00E46C1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92</w:t>
            </w:r>
          </w:p>
        </w:tc>
      </w:tr>
      <w:tr w:rsidR="00332649" w:rsidRPr="001D03C7" w14:paraId="1A800E92" w14:textId="77777777" w:rsidTr="00C13D73">
        <w:tc>
          <w:tcPr>
            <w:tcW w:w="3395" w:type="pct"/>
          </w:tcPr>
          <w:p w14:paraId="2A7C2CE0" w14:textId="1B1F4C98" w:rsidR="00332649" w:rsidRPr="001D03C7" w:rsidRDefault="00332649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734" w:type="pct"/>
          </w:tcPr>
          <w:p w14:paraId="78D25228" w14:textId="11D146E2" w:rsidR="00332649" w:rsidRPr="00E46C16" w:rsidRDefault="007C1DF3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  <w:r w:rsidRPr="00E46C16">
              <w:rPr>
                <w:rFonts w:asciiTheme="majorBidi" w:hAnsiTheme="majorBidi" w:cstheme="majorBidi"/>
                <w:sz w:val="28"/>
                <w:szCs w:val="28"/>
              </w:rPr>
              <w:t>127,623</w:t>
            </w:r>
          </w:p>
        </w:tc>
        <w:tc>
          <w:tcPr>
            <w:tcW w:w="132" w:type="pct"/>
          </w:tcPr>
          <w:p w14:paraId="37A6BEFE" w14:textId="77777777" w:rsidR="00332649" w:rsidRPr="001D03C7" w:rsidRDefault="00332649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12F9F6DC" w14:textId="4E35122E" w:rsidR="00332649" w:rsidRPr="00E46C16" w:rsidRDefault="000A6FBD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46C1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6,506</w:t>
            </w:r>
          </w:p>
        </w:tc>
      </w:tr>
      <w:tr w:rsidR="00332649" w:rsidRPr="001D03C7" w14:paraId="39AF98FB" w14:textId="77777777" w:rsidTr="00C13D73">
        <w:tc>
          <w:tcPr>
            <w:tcW w:w="3395" w:type="pct"/>
          </w:tcPr>
          <w:p w14:paraId="3DBBB6CE" w14:textId="595EF399" w:rsidR="00332649" w:rsidRPr="001D03C7" w:rsidRDefault="00332649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734" w:type="pct"/>
          </w:tcPr>
          <w:p w14:paraId="6560C66A" w14:textId="3DC2E283" w:rsidR="00332649" w:rsidRPr="00E46C16" w:rsidRDefault="007C1DF3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  <w:r w:rsidRPr="00E46C16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  <w:tc>
          <w:tcPr>
            <w:tcW w:w="132" w:type="pct"/>
          </w:tcPr>
          <w:p w14:paraId="4CA8B895" w14:textId="77777777" w:rsidR="00332649" w:rsidRPr="001D03C7" w:rsidRDefault="00332649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7FBE116E" w14:textId="50552C5D" w:rsidR="00332649" w:rsidRPr="00E46C16" w:rsidRDefault="000A6FBD" w:rsidP="000A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1" w:right="-11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6C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2649" w:rsidRPr="001D03C7" w14:paraId="70713494" w14:textId="77777777" w:rsidTr="00C13D73">
        <w:tc>
          <w:tcPr>
            <w:tcW w:w="3395" w:type="pct"/>
          </w:tcPr>
          <w:p w14:paraId="6C913F8C" w14:textId="59776CF2" w:rsidR="00332649" w:rsidRPr="001D03C7" w:rsidRDefault="00332649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734" w:type="pct"/>
          </w:tcPr>
          <w:p w14:paraId="1B3FC3B1" w14:textId="0DD896CA" w:rsidR="00332649" w:rsidRPr="00E46C16" w:rsidRDefault="008A1F68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6,272</w:t>
            </w:r>
          </w:p>
        </w:tc>
        <w:tc>
          <w:tcPr>
            <w:tcW w:w="132" w:type="pct"/>
          </w:tcPr>
          <w:p w14:paraId="78430B14" w14:textId="77777777" w:rsidR="00332649" w:rsidRPr="001D03C7" w:rsidRDefault="00332649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3F0CFDCB" w14:textId="301B77A9" w:rsidR="00332649" w:rsidRPr="00E46C16" w:rsidRDefault="008A1F68" w:rsidP="008A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4,458</w:t>
            </w:r>
          </w:p>
        </w:tc>
      </w:tr>
      <w:tr w:rsidR="008A1F68" w:rsidRPr="006A2E45" w14:paraId="456AAA83" w14:textId="77777777" w:rsidTr="00346A50">
        <w:tc>
          <w:tcPr>
            <w:tcW w:w="3395" w:type="pct"/>
          </w:tcPr>
          <w:p w14:paraId="1593AE3D" w14:textId="5BB95F98" w:rsidR="008A1F68" w:rsidRPr="00E46C16" w:rsidRDefault="008A1F68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8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01487" w14:textId="0F736820" w:rsidR="008A1F68" w:rsidRPr="004007DB" w:rsidRDefault="008A1F68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  <w:r w:rsidRPr="00E46C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227,</w:t>
            </w:r>
            <w:r w:rsidR="004007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219</w:t>
            </w:r>
          </w:p>
        </w:tc>
        <w:tc>
          <w:tcPr>
            <w:tcW w:w="132" w:type="pct"/>
          </w:tcPr>
          <w:p w14:paraId="7B706BFC" w14:textId="77777777" w:rsidR="008A1F68" w:rsidRPr="00E46C16" w:rsidRDefault="008A1F68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BA6CC" w14:textId="77E0F426" w:rsidR="008A1F68" w:rsidRPr="00E46C16" w:rsidRDefault="008A1F68" w:rsidP="006A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6245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19,75</w:t>
            </w:r>
            <w:r w:rsidR="004007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8A1F68" w:rsidRPr="001D03C7" w14:paraId="515C1595" w14:textId="77777777" w:rsidTr="00346A50">
        <w:tc>
          <w:tcPr>
            <w:tcW w:w="3395" w:type="pct"/>
          </w:tcPr>
          <w:p w14:paraId="5122CEF7" w14:textId="63B767AA" w:rsidR="008A1F68" w:rsidRPr="001D03C7" w:rsidRDefault="008A1F68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double" w:sz="4" w:space="0" w:color="auto"/>
              <w:left w:val="nil"/>
              <w:right w:val="nil"/>
            </w:tcBorders>
          </w:tcPr>
          <w:p w14:paraId="3F6ABC7C" w14:textId="0E10D60E" w:rsidR="008A1F68" w:rsidRPr="001D03C7" w:rsidRDefault="008A1F68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" w:type="pct"/>
          </w:tcPr>
          <w:p w14:paraId="7CCDCA51" w14:textId="77777777" w:rsidR="008A1F68" w:rsidRPr="001D03C7" w:rsidRDefault="008A1F68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double" w:sz="4" w:space="0" w:color="auto"/>
              <w:left w:val="nil"/>
              <w:right w:val="nil"/>
            </w:tcBorders>
          </w:tcPr>
          <w:p w14:paraId="7DD78D7E" w14:textId="36F07CC7" w:rsidR="008A1F68" w:rsidRPr="001D03C7" w:rsidRDefault="008A1F68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8A1F68" w:rsidRPr="001D03C7" w14:paraId="4D3A8C8E" w14:textId="77777777" w:rsidTr="00346A50">
        <w:tc>
          <w:tcPr>
            <w:tcW w:w="3395" w:type="pct"/>
          </w:tcPr>
          <w:p w14:paraId="54B4C3E1" w14:textId="42EF9FC8" w:rsidR="008A1F68" w:rsidRPr="001D03C7" w:rsidRDefault="008A1F68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48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734" w:type="pct"/>
          </w:tcPr>
          <w:p w14:paraId="35CB64E8" w14:textId="77777777" w:rsidR="008A1F68" w:rsidRPr="001D03C7" w:rsidRDefault="008A1F68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" w:type="pct"/>
          </w:tcPr>
          <w:p w14:paraId="56EAEDC6" w14:textId="77777777" w:rsidR="008A1F68" w:rsidRPr="001D03C7" w:rsidRDefault="008A1F68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</w:tcPr>
          <w:p w14:paraId="0DB0A870" w14:textId="7A3AAFC7" w:rsidR="008A1F68" w:rsidRPr="001D03C7" w:rsidRDefault="008A1F68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8A1F68" w:rsidRPr="001D03C7" w14:paraId="00E06D6A" w14:textId="77777777" w:rsidTr="00C13D73">
        <w:tc>
          <w:tcPr>
            <w:tcW w:w="3395" w:type="pct"/>
          </w:tcPr>
          <w:p w14:paraId="5A2F0272" w14:textId="6AF6CB1A" w:rsidR="008A1F68" w:rsidRPr="001D03C7" w:rsidRDefault="008A1F68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4" w:type="pct"/>
          </w:tcPr>
          <w:p w14:paraId="587DA79A" w14:textId="77765068" w:rsidR="008A1F68" w:rsidRPr="001D03C7" w:rsidRDefault="006001E2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1,143,990</w:t>
            </w:r>
          </w:p>
        </w:tc>
        <w:tc>
          <w:tcPr>
            <w:tcW w:w="132" w:type="pct"/>
          </w:tcPr>
          <w:p w14:paraId="6793B721" w14:textId="77777777" w:rsidR="008A1F68" w:rsidRPr="001D03C7" w:rsidRDefault="008A1F68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28E55451" w14:textId="65F4B9E5" w:rsidR="008A1F68" w:rsidRPr="001D03C7" w:rsidRDefault="006001E2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1,049,344</w:t>
            </w:r>
          </w:p>
        </w:tc>
      </w:tr>
      <w:tr w:rsidR="008A1F68" w:rsidRPr="001D03C7" w14:paraId="22939806" w14:textId="77777777" w:rsidTr="00346A50">
        <w:tc>
          <w:tcPr>
            <w:tcW w:w="3395" w:type="pct"/>
          </w:tcPr>
          <w:p w14:paraId="3CD221A6" w14:textId="69701B41" w:rsidR="008A1F68" w:rsidRPr="001D03C7" w:rsidRDefault="008A1F68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สัญญาอื่น ๆ 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1A23D" w14:textId="04AD5CE3" w:rsidR="008A1F68" w:rsidRPr="003F394A" w:rsidRDefault="008A1F68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F394A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250</w:t>
            </w:r>
          </w:p>
        </w:tc>
        <w:tc>
          <w:tcPr>
            <w:tcW w:w="132" w:type="pct"/>
          </w:tcPr>
          <w:p w14:paraId="1099E7AA" w14:textId="77777777" w:rsidR="008A1F68" w:rsidRPr="001D03C7" w:rsidRDefault="008A1F68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90EA4" w14:textId="35D2D7F1" w:rsidR="008A1F68" w:rsidRPr="00E46C16" w:rsidRDefault="008A1F68" w:rsidP="006E2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1" w:right="-11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6C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1F68" w:rsidRPr="001D03C7" w14:paraId="0547A106" w14:textId="77777777" w:rsidTr="00346A50">
        <w:tc>
          <w:tcPr>
            <w:tcW w:w="3395" w:type="pct"/>
          </w:tcPr>
          <w:p w14:paraId="133BEE22" w14:textId="13234B88" w:rsidR="008A1F68" w:rsidRPr="001D03C7" w:rsidRDefault="008A1F68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8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2B3A8E" w14:textId="423B6AC9" w:rsidR="008A1F68" w:rsidRPr="003F394A" w:rsidRDefault="006001E2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1,144,240</w:t>
            </w:r>
          </w:p>
        </w:tc>
        <w:tc>
          <w:tcPr>
            <w:tcW w:w="132" w:type="pct"/>
            <w:vAlign w:val="bottom"/>
          </w:tcPr>
          <w:p w14:paraId="7E72603B" w14:textId="77777777" w:rsidR="008A1F68" w:rsidRPr="001D03C7" w:rsidRDefault="008A1F68" w:rsidP="0033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E2A103" w14:textId="7B3AB660" w:rsidR="008A1F68" w:rsidRPr="00E46C16" w:rsidRDefault="006001E2" w:rsidP="0060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1,049,344</w:t>
            </w:r>
          </w:p>
        </w:tc>
      </w:tr>
    </w:tbl>
    <w:p w14:paraId="124B4C28" w14:textId="77777777" w:rsidR="002D147B" w:rsidRPr="001D03C7" w:rsidRDefault="002D147B" w:rsidP="002D147B">
      <w:pPr>
        <w:rPr>
          <w:rFonts w:asciiTheme="majorBidi" w:hAnsiTheme="majorBidi" w:cstheme="majorBidi"/>
          <w:sz w:val="28"/>
          <w:szCs w:val="28"/>
        </w:rPr>
      </w:pPr>
    </w:p>
    <w:p w14:paraId="6DB55FEA" w14:textId="0F8DECF7" w:rsidR="002D147B" w:rsidRPr="001D03C7" w:rsidRDefault="002D147B" w:rsidP="002D1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03C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1D03C7">
        <w:rPr>
          <w:rFonts w:asciiTheme="majorBidi" w:hAnsiTheme="majorBidi" w:cstheme="majorBidi"/>
          <w:sz w:val="28"/>
          <w:szCs w:val="28"/>
        </w:rPr>
        <w:t xml:space="preserve">30 </w:t>
      </w:r>
      <w:r w:rsidRPr="001D03C7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1D03C7">
        <w:rPr>
          <w:rFonts w:asciiTheme="majorBidi" w:hAnsiTheme="majorBidi" w:cstheme="majorBidi"/>
          <w:sz w:val="28"/>
          <w:szCs w:val="28"/>
        </w:rPr>
        <w:t>256</w:t>
      </w:r>
      <w:r w:rsidR="00FD24E2" w:rsidRPr="001D03C7">
        <w:rPr>
          <w:rFonts w:asciiTheme="majorBidi" w:hAnsiTheme="majorBidi" w:cstheme="majorBidi"/>
          <w:sz w:val="28"/>
          <w:szCs w:val="28"/>
        </w:rPr>
        <w:t>7</w:t>
      </w:r>
      <w:r w:rsidRPr="001D03C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Pr="001D03C7">
        <w:rPr>
          <w:rFonts w:asciiTheme="majorBidi" w:hAnsiTheme="majorBidi" w:cstheme="majorBidi"/>
          <w:sz w:val="28"/>
          <w:szCs w:val="28"/>
          <w:cs/>
        </w:rPr>
        <w:t>หนังสือค้ำประกันที่ออกโดยธนาคารของกลุ่มบริษัทและบริษัทค้ำประกันโดยการวางเงินฝากธนาคารออมทรัพย์ ที่ดินพร้อมสิ่งปลูกสร้างและอสังหาริมทรัพย์เพื่อการลงทุนเป็นหลักประกัน</w:t>
      </w:r>
    </w:p>
    <w:p w14:paraId="622D757D" w14:textId="77777777" w:rsidR="002D147B" w:rsidRPr="001D03C7" w:rsidRDefault="002D147B" w:rsidP="002D1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13B441D" w14:textId="380C065E" w:rsidR="00332649" w:rsidRDefault="002D147B" w:rsidP="0033264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D03C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1D03C7">
        <w:rPr>
          <w:rFonts w:asciiTheme="majorBidi" w:hAnsiTheme="majorBidi" w:cstheme="majorBidi"/>
          <w:sz w:val="28"/>
          <w:szCs w:val="28"/>
        </w:rPr>
        <w:t xml:space="preserve">30 </w:t>
      </w:r>
      <w:r w:rsidRPr="001D03C7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1D03C7">
        <w:rPr>
          <w:rFonts w:asciiTheme="majorBidi" w:hAnsiTheme="majorBidi" w:cstheme="majorBidi"/>
          <w:sz w:val="28"/>
          <w:szCs w:val="28"/>
        </w:rPr>
        <w:t>256</w:t>
      </w:r>
      <w:r w:rsidR="00FD24E2" w:rsidRPr="001D03C7">
        <w:rPr>
          <w:rFonts w:asciiTheme="majorBidi" w:hAnsiTheme="majorBidi" w:cstheme="majorBidi"/>
          <w:sz w:val="28"/>
          <w:szCs w:val="28"/>
        </w:rPr>
        <w:t>7</w:t>
      </w:r>
      <w:r w:rsidRPr="001D03C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Pr="001D03C7">
        <w:rPr>
          <w:rFonts w:asciiTheme="majorBidi" w:hAnsiTheme="majorBidi" w:cstheme="majorBidi"/>
          <w:sz w:val="28"/>
          <w:szCs w:val="28"/>
          <w:cs/>
        </w:rPr>
        <w:t xml:space="preserve">เงินฝากธนาคารของกลุ่มบริษัทและบริษัทจำนวนเงิน </w:t>
      </w:r>
      <w:r w:rsidR="00182E38" w:rsidRPr="004F3FDF">
        <w:rPr>
          <w:rFonts w:asciiTheme="majorBidi" w:hAnsiTheme="majorBidi" w:cstheme="majorBidi"/>
          <w:sz w:val="28"/>
          <w:szCs w:val="28"/>
        </w:rPr>
        <w:t>178.</w:t>
      </w:r>
      <w:r w:rsidR="00B10794" w:rsidRPr="004F3FDF">
        <w:rPr>
          <w:rFonts w:asciiTheme="majorBidi" w:hAnsiTheme="majorBidi" w:cstheme="majorBidi"/>
          <w:sz w:val="28"/>
          <w:szCs w:val="28"/>
        </w:rPr>
        <w:t>50</w:t>
      </w:r>
      <w:r w:rsidRPr="001D03C7">
        <w:rPr>
          <w:rFonts w:asciiTheme="majorBidi" w:hAnsiTheme="majorBidi" w:cstheme="majorBidi"/>
          <w:sz w:val="28"/>
          <w:szCs w:val="28"/>
          <w:cs/>
        </w:rPr>
        <w:t xml:space="preserve"> ล้านบาท และ </w:t>
      </w:r>
      <w:r w:rsidR="00D40B33" w:rsidRPr="004F3FDF">
        <w:rPr>
          <w:rFonts w:asciiTheme="majorBidi" w:hAnsiTheme="majorBidi" w:cstheme="majorBidi"/>
          <w:sz w:val="28"/>
          <w:szCs w:val="28"/>
        </w:rPr>
        <w:t>155</w:t>
      </w:r>
      <w:r w:rsidR="00595C3B" w:rsidRPr="004F3FDF">
        <w:rPr>
          <w:rFonts w:asciiTheme="majorBidi" w:hAnsiTheme="majorBidi" w:cstheme="majorBidi"/>
          <w:sz w:val="28"/>
          <w:szCs w:val="28"/>
        </w:rPr>
        <w:t>.24</w:t>
      </w:r>
      <w:r w:rsidR="00595C3B">
        <w:rPr>
          <w:rFonts w:asciiTheme="majorBidi" w:hAnsiTheme="majorBidi" w:cstheme="majorBidi"/>
          <w:sz w:val="28"/>
          <w:szCs w:val="28"/>
        </w:rPr>
        <w:t xml:space="preserve"> </w:t>
      </w:r>
      <w:r w:rsidRPr="001D03C7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Pr="001D03C7">
        <w:rPr>
          <w:rFonts w:asciiTheme="majorBidi" w:hAnsiTheme="majorBidi" w:cstheme="majorBidi"/>
          <w:sz w:val="28"/>
          <w:szCs w:val="28"/>
        </w:rPr>
        <w:t xml:space="preserve"> </w:t>
      </w:r>
      <w:r w:rsidRPr="001D03C7">
        <w:rPr>
          <w:rFonts w:asciiTheme="majorBidi" w:hAnsiTheme="majorBidi" w:cstheme="majorBidi"/>
          <w:sz w:val="28"/>
          <w:szCs w:val="28"/>
          <w:cs/>
        </w:rPr>
        <w:t>ใช้เป็นหลักประกัน</w:t>
      </w:r>
      <w:r w:rsidR="00F90898">
        <w:rPr>
          <w:rFonts w:asciiTheme="majorBidi" w:hAnsiTheme="majorBidi" w:cstheme="majorBidi" w:hint="cs"/>
          <w:sz w:val="28"/>
          <w:szCs w:val="28"/>
          <w:cs/>
        </w:rPr>
        <w:t>เงินกู้ยืมระยะสั้น</w:t>
      </w:r>
      <w:r w:rsidR="00DA371E">
        <w:rPr>
          <w:rFonts w:asciiTheme="majorBidi" w:hAnsiTheme="majorBidi" w:cstheme="majorBidi"/>
          <w:sz w:val="28"/>
          <w:szCs w:val="28"/>
        </w:rPr>
        <w:t xml:space="preserve"> </w:t>
      </w:r>
      <w:r w:rsidRPr="001D03C7">
        <w:rPr>
          <w:rFonts w:asciiTheme="majorBidi" w:hAnsiTheme="majorBidi" w:cstheme="majorBidi"/>
          <w:sz w:val="28"/>
          <w:szCs w:val="28"/>
          <w:cs/>
        </w:rPr>
        <w:t>หนังสือค้ำประกันจากธนาคารและอื่น</w:t>
      </w:r>
      <w:r w:rsidR="00CF53D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03C7">
        <w:rPr>
          <w:rFonts w:asciiTheme="majorBidi" w:hAnsiTheme="majorBidi" w:cstheme="majorBidi"/>
          <w:sz w:val="28"/>
          <w:szCs w:val="28"/>
          <w:cs/>
        </w:rPr>
        <w:t xml:space="preserve">ๆ </w:t>
      </w:r>
      <w:r w:rsidR="00332649" w:rsidRPr="00332649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332649" w:rsidRPr="00332649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332649" w:rsidRPr="0033264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332649" w:rsidRPr="00332649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="00332649" w:rsidRPr="00332649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332649" w:rsidRPr="00332649">
        <w:rPr>
          <w:rFonts w:asciiTheme="majorBidi" w:hAnsiTheme="majorBidi" w:cstheme="majorBidi"/>
          <w:i/>
          <w:iCs/>
          <w:sz w:val="28"/>
          <w:szCs w:val="28"/>
        </w:rPr>
        <w:t>23.71</w:t>
      </w:r>
      <w:r w:rsidR="00332649" w:rsidRPr="0033264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 และ </w:t>
      </w:r>
      <w:r w:rsidR="00332649" w:rsidRPr="00332649">
        <w:rPr>
          <w:rFonts w:asciiTheme="majorBidi" w:hAnsiTheme="majorBidi" w:cstheme="majorBidi"/>
          <w:i/>
          <w:iCs/>
          <w:sz w:val="28"/>
          <w:szCs w:val="28"/>
        </w:rPr>
        <w:t>4.56</w:t>
      </w:r>
      <w:r w:rsidR="00332649" w:rsidRPr="0033264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 ตามลำดับ)</w:t>
      </w:r>
    </w:p>
    <w:p w14:paraId="79B332EB" w14:textId="77777777" w:rsidR="00332649" w:rsidRPr="00332649" w:rsidRDefault="00332649" w:rsidP="0033264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88BAEF3" w14:textId="77777777" w:rsidR="00332649" w:rsidRDefault="00332649" w:rsidP="0033264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A261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7800A981" w14:textId="77777777" w:rsidR="00037B41" w:rsidRDefault="00037B41" w:rsidP="00037B41">
      <w:pPr>
        <w:rPr>
          <w:rFonts w:cstheme="minorBidi"/>
          <w:lang w:val="th-TH"/>
        </w:rPr>
      </w:pPr>
    </w:p>
    <w:p w14:paraId="070806E8" w14:textId="77777777" w:rsidR="00DF4F76" w:rsidRPr="00BC1325" w:rsidRDefault="00DF4F76" w:rsidP="00DF4F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  <w:r w:rsidRPr="00BC1325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การเพิ่มทุนของบริษัทย่อย</w:t>
      </w:r>
    </w:p>
    <w:p w14:paraId="59FDB232" w14:textId="77777777" w:rsidR="00DF4F76" w:rsidRDefault="00DF4F76" w:rsidP="00DF4F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4A9FFAD" w14:textId="611731B9" w:rsidR="00DF4F76" w:rsidRDefault="00DF4F76" w:rsidP="00DF4F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เมื่อ</w:t>
      </w:r>
      <w:r w:rsidRPr="00B72662">
        <w:rPr>
          <w:rFonts w:asciiTheme="majorBidi" w:hAnsiTheme="majorBidi" w:cstheme="majorBidi" w:hint="cs"/>
          <w:spacing w:val="-2"/>
          <w:sz w:val="28"/>
          <w:szCs w:val="28"/>
          <w:cs/>
        </w:rPr>
        <w:t>วันที่</w:t>
      </w:r>
      <w:r w:rsidRPr="00B7266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B7266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กรกฎาคม</w:t>
      </w:r>
      <w:r w:rsidRPr="00B7266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B72662">
        <w:rPr>
          <w:rFonts w:asciiTheme="majorBidi" w:hAnsiTheme="majorBidi" w:cstheme="majorBidi"/>
          <w:spacing w:val="-2"/>
          <w:sz w:val="28"/>
          <w:szCs w:val="28"/>
        </w:rPr>
        <w:t>25</w:t>
      </w:r>
      <w:r>
        <w:rPr>
          <w:rFonts w:asciiTheme="majorBidi" w:hAnsiTheme="majorBidi" w:cstheme="majorBidi"/>
          <w:spacing w:val="-2"/>
          <w:sz w:val="28"/>
          <w:szCs w:val="28"/>
        </w:rPr>
        <w:t>67</w:t>
      </w:r>
      <w:r w:rsidRPr="00B7266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72662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ย่อยแห่งหนึ่ง </w:t>
      </w:r>
      <w:r>
        <w:rPr>
          <w:rFonts w:asciiTheme="majorBidi" w:hAnsiTheme="majorBidi" w:cstheme="majorBidi"/>
          <w:spacing w:val="-2"/>
          <w:sz w:val="28"/>
          <w:szCs w:val="28"/>
        </w:rPr>
        <w:t>(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>“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เบญจพรแลนด์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จำกัด</w:t>
      </w:r>
      <w:r w:rsidRPr="00B647A4">
        <w:rPr>
          <w:rFonts w:asciiTheme="majorBidi" w:hAnsiTheme="majorBidi" w:cstheme="majorBidi" w:hint="eastAsia"/>
          <w:spacing w:val="-2"/>
          <w:sz w:val="28"/>
          <w:szCs w:val="28"/>
          <w:cs/>
        </w:rPr>
        <w:t>”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)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ได้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เพิ่มทุนจดทะเบียนจาก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 751</w:t>
      </w:r>
      <w:r w:rsidRPr="00B647A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  <w:r w:rsidR="00050C2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เป็น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</w:rPr>
        <w:t>850</w:t>
      </w:r>
      <w:r w:rsidRPr="00B647A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โดยการออกหุ้นสามัญใหม่จำนวน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 1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ล้าน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หุ้น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มูลค่าหุ้นละ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</w:rPr>
        <w:t>100</w:t>
      </w:r>
      <w:r w:rsidRPr="00B647A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บาท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รวมเป็นจำนวน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100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</w:p>
    <w:p w14:paraId="38C2960C" w14:textId="77777777" w:rsidR="00DF4F76" w:rsidRDefault="00DF4F76" w:rsidP="00DF4F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  <w:r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br w:type="page"/>
      </w:r>
    </w:p>
    <w:p w14:paraId="1C030A20" w14:textId="77777777" w:rsidR="00DF4F76" w:rsidRPr="00BC1325" w:rsidRDefault="00DF4F76" w:rsidP="00DF4F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  <w:r w:rsidRPr="00BC1325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lastRenderedPageBreak/>
        <w:t>การ</w:t>
      </w:r>
      <w:r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ลด</w:t>
      </w:r>
      <w:r w:rsidRPr="00BC1325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ทุนของบริษัทย่อย</w:t>
      </w:r>
    </w:p>
    <w:p w14:paraId="3BA83735" w14:textId="77777777" w:rsidR="00DF4F76" w:rsidRDefault="00DF4F76" w:rsidP="00DF4F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3F5AADF7" w14:textId="3A79854C" w:rsidR="00DF4F76" w:rsidRDefault="00DF4F76" w:rsidP="00DF4F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เมื่อ</w:t>
      </w:r>
      <w:r w:rsidRPr="00B72662">
        <w:rPr>
          <w:rFonts w:asciiTheme="majorBidi" w:hAnsiTheme="majorBidi" w:cstheme="majorBidi" w:hint="cs"/>
          <w:spacing w:val="-2"/>
          <w:sz w:val="28"/>
          <w:szCs w:val="28"/>
          <w:cs/>
        </w:rPr>
        <w:t>วันที่</w:t>
      </w:r>
      <w:r w:rsidRPr="00B7266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72662">
        <w:rPr>
          <w:rFonts w:asciiTheme="majorBidi" w:hAnsiTheme="majorBidi" w:cstheme="majorBidi"/>
          <w:spacing w:val="-2"/>
          <w:sz w:val="28"/>
          <w:szCs w:val="28"/>
        </w:rPr>
        <w:t>2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4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กรกฎาคม </w:t>
      </w:r>
      <w:r w:rsidRPr="00B72662">
        <w:rPr>
          <w:rFonts w:asciiTheme="majorBidi" w:hAnsiTheme="majorBidi" w:cstheme="majorBidi"/>
          <w:spacing w:val="-2"/>
          <w:sz w:val="28"/>
          <w:szCs w:val="28"/>
        </w:rPr>
        <w:t>256</w:t>
      </w:r>
      <w:r>
        <w:rPr>
          <w:rFonts w:asciiTheme="majorBidi" w:hAnsiTheme="majorBidi" w:cstheme="majorBidi"/>
          <w:spacing w:val="-2"/>
          <w:sz w:val="28"/>
          <w:szCs w:val="28"/>
        </w:rPr>
        <w:t>7</w:t>
      </w:r>
      <w:r w:rsidRPr="00B7266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72662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ย่อยแห่งหนึ่ง </w:t>
      </w:r>
      <w:r>
        <w:rPr>
          <w:rFonts w:asciiTheme="majorBidi" w:hAnsiTheme="majorBidi" w:cstheme="majorBidi"/>
          <w:spacing w:val="-2"/>
          <w:sz w:val="28"/>
          <w:szCs w:val="28"/>
        </w:rPr>
        <w:t>(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>“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เจดับเบิ้ลยูดี เฮลท์ คอนเนคซ์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จำกัด</w:t>
      </w:r>
      <w:r w:rsidRPr="00B647A4">
        <w:rPr>
          <w:rFonts w:asciiTheme="majorBidi" w:hAnsiTheme="majorBidi" w:cstheme="majorBidi" w:hint="eastAsia"/>
          <w:spacing w:val="-2"/>
          <w:sz w:val="28"/>
          <w:szCs w:val="28"/>
          <w:cs/>
        </w:rPr>
        <w:t>”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)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ได้ลด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ทุนจดทะเบียนจาก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 60</w:t>
      </w:r>
      <w:r w:rsidRPr="00B647A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  <w:r w:rsidR="00050C2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เป็น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</w:rPr>
        <w:t>33</w:t>
      </w:r>
      <w:r w:rsidRPr="00B647A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โดยการ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ลด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หุ้นสามัญจำนวน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050C21">
        <w:rPr>
          <w:rFonts w:asciiTheme="majorBidi" w:hAnsiTheme="majorBidi" w:cstheme="majorBidi"/>
          <w:spacing w:val="-2"/>
          <w:sz w:val="28"/>
          <w:szCs w:val="28"/>
        </w:rPr>
        <w:t>0.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27 </w:t>
      </w:r>
      <w:r w:rsidR="00050C21">
        <w:rPr>
          <w:rFonts w:asciiTheme="majorBidi" w:hAnsiTheme="majorBidi" w:cstheme="majorBidi" w:hint="cs"/>
          <w:spacing w:val="-2"/>
          <w:sz w:val="28"/>
          <w:szCs w:val="28"/>
          <w:cs/>
        </w:rPr>
        <w:t>ล้าน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หุ้น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มูลค่าหุ้นละ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</w:rPr>
        <w:t>100</w:t>
      </w:r>
      <w:r w:rsidRPr="00B647A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บาท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รวมเป็นจำนวน</w:t>
      </w:r>
      <w:r w:rsidRPr="00B647A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27 </w:t>
      </w:r>
      <w:r w:rsidRPr="00B647A4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</w:p>
    <w:p w14:paraId="14D0C209" w14:textId="77777777" w:rsidR="00DF4F76" w:rsidRDefault="00DF4F76" w:rsidP="00DF4F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27B09CED" w14:textId="77777777" w:rsidR="00DF4F76" w:rsidRPr="00086597" w:rsidRDefault="00DF4F76" w:rsidP="00DF4F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</w:pPr>
      <w:r w:rsidRPr="00086597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เงินปันผล</w:t>
      </w:r>
    </w:p>
    <w:p w14:paraId="3D80F8C7" w14:textId="77777777" w:rsidR="00DF4F76" w:rsidRDefault="00DF4F76" w:rsidP="00DF4F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17D4CB7A" w14:textId="2FDB3D1F" w:rsidR="00DF4F76" w:rsidRDefault="00DF4F76" w:rsidP="00DF4F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ในเดือนสิงหาคม </w:t>
      </w:r>
      <w:r>
        <w:rPr>
          <w:rFonts w:asciiTheme="majorBidi" w:hAnsiTheme="majorBidi" w:cstheme="majorBidi"/>
          <w:sz w:val="28"/>
          <w:szCs w:val="28"/>
        </w:rPr>
        <w:t xml:space="preserve">2567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กลุ่มบริษัทได้รับเงินปันผลจากเงินลงทุนในบริษัท </w:t>
      </w:r>
      <w:r>
        <w:rPr>
          <w:rFonts w:asciiTheme="majorBidi" w:hAnsiTheme="majorBidi" w:cstheme="majorBidi"/>
          <w:sz w:val="28"/>
          <w:szCs w:val="28"/>
        </w:rPr>
        <w:t xml:space="preserve">TMS </w:t>
      </w:r>
      <w:r>
        <w:rPr>
          <w:rFonts w:asciiTheme="majorBidi" w:hAnsiTheme="majorBidi" w:cstheme="majorBidi" w:hint="cs"/>
          <w:sz w:val="28"/>
          <w:szCs w:val="28"/>
          <w:cs/>
        </w:rPr>
        <w:t>เป็นจำนวนเงิน</w:t>
      </w:r>
      <w:r>
        <w:rPr>
          <w:rFonts w:asciiTheme="majorBidi" w:hAnsiTheme="majorBidi" w:cstheme="majorBidi"/>
          <w:sz w:val="28"/>
          <w:szCs w:val="28"/>
        </w:rPr>
        <w:t xml:space="preserve"> 18.64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พันล้านดองเวียดนาม เทียบเท่าเงินบาทจำนวน </w:t>
      </w:r>
      <w:r w:rsidR="00CC7B52">
        <w:rPr>
          <w:rFonts w:asciiTheme="majorBidi" w:hAnsiTheme="majorBidi" w:cstheme="majorBidi"/>
          <w:sz w:val="28"/>
          <w:szCs w:val="28"/>
        </w:rPr>
        <w:t>26.16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598ED159" w14:textId="77777777" w:rsidR="00DF4F76" w:rsidRPr="00B647A4" w:rsidRDefault="00DF4F76" w:rsidP="00DF4F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DBB0615" w14:textId="6EC7D9A8" w:rsidR="00442A00" w:rsidRPr="00D7132B" w:rsidRDefault="00442A00" w:rsidP="00DF4F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7132B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การเลิกบริษัท</w:t>
      </w:r>
    </w:p>
    <w:p w14:paraId="31175453" w14:textId="77777777" w:rsidR="00A51F0D" w:rsidRDefault="00A51F0D" w:rsidP="00DF4F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459D13" w14:textId="74247479" w:rsidR="00442A00" w:rsidRDefault="00442A00" w:rsidP="00DF4F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7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>
        <w:rPr>
          <w:rFonts w:asciiTheme="majorBidi" w:hAnsiTheme="majorBidi" w:cstheme="majorBidi"/>
          <w:sz w:val="28"/>
          <w:szCs w:val="28"/>
        </w:rPr>
        <w:t xml:space="preserve">2567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กลุ่มบริษัทได้ปิดบริษัทย่อยได้แก่ บริษัท เจดับเบิ้ลยูดี </w:t>
      </w:r>
      <w:r w:rsidR="00D7132B">
        <w:rPr>
          <w:rFonts w:asciiTheme="majorBidi" w:hAnsiTheme="majorBidi" w:cstheme="majorBidi" w:hint="cs"/>
          <w:sz w:val="28"/>
          <w:szCs w:val="28"/>
          <w:cs/>
        </w:rPr>
        <w:t>เฮลท์ คอนเนคซ์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จำกัด </w:t>
      </w:r>
      <w:r w:rsidR="00D7132B">
        <w:rPr>
          <w:rFonts w:asciiTheme="majorBidi" w:hAnsiTheme="majorBidi" w:cstheme="majorBidi"/>
          <w:sz w:val="28"/>
          <w:szCs w:val="28"/>
        </w:rPr>
        <w:t xml:space="preserve">(“JHX”) </w:t>
      </w:r>
      <w:r w:rsidR="00D7132B">
        <w:rPr>
          <w:rFonts w:asciiTheme="majorBidi" w:hAnsiTheme="majorBidi" w:cstheme="majorBidi" w:hint="cs"/>
          <w:sz w:val="28"/>
          <w:szCs w:val="28"/>
          <w:cs/>
        </w:rPr>
        <w:t xml:space="preserve">เนื่องจากบริษัทมีการปรับปรุงโครงสร้างธุรกิจดังกล่าว ส่งผลให้ </w:t>
      </w:r>
      <w:r w:rsidR="00D7132B">
        <w:rPr>
          <w:rFonts w:asciiTheme="majorBidi" w:hAnsiTheme="majorBidi" w:cstheme="majorBidi"/>
          <w:sz w:val="28"/>
          <w:szCs w:val="28"/>
        </w:rPr>
        <w:t>JHX</w:t>
      </w:r>
      <w:r w:rsidR="00D7132B">
        <w:rPr>
          <w:rFonts w:asciiTheme="majorBidi" w:hAnsiTheme="majorBidi" w:cstheme="majorBidi" w:hint="cs"/>
          <w:sz w:val="28"/>
          <w:szCs w:val="28"/>
          <w:cs/>
        </w:rPr>
        <w:t xml:space="preserve"> สิ้นสภาพการเป็นบริษัทย่อยของกลุ่มบริษัท</w:t>
      </w:r>
      <w:r w:rsidR="005C750A">
        <w:rPr>
          <w:rFonts w:asciiTheme="majorBidi" w:hAnsiTheme="majorBidi" w:cstheme="majorBidi"/>
          <w:sz w:val="28"/>
          <w:szCs w:val="28"/>
        </w:rPr>
        <w:t xml:space="preserve"> </w:t>
      </w:r>
      <w:r w:rsidR="00D7132B">
        <w:rPr>
          <w:rFonts w:asciiTheme="majorBidi" w:hAnsiTheme="majorBidi" w:cstheme="majorBidi" w:hint="cs"/>
          <w:sz w:val="28"/>
          <w:szCs w:val="28"/>
          <w:cs/>
        </w:rPr>
        <w:t>โดยไม่ได้ส่งผลกระทบต่อการดำเนินงานของกลุ่มบริษัทแต่อย่างใด</w:t>
      </w:r>
    </w:p>
    <w:p w14:paraId="27CDABB9" w14:textId="77777777" w:rsidR="00442A00" w:rsidRDefault="00442A00" w:rsidP="00DF4F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998878" w14:textId="3F0DACB0" w:rsidR="00A51F0D" w:rsidRPr="00CF6792" w:rsidRDefault="00A51F0D" w:rsidP="00DF4F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F6792">
        <w:rPr>
          <w:rFonts w:asciiTheme="majorBidi" w:hAnsiTheme="majorBidi" w:cstheme="majorBidi" w:hint="cs"/>
          <w:i/>
          <w:iCs/>
          <w:sz w:val="28"/>
          <w:szCs w:val="28"/>
          <w:cs/>
        </w:rPr>
        <w:t>สินทรัพย์ค้ำประกัน</w:t>
      </w:r>
    </w:p>
    <w:p w14:paraId="36D51945" w14:textId="77777777" w:rsidR="00A51F0D" w:rsidRPr="00CF6792" w:rsidRDefault="00A51F0D" w:rsidP="00DF4F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96AB5B" w14:textId="1451A519" w:rsidR="00E3467F" w:rsidRDefault="00E3467F" w:rsidP="00A51F0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3467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E3467F">
        <w:rPr>
          <w:rFonts w:asciiTheme="majorBidi" w:hAnsiTheme="majorBidi" w:cstheme="majorBidi"/>
          <w:sz w:val="28"/>
          <w:szCs w:val="28"/>
        </w:rPr>
        <w:t xml:space="preserve">13 </w:t>
      </w:r>
      <w:r w:rsidRPr="00E3467F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E3467F">
        <w:rPr>
          <w:rFonts w:asciiTheme="majorBidi" w:hAnsiTheme="majorBidi" w:cstheme="majorBidi"/>
          <w:sz w:val="28"/>
          <w:szCs w:val="28"/>
        </w:rPr>
        <w:t>2567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3467F">
        <w:rPr>
          <w:rFonts w:asciiTheme="majorBidi" w:hAnsiTheme="majorBidi" w:cstheme="majorBidi"/>
          <w:sz w:val="28"/>
          <w:szCs w:val="28"/>
          <w:cs/>
        </w:rPr>
        <w:t xml:space="preserve">บริษัทมีมติอนุมัติการจำนำหุ้นในบริษัทย่อย </w:t>
      </w:r>
      <w:r w:rsidRPr="00E3467F">
        <w:rPr>
          <w:rFonts w:asciiTheme="majorBidi" w:hAnsiTheme="majorBidi" w:cstheme="majorBidi"/>
          <w:sz w:val="28"/>
          <w:szCs w:val="28"/>
        </w:rPr>
        <w:t xml:space="preserve">BJL </w:t>
      </w:r>
      <w:r w:rsidRPr="00E3467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E3467F">
        <w:rPr>
          <w:rFonts w:asciiTheme="majorBidi" w:hAnsiTheme="majorBidi" w:cstheme="majorBidi"/>
          <w:sz w:val="28"/>
          <w:szCs w:val="28"/>
        </w:rPr>
        <w:t xml:space="preserve">PCS </w:t>
      </w:r>
      <w:r w:rsidRPr="00E3467F">
        <w:rPr>
          <w:rFonts w:asciiTheme="majorBidi" w:hAnsiTheme="majorBidi" w:cstheme="majorBidi"/>
          <w:sz w:val="28"/>
          <w:szCs w:val="28"/>
          <w:cs/>
        </w:rPr>
        <w:t>เพื่อเป็นหลักประกันเพิ่มเติมสำหรับหุ้นกู้ของบริษัท</w:t>
      </w:r>
    </w:p>
    <w:p w14:paraId="0B37D73D" w14:textId="7460C514" w:rsidR="00A51F0D" w:rsidRPr="005C750A" w:rsidRDefault="005C7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8FB11A1" w14:textId="5277D30F" w:rsidR="001F566D" w:rsidRDefault="001F566D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1D03C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การจัดประเภทรายการใหม่</w:t>
      </w:r>
    </w:p>
    <w:p w14:paraId="59E8BDD0" w14:textId="77777777" w:rsidR="00332649" w:rsidRPr="00332649" w:rsidRDefault="00332649" w:rsidP="00332649">
      <w:pPr>
        <w:rPr>
          <w:rFonts w:cstheme="minorBidi"/>
          <w:cs/>
          <w:lang w:val="th-TH"/>
        </w:rPr>
      </w:pPr>
    </w:p>
    <w:p w14:paraId="58B5C941" w14:textId="35954590" w:rsidR="008C7C71" w:rsidRDefault="00332649" w:rsidP="004117F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B42A5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รายการบางรายการในงบฐานะการเงิน ณ วันที่ </w:t>
      </w:r>
      <w:r w:rsidRPr="001B42A5">
        <w:rPr>
          <w:rFonts w:asciiTheme="majorBidi" w:hAnsiTheme="majorBidi" w:cstheme="majorBidi"/>
          <w:sz w:val="28"/>
          <w:szCs w:val="28"/>
        </w:rPr>
        <w:t>31</w:t>
      </w:r>
      <w:r w:rsidRPr="001B42A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1B42A5">
        <w:rPr>
          <w:rFonts w:asciiTheme="majorBidi" w:hAnsiTheme="majorBidi" w:cstheme="majorBidi"/>
          <w:sz w:val="28"/>
          <w:szCs w:val="28"/>
        </w:rPr>
        <w:t>2566</w:t>
      </w:r>
      <w:r w:rsidRPr="001B42A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B42A5">
        <w:rPr>
          <w:rFonts w:asciiTheme="majorBidi" w:hAnsiTheme="majorBidi" w:cstheme="majorBidi"/>
          <w:spacing w:val="-2"/>
          <w:sz w:val="28"/>
          <w:szCs w:val="28"/>
          <w:cs/>
        </w:rPr>
        <w:t xml:space="preserve">ซึ่งรวมอยู่ในงบการเงินระหว่างกาลสำหรับปี </w:t>
      </w:r>
      <w:r w:rsidRPr="001B42A5">
        <w:rPr>
          <w:rFonts w:asciiTheme="majorBidi" w:hAnsiTheme="majorBidi" w:cstheme="majorBidi"/>
          <w:spacing w:val="-2"/>
          <w:sz w:val="28"/>
          <w:szCs w:val="28"/>
        </w:rPr>
        <w:t>256</w:t>
      </w:r>
      <w:r>
        <w:rPr>
          <w:rFonts w:asciiTheme="majorBidi" w:hAnsiTheme="majorBidi" w:cstheme="majorBidi"/>
          <w:spacing w:val="-2"/>
          <w:sz w:val="28"/>
          <w:szCs w:val="28"/>
        </w:rPr>
        <w:t>7</w:t>
      </w:r>
      <w:r w:rsidRPr="001B42A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1B42A5">
        <w:rPr>
          <w:rFonts w:asciiTheme="majorBidi" w:hAnsiTheme="majorBidi" w:cstheme="majorBidi"/>
          <w:spacing w:val="-2"/>
          <w:sz w:val="28"/>
          <w:szCs w:val="28"/>
          <w:cs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ได้มีการจัดประเภทรายการใหม่เพื่อให้สอดคล้องกับการนำเสนองบการเงินระหว่างกาล</w:t>
      </w:r>
      <w:r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1B42A5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ปี </w:t>
      </w:r>
      <w:r w:rsidRPr="001B42A5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1B42A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ดังนี้</w:t>
      </w:r>
    </w:p>
    <w:p w14:paraId="743C440D" w14:textId="77777777" w:rsidR="006406DE" w:rsidRDefault="006406DE" w:rsidP="004117F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800"/>
        <w:gridCol w:w="270"/>
        <w:gridCol w:w="1530"/>
        <w:gridCol w:w="270"/>
        <w:gridCol w:w="1524"/>
        <w:gridCol w:w="6"/>
      </w:tblGrid>
      <w:tr w:rsidR="00482C33" w:rsidRPr="001D03C7" w14:paraId="236FB56D" w14:textId="77777777" w:rsidTr="009B7D99">
        <w:trPr>
          <w:gridAfter w:val="1"/>
          <w:wAfter w:w="6" w:type="dxa"/>
          <w:trHeight w:val="421"/>
          <w:tblHeader/>
        </w:trPr>
        <w:tc>
          <w:tcPr>
            <w:tcW w:w="3690" w:type="dxa"/>
          </w:tcPr>
          <w:p w14:paraId="61EECCAD" w14:textId="1D25F13A" w:rsidR="00482C33" w:rsidRPr="001D03C7" w:rsidRDefault="00B07A2A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br w:type="page"/>
            </w:r>
            <w:r w:rsidR="00482C33"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5394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212F0215" w14:textId="664E9F66" w:rsidR="00482C33" w:rsidRPr="001D03C7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3977E0" w:rsidRPr="001D03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482C33" w:rsidRPr="001D03C7" w14:paraId="1C10AFFF" w14:textId="77777777" w:rsidTr="009B7D99">
        <w:trPr>
          <w:gridAfter w:val="1"/>
          <w:wAfter w:w="6" w:type="dxa"/>
          <w:trHeight w:val="410"/>
          <w:tblHeader/>
        </w:trPr>
        <w:tc>
          <w:tcPr>
            <w:tcW w:w="3690" w:type="dxa"/>
          </w:tcPr>
          <w:p w14:paraId="0F8FC941" w14:textId="77777777" w:rsidR="00482C33" w:rsidRPr="001D03C7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286E00" w14:textId="1B56AE5B" w:rsidR="00482C33" w:rsidRPr="001D03C7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750BCB" w:rsidRPr="001D03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82C33" w:rsidRPr="001D03C7" w14:paraId="068138D2" w14:textId="77777777" w:rsidTr="009B7D99">
        <w:trPr>
          <w:trHeight w:val="164"/>
          <w:tblHeader/>
        </w:trPr>
        <w:tc>
          <w:tcPr>
            <w:tcW w:w="3690" w:type="dxa"/>
          </w:tcPr>
          <w:p w14:paraId="473C93BE" w14:textId="77777777" w:rsidR="00482C33" w:rsidRPr="001D03C7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9FCAC26" w14:textId="77777777" w:rsidR="00482C33" w:rsidRPr="001D03C7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D651C9F" w14:textId="77777777" w:rsidR="00482C33" w:rsidRPr="001D03C7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5B07F27A" w14:textId="77777777" w:rsidR="00482C33" w:rsidRPr="001D03C7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AEE0FC1" w14:textId="77777777" w:rsidR="00482C33" w:rsidRPr="001D03C7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  <w:gridSpan w:val="2"/>
          </w:tcPr>
          <w:p w14:paraId="79DF4C5B" w14:textId="77777777" w:rsidR="00482C33" w:rsidRPr="001D03C7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3C7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</w:t>
            </w:r>
          </w:p>
        </w:tc>
      </w:tr>
      <w:tr w:rsidR="00482C33" w:rsidRPr="001D03C7" w14:paraId="0AFC485D" w14:textId="77777777" w:rsidTr="009B7D99">
        <w:trPr>
          <w:gridAfter w:val="1"/>
          <w:wAfter w:w="6" w:type="dxa"/>
          <w:trHeight w:val="400"/>
          <w:tblHeader/>
        </w:trPr>
        <w:tc>
          <w:tcPr>
            <w:tcW w:w="3690" w:type="dxa"/>
          </w:tcPr>
          <w:p w14:paraId="266D8A36" w14:textId="77777777" w:rsidR="00482C33" w:rsidRPr="001D03C7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4" w:type="dxa"/>
            <w:gridSpan w:val="5"/>
            <w:hideMark/>
          </w:tcPr>
          <w:p w14:paraId="535BFCC1" w14:textId="77777777" w:rsidR="00482C33" w:rsidRPr="001D03C7" w:rsidRDefault="00482C33" w:rsidP="000B1BDD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2C33" w:rsidRPr="001D03C7" w14:paraId="27893490" w14:textId="77777777" w:rsidTr="009B7D99">
        <w:trPr>
          <w:trHeight w:val="400"/>
        </w:trPr>
        <w:tc>
          <w:tcPr>
            <w:tcW w:w="3690" w:type="dxa"/>
          </w:tcPr>
          <w:p w14:paraId="0B70DFDF" w14:textId="2DC21096" w:rsidR="00482C33" w:rsidRPr="001D03C7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800" w:type="dxa"/>
          </w:tcPr>
          <w:p w14:paraId="04491773" w14:textId="77777777" w:rsidR="00482C33" w:rsidRPr="001D03C7" w:rsidRDefault="00482C33" w:rsidP="000B1B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155B6A" w14:textId="77777777" w:rsidR="00482C33" w:rsidRPr="001D03C7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560B3AB" w14:textId="77777777" w:rsidR="00482C33" w:rsidRPr="001D03C7" w:rsidRDefault="00482C33" w:rsidP="000B1BD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D98FDF" w14:textId="77777777" w:rsidR="00482C33" w:rsidRPr="001D03C7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A714C4F" w14:textId="77777777" w:rsidR="00482C33" w:rsidRPr="001D03C7" w:rsidRDefault="00482C33" w:rsidP="000B1B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2C33" w:rsidRPr="001D03C7" w14:paraId="0239E356" w14:textId="77777777" w:rsidTr="009B7D99">
        <w:trPr>
          <w:trHeight w:val="400"/>
        </w:trPr>
        <w:tc>
          <w:tcPr>
            <w:tcW w:w="3690" w:type="dxa"/>
          </w:tcPr>
          <w:p w14:paraId="55B24530" w14:textId="28D6A44F" w:rsidR="00482C33" w:rsidRPr="001D03C7" w:rsidRDefault="0055327A" w:rsidP="0055327A">
            <w:pPr>
              <w:pStyle w:val="BodyText"/>
              <w:tabs>
                <w:tab w:val="clear" w:pos="22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0825C1"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482C33"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482C33"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482C33"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482C33"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977E0" w:rsidRPr="001D03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00" w:type="dxa"/>
          </w:tcPr>
          <w:p w14:paraId="33152A37" w14:textId="77777777" w:rsidR="00482C33" w:rsidRPr="001D03C7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014969" w14:textId="77777777" w:rsidR="00482C33" w:rsidRPr="001D03C7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26A1B49" w14:textId="77777777" w:rsidR="00482C33" w:rsidRPr="001D03C7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A586B3" w14:textId="77777777" w:rsidR="00482C33" w:rsidRPr="001D03C7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82D704B" w14:textId="77777777" w:rsidR="00482C33" w:rsidRPr="001D03C7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16D0" w:rsidRPr="001D03C7" w14:paraId="63DE0B3B" w14:textId="77777777" w:rsidTr="009B7D99">
        <w:trPr>
          <w:trHeight w:val="400"/>
        </w:trPr>
        <w:tc>
          <w:tcPr>
            <w:tcW w:w="3690" w:type="dxa"/>
          </w:tcPr>
          <w:p w14:paraId="01D317EA" w14:textId="61937FBC" w:rsidR="004F16D0" w:rsidRPr="00C24D53" w:rsidRDefault="00C24D53" w:rsidP="004F16D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4D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800" w:type="dxa"/>
            <w:shd w:val="clear" w:color="auto" w:fill="auto"/>
          </w:tcPr>
          <w:p w14:paraId="1A490BEF" w14:textId="3DC12E1D" w:rsidR="001B35A8" w:rsidRPr="00D605B1" w:rsidRDefault="00C24D53" w:rsidP="001B3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605B1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D605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35A8" w:rsidRPr="00D605B1">
              <w:rPr>
                <w:rFonts w:asciiTheme="majorBidi" w:hAnsiTheme="majorBidi" w:cstheme="majorBidi"/>
                <w:sz w:val="28"/>
                <w:szCs w:val="28"/>
              </w:rPr>
              <w:t>182,564</w:t>
            </w:r>
          </w:p>
        </w:tc>
        <w:tc>
          <w:tcPr>
            <w:tcW w:w="270" w:type="dxa"/>
            <w:shd w:val="clear" w:color="auto" w:fill="auto"/>
          </w:tcPr>
          <w:p w14:paraId="7F5B8278" w14:textId="77777777" w:rsidR="004F16D0" w:rsidRPr="00D605B1" w:rsidRDefault="004F16D0" w:rsidP="004F16D0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4A92614" w14:textId="397B2C31" w:rsidR="004F16D0" w:rsidRPr="00D605B1" w:rsidRDefault="001B35A8" w:rsidP="004F1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605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72F9" w:rsidRPr="00D605B1">
              <w:rPr>
                <w:rFonts w:asciiTheme="majorBidi" w:hAnsiTheme="majorBidi" w:cstheme="majorBidi"/>
                <w:sz w:val="28"/>
                <w:szCs w:val="28"/>
              </w:rPr>
              <w:t>25,298</w:t>
            </w:r>
            <w:r w:rsidRPr="00D605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26B80B" w14:textId="77777777" w:rsidR="004F16D0" w:rsidRPr="00D605B1" w:rsidRDefault="004F16D0" w:rsidP="004F16D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206F2B54" w14:textId="19B68D0A" w:rsidR="004F16D0" w:rsidRPr="00D605B1" w:rsidRDefault="00C772F9" w:rsidP="004F1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605B1">
              <w:rPr>
                <w:rFonts w:asciiTheme="majorBidi" w:hAnsiTheme="majorBidi" w:cstheme="majorBidi"/>
                <w:sz w:val="28"/>
                <w:szCs w:val="28"/>
              </w:rPr>
              <w:t>8,157</w:t>
            </w:r>
            <w:r w:rsidR="00D605B1" w:rsidRPr="00D605B1">
              <w:rPr>
                <w:rFonts w:asciiTheme="majorBidi" w:hAnsiTheme="majorBidi" w:cstheme="majorBidi"/>
                <w:sz w:val="28"/>
                <w:szCs w:val="28"/>
              </w:rPr>
              <w:t>,266</w:t>
            </w:r>
          </w:p>
        </w:tc>
      </w:tr>
      <w:tr w:rsidR="004F16D0" w:rsidRPr="001D03C7" w14:paraId="32065E1A" w14:textId="77777777" w:rsidTr="009B7D99">
        <w:trPr>
          <w:trHeight w:val="400"/>
        </w:trPr>
        <w:tc>
          <w:tcPr>
            <w:tcW w:w="3690" w:type="dxa"/>
          </w:tcPr>
          <w:p w14:paraId="5861CED8" w14:textId="7BC1CAB7" w:rsidR="004F16D0" w:rsidRPr="00C24D53" w:rsidRDefault="00C24D53" w:rsidP="004F16D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4D5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00" w:type="dxa"/>
            <w:shd w:val="clear" w:color="auto" w:fill="auto"/>
          </w:tcPr>
          <w:p w14:paraId="3B490A56" w14:textId="3D1C7674" w:rsidR="004F16D0" w:rsidRPr="00D605B1" w:rsidRDefault="001B35A8" w:rsidP="001B3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05B1">
              <w:rPr>
                <w:rFonts w:asciiTheme="majorBidi" w:hAnsiTheme="majorBidi" w:cstheme="majorBidi"/>
                <w:sz w:val="28"/>
                <w:szCs w:val="28"/>
              </w:rPr>
              <w:t>3,267,658</w:t>
            </w:r>
          </w:p>
        </w:tc>
        <w:tc>
          <w:tcPr>
            <w:tcW w:w="270" w:type="dxa"/>
            <w:shd w:val="clear" w:color="auto" w:fill="auto"/>
          </w:tcPr>
          <w:p w14:paraId="7C1E6539" w14:textId="77777777" w:rsidR="004F16D0" w:rsidRPr="00D605B1" w:rsidRDefault="004F16D0" w:rsidP="004F16D0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51E2FB2" w14:textId="60E4B0CA" w:rsidR="004F16D0" w:rsidRPr="00D605B1" w:rsidRDefault="00C772F9" w:rsidP="004F1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605B1">
              <w:rPr>
                <w:rFonts w:asciiTheme="majorBidi" w:hAnsiTheme="majorBidi" w:cstheme="majorBidi"/>
                <w:sz w:val="28"/>
                <w:szCs w:val="28"/>
              </w:rPr>
              <w:t>25,298</w:t>
            </w:r>
          </w:p>
        </w:tc>
        <w:tc>
          <w:tcPr>
            <w:tcW w:w="270" w:type="dxa"/>
            <w:shd w:val="clear" w:color="auto" w:fill="auto"/>
          </w:tcPr>
          <w:p w14:paraId="6218A065" w14:textId="77777777" w:rsidR="004F16D0" w:rsidRPr="00D605B1" w:rsidRDefault="004F16D0" w:rsidP="004F16D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65CE2FA3" w14:textId="6C643C1C" w:rsidR="004F16D0" w:rsidRPr="00D605B1" w:rsidRDefault="00D605B1" w:rsidP="004F1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605B1">
              <w:rPr>
                <w:rFonts w:asciiTheme="majorBidi" w:hAnsiTheme="majorBidi" w:cstheme="majorBidi"/>
                <w:sz w:val="28"/>
                <w:szCs w:val="28"/>
              </w:rPr>
              <w:t>3,292,956</w:t>
            </w:r>
          </w:p>
        </w:tc>
      </w:tr>
      <w:tr w:rsidR="000D47C3" w:rsidRPr="001D03C7" w14:paraId="7DC13957" w14:textId="77777777" w:rsidTr="00C13D73">
        <w:trPr>
          <w:trHeight w:val="400"/>
        </w:trPr>
        <w:tc>
          <w:tcPr>
            <w:tcW w:w="3690" w:type="dxa"/>
          </w:tcPr>
          <w:p w14:paraId="6D7BC864" w14:textId="5E5EEB4D" w:rsidR="000D47C3" w:rsidRPr="001D03C7" w:rsidRDefault="000D47C3" w:rsidP="00FC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00" w:type="dxa"/>
          </w:tcPr>
          <w:p w14:paraId="40C38BA8" w14:textId="7A75DE4F" w:rsidR="000D47C3" w:rsidRPr="001D03C7" w:rsidRDefault="000D47C3" w:rsidP="00370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8D17217" w14:textId="77777777" w:rsidR="000D47C3" w:rsidRPr="001D03C7" w:rsidRDefault="000D47C3" w:rsidP="000B1BDD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12AFD4" w14:textId="405F2999" w:rsidR="000D47C3" w:rsidRPr="001D03C7" w:rsidRDefault="00C772F9" w:rsidP="0038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605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F018D5" w14:textId="77777777" w:rsidR="000D47C3" w:rsidRPr="001D03C7" w:rsidRDefault="000D47C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gridSpan w:val="2"/>
          </w:tcPr>
          <w:p w14:paraId="36F55B6D" w14:textId="468663F3" w:rsidR="000D47C3" w:rsidRPr="001D03C7" w:rsidRDefault="000D47C3" w:rsidP="00482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</w:tbl>
    <w:p w14:paraId="638E20A1" w14:textId="70425300" w:rsidR="00482C33" w:rsidRPr="001D03C7" w:rsidRDefault="00482C33" w:rsidP="00482C33">
      <w:pPr>
        <w:rPr>
          <w:rFonts w:asciiTheme="majorBidi" w:hAnsiTheme="majorBidi" w:cstheme="majorBidi"/>
          <w:sz w:val="28"/>
          <w:szCs w:val="28"/>
          <w:lang w:val="th-TH"/>
        </w:rPr>
      </w:pPr>
    </w:p>
    <w:sectPr w:rsidR="00482C33" w:rsidRPr="001D03C7" w:rsidSect="009E2117">
      <w:headerReference w:type="default" r:id="rId23"/>
      <w:footerReference w:type="default" r:id="rId2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8B1DF" w14:textId="77777777" w:rsidR="00CF43D5" w:rsidRDefault="00CF43D5">
      <w:r>
        <w:separator/>
      </w:r>
    </w:p>
  </w:endnote>
  <w:endnote w:type="continuationSeparator" w:id="0">
    <w:p w14:paraId="13C4767D" w14:textId="77777777" w:rsidR="00CF43D5" w:rsidRDefault="00CF43D5">
      <w:r>
        <w:continuationSeparator/>
      </w:r>
    </w:p>
  </w:endnote>
  <w:endnote w:type="continuationNotice" w:id="1">
    <w:p w14:paraId="3A944EE7" w14:textId="77777777" w:rsidR="00CF43D5" w:rsidRDefault="00CF43D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18221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7518787" w14:textId="5EDEFF1C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03D52">
          <w:rPr>
            <w:rFonts w:asciiTheme="majorBidi" w:hAnsiTheme="majorBidi" w:cstheme="majorBidi"/>
            <w:noProof/>
            <w:sz w:val="28"/>
            <w:szCs w:val="28"/>
          </w:rPr>
          <w:t>23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33018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B6DAA66" w14:textId="77777777" w:rsidR="00AD7B53" w:rsidRPr="00E42AFD" w:rsidRDefault="0049228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23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54896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1CD93377" w14:textId="3482BC06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03D52">
          <w:rPr>
            <w:rFonts w:asciiTheme="majorBidi" w:hAnsiTheme="majorBidi" w:cstheme="majorBidi"/>
            <w:noProof/>
            <w:sz w:val="28"/>
            <w:szCs w:val="28"/>
          </w:rPr>
          <w:t>32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61807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0523FE1" w14:textId="79E7CAEE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33882">
          <w:rPr>
            <w:rFonts w:asciiTheme="majorBidi" w:hAnsiTheme="majorBidi" w:cstheme="majorBidi"/>
            <w:noProof/>
            <w:sz w:val="28"/>
            <w:szCs w:val="28"/>
          </w:rPr>
          <w:t>33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71375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F382169" w14:textId="3EBA7C04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03D52">
          <w:rPr>
            <w:rFonts w:asciiTheme="majorBidi" w:hAnsiTheme="majorBidi" w:cstheme="majorBidi"/>
            <w:noProof/>
            <w:sz w:val="28"/>
            <w:szCs w:val="28"/>
          </w:rPr>
          <w:t>35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70492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667A286" w14:textId="71E62DEE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33882">
          <w:rPr>
            <w:rFonts w:asciiTheme="majorBidi" w:hAnsiTheme="majorBidi" w:cstheme="majorBidi"/>
            <w:noProof/>
            <w:sz w:val="28"/>
            <w:szCs w:val="28"/>
          </w:rPr>
          <w:t>41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EDB9D" w14:textId="77777777" w:rsidR="00CF43D5" w:rsidRDefault="00CF43D5">
      <w:r>
        <w:separator/>
      </w:r>
    </w:p>
  </w:footnote>
  <w:footnote w:type="continuationSeparator" w:id="0">
    <w:p w14:paraId="1AAADE0D" w14:textId="77777777" w:rsidR="00CF43D5" w:rsidRDefault="00CF43D5">
      <w:r>
        <w:continuationSeparator/>
      </w:r>
    </w:p>
  </w:footnote>
  <w:footnote w:type="continuationNotice" w:id="1">
    <w:p w14:paraId="56D392C6" w14:textId="77777777" w:rsidR="00CF43D5" w:rsidRDefault="00CF43D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6ED2" w14:textId="77777777" w:rsidR="00484EA3" w:rsidRPr="00B206A1" w:rsidRDefault="00484EA3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bookmarkStart w:id="0" w:name="_Hlk129953345"/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6DA8BCEE" w14:textId="77777777" w:rsidR="00484EA3" w:rsidRPr="00B206A1" w:rsidRDefault="00484EA3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7D64F370" w14:textId="48BBABF6" w:rsidR="00484EA3" w:rsidRDefault="00484EA3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="Angsana New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 w:rsidR="009E2117">
      <w:rPr>
        <w:rFonts w:ascii="Angsana New" w:hAnsi="Angsana New" w:cs="Angsana New" w:hint="cs"/>
        <w:bCs/>
        <w:sz w:val="30"/>
        <w:szCs w:val="30"/>
        <w:cs/>
      </w:rPr>
      <w:t>และหกเดือน</w:t>
    </w:r>
    <w:r w:rsidRPr="00606B89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 w:rsidRPr="00B13220">
      <w:rPr>
        <w:rFonts w:ascii="Angsana New" w:hAnsi="Angsana New" w:cs="Angsana New"/>
        <w:b/>
        <w:bCs/>
        <w:sz w:val="30"/>
        <w:szCs w:val="30"/>
      </w:rPr>
      <w:t>3</w:t>
    </w:r>
    <w:r w:rsidR="009E2117">
      <w:rPr>
        <w:rFonts w:ascii="Angsana New" w:hAnsi="Angsana New" w:cs="Angsana New"/>
        <w:b/>
        <w:bCs/>
        <w:sz w:val="30"/>
        <w:szCs w:val="30"/>
      </w:rPr>
      <w:t xml:space="preserve">0 </w:t>
    </w:r>
    <w:r w:rsidR="009E2117"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 w:rsidR="00515E4C">
      <w:rPr>
        <w:rFonts w:asciiTheme="majorBidi" w:hAnsiTheme="majorBidi" w:cstheme="majorBidi"/>
        <w:b/>
        <w:bCs/>
        <w:sz w:val="30"/>
        <w:szCs w:val="30"/>
      </w:rPr>
      <w:t>7</w:t>
    </w:r>
    <w:r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="Angsana New"/>
        <w:b/>
        <w:bCs/>
        <w:sz w:val="30"/>
        <w:szCs w:val="30"/>
        <w:cs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="Angsana New"/>
        <w:b/>
        <w:bCs/>
        <w:sz w:val="30"/>
        <w:szCs w:val="30"/>
        <w:cs/>
      </w:rPr>
      <w:t>)</w:t>
    </w:r>
  </w:p>
  <w:p w14:paraId="62C0DDFF" w14:textId="77777777" w:rsidR="00515E4C" w:rsidRDefault="00515E4C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="Angsana New"/>
        <w:b/>
        <w:bCs/>
        <w:sz w:val="30"/>
        <w:szCs w:val="30"/>
      </w:rPr>
    </w:pPr>
  </w:p>
  <w:bookmarkEnd w:id="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378D3" w14:textId="77777777" w:rsidR="00661712" w:rsidRPr="00B206A1" w:rsidRDefault="00661712" w:rsidP="009E21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2F85188B" w14:textId="77777777" w:rsidR="00661712" w:rsidRPr="00B206A1" w:rsidRDefault="00661712" w:rsidP="009E21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6E7ED8A3" w14:textId="49E87334" w:rsidR="00661712" w:rsidRDefault="009E2117" w:rsidP="009E21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="Angsana New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</w:rPr>
      <w:t>และหกเดือน</w:t>
    </w:r>
    <w:r w:rsidRPr="00606B89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 w:rsidRPr="00B13220">
      <w:rPr>
        <w:rFonts w:ascii="Angsana New" w:hAnsi="Angsana New" w:cs="Angsana New"/>
        <w:b/>
        <w:bCs/>
        <w:sz w:val="30"/>
        <w:szCs w:val="30"/>
      </w:rPr>
      <w:t>3</w:t>
    </w:r>
    <w:r>
      <w:rPr>
        <w:rFonts w:ascii="Angsana New" w:hAnsi="Angsana New" w:cs="Angsana New"/>
        <w:b/>
        <w:bCs/>
        <w:sz w:val="30"/>
        <w:szCs w:val="30"/>
      </w:rPr>
      <w:t xml:space="preserve">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 w:rsidR="00F57E44">
      <w:rPr>
        <w:rFonts w:asciiTheme="majorBidi" w:hAnsiTheme="majorBidi" w:cstheme="majorBidi"/>
        <w:b/>
        <w:bCs/>
        <w:sz w:val="30"/>
        <w:szCs w:val="30"/>
      </w:rPr>
      <w:t>7</w:t>
    </w:r>
    <w:r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="Angsana New"/>
        <w:b/>
        <w:bCs/>
        <w:sz w:val="30"/>
        <w:szCs w:val="30"/>
        <w:cs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="Angsana New"/>
        <w:b/>
        <w:bCs/>
        <w:sz w:val="30"/>
        <w:szCs w:val="30"/>
        <w:cs/>
      </w:rPr>
      <w:t>)</w:t>
    </w:r>
  </w:p>
  <w:p w14:paraId="6914388C" w14:textId="77777777" w:rsidR="00BC1569" w:rsidRPr="00661712" w:rsidRDefault="00BC1569" w:rsidP="00BC15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/>
      <w:rPr>
        <w:rFonts w:asciiTheme="majorBidi" w:hAnsiTheme="majorBidi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52E9B" w14:textId="77777777" w:rsidR="00661712" w:rsidRPr="00B206A1" w:rsidRDefault="00661712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55F31964" w14:textId="77777777" w:rsidR="00661712" w:rsidRPr="00B206A1" w:rsidRDefault="00661712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6A21F881" w14:textId="75C83B51" w:rsidR="00661712" w:rsidRDefault="009E2117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="Angsana New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</w:rPr>
      <w:t>และหกเดือน</w:t>
    </w:r>
    <w:r w:rsidRPr="00606B89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 w:rsidRPr="00B13220">
      <w:rPr>
        <w:rFonts w:ascii="Angsana New" w:hAnsi="Angsana New" w:cs="Angsana New"/>
        <w:b/>
        <w:bCs/>
        <w:sz w:val="30"/>
        <w:szCs w:val="30"/>
      </w:rPr>
      <w:t>3</w:t>
    </w:r>
    <w:r>
      <w:rPr>
        <w:rFonts w:ascii="Angsana New" w:hAnsi="Angsana New" w:cs="Angsana New"/>
        <w:b/>
        <w:bCs/>
        <w:sz w:val="30"/>
        <w:szCs w:val="30"/>
      </w:rPr>
      <w:t xml:space="preserve">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 w:rsidR="00F57E44">
      <w:rPr>
        <w:rFonts w:asciiTheme="majorBidi" w:hAnsiTheme="majorBidi" w:cstheme="majorBidi"/>
        <w:b/>
        <w:bCs/>
        <w:sz w:val="30"/>
        <w:szCs w:val="30"/>
      </w:rPr>
      <w:t>7</w:t>
    </w:r>
    <w:r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="Angsana New"/>
        <w:b/>
        <w:bCs/>
        <w:sz w:val="30"/>
        <w:szCs w:val="30"/>
        <w:cs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="Angsana New"/>
        <w:b/>
        <w:bCs/>
        <w:sz w:val="30"/>
        <w:szCs w:val="30"/>
        <w:cs/>
      </w:rPr>
      <w:t>)</w:t>
    </w:r>
  </w:p>
  <w:p w14:paraId="213CDD4C" w14:textId="77777777" w:rsidR="00661712" w:rsidRPr="00661712" w:rsidRDefault="00661712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7FC1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46564D45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77DF2DCC" w14:textId="65754815" w:rsidR="00484EA3" w:rsidRPr="00B206A1" w:rsidRDefault="009E2117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</w:rPr>
      <w:t>และหกเดือน</w:t>
    </w:r>
    <w:r w:rsidRPr="00606B89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 w:rsidRPr="00B13220">
      <w:rPr>
        <w:rFonts w:ascii="Angsana New" w:hAnsi="Angsana New" w:cs="Angsana New"/>
        <w:b/>
        <w:bCs/>
        <w:sz w:val="30"/>
        <w:szCs w:val="30"/>
      </w:rPr>
      <w:t>3</w:t>
    </w:r>
    <w:r>
      <w:rPr>
        <w:rFonts w:ascii="Angsana New" w:hAnsi="Angsana New" w:cs="Angsana New"/>
        <w:b/>
        <w:bCs/>
        <w:sz w:val="30"/>
        <w:szCs w:val="30"/>
      </w:rPr>
      <w:t xml:space="preserve">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 w:rsidR="00F40454">
      <w:rPr>
        <w:rFonts w:asciiTheme="majorBidi" w:hAnsiTheme="majorBidi" w:cstheme="majorBidi"/>
        <w:b/>
        <w:bCs/>
        <w:sz w:val="30"/>
        <w:szCs w:val="30"/>
      </w:rPr>
      <w:t>7</w:t>
    </w:r>
    <w:r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="Angsana New"/>
        <w:b/>
        <w:bCs/>
        <w:sz w:val="30"/>
        <w:szCs w:val="30"/>
        <w:cs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="Angsana New"/>
        <w:b/>
        <w:bCs/>
        <w:sz w:val="30"/>
        <w:szCs w:val="30"/>
        <w:cs/>
      </w:rPr>
      <w:t>)</w:t>
    </w:r>
  </w:p>
  <w:p w14:paraId="7A235944" w14:textId="77777777" w:rsidR="00484EA3" w:rsidRPr="00306FAA" w:rsidRDefault="00484EA3" w:rsidP="00CC3413">
    <w:pPr>
      <w:pStyle w:val="acctmainheading"/>
      <w:spacing w:after="0" w:line="240" w:lineRule="auto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4576B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58CA5853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65AB56AB" w14:textId="4A0B357A" w:rsidR="00484EA3" w:rsidRPr="00B206A1" w:rsidRDefault="009E2117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</w:rPr>
      <w:t>และหกเดือน</w:t>
    </w:r>
    <w:r w:rsidRPr="00606B89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 w:rsidRPr="00B13220">
      <w:rPr>
        <w:rFonts w:ascii="Angsana New" w:hAnsi="Angsana New" w:cs="Angsana New"/>
        <w:b/>
        <w:bCs/>
        <w:sz w:val="30"/>
        <w:szCs w:val="30"/>
      </w:rPr>
      <w:t>3</w:t>
    </w:r>
    <w:r>
      <w:rPr>
        <w:rFonts w:ascii="Angsana New" w:hAnsi="Angsana New" w:cs="Angsana New"/>
        <w:b/>
        <w:bCs/>
        <w:sz w:val="30"/>
        <w:szCs w:val="30"/>
      </w:rPr>
      <w:t xml:space="preserve">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 w:rsidR="00F40454">
      <w:rPr>
        <w:rFonts w:asciiTheme="majorBidi" w:hAnsiTheme="majorBidi" w:cstheme="majorBidi"/>
        <w:b/>
        <w:bCs/>
        <w:sz w:val="30"/>
        <w:szCs w:val="30"/>
      </w:rPr>
      <w:t>7</w:t>
    </w:r>
    <w:r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="Angsana New"/>
        <w:b/>
        <w:bCs/>
        <w:sz w:val="30"/>
        <w:szCs w:val="30"/>
        <w:cs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="Angsana New"/>
        <w:b/>
        <w:bCs/>
        <w:sz w:val="30"/>
        <w:szCs w:val="30"/>
        <w:cs/>
      </w:rPr>
      <w:t>)</w:t>
    </w:r>
  </w:p>
  <w:p w14:paraId="5AB1DD6A" w14:textId="77777777" w:rsidR="00484EA3" w:rsidRPr="00306FAA" w:rsidRDefault="00484EA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46D99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16892139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25CC54E3" w14:textId="5BF167AB" w:rsidR="00484EA3" w:rsidRPr="00B206A1" w:rsidRDefault="009E2117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</w:rPr>
      <w:t>และหกเดือน</w:t>
    </w:r>
    <w:r w:rsidRPr="00606B89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 w:rsidRPr="00B13220">
      <w:rPr>
        <w:rFonts w:ascii="Angsana New" w:hAnsi="Angsana New" w:cs="Angsana New"/>
        <w:b/>
        <w:bCs/>
        <w:sz w:val="30"/>
        <w:szCs w:val="30"/>
      </w:rPr>
      <w:t>3</w:t>
    </w:r>
    <w:r>
      <w:rPr>
        <w:rFonts w:ascii="Angsana New" w:hAnsi="Angsana New" w:cs="Angsana New"/>
        <w:b/>
        <w:bCs/>
        <w:sz w:val="30"/>
        <w:szCs w:val="30"/>
      </w:rPr>
      <w:t xml:space="preserve">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 w:rsidR="00FD24E2">
      <w:rPr>
        <w:rFonts w:asciiTheme="majorBidi" w:hAnsiTheme="majorBidi" w:cstheme="majorBidi"/>
        <w:b/>
        <w:bCs/>
        <w:sz w:val="30"/>
        <w:szCs w:val="30"/>
      </w:rPr>
      <w:t>7</w:t>
    </w:r>
    <w:r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="Angsana New"/>
        <w:b/>
        <w:bCs/>
        <w:sz w:val="30"/>
        <w:szCs w:val="30"/>
        <w:cs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="Angsana New"/>
        <w:b/>
        <w:bCs/>
        <w:sz w:val="30"/>
        <w:szCs w:val="30"/>
        <w:cs/>
      </w:rPr>
      <w:t>)</w:t>
    </w:r>
  </w:p>
  <w:p w14:paraId="2EAED60C" w14:textId="77777777" w:rsidR="00484EA3" w:rsidRPr="00306FAA" w:rsidRDefault="00484EA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8C8B8" w14:textId="77777777" w:rsidR="00484EA3" w:rsidRPr="00B206A1" w:rsidRDefault="00484EA3" w:rsidP="00636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6488EBC1" w14:textId="77777777" w:rsidR="00484EA3" w:rsidRPr="00B206A1" w:rsidRDefault="00484EA3" w:rsidP="00636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73C92852" w14:textId="182D54A8" w:rsidR="00484EA3" w:rsidRPr="00B206A1" w:rsidRDefault="009E2117" w:rsidP="00636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</w:rPr>
      <w:t>และหกเดือน</w:t>
    </w:r>
    <w:r w:rsidRPr="00606B89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 w:rsidRPr="00B13220">
      <w:rPr>
        <w:rFonts w:ascii="Angsana New" w:hAnsi="Angsana New" w:cs="Angsana New"/>
        <w:b/>
        <w:bCs/>
        <w:sz w:val="30"/>
        <w:szCs w:val="30"/>
      </w:rPr>
      <w:t>3</w:t>
    </w:r>
    <w:r>
      <w:rPr>
        <w:rFonts w:ascii="Angsana New" w:hAnsi="Angsana New" w:cs="Angsana New"/>
        <w:b/>
        <w:bCs/>
        <w:sz w:val="30"/>
        <w:szCs w:val="30"/>
      </w:rPr>
      <w:t xml:space="preserve">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 w:rsidR="00FD24E2">
      <w:rPr>
        <w:rFonts w:asciiTheme="majorBidi" w:hAnsiTheme="majorBidi" w:cstheme="majorBidi"/>
        <w:b/>
        <w:bCs/>
        <w:sz w:val="30"/>
        <w:szCs w:val="30"/>
      </w:rPr>
      <w:t>7</w:t>
    </w:r>
    <w:r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="Angsana New"/>
        <w:b/>
        <w:bCs/>
        <w:sz w:val="30"/>
        <w:szCs w:val="30"/>
        <w:cs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="Angsana New"/>
        <w:b/>
        <w:bCs/>
        <w:sz w:val="30"/>
        <w:szCs w:val="30"/>
        <w:cs/>
      </w:rPr>
      <w:t>)</w:t>
    </w:r>
  </w:p>
  <w:p w14:paraId="4006B6A8" w14:textId="77777777" w:rsidR="00484EA3" w:rsidRPr="00636EC0" w:rsidRDefault="00484EA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50F4E1A"/>
    <w:multiLevelType w:val="singleLevel"/>
    <w:tmpl w:val="B3EC003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5357567"/>
    <w:multiLevelType w:val="hybridMultilevel"/>
    <w:tmpl w:val="886E68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D2A3842"/>
    <w:multiLevelType w:val="hybridMultilevel"/>
    <w:tmpl w:val="E2C2B88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E1C7990"/>
    <w:multiLevelType w:val="singleLevel"/>
    <w:tmpl w:val="FB14D4E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24661D2A"/>
    <w:multiLevelType w:val="hybridMultilevel"/>
    <w:tmpl w:val="05A0288E"/>
    <w:lvl w:ilvl="0" w:tplc="89D88AD4">
      <w:start w:val="1"/>
      <w:numFmt w:val="bullet"/>
      <w:lvlText w:val=""/>
      <w:lvlJc w:val="left"/>
      <w:pPr>
        <w:ind w:left="1238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7" w15:restartNumberingAfterBreak="0">
    <w:nsid w:val="297D6C5D"/>
    <w:multiLevelType w:val="singleLevel"/>
    <w:tmpl w:val="A3B6206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8" w15:restartNumberingAfterBreak="0">
    <w:nsid w:val="42B73BA6"/>
    <w:multiLevelType w:val="hybridMultilevel"/>
    <w:tmpl w:val="0260945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7263C93"/>
    <w:multiLevelType w:val="multilevel"/>
    <w:tmpl w:val="15883FA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9"/>
        <w:szCs w:val="29"/>
        <w:lang w:val="en-US" w:bidi="th-TH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D283F98"/>
    <w:multiLevelType w:val="hybridMultilevel"/>
    <w:tmpl w:val="D10439DC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4F97284A"/>
    <w:multiLevelType w:val="hybridMultilevel"/>
    <w:tmpl w:val="B23E9C14"/>
    <w:lvl w:ilvl="0" w:tplc="FFFFFFFF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98" w:hanging="360"/>
      </w:pPr>
    </w:lvl>
    <w:lvl w:ilvl="2" w:tplc="FFFFFFFF" w:tentative="1">
      <w:start w:val="1"/>
      <w:numFmt w:val="lowerRoman"/>
      <w:lvlText w:val="%3."/>
      <w:lvlJc w:val="right"/>
      <w:pPr>
        <w:ind w:left="2318" w:hanging="180"/>
      </w:pPr>
    </w:lvl>
    <w:lvl w:ilvl="3" w:tplc="FFFFFFFF" w:tentative="1">
      <w:start w:val="1"/>
      <w:numFmt w:val="decimal"/>
      <w:lvlText w:val="%4."/>
      <w:lvlJc w:val="left"/>
      <w:pPr>
        <w:ind w:left="3038" w:hanging="360"/>
      </w:pPr>
    </w:lvl>
    <w:lvl w:ilvl="4" w:tplc="FFFFFFFF" w:tentative="1">
      <w:start w:val="1"/>
      <w:numFmt w:val="lowerLetter"/>
      <w:lvlText w:val="%5."/>
      <w:lvlJc w:val="left"/>
      <w:pPr>
        <w:ind w:left="3758" w:hanging="360"/>
      </w:pPr>
    </w:lvl>
    <w:lvl w:ilvl="5" w:tplc="FFFFFFFF" w:tentative="1">
      <w:start w:val="1"/>
      <w:numFmt w:val="lowerRoman"/>
      <w:lvlText w:val="%6."/>
      <w:lvlJc w:val="right"/>
      <w:pPr>
        <w:ind w:left="4478" w:hanging="180"/>
      </w:pPr>
    </w:lvl>
    <w:lvl w:ilvl="6" w:tplc="FFFFFFFF" w:tentative="1">
      <w:start w:val="1"/>
      <w:numFmt w:val="decimal"/>
      <w:lvlText w:val="%7."/>
      <w:lvlJc w:val="left"/>
      <w:pPr>
        <w:ind w:left="5198" w:hanging="360"/>
      </w:pPr>
    </w:lvl>
    <w:lvl w:ilvl="7" w:tplc="FFFFFFFF" w:tentative="1">
      <w:start w:val="1"/>
      <w:numFmt w:val="lowerLetter"/>
      <w:lvlText w:val="%8."/>
      <w:lvlJc w:val="left"/>
      <w:pPr>
        <w:ind w:left="5918" w:hanging="360"/>
      </w:pPr>
    </w:lvl>
    <w:lvl w:ilvl="8" w:tplc="FFFFFFFF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5933F04"/>
    <w:multiLevelType w:val="hybridMultilevel"/>
    <w:tmpl w:val="B23E9C14"/>
    <w:lvl w:ilvl="0" w:tplc="DADA8B5C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4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42437553">
    <w:abstractNumId w:val="0"/>
  </w:num>
  <w:num w:numId="2" w16cid:durableId="1713918015">
    <w:abstractNumId w:val="5"/>
  </w:num>
  <w:num w:numId="3" w16cid:durableId="1986860965">
    <w:abstractNumId w:val="9"/>
  </w:num>
  <w:num w:numId="4" w16cid:durableId="2014726301">
    <w:abstractNumId w:val="12"/>
  </w:num>
  <w:num w:numId="5" w16cid:durableId="1674146485">
    <w:abstractNumId w:val="6"/>
  </w:num>
  <w:num w:numId="6" w16cid:durableId="250899249">
    <w:abstractNumId w:val="2"/>
  </w:num>
  <w:num w:numId="7" w16cid:durableId="1897935647">
    <w:abstractNumId w:val="3"/>
  </w:num>
  <w:num w:numId="8" w16cid:durableId="541480900">
    <w:abstractNumId w:val="10"/>
  </w:num>
  <w:num w:numId="9" w16cid:durableId="1809199281">
    <w:abstractNumId w:val="8"/>
  </w:num>
  <w:num w:numId="10" w16cid:durableId="322779429">
    <w:abstractNumId w:val="0"/>
  </w:num>
  <w:num w:numId="11" w16cid:durableId="10686566">
    <w:abstractNumId w:val="4"/>
  </w:num>
  <w:num w:numId="12" w16cid:durableId="892621579">
    <w:abstractNumId w:val="13"/>
  </w:num>
  <w:num w:numId="13" w16cid:durableId="364983401">
    <w:abstractNumId w:val="7"/>
  </w:num>
  <w:num w:numId="14" w16cid:durableId="1678851955">
    <w:abstractNumId w:val="1"/>
  </w:num>
  <w:num w:numId="15" w16cid:durableId="1463691462">
    <w:abstractNumId w:val="11"/>
  </w:num>
  <w:num w:numId="16" w16cid:durableId="1312052707">
    <w:abstractNumId w:val="0"/>
  </w:num>
  <w:num w:numId="17" w16cid:durableId="140932313">
    <w:abstractNumId w:val="14"/>
  </w:num>
  <w:num w:numId="18" w16cid:durableId="177459022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146"/>
    <w:rsid w:val="000006F0"/>
    <w:rsid w:val="00000779"/>
    <w:rsid w:val="0000085B"/>
    <w:rsid w:val="00000A99"/>
    <w:rsid w:val="00000AB6"/>
    <w:rsid w:val="00001221"/>
    <w:rsid w:val="000015A1"/>
    <w:rsid w:val="000015C7"/>
    <w:rsid w:val="0000190F"/>
    <w:rsid w:val="000019CD"/>
    <w:rsid w:val="00001BEF"/>
    <w:rsid w:val="0000200C"/>
    <w:rsid w:val="000023FF"/>
    <w:rsid w:val="000025CB"/>
    <w:rsid w:val="00002C59"/>
    <w:rsid w:val="00002D6B"/>
    <w:rsid w:val="00002F50"/>
    <w:rsid w:val="00003133"/>
    <w:rsid w:val="000032BA"/>
    <w:rsid w:val="000034F2"/>
    <w:rsid w:val="00003891"/>
    <w:rsid w:val="000039AE"/>
    <w:rsid w:val="0000418B"/>
    <w:rsid w:val="0000435C"/>
    <w:rsid w:val="000045E6"/>
    <w:rsid w:val="0000464A"/>
    <w:rsid w:val="00004819"/>
    <w:rsid w:val="00004A86"/>
    <w:rsid w:val="00005185"/>
    <w:rsid w:val="000052FA"/>
    <w:rsid w:val="00005434"/>
    <w:rsid w:val="000054E5"/>
    <w:rsid w:val="00005ACB"/>
    <w:rsid w:val="00005B7D"/>
    <w:rsid w:val="00005BAB"/>
    <w:rsid w:val="00005BB4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6BF9"/>
    <w:rsid w:val="00006D55"/>
    <w:rsid w:val="000077D6"/>
    <w:rsid w:val="00007873"/>
    <w:rsid w:val="00007B57"/>
    <w:rsid w:val="00007D76"/>
    <w:rsid w:val="00007EA2"/>
    <w:rsid w:val="00007EE9"/>
    <w:rsid w:val="00007F8E"/>
    <w:rsid w:val="00010374"/>
    <w:rsid w:val="00010738"/>
    <w:rsid w:val="00010C07"/>
    <w:rsid w:val="00010F9D"/>
    <w:rsid w:val="000112EE"/>
    <w:rsid w:val="000115FB"/>
    <w:rsid w:val="0001192B"/>
    <w:rsid w:val="00011A91"/>
    <w:rsid w:val="00011C60"/>
    <w:rsid w:val="00012208"/>
    <w:rsid w:val="0001251A"/>
    <w:rsid w:val="000126EE"/>
    <w:rsid w:val="00012BB4"/>
    <w:rsid w:val="00012CBD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03E"/>
    <w:rsid w:val="00014411"/>
    <w:rsid w:val="00014589"/>
    <w:rsid w:val="00014598"/>
    <w:rsid w:val="000147B9"/>
    <w:rsid w:val="00014A12"/>
    <w:rsid w:val="00014A3B"/>
    <w:rsid w:val="00014A4A"/>
    <w:rsid w:val="00014B3C"/>
    <w:rsid w:val="00014C07"/>
    <w:rsid w:val="00015060"/>
    <w:rsid w:val="000153AD"/>
    <w:rsid w:val="000155F8"/>
    <w:rsid w:val="0001562E"/>
    <w:rsid w:val="00015990"/>
    <w:rsid w:val="000159E2"/>
    <w:rsid w:val="00015C52"/>
    <w:rsid w:val="00015D55"/>
    <w:rsid w:val="000160A4"/>
    <w:rsid w:val="000167EF"/>
    <w:rsid w:val="00016879"/>
    <w:rsid w:val="00016C90"/>
    <w:rsid w:val="00016E14"/>
    <w:rsid w:val="0001707F"/>
    <w:rsid w:val="00017563"/>
    <w:rsid w:val="000179F5"/>
    <w:rsid w:val="00020021"/>
    <w:rsid w:val="00020144"/>
    <w:rsid w:val="0002055E"/>
    <w:rsid w:val="000205B2"/>
    <w:rsid w:val="00020700"/>
    <w:rsid w:val="0002074B"/>
    <w:rsid w:val="00020882"/>
    <w:rsid w:val="00020E2A"/>
    <w:rsid w:val="00020E35"/>
    <w:rsid w:val="00020F08"/>
    <w:rsid w:val="00020F55"/>
    <w:rsid w:val="00021255"/>
    <w:rsid w:val="000216F1"/>
    <w:rsid w:val="00021837"/>
    <w:rsid w:val="00021A4A"/>
    <w:rsid w:val="00021FCB"/>
    <w:rsid w:val="0002207C"/>
    <w:rsid w:val="00022087"/>
    <w:rsid w:val="000221F6"/>
    <w:rsid w:val="000222A3"/>
    <w:rsid w:val="000226F6"/>
    <w:rsid w:val="00022A49"/>
    <w:rsid w:val="00022A5E"/>
    <w:rsid w:val="00022BB4"/>
    <w:rsid w:val="00022CE8"/>
    <w:rsid w:val="00023500"/>
    <w:rsid w:val="00023CE6"/>
    <w:rsid w:val="00023DFC"/>
    <w:rsid w:val="00024304"/>
    <w:rsid w:val="000243CE"/>
    <w:rsid w:val="00024953"/>
    <w:rsid w:val="00024B71"/>
    <w:rsid w:val="00024BBC"/>
    <w:rsid w:val="00024F30"/>
    <w:rsid w:val="000251F1"/>
    <w:rsid w:val="00025287"/>
    <w:rsid w:val="000253C9"/>
    <w:rsid w:val="00025426"/>
    <w:rsid w:val="000254D5"/>
    <w:rsid w:val="0002554C"/>
    <w:rsid w:val="0002557D"/>
    <w:rsid w:val="00025942"/>
    <w:rsid w:val="00025AA9"/>
    <w:rsid w:val="00025B1F"/>
    <w:rsid w:val="00025B80"/>
    <w:rsid w:val="00025EFE"/>
    <w:rsid w:val="00026132"/>
    <w:rsid w:val="00026146"/>
    <w:rsid w:val="000261DD"/>
    <w:rsid w:val="0002666D"/>
    <w:rsid w:val="00026B06"/>
    <w:rsid w:val="00026C1A"/>
    <w:rsid w:val="0002764F"/>
    <w:rsid w:val="00027979"/>
    <w:rsid w:val="00027A4F"/>
    <w:rsid w:val="00027BD5"/>
    <w:rsid w:val="00027E00"/>
    <w:rsid w:val="00027ED2"/>
    <w:rsid w:val="0003010E"/>
    <w:rsid w:val="00030329"/>
    <w:rsid w:val="000303F6"/>
    <w:rsid w:val="000305FA"/>
    <w:rsid w:val="000307FB"/>
    <w:rsid w:val="00030C23"/>
    <w:rsid w:val="00030E6B"/>
    <w:rsid w:val="00031014"/>
    <w:rsid w:val="000310F9"/>
    <w:rsid w:val="000311F5"/>
    <w:rsid w:val="0003121E"/>
    <w:rsid w:val="000313B7"/>
    <w:rsid w:val="00031583"/>
    <w:rsid w:val="000315C3"/>
    <w:rsid w:val="000316A7"/>
    <w:rsid w:val="00031762"/>
    <w:rsid w:val="00031980"/>
    <w:rsid w:val="00031A44"/>
    <w:rsid w:val="00031ADE"/>
    <w:rsid w:val="00031B57"/>
    <w:rsid w:val="00031EA7"/>
    <w:rsid w:val="00031F4C"/>
    <w:rsid w:val="00032236"/>
    <w:rsid w:val="000324D0"/>
    <w:rsid w:val="0003250C"/>
    <w:rsid w:val="00032716"/>
    <w:rsid w:val="00032ABF"/>
    <w:rsid w:val="00032D35"/>
    <w:rsid w:val="00032DB7"/>
    <w:rsid w:val="0003340E"/>
    <w:rsid w:val="0003347E"/>
    <w:rsid w:val="00033483"/>
    <w:rsid w:val="00033882"/>
    <w:rsid w:val="00033950"/>
    <w:rsid w:val="000339D5"/>
    <w:rsid w:val="00033B05"/>
    <w:rsid w:val="00033D3C"/>
    <w:rsid w:val="00033EFB"/>
    <w:rsid w:val="00034611"/>
    <w:rsid w:val="0003464D"/>
    <w:rsid w:val="00034A8A"/>
    <w:rsid w:val="00034B76"/>
    <w:rsid w:val="00034DE8"/>
    <w:rsid w:val="000350B5"/>
    <w:rsid w:val="000351D6"/>
    <w:rsid w:val="000351EC"/>
    <w:rsid w:val="00035579"/>
    <w:rsid w:val="000355BF"/>
    <w:rsid w:val="000356B4"/>
    <w:rsid w:val="00035878"/>
    <w:rsid w:val="00035936"/>
    <w:rsid w:val="00035A15"/>
    <w:rsid w:val="00035BFA"/>
    <w:rsid w:val="00035D7C"/>
    <w:rsid w:val="00035E36"/>
    <w:rsid w:val="00036143"/>
    <w:rsid w:val="00036185"/>
    <w:rsid w:val="0003650C"/>
    <w:rsid w:val="00036557"/>
    <w:rsid w:val="00036576"/>
    <w:rsid w:val="00036714"/>
    <w:rsid w:val="000367E5"/>
    <w:rsid w:val="00036B85"/>
    <w:rsid w:val="00036C21"/>
    <w:rsid w:val="00036C24"/>
    <w:rsid w:val="00036E95"/>
    <w:rsid w:val="00036F52"/>
    <w:rsid w:val="00036FD3"/>
    <w:rsid w:val="00037609"/>
    <w:rsid w:val="000378C7"/>
    <w:rsid w:val="000378D1"/>
    <w:rsid w:val="00037952"/>
    <w:rsid w:val="00037979"/>
    <w:rsid w:val="00037B41"/>
    <w:rsid w:val="00040148"/>
    <w:rsid w:val="0004018B"/>
    <w:rsid w:val="00040331"/>
    <w:rsid w:val="000404E2"/>
    <w:rsid w:val="0004053B"/>
    <w:rsid w:val="00040549"/>
    <w:rsid w:val="0004060E"/>
    <w:rsid w:val="00040791"/>
    <w:rsid w:val="000407EC"/>
    <w:rsid w:val="00040952"/>
    <w:rsid w:val="00040E69"/>
    <w:rsid w:val="00040EDD"/>
    <w:rsid w:val="000410D5"/>
    <w:rsid w:val="00041597"/>
    <w:rsid w:val="000417FD"/>
    <w:rsid w:val="000419E1"/>
    <w:rsid w:val="00041C82"/>
    <w:rsid w:val="00041E25"/>
    <w:rsid w:val="00041E72"/>
    <w:rsid w:val="00042021"/>
    <w:rsid w:val="0004220E"/>
    <w:rsid w:val="000425EC"/>
    <w:rsid w:val="00042931"/>
    <w:rsid w:val="00042ACF"/>
    <w:rsid w:val="00042B99"/>
    <w:rsid w:val="00042C2B"/>
    <w:rsid w:val="00042F74"/>
    <w:rsid w:val="0004334B"/>
    <w:rsid w:val="00043355"/>
    <w:rsid w:val="000434F1"/>
    <w:rsid w:val="000435C0"/>
    <w:rsid w:val="000437CB"/>
    <w:rsid w:val="00043869"/>
    <w:rsid w:val="00043DA7"/>
    <w:rsid w:val="00043DDD"/>
    <w:rsid w:val="00043EF5"/>
    <w:rsid w:val="00044091"/>
    <w:rsid w:val="000440BA"/>
    <w:rsid w:val="0004445C"/>
    <w:rsid w:val="000444A8"/>
    <w:rsid w:val="00044500"/>
    <w:rsid w:val="00044872"/>
    <w:rsid w:val="00044BC1"/>
    <w:rsid w:val="00044DAA"/>
    <w:rsid w:val="00044F32"/>
    <w:rsid w:val="00045154"/>
    <w:rsid w:val="00045740"/>
    <w:rsid w:val="00045BC3"/>
    <w:rsid w:val="00045E6A"/>
    <w:rsid w:val="00045EB0"/>
    <w:rsid w:val="00045FE4"/>
    <w:rsid w:val="000460FA"/>
    <w:rsid w:val="000463AC"/>
    <w:rsid w:val="00046429"/>
    <w:rsid w:val="00046730"/>
    <w:rsid w:val="00046759"/>
    <w:rsid w:val="00046B89"/>
    <w:rsid w:val="00046F33"/>
    <w:rsid w:val="00047017"/>
    <w:rsid w:val="00047248"/>
    <w:rsid w:val="000477AB"/>
    <w:rsid w:val="00047A74"/>
    <w:rsid w:val="00047FB1"/>
    <w:rsid w:val="0005007E"/>
    <w:rsid w:val="0005031A"/>
    <w:rsid w:val="0005031C"/>
    <w:rsid w:val="000505AE"/>
    <w:rsid w:val="0005062C"/>
    <w:rsid w:val="00050862"/>
    <w:rsid w:val="0005087C"/>
    <w:rsid w:val="000508D7"/>
    <w:rsid w:val="00050935"/>
    <w:rsid w:val="00050BEF"/>
    <w:rsid w:val="00050C21"/>
    <w:rsid w:val="00050C98"/>
    <w:rsid w:val="00050DDE"/>
    <w:rsid w:val="00050FA1"/>
    <w:rsid w:val="00051417"/>
    <w:rsid w:val="000518C8"/>
    <w:rsid w:val="00051AFC"/>
    <w:rsid w:val="00051E25"/>
    <w:rsid w:val="00051F69"/>
    <w:rsid w:val="00052251"/>
    <w:rsid w:val="0005270F"/>
    <w:rsid w:val="000528EF"/>
    <w:rsid w:val="000529F4"/>
    <w:rsid w:val="00052EB3"/>
    <w:rsid w:val="00052F88"/>
    <w:rsid w:val="00052FF6"/>
    <w:rsid w:val="00053483"/>
    <w:rsid w:val="00053ACF"/>
    <w:rsid w:val="00053B5C"/>
    <w:rsid w:val="00054026"/>
    <w:rsid w:val="00054433"/>
    <w:rsid w:val="00054663"/>
    <w:rsid w:val="0005480F"/>
    <w:rsid w:val="00054B07"/>
    <w:rsid w:val="00054D45"/>
    <w:rsid w:val="00054F67"/>
    <w:rsid w:val="000553C1"/>
    <w:rsid w:val="0005542F"/>
    <w:rsid w:val="00055589"/>
    <w:rsid w:val="00055592"/>
    <w:rsid w:val="000555B9"/>
    <w:rsid w:val="000558C4"/>
    <w:rsid w:val="00055C08"/>
    <w:rsid w:val="00055CA5"/>
    <w:rsid w:val="00055CBD"/>
    <w:rsid w:val="00055ED0"/>
    <w:rsid w:val="00055F34"/>
    <w:rsid w:val="0005621A"/>
    <w:rsid w:val="0005638A"/>
    <w:rsid w:val="00056427"/>
    <w:rsid w:val="00056664"/>
    <w:rsid w:val="00056764"/>
    <w:rsid w:val="000569A6"/>
    <w:rsid w:val="00056B58"/>
    <w:rsid w:val="00056DFE"/>
    <w:rsid w:val="00056F2D"/>
    <w:rsid w:val="000570A0"/>
    <w:rsid w:val="0005736F"/>
    <w:rsid w:val="0005782A"/>
    <w:rsid w:val="00057A0E"/>
    <w:rsid w:val="00057A80"/>
    <w:rsid w:val="00057AD1"/>
    <w:rsid w:val="00057F6B"/>
    <w:rsid w:val="00060AB1"/>
    <w:rsid w:val="00061270"/>
    <w:rsid w:val="00061623"/>
    <w:rsid w:val="0006165F"/>
    <w:rsid w:val="000616BD"/>
    <w:rsid w:val="00061955"/>
    <w:rsid w:val="00061A77"/>
    <w:rsid w:val="00061B0E"/>
    <w:rsid w:val="00061CDD"/>
    <w:rsid w:val="00061E0B"/>
    <w:rsid w:val="00062421"/>
    <w:rsid w:val="00062766"/>
    <w:rsid w:val="0006276B"/>
    <w:rsid w:val="000629BD"/>
    <w:rsid w:val="00062B25"/>
    <w:rsid w:val="00062BB1"/>
    <w:rsid w:val="0006324D"/>
    <w:rsid w:val="000632B1"/>
    <w:rsid w:val="000632F6"/>
    <w:rsid w:val="000639A9"/>
    <w:rsid w:val="00063A6E"/>
    <w:rsid w:val="00063C4C"/>
    <w:rsid w:val="00063DC3"/>
    <w:rsid w:val="000640C2"/>
    <w:rsid w:val="000641F4"/>
    <w:rsid w:val="000643EC"/>
    <w:rsid w:val="0006467A"/>
    <w:rsid w:val="00064837"/>
    <w:rsid w:val="00064DF1"/>
    <w:rsid w:val="00064F1D"/>
    <w:rsid w:val="00065008"/>
    <w:rsid w:val="00065061"/>
    <w:rsid w:val="000650C6"/>
    <w:rsid w:val="0006537A"/>
    <w:rsid w:val="00065488"/>
    <w:rsid w:val="000654B1"/>
    <w:rsid w:val="00065604"/>
    <w:rsid w:val="000656C3"/>
    <w:rsid w:val="00065C76"/>
    <w:rsid w:val="00065E8B"/>
    <w:rsid w:val="00065F17"/>
    <w:rsid w:val="000660AB"/>
    <w:rsid w:val="00066106"/>
    <w:rsid w:val="00066144"/>
    <w:rsid w:val="00066202"/>
    <w:rsid w:val="000662DC"/>
    <w:rsid w:val="0006644C"/>
    <w:rsid w:val="0006646D"/>
    <w:rsid w:val="00066B40"/>
    <w:rsid w:val="00066FB7"/>
    <w:rsid w:val="00067091"/>
    <w:rsid w:val="00067218"/>
    <w:rsid w:val="0006723F"/>
    <w:rsid w:val="000672DA"/>
    <w:rsid w:val="000672F9"/>
    <w:rsid w:val="00067335"/>
    <w:rsid w:val="00067338"/>
    <w:rsid w:val="000675C1"/>
    <w:rsid w:val="000675C4"/>
    <w:rsid w:val="0006774B"/>
    <w:rsid w:val="00067BEB"/>
    <w:rsid w:val="000704B7"/>
    <w:rsid w:val="00070559"/>
    <w:rsid w:val="000705CC"/>
    <w:rsid w:val="00070647"/>
    <w:rsid w:val="0007075C"/>
    <w:rsid w:val="000708C8"/>
    <w:rsid w:val="000708D6"/>
    <w:rsid w:val="00070C82"/>
    <w:rsid w:val="00070D1D"/>
    <w:rsid w:val="00071972"/>
    <w:rsid w:val="000719EE"/>
    <w:rsid w:val="00071C06"/>
    <w:rsid w:val="00071C80"/>
    <w:rsid w:val="00071E82"/>
    <w:rsid w:val="00072132"/>
    <w:rsid w:val="0007245E"/>
    <w:rsid w:val="00072552"/>
    <w:rsid w:val="000726DB"/>
    <w:rsid w:val="0007286E"/>
    <w:rsid w:val="00072A47"/>
    <w:rsid w:val="00072B27"/>
    <w:rsid w:val="00072C42"/>
    <w:rsid w:val="000732DB"/>
    <w:rsid w:val="00073367"/>
    <w:rsid w:val="000736E0"/>
    <w:rsid w:val="00073C23"/>
    <w:rsid w:val="00073ED1"/>
    <w:rsid w:val="00074621"/>
    <w:rsid w:val="00074727"/>
    <w:rsid w:val="00074891"/>
    <w:rsid w:val="00074AF2"/>
    <w:rsid w:val="00074BBC"/>
    <w:rsid w:val="00074D50"/>
    <w:rsid w:val="00074EC9"/>
    <w:rsid w:val="00074F14"/>
    <w:rsid w:val="00074F69"/>
    <w:rsid w:val="00075041"/>
    <w:rsid w:val="00075099"/>
    <w:rsid w:val="0007542C"/>
    <w:rsid w:val="000756D9"/>
    <w:rsid w:val="000758AE"/>
    <w:rsid w:val="00075907"/>
    <w:rsid w:val="00075927"/>
    <w:rsid w:val="00075B2F"/>
    <w:rsid w:val="00075BC1"/>
    <w:rsid w:val="00075D21"/>
    <w:rsid w:val="00075FFE"/>
    <w:rsid w:val="00076170"/>
    <w:rsid w:val="00076211"/>
    <w:rsid w:val="00076943"/>
    <w:rsid w:val="00076ABC"/>
    <w:rsid w:val="00076BDC"/>
    <w:rsid w:val="00076E25"/>
    <w:rsid w:val="0007722B"/>
    <w:rsid w:val="00077245"/>
    <w:rsid w:val="000775F2"/>
    <w:rsid w:val="00077859"/>
    <w:rsid w:val="00077BAA"/>
    <w:rsid w:val="00077C5C"/>
    <w:rsid w:val="00077E11"/>
    <w:rsid w:val="00077F9C"/>
    <w:rsid w:val="000804F3"/>
    <w:rsid w:val="00080A5F"/>
    <w:rsid w:val="00080AA6"/>
    <w:rsid w:val="0008106E"/>
    <w:rsid w:val="0008157C"/>
    <w:rsid w:val="00081947"/>
    <w:rsid w:val="000819B2"/>
    <w:rsid w:val="00081D57"/>
    <w:rsid w:val="00081F3B"/>
    <w:rsid w:val="00081F88"/>
    <w:rsid w:val="00082360"/>
    <w:rsid w:val="000824A2"/>
    <w:rsid w:val="000825C1"/>
    <w:rsid w:val="000826F9"/>
    <w:rsid w:val="00082881"/>
    <w:rsid w:val="00082944"/>
    <w:rsid w:val="00082EAE"/>
    <w:rsid w:val="00082F4B"/>
    <w:rsid w:val="00083497"/>
    <w:rsid w:val="00083A90"/>
    <w:rsid w:val="00083CD4"/>
    <w:rsid w:val="00083E1D"/>
    <w:rsid w:val="00083F9C"/>
    <w:rsid w:val="00083FAD"/>
    <w:rsid w:val="00084299"/>
    <w:rsid w:val="00084839"/>
    <w:rsid w:val="0008486A"/>
    <w:rsid w:val="00084E24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13A"/>
    <w:rsid w:val="000861BA"/>
    <w:rsid w:val="00086220"/>
    <w:rsid w:val="0008644B"/>
    <w:rsid w:val="00086754"/>
    <w:rsid w:val="00086EB9"/>
    <w:rsid w:val="00086FEE"/>
    <w:rsid w:val="00087195"/>
    <w:rsid w:val="0008735C"/>
    <w:rsid w:val="0008742F"/>
    <w:rsid w:val="000874B9"/>
    <w:rsid w:val="00087633"/>
    <w:rsid w:val="00087679"/>
    <w:rsid w:val="00087870"/>
    <w:rsid w:val="00087F67"/>
    <w:rsid w:val="00087F95"/>
    <w:rsid w:val="00087FC1"/>
    <w:rsid w:val="000900D2"/>
    <w:rsid w:val="000901E2"/>
    <w:rsid w:val="000902EE"/>
    <w:rsid w:val="000903D4"/>
    <w:rsid w:val="000904B7"/>
    <w:rsid w:val="00090737"/>
    <w:rsid w:val="00090942"/>
    <w:rsid w:val="00090A18"/>
    <w:rsid w:val="00090E6C"/>
    <w:rsid w:val="00090EBA"/>
    <w:rsid w:val="00090F48"/>
    <w:rsid w:val="00091050"/>
    <w:rsid w:val="00091174"/>
    <w:rsid w:val="000911C3"/>
    <w:rsid w:val="000911E1"/>
    <w:rsid w:val="000913A0"/>
    <w:rsid w:val="000914C5"/>
    <w:rsid w:val="00091CA0"/>
    <w:rsid w:val="00092224"/>
    <w:rsid w:val="00092435"/>
    <w:rsid w:val="000925F8"/>
    <w:rsid w:val="000926A7"/>
    <w:rsid w:val="000926FD"/>
    <w:rsid w:val="000928C3"/>
    <w:rsid w:val="00092B09"/>
    <w:rsid w:val="00092EEE"/>
    <w:rsid w:val="00093029"/>
    <w:rsid w:val="0009316C"/>
    <w:rsid w:val="00093270"/>
    <w:rsid w:val="0009338A"/>
    <w:rsid w:val="000933E3"/>
    <w:rsid w:val="0009353D"/>
    <w:rsid w:val="000937A8"/>
    <w:rsid w:val="00093AFC"/>
    <w:rsid w:val="00093B30"/>
    <w:rsid w:val="00093B78"/>
    <w:rsid w:val="00094087"/>
    <w:rsid w:val="00094179"/>
    <w:rsid w:val="000941C0"/>
    <w:rsid w:val="0009451A"/>
    <w:rsid w:val="00094637"/>
    <w:rsid w:val="0009470A"/>
    <w:rsid w:val="00094BAF"/>
    <w:rsid w:val="00094C57"/>
    <w:rsid w:val="00094D1B"/>
    <w:rsid w:val="00094FB4"/>
    <w:rsid w:val="0009503D"/>
    <w:rsid w:val="000953A9"/>
    <w:rsid w:val="00095A5F"/>
    <w:rsid w:val="00095B3D"/>
    <w:rsid w:val="00095C44"/>
    <w:rsid w:val="00095E09"/>
    <w:rsid w:val="00095E95"/>
    <w:rsid w:val="00096543"/>
    <w:rsid w:val="000967D6"/>
    <w:rsid w:val="00096A7A"/>
    <w:rsid w:val="00096A8E"/>
    <w:rsid w:val="00096F65"/>
    <w:rsid w:val="00097067"/>
    <w:rsid w:val="000970FD"/>
    <w:rsid w:val="000974B3"/>
    <w:rsid w:val="000974BC"/>
    <w:rsid w:val="00097659"/>
    <w:rsid w:val="00097B9C"/>
    <w:rsid w:val="00097EE3"/>
    <w:rsid w:val="00097F4A"/>
    <w:rsid w:val="000A0174"/>
    <w:rsid w:val="000A0559"/>
    <w:rsid w:val="000A07B1"/>
    <w:rsid w:val="000A07D1"/>
    <w:rsid w:val="000A09EB"/>
    <w:rsid w:val="000A0BB9"/>
    <w:rsid w:val="000A0C9E"/>
    <w:rsid w:val="000A0CE7"/>
    <w:rsid w:val="000A0FBB"/>
    <w:rsid w:val="000A12A1"/>
    <w:rsid w:val="000A1423"/>
    <w:rsid w:val="000A1458"/>
    <w:rsid w:val="000A15E3"/>
    <w:rsid w:val="000A164C"/>
    <w:rsid w:val="000A171A"/>
    <w:rsid w:val="000A1CD9"/>
    <w:rsid w:val="000A1E4E"/>
    <w:rsid w:val="000A1F12"/>
    <w:rsid w:val="000A2199"/>
    <w:rsid w:val="000A2225"/>
    <w:rsid w:val="000A2466"/>
    <w:rsid w:val="000A26A7"/>
    <w:rsid w:val="000A28AB"/>
    <w:rsid w:val="000A2BEC"/>
    <w:rsid w:val="000A2DC6"/>
    <w:rsid w:val="000A2F3D"/>
    <w:rsid w:val="000A3093"/>
    <w:rsid w:val="000A37E2"/>
    <w:rsid w:val="000A390B"/>
    <w:rsid w:val="000A398B"/>
    <w:rsid w:val="000A3A81"/>
    <w:rsid w:val="000A4114"/>
    <w:rsid w:val="000A42BF"/>
    <w:rsid w:val="000A4553"/>
    <w:rsid w:val="000A4B0B"/>
    <w:rsid w:val="000A4C2E"/>
    <w:rsid w:val="000A4C7F"/>
    <w:rsid w:val="000A4D19"/>
    <w:rsid w:val="000A51A5"/>
    <w:rsid w:val="000A534B"/>
    <w:rsid w:val="000A5401"/>
    <w:rsid w:val="000A56C5"/>
    <w:rsid w:val="000A590E"/>
    <w:rsid w:val="000A5D46"/>
    <w:rsid w:val="000A60BF"/>
    <w:rsid w:val="000A6842"/>
    <w:rsid w:val="000A69EF"/>
    <w:rsid w:val="000A6B33"/>
    <w:rsid w:val="000A6D5A"/>
    <w:rsid w:val="000A6D64"/>
    <w:rsid w:val="000A6E57"/>
    <w:rsid w:val="000A6F11"/>
    <w:rsid w:val="000A6F12"/>
    <w:rsid w:val="000A6FBD"/>
    <w:rsid w:val="000A74A7"/>
    <w:rsid w:val="000A7635"/>
    <w:rsid w:val="000A78E1"/>
    <w:rsid w:val="000A79CC"/>
    <w:rsid w:val="000A7AB6"/>
    <w:rsid w:val="000A7AB8"/>
    <w:rsid w:val="000A7B48"/>
    <w:rsid w:val="000A7C1C"/>
    <w:rsid w:val="000A7C89"/>
    <w:rsid w:val="000A7CD7"/>
    <w:rsid w:val="000A7DB4"/>
    <w:rsid w:val="000B00A5"/>
    <w:rsid w:val="000B0188"/>
    <w:rsid w:val="000B02D6"/>
    <w:rsid w:val="000B048B"/>
    <w:rsid w:val="000B07EC"/>
    <w:rsid w:val="000B09DC"/>
    <w:rsid w:val="000B0BD1"/>
    <w:rsid w:val="000B0D32"/>
    <w:rsid w:val="000B1006"/>
    <w:rsid w:val="000B132A"/>
    <w:rsid w:val="000B142E"/>
    <w:rsid w:val="000B14A1"/>
    <w:rsid w:val="000B1666"/>
    <w:rsid w:val="000B18F0"/>
    <w:rsid w:val="000B1BDD"/>
    <w:rsid w:val="000B1C16"/>
    <w:rsid w:val="000B1CB1"/>
    <w:rsid w:val="000B1CCD"/>
    <w:rsid w:val="000B1F53"/>
    <w:rsid w:val="000B21CA"/>
    <w:rsid w:val="000B2335"/>
    <w:rsid w:val="000B268E"/>
    <w:rsid w:val="000B283C"/>
    <w:rsid w:val="000B287F"/>
    <w:rsid w:val="000B288E"/>
    <w:rsid w:val="000B2AAF"/>
    <w:rsid w:val="000B2AB5"/>
    <w:rsid w:val="000B33FE"/>
    <w:rsid w:val="000B3600"/>
    <w:rsid w:val="000B360A"/>
    <w:rsid w:val="000B360F"/>
    <w:rsid w:val="000B3712"/>
    <w:rsid w:val="000B3CF5"/>
    <w:rsid w:val="000B3DCD"/>
    <w:rsid w:val="000B4362"/>
    <w:rsid w:val="000B44E3"/>
    <w:rsid w:val="000B4948"/>
    <w:rsid w:val="000B4BEB"/>
    <w:rsid w:val="000B4D54"/>
    <w:rsid w:val="000B4D87"/>
    <w:rsid w:val="000B4F74"/>
    <w:rsid w:val="000B52DB"/>
    <w:rsid w:val="000B52F3"/>
    <w:rsid w:val="000B5306"/>
    <w:rsid w:val="000B5333"/>
    <w:rsid w:val="000B53AA"/>
    <w:rsid w:val="000B5589"/>
    <w:rsid w:val="000B57F9"/>
    <w:rsid w:val="000B599C"/>
    <w:rsid w:val="000B5A36"/>
    <w:rsid w:val="000B5DFC"/>
    <w:rsid w:val="000B5F3F"/>
    <w:rsid w:val="000B6244"/>
    <w:rsid w:val="000B68AA"/>
    <w:rsid w:val="000B68D0"/>
    <w:rsid w:val="000B698D"/>
    <w:rsid w:val="000B6A34"/>
    <w:rsid w:val="000B6A3B"/>
    <w:rsid w:val="000B6B2A"/>
    <w:rsid w:val="000B6C2A"/>
    <w:rsid w:val="000B6CDD"/>
    <w:rsid w:val="000B6D85"/>
    <w:rsid w:val="000B6FC3"/>
    <w:rsid w:val="000B6FD3"/>
    <w:rsid w:val="000B7081"/>
    <w:rsid w:val="000B7094"/>
    <w:rsid w:val="000B7292"/>
    <w:rsid w:val="000B7375"/>
    <w:rsid w:val="000B74CF"/>
    <w:rsid w:val="000B7961"/>
    <w:rsid w:val="000B7AC0"/>
    <w:rsid w:val="000B7AFD"/>
    <w:rsid w:val="000C0077"/>
    <w:rsid w:val="000C00BB"/>
    <w:rsid w:val="000C0354"/>
    <w:rsid w:val="000C0362"/>
    <w:rsid w:val="000C08E3"/>
    <w:rsid w:val="000C09D7"/>
    <w:rsid w:val="000C0AA6"/>
    <w:rsid w:val="000C0B62"/>
    <w:rsid w:val="000C0CD4"/>
    <w:rsid w:val="000C0D1C"/>
    <w:rsid w:val="000C0DBC"/>
    <w:rsid w:val="000C0F33"/>
    <w:rsid w:val="000C0F89"/>
    <w:rsid w:val="000C0FD9"/>
    <w:rsid w:val="000C1276"/>
    <w:rsid w:val="000C135C"/>
    <w:rsid w:val="000C1365"/>
    <w:rsid w:val="000C13EE"/>
    <w:rsid w:val="000C1494"/>
    <w:rsid w:val="000C154D"/>
    <w:rsid w:val="000C1616"/>
    <w:rsid w:val="000C1784"/>
    <w:rsid w:val="000C17B4"/>
    <w:rsid w:val="000C180A"/>
    <w:rsid w:val="000C18F1"/>
    <w:rsid w:val="000C199A"/>
    <w:rsid w:val="000C2074"/>
    <w:rsid w:val="000C21DB"/>
    <w:rsid w:val="000C2252"/>
    <w:rsid w:val="000C24E3"/>
    <w:rsid w:val="000C25AF"/>
    <w:rsid w:val="000C27E5"/>
    <w:rsid w:val="000C297A"/>
    <w:rsid w:val="000C2B77"/>
    <w:rsid w:val="000C2D08"/>
    <w:rsid w:val="000C2DF8"/>
    <w:rsid w:val="000C3023"/>
    <w:rsid w:val="000C309F"/>
    <w:rsid w:val="000C3273"/>
    <w:rsid w:val="000C3693"/>
    <w:rsid w:val="000C38FA"/>
    <w:rsid w:val="000C3CF9"/>
    <w:rsid w:val="000C3D6D"/>
    <w:rsid w:val="000C3DA0"/>
    <w:rsid w:val="000C41C4"/>
    <w:rsid w:val="000C431B"/>
    <w:rsid w:val="000C4356"/>
    <w:rsid w:val="000C451D"/>
    <w:rsid w:val="000C45B1"/>
    <w:rsid w:val="000C46BA"/>
    <w:rsid w:val="000C4700"/>
    <w:rsid w:val="000C49CD"/>
    <w:rsid w:val="000C4ACA"/>
    <w:rsid w:val="000C4CAA"/>
    <w:rsid w:val="000C4DF0"/>
    <w:rsid w:val="000C5074"/>
    <w:rsid w:val="000C5243"/>
    <w:rsid w:val="000C5376"/>
    <w:rsid w:val="000C539F"/>
    <w:rsid w:val="000C54AC"/>
    <w:rsid w:val="000C582A"/>
    <w:rsid w:val="000C5A46"/>
    <w:rsid w:val="000C5D19"/>
    <w:rsid w:val="000C600D"/>
    <w:rsid w:val="000C6070"/>
    <w:rsid w:val="000C6330"/>
    <w:rsid w:val="000C633A"/>
    <w:rsid w:val="000C681D"/>
    <w:rsid w:val="000C698D"/>
    <w:rsid w:val="000C6AB3"/>
    <w:rsid w:val="000C6AE2"/>
    <w:rsid w:val="000C6B0F"/>
    <w:rsid w:val="000C6B3B"/>
    <w:rsid w:val="000C6DDD"/>
    <w:rsid w:val="000C6EC4"/>
    <w:rsid w:val="000C6F4B"/>
    <w:rsid w:val="000C6F4D"/>
    <w:rsid w:val="000C7237"/>
    <w:rsid w:val="000C7B97"/>
    <w:rsid w:val="000C7C98"/>
    <w:rsid w:val="000D011E"/>
    <w:rsid w:val="000D0180"/>
    <w:rsid w:val="000D01FE"/>
    <w:rsid w:val="000D041B"/>
    <w:rsid w:val="000D0562"/>
    <w:rsid w:val="000D0861"/>
    <w:rsid w:val="000D08FD"/>
    <w:rsid w:val="000D0A7A"/>
    <w:rsid w:val="000D0AE2"/>
    <w:rsid w:val="000D0C5A"/>
    <w:rsid w:val="000D0CDC"/>
    <w:rsid w:val="000D0FED"/>
    <w:rsid w:val="000D1279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45C"/>
    <w:rsid w:val="000D2500"/>
    <w:rsid w:val="000D262E"/>
    <w:rsid w:val="000D277E"/>
    <w:rsid w:val="000D27E9"/>
    <w:rsid w:val="000D2C41"/>
    <w:rsid w:val="000D2D38"/>
    <w:rsid w:val="000D2EF9"/>
    <w:rsid w:val="000D30D7"/>
    <w:rsid w:val="000D31E5"/>
    <w:rsid w:val="000D3327"/>
    <w:rsid w:val="000D33F9"/>
    <w:rsid w:val="000D3629"/>
    <w:rsid w:val="000D3725"/>
    <w:rsid w:val="000D381A"/>
    <w:rsid w:val="000D3B7D"/>
    <w:rsid w:val="000D3D4E"/>
    <w:rsid w:val="000D3DC9"/>
    <w:rsid w:val="000D3E01"/>
    <w:rsid w:val="000D3EDE"/>
    <w:rsid w:val="000D3F3E"/>
    <w:rsid w:val="000D4169"/>
    <w:rsid w:val="000D42C8"/>
    <w:rsid w:val="000D4738"/>
    <w:rsid w:val="000D47C3"/>
    <w:rsid w:val="000D4842"/>
    <w:rsid w:val="000D4881"/>
    <w:rsid w:val="000D4978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5E2D"/>
    <w:rsid w:val="000D6054"/>
    <w:rsid w:val="000D614D"/>
    <w:rsid w:val="000D615A"/>
    <w:rsid w:val="000D6183"/>
    <w:rsid w:val="000D6590"/>
    <w:rsid w:val="000D6696"/>
    <w:rsid w:val="000D66BA"/>
    <w:rsid w:val="000D6971"/>
    <w:rsid w:val="000D6FB3"/>
    <w:rsid w:val="000D7072"/>
    <w:rsid w:val="000D71CC"/>
    <w:rsid w:val="000D74EB"/>
    <w:rsid w:val="000D7B5D"/>
    <w:rsid w:val="000D7C7C"/>
    <w:rsid w:val="000E0116"/>
    <w:rsid w:val="000E015E"/>
    <w:rsid w:val="000E0195"/>
    <w:rsid w:val="000E01CD"/>
    <w:rsid w:val="000E0629"/>
    <w:rsid w:val="000E066F"/>
    <w:rsid w:val="000E069E"/>
    <w:rsid w:val="000E075C"/>
    <w:rsid w:val="000E0BB8"/>
    <w:rsid w:val="000E0EDC"/>
    <w:rsid w:val="000E0F5D"/>
    <w:rsid w:val="000E0FA4"/>
    <w:rsid w:val="000E10DB"/>
    <w:rsid w:val="000E14C0"/>
    <w:rsid w:val="000E16D7"/>
    <w:rsid w:val="000E1BF7"/>
    <w:rsid w:val="000E23F3"/>
    <w:rsid w:val="000E28E6"/>
    <w:rsid w:val="000E2C49"/>
    <w:rsid w:val="000E2E3B"/>
    <w:rsid w:val="000E2EAF"/>
    <w:rsid w:val="000E2EC2"/>
    <w:rsid w:val="000E2F85"/>
    <w:rsid w:val="000E2F8E"/>
    <w:rsid w:val="000E2FA6"/>
    <w:rsid w:val="000E3283"/>
    <w:rsid w:val="000E36F3"/>
    <w:rsid w:val="000E3890"/>
    <w:rsid w:val="000E39D3"/>
    <w:rsid w:val="000E3C99"/>
    <w:rsid w:val="000E41ED"/>
    <w:rsid w:val="000E42B7"/>
    <w:rsid w:val="000E4370"/>
    <w:rsid w:val="000E4486"/>
    <w:rsid w:val="000E44BF"/>
    <w:rsid w:val="000E4BC8"/>
    <w:rsid w:val="000E4BD7"/>
    <w:rsid w:val="000E4C92"/>
    <w:rsid w:val="000E541A"/>
    <w:rsid w:val="000E54C4"/>
    <w:rsid w:val="000E56AF"/>
    <w:rsid w:val="000E5B32"/>
    <w:rsid w:val="000E5B65"/>
    <w:rsid w:val="000E5CBE"/>
    <w:rsid w:val="000E5F52"/>
    <w:rsid w:val="000E5FA0"/>
    <w:rsid w:val="000E66D3"/>
    <w:rsid w:val="000E6788"/>
    <w:rsid w:val="000E69D1"/>
    <w:rsid w:val="000E6DE5"/>
    <w:rsid w:val="000E7243"/>
    <w:rsid w:val="000E7362"/>
    <w:rsid w:val="000E744E"/>
    <w:rsid w:val="000E7766"/>
    <w:rsid w:val="000E78F0"/>
    <w:rsid w:val="000E7AEE"/>
    <w:rsid w:val="000E7C7D"/>
    <w:rsid w:val="000F0217"/>
    <w:rsid w:val="000F021D"/>
    <w:rsid w:val="000F0637"/>
    <w:rsid w:val="000F07BE"/>
    <w:rsid w:val="000F0832"/>
    <w:rsid w:val="000F08E2"/>
    <w:rsid w:val="000F0B7B"/>
    <w:rsid w:val="000F0BC6"/>
    <w:rsid w:val="000F0CD7"/>
    <w:rsid w:val="000F16A3"/>
    <w:rsid w:val="000F172B"/>
    <w:rsid w:val="000F173C"/>
    <w:rsid w:val="000F1A6F"/>
    <w:rsid w:val="000F1BC9"/>
    <w:rsid w:val="000F1C55"/>
    <w:rsid w:val="000F2239"/>
    <w:rsid w:val="000F2322"/>
    <w:rsid w:val="000F2622"/>
    <w:rsid w:val="000F2770"/>
    <w:rsid w:val="000F28C8"/>
    <w:rsid w:val="000F2C64"/>
    <w:rsid w:val="000F2CA2"/>
    <w:rsid w:val="000F2D2C"/>
    <w:rsid w:val="000F2DC7"/>
    <w:rsid w:val="000F2EE7"/>
    <w:rsid w:val="000F2F52"/>
    <w:rsid w:val="000F30C3"/>
    <w:rsid w:val="000F3123"/>
    <w:rsid w:val="000F3B1D"/>
    <w:rsid w:val="000F3D73"/>
    <w:rsid w:val="000F412F"/>
    <w:rsid w:val="000F44B8"/>
    <w:rsid w:val="000F48BF"/>
    <w:rsid w:val="000F4C73"/>
    <w:rsid w:val="000F4CA1"/>
    <w:rsid w:val="000F4D71"/>
    <w:rsid w:val="000F4F1D"/>
    <w:rsid w:val="000F5352"/>
    <w:rsid w:val="000F55F7"/>
    <w:rsid w:val="000F5810"/>
    <w:rsid w:val="000F59B5"/>
    <w:rsid w:val="000F5E66"/>
    <w:rsid w:val="000F603B"/>
    <w:rsid w:val="000F6169"/>
    <w:rsid w:val="000F6231"/>
    <w:rsid w:val="000F65F5"/>
    <w:rsid w:val="000F6818"/>
    <w:rsid w:val="000F6A8C"/>
    <w:rsid w:val="000F6F02"/>
    <w:rsid w:val="000F6F4B"/>
    <w:rsid w:val="000F6FBD"/>
    <w:rsid w:val="000F700F"/>
    <w:rsid w:val="000F71DD"/>
    <w:rsid w:val="000F7354"/>
    <w:rsid w:val="000F751A"/>
    <w:rsid w:val="000F78AF"/>
    <w:rsid w:val="000F79DC"/>
    <w:rsid w:val="000F7E33"/>
    <w:rsid w:val="000F7EA4"/>
    <w:rsid w:val="00100142"/>
    <w:rsid w:val="001003C4"/>
    <w:rsid w:val="0010049A"/>
    <w:rsid w:val="00100550"/>
    <w:rsid w:val="0010067E"/>
    <w:rsid w:val="0010079F"/>
    <w:rsid w:val="001007B4"/>
    <w:rsid w:val="00100A6A"/>
    <w:rsid w:val="00100D89"/>
    <w:rsid w:val="00100F95"/>
    <w:rsid w:val="001010B3"/>
    <w:rsid w:val="001011B7"/>
    <w:rsid w:val="00101A27"/>
    <w:rsid w:val="00101A8B"/>
    <w:rsid w:val="00101AA9"/>
    <w:rsid w:val="00101B0B"/>
    <w:rsid w:val="00101CFC"/>
    <w:rsid w:val="00101D06"/>
    <w:rsid w:val="00101DCE"/>
    <w:rsid w:val="00101DD6"/>
    <w:rsid w:val="00101E1D"/>
    <w:rsid w:val="001028C1"/>
    <w:rsid w:val="00102987"/>
    <w:rsid w:val="00102FDD"/>
    <w:rsid w:val="001031F9"/>
    <w:rsid w:val="00103224"/>
    <w:rsid w:val="00103304"/>
    <w:rsid w:val="00103853"/>
    <w:rsid w:val="001038AB"/>
    <w:rsid w:val="001038C6"/>
    <w:rsid w:val="00103DD6"/>
    <w:rsid w:val="00103FE9"/>
    <w:rsid w:val="00104076"/>
    <w:rsid w:val="00104196"/>
    <w:rsid w:val="00104688"/>
    <w:rsid w:val="001046F0"/>
    <w:rsid w:val="001046FC"/>
    <w:rsid w:val="00104960"/>
    <w:rsid w:val="00104BE9"/>
    <w:rsid w:val="0010503C"/>
    <w:rsid w:val="00105667"/>
    <w:rsid w:val="00105BF0"/>
    <w:rsid w:val="00105CE9"/>
    <w:rsid w:val="00105E0E"/>
    <w:rsid w:val="00105E29"/>
    <w:rsid w:val="001060B0"/>
    <w:rsid w:val="00106136"/>
    <w:rsid w:val="00106190"/>
    <w:rsid w:val="001063D4"/>
    <w:rsid w:val="00106491"/>
    <w:rsid w:val="00107004"/>
    <w:rsid w:val="0010767C"/>
    <w:rsid w:val="00107748"/>
    <w:rsid w:val="0010779D"/>
    <w:rsid w:val="00107897"/>
    <w:rsid w:val="00107B8A"/>
    <w:rsid w:val="00107EA8"/>
    <w:rsid w:val="0011021A"/>
    <w:rsid w:val="001105E1"/>
    <w:rsid w:val="00110B7B"/>
    <w:rsid w:val="00110C30"/>
    <w:rsid w:val="001111E1"/>
    <w:rsid w:val="00111498"/>
    <w:rsid w:val="00111815"/>
    <w:rsid w:val="001118E3"/>
    <w:rsid w:val="00111928"/>
    <w:rsid w:val="00111978"/>
    <w:rsid w:val="00111B59"/>
    <w:rsid w:val="00111B99"/>
    <w:rsid w:val="00112677"/>
    <w:rsid w:val="00112749"/>
    <w:rsid w:val="0011287F"/>
    <w:rsid w:val="00112D60"/>
    <w:rsid w:val="00112E35"/>
    <w:rsid w:val="00113150"/>
    <w:rsid w:val="001131B7"/>
    <w:rsid w:val="00113288"/>
    <w:rsid w:val="00113E35"/>
    <w:rsid w:val="00113FF0"/>
    <w:rsid w:val="00114277"/>
    <w:rsid w:val="0011430C"/>
    <w:rsid w:val="001144C8"/>
    <w:rsid w:val="00114B66"/>
    <w:rsid w:val="00114D64"/>
    <w:rsid w:val="00114DAF"/>
    <w:rsid w:val="00114DEB"/>
    <w:rsid w:val="00115431"/>
    <w:rsid w:val="00115594"/>
    <w:rsid w:val="001159FE"/>
    <w:rsid w:val="00115A1F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AC1"/>
    <w:rsid w:val="00116EC2"/>
    <w:rsid w:val="00116F60"/>
    <w:rsid w:val="00117340"/>
    <w:rsid w:val="00117354"/>
    <w:rsid w:val="001177D3"/>
    <w:rsid w:val="001179E6"/>
    <w:rsid w:val="00117BE6"/>
    <w:rsid w:val="00117D0F"/>
    <w:rsid w:val="001201B0"/>
    <w:rsid w:val="001202A0"/>
    <w:rsid w:val="001202FD"/>
    <w:rsid w:val="001203E2"/>
    <w:rsid w:val="001205EF"/>
    <w:rsid w:val="001205F3"/>
    <w:rsid w:val="001209EF"/>
    <w:rsid w:val="00120A0C"/>
    <w:rsid w:val="00120B4C"/>
    <w:rsid w:val="00120C4E"/>
    <w:rsid w:val="00120CAD"/>
    <w:rsid w:val="00120DB4"/>
    <w:rsid w:val="00120E82"/>
    <w:rsid w:val="00120EDE"/>
    <w:rsid w:val="00120F23"/>
    <w:rsid w:val="00121004"/>
    <w:rsid w:val="001214B7"/>
    <w:rsid w:val="001214D9"/>
    <w:rsid w:val="001216E4"/>
    <w:rsid w:val="0012182C"/>
    <w:rsid w:val="00121944"/>
    <w:rsid w:val="00121A8A"/>
    <w:rsid w:val="00121C5B"/>
    <w:rsid w:val="001227EA"/>
    <w:rsid w:val="0012295A"/>
    <w:rsid w:val="001229DD"/>
    <w:rsid w:val="001229E1"/>
    <w:rsid w:val="00122A8E"/>
    <w:rsid w:val="00122AE8"/>
    <w:rsid w:val="00122B08"/>
    <w:rsid w:val="00122BAF"/>
    <w:rsid w:val="00122D3A"/>
    <w:rsid w:val="0012321A"/>
    <w:rsid w:val="00123385"/>
    <w:rsid w:val="00123587"/>
    <w:rsid w:val="0012363E"/>
    <w:rsid w:val="00123777"/>
    <w:rsid w:val="001238A0"/>
    <w:rsid w:val="001239BC"/>
    <w:rsid w:val="00123D9D"/>
    <w:rsid w:val="00123DBE"/>
    <w:rsid w:val="001241D3"/>
    <w:rsid w:val="00124630"/>
    <w:rsid w:val="001246CB"/>
    <w:rsid w:val="00124898"/>
    <w:rsid w:val="00124D32"/>
    <w:rsid w:val="00124F9C"/>
    <w:rsid w:val="00124FCF"/>
    <w:rsid w:val="0012508D"/>
    <w:rsid w:val="001254A5"/>
    <w:rsid w:val="00125565"/>
    <w:rsid w:val="00125754"/>
    <w:rsid w:val="00125877"/>
    <w:rsid w:val="00125BFC"/>
    <w:rsid w:val="00126137"/>
    <w:rsid w:val="00126193"/>
    <w:rsid w:val="00126474"/>
    <w:rsid w:val="00126C48"/>
    <w:rsid w:val="00126D49"/>
    <w:rsid w:val="0012795F"/>
    <w:rsid w:val="00127973"/>
    <w:rsid w:val="0013011B"/>
    <w:rsid w:val="0013031C"/>
    <w:rsid w:val="00130588"/>
    <w:rsid w:val="001305BB"/>
    <w:rsid w:val="00130698"/>
    <w:rsid w:val="00130D7F"/>
    <w:rsid w:val="00130DA0"/>
    <w:rsid w:val="00131191"/>
    <w:rsid w:val="001311D3"/>
    <w:rsid w:val="001311D5"/>
    <w:rsid w:val="001314A3"/>
    <w:rsid w:val="00131869"/>
    <w:rsid w:val="00131892"/>
    <w:rsid w:val="00131B88"/>
    <w:rsid w:val="00131C12"/>
    <w:rsid w:val="00131C8D"/>
    <w:rsid w:val="00131E9B"/>
    <w:rsid w:val="00131EB2"/>
    <w:rsid w:val="00131F78"/>
    <w:rsid w:val="00131FEB"/>
    <w:rsid w:val="00132222"/>
    <w:rsid w:val="00132500"/>
    <w:rsid w:val="0013279A"/>
    <w:rsid w:val="00132980"/>
    <w:rsid w:val="00132B37"/>
    <w:rsid w:val="00132B72"/>
    <w:rsid w:val="00132F57"/>
    <w:rsid w:val="001333FA"/>
    <w:rsid w:val="00133659"/>
    <w:rsid w:val="0013387D"/>
    <w:rsid w:val="00133AF3"/>
    <w:rsid w:val="00133CD6"/>
    <w:rsid w:val="00133FEA"/>
    <w:rsid w:val="00134349"/>
    <w:rsid w:val="001345D6"/>
    <w:rsid w:val="001345E8"/>
    <w:rsid w:val="001346D4"/>
    <w:rsid w:val="00134A6E"/>
    <w:rsid w:val="00134B38"/>
    <w:rsid w:val="00134D5F"/>
    <w:rsid w:val="00135009"/>
    <w:rsid w:val="00135135"/>
    <w:rsid w:val="00135138"/>
    <w:rsid w:val="0013549D"/>
    <w:rsid w:val="001354D0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5DD"/>
    <w:rsid w:val="00136640"/>
    <w:rsid w:val="001369B6"/>
    <w:rsid w:val="00136BC7"/>
    <w:rsid w:val="00136FA6"/>
    <w:rsid w:val="00137083"/>
    <w:rsid w:val="0013717D"/>
    <w:rsid w:val="0013742A"/>
    <w:rsid w:val="00137583"/>
    <w:rsid w:val="00137656"/>
    <w:rsid w:val="001377AE"/>
    <w:rsid w:val="00137846"/>
    <w:rsid w:val="00137954"/>
    <w:rsid w:val="0013796D"/>
    <w:rsid w:val="001379B1"/>
    <w:rsid w:val="0014000F"/>
    <w:rsid w:val="001400CC"/>
    <w:rsid w:val="001401E0"/>
    <w:rsid w:val="00140292"/>
    <w:rsid w:val="001403A2"/>
    <w:rsid w:val="001406AA"/>
    <w:rsid w:val="00140BB9"/>
    <w:rsid w:val="001417B3"/>
    <w:rsid w:val="0014193F"/>
    <w:rsid w:val="00141A20"/>
    <w:rsid w:val="00141A23"/>
    <w:rsid w:val="00141A30"/>
    <w:rsid w:val="00141B31"/>
    <w:rsid w:val="00141D2E"/>
    <w:rsid w:val="00141FC7"/>
    <w:rsid w:val="0014207D"/>
    <w:rsid w:val="001422FE"/>
    <w:rsid w:val="0014236C"/>
    <w:rsid w:val="00142451"/>
    <w:rsid w:val="001424C2"/>
    <w:rsid w:val="00142672"/>
    <w:rsid w:val="00142953"/>
    <w:rsid w:val="00142A43"/>
    <w:rsid w:val="00142B35"/>
    <w:rsid w:val="00142C51"/>
    <w:rsid w:val="00142C71"/>
    <w:rsid w:val="00142CF1"/>
    <w:rsid w:val="00142E03"/>
    <w:rsid w:val="00143097"/>
    <w:rsid w:val="001430E7"/>
    <w:rsid w:val="00143152"/>
    <w:rsid w:val="0014329A"/>
    <w:rsid w:val="001435C0"/>
    <w:rsid w:val="001439B6"/>
    <w:rsid w:val="00143A1A"/>
    <w:rsid w:val="00143A89"/>
    <w:rsid w:val="00143F40"/>
    <w:rsid w:val="001441A1"/>
    <w:rsid w:val="00144204"/>
    <w:rsid w:val="0014423D"/>
    <w:rsid w:val="001447D3"/>
    <w:rsid w:val="00144B22"/>
    <w:rsid w:val="00144B7A"/>
    <w:rsid w:val="00144E9A"/>
    <w:rsid w:val="00144F2F"/>
    <w:rsid w:val="00144F79"/>
    <w:rsid w:val="0014507B"/>
    <w:rsid w:val="00145100"/>
    <w:rsid w:val="0014517B"/>
    <w:rsid w:val="0014529A"/>
    <w:rsid w:val="001452F7"/>
    <w:rsid w:val="00145522"/>
    <w:rsid w:val="001455E8"/>
    <w:rsid w:val="001456D1"/>
    <w:rsid w:val="001457CD"/>
    <w:rsid w:val="001458F8"/>
    <w:rsid w:val="00145B06"/>
    <w:rsid w:val="00145CBB"/>
    <w:rsid w:val="00145D01"/>
    <w:rsid w:val="00146334"/>
    <w:rsid w:val="00146562"/>
    <w:rsid w:val="00146792"/>
    <w:rsid w:val="0014683D"/>
    <w:rsid w:val="001468E2"/>
    <w:rsid w:val="0014694E"/>
    <w:rsid w:val="00146C91"/>
    <w:rsid w:val="00146F44"/>
    <w:rsid w:val="0014738E"/>
    <w:rsid w:val="001476E8"/>
    <w:rsid w:val="0014774F"/>
    <w:rsid w:val="001478A7"/>
    <w:rsid w:val="00150273"/>
    <w:rsid w:val="0015060B"/>
    <w:rsid w:val="001507D6"/>
    <w:rsid w:val="001508F8"/>
    <w:rsid w:val="00150A03"/>
    <w:rsid w:val="00151146"/>
    <w:rsid w:val="0015162A"/>
    <w:rsid w:val="00151734"/>
    <w:rsid w:val="00151AD7"/>
    <w:rsid w:val="00151CA8"/>
    <w:rsid w:val="00151CAE"/>
    <w:rsid w:val="00151FCF"/>
    <w:rsid w:val="001520E7"/>
    <w:rsid w:val="001525FB"/>
    <w:rsid w:val="001527FE"/>
    <w:rsid w:val="0015288D"/>
    <w:rsid w:val="00152942"/>
    <w:rsid w:val="0015294C"/>
    <w:rsid w:val="00152E00"/>
    <w:rsid w:val="00152E38"/>
    <w:rsid w:val="001534F5"/>
    <w:rsid w:val="00153A70"/>
    <w:rsid w:val="00153B37"/>
    <w:rsid w:val="00153B4E"/>
    <w:rsid w:val="00153B92"/>
    <w:rsid w:val="00153E26"/>
    <w:rsid w:val="00153EDB"/>
    <w:rsid w:val="00153FFB"/>
    <w:rsid w:val="001544E3"/>
    <w:rsid w:val="0015451C"/>
    <w:rsid w:val="001545E7"/>
    <w:rsid w:val="00154650"/>
    <w:rsid w:val="001546EA"/>
    <w:rsid w:val="00154776"/>
    <w:rsid w:val="001547A1"/>
    <w:rsid w:val="00154D62"/>
    <w:rsid w:val="00154EB7"/>
    <w:rsid w:val="00154EEC"/>
    <w:rsid w:val="001550B0"/>
    <w:rsid w:val="00155479"/>
    <w:rsid w:val="00155582"/>
    <w:rsid w:val="001557BD"/>
    <w:rsid w:val="00155A0C"/>
    <w:rsid w:val="00155A8A"/>
    <w:rsid w:val="00155B88"/>
    <w:rsid w:val="00155D02"/>
    <w:rsid w:val="00155D10"/>
    <w:rsid w:val="00156307"/>
    <w:rsid w:val="001565C2"/>
    <w:rsid w:val="00156719"/>
    <w:rsid w:val="001569A1"/>
    <w:rsid w:val="00156D01"/>
    <w:rsid w:val="00157232"/>
    <w:rsid w:val="001572A8"/>
    <w:rsid w:val="001573FD"/>
    <w:rsid w:val="00157412"/>
    <w:rsid w:val="00157607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372"/>
    <w:rsid w:val="001614B9"/>
    <w:rsid w:val="00161586"/>
    <w:rsid w:val="00161720"/>
    <w:rsid w:val="0016178C"/>
    <w:rsid w:val="00161810"/>
    <w:rsid w:val="00161866"/>
    <w:rsid w:val="0016195C"/>
    <w:rsid w:val="00161AC9"/>
    <w:rsid w:val="00161BDE"/>
    <w:rsid w:val="00161C6E"/>
    <w:rsid w:val="00162451"/>
    <w:rsid w:val="00162456"/>
    <w:rsid w:val="001628F9"/>
    <w:rsid w:val="00162E35"/>
    <w:rsid w:val="00162E95"/>
    <w:rsid w:val="00162FFC"/>
    <w:rsid w:val="001634A2"/>
    <w:rsid w:val="0016373D"/>
    <w:rsid w:val="001639BA"/>
    <w:rsid w:val="00163A9F"/>
    <w:rsid w:val="00163F77"/>
    <w:rsid w:val="00163FB1"/>
    <w:rsid w:val="001644CC"/>
    <w:rsid w:val="001647E3"/>
    <w:rsid w:val="00164BF3"/>
    <w:rsid w:val="00164CF4"/>
    <w:rsid w:val="00164FA7"/>
    <w:rsid w:val="00164FF7"/>
    <w:rsid w:val="0016501A"/>
    <w:rsid w:val="0016524A"/>
    <w:rsid w:val="001652FA"/>
    <w:rsid w:val="0016556C"/>
    <w:rsid w:val="00165663"/>
    <w:rsid w:val="001657B2"/>
    <w:rsid w:val="00165A2C"/>
    <w:rsid w:val="00165AFD"/>
    <w:rsid w:val="00165CD4"/>
    <w:rsid w:val="00166027"/>
    <w:rsid w:val="001662EE"/>
    <w:rsid w:val="00166632"/>
    <w:rsid w:val="00166940"/>
    <w:rsid w:val="00166BBF"/>
    <w:rsid w:val="00166E20"/>
    <w:rsid w:val="00166F37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C04"/>
    <w:rsid w:val="00170D50"/>
    <w:rsid w:val="00170EB5"/>
    <w:rsid w:val="00170EF6"/>
    <w:rsid w:val="0017111E"/>
    <w:rsid w:val="00171321"/>
    <w:rsid w:val="00171347"/>
    <w:rsid w:val="00171351"/>
    <w:rsid w:val="00171361"/>
    <w:rsid w:val="001713B2"/>
    <w:rsid w:val="00171584"/>
    <w:rsid w:val="0017166C"/>
    <w:rsid w:val="00171730"/>
    <w:rsid w:val="001717D4"/>
    <w:rsid w:val="0017182F"/>
    <w:rsid w:val="00171880"/>
    <w:rsid w:val="001719AF"/>
    <w:rsid w:val="00171B2E"/>
    <w:rsid w:val="00171D7E"/>
    <w:rsid w:val="0017237B"/>
    <w:rsid w:val="001723F7"/>
    <w:rsid w:val="00172429"/>
    <w:rsid w:val="00172759"/>
    <w:rsid w:val="001728D0"/>
    <w:rsid w:val="00172BE0"/>
    <w:rsid w:val="00172CE2"/>
    <w:rsid w:val="00172D26"/>
    <w:rsid w:val="00173059"/>
    <w:rsid w:val="00173116"/>
    <w:rsid w:val="00173659"/>
    <w:rsid w:val="00173786"/>
    <w:rsid w:val="00173A44"/>
    <w:rsid w:val="00173A66"/>
    <w:rsid w:val="00173D47"/>
    <w:rsid w:val="00173F9B"/>
    <w:rsid w:val="00174060"/>
    <w:rsid w:val="00174161"/>
    <w:rsid w:val="0017439B"/>
    <w:rsid w:val="0017496D"/>
    <w:rsid w:val="00174AAC"/>
    <w:rsid w:val="00174BF5"/>
    <w:rsid w:val="001751A8"/>
    <w:rsid w:val="00175590"/>
    <w:rsid w:val="001757CF"/>
    <w:rsid w:val="00175883"/>
    <w:rsid w:val="001758A5"/>
    <w:rsid w:val="00175C89"/>
    <w:rsid w:val="00175E89"/>
    <w:rsid w:val="00175F1A"/>
    <w:rsid w:val="00176096"/>
    <w:rsid w:val="00176529"/>
    <w:rsid w:val="0017670E"/>
    <w:rsid w:val="001768D4"/>
    <w:rsid w:val="00176AC9"/>
    <w:rsid w:val="00176B89"/>
    <w:rsid w:val="00176C9D"/>
    <w:rsid w:val="00176CAC"/>
    <w:rsid w:val="00176F03"/>
    <w:rsid w:val="001770D4"/>
    <w:rsid w:val="0017713F"/>
    <w:rsid w:val="001773E5"/>
    <w:rsid w:val="0017765D"/>
    <w:rsid w:val="00177EE2"/>
    <w:rsid w:val="00177FFA"/>
    <w:rsid w:val="001804E5"/>
    <w:rsid w:val="00180592"/>
    <w:rsid w:val="0018064B"/>
    <w:rsid w:val="0018075B"/>
    <w:rsid w:val="00180BB5"/>
    <w:rsid w:val="00180D4B"/>
    <w:rsid w:val="00180DB8"/>
    <w:rsid w:val="00180E2B"/>
    <w:rsid w:val="00181088"/>
    <w:rsid w:val="0018127B"/>
    <w:rsid w:val="001816E8"/>
    <w:rsid w:val="001818DA"/>
    <w:rsid w:val="00181967"/>
    <w:rsid w:val="00181B40"/>
    <w:rsid w:val="00181B8C"/>
    <w:rsid w:val="00181D49"/>
    <w:rsid w:val="00182234"/>
    <w:rsid w:val="001826FA"/>
    <w:rsid w:val="001826FB"/>
    <w:rsid w:val="00182747"/>
    <w:rsid w:val="00182D71"/>
    <w:rsid w:val="00182E38"/>
    <w:rsid w:val="00183055"/>
    <w:rsid w:val="00183341"/>
    <w:rsid w:val="001834D4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5E3"/>
    <w:rsid w:val="0018561C"/>
    <w:rsid w:val="00185764"/>
    <w:rsid w:val="00185851"/>
    <w:rsid w:val="00185888"/>
    <w:rsid w:val="00185959"/>
    <w:rsid w:val="00185FDB"/>
    <w:rsid w:val="001865C5"/>
    <w:rsid w:val="0018681D"/>
    <w:rsid w:val="0018699B"/>
    <w:rsid w:val="00186AC3"/>
    <w:rsid w:val="00186DE9"/>
    <w:rsid w:val="00186E89"/>
    <w:rsid w:val="00187057"/>
    <w:rsid w:val="00187423"/>
    <w:rsid w:val="0018795F"/>
    <w:rsid w:val="001879C1"/>
    <w:rsid w:val="00187C40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F96"/>
    <w:rsid w:val="00191077"/>
    <w:rsid w:val="001914D8"/>
    <w:rsid w:val="00191564"/>
    <w:rsid w:val="00191823"/>
    <w:rsid w:val="00191940"/>
    <w:rsid w:val="0019198D"/>
    <w:rsid w:val="00191B7A"/>
    <w:rsid w:val="00191E5F"/>
    <w:rsid w:val="0019203C"/>
    <w:rsid w:val="001921AD"/>
    <w:rsid w:val="001921AF"/>
    <w:rsid w:val="0019248E"/>
    <w:rsid w:val="001925F5"/>
    <w:rsid w:val="001928B1"/>
    <w:rsid w:val="00192946"/>
    <w:rsid w:val="00192AEA"/>
    <w:rsid w:val="00192D0C"/>
    <w:rsid w:val="00192F3E"/>
    <w:rsid w:val="00193035"/>
    <w:rsid w:val="00193725"/>
    <w:rsid w:val="00193BFA"/>
    <w:rsid w:val="00193E21"/>
    <w:rsid w:val="00193EE8"/>
    <w:rsid w:val="00193F4D"/>
    <w:rsid w:val="0019403B"/>
    <w:rsid w:val="001940EA"/>
    <w:rsid w:val="0019437F"/>
    <w:rsid w:val="001949BC"/>
    <w:rsid w:val="00194A18"/>
    <w:rsid w:val="00194B15"/>
    <w:rsid w:val="00194D35"/>
    <w:rsid w:val="00194D7B"/>
    <w:rsid w:val="00194DD2"/>
    <w:rsid w:val="00195149"/>
    <w:rsid w:val="00195304"/>
    <w:rsid w:val="001953B7"/>
    <w:rsid w:val="00195516"/>
    <w:rsid w:val="001955D8"/>
    <w:rsid w:val="00195612"/>
    <w:rsid w:val="00195741"/>
    <w:rsid w:val="00195772"/>
    <w:rsid w:val="0019592A"/>
    <w:rsid w:val="00195AD7"/>
    <w:rsid w:val="00195B1F"/>
    <w:rsid w:val="00195D01"/>
    <w:rsid w:val="00195DC1"/>
    <w:rsid w:val="0019610D"/>
    <w:rsid w:val="00196228"/>
    <w:rsid w:val="001964A9"/>
    <w:rsid w:val="00196550"/>
    <w:rsid w:val="00196B08"/>
    <w:rsid w:val="00196C0A"/>
    <w:rsid w:val="00196CB8"/>
    <w:rsid w:val="00196CBF"/>
    <w:rsid w:val="00196E07"/>
    <w:rsid w:val="0019739F"/>
    <w:rsid w:val="001973AB"/>
    <w:rsid w:val="001973B5"/>
    <w:rsid w:val="00197567"/>
    <w:rsid w:val="00197591"/>
    <w:rsid w:val="0019762E"/>
    <w:rsid w:val="00197A22"/>
    <w:rsid w:val="00197E2D"/>
    <w:rsid w:val="00197EE5"/>
    <w:rsid w:val="001A0493"/>
    <w:rsid w:val="001A06E4"/>
    <w:rsid w:val="001A06FC"/>
    <w:rsid w:val="001A095B"/>
    <w:rsid w:val="001A0A40"/>
    <w:rsid w:val="001A0B1A"/>
    <w:rsid w:val="001A0B75"/>
    <w:rsid w:val="001A0DC4"/>
    <w:rsid w:val="001A0E1E"/>
    <w:rsid w:val="001A189F"/>
    <w:rsid w:val="001A1C23"/>
    <w:rsid w:val="001A1F8B"/>
    <w:rsid w:val="001A1FC0"/>
    <w:rsid w:val="001A2208"/>
    <w:rsid w:val="001A269D"/>
    <w:rsid w:val="001A2797"/>
    <w:rsid w:val="001A2944"/>
    <w:rsid w:val="001A2AB2"/>
    <w:rsid w:val="001A2ACE"/>
    <w:rsid w:val="001A2BD3"/>
    <w:rsid w:val="001A3281"/>
    <w:rsid w:val="001A330F"/>
    <w:rsid w:val="001A339F"/>
    <w:rsid w:val="001A35BC"/>
    <w:rsid w:val="001A3648"/>
    <w:rsid w:val="001A442F"/>
    <w:rsid w:val="001A44B4"/>
    <w:rsid w:val="001A4825"/>
    <w:rsid w:val="001A485D"/>
    <w:rsid w:val="001A4A19"/>
    <w:rsid w:val="001A4A52"/>
    <w:rsid w:val="001A4B2B"/>
    <w:rsid w:val="001A563B"/>
    <w:rsid w:val="001A5651"/>
    <w:rsid w:val="001A599C"/>
    <w:rsid w:val="001A5B12"/>
    <w:rsid w:val="001A5B5A"/>
    <w:rsid w:val="001A5CAA"/>
    <w:rsid w:val="001A5E35"/>
    <w:rsid w:val="001A61B6"/>
    <w:rsid w:val="001A6578"/>
    <w:rsid w:val="001A65B3"/>
    <w:rsid w:val="001A6B60"/>
    <w:rsid w:val="001A6BB5"/>
    <w:rsid w:val="001A70C0"/>
    <w:rsid w:val="001A727B"/>
    <w:rsid w:val="001A72D9"/>
    <w:rsid w:val="001A74B6"/>
    <w:rsid w:val="001A76CF"/>
    <w:rsid w:val="001A77F0"/>
    <w:rsid w:val="001A7A47"/>
    <w:rsid w:val="001A7A85"/>
    <w:rsid w:val="001A7C47"/>
    <w:rsid w:val="001A7E47"/>
    <w:rsid w:val="001A7F31"/>
    <w:rsid w:val="001B0188"/>
    <w:rsid w:val="001B025A"/>
    <w:rsid w:val="001B0394"/>
    <w:rsid w:val="001B087A"/>
    <w:rsid w:val="001B087C"/>
    <w:rsid w:val="001B09BC"/>
    <w:rsid w:val="001B0A1E"/>
    <w:rsid w:val="001B0CF7"/>
    <w:rsid w:val="001B0F2E"/>
    <w:rsid w:val="001B0F87"/>
    <w:rsid w:val="001B127F"/>
    <w:rsid w:val="001B1480"/>
    <w:rsid w:val="001B15BE"/>
    <w:rsid w:val="001B1625"/>
    <w:rsid w:val="001B19A8"/>
    <w:rsid w:val="001B19FD"/>
    <w:rsid w:val="001B1B48"/>
    <w:rsid w:val="001B1BE6"/>
    <w:rsid w:val="001B1D03"/>
    <w:rsid w:val="001B1D5B"/>
    <w:rsid w:val="001B1EB9"/>
    <w:rsid w:val="001B1EFC"/>
    <w:rsid w:val="001B1F0C"/>
    <w:rsid w:val="001B2389"/>
    <w:rsid w:val="001B24DE"/>
    <w:rsid w:val="001B27CE"/>
    <w:rsid w:val="001B28B1"/>
    <w:rsid w:val="001B2937"/>
    <w:rsid w:val="001B2A75"/>
    <w:rsid w:val="001B2BFC"/>
    <w:rsid w:val="001B2CD4"/>
    <w:rsid w:val="001B33F9"/>
    <w:rsid w:val="001B35A8"/>
    <w:rsid w:val="001B375C"/>
    <w:rsid w:val="001B37F6"/>
    <w:rsid w:val="001B3E9F"/>
    <w:rsid w:val="001B4233"/>
    <w:rsid w:val="001B44F5"/>
    <w:rsid w:val="001B49E6"/>
    <w:rsid w:val="001B4F5D"/>
    <w:rsid w:val="001B4F5E"/>
    <w:rsid w:val="001B514E"/>
    <w:rsid w:val="001B53FA"/>
    <w:rsid w:val="001B5774"/>
    <w:rsid w:val="001B5871"/>
    <w:rsid w:val="001B5928"/>
    <w:rsid w:val="001B5B2B"/>
    <w:rsid w:val="001B5D2C"/>
    <w:rsid w:val="001B5F07"/>
    <w:rsid w:val="001B5F0C"/>
    <w:rsid w:val="001B5FAE"/>
    <w:rsid w:val="001B662B"/>
    <w:rsid w:val="001B669B"/>
    <w:rsid w:val="001B69F7"/>
    <w:rsid w:val="001B6A47"/>
    <w:rsid w:val="001B6CBF"/>
    <w:rsid w:val="001B6D32"/>
    <w:rsid w:val="001B6DC0"/>
    <w:rsid w:val="001B6E98"/>
    <w:rsid w:val="001B70E3"/>
    <w:rsid w:val="001B71ED"/>
    <w:rsid w:val="001B7266"/>
    <w:rsid w:val="001B7369"/>
    <w:rsid w:val="001B749F"/>
    <w:rsid w:val="001B764F"/>
    <w:rsid w:val="001B769D"/>
    <w:rsid w:val="001B7900"/>
    <w:rsid w:val="001B79FD"/>
    <w:rsid w:val="001B7B73"/>
    <w:rsid w:val="001B7BDD"/>
    <w:rsid w:val="001B7E1F"/>
    <w:rsid w:val="001C02A7"/>
    <w:rsid w:val="001C036A"/>
    <w:rsid w:val="001C069E"/>
    <w:rsid w:val="001C0B25"/>
    <w:rsid w:val="001C0CE9"/>
    <w:rsid w:val="001C0FEA"/>
    <w:rsid w:val="001C1415"/>
    <w:rsid w:val="001C1823"/>
    <w:rsid w:val="001C19A2"/>
    <w:rsid w:val="001C1A36"/>
    <w:rsid w:val="001C1B7E"/>
    <w:rsid w:val="001C1C2B"/>
    <w:rsid w:val="001C2005"/>
    <w:rsid w:val="001C2034"/>
    <w:rsid w:val="001C2102"/>
    <w:rsid w:val="001C2307"/>
    <w:rsid w:val="001C246C"/>
    <w:rsid w:val="001C2816"/>
    <w:rsid w:val="001C28A3"/>
    <w:rsid w:val="001C2FF9"/>
    <w:rsid w:val="001C330C"/>
    <w:rsid w:val="001C351A"/>
    <w:rsid w:val="001C35E0"/>
    <w:rsid w:val="001C367A"/>
    <w:rsid w:val="001C3B09"/>
    <w:rsid w:val="001C3C91"/>
    <w:rsid w:val="001C3D3B"/>
    <w:rsid w:val="001C3FF4"/>
    <w:rsid w:val="001C4325"/>
    <w:rsid w:val="001C4995"/>
    <w:rsid w:val="001C4A99"/>
    <w:rsid w:val="001C4CC0"/>
    <w:rsid w:val="001C4E8F"/>
    <w:rsid w:val="001C50F2"/>
    <w:rsid w:val="001C5927"/>
    <w:rsid w:val="001C5939"/>
    <w:rsid w:val="001C5F2B"/>
    <w:rsid w:val="001C6126"/>
    <w:rsid w:val="001C615F"/>
    <w:rsid w:val="001C6192"/>
    <w:rsid w:val="001C619F"/>
    <w:rsid w:val="001C65F2"/>
    <w:rsid w:val="001C6956"/>
    <w:rsid w:val="001C6A84"/>
    <w:rsid w:val="001C6B2D"/>
    <w:rsid w:val="001C6BAF"/>
    <w:rsid w:val="001C6D27"/>
    <w:rsid w:val="001C6D57"/>
    <w:rsid w:val="001C7210"/>
    <w:rsid w:val="001C7218"/>
    <w:rsid w:val="001C74C6"/>
    <w:rsid w:val="001C77A5"/>
    <w:rsid w:val="001C7E04"/>
    <w:rsid w:val="001C7EA1"/>
    <w:rsid w:val="001D0217"/>
    <w:rsid w:val="001D03C7"/>
    <w:rsid w:val="001D0AA5"/>
    <w:rsid w:val="001D0DFC"/>
    <w:rsid w:val="001D0EFA"/>
    <w:rsid w:val="001D0FFF"/>
    <w:rsid w:val="001D13A9"/>
    <w:rsid w:val="001D1638"/>
    <w:rsid w:val="001D174E"/>
    <w:rsid w:val="001D17BF"/>
    <w:rsid w:val="001D1889"/>
    <w:rsid w:val="001D1E34"/>
    <w:rsid w:val="001D2450"/>
    <w:rsid w:val="001D2824"/>
    <w:rsid w:val="001D29DD"/>
    <w:rsid w:val="001D2C80"/>
    <w:rsid w:val="001D2FEC"/>
    <w:rsid w:val="001D31A9"/>
    <w:rsid w:val="001D322E"/>
    <w:rsid w:val="001D38AB"/>
    <w:rsid w:val="001D3B5D"/>
    <w:rsid w:val="001D3DA4"/>
    <w:rsid w:val="001D3DFA"/>
    <w:rsid w:val="001D4174"/>
    <w:rsid w:val="001D41D1"/>
    <w:rsid w:val="001D4301"/>
    <w:rsid w:val="001D4966"/>
    <w:rsid w:val="001D4A8F"/>
    <w:rsid w:val="001D5075"/>
    <w:rsid w:val="001D50C2"/>
    <w:rsid w:val="001D522E"/>
    <w:rsid w:val="001D5645"/>
    <w:rsid w:val="001D5663"/>
    <w:rsid w:val="001D5882"/>
    <w:rsid w:val="001D5D99"/>
    <w:rsid w:val="001D5D9E"/>
    <w:rsid w:val="001D6217"/>
    <w:rsid w:val="001D65E4"/>
    <w:rsid w:val="001D6980"/>
    <w:rsid w:val="001D6B07"/>
    <w:rsid w:val="001D6F41"/>
    <w:rsid w:val="001D7291"/>
    <w:rsid w:val="001D73E2"/>
    <w:rsid w:val="001D792D"/>
    <w:rsid w:val="001D7B60"/>
    <w:rsid w:val="001D7DA1"/>
    <w:rsid w:val="001E060F"/>
    <w:rsid w:val="001E0976"/>
    <w:rsid w:val="001E0CE4"/>
    <w:rsid w:val="001E0E11"/>
    <w:rsid w:val="001E152F"/>
    <w:rsid w:val="001E16E3"/>
    <w:rsid w:val="001E177F"/>
    <w:rsid w:val="001E185E"/>
    <w:rsid w:val="001E1C32"/>
    <w:rsid w:val="001E1CD2"/>
    <w:rsid w:val="001E1D0C"/>
    <w:rsid w:val="001E1F36"/>
    <w:rsid w:val="001E20AB"/>
    <w:rsid w:val="001E21B4"/>
    <w:rsid w:val="001E221E"/>
    <w:rsid w:val="001E24EC"/>
    <w:rsid w:val="001E2593"/>
    <w:rsid w:val="001E2AE6"/>
    <w:rsid w:val="001E2C14"/>
    <w:rsid w:val="001E2C30"/>
    <w:rsid w:val="001E2FAD"/>
    <w:rsid w:val="001E30B8"/>
    <w:rsid w:val="001E36BA"/>
    <w:rsid w:val="001E3A83"/>
    <w:rsid w:val="001E3F31"/>
    <w:rsid w:val="001E4517"/>
    <w:rsid w:val="001E45B6"/>
    <w:rsid w:val="001E45BD"/>
    <w:rsid w:val="001E4733"/>
    <w:rsid w:val="001E48AC"/>
    <w:rsid w:val="001E4992"/>
    <w:rsid w:val="001E4F51"/>
    <w:rsid w:val="001E4FB5"/>
    <w:rsid w:val="001E5203"/>
    <w:rsid w:val="001E528E"/>
    <w:rsid w:val="001E5570"/>
    <w:rsid w:val="001E56F2"/>
    <w:rsid w:val="001E5803"/>
    <w:rsid w:val="001E60CE"/>
    <w:rsid w:val="001E6380"/>
    <w:rsid w:val="001E656B"/>
    <w:rsid w:val="001E6656"/>
    <w:rsid w:val="001E67A2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626"/>
    <w:rsid w:val="001F186C"/>
    <w:rsid w:val="001F18CF"/>
    <w:rsid w:val="001F1A85"/>
    <w:rsid w:val="001F1C27"/>
    <w:rsid w:val="001F1C82"/>
    <w:rsid w:val="001F1D3F"/>
    <w:rsid w:val="001F1EF5"/>
    <w:rsid w:val="001F1F39"/>
    <w:rsid w:val="001F1FA6"/>
    <w:rsid w:val="001F2043"/>
    <w:rsid w:val="001F21B2"/>
    <w:rsid w:val="001F21C6"/>
    <w:rsid w:val="001F21DE"/>
    <w:rsid w:val="001F2343"/>
    <w:rsid w:val="001F248C"/>
    <w:rsid w:val="001F2771"/>
    <w:rsid w:val="001F2870"/>
    <w:rsid w:val="001F2920"/>
    <w:rsid w:val="001F2E68"/>
    <w:rsid w:val="001F2E8C"/>
    <w:rsid w:val="001F2ECD"/>
    <w:rsid w:val="001F2F98"/>
    <w:rsid w:val="001F3562"/>
    <w:rsid w:val="001F3843"/>
    <w:rsid w:val="001F3A53"/>
    <w:rsid w:val="001F3A8F"/>
    <w:rsid w:val="001F3CD1"/>
    <w:rsid w:val="001F3D49"/>
    <w:rsid w:val="001F3FE8"/>
    <w:rsid w:val="001F44C4"/>
    <w:rsid w:val="001F4ABA"/>
    <w:rsid w:val="001F566D"/>
    <w:rsid w:val="001F568E"/>
    <w:rsid w:val="001F5B18"/>
    <w:rsid w:val="001F5C19"/>
    <w:rsid w:val="001F5C3D"/>
    <w:rsid w:val="001F6027"/>
    <w:rsid w:val="001F624B"/>
    <w:rsid w:val="001F624C"/>
    <w:rsid w:val="001F6411"/>
    <w:rsid w:val="001F6515"/>
    <w:rsid w:val="001F6556"/>
    <w:rsid w:val="001F663E"/>
    <w:rsid w:val="001F680F"/>
    <w:rsid w:val="001F69AD"/>
    <w:rsid w:val="001F6A9C"/>
    <w:rsid w:val="001F6DAD"/>
    <w:rsid w:val="001F71A3"/>
    <w:rsid w:val="001F73DD"/>
    <w:rsid w:val="001F7627"/>
    <w:rsid w:val="001F76BA"/>
    <w:rsid w:val="001F7799"/>
    <w:rsid w:val="001F7820"/>
    <w:rsid w:val="001F7922"/>
    <w:rsid w:val="001F7BC6"/>
    <w:rsid w:val="001F7CA1"/>
    <w:rsid w:val="001F7ECB"/>
    <w:rsid w:val="001F7FFA"/>
    <w:rsid w:val="002005CE"/>
    <w:rsid w:val="00200685"/>
    <w:rsid w:val="00200861"/>
    <w:rsid w:val="002008AA"/>
    <w:rsid w:val="002008E9"/>
    <w:rsid w:val="00200ACA"/>
    <w:rsid w:val="00200B51"/>
    <w:rsid w:val="00201088"/>
    <w:rsid w:val="002011EF"/>
    <w:rsid w:val="0020121E"/>
    <w:rsid w:val="002013B1"/>
    <w:rsid w:val="00201484"/>
    <w:rsid w:val="002014D4"/>
    <w:rsid w:val="00201552"/>
    <w:rsid w:val="0020157D"/>
    <w:rsid w:val="002015A0"/>
    <w:rsid w:val="002018DF"/>
    <w:rsid w:val="00201AA0"/>
    <w:rsid w:val="00201CB0"/>
    <w:rsid w:val="00201CF8"/>
    <w:rsid w:val="00201D87"/>
    <w:rsid w:val="00201FB1"/>
    <w:rsid w:val="0020205A"/>
    <w:rsid w:val="002022E2"/>
    <w:rsid w:val="00202491"/>
    <w:rsid w:val="0020292E"/>
    <w:rsid w:val="00202B12"/>
    <w:rsid w:val="00202B93"/>
    <w:rsid w:val="00202E18"/>
    <w:rsid w:val="00202E26"/>
    <w:rsid w:val="00202E28"/>
    <w:rsid w:val="00202E9D"/>
    <w:rsid w:val="00203012"/>
    <w:rsid w:val="002031B0"/>
    <w:rsid w:val="002031BF"/>
    <w:rsid w:val="00203A1C"/>
    <w:rsid w:val="00203B9F"/>
    <w:rsid w:val="00203D30"/>
    <w:rsid w:val="00203E44"/>
    <w:rsid w:val="00204E6B"/>
    <w:rsid w:val="00204E7A"/>
    <w:rsid w:val="00204EA3"/>
    <w:rsid w:val="00204EE3"/>
    <w:rsid w:val="00204F5D"/>
    <w:rsid w:val="0020518E"/>
    <w:rsid w:val="0020533D"/>
    <w:rsid w:val="0020590F"/>
    <w:rsid w:val="00205A85"/>
    <w:rsid w:val="00206210"/>
    <w:rsid w:val="002065CB"/>
    <w:rsid w:val="00206652"/>
    <w:rsid w:val="0020690E"/>
    <w:rsid w:val="00206CB0"/>
    <w:rsid w:val="00206DEC"/>
    <w:rsid w:val="00206F4C"/>
    <w:rsid w:val="00207168"/>
    <w:rsid w:val="00207395"/>
    <w:rsid w:val="00207454"/>
    <w:rsid w:val="0020745F"/>
    <w:rsid w:val="0020748A"/>
    <w:rsid w:val="002076C9"/>
    <w:rsid w:val="00207773"/>
    <w:rsid w:val="00207C56"/>
    <w:rsid w:val="00210987"/>
    <w:rsid w:val="00210A44"/>
    <w:rsid w:val="00210D3A"/>
    <w:rsid w:val="00210FAC"/>
    <w:rsid w:val="00211165"/>
    <w:rsid w:val="0021139F"/>
    <w:rsid w:val="00211496"/>
    <w:rsid w:val="002115C2"/>
    <w:rsid w:val="002115CB"/>
    <w:rsid w:val="002115E0"/>
    <w:rsid w:val="002117DD"/>
    <w:rsid w:val="00212021"/>
    <w:rsid w:val="00212214"/>
    <w:rsid w:val="0021287D"/>
    <w:rsid w:val="002129BF"/>
    <w:rsid w:val="00212CF9"/>
    <w:rsid w:val="00212DBA"/>
    <w:rsid w:val="00212DDA"/>
    <w:rsid w:val="00212E26"/>
    <w:rsid w:val="002131C8"/>
    <w:rsid w:val="0021327E"/>
    <w:rsid w:val="002133F5"/>
    <w:rsid w:val="0021345E"/>
    <w:rsid w:val="002134EA"/>
    <w:rsid w:val="002135AD"/>
    <w:rsid w:val="002139F4"/>
    <w:rsid w:val="00213A1E"/>
    <w:rsid w:val="00213B00"/>
    <w:rsid w:val="00213BA3"/>
    <w:rsid w:val="00213C1F"/>
    <w:rsid w:val="00213E20"/>
    <w:rsid w:val="00213E55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2C7"/>
    <w:rsid w:val="002153E0"/>
    <w:rsid w:val="0021589E"/>
    <w:rsid w:val="002158F7"/>
    <w:rsid w:val="00215947"/>
    <w:rsid w:val="00215A71"/>
    <w:rsid w:val="00215D9C"/>
    <w:rsid w:val="002160F0"/>
    <w:rsid w:val="002162A1"/>
    <w:rsid w:val="00216313"/>
    <w:rsid w:val="002167F9"/>
    <w:rsid w:val="00216832"/>
    <w:rsid w:val="00216983"/>
    <w:rsid w:val="00216ADD"/>
    <w:rsid w:val="00217196"/>
    <w:rsid w:val="002172F0"/>
    <w:rsid w:val="002175E4"/>
    <w:rsid w:val="00217890"/>
    <w:rsid w:val="0021790A"/>
    <w:rsid w:val="00217945"/>
    <w:rsid w:val="00217ABA"/>
    <w:rsid w:val="00217AC3"/>
    <w:rsid w:val="00217AF6"/>
    <w:rsid w:val="00217C0A"/>
    <w:rsid w:val="00217C2A"/>
    <w:rsid w:val="00217E08"/>
    <w:rsid w:val="00217F39"/>
    <w:rsid w:val="00220035"/>
    <w:rsid w:val="002200B2"/>
    <w:rsid w:val="0022014A"/>
    <w:rsid w:val="0022048A"/>
    <w:rsid w:val="00220777"/>
    <w:rsid w:val="00220853"/>
    <w:rsid w:val="00220884"/>
    <w:rsid w:val="00220ACE"/>
    <w:rsid w:val="00220AF3"/>
    <w:rsid w:val="00220D28"/>
    <w:rsid w:val="00220F09"/>
    <w:rsid w:val="00220F81"/>
    <w:rsid w:val="00220FDE"/>
    <w:rsid w:val="0022127F"/>
    <w:rsid w:val="00221306"/>
    <w:rsid w:val="0022144C"/>
    <w:rsid w:val="0022159F"/>
    <w:rsid w:val="0022182F"/>
    <w:rsid w:val="0022193F"/>
    <w:rsid w:val="00221C10"/>
    <w:rsid w:val="00221C3F"/>
    <w:rsid w:val="00221C45"/>
    <w:rsid w:val="00221D80"/>
    <w:rsid w:val="00221EB8"/>
    <w:rsid w:val="00221ECC"/>
    <w:rsid w:val="00221F0A"/>
    <w:rsid w:val="00221FA7"/>
    <w:rsid w:val="00222200"/>
    <w:rsid w:val="00222360"/>
    <w:rsid w:val="002223E2"/>
    <w:rsid w:val="00222558"/>
    <w:rsid w:val="002225EF"/>
    <w:rsid w:val="00222634"/>
    <w:rsid w:val="00222661"/>
    <w:rsid w:val="00222793"/>
    <w:rsid w:val="0022283B"/>
    <w:rsid w:val="00222AB6"/>
    <w:rsid w:val="002232D8"/>
    <w:rsid w:val="00223650"/>
    <w:rsid w:val="002237CA"/>
    <w:rsid w:val="002238A7"/>
    <w:rsid w:val="002238C4"/>
    <w:rsid w:val="0022392A"/>
    <w:rsid w:val="002239D8"/>
    <w:rsid w:val="00223A03"/>
    <w:rsid w:val="00223AEC"/>
    <w:rsid w:val="00223CD5"/>
    <w:rsid w:val="00223D50"/>
    <w:rsid w:val="00223DD1"/>
    <w:rsid w:val="00223F8E"/>
    <w:rsid w:val="002241CE"/>
    <w:rsid w:val="002249DE"/>
    <w:rsid w:val="00224BB2"/>
    <w:rsid w:val="00224D67"/>
    <w:rsid w:val="00224E63"/>
    <w:rsid w:val="002254D7"/>
    <w:rsid w:val="00225627"/>
    <w:rsid w:val="002256F3"/>
    <w:rsid w:val="00225CB7"/>
    <w:rsid w:val="00225D4D"/>
    <w:rsid w:val="00226472"/>
    <w:rsid w:val="002264FF"/>
    <w:rsid w:val="002265D8"/>
    <w:rsid w:val="002268EA"/>
    <w:rsid w:val="002269D4"/>
    <w:rsid w:val="00226A18"/>
    <w:rsid w:val="00226B4A"/>
    <w:rsid w:val="00226C7A"/>
    <w:rsid w:val="00226DE2"/>
    <w:rsid w:val="00226F9A"/>
    <w:rsid w:val="00227207"/>
    <w:rsid w:val="002272DB"/>
    <w:rsid w:val="0022736F"/>
    <w:rsid w:val="0022751A"/>
    <w:rsid w:val="0022756F"/>
    <w:rsid w:val="00227570"/>
    <w:rsid w:val="002277BF"/>
    <w:rsid w:val="00227845"/>
    <w:rsid w:val="00227969"/>
    <w:rsid w:val="00227CBC"/>
    <w:rsid w:val="00227E99"/>
    <w:rsid w:val="00230032"/>
    <w:rsid w:val="00230246"/>
    <w:rsid w:val="0023051B"/>
    <w:rsid w:val="002308FD"/>
    <w:rsid w:val="00230FE6"/>
    <w:rsid w:val="00231045"/>
    <w:rsid w:val="0023112B"/>
    <w:rsid w:val="00231565"/>
    <w:rsid w:val="0023162B"/>
    <w:rsid w:val="00231736"/>
    <w:rsid w:val="00231A7F"/>
    <w:rsid w:val="00231B1E"/>
    <w:rsid w:val="00231C4B"/>
    <w:rsid w:val="00231EE0"/>
    <w:rsid w:val="0023200A"/>
    <w:rsid w:val="002321A2"/>
    <w:rsid w:val="002321AA"/>
    <w:rsid w:val="00232495"/>
    <w:rsid w:val="002327EF"/>
    <w:rsid w:val="00232907"/>
    <w:rsid w:val="00232A65"/>
    <w:rsid w:val="00232F4A"/>
    <w:rsid w:val="002334A5"/>
    <w:rsid w:val="002335BC"/>
    <w:rsid w:val="00233853"/>
    <w:rsid w:val="002338AE"/>
    <w:rsid w:val="00233E53"/>
    <w:rsid w:val="00233EBC"/>
    <w:rsid w:val="00233F08"/>
    <w:rsid w:val="00234014"/>
    <w:rsid w:val="0023412E"/>
    <w:rsid w:val="0023434C"/>
    <w:rsid w:val="00234B12"/>
    <w:rsid w:val="00235122"/>
    <w:rsid w:val="0023559E"/>
    <w:rsid w:val="002359B6"/>
    <w:rsid w:val="002359D4"/>
    <w:rsid w:val="00235A02"/>
    <w:rsid w:val="00236096"/>
    <w:rsid w:val="00236430"/>
    <w:rsid w:val="00236479"/>
    <w:rsid w:val="0023668A"/>
    <w:rsid w:val="0023687A"/>
    <w:rsid w:val="00236AA9"/>
    <w:rsid w:val="00236EFF"/>
    <w:rsid w:val="00236F74"/>
    <w:rsid w:val="00237034"/>
    <w:rsid w:val="00237122"/>
    <w:rsid w:val="002371BD"/>
    <w:rsid w:val="00237317"/>
    <w:rsid w:val="0023743A"/>
    <w:rsid w:val="00237580"/>
    <w:rsid w:val="00237D82"/>
    <w:rsid w:val="00237D8A"/>
    <w:rsid w:val="00237DA6"/>
    <w:rsid w:val="00237EF0"/>
    <w:rsid w:val="00237FB0"/>
    <w:rsid w:val="00240089"/>
    <w:rsid w:val="00240277"/>
    <w:rsid w:val="002402EF"/>
    <w:rsid w:val="002403EE"/>
    <w:rsid w:val="002406FE"/>
    <w:rsid w:val="00240B99"/>
    <w:rsid w:val="00240DBF"/>
    <w:rsid w:val="00240E83"/>
    <w:rsid w:val="00240EE5"/>
    <w:rsid w:val="00240FB9"/>
    <w:rsid w:val="00241164"/>
    <w:rsid w:val="002412DB"/>
    <w:rsid w:val="00241336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78"/>
    <w:rsid w:val="002425E4"/>
    <w:rsid w:val="00242730"/>
    <w:rsid w:val="00242804"/>
    <w:rsid w:val="00242AF0"/>
    <w:rsid w:val="00243234"/>
    <w:rsid w:val="00243281"/>
    <w:rsid w:val="0024351C"/>
    <w:rsid w:val="00243551"/>
    <w:rsid w:val="00243648"/>
    <w:rsid w:val="0024396F"/>
    <w:rsid w:val="0024399A"/>
    <w:rsid w:val="00243C61"/>
    <w:rsid w:val="00243E53"/>
    <w:rsid w:val="002442ED"/>
    <w:rsid w:val="002443B7"/>
    <w:rsid w:val="002447E4"/>
    <w:rsid w:val="002448B8"/>
    <w:rsid w:val="00244B90"/>
    <w:rsid w:val="00244D1A"/>
    <w:rsid w:val="00245271"/>
    <w:rsid w:val="00245379"/>
    <w:rsid w:val="00245589"/>
    <w:rsid w:val="0024593F"/>
    <w:rsid w:val="00245AA3"/>
    <w:rsid w:val="0024616C"/>
    <w:rsid w:val="002462AB"/>
    <w:rsid w:val="002463B9"/>
    <w:rsid w:val="0024657E"/>
    <w:rsid w:val="002469A7"/>
    <w:rsid w:val="002469DA"/>
    <w:rsid w:val="00246AD2"/>
    <w:rsid w:val="00246C27"/>
    <w:rsid w:val="00246C64"/>
    <w:rsid w:val="00246D8F"/>
    <w:rsid w:val="00246EB1"/>
    <w:rsid w:val="00247039"/>
    <w:rsid w:val="0024703F"/>
    <w:rsid w:val="0024704D"/>
    <w:rsid w:val="002470E8"/>
    <w:rsid w:val="00247214"/>
    <w:rsid w:val="00247502"/>
    <w:rsid w:val="00247D0F"/>
    <w:rsid w:val="00247D36"/>
    <w:rsid w:val="00247E7D"/>
    <w:rsid w:val="00247ED7"/>
    <w:rsid w:val="00247EE4"/>
    <w:rsid w:val="00247F3A"/>
    <w:rsid w:val="0025022B"/>
    <w:rsid w:val="00250290"/>
    <w:rsid w:val="002502F0"/>
    <w:rsid w:val="00250423"/>
    <w:rsid w:val="002504DE"/>
    <w:rsid w:val="00250A7F"/>
    <w:rsid w:val="00250B66"/>
    <w:rsid w:val="0025105F"/>
    <w:rsid w:val="0025142D"/>
    <w:rsid w:val="0025164D"/>
    <w:rsid w:val="00251694"/>
    <w:rsid w:val="00251BB8"/>
    <w:rsid w:val="00251BEC"/>
    <w:rsid w:val="00251F58"/>
    <w:rsid w:val="002522BB"/>
    <w:rsid w:val="00252647"/>
    <w:rsid w:val="00252A5D"/>
    <w:rsid w:val="00252F4A"/>
    <w:rsid w:val="00253264"/>
    <w:rsid w:val="0025326E"/>
    <w:rsid w:val="0025386D"/>
    <w:rsid w:val="002538E4"/>
    <w:rsid w:val="002539C6"/>
    <w:rsid w:val="00253ECD"/>
    <w:rsid w:val="00253F4A"/>
    <w:rsid w:val="002541E8"/>
    <w:rsid w:val="0025422D"/>
    <w:rsid w:val="002543A0"/>
    <w:rsid w:val="00254423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09C"/>
    <w:rsid w:val="002560A0"/>
    <w:rsid w:val="002563E0"/>
    <w:rsid w:val="0025646A"/>
    <w:rsid w:val="00256729"/>
    <w:rsid w:val="0025686F"/>
    <w:rsid w:val="0025694E"/>
    <w:rsid w:val="00256AA4"/>
    <w:rsid w:val="00256CA6"/>
    <w:rsid w:val="002571B5"/>
    <w:rsid w:val="002571E3"/>
    <w:rsid w:val="0025731B"/>
    <w:rsid w:val="002573B5"/>
    <w:rsid w:val="002574BD"/>
    <w:rsid w:val="00257695"/>
    <w:rsid w:val="002576D5"/>
    <w:rsid w:val="002578CE"/>
    <w:rsid w:val="002578D0"/>
    <w:rsid w:val="00257ACF"/>
    <w:rsid w:val="00260034"/>
    <w:rsid w:val="002600EF"/>
    <w:rsid w:val="002603B1"/>
    <w:rsid w:val="0026085C"/>
    <w:rsid w:val="002608C3"/>
    <w:rsid w:val="00260911"/>
    <w:rsid w:val="0026092F"/>
    <w:rsid w:val="00260AAB"/>
    <w:rsid w:val="00260CA0"/>
    <w:rsid w:val="00260F18"/>
    <w:rsid w:val="00261074"/>
    <w:rsid w:val="002610C5"/>
    <w:rsid w:val="00261700"/>
    <w:rsid w:val="00261DAB"/>
    <w:rsid w:val="00261E9B"/>
    <w:rsid w:val="00262497"/>
    <w:rsid w:val="0026256A"/>
    <w:rsid w:val="002626C0"/>
    <w:rsid w:val="00262814"/>
    <w:rsid w:val="00262ADE"/>
    <w:rsid w:val="00262AFD"/>
    <w:rsid w:val="00263041"/>
    <w:rsid w:val="00263417"/>
    <w:rsid w:val="00263467"/>
    <w:rsid w:val="00263795"/>
    <w:rsid w:val="0026387A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4FF9"/>
    <w:rsid w:val="0026521A"/>
    <w:rsid w:val="002654B1"/>
    <w:rsid w:val="002657FA"/>
    <w:rsid w:val="00265DF9"/>
    <w:rsid w:val="00265F36"/>
    <w:rsid w:val="00265F65"/>
    <w:rsid w:val="002662D6"/>
    <w:rsid w:val="00266557"/>
    <w:rsid w:val="002665F4"/>
    <w:rsid w:val="00266610"/>
    <w:rsid w:val="00266628"/>
    <w:rsid w:val="00266762"/>
    <w:rsid w:val="0026680E"/>
    <w:rsid w:val="00266A25"/>
    <w:rsid w:val="00266CF3"/>
    <w:rsid w:val="00267738"/>
    <w:rsid w:val="00267842"/>
    <w:rsid w:val="00267877"/>
    <w:rsid w:val="00267B76"/>
    <w:rsid w:val="00267BDE"/>
    <w:rsid w:val="00267F98"/>
    <w:rsid w:val="002700DB"/>
    <w:rsid w:val="002701B3"/>
    <w:rsid w:val="00270429"/>
    <w:rsid w:val="002705DB"/>
    <w:rsid w:val="00270881"/>
    <w:rsid w:val="00270BE0"/>
    <w:rsid w:val="00270C49"/>
    <w:rsid w:val="00270E3F"/>
    <w:rsid w:val="00270E9F"/>
    <w:rsid w:val="00270F60"/>
    <w:rsid w:val="0027107E"/>
    <w:rsid w:val="00271216"/>
    <w:rsid w:val="002712A3"/>
    <w:rsid w:val="0027152F"/>
    <w:rsid w:val="00271EF5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BC"/>
    <w:rsid w:val="00272FC2"/>
    <w:rsid w:val="00273157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37F"/>
    <w:rsid w:val="0027597A"/>
    <w:rsid w:val="002759A8"/>
    <w:rsid w:val="00275AD1"/>
    <w:rsid w:val="00275B69"/>
    <w:rsid w:val="00275C7F"/>
    <w:rsid w:val="00275D10"/>
    <w:rsid w:val="00275E19"/>
    <w:rsid w:val="00275EF5"/>
    <w:rsid w:val="0027604B"/>
    <w:rsid w:val="0027615A"/>
    <w:rsid w:val="0027615D"/>
    <w:rsid w:val="00276171"/>
    <w:rsid w:val="00276423"/>
    <w:rsid w:val="00276948"/>
    <w:rsid w:val="00276F0F"/>
    <w:rsid w:val="0027703D"/>
    <w:rsid w:val="0027724F"/>
    <w:rsid w:val="002773C2"/>
    <w:rsid w:val="0027745D"/>
    <w:rsid w:val="00277544"/>
    <w:rsid w:val="002775DC"/>
    <w:rsid w:val="00277642"/>
    <w:rsid w:val="0028029D"/>
    <w:rsid w:val="002803F6"/>
    <w:rsid w:val="002806ED"/>
    <w:rsid w:val="002807E8"/>
    <w:rsid w:val="0028098C"/>
    <w:rsid w:val="00280AB1"/>
    <w:rsid w:val="00280B2C"/>
    <w:rsid w:val="00280CB6"/>
    <w:rsid w:val="00280F3D"/>
    <w:rsid w:val="00280FFC"/>
    <w:rsid w:val="002811B8"/>
    <w:rsid w:val="00281317"/>
    <w:rsid w:val="0028165A"/>
    <w:rsid w:val="00281832"/>
    <w:rsid w:val="00281D4E"/>
    <w:rsid w:val="0028220C"/>
    <w:rsid w:val="00282528"/>
    <w:rsid w:val="00282592"/>
    <w:rsid w:val="00282600"/>
    <w:rsid w:val="002826FE"/>
    <w:rsid w:val="00282798"/>
    <w:rsid w:val="00282AE8"/>
    <w:rsid w:val="002830BD"/>
    <w:rsid w:val="00283130"/>
    <w:rsid w:val="002831E2"/>
    <w:rsid w:val="00283275"/>
    <w:rsid w:val="0028327B"/>
    <w:rsid w:val="00283324"/>
    <w:rsid w:val="002835F6"/>
    <w:rsid w:val="00284070"/>
    <w:rsid w:val="00284671"/>
    <w:rsid w:val="00284CAA"/>
    <w:rsid w:val="00284E05"/>
    <w:rsid w:val="00284FE0"/>
    <w:rsid w:val="002853AE"/>
    <w:rsid w:val="00285442"/>
    <w:rsid w:val="0028559F"/>
    <w:rsid w:val="002858DA"/>
    <w:rsid w:val="00285AF5"/>
    <w:rsid w:val="00285BB7"/>
    <w:rsid w:val="002865F4"/>
    <w:rsid w:val="00286617"/>
    <w:rsid w:val="00286671"/>
    <w:rsid w:val="00286A45"/>
    <w:rsid w:val="00286A81"/>
    <w:rsid w:val="00286B32"/>
    <w:rsid w:val="002872A2"/>
    <w:rsid w:val="00287416"/>
    <w:rsid w:val="002878D1"/>
    <w:rsid w:val="0028799B"/>
    <w:rsid w:val="00287AE9"/>
    <w:rsid w:val="00287BD2"/>
    <w:rsid w:val="00287FD5"/>
    <w:rsid w:val="002900A6"/>
    <w:rsid w:val="002900E7"/>
    <w:rsid w:val="002904B9"/>
    <w:rsid w:val="002905D2"/>
    <w:rsid w:val="00290683"/>
    <w:rsid w:val="002907CC"/>
    <w:rsid w:val="00290CF4"/>
    <w:rsid w:val="00290DFE"/>
    <w:rsid w:val="0029135D"/>
    <w:rsid w:val="00291534"/>
    <w:rsid w:val="002915CC"/>
    <w:rsid w:val="002917D4"/>
    <w:rsid w:val="002917DD"/>
    <w:rsid w:val="00291853"/>
    <w:rsid w:val="0029199E"/>
    <w:rsid w:val="00291A03"/>
    <w:rsid w:val="00291D68"/>
    <w:rsid w:val="00291FC2"/>
    <w:rsid w:val="0029204D"/>
    <w:rsid w:val="0029226B"/>
    <w:rsid w:val="002925F7"/>
    <w:rsid w:val="002928DB"/>
    <w:rsid w:val="00292D21"/>
    <w:rsid w:val="00292D39"/>
    <w:rsid w:val="00292DF7"/>
    <w:rsid w:val="00292E76"/>
    <w:rsid w:val="00293041"/>
    <w:rsid w:val="0029306B"/>
    <w:rsid w:val="002930AE"/>
    <w:rsid w:val="0029326F"/>
    <w:rsid w:val="002932B6"/>
    <w:rsid w:val="002934C9"/>
    <w:rsid w:val="00293597"/>
    <w:rsid w:val="00293609"/>
    <w:rsid w:val="00293648"/>
    <w:rsid w:val="002936B1"/>
    <w:rsid w:val="0029398B"/>
    <w:rsid w:val="00293BE2"/>
    <w:rsid w:val="00293C8C"/>
    <w:rsid w:val="00293D22"/>
    <w:rsid w:val="00293EEF"/>
    <w:rsid w:val="00293F37"/>
    <w:rsid w:val="00293F45"/>
    <w:rsid w:val="00294672"/>
    <w:rsid w:val="00294673"/>
    <w:rsid w:val="00294828"/>
    <w:rsid w:val="0029489D"/>
    <w:rsid w:val="002948CE"/>
    <w:rsid w:val="00294959"/>
    <w:rsid w:val="00294A0B"/>
    <w:rsid w:val="00294B87"/>
    <w:rsid w:val="00294C8E"/>
    <w:rsid w:val="00294D99"/>
    <w:rsid w:val="00294F97"/>
    <w:rsid w:val="0029530B"/>
    <w:rsid w:val="0029537C"/>
    <w:rsid w:val="0029563C"/>
    <w:rsid w:val="002956D5"/>
    <w:rsid w:val="00295919"/>
    <w:rsid w:val="00295FF9"/>
    <w:rsid w:val="00296054"/>
    <w:rsid w:val="00296182"/>
    <w:rsid w:val="0029640F"/>
    <w:rsid w:val="0029672F"/>
    <w:rsid w:val="002968DE"/>
    <w:rsid w:val="00296A92"/>
    <w:rsid w:val="00296B10"/>
    <w:rsid w:val="00296C79"/>
    <w:rsid w:val="00296DA5"/>
    <w:rsid w:val="002970C9"/>
    <w:rsid w:val="00297291"/>
    <w:rsid w:val="00297486"/>
    <w:rsid w:val="002975B1"/>
    <w:rsid w:val="002977F9"/>
    <w:rsid w:val="0029797B"/>
    <w:rsid w:val="00297BE8"/>
    <w:rsid w:val="00297D7A"/>
    <w:rsid w:val="00297FA6"/>
    <w:rsid w:val="002A000B"/>
    <w:rsid w:val="002A0047"/>
    <w:rsid w:val="002A01E2"/>
    <w:rsid w:val="002A039F"/>
    <w:rsid w:val="002A03F0"/>
    <w:rsid w:val="002A09C2"/>
    <w:rsid w:val="002A10CD"/>
    <w:rsid w:val="002A11D5"/>
    <w:rsid w:val="002A11FA"/>
    <w:rsid w:val="002A1252"/>
    <w:rsid w:val="002A13A6"/>
    <w:rsid w:val="002A13CA"/>
    <w:rsid w:val="002A1436"/>
    <w:rsid w:val="002A14A7"/>
    <w:rsid w:val="002A16E9"/>
    <w:rsid w:val="002A1922"/>
    <w:rsid w:val="002A1B26"/>
    <w:rsid w:val="002A1F87"/>
    <w:rsid w:val="002A1F8B"/>
    <w:rsid w:val="002A20C7"/>
    <w:rsid w:val="002A27D5"/>
    <w:rsid w:val="002A28E1"/>
    <w:rsid w:val="002A2D02"/>
    <w:rsid w:val="002A2D24"/>
    <w:rsid w:val="002A2DBB"/>
    <w:rsid w:val="002A2FA5"/>
    <w:rsid w:val="002A319F"/>
    <w:rsid w:val="002A33C9"/>
    <w:rsid w:val="002A370B"/>
    <w:rsid w:val="002A37C9"/>
    <w:rsid w:val="002A37CB"/>
    <w:rsid w:val="002A3A01"/>
    <w:rsid w:val="002A3B5F"/>
    <w:rsid w:val="002A3CF8"/>
    <w:rsid w:val="002A3DA2"/>
    <w:rsid w:val="002A3E74"/>
    <w:rsid w:val="002A443C"/>
    <w:rsid w:val="002A4469"/>
    <w:rsid w:val="002A447F"/>
    <w:rsid w:val="002A495F"/>
    <w:rsid w:val="002A4B3E"/>
    <w:rsid w:val="002A4C02"/>
    <w:rsid w:val="002A5647"/>
    <w:rsid w:val="002A5941"/>
    <w:rsid w:val="002A5BFB"/>
    <w:rsid w:val="002A6176"/>
    <w:rsid w:val="002A6302"/>
    <w:rsid w:val="002A644B"/>
    <w:rsid w:val="002A6736"/>
    <w:rsid w:val="002A689B"/>
    <w:rsid w:val="002A6908"/>
    <w:rsid w:val="002A6930"/>
    <w:rsid w:val="002A6A65"/>
    <w:rsid w:val="002A6B2E"/>
    <w:rsid w:val="002A6B9A"/>
    <w:rsid w:val="002A6C0B"/>
    <w:rsid w:val="002A6C58"/>
    <w:rsid w:val="002A7162"/>
    <w:rsid w:val="002A742F"/>
    <w:rsid w:val="002A7516"/>
    <w:rsid w:val="002A75B3"/>
    <w:rsid w:val="002A75E2"/>
    <w:rsid w:val="002A7603"/>
    <w:rsid w:val="002A77C1"/>
    <w:rsid w:val="002A78B6"/>
    <w:rsid w:val="002A79E0"/>
    <w:rsid w:val="002A7BA5"/>
    <w:rsid w:val="002A7D0F"/>
    <w:rsid w:val="002A7D8F"/>
    <w:rsid w:val="002A7E48"/>
    <w:rsid w:val="002A7E5D"/>
    <w:rsid w:val="002A7FE4"/>
    <w:rsid w:val="002B002D"/>
    <w:rsid w:val="002B0129"/>
    <w:rsid w:val="002B0878"/>
    <w:rsid w:val="002B1773"/>
    <w:rsid w:val="002B1955"/>
    <w:rsid w:val="002B1A01"/>
    <w:rsid w:val="002B1A76"/>
    <w:rsid w:val="002B1AAD"/>
    <w:rsid w:val="002B1C30"/>
    <w:rsid w:val="002B1E20"/>
    <w:rsid w:val="002B1EC1"/>
    <w:rsid w:val="002B1F25"/>
    <w:rsid w:val="002B2154"/>
    <w:rsid w:val="002B2248"/>
    <w:rsid w:val="002B2354"/>
    <w:rsid w:val="002B238F"/>
    <w:rsid w:val="002B243E"/>
    <w:rsid w:val="002B245C"/>
    <w:rsid w:val="002B24F7"/>
    <w:rsid w:val="002B2910"/>
    <w:rsid w:val="002B2B6C"/>
    <w:rsid w:val="002B2C82"/>
    <w:rsid w:val="002B2C8C"/>
    <w:rsid w:val="002B2D77"/>
    <w:rsid w:val="002B2E0A"/>
    <w:rsid w:val="002B3096"/>
    <w:rsid w:val="002B30A8"/>
    <w:rsid w:val="002B3323"/>
    <w:rsid w:val="002B33D0"/>
    <w:rsid w:val="002B351C"/>
    <w:rsid w:val="002B35D8"/>
    <w:rsid w:val="002B35E0"/>
    <w:rsid w:val="002B361E"/>
    <w:rsid w:val="002B3735"/>
    <w:rsid w:val="002B3B74"/>
    <w:rsid w:val="002B3CB7"/>
    <w:rsid w:val="002B3CF6"/>
    <w:rsid w:val="002B3EC7"/>
    <w:rsid w:val="002B3FF8"/>
    <w:rsid w:val="002B40E6"/>
    <w:rsid w:val="002B41AE"/>
    <w:rsid w:val="002B42FB"/>
    <w:rsid w:val="002B480F"/>
    <w:rsid w:val="002B4F5D"/>
    <w:rsid w:val="002B4FA3"/>
    <w:rsid w:val="002B5240"/>
    <w:rsid w:val="002B52F1"/>
    <w:rsid w:val="002B547B"/>
    <w:rsid w:val="002B55C6"/>
    <w:rsid w:val="002B56ED"/>
    <w:rsid w:val="002B5715"/>
    <w:rsid w:val="002B57A1"/>
    <w:rsid w:val="002B59EC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660"/>
    <w:rsid w:val="002B66F2"/>
    <w:rsid w:val="002B6DED"/>
    <w:rsid w:val="002B6E2D"/>
    <w:rsid w:val="002B6EBE"/>
    <w:rsid w:val="002B7001"/>
    <w:rsid w:val="002B71F8"/>
    <w:rsid w:val="002B749D"/>
    <w:rsid w:val="002B750B"/>
    <w:rsid w:val="002B75DA"/>
    <w:rsid w:val="002B7981"/>
    <w:rsid w:val="002B7C5A"/>
    <w:rsid w:val="002C02AC"/>
    <w:rsid w:val="002C03D9"/>
    <w:rsid w:val="002C0607"/>
    <w:rsid w:val="002C08A2"/>
    <w:rsid w:val="002C0D6C"/>
    <w:rsid w:val="002C0E74"/>
    <w:rsid w:val="002C0EED"/>
    <w:rsid w:val="002C155B"/>
    <w:rsid w:val="002C17F3"/>
    <w:rsid w:val="002C18BE"/>
    <w:rsid w:val="002C1EE5"/>
    <w:rsid w:val="002C22A1"/>
    <w:rsid w:val="002C22BA"/>
    <w:rsid w:val="002C23D0"/>
    <w:rsid w:val="002C2471"/>
    <w:rsid w:val="002C25B7"/>
    <w:rsid w:val="002C25C9"/>
    <w:rsid w:val="002C26CC"/>
    <w:rsid w:val="002C284C"/>
    <w:rsid w:val="002C2921"/>
    <w:rsid w:val="002C2954"/>
    <w:rsid w:val="002C29E4"/>
    <w:rsid w:val="002C35F7"/>
    <w:rsid w:val="002C36F6"/>
    <w:rsid w:val="002C387A"/>
    <w:rsid w:val="002C39A0"/>
    <w:rsid w:val="002C3C07"/>
    <w:rsid w:val="002C3C1D"/>
    <w:rsid w:val="002C3E42"/>
    <w:rsid w:val="002C3EDF"/>
    <w:rsid w:val="002C4079"/>
    <w:rsid w:val="002C4417"/>
    <w:rsid w:val="002C461D"/>
    <w:rsid w:val="002C4AF6"/>
    <w:rsid w:val="002C519B"/>
    <w:rsid w:val="002C54A7"/>
    <w:rsid w:val="002C5778"/>
    <w:rsid w:val="002C57C5"/>
    <w:rsid w:val="002C57C6"/>
    <w:rsid w:val="002C583E"/>
    <w:rsid w:val="002C591E"/>
    <w:rsid w:val="002C5F67"/>
    <w:rsid w:val="002C60A7"/>
    <w:rsid w:val="002C6243"/>
    <w:rsid w:val="002C650D"/>
    <w:rsid w:val="002C7217"/>
    <w:rsid w:val="002C72F6"/>
    <w:rsid w:val="002C7342"/>
    <w:rsid w:val="002C7691"/>
    <w:rsid w:val="002C7739"/>
    <w:rsid w:val="002C7A26"/>
    <w:rsid w:val="002C7B8D"/>
    <w:rsid w:val="002D0113"/>
    <w:rsid w:val="002D03EF"/>
    <w:rsid w:val="002D051D"/>
    <w:rsid w:val="002D0541"/>
    <w:rsid w:val="002D05C0"/>
    <w:rsid w:val="002D065C"/>
    <w:rsid w:val="002D07E9"/>
    <w:rsid w:val="002D0958"/>
    <w:rsid w:val="002D0BAE"/>
    <w:rsid w:val="002D0E8D"/>
    <w:rsid w:val="002D1083"/>
    <w:rsid w:val="002D10B0"/>
    <w:rsid w:val="002D1247"/>
    <w:rsid w:val="002D147B"/>
    <w:rsid w:val="002D1501"/>
    <w:rsid w:val="002D16AB"/>
    <w:rsid w:val="002D1894"/>
    <w:rsid w:val="002D18B5"/>
    <w:rsid w:val="002D19F2"/>
    <w:rsid w:val="002D1C3F"/>
    <w:rsid w:val="002D2609"/>
    <w:rsid w:val="002D27BD"/>
    <w:rsid w:val="002D2979"/>
    <w:rsid w:val="002D3026"/>
    <w:rsid w:val="002D304C"/>
    <w:rsid w:val="002D3165"/>
    <w:rsid w:val="002D3453"/>
    <w:rsid w:val="002D3582"/>
    <w:rsid w:val="002D369B"/>
    <w:rsid w:val="002D3994"/>
    <w:rsid w:val="002D3CD8"/>
    <w:rsid w:val="002D456F"/>
    <w:rsid w:val="002D45A1"/>
    <w:rsid w:val="002D45F0"/>
    <w:rsid w:val="002D482A"/>
    <w:rsid w:val="002D4A98"/>
    <w:rsid w:val="002D4B58"/>
    <w:rsid w:val="002D4B6B"/>
    <w:rsid w:val="002D4D22"/>
    <w:rsid w:val="002D4F70"/>
    <w:rsid w:val="002D53F4"/>
    <w:rsid w:val="002D54BA"/>
    <w:rsid w:val="002D54CF"/>
    <w:rsid w:val="002D55E7"/>
    <w:rsid w:val="002D5639"/>
    <w:rsid w:val="002D5678"/>
    <w:rsid w:val="002D56BF"/>
    <w:rsid w:val="002D5BE0"/>
    <w:rsid w:val="002D5F65"/>
    <w:rsid w:val="002D60BC"/>
    <w:rsid w:val="002D60EF"/>
    <w:rsid w:val="002D65D8"/>
    <w:rsid w:val="002D67C0"/>
    <w:rsid w:val="002D68C2"/>
    <w:rsid w:val="002D68C7"/>
    <w:rsid w:val="002D68ED"/>
    <w:rsid w:val="002D6D42"/>
    <w:rsid w:val="002D6D7E"/>
    <w:rsid w:val="002D72A5"/>
    <w:rsid w:val="002D7384"/>
    <w:rsid w:val="002D74C4"/>
    <w:rsid w:val="002D7570"/>
    <w:rsid w:val="002D7A2F"/>
    <w:rsid w:val="002D7FA1"/>
    <w:rsid w:val="002E00A6"/>
    <w:rsid w:val="002E00E8"/>
    <w:rsid w:val="002E0128"/>
    <w:rsid w:val="002E0175"/>
    <w:rsid w:val="002E02A1"/>
    <w:rsid w:val="002E078F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A9"/>
    <w:rsid w:val="002E12CB"/>
    <w:rsid w:val="002E1455"/>
    <w:rsid w:val="002E15C5"/>
    <w:rsid w:val="002E1CD5"/>
    <w:rsid w:val="002E22BF"/>
    <w:rsid w:val="002E257F"/>
    <w:rsid w:val="002E25CA"/>
    <w:rsid w:val="002E26E3"/>
    <w:rsid w:val="002E2783"/>
    <w:rsid w:val="002E29E9"/>
    <w:rsid w:val="002E2AD3"/>
    <w:rsid w:val="002E2B73"/>
    <w:rsid w:val="002E2B9C"/>
    <w:rsid w:val="002E2C49"/>
    <w:rsid w:val="002E3010"/>
    <w:rsid w:val="002E301A"/>
    <w:rsid w:val="002E30DD"/>
    <w:rsid w:val="002E3327"/>
    <w:rsid w:val="002E361D"/>
    <w:rsid w:val="002E38A6"/>
    <w:rsid w:val="002E3B80"/>
    <w:rsid w:val="002E3C5F"/>
    <w:rsid w:val="002E3E99"/>
    <w:rsid w:val="002E3FC1"/>
    <w:rsid w:val="002E433B"/>
    <w:rsid w:val="002E4442"/>
    <w:rsid w:val="002E4A9D"/>
    <w:rsid w:val="002E4C88"/>
    <w:rsid w:val="002E4D02"/>
    <w:rsid w:val="002E4D34"/>
    <w:rsid w:val="002E50A6"/>
    <w:rsid w:val="002E5D6C"/>
    <w:rsid w:val="002E5E86"/>
    <w:rsid w:val="002E6031"/>
    <w:rsid w:val="002E6147"/>
    <w:rsid w:val="002E6263"/>
    <w:rsid w:val="002E654A"/>
    <w:rsid w:val="002E6591"/>
    <w:rsid w:val="002E69EB"/>
    <w:rsid w:val="002E6C5F"/>
    <w:rsid w:val="002E6C8E"/>
    <w:rsid w:val="002E6CAB"/>
    <w:rsid w:val="002E6D73"/>
    <w:rsid w:val="002E6E89"/>
    <w:rsid w:val="002E6EE9"/>
    <w:rsid w:val="002E6F62"/>
    <w:rsid w:val="002E7173"/>
    <w:rsid w:val="002E71A4"/>
    <w:rsid w:val="002E729E"/>
    <w:rsid w:val="002E73A7"/>
    <w:rsid w:val="002E7852"/>
    <w:rsid w:val="002E7A59"/>
    <w:rsid w:val="002E7ADA"/>
    <w:rsid w:val="002E7AF2"/>
    <w:rsid w:val="002E7B7D"/>
    <w:rsid w:val="002E7D2E"/>
    <w:rsid w:val="002F03D8"/>
    <w:rsid w:val="002F0911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03B"/>
    <w:rsid w:val="002F22BB"/>
    <w:rsid w:val="002F27A5"/>
    <w:rsid w:val="002F287B"/>
    <w:rsid w:val="002F2A98"/>
    <w:rsid w:val="002F2ED6"/>
    <w:rsid w:val="002F2F86"/>
    <w:rsid w:val="002F321B"/>
    <w:rsid w:val="002F33BD"/>
    <w:rsid w:val="002F34DC"/>
    <w:rsid w:val="002F373D"/>
    <w:rsid w:val="002F3D3D"/>
    <w:rsid w:val="002F3F31"/>
    <w:rsid w:val="002F48A4"/>
    <w:rsid w:val="002F4B48"/>
    <w:rsid w:val="002F4C49"/>
    <w:rsid w:val="002F4D3F"/>
    <w:rsid w:val="002F516A"/>
    <w:rsid w:val="002F5220"/>
    <w:rsid w:val="002F54D6"/>
    <w:rsid w:val="002F54DF"/>
    <w:rsid w:val="002F573C"/>
    <w:rsid w:val="002F5818"/>
    <w:rsid w:val="002F593C"/>
    <w:rsid w:val="002F5CD5"/>
    <w:rsid w:val="002F5E95"/>
    <w:rsid w:val="002F60A2"/>
    <w:rsid w:val="002F6148"/>
    <w:rsid w:val="002F63E0"/>
    <w:rsid w:val="002F65EA"/>
    <w:rsid w:val="002F664E"/>
    <w:rsid w:val="002F665E"/>
    <w:rsid w:val="002F675E"/>
    <w:rsid w:val="002F6A3A"/>
    <w:rsid w:val="002F6A8E"/>
    <w:rsid w:val="002F6B1D"/>
    <w:rsid w:val="002F6E71"/>
    <w:rsid w:val="002F6F5B"/>
    <w:rsid w:val="002F6FC6"/>
    <w:rsid w:val="002F7041"/>
    <w:rsid w:val="002F73E4"/>
    <w:rsid w:val="002F75EA"/>
    <w:rsid w:val="002F78A1"/>
    <w:rsid w:val="002F7BA1"/>
    <w:rsid w:val="002F7E78"/>
    <w:rsid w:val="002F7EA5"/>
    <w:rsid w:val="00300750"/>
    <w:rsid w:val="0030077F"/>
    <w:rsid w:val="00300904"/>
    <w:rsid w:val="00300CAF"/>
    <w:rsid w:val="00300E71"/>
    <w:rsid w:val="003012AE"/>
    <w:rsid w:val="0030150C"/>
    <w:rsid w:val="00301743"/>
    <w:rsid w:val="0030199D"/>
    <w:rsid w:val="00301AAC"/>
    <w:rsid w:val="00301BAA"/>
    <w:rsid w:val="00301C87"/>
    <w:rsid w:val="00301D3C"/>
    <w:rsid w:val="00301DFD"/>
    <w:rsid w:val="0030205F"/>
    <w:rsid w:val="0030209C"/>
    <w:rsid w:val="00302130"/>
    <w:rsid w:val="003021AC"/>
    <w:rsid w:val="00302277"/>
    <w:rsid w:val="0030230B"/>
    <w:rsid w:val="00302395"/>
    <w:rsid w:val="003025D2"/>
    <w:rsid w:val="00302A0F"/>
    <w:rsid w:val="00302A1C"/>
    <w:rsid w:val="00302E85"/>
    <w:rsid w:val="00302EE6"/>
    <w:rsid w:val="00303409"/>
    <w:rsid w:val="003034E8"/>
    <w:rsid w:val="003035D9"/>
    <w:rsid w:val="00303D44"/>
    <w:rsid w:val="00303DFD"/>
    <w:rsid w:val="00303F71"/>
    <w:rsid w:val="00304718"/>
    <w:rsid w:val="0030490B"/>
    <w:rsid w:val="00304943"/>
    <w:rsid w:val="00304997"/>
    <w:rsid w:val="00304BFE"/>
    <w:rsid w:val="00304D2A"/>
    <w:rsid w:val="00304D39"/>
    <w:rsid w:val="00305255"/>
    <w:rsid w:val="00305581"/>
    <w:rsid w:val="003055F1"/>
    <w:rsid w:val="0030566A"/>
    <w:rsid w:val="003056F8"/>
    <w:rsid w:val="003058D4"/>
    <w:rsid w:val="00305A43"/>
    <w:rsid w:val="00305B15"/>
    <w:rsid w:val="00305B25"/>
    <w:rsid w:val="00305B63"/>
    <w:rsid w:val="00305E7F"/>
    <w:rsid w:val="00305F00"/>
    <w:rsid w:val="0030636F"/>
    <w:rsid w:val="0030637B"/>
    <w:rsid w:val="00306552"/>
    <w:rsid w:val="00306676"/>
    <w:rsid w:val="00306853"/>
    <w:rsid w:val="0030698E"/>
    <w:rsid w:val="00306CB1"/>
    <w:rsid w:val="00306DA0"/>
    <w:rsid w:val="00306FAA"/>
    <w:rsid w:val="00307352"/>
    <w:rsid w:val="003075E8"/>
    <w:rsid w:val="00307BC3"/>
    <w:rsid w:val="00307C65"/>
    <w:rsid w:val="00307EA0"/>
    <w:rsid w:val="00307F22"/>
    <w:rsid w:val="00310039"/>
    <w:rsid w:val="003105D8"/>
    <w:rsid w:val="0031089B"/>
    <w:rsid w:val="00310AE4"/>
    <w:rsid w:val="00310B22"/>
    <w:rsid w:val="00310BAA"/>
    <w:rsid w:val="00310C8F"/>
    <w:rsid w:val="00310CC6"/>
    <w:rsid w:val="0031107C"/>
    <w:rsid w:val="0031116E"/>
    <w:rsid w:val="0031132B"/>
    <w:rsid w:val="0031155B"/>
    <w:rsid w:val="00311BDD"/>
    <w:rsid w:val="00311C64"/>
    <w:rsid w:val="00311DC6"/>
    <w:rsid w:val="00311F22"/>
    <w:rsid w:val="00311F63"/>
    <w:rsid w:val="00312238"/>
    <w:rsid w:val="00312449"/>
    <w:rsid w:val="003125CC"/>
    <w:rsid w:val="00312CDE"/>
    <w:rsid w:val="00312D54"/>
    <w:rsid w:val="003130E3"/>
    <w:rsid w:val="00313165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12D"/>
    <w:rsid w:val="003147B4"/>
    <w:rsid w:val="00314834"/>
    <w:rsid w:val="003148A4"/>
    <w:rsid w:val="00314A06"/>
    <w:rsid w:val="00314AE2"/>
    <w:rsid w:val="00314B8A"/>
    <w:rsid w:val="00314BC0"/>
    <w:rsid w:val="00314D92"/>
    <w:rsid w:val="00315168"/>
    <w:rsid w:val="00315348"/>
    <w:rsid w:val="003154DE"/>
    <w:rsid w:val="003160E9"/>
    <w:rsid w:val="003161E3"/>
    <w:rsid w:val="00316517"/>
    <w:rsid w:val="003166A7"/>
    <w:rsid w:val="003166CD"/>
    <w:rsid w:val="003168AE"/>
    <w:rsid w:val="00316A40"/>
    <w:rsid w:val="00316B91"/>
    <w:rsid w:val="00316DC3"/>
    <w:rsid w:val="00316FA8"/>
    <w:rsid w:val="003177CF"/>
    <w:rsid w:val="00317866"/>
    <w:rsid w:val="00317A14"/>
    <w:rsid w:val="00317A6E"/>
    <w:rsid w:val="00317C3A"/>
    <w:rsid w:val="00317D07"/>
    <w:rsid w:val="00317D45"/>
    <w:rsid w:val="00317E7E"/>
    <w:rsid w:val="0032044C"/>
    <w:rsid w:val="00320576"/>
    <w:rsid w:val="003206FE"/>
    <w:rsid w:val="00320792"/>
    <w:rsid w:val="0032083B"/>
    <w:rsid w:val="00320843"/>
    <w:rsid w:val="003209F0"/>
    <w:rsid w:val="00320D03"/>
    <w:rsid w:val="00320EB2"/>
    <w:rsid w:val="00321924"/>
    <w:rsid w:val="00322047"/>
    <w:rsid w:val="00322774"/>
    <w:rsid w:val="0032287A"/>
    <w:rsid w:val="003228BE"/>
    <w:rsid w:val="003228CC"/>
    <w:rsid w:val="00322B55"/>
    <w:rsid w:val="00322BB6"/>
    <w:rsid w:val="00322CAA"/>
    <w:rsid w:val="00322CC6"/>
    <w:rsid w:val="00322E3E"/>
    <w:rsid w:val="003230CE"/>
    <w:rsid w:val="00323554"/>
    <w:rsid w:val="0032361C"/>
    <w:rsid w:val="00323A26"/>
    <w:rsid w:val="00323B28"/>
    <w:rsid w:val="00323F29"/>
    <w:rsid w:val="00324055"/>
    <w:rsid w:val="00324225"/>
    <w:rsid w:val="00324478"/>
    <w:rsid w:val="003245D6"/>
    <w:rsid w:val="00324739"/>
    <w:rsid w:val="003249B8"/>
    <w:rsid w:val="00324AC9"/>
    <w:rsid w:val="00324B0E"/>
    <w:rsid w:val="00324FEE"/>
    <w:rsid w:val="003251D7"/>
    <w:rsid w:val="0032529C"/>
    <w:rsid w:val="0032538C"/>
    <w:rsid w:val="0032540B"/>
    <w:rsid w:val="0032560E"/>
    <w:rsid w:val="00325833"/>
    <w:rsid w:val="00325C89"/>
    <w:rsid w:val="00325CF5"/>
    <w:rsid w:val="00325E89"/>
    <w:rsid w:val="00325ED6"/>
    <w:rsid w:val="00325FA9"/>
    <w:rsid w:val="00326130"/>
    <w:rsid w:val="003261CD"/>
    <w:rsid w:val="003262C7"/>
    <w:rsid w:val="00326361"/>
    <w:rsid w:val="003263F9"/>
    <w:rsid w:val="003267BF"/>
    <w:rsid w:val="00326801"/>
    <w:rsid w:val="00326C3F"/>
    <w:rsid w:val="00327557"/>
    <w:rsid w:val="00327683"/>
    <w:rsid w:val="00327687"/>
    <w:rsid w:val="00327892"/>
    <w:rsid w:val="00330278"/>
    <w:rsid w:val="003302DC"/>
    <w:rsid w:val="00330745"/>
    <w:rsid w:val="00330832"/>
    <w:rsid w:val="00330856"/>
    <w:rsid w:val="0033085C"/>
    <w:rsid w:val="00330992"/>
    <w:rsid w:val="00330D8A"/>
    <w:rsid w:val="00330E9E"/>
    <w:rsid w:val="00331012"/>
    <w:rsid w:val="00331205"/>
    <w:rsid w:val="00331383"/>
    <w:rsid w:val="00331468"/>
    <w:rsid w:val="00331A47"/>
    <w:rsid w:val="00331BDC"/>
    <w:rsid w:val="00331ECC"/>
    <w:rsid w:val="00332649"/>
    <w:rsid w:val="0033276F"/>
    <w:rsid w:val="00332962"/>
    <w:rsid w:val="00332ADA"/>
    <w:rsid w:val="00332D2A"/>
    <w:rsid w:val="00332D2E"/>
    <w:rsid w:val="003331FA"/>
    <w:rsid w:val="00333482"/>
    <w:rsid w:val="0033396E"/>
    <w:rsid w:val="00333CEF"/>
    <w:rsid w:val="00333D1B"/>
    <w:rsid w:val="00333E34"/>
    <w:rsid w:val="00333F6D"/>
    <w:rsid w:val="00334526"/>
    <w:rsid w:val="0033481B"/>
    <w:rsid w:val="00334EDE"/>
    <w:rsid w:val="003353E4"/>
    <w:rsid w:val="0033583F"/>
    <w:rsid w:val="00335937"/>
    <w:rsid w:val="00335950"/>
    <w:rsid w:val="00335D0D"/>
    <w:rsid w:val="00335DF3"/>
    <w:rsid w:val="003360DD"/>
    <w:rsid w:val="00336141"/>
    <w:rsid w:val="003363E9"/>
    <w:rsid w:val="003365E6"/>
    <w:rsid w:val="00336636"/>
    <w:rsid w:val="003367A9"/>
    <w:rsid w:val="00336938"/>
    <w:rsid w:val="00336A5E"/>
    <w:rsid w:val="00336AC2"/>
    <w:rsid w:val="00336CE6"/>
    <w:rsid w:val="0033705D"/>
    <w:rsid w:val="003373F4"/>
    <w:rsid w:val="0033781D"/>
    <w:rsid w:val="00337898"/>
    <w:rsid w:val="00337D25"/>
    <w:rsid w:val="00337F2B"/>
    <w:rsid w:val="00340401"/>
    <w:rsid w:val="00340488"/>
    <w:rsid w:val="003405C6"/>
    <w:rsid w:val="00340952"/>
    <w:rsid w:val="00340AD1"/>
    <w:rsid w:val="00340B12"/>
    <w:rsid w:val="00341043"/>
    <w:rsid w:val="00341245"/>
    <w:rsid w:val="0034141D"/>
    <w:rsid w:val="003414C0"/>
    <w:rsid w:val="0034156A"/>
    <w:rsid w:val="00341575"/>
    <w:rsid w:val="00341605"/>
    <w:rsid w:val="003416B3"/>
    <w:rsid w:val="0034224C"/>
    <w:rsid w:val="00342477"/>
    <w:rsid w:val="0034250B"/>
    <w:rsid w:val="003425E9"/>
    <w:rsid w:val="00342AAD"/>
    <w:rsid w:val="00342B45"/>
    <w:rsid w:val="00342C77"/>
    <w:rsid w:val="00342E13"/>
    <w:rsid w:val="003431AF"/>
    <w:rsid w:val="00343324"/>
    <w:rsid w:val="003433DD"/>
    <w:rsid w:val="0034350F"/>
    <w:rsid w:val="003435CE"/>
    <w:rsid w:val="003435E9"/>
    <w:rsid w:val="003436F9"/>
    <w:rsid w:val="00343875"/>
    <w:rsid w:val="00343BD8"/>
    <w:rsid w:val="00344210"/>
    <w:rsid w:val="003448E6"/>
    <w:rsid w:val="003449AC"/>
    <w:rsid w:val="00344AEB"/>
    <w:rsid w:val="00344BA3"/>
    <w:rsid w:val="00344E37"/>
    <w:rsid w:val="0034501F"/>
    <w:rsid w:val="0034504C"/>
    <w:rsid w:val="00345057"/>
    <w:rsid w:val="00345179"/>
    <w:rsid w:val="00345374"/>
    <w:rsid w:val="0034562C"/>
    <w:rsid w:val="0034571E"/>
    <w:rsid w:val="0034576D"/>
    <w:rsid w:val="00345941"/>
    <w:rsid w:val="00345D2B"/>
    <w:rsid w:val="00345FDC"/>
    <w:rsid w:val="00346051"/>
    <w:rsid w:val="00346173"/>
    <w:rsid w:val="003461FA"/>
    <w:rsid w:val="003463C0"/>
    <w:rsid w:val="003468CF"/>
    <w:rsid w:val="003469B9"/>
    <w:rsid w:val="00346AF1"/>
    <w:rsid w:val="00346CD7"/>
    <w:rsid w:val="00347000"/>
    <w:rsid w:val="003470F8"/>
    <w:rsid w:val="003473A4"/>
    <w:rsid w:val="003475AD"/>
    <w:rsid w:val="003475D0"/>
    <w:rsid w:val="00347618"/>
    <w:rsid w:val="003476F3"/>
    <w:rsid w:val="00347769"/>
    <w:rsid w:val="00347797"/>
    <w:rsid w:val="00347860"/>
    <w:rsid w:val="00347A5E"/>
    <w:rsid w:val="00347B16"/>
    <w:rsid w:val="00347C1D"/>
    <w:rsid w:val="003501A3"/>
    <w:rsid w:val="003502D7"/>
    <w:rsid w:val="003503B0"/>
    <w:rsid w:val="003503BC"/>
    <w:rsid w:val="003504ED"/>
    <w:rsid w:val="00350981"/>
    <w:rsid w:val="00350F0A"/>
    <w:rsid w:val="0035103D"/>
    <w:rsid w:val="00351089"/>
    <w:rsid w:val="0035123D"/>
    <w:rsid w:val="0035154B"/>
    <w:rsid w:val="00351677"/>
    <w:rsid w:val="0035173D"/>
    <w:rsid w:val="00351862"/>
    <w:rsid w:val="00351A9E"/>
    <w:rsid w:val="00351C5A"/>
    <w:rsid w:val="00351D9F"/>
    <w:rsid w:val="00351E44"/>
    <w:rsid w:val="0035226E"/>
    <w:rsid w:val="00352377"/>
    <w:rsid w:val="0035264E"/>
    <w:rsid w:val="0035281F"/>
    <w:rsid w:val="003530AC"/>
    <w:rsid w:val="00353173"/>
    <w:rsid w:val="003533B9"/>
    <w:rsid w:val="00353649"/>
    <w:rsid w:val="003536CF"/>
    <w:rsid w:val="00353730"/>
    <w:rsid w:val="00353BDC"/>
    <w:rsid w:val="00353E4D"/>
    <w:rsid w:val="00353EE4"/>
    <w:rsid w:val="00353FFB"/>
    <w:rsid w:val="00354205"/>
    <w:rsid w:val="0035424A"/>
    <w:rsid w:val="00354459"/>
    <w:rsid w:val="00354621"/>
    <w:rsid w:val="0035467C"/>
    <w:rsid w:val="00354744"/>
    <w:rsid w:val="003547D7"/>
    <w:rsid w:val="00354899"/>
    <w:rsid w:val="0035498F"/>
    <w:rsid w:val="003549F5"/>
    <w:rsid w:val="00354A33"/>
    <w:rsid w:val="00354B4A"/>
    <w:rsid w:val="00354E42"/>
    <w:rsid w:val="00354FD5"/>
    <w:rsid w:val="00355252"/>
    <w:rsid w:val="00355452"/>
    <w:rsid w:val="00355493"/>
    <w:rsid w:val="0035564A"/>
    <w:rsid w:val="0035585D"/>
    <w:rsid w:val="00355CA1"/>
    <w:rsid w:val="00355CA7"/>
    <w:rsid w:val="00355F23"/>
    <w:rsid w:val="00355F44"/>
    <w:rsid w:val="0035602C"/>
    <w:rsid w:val="003562E0"/>
    <w:rsid w:val="003563D0"/>
    <w:rsid w:val="003563FC"/>
    <w:rsid w:val="00356530"/>
    <w:rsid w:val="00356539"/>
    <w:rsid w:val="00357151"/>
    <w:rsid w:val="00357243"/>
    <w:rsid w:val="003572B2"/>
    <w:rsid w:val="003573C0"/>
    <w:rsid w:val="003573DD"/>
    <w:rsid w:val="003574C6"/>
    <w:rsid w:val="00357553"/>
    <w:rsid w:val="00357985"/>
    <w:rsid w:val="00357B5B"/>
    <w:rsid w:val="00357C5A"/>
    <w:rsid w:val="0036011A"/>
    <w:rsid w:val="00360161"/>
    <w:rsid w:val="0036067A"/>
    <w:rsid w:val="0036070D"/>
    <w:rsid w:val="00360B28"/>
    <w:rsid w:val="00360CFD"/>
    <w:rsid w:val="00360D7C"/>
    <w:rsid w:val="003610A2"/>
    <w:rsid w:val="0036125F"/>
    <w:rsid w:val="003613CA"/>
    <w:rsid w:val="00361401"/>
    <w:rsid w:val="003614E0"/>
    <w:rsid w:val="00361530"/>
    <w:rsid w:val="00361572"/>
    <w:rsid w:val="00361892"/>
    <w:rsid w:val="00361B11"/>
    <w:rsid w:val="00361BA2"/>
    <w:rsid w:val="003621D0"/>
    <w:rsid w:val="00362255"/>
    <w:rsid w:val="00362289"/>
    <w:rsid w:val="003623D5"/>
    <w:rsid w:val="0036252F"/>
    <w:rsid w:val="0036257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2A7"/>
    <w:rsid w:val="003633E2"/>
    <w:rsid w:val="00363629"/>
    <w:rsid w:val="003639AD"/>
    <w:rsid w:val="00363B9C"/>
    <w:rsid w:val="00363C35"/>
    <w:rsid w:val="00363E1A"/>
    <w:rsid w:val="003642E0"/>
    <w:rsid w:val="00364375"/>
    <w:rsid w:val="00364A19"/>
    <w:rsid w:val="00364B0C"/>
    <w:rsid w:val="00364BAC"/>
    <w:rsid w:val="00364ED1"/>
    <w:rsid w:val="00364FB3"/>
    <w:rsid w:val="003651BF"/>
    <w:rsid w:val="003651FC"/>
    <w:rsid w:val="003652BB"/>
    <w:rsid w:val="00365305"/>
    <w:rsid w:val="003653F3"/>
    <w:rsid w:val="0036574B"/>
    <w:rsid w:val="0036579A"/>
    <w:rsid w:val="003657EC"/>
    <w:rsid w:val="003658D4"/>
    <w:rsid w:val="00365977"/>
    <w:rsid w:val="00365A9C"/>
    <w:rsid w:val="00365C7A"/>
    <w:rsid w:val="00365C86"/>
    <w:rsid w:val="00365F41"/>
    <w:rsid w:val="00366510"/>
    <w:rsid w:val="00366869"/>
    <w:rsid w:val="00366CA5"/>
    <w:rsid w:val="00366CF3"/>
    <w:rsid w:val="00367325"/>
    <w:rsid w:val="003673A6"/>
    <w:rsid w:val="00367606"/>
    <w:rsid w:val="003676C6"/>
    <w:rsid w:val="0036784A"/>
    <w:rsid w:val="003679C8"/>
    <w:rsid w:val="00367A93"/>
    <w:rsid w:val="00367E0E"/>
    <w:rsid w:val="00367E33"/>
    <w:rsid w:val="00367E35"/>
    <w:rsid w:val="00367E97"/>
    <w:rsid w:val="00367E9C"/>
    <w:rsid w:val="0037028F"/>
    <w:rsid w:val="003702BE"/>
    <w:rsid w:val="00370C36"/>
    <w:rsid w:val="00370C3C"/>
    <w:rsid w:val="00370CD5"/>
    <w:rsid w:val="00370EEC"/>
    <w:rsid w:val="00371225"/>
    <w:rsid w:val="00371360"/>
    <w:rsid w:val="00371AC8"/>
    <w:rsid w:val="00371BBF"/>
    <w:rsid w:val="00371C96"/>
    <w:rsid w:val="00371E0E"/>
    <w:rsid w:val="0037226D"/>
    <w:rsid w:val="00372310"/>
    <w:rsid w:val="00372353"/>
    <w:rsid w:val="003723F0"/>
    <w:rsid w:val="0037242C"/>
    <w:rsid w:val="0037248A"/>
    <w:rsid w:val="00372597"/>
    <w:rsid w:val="0037263E"/>
    <w:rsid w:val="003726FB"/>
    <w:rsid w:val="00372711"/>
    <w:rsid w:val="00372A4F"/>
    <w:rsid w:val="00372AAC"/>
    <w:rsid w:val="00372D8D"/>
    <w:rsid w:val="00372EFD"/>
    <w:rsid w:val="0037311D"/>
    <w:rsid w:val="00373258"/>
    <w:rsid w:val="003732D7"/>
    <w:rsid w:val="0037352F"/>
    <w:rsid w:val="0037354E"/>
    <w:rsid w:val="003735D3"/>
    <w:rsid w:val="00373B0B"/>
    <w:rsid w:val="00373B9E"/>
    <w:rsid w:val="00373BAD"/>
    <w:rsid w:val="00373DBC"/>
    <w:rsid w:val="00373ED9"/>
    <w:rsid w:val="00373F74"/>
    <w:rsid w:val="003743F7"/>
    <w:rsid w:val="0037448C"/>
    <w:rsid w:val="003744FD"/>
    <w:rsid w:val="003748AA"/>
    <w:rsid w:val="00374AAD"/>
    <w:rsid w:val="00374AD2"/>
    <w:rsid w:val="00374B55"/>
    <w:rsid w:val="00374B66"/>
    <w:rsid w:val="00374C40"/>
    <w:rsid w:val="00374DD8"/>
    <w:rsid w:val="003750E5"/>
    <w:rsid w:val="00375291"/>
    <w:rsid w:val="003752ED"/>
    <w:rsid w:val="0037559B"/>
    <w:rsid w:val="00375BE7"/>
    <w:rsid w:val="00375D98"/>
    <w:rsid w:val="00375E67"/>
    <w:rsid w:val="00375E8F"/>
    <w:rsid w:val="00375ED2"/>
    <w:rsid w:val="003760D4"/>
    <w:rsid w:val="00376166"/>
    <w:rsid w:val="003765F3"/>
    <w:rsid w:val="003766BC"/>
    <w:rsid w:val="00376738"/>
    <w:rsid w:val="00376B2D"/>
    <w:rsid w:val="00376C5F"/>
    <w:rsid w:val="00376CFB"/>
    <w:rsid w:val="003775C7"/>
    <w:rsid w:val="00377628"/>
    <w:rsid w:val="00377712"/>
    <w:rsid w:val="00377838"/>
    <w:rsid w:val="00377856"/>
    <w:rsid w:val="003778A2"/>
    <w:rsid w:val="003779BF"/>
    <w:rsid w:val="00377CE9"/>
    <w:rsid w:val="00377DDD"/>
    <w:rsid w:val="00377F9E"/>
    <w:rsid w:val="00380036"/>
    <w:rsid w:val="00380491"/>
    <w:rsid w:val="0038051B"/>
    <w:rsid w:val="0038062D"/>
    <w:rsid w:val="00380948"/>
    <w:rsid w:val="00380D0D"/>
    <w:rsid w:val="00380FB9"/>
    <w:rsid w:val="0038139A"/>
    <w:rsid w:val="003815E8"/>
    <w:rsid w:val="0038165B"/>
    <w:rsid w:val="00381692"/>
    <w:rsid w:val="00381ACE"/>
    <w:rsid w:val="00381C16"/>
    <w:rsid w:val="00382179"/>
    <w:rsid w:val="003821E0"/>
    <w:rsid w:val="00382228"/>
    <w:rsid w:val="0038278D"/>
    <w:rsid w:val="00382906"/>
    <w:rsid w:val="00382ABB"/>
    <w:rsid w:val="00382BA0"/>
    <w:rsid w:val="00382C43"/>
    <w:rsid w:val="003830F0"/>
    <w:rsid w:val="00383118"/>
    <w:rsid w:val="00383184"/>
    <w:rsid w:val="00383390"/>
    <w:rsid w:val="00383766"/>
    <w:rsid w:val="00383858"/>
    <w:rsid w:val="00383A98"/>
    <w:rsid w:val="00383BA2"/>
    <w:rsid w:val="00383C48"/>
    <w:rsid w:val="0038408F"/>
    <w:rsid w:val="003841DC"/>
    <w:rsid w:val="00384440"/>
    <w:rsid w:val="0038462C"/>
    <w:rsid w:val="00384667"/>
    <w:rsid w:val="003849C8"/>
    <w:rsid w:val="00384B8F"/>
    <w:rsid w:val="00384CFF"/>
    <w:rsid w:val="00385469"/>
    <w:rsid w:val="003854F8"/>
    <w:rsid w:val="00385570"/>
    <w:rsid w:val="0038573F"/>
    <w:rsid w:val="00385781"/>
    <w:rsid w:val="003858C5"/>
    <w:rsid w:val="00385CB5"/>
    <w:rsid w:val="00385CFC"/>
    <w:rsid w:val="00385F9A"/>
    <w:rsid w:val="0038609D"/>
    <w:rsid w:val="0038642A"/>
    <w:rsid w:val="0038654D"/>
    <w:rsid w:val="003865CD"/>
    <w:rsid w:val="003865F6"/>
    <w:rsid w:val="003869CF"/>
    <w:rsid w:val="00386BAA"/>
    <w:rsid w:val="00386C2C"/>
    <w:rsid w:val="00386EBB"/>
    <w:rsid w:val="00387034"/>
    <w:rsid w:val="0038715F"/>
    <w:rsid w:val="003871CA"/>
    <w:rsid w:val="00387232"/>
    <w:rsid w:val="0038759D"/>
    <w:rsid w:val="00387720"/>
    <w:rsid w:val="00387798"/>
    <w:rsid w:val="003878D0"/>
    <w:rsid w:val="003878E6"/>
    <w:rsid w:val="003879F1"/>
    <w:rsid w:val="00387E46"/>
    <w:rsid w:val="00387E76"/>
    <w:rsid w:val="00387FBD"/>
    <w:rsid w:val="0039014B"/>
    <w:rsid w:val="00390943"/>
    <w:rsid w:val="0039094B"/>
    <w:rsid w:val="00390979"/>
    <w:rsid w:val="00390B1E"/>
    <w:rsid w:val="00390BE7"/>
    <w:rsid w:val="00390D0F"/>
    <w:rsid w:val="00390F37"/>
    <w:rsid w:val="00390FD4"/>
    <w:rsid w:val="0039118B"/>
    <w:rsid w:val="003911A9"/>
    <w:rsid w:val="003913A6"/>
    <w:rsid w:val="00391515"/>
    <w:rsid w:val="0039191A"/>
    <w:rsid w:val="00391A73"/>
    <w:rsid w:val="00391AC0"/>
    <w:rsid w:val="00391B1C"/>
    <w:rsid w:val="00391B41"/>
    <w:rsid w:val="00391CD1"/>
    <w:rsid w:val="00392195"/>
    <w:rsid w:val="003923AC"/>
    <w:rsid w:val="0039276B"/>
    <w:rsid w:val="00392AA4"/>
    <w:rsid w:val="00392BAB"/>
    <w:rsid w:val="00392CCB"/>
    <w:rsid w:val="00392E38"/>
    <w:rsid w:val="00393100"/>
    <w:rsid w:val="0039387A"/>
    <w:rsid w:val="00393E23"/>
    <w:rsid w:val="00393EA9"/>
    <w:rsid w:val="00393F1F"/>
    <w:rsid w:val="00394291"/>
    <w:rsid w:val="0039456C"/>
    <w:rsid w:val="00394935"/>
    <w:rsid w:val="00394A24"/>
    <w:rsid w:val="00394C1B"/>
    <w:rsid w:val="00394C4C"/>
    <w:rsid w:val="00394D20"/>
    <w:rsid w:val="003950C5"/>
    <w:rsid w:val="0039524D"/>
    <w:rsid w:val="0039558C"/>
    <w:rsid w:val="003955B1"/>
    <w:rsid w:val="003959E1"/>
    <w:rsid w:val="00395D09"/>
    <w:rsid w:val="00395FF3"/>
    <w:rsid w:val="00396074"/>
    <w:rsid w:val="003963F4"/>
    <w:rsid w:val="003964E8"/>
    <w:rsid w:val="00396930"/>
    <w:rsid w:val="003969BF"/>
    <w:rsid w:val="003969E7"/>
    <w:rsid w:val="00396B31"/>
    <w:rsid w:val="00396DDB"/>
    <w:rsid w:val="00396E38"/>
    <w:rsid w:val="003974D5"/>
    <w:rsid w:val="003974DD"/>
    <w:rsid w:val="003975C2"/>
    <w:rsid w:val="003976EF"/>
    <w:rsid w:val="003977E0"/>
    <w:rsid w:val="00397B22"/>
    <w:rsid w:val="003A000F"/>
    <w:rsid w:val="003A00DB"/>
    <w:rsid w:val="003A01DA"/>
    <w:rsid w:val="003A02A1"/>
    <w:rsid w:val="003A0936"/>
    <w:rsid w:val="003A0979"/>
    <w:rsid w:val="003A0B4F"/>
    <w:rsid w:val="003A0E2D"/>
    <w:rsid w:val="003A0EF4"/>
    <w:rsid w:val="003A1000"/>
    <w:rsid w:val="003A1095"/>
    <w:rsid w:val="003A10CE"/>
    <w:rsid w:val="003A1105"/>
    <w:rsid w:val="003A110D"/>
    <w:rsid w:val="003A1425"/>
    <w:rsid w:val="003A1648"/>
    <w:rsid w:val="003A1700"/>
    <w:rsid w:val="003A1892"/>
    <w:rsid w:val="003A1DAF"/>
    <w:rsid w:val="003A1E92"/>
    <w:rsid w:val="003A1FE0"/>
    <w:rsid w:val="003A20B0"/>
    <w:rsid w:val="003A24E7"/>
    <w:rsid w:val="003A2785"/>
    <w:rsid w:val="003A2800"/>
    <w:rsid w:val="003A28C9"/>
    <w:rsid w:val="003A2A67"/>
    <w:rsid w:val="003A2E84"/>
    <w:rsid w:val="003A2FC7"/>
    <w:rsid w:val="003A3354"/>
    <w:rsid w:val="003A3567"/>
    <w:rsid w:val="003A3575"/>
    <w:rsid w:val="003A3749"/>
    <w:rsid w:val="003A3763"/>
    <w:rsid w:val="003A38E2"/>
    <w:rsid w:val="003A3924"/>
    <w:rsid w:val="003A3B2C"/>
    <w:rsid w:val="003A3C1F"/>
    <w:rsid w:val="003A3C49"/>
    <w:rsid w:val="003A40E3"/>
    <w:rsid w:val="003A412D"/>
    <w:rsid w:val="003A42F1"/>
    <w:rsid w:val="003A4598"/>
    <w:rsid w:val="003A466D"/>
    <w:rsid w:val="003A4876"/>
    <w:rsid w:val="003A49D9"/>
    <w:rsid w:val="003A4C7C"/>
    <w:rsid w:val="003A4CF9"/>
    <w:rsid w:val="003A4EB1"/>
    <w:rsid w:val="003A4FF8"/>
    <w:rsid w:val="003A52E8"/>
    <w:rsid w:val="003A537A"/>
    <w:rsid w:val="003A545A"/>
    <w:rsid w:val="003A551C"/>
    <w:rsid w:val="003A560F"/>
    <w:rsid w:val="003A5627"/>
    <w:rsid w:val="003A5703"/>
    <w:rsid w:val="003A5CFF"/>
    <w:rsid w:val="003A61C3"/>
    <w:rsid w:val="003A6400"/>
    <w:rsid w:val="003A6475"/>
    <w:rsid w:val="003A6754"/>
    <w:rsid w:val="003A6765"/>
    <w:rsid w:val="003A699A"/>
    <w:rsid w:val="003A6A6D"/>
    <w:rsid w:val="003A6AF3"/>
    <w:rsid w:val="003A6BB5"/>
    <w:rsid w:val="003A6D02"/>
    <w:rsid w:val="003A6F0C"/>
    <w:rsid w:val="003A74C6"/>
    <w:rsid w:val="003A76AE"/>
    <w:rsid w:val="003A7A04"/>
    <w:rsid w:val="003A7F51"/>
    <w:rsid w:val="003B03DF"/>
    <w:rsid w:val="003B03F5"/>
    <w:rsid w:val="003B059C"/>
    <w:rsid w:val="003B060A"/>
    <w:rsid w:val="003B075D"/>
    <w:rsid w:val="003B08CE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43"/>
    <w:rsid w:val="003B1826"/>
    <w:rsid w:val="003B1E77"/>
    <w:rsid w:val="003B1E7C"/>
    <w:rsid w:val="003B1F86"/>
    <w:rsid w:val="003B22C4"/>
    <w:rsid w:val="003B2754"/>
    <w:rsid w:val="003B2A0E"/>
    <w:rsid w:val="003B2B49"/>
    <w:rsid w:val="003B2CA7"/>
    <w:rsid w:val="003B30BB"/>
    <w:rsid w:val="003B314F"/>
    <w:rsid w:val="003B3183"/>
    <w:rsid w:val="003B37EC"/>
    <w:rsid w:val="003B392D"/>
    <w:rsid w:val="003B3FDB"/>
    <w:rsid w:val="003B5005"/>
    <w:rsid w:val="003B507A"/>
    <w:rsid w:val="003B50D2"/>
    <w:rsid w:val="003B532E"/>
    <w:rsid w:val="003B5339"/>
    <w:rsid w:val="003B5403"/>
    <w:rsid w:val="003B580C"/>
    <w:rsid w:val="003B58C9"/>
    <w:rsid w:val="003B5936"/>
    <w:rsid w:val="003B5962"/>
    <w:rsid w:val="003B5A52"/>
    <w:rsid w:val="003B5A7F"/>
    <w:rsid w:val="003B5C2B"/>
    <w:rsid w:val="003B66D7"/>
    <w:rsid w:val="003B6776"/>
    <w:rsid w:val="003B68AE"/>
    <w:rsid w:val="003B68CF"/>
    <w:rsid w:val="003B6B27"/>
    <w:rsid w:val="003B6DDD"/>
    <w:rsid w:val="003B6E17"/>
    <w:rsid w:val="003B6E66"/>
    <w:rsid w:val="003B6E9B"/>
    <w:rsid w:val="003B6FE6"/>
    <w:rsid w:val="003B70C3"/>
    <w:rsid w:val="003B7455"/>
    <w:rsid w:val="003B751A"/>
    <w:rsid w:val="003B78FE"/>
    <w:rsid w:val="003B7C45"/>
    <w:rsid w:val="003B7DB4"/>
    <w:rsid w:val="003B7F71"/>
    <w:rsid w:val="003C0046"/>
    <w:rsid w:val="003C094B"/>
    <w:rsid w:val="003C0C88"/>
    <w:rsid w:val="003C0F71"/>
    <w:rsid w:val="003C1195"/>
    <w:rsid w:val="003C11E6"/>
    <w:rsid w:val="003C18B0"/>
    <w:rsid w:val="003C18F3"/>
    <w:rsid w:val="003C19A4"/>
    <w:rsid w:val="003C1B73"/>
    <w:rsid w:val="003C1C7E"/>
    <w:rsid w:val="003C1CC6"/>
    <w:rsid w:val="003C2133"/>
    <w:rsid w:val="003C2137"/>
    <w:rsid w:val="003C2172"/>
    <w:rsid w:val="003C23AA"/>
    <w:rsid w:val="003C29AF"/>
    <w:rsid w:val="003C29D0"/>
    <w:rsid w:val="003C2AA1"/>
    <w:rsid w:val="003C2F0C"/>
    <w:rsid w:val="003C30A8"/>
    <w:rsid w:val="003C30BF"/>
    <w:rsid w:val="003C30FC"/>
    <w:rsid w:val="003C312D"/>
    <w:rsid w:val="003C3236"/>
    <w:rsid w:val="003C3248"/>
    <w:rsid w:val="003C325D"/>
    <w:rsid w:val="003C32AE"/>
    <w:rsid w:val="003C37B1"/>
    <w:rsid w:val="003C39D9"/>
    <w:rsid w:val="003C3AA1"/>
    <w:rsid w:val="003C3B7E"/>
    <w:rsid w:val="003C3DA2"/>
    <w:rsid w:val="003C3DF1"/>
    <w:rsid w:val="003C3F97"/>
    <w:rsid w:val="003C414D"/>
    <w:rsid w:val="003C429D"/>
    <w:rsid w:val="003C42AA"/>
    <w:rsid w:val="003C4785"/>
    <w:rsid w:val="003C513B"/>
    <w:rsid w:val="003C5519"/>
    <w:rsid w:val="003C5E1B"/>
    <w:rsid w:val="003C5F0F"/>
    <w:rsid w:val="003C5FEA"/>
    <w:rsid w:val="003C602B"/>
    <w:rsid w:val="003C605F"/>
    <w:rsid w:val="003C617E"/>
    <w:rsid w:val="003C62CC"/>
    <w:rsid w:val="003C675C"/>
    <w:rsid w:val="003C681F"/>
    <w:rsid w:val="003C68DC"/>
    <w:rsid w:val="003C6D9F"/>
    <w:rsid w:val="003C6FAF"/>
    <w:rsid w:val="003C71E0"/>
    <w:rsid w:val="003C72A2"/>
    <w:rsid w:val="003C7367"/>
    <w:rsid w:val="003C7386"/>
    <w:rsid w:val="003C763B"/>
    <w:rsid w:val="003C78F0"/>
    <w:rsid w:val="003C793C"/>
    <w:rsid w:val="003C7FBB"/>
    <w:rsid w:val="003D032E"/>
    <w:rsid w:val="003D0875"/>
    <w:rsid w:val="003D08E1"/>
    <w:rsid w:val="003D0ADE"/>
    <w:rsid w:val="003D0B8A"/>
    <w:rsid w:val="003D0C5C"/>
    <w:rsid w:val="003D0DA6"/>
    <w:rsid w:val="003D0E78"/>
    <w:rsid w:val="003D0F65"/>
    <w:rsid w:val="003D1281"/>
    <w:rsid w:val="003D174A"/>
    <w:rsid w:val="003D1AF0"/>
    <w:rsid w:val="003D1C00"/>
    <w:rsid w:val="003D1E40"/>
    <w:rsid w:val="003D20A5"/>
    <w:rsid w:val="003D2105"/>
    <w:rsid w:val="003D23BB"/>
    <w:rsid w:val="003D2437"/>
    <w:rsid w:val="003D271B"/>
    <w:rsid w:val="003D276C"/>
    <w:rsid w:val="003D2D83"/>
    <w:rsid w:val="003D2F72"/>
    <w:rsid w:val="003D3339"/>
    <w:rsid w:val="003D337F"/>
    <w:rsid w:val="003D365B"/>
    <w:rsid w:val="003D36A5"/>
    <w:rsid w:val="003D36E9"/>
    <w:rsid w:val="003D3907"/>
    <w:rsid w:val="003D3B95"/>
    <w:rsid w:val="003D3BDA"/>
    <w:rsid w:val="003D3BFF"/>
    <w:rsid w:val="003D3D3C"/>
    <w:rsid w:val="003D42B6"/>
    <w:rsid w:val="003D45FE"/>
    <w:rsid w:val="003D46B9"/>
    <w:rsid w:val="003D47C9"/>
    <w:rsid w:val="003D49F3"/>
    <w:rsid w:val="003D4A53"/>
    <w:rsid w:val="003D4C0D"/>
    <w:rsid w:val="003D525F"/>
    <w:rsid w:val="003D5362"/>
    <w:rsid w:val="003D5448"/>
    <w:rsid w:val="003D5472"/>
    <w:rsid w:val="003D5683"/>
    <w:rsid w:val="003D5B91"/>
    <w:rsid w:val="003D5F01"/>
    <w:rsid w:val="003D676A"/>
    <w:rsid w:val="003D6828"/>
    <w:rsid w:val="003D69E3"/>
    <w:rsid w:val="003D6BA4"/>
    <w:rsid w:val="003D7078"/>
    <w:rsid w:val="003D7150"/>
    <w:rsid w:val="003D730C"/>
    <w:rsid w:val="003D77F5"/>
    <w:rsid w:val="003D78FA"/>
    <w:rsid w:val="003D79DF"/>
    <w:rsid w:val="003D7C1B"/>
    <w:rsid w:val="003D7D08"/>
    <w:rsid w:val="003D7F60"/>
    <w:rsid w:val="003E00F9"/>
    <w:rsid w:val="003E0BCC"/>
    <w:rsid w:val="003E0FB3"/>
    <w:rsid w:val="003E10D2"/>
    <w:rsid w:val="003E12A9"/>
    <w:rsid w:val="003E148A"/>
    <w:rsid w:val="003E1490"/>
    <w:rsid w:val="003E1731"/>
    <w:rsid w:val="003E1B7D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134"/>
    <w:rsid w:val="003E3222"/>
    <w:rsid w:val="003E34A2"/>
    <w:rsid w:val="003E3602"/>
    <w:rsid w:val="003E3873"/>
    <w:rsid w:val="003E3B7C"/>
    <w:rsid w:val="003E3CB1"/>
    <w:rsid w:val="003E4295"/>
    <w:rsid w:val="003E447C"/>
    <w:rsid w:val="003E44C3"/>
    <w:rsid w:val="003E45EC"/>
    <w:rsid w:val="003E46FA"/>
    <w:rsid w:val="003E4800"/>
    <w:rsid w:val="003E499E"/>
    <w:rsid w:val="003E5835"/>
    <w:rsid w:val="003E5C38"/>
    <w:rsid w:val="003E5C4C"/>
    <w:rsid w:val="003E5C63"/>
    <w:rsid w:val="003E5CA4"/>
    <w:rsid w:val="003E5D73"/>
    <w:rsid w:val="003E63A3"/>
    <w:rsid w:val="003E6412"/>
    <w:rsid w:val="003E66DB"/>
    <w:rsid w:val="003E6709"/>
    <w:rsid w:val="003E67CA"/>
    <w:rsid w:val="003E6A17"/>
    <w:rsid w:val="003E6A5C"/>
    <w:rsid w:val="003E6D58"/>
    <w:rsid w:val="003E71ED"/>
    <w:rsid w:val="003E7613"/>
    <w:rsid w:val="003E7A77"/>
    <w:rsid w:val="003E7D98"/>
    <w:rsid w:val="003F001F"/>
    <w:rsid w:val="003F022D"/>
    <w:rsid w:val="003F03B6"/>
    <w:rsid w:val="003F0524"/>
    <w:rsid w:val="003F06E0"/>
    <w:rsid w:val="003F078A"/>
    <w:rsid w:val="003F0C1C"/>
    <w:rsid w:val="003F0CE8"/>
    <w:rsid w:val="003F0D9C"/>
    <w:rsid w:val="003F0E3B"/>
    <w:rsid w:val="003F148A"/>
    <w:rsid w:val="003F1579"/>
    <w:rsid w:val="003F1951"/>
    <w:rsid w:val="003F1A9F"/>
    <w:rsid w:val="003F1EF4"/>
    <w:rsid w:val="003F1F53"/>
    <w:rsid w:val="003F20C7"/>
    <w:rsid w:val="003F226E"/>
    <w:rsid w:val="003F2371"/>
    <w:rsid w:val="003F2701"/>
    <w:rsid w:val="003F2751"/>
    <w:rsid w:val="003F2DC4"/>
    <w:rsid w:val="003F2FB2"/>
    <w:rsid w:val="003F3001"/>
    <w:rsid w:val="003F31F5"/>
    <w:rsid w:val="003F3228"/>
    <w:rsid w:val="003F3325"/>
    <w:rsid w:val="003F34B5"/>
    <w:rsid w:val="003F34B6"/>
    <w:rsid w:val="003F394A"/>
    <w:rsid w:val="003F3D32"/>
    <w:rsid w:val="003F3F16"/>
    <w:rsid w:val="003F3FAC"/>
    <w:rsid w:val="003F3FBA"/>
    <w:rsid w:val="003F415F"/>
    <w:rsid w:val="003F4688"/>
    <w:rsid w:val="003F4A01"/>
    <w:rsid w:val="003F4B0E"/>
    <w:rsid w:val="003F4CA6"/>
    <w:rsid w:val="003F4D4E"/>
    <w:rsid w:val="003F51A4"/>
    <w:rsid w:val="003F5240"/>
    <w:rsid w:val="003F52A6"/>
    <w:rsid w:val="003F5326"/>
    <w:rsid w:val="003F542D"/>
    <w:rsid w:val="003F553D"/>
    <w:rsid w:val="003F58F4"/>
    <w:rsid w:val="003F598C"/>
    <w:rsid w:val="003F5A18"/>
    <w:rsid w:val="003F5A7F"/>
    <w:rsid w:val="003F5AD1"/>
    <w:rsid w:val="003F5ED7"/>
    <w:rsid w:val="003F61FA"/>
    <w:rsid w:val="003F62FF"/>
    <w:rsid w:val="003F691F"/>
    <w:rsid w:val="003F6B7A"/>
    <w:rsid w:val="003F6F38"/>
    <w:rsid w:val="003F741D"/>
    <w:rsid w:val="003F759B"/>
    <w:rsid w:val="003F7692"/>
    <w:rsid w:val="003F77C1"/>
    <w:rsid w:val="003F798C"/>
    <w:rsid w:val="003F7F3F"/>
    <w:rsid w:val="003F7FB3"/>
    <w:rsid w:val="0040004C"/>
    <w:rsid w:val="004003D7"/>
    <w:rsid w:val="004005F5"/>
    <w:rsid w:val="004007DB"/>
    <w:rsid w:val="00400819"/>
    <w:rsid w:val="00400995"/>
    <w:rsid w:val="004009A3"/>
    <w:rsid w:val="00400A97"/>
    <w:rsid w:val="00400B20"/>
    <w:rsid w:val="00400B6E"/>
    <w:rsid w:val="004011B4"/>
    <w:rsid w:val="00401310"/>
    <w:rsid w:val="00401335"/>
    <w:rsid w:val="004013E2"/>
    <w:rsid w:val="00401589"/>
    <w:rsid w:val="00401914"/>
    <w:rsid w:val="00401B88"/>
    <w:rsid w:val="00401CE5"/>
    <w:rsid w:val="00401D6C"/>
    <w:rsid w:val="00401D91"/>
    <w:rsid w:val="00401F9C"/>
    <w:rsid w:val="00402021"/>
    <w:rsid w:val="00402171"/>
    <w:rsid w:val="0040221B"/>
    <w:rsid w:val="0040243D"/>
    <w:rsid w:val="004025D2"/>
    <w:rsid w:val="004027F0"/>
    <w:rsid w:val="00402907"/>
    <w:rsid w:val="0040297E"/>
    <w:rsid w:val="0040306B"/>
    <w:rsid w:val="00403584"/>
    <w:rsid w:val="00403717"/>
    <w:rsid w:val="00403A57"/>
    <w:rsid w:val="00403A67"/>
    <w:rsid w:val="00403B30"/>
    <w:rsid w:val="00403BB2"/>
    <w:rsid w:val="00403D66"/>
    <w:rsid w:val="00403D9F"/>
    <w:rsid w:val="00403E1C"/>
    <w:rsid w:val="00403ECE"/>
    <w:rsid w:val="00404039"/>
    <w:rsid w:val="00404313"/>
    <w:rsid w:val="00404609"/>
    <w:rsid w:val="004047A8"/>
    <w:rsid w:val="00404CE6"/>
    <w:rsid w:val="00405062"/>
    <w:rsid w:val="00405108"/>
    <w:rsid w:val="004051B9"/>
    <w:rsid w:val="004051D7"/>
    <w:rsid w:val="00405271"/>
    <w:rsid w:val="00405532"/>
    <w:rsid w:val="00405635"/>
    <w:rsid w:val="0040570A"/>
    <w:rsid w:val="00405A25"/>
    <w:rsid w:val="00405A7D"/>
    <w:rsid w:val="00405C7A"/>
    <w:rsid w:val="00405D95"/>
    <w:rsid w:val="004062E3"/>
    <w:rsid w:val="00406373"/>
    <w:rsid w:val="004065C3"/>
    <w:rsid w:val="00406A0B"/>
    <w:rsid w:val="00406A3B"/>
    <w:rsid w:val="00406B6D"/>
    <w:rsid w:val="00406BBA"/>
    <w:rsid w:val="00406C22"/>
    <w:rsid w:val="00406D0B"/>
    <w:rsid w:val="00406E82"/>
    <w:rsid w:val="00406FF4"/>
    <w:rsid w:val="00407035"/>
    <w:rsid w:val="00407303"/>
    <w:rsid w:val="004076E0"/>
    <w:rsid w:val="00407B9E"/>
    <w:rsid w:val="00407E36"/>
    <w:rsid w:val="0041069A"/>
    <w:rsid w:val="00410770"/>
    <w:rsid w:val="0041089C"/>
    <w:rsid w:val="00410966"/>
    <w:rsid w:val="004109B8"/>
    <w:rsid w:val="00410D3D"/>
    <w:rsid w:val="00410DD1"/>
    <w:rsid w:val="00410E02"/>
    <w:rsid w:val="0041106F"/>
    <w:rsid w:val="00411269"/>
    <w:rsid w:val="00411450"/>
    <w:rsid w:val="004117F3"/>
    <w:rsid w:val="004119BC"/>
    <w:rsid w:val="004123F4"/>
    <w:rsid w:val="00412542"/>
    <w:rsid w:val="00412856"/>
    <w:rsid w:val="0041295F"/>
    <w:rsid w:val="0041299E"/>
    <w:rsid w:val="00412B1C"/>
    <w:rsid w:val="00412D7B"/>
    <w:rsid w:val="0041306D"/>
    <w:rsid w:val="004133C9"/>
    <w:rsid w:val="004134AD"/>
    <w:rsid w:val="00413666"/>
    <w:rsid w:val="00413893"/>
    <w:rsid w:val="00413945"/>
    <w:rsid w:val="00413E23"/>
    <w:rsid w:val="00413F17"/>
    <w:rsid w:val="00414258"/>
    <w:rsid w:val="00414347"/>
    <w:rsid w:val="004146E0"/>
    <w:rsid w:val="004146E8"/>
    <w:rsid w:val="00414733"/>
    <w:rsid w:val="00414843"/>
    <w:rsid w:val="004148AE"/>
    <w:rsid w:val="00414BD3"/>
    <w:rsid w:val="00414D09"/>
    <w:rsid w:val="00415041"/>
    <w:rsid w:val="004150D3"/>
    <w:rsid w:val="0041541C"/>
    <w:rsid w:val="004156EF"/>
    <w:rsid w:val="004157CA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6D28"/>
    <w:rsid w:val="00416ECD"/>
    <w:rsid w:val="004172D5"/>
    <w:rsid w:val="004172F8"/>
    <w:rsid w:val="0041771C"/>
    <w:rsid w:val="00417769"/>
    <w:rsid w:val="00417AF8"/>
    <w:rsid w:val="00417B69"/>
    <w:rsid w:val="00417E56"/>
    <w:rsid w:val="00417F29"/>
    <w:rsid w:val="00417F32"/>
    <w:rsid w:val="00420121"/>
    <w:rsid w:val="004202E5"/>
    <w:rsid w:val="00420591"/>
    <w:rsid w:val="0042064A"/>
    <w:rsid w:val="0042070F"/>
    <w:rsid w:val="00420763"/>
    <w:rsid w:val="00420884"/>
    <w:rsid w:val="004208A0"/>
    <w:rsid w:val="0042095D"/>
    <w:rsid w:val="00420E7F"/>
    <w:rsid w:val="00420EDC"/>
    <w:rsid w:val="00420F73"/>
    <w:rsid w:val="004210F2"/>
    <w:rsid w:val="00421243"/>
    <w:rsid w:val="00421340"/>
    <w:rsid w:val="00421498"/>
    <w:rsid w:val="00421508"/>
    <w:rsid w:val="00421814"/>
    <w:rsid w:val="00421A36"/>
    <w:rsid w:val="00421AE1"/>
    <w:rsid w:val="00421C0E"/>
    <w:rsid w:val="00421D7F"/>
    <w:rsid w:val="00421E82"/>
    <w:rsid w:val="00421FDF"/>
    <w:rsid w:val="004221FD"/>
    <w:rsid w:val="00422723"/>
    <w:rsid w:val="00422743"/>
    <w:rsid w:val="0042290E"/>
    <w:rsid w:val="00422AAB"/>
    <w:rsid w:val="00422E3C"/>
    <w:rsid w:val="00422E9E"/>
    <w:rsid w:val="004230AE"/>
    <w:rsid w:val="0042329B"/>
    <w:rsid w:val="00423AB8"/>
    <w:rsid w:val="00423B2A"/>
    <w:rsid w:val="00423E39"/>
    <w:rsid w:val="00423E3A"/>
    <w:rsid w:val="00424154"/>
    <w:rsid w:val="00424225"/>
    <w:rsid w:val="00424279"/>
    <w:rsid w:val="0042436C"/>
    <w:rsid w:val="004243A9"/>
    <w:rsid w:val="0042444C"/>
    <w:rsid w:val="004244C1"/>
    <w:rsid w:val="0042468B"/>
    <w:rsid w:val="0042491D"/>
    <w:rsid w:val="004249CD"/>
    <w:rsid w:val="00424FCC"/>
    <w:rsid w:val="00424FCD"/>
    <w:rsid w:val="0042534C"/>
    <w:rsid w:val="004254B9"/>
    <w:rsid w:val="0042587C"/>
    <w:rsid w:val="00425A7C"/>
    <w:rsid w:val="00425E02"/>
    <w:rsid w:val="00426127"/>
    <w:rsid w:val="00426503"/>
    <w:rsid w:val="0042657F"/>
    <w:rsid w:val="004266BF"/>
    <w:rsid w:val="004267FB"/>
    <w:rsid w:val="0042693F"/>
    <w:rsid w:val="00426BD2"/>
    <w:rsid w:val="00426CAC"/>
    <w:rsid w:val="00426D92"/>
    <w:rsid w:val="00426E45"/>
    <w:rsid w:val="004270FB"/>
    <w:rsid w:val="00427365"/>
    <w:rsid w:val="00427443"/>
    <w:rsid w:val="004274AC"/>
    <w:rsid w:val="004274B7"/>
    <w:rsid w:val="00427590"/>
    <w:rsid w:val="0042765C"/>
    <w:rsid w:val="00427724"/>
    <w:rsid w:val="0042781E"/>
    <w:rsid w:val="00427BE9"/>
    <w:rsid w:val="00427BF1"/>
    <w:rsid w:val="00427D4A"/>
    <w:rsid w:val="00427DFD"/>
    <w:rsid w:val="00427EB9"/>
    <w:rsid w:val="00427FCC"/>
    <w:rsid w:val="004301E6"/>
    <w:rsid w:val="00430326"/>
    <w:rsid w:val="00430AD3"/>
    <w:rsid w:val="00430C52"/>
    <w:rsid w:val="00430D53"/>
    <w:rsid w:val="00430D70"/>
    <w:rsid w:val="00431917"/>
    <w:rsid w:val="004319EC"/>
    <w:rsid w:val="00431A59"/>
    <w:rsid w:val="00431C52"/>
    <w:rsid w:val="00431EC7"/>
    <w:rsid w:val="0043249B"/>
    <w:rsid w:val="00432632"/>
    <w:rsid w:val="00432B27"/>
    <w:rsid w:val="00432BBA"/>
    <w:rsid w:val="00432D2B"/>
    <w:rsid w:val="0043302F"/>
    <w:rsid w:val="0043308F"/>
    <w:rsid w:val="0043315F"/>
    <w:rsid w:val="004332E8"/>
    <w:rsid w:val="00433456"/>
    <w:rsid w:val="00433567"/>
    <w:rsid w:val="0043358B"/>
    <w:rsid w:val="004336E0"/>
    <w:rsid w:val="00433753"/>
    <w:rsid w:val="00433893"/>
    <w:rsid w:val="00433BD3"/>
    <w:rsid w:val="00433D45"/>
    <w:rsid w:val="00433D8A"/>
    <w:rsid w:val="00433E84"/>
    <w:rsid w:val="00433F1F"/>
    <w:rsid w:val="0043416E"/>
    <w:rsid w:val="00434231"/>
    <w:rsid w:val="004342D5"/>
    <w:rsid w:val="00434481"/>
    <w:rsid w:val="0043454B"/>
    <w:rsid w:val="00434ECA"/>
    <w:rsid w:val="0043508A"/>
    <w:rsid w:val="004350AE"/>
    <w:rsid w:val="0043526D"/>
    <w:rsid w:val="00435B64"/>
    <w:rsid w:val="00435C4D"/>
    <w:rsid w:val="00435D22"/>
    <w:rsid w:val="00435DC0"/>
    <w:rsid w:val="00436512"/>
    <w:rsid w:val="00436627"/>
    <w:rsid w:val="00436913"/>
    <w:rsid w:val="004369E5"/>
    <w:rsid w:val="00436BA2"/>
    <w:rsid w:val="00436E1F"/>
    <w:rsid w:val="00437017"/>
    <w:rsid w:val="004370F4"/>
    <w:rsid w:val="0043728C"/>
    <w:rsid w:val="004372CF"/>
    <w:rsid w:val="004373E7"/>
    <w:rsid w:val="0043740F"/>
    <w:rsid w:val="004374F2"/>
    <w:rsid w:val="004376BD"/>
    <w:rsid w:val="00437BA7"/>
    <w:rsid w:val="00437C5D"/>
    <w:rsid w:val="00440002"/>
    <w:rsid w:val="0044005E"/>
    <w:rsid w:val="004400E7"/>
    <w:rsid w:val="00440222"/>
    <w:rsid w:val="004402DF"/>
    <w:rsid w:val="004403B5"/>
    <w:rsid w:val="00440684"/>
    <w:rsid w:val="004406AA"/>
    <w:rsid w:val="00440816"/>
    <w:rsid w:val="00440A6D"/>
    <w:rsid w:val="00440E84"/>
    <w:rsid w:val="004412A1"/>
    <w:rsid w:val="00441315"/>
    <w:rsid w:val="004414A1"/>
    <w:rsid w:val="00441C4C"/>
    <w:rsid w:val="00441D7D"/>
    <w:rsid w:val="00441E8F"/>
    <w:rsid w:val="004424A2"/>
    <w:rsid w:val="0044265D"/>
    <w:rsid w:val="004426FB"/>
    <w:rsid w:val="0044274C"/>
    <w:rsid w:val="0044275B"/>
    <w:rsid w:val="00442A00"/>
    <w:rsid w:val="00442A40"/>
    <w:rsid w:val="00442AFD"/>
    <w:rsid w:val="00442B5E"/>
    <w:rsid w:val="0044312A"/>
    <w:rsid w:val="0044317E"/>
    <w:rsid w:val="0044348E"/>
    <w:rsid w:val="004434E0"/>
    <w:rsid w:val="004434FD"/>
    <w:rsid w:val="00443875"/>
    <w:rsid w:val="00443D82"/>
    <w:rsid w:val="0044411B"/>
    <w:rsid w:val="00444262"/>
    <w:rsid w:val="004442DF"/>
    <w:rsid w:val="004445E1"/>
    <w:rsid w:val="004448EA"/>
    <w:rsid w:val="00444939"/>
    <w:rsid w:val="00444A7C"/>
    <w:rsid w:val="00444AA2"/>
    <w:rsid w:val="00445196"/>
    <w:rsid w:val="00445271"/>
    <w:rsid w:val="0044534A"/>
    <w:rsid w:val="0044554D"/>
    <w:rsid w:val="0044595B"/>
    <w:rsid w:val="00445A9C"/>
    <w:rsid w:val="00445C45"/>
    <w:rsid w:val="00445CC4"/>
    <w:rsid w:val="00445D10"/>
    <w:rsid w:val="00446155"/>
    <w:rsid w:val="00446229"/>
    <w:rsid w:val="00446250"/>
    <w:rsid w:val="004464BE"/>
    <w:rsid w:val="004467E4"/>
    <w:rsid w:val="00446BE4"/>
    <w:rsid w:val="00446D10"/>
    <w:rsid w:val="00446DBB"/>
    <w:rsid w:val="004471CA"/>
    <w:rsid w:val="00447213"/>
    <w:rsid w:val="0044723A"/>
    <w:rsid w:val="004473B6"/>
    <w:rsid w:val="004474F9"/>
    <w:rsid w:val="004478C8"/>
    <w:rsid w:val="004479A1"/>
    <w:rsid w:val="00447BB8"/>
    <w:rsid w:val="00447D84"/>
    <w:rsid w:val="00447DC2"/>
    <w:rsid w:val="00450012"/>
    <w:rsid w:val="004500F2"/>
    <w:rsid w:val="00450237"/>
    <w:rsid w:val="0045024B"/>
    <w:rsid w:val="0045028F"/>
    <w:rsid w:val="00450356"/>
    <w:rsid w:val="00450590"/>
    <w:rsid w:val="004506B5"/>
    <w:rsid w:val="0045074C"/>
    <w:rsid w:val="00450CFA"/>
    <w:rsid w:val="004511FA"/>
    <w:rsid w:val="004512B3"/>
    <w:rsid w:val="00451376"/>
    <w:rsid w:val="0045141E"/>
    <w:rsid w:val="00451545"/>
    <w:rsid w:val="00451710"/>
    <w:rsid w:val="00451857"/>
    <w:rsid w:val="00451BC0"/>
    <w:rsid w:val="00451D16"/>
    <w:rsid w:val="00452011"/>
    <w:rsid w:val="0045203F"/>
    <w:rsid w:val="0045204D"/>
    <w:rsid w:val="0045207E"/>
    <w:rsid w:val="004520AF"/>
    <w:rsid w:val="0045211C"/>
    <w:rsid w:val="00452291"/>
    <w:rsid w:val="00452517"/>
    <w:rsid w:val="00452C2C"/>
    <w:rsid w:val="00453416"/>
    <w:rsid w:val="00453583"/>
    <w:rsid w:val="004535F6"/>
    <w:rsid w:val="00453E77"/>
    <w:rsid w:val="00453F18"/>
    <w:rsid w:val="0045414E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797"/>
    <w:rsid w:val="004557FF"/>
    <w:rsid w:val="00455BA5"/>
    <w:rsid w:val="00455C44"/>
    <w:rsid w:val="00455CDA"/>
    <w:rsid w:val="00455DF9"/>
    <w:rsid w:val="00456142"/>
    <w:rsid w:val="004561B5"/>
    <w:rsid w:val="00456244"/>
    <w:rsid w:val="004562B5"/>
    <w:rsid w:val="004564D5"/>
    <w:rsid w:val="004567A8"/>
    <w:rsid w:val="004568A2"/>
    <w:rsid w:val="004569F3"/>
    <w:rsid w:val="00456B53"/>
    <w:rsid w:val="00456C36"/>
    <w:rsid w:val="00456D0B"/>
    <w:rsid w:val="00456D39"/>
    <w:rsid w:val="004570BD"/>
    <w:rsid w:val="0045716D"/>
    <w:rsid w:val="00457178"/>
    <w:rsid w:val="004573DB"/>
    <w:rsid w:val="0045759F"/>
    <w:rsid w:val="0045771F"/>
    <w:rsid w:val="00457A9C"/>
    <w:rsid w:val="00457F9D"/>
    <w:rsid w:val="00460439"/>
    <w:rsid w:val="00460722"/>
    <w:rsid w:val="00460739"/>
    <w:rsid w:val="00460898"/>
    <w:rsid w:val="00460CDD"/>
    <w:rsid w:val="00460E06"/>
    <w:rsid w:val="00461041"/>
    <w:rsid w:val="00461562"/>
    <w:rsid w:val="00461586"/>
    <w:rsid w:val="00461869"/>
    <w:rsid w:val="004619D1"/>
    <w:rsid w:val="00461B7F"/>
    <w:rsid w:val="00461CA5"/>
    <w:rsid w:val="00461D84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3E9A"/>
    <w:rsid w:val="00463F27"/>
    <w:rsid w:val="00464215"/>
    <w:rsid w:val="004647C4"/>
    <w:rsid w:val="004648C8"/>
    <w:rsid w:val="00464B1F"/>
    <w:rsid w:val="00464CBA"/>
    <w:rsid w:val="00464E7B"/>
    <w:rsid w:val="00464EC3"/>
    <w:rsid w:val="00464FDC"/>
    <w:rsid w:val="004651B4"/>
    <w:rsid w:val="00465258"/>
    <w:rsid w:val="004655B7"/>
    <w:rsid w:val="004655C7"/>
    <w:rsid w:val="004656B4"/>
    <w:rsid w:val="00465888"/>
    <w:rsid w:val="00465AE5"/>
    <w:rsid w:val="00465BBC"/>
    <w:rsid w:val="00465BC8"/>
    <w:rsid w:val="00465BCB"/>
    <w:rsid w:val="00465BE4"/>
    <w:rsid w:val="00465C23"/>
    <w:rsid w:val="00465D59"/>
    <w:rsid w:val="004660D0"/>
    <w:rsid w:val="004661CA"/>
    <w:rsid w:val="004661DB"/>
    <w:rsid w:val="004664B3"/>
    <w:rsid w:val="00466578"/>
    <w:rsid w:val="004666EC"/>
    <w:rsid w:val="00466B47"/>
    <w:rsid w:val="00466D08"/>
    <w:rsid w:val="00466D87"/>
    <w:rsid w:val="00466E04"/>
    <w:rsid w:val="00466F02"/>
    <w:rsid w:val="00467010"/>
    <w:rsid w:val="004670B1"/>
    <w:rsid w:val="0046758B"/>
    <w:rsid w:val="00467CF1"/>
    <w:rsid w:val="00467D5D"/>
    <w:rsid w:val="004701F8"/>
    <w:rsid w:val="0047042B"/>
    <w:rsid w:val="00470444"/>
    <w:rsid w:val="004705DD"/>
    <w:rsid w:val="00470992"/>
    <w:rsid w:val="00470A6E"/>
    <w:rsid w:val="00470AC8"/>
    <w:rsid w:val="00470E45"/>
    <w:rsid w:val="00470E49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1F3B"/>
    <w:rsid w:val="00471F89"/>
    <w:rsid w:val="0047202B"/>
    <w:rsid w:val="004720C7"/>
    <w:rsid w:val="00472353"/>
    <w:rsid w:val="00472627"/>
    <w:rsid w:val="00472BB2"/>
    <w:rsid w:val="00472CAD"/>
    <w:rsid w:val="00472CC8"/>
    <w:rsid w:val="00472DED"/>
    <w:rsid w:val="00473248"/>
    <w:rsid w:val="00473702"/>
    <w:rsid w:val="00473738"/>
    <w:rsid w:val="0047386D"/>
    <w:rsid w:val="00473AF2"/>
    <w:rsid w:val="0047402E"/>
    <w:rsid w:val="004740BC"/>
    <w:rsid w:val="00474313"/>
    <w:rsid w:val="004745E7"/>
    <w:rsid w:val="00474634"/>
    <w:rsid w:val="00474C5B"/>
    <w:rsid w:val="00474EC1"/>
    <w:rsid w:val="00475357"/>
    <w:rsid w:val="004758D4"/>
    <w:rsid w:val="004759D2"/>
    <w:rsid w:val="00475F97"/>
    <w:rsid w:val="00476322"/>
    <w:rsid w:val="004763BC"/>
    <w:rsid w:val="00476655"/>
    <w:rsid w:val="0047667D"/>
    <w:rsid w:val="004768BE"/>
    <w:rsid w:val="0047722A"/>
    <w:rsid w:val="00477345"/>
    <w:rsid w:val="00477656"/>
    <w:rsid w:val="0047777E"/>
    <w:rsid w:val="004777DC"/>
    <w:rsid w:val="00477904"/>
    <w:rsid w:val="00477B34"/>
    <w:rsid w:val="00480171"/>
    <w:rsid w:val="0048057C"/>
    <w:rsid w:val="00480782"/>
    <w:rsid w:val="0048094F"/>
    <w:rsid w:val="00480B16"/>
    <w:rsid w:val="00480DC5"/>
    <w:rsid w:val="00480DFE"/>
    <w:rsid w:val="00480F35"/>
    <w:rsid w:val="00480FB9"/>
    <w:rsid w:val="0048106D"/>
    <w:rsid w:val="0048140E"/>
    <w:rsid w:val="00481780"/>
    <w:rsid w:val="00481826"/>
    <w:rsid w:val="004818B3"/>
    <w:rsid w:val="004819C1"/>
    <w:rsid w:val="00481BE3"/>
    <w:rsid w:val="00481F41"/>
    <w:rsid w:val="004824D8"/>
    <w:rsid w:val="00482768"/>
    <w:rsid w:val="00482B18"/>
    <w:rsid w:val="00482C33"/>
    <w:rsid w:val="00482D8E"/>
    <w:rsid w:val="00482DAC"/>
    <w:rsid w:val="00482E45"/>
    <w:rsid w:val="004830E6"/>
    <w:rsid w:val="00483120"/>
    <w:rsid w:val="00483359"/>
    <w:rsid w:val="0048361E"/>
    <w:rsid w:val="004836C5"/>
    <w:rsid w:val="0048396C"/>
    <w:rsid w:val="00483CAD"/>
    <w:rsid w:val="00483CC4"/>
    <w:rsid w:val="00483F46"/>
    <w:rsid w:val="00483F68"/>
    <w:rsid w:val="004840A6"/>
    <w:rsid w:val="0048432C"/>
    <w:rsid w:val="00484833"/>
    <w:rsid w:val="00484A91"/>
    <w:rsid w:val="00484B3E"/>
    <w:rsid w:val="00484C1E"/>
    <w:rsid w:val="00484EA3"/>
    <w:rsid w:val="004850EE"/>
    <w:rsid w:val="00485432"/>
    <w:rsid w:val="0048546D"/>
    <w:rsid w:val="004857EA"/>
    <w:rsid w:val="00485AA2"/>
    <w:rsid w:val="00485F1D"/>
    <w:rsid w:val="00485F7F"/>
    <w:rsid w:val="004860F7"/>
    <w:rsid w:val="0048611D"/>
    <w:rsid w:val="00486203"/>
    <w:rsid w:val="004862C4"/>
    <w:rsid w:val="00486725"/>
    <w:rsid w:val="00486847"/>
    <w:rsid w:val="00486A3E"/>
    <w:rsid w:val="00486BAC"/>
    <w:rsid w:val="00486BB9"/>
    <w:rsid w:val="00486CC7"/>
    <w:rsid w:val="00486D7C"/>
    <w:rsid w:val="004873C5"/>
    <w:rsid w:val="004876A8"/>
    <w:rsid w:val="004876E2"/>
    <w:rsid w:val="004878AA"/>
    <w:rsid w:val="00487A07"/>
    <w:rsid w:val="00487B1B"/>
    <w:rsid w:val="00487D89"/>
    <w:rsid w:val="00487F3F"/>
    <w:rsid w:val="00490624"/>
    <w:rsid w:val="0049063F"/>
    <w:rsid w:val="00490A24"/>
    <w:rsid w:val="00490C34"/>
    <w:rsid w:val="00490F5C"/>
    <w:rsid w:val="004910CA"/>
    <w:rsid w:val="004912C0"/>
    <w:rsid w:val="0049138A"/>
    <w:rsid w:val="00491395"/>
    <w:rsid w:val="004913CD"/>
    <w:rsid w:val="00491B2A"/>
    <w:rsid w:val="00491E6B"/>
    <w:rsid w:val="0049218C"/>
    <w:rsid w:val="0049228F"/>
    <w:rsid w:val="004922FD"/>
    <w:rsid w:val="00492551"/>
    <w:rsid w:val="00492697"/>
    <w:rsid w:val="00492876"/>
    <w:rsid w:val="00492AC8"/>
    <w:rsid w:val="00492C09"/>
    <w:rsid w:val="00493061"/>
    <w:rsid w:val="00493080"/>
    <w:rsid w:val="004931CF"/>
    <w:rsid w:val="00493862"/>
    <w:rsid w:val="004939E7"/>
    <w:rsid w:val="00493C57"/>
    <w:rsid w:val="00493CD0"/>
    <w:rsid w:val="00493EEC"/>
    <w:rsid w:val="00493FE9"/>
    <w:rsid w:val="0049401E"/>
    <w:rsid w:val="0049427C"/>
    <w:rsid w:val="004942F6"/>
    <w:rsid w:val="00494348"/>
    <w:rsid w:val="0049470C"/>
    <w:rsid w:val="004947D4"/>
    <w:rsid w:val="00495214"/>
    <w:rsid w:val="004952EC"/>
    <w:rsid w:val="004952F4"/>
    <w:rsid w:val="004953F4"/>
    <w:rsid w:val="004954EA"/>
    <w:rsid w:val="004956A4"/>
    <w:rsid w:val="00495765"/>
    <w:rsid w:val="00495C52"/>
    <w:rsid w:val="00495F5C"/>
    <w:rsid w:val="0049602D"/>
    <w:rsid w:val="00496218"/>
    <w:rsid w:val="0049669B"/>
    <w:rsid w:val="0049688E"/>
    <w:rsid w:val="00496913"/>
    <w:rsid w:val="00496AB6"/>
    <w:rsid w:val="00496B61"/>
    <w:rsid w:val="00496B87"/>
    <w:rsid w:val="00496C62"/>
    <w:rsid w:val="00496F03"/>
    <w:rsid w:val="00497162"/>
    <w:rsid w:val="004971CA"/>
    <w:rsid w:val="0049732C"/>
    <w:rsid w:val="004973AE"/>
    <w:rsid w:val="004975CC"/>
    <w:rsid w:val="004976C3"/>
    <w:rsid w:val="00497E7B"/>
    <w:rsid w:val="004A0186"/>
    <w:rsid w:val="004A03B5"/>
    <w:rsid w:val="004A090A"/>
    <w:rsid w:val="004A0C45"/>
    <w:rsid w:val="004A0FA8"/>
    <w:rsid w:val="004A140B"/>
    <w:rsid w:val="004A15CF"/>
    <w:rsid w:val="004A18D8"/>
    <w:rsid w:val="004A195A"/>
    <w:rsid w:val="004A1AB1"/>
    <w:rsid w:val="004A1E81"/>
    <w:rsid w:val="004A2331"/>
    <w:rsid w:val="004A249F"/>
    <w:rsid w:val="004A2623"/>
    <w:rsid w:val="004A2683"/>
    <w:rsid w:val="004A276A"/>
    <w:rsid w:val="004A2BD8"/>
    <w:rsid w:val="004A2D51"/>
    <w:rsid w:val="004A2E9C"/>
    <w:rsid w:val="004A2ED0"/>
    <w:rsid w:val="004A3153"/>
    <w:rsid w:val="004A3374"/>
    <w:rsid w:val="004A339F"/>
    <w:rsid w:val="004A351E"/>
    <w:rsid w:val="004A3819"/>
    <w:rsid w:val="004A412F"/>
    <w:rsid w:val="004A4359"/>
    <w:rsid w:val="004A4778"/>
    <w:rsid w:val="004A4792"/>
    <w:rsid w:val="004A48D8"/>
    <w:rsid w:val="004A51EC"/>
    <w:rsid w:val="004A5247"/>
    <w:rsid w:val="004A5300"/>
    <w:rsid w:val="004A533C"/>
    <w:rsid w:val="004A536C"/>
    <w:rsid w:val="004A5433"/>
    <w:rsid w:val="004A5676"/>
    <w:rsid w:val="004A577D"/>
    <w:rsid w:val="004A57EE"/>
    <w:rsid w:val="004A58F7"/>
    <w:rsid w:val="004A5F17"/>
    <w:rsid w:val="004A5F59"/>
    <w:rsid w:val="004A5F73"/>
    <w:rsid w:val="004A6075"/>
    <w:rsid w:val="004A651F"/>
    <w:rsid w:val="004A69B8"/>
    <w:rsid w:val="004A6A7D"/>
    <w:rsid w:val="004A6CFD"/>
    <w:rsid w:val="004A6D26"/>
    <w:rsid w:val="004A6E6E"/>
    <w:rsid w:val="004A6EC1"/>
    <w:rsid w:val="004A71C1"/>
    <w:rsid w:val="004A72D3"/>
    <w:rsid w:val="004A75CD"/>
    <w:rsid w:val="004A7838"/>
    <w:rsid w:val="004A7997"/>
    <w:rsid w:val="004A79A3"/>
    <w:rsid w:val="004A7B84"/>
    <w:rsid w:val="004A7CDE"/>
    <w:rsid w:val="004A7CF8"/>
    <w:rsid w:val="004A7D06"/>
    <w:rsid w:val="004A7DF4"/>
    <w:rsid w:val="004A7EC2"/>
    <w:rsid w:val="004A7F6D"/>
    <w:rsid w:val="004B076E"/>
    <w:rsid w:val="004B0A87"/>
    <w:rsid w:val="004B0B2C"/>
    <w:rsid w:val="004B0CFB"/>
    <w:rsid w:val="004B10AB"/>
    <w:rsid w:val="004B1A85"/>
    <w:rsid w:val="004B1A95"/>
    <w:rsid w:val="004B1BDB"/>
    <w:rsid w:val="004B20E7"/>
    <w:rsid w:val="004B226C"/>
    <w:rsid w:val="004B234C"/>
    <w:rsid w:val="004B295E"/>
    <w:rsid w:val="004B2C1F"/>
    <w:rsid w:val="004B34A7"/>
    <w:rsid w:val="004B359E"/>
    <w:rsid w:val="004B35B1"/>
    <w:rsid w:val="004B3624"/>
    <w:rsid w:val="004B3719"/>
    <w:rsid w:val="004B374D"/>
    <w:rsid w:val="004B37C0"/>
    <w:rsid w:val="004B37E7"/>
    <w:rsid w:val="004B3B45"/>
    <w:rsid w:val="004B3ECF"/>
    <w:rsid w:val="004B3F9D"/>
    <w:rsid w:val="004B4180"/>
    <w:rsid w:val="004B419A"/>
    <w:rsid w:val="004B41CD"/>
    <w:rsid w:val="004B42BC"/>
    <w:rsid w:val="004B492A"/>
    <w:rsid w:val="004B49CD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234"/>
    <w:rsid w:val="004B62C4"/>
    <w:rsid w:val="004B63B8"/>
    <w:rsid w:val="004B6776"/>
    <w:rsid w:val="004B67A3"/>
    <w:rsid w:val="004B6BB8"/>
    <w:rsid w:val="004B6C07"/>
    <w:rsid w:val="004B6C3E"/>
    <w:rsid w:val="004B6C51"/>
    <w:rsid w:val="004B6CC9"/>
    <w:rsid w:val="004B6DD6"/>
    <w:rsid w:val="004B6E99"/>
    <w:rsid w:val="004B7296"/>
    <w:rsid w:val="004B7350"/>
    <w:rsid w:val="004B76A4"/>
    <w:rsid w:val="004B7795"/>
    <w:rsid w:val="004B77BA"/>
    <w:rsid w:val="004B794E"/>
    <w:rsid w:val="004B7950"/>
    <w:rsid w:val="004B7953"/>
    <w:rsid w:val="004B7957"/>
    <w:rsid w:val="004B7F7B"/>
    <w:rsid w:val="004C034D"/>
    <w:rsid w:val="004C05CB"/>
    <w:rsid w:val="004C067E"/>
    <w:rsid w:val="004C0873"/>
    <w:rsid w:val="004C08CA"/>
    <w:rsid w:val="004C0ADE"/>
    <w:rsid w:val="004C0BCC"/>
    <w:rsid w:val="004C0C97"/>
    <w:rsid w:val="004C10C5"/>
    <w:rsid w:val="004C1705"/>
    <w:rsid w:val="004C179A"/>
    <w:rsid w:val="004C1D0F"/>
    <w:rsid w:val="004C218D"/>
    <w:rsid w:val="004C21DA"/>
    <w:rsid w:val="004C25C6"/>
    <w:rsid w:val="004C2742"/>
    <w:rsid w:val="004C2890"/>
    <w:rsid w:val="004C2936"/>
    <w:rsid w:val="004C2997"/>
    <w:rsid w:val="004C29C4"/>
    <w:rsid w:val="004C2BB0"/>
    <w:rsid w:val="004C2C23"/>
    <w:rsid w:val="004C331E"/>
    <w:rsid w:val="004C3578"/>
    <w:rsid w:val="004C3961"/>
    <w:rsid w:val="004C3CA7"/>
    <w:rsid w:val="004C3E0C"/>
    <w:rsid w:val="004C3E2A"/>
    <w:rsid w:val="004C3F70"/>
    <w:rsid w:val="004C3F86"/>
    <w:rsid w:val="004C3F8D"/>
    <w:rsid w:val="004C446A"/>
    <w:rsid w:val="004C44DC"/>
    <w:rsid w:val="004C455E"/>
    <w:rsid w:val="004C4660"/>
    <w:rsid w:val="004C470E"/>
    <w:rsid w:val="004C48A2"/>
    <w:rsid w:val="004C49B3"/>
    <w:rsid w:val="004C49E3"/>
    <w:rsid w:val="004C4AD8"/>
    <w:rsid w:val="004C4B6E"/>
    <w:rsid w:val="004C4C18"/>
    <w:rsid w:val="004C4C74"/>
    <w:rsid w:val="004C4F7C"/>
    <w:rsid w:val="004C5026"/>
    <w:rsid w:val="004C50B5"/>
    <w:rsid w:val="004C521B"/>
    <w:rsid w:val="004C5C7E"/>
    <w:rsid w:val="004C6179"/>
    <w:rsid w:val="004C6184"/>
    <w:rsid w:val="004C6642"/>
    <w:rsid w:val="004C6A57"/>
    <w:rsid w:val="004C6A63"/>
    <w:rsid w:val="004C6B7E"/>
    <w:rsid w:val="004C7020"/>
    <w:rsid w:val="004C7B51"/>
    <w:rsid w:val="004D01C2"/>
    <w:rsid w:val="004D0255"/>
    <w:rsid w:val="004D043A"/>
    <w:rsid w:val="004D051D"/>
    <w:rsid w:val="004D07F5"/>
    <w:rsid w:val="004D09B2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47A"/>
    <w:rsid w:val="004D2606"/>
    <w:rsid w:val="004D28AB"/>
    <w:rsid w:val="004D2947"/>
    <w:rsid w:val="004D2CD8"/>
    <w:rsid w:val="004D2F54"/>
    <w:rsid w:val="004D303B"/>
    <w:rsid w:val="004D3953"/>
    <w:rsid w:val="004D3FA0"/>
    <w:rsid w:val="004D4008"/>
    <w:rsid w:val="004D4352"/>
    <w:rsid w:val="004D43B4"/>
    <w:rsid w:val="004D45EB"/>
    <w:rsid w:val="004D478A"/>
    <w:rsid w:val="004D4C0F"/>
    <w:rsid w:val="004D4D90"/>
    <w:rsid w:val="004D520A"/>
    <w:rsid w:val="004D5277"/>
    <w:rsid w:val="004D5762"/>
    <w:rsid w:val="004D591D"/>
    <w:rsid w:val="004D67E8"/>
    <w:rsid w:val="004D69E8"/>
    <w:rsid w:val="004D6A80"/>
    <w:rsid w:val="004D74E8"/>
    <w:rsid w:val="004D7A1D"/>
    <w:rsid w:val="004D7A58"/>
    <w:rsid w:val="004D7AEB"/>
    <w:rsid w:val="004D7CC1"/>
    <w:rsid w:val="004D7F6C"/>
    <w:rsid w:val="004E023E"/>
    <w:rsid w:val="004E03F5"/>
    <w:rsid w:val="004E04DA"/>
    <w:rsid w:val="004E0550"/>
    <w:rsid w:val="004E0553"/>
    <w:rsid w:val="004E085B"/>
    <w:rsid w:val="004E095C"/>
    <w:rsid w:val="004E0BCD"/>
    <w:rsid w:val="004E0CBC"/>
    <w:rsid w:val="004E1521"/>
    <w:rsid w:val="004E16DD"/>
    <w:rsid w:val="004E19AA"/>
    <w:rsid w:val="004E19BE"/>
    <w:rsid w:val="004E1CA1"/>
    <w:rsid w:val="004E1CD3"/>
    <w:rsid w:val="004E1F03"/>
    <w:rsid w:val="004E2035"/>
    <w:rsid w:val="004E2078"/>
    <w:rsid w:val="004E27A4"/>
    <w:rsid w:val="004E288B"/>
    <w:rsid w:val="004E2AA4"/>
    <w:rsid w:val="004E2B41"/>
    <w:rsid w:val="004E2C12"/>
    <w:rsid w:val="004E2E23"/>
    <w:rsid w:val="004E2FA7"/>
    <w:rsid w:val="004E3406"/>
    <w:rsid w:val="004E3426"/>
    <w:rsid w:val="004E353C"/>
    <w:rsid w:val="004E35FC"/>
    <w:rsid w:val="004E390B"/>
    <w:rsid w:val="004E397A"/>
    <w:rsid w:val="004E3A1B"/>
    <w:rsid w:val="004E3D57"/>
    <w:rsid w:val="004E4070"/>
    <w:rsid w:val="004E4162"/>
    <w:rsid w:val="004E4336"/>
    <w:rsid w:val="004E449A"/>
    <w:rsid w:val="004E44F3"/>
    <w:rsid w:val="004E4565"/>
    <w:rsid w:val="004E478A"/>
    <w:rsid w:val="004E4941"/>
    <w:rsid w:val="004E4A39"/>
    <w:rsid w:val="004E4CC8"/>
    <w:rsid w:val="004E519D"/>
    <w:rsid w:val="004E532E"/>
    <w:rsid w:val="004E54A4"/>
    <w:rsid w:val="004E55D6"/>
    <w:rsid w:val="004E5C96"/>
    <w:rsid w:val="004E5D23"/>
    <w:rsid w:val="004E5D53"/>
    <w:rsid w:val="004E61FC"/>
    <w:rsid w:val="004E63B1"/>
    <w:rsid w:val="004E67CC"/>
    <w:rsid w:val="004E68DF"/>
    <w:rsid w:val="004E69B8"/>
    <w:rsid w:val="004E6B95"/>
    <w:rsid w:val="004E70DA"/>
    <w:rsid w:val="004E790C"/>
    <w:rsid w:val="004E7A27"/>
    <w:rsid w:val="004E7A2C"/>
    <w:rsid w:val="004E7A55"/>
    <w:rsid w:val="004E7C71"/>
    <w:rsid w:val="004F00B5"/>
    <w:rsid w:val="004F0116"/>
    <w:rsid w:val="004F03FB"/>
    <w:rsid w:val="004F0454"/>
    <w:rsid w:val="004F04EA"/>
    <w:rsid w:val="004F06BB"/>
    <w:rsid w:val="004F074A"/>
    <w:rsid w:val="004F11F7"/>
    <w:rsid w:val="004F128B"/>
    <w:rsid w:val="004F13B3"/>
    <w:rsid w:val="004F144D"/>
    <w:rsid w:val="004F1647"/>
    <w:rsid w:val="004F16D0"/>
    <w:rsid w:val="004F16EF"/>
    <w:rsid w:val="004F1891"/>
    <w:rsid w:val="004F1D7C"/>
    <w:rsid w:val="004F1E7F"/>
    <w:rsid w:val="004F1F9A"/>
    <w:rsid w:val="004F23C7"/>
    <w:rsid w:val="004F255B"/>
    <w:rsid w:val="004F27EE"/>
    <w:rsid w:val="004F2971"/>
    <w:rsid w:val="004F2988"/>
    <w:rsid w:val="004F2B21"/>
    <w:rsid w:val="004F2D3F"/>
    <w:rsid w:val="004F2E28"/>
    <w:rsid w:val="004F2FA3"/>
    <w:rsid w:val="004F307C"/>
    <w:rsid w:val="004F324A"/>
    <w:rsid w:val="004F354C"/>
    <w:rsid w:val="004F3823"/>
    <w:rsid w:val="004F3962"/>
    <w:rsid w:val="004F39BB"/>
    <w:rsid w:val="004F3B29"/>
    <w:rsid w:val="004F3E8B"/>
    <w:rsid w:val="004F3FA9"/>
    <w:rsid w:val="004F3FDF"/>
    <w:rsid w:val="004F47DF"/>
    <w:rsid w:val="004F4BBA"/>
    <w:rsid w:val="004F4BDF"/>
    <w:rsid w:val="004F4D50"/>
    <w:rsid w:val="004F50A8"/>
    <w:rsid w:val="004F5258"/>
    <w:rsid w:val="004F531E"/>
    <w:rsid w:val="004F53F4"/>
    <w:rsid w:val="004F541E"/>
    <w:rsid w:val="004F5648"/>
    <w:rsid w:val="004F5C8C"/>
    <w:rsid w:val="004F5F5E"/>
    <w:rsid w:val="004F6397"/>
    <w:rsid w:val="004F63BB"/>
    <w:rsid w:val="004F67FB"/>
    <w:rsid w:val="004F686B"/>
    <w:rsid w:val="004F6F72"/>
    <w:rsid w:val="004F7037"/>
    <w:rsid w:val="004F7223"/>
    <w:rsid w:val="004F72A9"/>
    <w:rsid w:val="004F7310"/>
    <w:rsid w:val="004F75CC"/>
    <w:rsid w:val="004F78BF"/>
    <w:rsid w:val="004F7A9B"/>
    <w:rsid w:val="004F7BB4"/>
    <w:rsid w:val="004F7EB8"/>
    <w:rsid w:val="004F7EDB"/>
    <w:rsid w:val="0050003D"/>
    <w:rsid w:val="00500416"/>
    <w:rsid w:val="005004A7"/>
    <w:rsid w:val="005004C4"/>
    <w:rsid w:val="005005F0"/>
    <w:rsid w:val="00500768"/>
    <w:rsid w:val="00500B7F"/>
    <w:rsid w:val="00500C77"/>
    <w:rsid w:val="00500D2C"/>
    <w:rsid w:val="00500E0C"/>
    <w:rsid w:val="00500F1C"/>
    <w:rsid w:val="0050129F"/>
    <w:rsid w:val="00501565"/>
    <w:rsid w:val="005015EB"/>
    <w:rsid w:val="005015F2"/>
    <w:rsid w:val="005019BB"/>
    <w:rsid w:val="00501C87"/>
    <w:rsid w:val="00501ED5"/>
    <w:rsid w:val="00502047"/>
    <w:rsid w:val="005020EF"/>
    <w:rsid w:val="00502195"/>
    <w:rsid w:val="00502265"/>
    <w:rsid w:val="00502315"/>
    <w:rsid w:val="00502542"/>
    <w:rsid w:val="00502850"/>
    <w:rsid w:val="0050290E"/>
    <w:rsid w:val="00502BA9"/>
    <w:rsid w:val="00502CEB"/>
    <w:rsid w:val="00502DD0"/>
    <w:rsid w:val="005032F5"/>
    <w:rsid w:val="005038CE"/>
    <w:rsid w:val="00503A39"/>
    <w:rsid w:val="00503CF9"/>
    <w:rsid w:val="00503F43"/>
    <w:rsid w:val="00504036"/>
    <w:rsid w:val="00504417"/>
    <w:rsid w:val="005046AB"/>
    <w:rsid w:val="005047FF"/>
    <w:rsid w:val="005048E0"/>
    <w:rsid w:val="00504DC5"/>
    <w:rsid w:val="00504DF9"/>
    <w:rsid w:val="005053F1"/>
    <w:rsid w:val="0050546F"/>
    <w:rsid w:val="00505869"/>
    <w:rsid w:val="00505872"/>
    <w:rsid w:val="00505ACE"/>
    <w:rsid w:val="00506248"/>
    <w:rsid w:val="0050643C"/>
    <w:rsid w:val="005064ED"/>
    <w:rsid w:val="00506504"/>
    <w:rsid w:val="00506D78"/>
    <w:rsid w:val="00506FA6"/>
    <w:rsid w:val="005070F2"/>
    <w:rsid w:val="0050724E"/>
    <w:rsid w:val="0050744D"/>
    <w:rsid w:val="0050796D"/>
    <w:rsid w:val="00507A30"/>
    <w:rsid w:val="00507B18"/>
    <w:rsid w:val="00507CE0"/>
    <w:rsid w:val="00507F86"/>
    <w:rsid w:val="0051012E"/>
    <w:rsid w:val="00510272"/>
    <w:rsid w:val="00510665"/>
    <w:rsid w:val="00510838"/>
    <w:rsid w:val="00510867"/>
    <w:rsid w:val="00510CCA"/>
    <w:rsid w:val="00510E28"/>
    <w:rsid w:val="00510EC8"/>
    <w:rsid w:val="0051145E"/>
    <w:rsid w:val="0051161C"/>
    <w:rsid w:val="00511CF3"/>
    <w:rsid w:val="00511D89"/>
    <w:rsid w:val="00511F29"/>
    <w:rsid w:val="00511F35"/>
    <w:rsid w:val="005127E5"/>
    <w:rsid w:val="0051291B"/>
    <w:rsid w:val="00512BB5"/>
    <w:rsid w:val="00512C41"/>
    <w:rsid w:val="00512F27"/>
    <w:rsid w:val="00512FE9"/>
    <w:rsid w:val="00512FED"/>
    <w:rsid w:val="005134DC"/>
    <w:rsid w:val="00513618"/>
    <w:rsid w:val="00513669"/>
    <w:rsid w:val="0051371B"/>
    <w:rsid w:val="00513AFC"/>
    <w:rsid w:val="00513B4E"/>
    <w:rsid w:val="00513D56"/>
    <w:rsid w:val="00513F65"/>
    <w:rsid w:val="005140D6"/>
    <w:rsid w:val="00514152"/>
    <w:rsid w:val="005141E6"/>
    <w:rsid w:val="0051421C"/>
    <w:rsid w:val="005144E4"/>
    <w:rsid w:val="00514626"/>
    <w:rsid w:val="005148FE"/>
    <w:rsid w:val="00514AF2"/>
    <w:rsid w:val="00514BE1"/>
    <w:rsid w:val="005151A9"/>
    <w:rsid w:val="005154AD"/>
    <w:rsid w:val="005154B0"/>
    <w:rsid w:val="00515595"/>
    <w:rsid w:val="00515A9C"/>
    <w:rsid w:val="00515E4C"/>
    <w:rsid w:val="00515EC8"/>
    <w:rsid w:val="00516892"/>
    <w:rsid w:val="00516C5E"/>
    <w:rsid w:val="00516DAB"/>
    <w:rsid w:val="00516EF2"/>
    <w:rsid w:val="005170FF"/>
    <w:rsid w:val="00517106"/>
    <w:rsid w:val="005171A5"/>
    <w:rsid w:val="005171C3"/>
    <w:rsid w:val="005174BA"/>
    <w:rsid w:val="00517632"/>
    <w:rsid w:val="00517A12"/>
    <w:rsid w:val="00517B65"/>
    <w:rsid w:val="00517C7C"/>
    <w:rsid w:val="00517CC4"/>
    <w:rsid w:val="00517CC6"/>
    <w:rsid w:val="005200AE"/>
    <w:rsid w:val="005201D7"/>
    <w:rsid w:val="0052049E"/>
    <w:rsid w:val="00520831"/>
    <w:rsid w:val="00520D97"/>
    <w:rsid w:val="00521054"/>
    <w:rsid w:val="005212C2"/>
    <w:rsid w:val="005215C3"/>
    <w:rsid w:val="00521661"/>
    <w:rsid w:val="005216B0"/>
    <w:rsid w:val="005216F6"/>
    <w:rsid w:val="005218A5"/>
    <w:rsid w:val="00521933"/>
    <w:rsid w:val="00521BBB"/>
    <w:rsid w:val="00521E1E"/>
    <w:rsid w:val="00521F4C"/>
    <w:rsid w:val="00521F7F"/>
    <w:rsid w:val="00522124"/>
    <w:rsid w:val="0052270A"/>
    <w:rsid w:val="00522969"/>
    <w:rsid w:val="00522BB3"/>
    <w:rsid w:val="00522CFB"/>
    <w:rsid w:val="00522F25"/>
    <w:rsid w:val="00522F35"/>
    <w:rsid w:val="00522FB2"/>
    <w:rsid w:val="005230C4"/>
    <w:rsid w:val="00523228"/>
    <w:rsid w:val="005237D8"/>
    <w:rsid w:val="00523DA1"/>
    <w:rsid w:val="00523DF7"/>
    <w:rsid w:val="005240BF"/>
    <w:rsid w:val="005242CE"/>
    <w:rsid w:val="005243D5"/>
    <w:rsid w:val="005245C2"/>
    <w:rsid w:val="0052466E"/>
    <w:rsid w:val="005249ED"/>
    <w:rsid w:val="00524B6E"/>
    <w:rsid w:val="00524CC1"/>
    <w:rsid w:val="00524CDA"/>
    <w:rsid w:val="005250BE"/>
    <w:rsid w:val="0052527F"/>
    <w:rsid w:val="00525463"/>
    <w:rsid w:val="00525669"/>
    <w:rsid w:val="00525BB3"/>
    <w:rsid w:val="00525DDE"/>
    <w:rsid w:val="00526A9D"/>
    <w:rsid w:val="00526E2F"/>
    <w:rsid w:val="00526EB5"/>
    <w:rsid w:val="005272A5"/>
    <w:rsid w:val="0052765D"/>
    <w:rsid w:val="00530114"/>
    <w:rsid w:val="00530411"/>
    <w:rsid w:val="00530BAE"/>
    <w:rsid w:val="00530BED"/>
    <w:rsid w:val="00530DC1"/>
    <w:rsid w:val="00530E34"/>
    <w:rsid w:val="00530FAC"/>
    <w:rsid w:val="0053154E"/>
    <w:rsid w:val="00531665"/>
    <w:rsid w:val="005318AF"/>
    <w:rsid w:val="005319C4"/>
    <w:rsid w:val="005319FF"/>
    <w:rsid w:val="00531A02"/>
    <w:rsid w:val="00531B44"/>
    <w:rsid w:val="00531D37"/>
    <w:rsid w:val="00531D5D"/>
    <w:rsid w:val="00531D91"/>
    <w:rsid w:val="005321B6"/>
    <w:rsid w:val="00532300"/>
    <w:rsid w:val="00532490"/>
    <w:rsid w:val="00532874"/>
    <w:rsid w:val="00532C28"/>
    <w:rsid w:val="00532E62"/>
    <w:rsid w:val="00532F1D"/>
    <w:rsid w:val="005331DD"/>
    <w:rsid w:val="005335E2"/>
    <w:rsid w:val="0053366B"/>
    <w:rsid w:val="00533A59"/>
    <w:rsid w:val="00533A8F"/>
    <w:rsid w:val="00533D9A"/>
    <w:rsid w:val="00533DB2"/>
    <w:rsid w:val="00533EBD"/>
    <w:rsid w:val="00534152"/>
    <w:rsid w:val="00534491"/>
    <w:rsid w:val="005345F0"/>
    <w:rsid w:val="005346B5"/>
    <w:rsid w:val="0053493E"/>
    <w:rsid w:val="0053498F"/>
    <w:rsid w:val="00534B4D"/>
    <w:rsid w:val="00534C39"/>
    <w:rsid w:val="00534C85"/>
    <w:rsid w:val="00534E3E"/>
    <w:rsid w:val="00534FA4"/>
    <w:rsid w:val="005351A4"/>
    <w:rsid w:val="005352D0"/>
    <w:rsid w:val="00535316"/>
    <w:rsid w:val="005355FE"/>
    <w:rsid w:val="005358E0"/>
    <w:rsid w:val="00535B7E"/>
    <w:rsid w:val="00535CFF"/>
    <w:rsid w:val="00535DB6"/>
    <w:rsid w:val="00535EDB"/>
    <w:rsid w:val="0053619C"/>
    <w:rsid w:val="005364D1"/>
    <w:rsid w:val="005366A1"/>
    <w:rsid w:val="00536A54"/>
    <w:rsid w:val="00536B8E"/>
    <w:rsid w:val="005373A9"/>
    <w:rsid w:val="005373CE"/>
    <w:rsid w:val="005377F1"/>
    <w:rsid w:val="00537948"/>
    <w:rsid w:val="00537A61"/>
    <w:rsid w:val="00537E62"/>
    <w:rsid w:val="00537F8C"/>
    <w:rsid w:val="0054021D"/>
    <w:rsid w:val="0054080D"/>
    <w:rsid w:val="00540A38"/>
    <w:rsid w:val="00540AF3"/>
    <w:rsid w:val="0054103A"/>
    <w:rsid w:val="005411DF"/>
    <w:rsid w:val="0054127E"/>
    <w:rsid w:val="005412CA"/>
    <w:rsid w:val="0054148D"/>
    <w:rsid w:val="00541A47"/>
    <w:rsid w:val="00541A72"/>
    <w:rsid w:val="00541B64"/>
    <w:rsid w:val="00541D7B"/>
    <w:rsid w:val="00541DCE"/>
    <w:rsid w:val="00541E5A"/>
    <w:rsid w:val="00541EC7"/>
    <w:rsid w:val="00542104"/>
    <w:rsid w:val="0054218D"/>
    <w:rsid w:val="005422C9"/>
    <w:rsid w:val="005423A1"/>
    <w:rsid w:val="00542549"/>
    <w:rsid w:val="005425D6"/>
    <w:rsid w:val="005426CF"/>
    <w:rsid w:val="00542903"/>
    <w:rsid w:val="00542944"/>
    <w:rsid w:val="00542E31"/>
    <w:rsid w:val="00542E8E"/>
    <w:rsid w:val="005432F4"/>
    <w:rsid w:val="00543436"/>
    <w:rsid w:val="005434C7"/>
    <w:rsid w:val="00543611"/>
    <w:rsid w:val="0054375A"/>
    <w:rsid w:val="00543F7E"/>
    <w:rsid w:val="00544316"/>
    <w:rsid w:val="0054440C"/>
    <w:rsid w:val="00544622"/>
    <w:rsid w:val="005446C0"/>
    <w:rsid w:val="00544804"/>
    <w:rsid w:val="00544868"/>
    <w:rsid w:val="00544940"/>
    <w:rsid w:val="00544A56"/>
    <w:rsid w:val="00544B13"/>
    <w:rsid w:val="00544DC1"/>
    <w:rsid w:val="005450DD"/>
    <w:rsid w:val="0054595C"/>
    <w:rsid w:val="00545D68"/>
    <w:rsid w:val="00545D9A"/>
    <w:rsid w:val="005464B4"/>
    <w:rsid w:val="0054667F"/>
    <w:rsid w:val="00546C4A"/>
    <w:rsid w:val="00546C78"/>
    <w:rsid w:val="00547042"/>
    <w:rsid w:val="005473D4"/>
    <w:rsid w:val="00547495"/>
    <w:rsid w:val="005474CF"/>
    <w:rsid w:val="005475D4"/>
    <w:rsid w:val="00547671"/>
    <w:rsid w:val="005476F5"/>
    <w:rsid w:val="005477C6"/>
    <w:rsid w:val="005478A2"/>
    <w:rsid w:val="005478B5"/>
    <w:rsid w:val="005479FA"/>
    <w:rsid w:val="00547CB2"/>
    <w:rsid w:val="00547ED8"/>
    <w:rsid w:val="00547F02"/>
    <w:rsid w:val="0055005D"/>
    <w:rsid w:val="005501AB"/>
    <w:rsid w:val="00550267"/>
    <w:rsid w:val="00550519"/>
    <w:rsid w:val="005505DF"/>
    <w:rsid w:val="00550851"/>
    <w:rsid w:val="0055096F"/>
    <w:rsid w:val="005509C1"/>
    <w:rsid w:val="00550B2A"/>
    <w:rsid w:val="00550B8A"/>
    <w:rsid w:val="00550C5E"/>
    <w:rsid w:val="00550E6A"/>
    <w:rsid w:val="00551221"/>
    <w:rsid w:val="00551353"/>
    <w:rsid w:val="00551A12"/>
    <w:rsid w:val="00551ACB"/>
    <w:rsid w:val="00551C78"/>
    <w:rsid w:val="00551FB4"/>
    <w:rsid w:val="00552099"/>
    <w:rsid w:val="005526C1"/>
    <w:rsid w:val="005528DF"/>
    <w:rsid w:val="00552C6E"/>
    <w:rsid w:val="005530FC"/>
    <w:rsid w:val="0055327A"/>
    <w:rsid w:val="00553379"/>
    <w:rsid w:val="0055337A"/>
    <w:rsid w:val="00553562"/>
    <w:rsid w:val="00553810"/>
    <w:rsid w:val="00553D3B"/>
    <w:rsid w:val="00554523"/>
    <w:rsid w:val="0055491B"/>
    <w:rsid w:val="00554CEC"/>
    <w:rsid w:val="00554E22"/>
    <w:rsid w:val="00555292"/>
    <w:rsid w:val="005553FC"/>
    <w:rsid w:val="00555547"/>
    <w:rsid w:val="005555A1"/>
    <w:rsid w:val="0055564D"/>
    <w:rsid w:val="00555659"/>
    <w:rsid w:val="0055565A"/>
    <w:rsid w:val="0055581C"/>
    <w:rsid w:val="00555A8A"/>
    <w:rsid w:val="00555BB0"/>
    <w:rsid w:val="00555EDF"/>
    <w:rsid w:val="00555F42"/>
    <w:rsid w:val="00555F77"/>
    <w:rsid w:val="005563F9"/>
    <w:rsid w:val="005565CA"/>
    <w:rsid w:val="005565FD"/>
    <w:rsid w:val="00556757"/>
    <w:rsid w:val="00556837"/>
    <w:rsid w:val="00556C74"/>
    <w:rsid w:val="00556E7E"/>
    <w:rsid w:val="00556F09"/>
    <w:rsid w:val="00556F39"/>
    <w:rsid w:val="00557086"/>
    <w:rsid w:val="00557124"/>
    <w:rsid w:val="00557203"/>
    <w:rsid w:val="0055747F"/>
    <w:rsid w:val="005578E0"/>
    <w:rsid w:val="00557B07"/>
    <w:rsid w:val="00557C9C"/>
    <w:rsid w:val="00557E92"/>
    <w:rsid w:val="00560059"/>
    <w:rsid w:val="005606B7"/>
    <w:rsid w:val="005609B3"/>
    <w:rsid w:val="00560D9D"/>
    <w:rsid w:val="00560E27"/>
    <w:rsid w:val="0056100B"/>
    <w:rsid w:val="00561043"/>
    <w:rsid w:val="00561060"/>
    <w:rsid w:val="00561125"/>
    <w:rsid w:val="00561430"/>
    <w:rsid w:val="00561439"/>
    <w:rsid w:val="005614B8"/>
    <w:rsid w:val="00561524"/>
    <w:rsid w:val="005617B0"/>
    <w:rsid w:val="0056195B"/>
    <w:rsid w:val="00561C66"/>
    <w:rsid w:val="00561E4B"/>
    <w:rsid w:val="00561E71"/>
    <w:rsid w:val="00562345"/>
    <w:rsid w:val="00562520"/>
    <w:rsid w:val="00562729"/>
    <w:rsid w:val="00562944"/>
    <w:rsid w:val="00562BB8"/>
    <w:rsid w:val="00563163"/>
    <w:rsid w:val="0056326D"/>
    <w:rsid w:val="005633C0"/>
    <w:rsid w:val="005635C5"/>
    <w:rsid w:val="005638F4"/>
    <w:rsid w:val="00563BDC"/>
    <w:rsid w:val="00563F2D"/>
    <w:rsid w:val="00563FAA"/>
    <w:rsid w:val="00563FD0"/>
    <w:rsid w:val="00564041"/>
    <w:rsid w:val="00564059"/>
    <w:rsid w:val="005640BD"/>
    <w:rsid w:val="005642A6"/>
    <w:rsid w:val="005642BC"/>
    <w:rsid w:val="005643F2"/>
    <w:rsid w:val="0056454E"/>
    <w:rsid w:val="00564934"/>
    <w:rsid w:val="00564985"/>
    <w:rsid w:val="00564B1F"/>
    <w:rsid w:val="00564B30"/>
    <w:rsid w:val="00564D9A"/>
    <w:rsid w:val="00564F1C"/>
    <w:rsid w:val="005654C0"/>
    <w:rsid w:val="00565608"/>
    <w:rsid w:val="0056581F"/>
    <w:rsid w:val="005658FF"/>
    <w:rsid w:val="00565B12"/>
    <w:rsid w:val="005662B9"/>
    <w:rsid w:val="0056643C"/>
    <w:rsid w:val="00566658"/>
    <w:rsid w:val="0056697F"/>
    <w:rsid w:val="00566DA0"/>
    <w:rsid w:val="00567442"/>
    <w:rsid w:val="00567C81"/>
    <w:rsid w:val="00567D07"/>
    <w:rsid w:val="00567EB9"/>
    <w:rsid w:val="00570123"/>
    <w:rsid w:val="00570159"/>
    <w:rsid w:val="005701F4"/>
    <w:rsid w:val="005709DB"/>
    <w:rsid w:val="00570AA6"/>
    <w:rsid w:val="00570DF9"/>
    <w:rsid w:val="00570E22"/>
    <w:rsid w:val="00570FAC"/>
    <w:rsid w:val="005712FE"/>
    <w:rsid w:val="0057161B"/>
    <w:rsid w:val="005716CB"/>
    <w:rsid w:val="00571D76"/>
    <w:rsid w:val="00571D9F"/>
    <w:rsid w:val="005720A8"/>
    <w:rsid w:val="00572134"/>
    <w:rsid w:val="0057213F"/>
    <w:rsid w:val="00572195"/>
    <w:rsid w:val="00572333"/>
    <w:rsid w:val="0057240D"/>
    <w:rsid w:val="00572469"/>
    <w:rsid w:val="005724E4"/>
    <w:rsid w:val="00572823"/>
    <w:rsid w:val="005728F5"/>
    <w:rsid w:val="00572AE8"/>
    <w:rsid w:val="00572BE0"/>
    <w:rsid w:val="00572D2A"/>
    <w:rsid w:val="00572E21"/>
    <w:rsid w:val="00572F22"/>
    <w:rsid w:val="00572F97"/>
    <w:rsid w:val="005734D5"/>
    <w:rsid w:val="0057355C"/>
    <w:rsid w:val="00573AB8"/>
    <w:rsid w:val="00573AC4"/>
    <w:rsid w:val="00573D35"/>
    <w:rsid w:val="00573F6D"/>
    <w:rsid w:val="005745EA"/>
    <w:rsid w:val="00574611"/>
    <w:rsid w:val="005746CA"/>
    <w:rsid w:val="00574891"/>
    <w:rsid w:val="00574A0F"/>
    <w:rsid w:val="00574CEA"/>
    <w:rsid w:val="00575241"/>
    <w:rsid w:val="00575251"/>
    <w:rsid w:val="0057547F"/>
    <w:rsid w:val="005754FE"/>
    <w:rsid w:val="00575591"/>
    <w:rsid w:val="005755F7"/>
    <w:rsid w:val="00575839"/>
    <w:rsid w:val="0057590C"/>
    <w:rsid w:val="00575A81"/>
    <w:rsid w:val="00575EE3"/>
    <w:rsid w:val="005763CE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C68"/>
    <w:rsid w:val="00577DE1"/>
    <w:rsid w:val="0058029F"/>
    <w:rsid w:val="005804B6"/>
    <w:rsid w:val="00580BEC"/>
    <w:rsid w:val="00580C31"/>
    <w:rsid w:val="00580CD7"/>
    <w:rsid w:val="0058145B"/>
    <w:rsid w:val="0058170F"/>
    <w:rsid w:val="00581A14"/>
    <w:rsid w:val="00581AAF"/>
    <w:rsid w:val="00581BA4"/>
    <w:rsid w:val="00581BDA"/>
    <w:rsid w:val="00581C95"/>
    <w:rsid w:val="0058204F"/>
    <w:rsid w:val="005821DB"/>
    <w:rsid w:val="0058234C"/>
    <w:rsid w:val="00582E51"/>
    <w:rsid w:val="005832BC"/>
    <w:rsid w:val="00583AEE"/>
    <w:rsid w:val="00583C2E"/>
    <w:rsid w:val="00583CF9"/>
    <w:rsid w:val="00583D32"/>
    <w:rsid w:val="005841E1"/>
    <w:rsid w:val="0058435E"/>
    <w:rsid w:val="005843DB"/>
    <w:rsid w:val="00584474"/>
    <w:rsid w:val="00584A3F"/>
    <w:rsid w:val="00584D79"/>
    <w:rsid w:val="00585144"/>
    <w:rsid w:val="005852BB"/>
    <w:rsid w:val="00585418"/>
    <w:rsid w:val="00585537"/>
    <w:rsid w:val="00585881"/>
    <w:rsid w:val="00585A2B"/>
    <w:rsid w:val="00585C1E"/>
    <w:rsid w:val="00585C25"/>
    <w:rsid w:val="00585D3B"/>
    <w:rsid w:val="005861B9"/>
    <w:rsid w:val="0058640D"/>
    <w:rsid w:val="00586644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C04"/>
    <w:rsid w:val="00587EC4"/>
    <w:rsid w:val="0059020A"/>
    <w:rsid w:val="00590329"/>
    <w:rsid w:val="00590634"/>
    <w:rsid w:val="00590857"/>
    <w:rsid w:val="005908FE"/>
    <w:rsid w:val="00590A11"/>
    <w:rsid w:val="00590CC3"/>
    <w:rsid w:val="00590DFA"/>
    <w:rsid w:val="005911E3"/>
    <w:rsid w:val="0059120C"/>
    <w:rsid w:val="00591749"/>
    <w:rsid w:val="0059192C"/>
    <w:rsid w:val="005919FE"/>
    <w:rsid w:val="00591A8D"/>
    <w:rsid w:val="00591B10"/>
    <w:rsid w:val="00591B87"/>
    <w:rsid w:val="00591EEF"/>
    <w:rsid w:val="0059240F"/>
    <w:rsid w:val="005925BC"/>
    <w:rsid w:val="0059292F"/>
    <w:rsid w:val="00592E37"/>
    <w:rsid w:val="005931F7"/>
    <w:rsid w:val="0059334C"/>
    <w:rsid w:val="00593661"/>
    <w:rsid w:val="0059371A"/>
    <w:rsid w:val="00593751"/>
    <w:rsid w:val="005937C0"/>
    <w:rsid w:val="005937ED"/>
    <w:rsid w:val="00593891"/>
    <w:rsid w:val="00593C68"/>
    <w:rsid w:val="00593F6C"/>
    <w:rsid w:val="00594193"/>
    <w:rsid w:val="005941B3"/>
    <w:rsid w:val="005944CC"/>
    <w:rsid w:val="00594653"/>
    <w:rsid w:val="005946E9"/>
    <w:rsid w:val="00594704"/>
    <w:rsid w:val="00594AB9"/>
    <w:rsid w:val="00594B93"/>
    <w:rsid w:val="005950F0"/>
    <w:rsid w:val="0059526D"/>
    <w:rsid w:val="00595288"/>
    <w:rsid w:val="00595601"/>
    <w:rsid w:val="0059571B"/>
    <w:rsid w:val="005957C0"/>
    <w:rsid w:val="00595A86"/>
    <w:rsid w:val="00595C3B"/>
    <w:rsid w:val="00595C4F"/>
    <w:rsid w:val="00595C95"/>
    <w:rsid w:val="00595C9A"/>
    <w:rsid w:val="00595E8C"/>
    <w:rsid w:val="00595F38"/>
    <w:rsid w:val="0059632B"/>
    <w:rsid w:val="00596466"/>
    <w:rsid w:val="005967D1"/>
    <w:rsid w:val="005968BA"/>
    <w:rsid w:val="00596934"/>
    <w:rsid w:val="0059698A"/>
    <w:rsid w:val="00596CA5"/>
    <w:rsid w:val="00596D27"/>
    <w:rsid w:val="00596E33"/>
    <w:rsid w:val="00597128"/>
    <w:rsid w:val="0059781B"/>
    <w:rsid w:val="005978E5"/>
    <w:rsid w:val="005979E3"/>
    <w:rsid w:val="00597CD0"/>
    <w:rsid w:val="00597D00"/>
    <w:rsid w:val="00597F53"/>
    <w:rsid w:val="00597FDD"/>
    <w:rsid w:val="005A0266"/>
    <w:rsid w:val="005A0990"/>
    <w:rsid w:val="005A0A21"/>
    <w:rsid w:val="005A1021"/>
    <w:rsid w:val="005A1259"/>
    <w:rsid w:val="005A1437"/>
    <w:rsid w:val="005A16E0"/>
    <w:rsid w:val="005A1825"/>
    <w:rsid w:val="005A1978"/>
    <w:rsid w:val="005A1F71"/>
    <w:rsid w:val="005A21F3"/>
    <w:rsid w:val="005A2674"/>
    <w:rsid w:val="005A2B55"/>
    <w:rsid w:val="005A2C97"/>
    <w:rsid w:val="005A2CC4"/>
    <w:rsid w:val="005A2E8C"/>
    <w:rsid w:val="005A3433"/>
    <w:rsid w:val="005A356F"/>
    <w:rsid w:val="005A362D"/>
    <w:rsid w:val="005A364F"/>
    <w:rsid w:val="005A388C"/>
    <w:rsid w:val="005A38B2"/>
    <w:rsid w:val="005A39FC"/>
    <w:rsid w:val="005A3D11"/>
    <w:rsid w:val="005A3E5F"/>
    <w:rsid w:val="005A3F43"/>
    <w:rsid w:val="005A402B"/>
    <w:rsid w:val="005A42D3"/>
    <w:rsid w:val="005A441A"/>
    <w:rsid w:val="005A468A"/>
    <w:rsid w:val="005A4735"/>
    <w:rsid w:val="005A4AFE"/>
    <w:rsid w:val="005A4B77"/>
    <w:rsid w:val="005A5412"/>
    <w:rsid w:val="005A58B4"/>
    <w:rsid w:val="005A58FE"/>
    <w:rsid w:val="005A6263"/>
    <w:rsid w:val="005A6291"/>
    <w:rsid w:val="005A6414"/>
    <w:rsid w:val="005A6500"/>
    <w:rsid w:val="005A6502"/>
    <w:rsid w:val="005A6547"/>
    <w:rsid w:val="005A65AF"/>
    <w:rsid w:val="005A662A"/>
    <w:rsid w:val="005A6673"/>
    <w:rsid w:val="005A68BF"/>
    <w:rsid w:val="005A69EA"/>
    <w:rsid w:val="005A6A70"/>
    <w:rsid w:val="005A6C9D"/>
    <w:rsid w:val="005A7400"/>
    <w:rsid w:val="005A7402"/>
    <w:rsid w:val="005A7500"/>
    <w:rsid w:val="005A76C4"/>
    <w:rsid w:val="005A7BB3"/>
    <w:rsid w:val="005B04AE"/>
    <w:rsid w:val="005B04D0"/>
    <w:rsid w:val="005B0A35"/>
    <w:rsid w:val="005B0C0C"/>
    <w:rsid w:val="005B0F57"/>
    <w:rsid w:val="005B0F64"/>
    <w:rsid w:val="005B112E"/>
    <w:rsid w:val="005B125A"/>
    <w:rsid w:val="005B1282"/>
    <w:rsid w:val="005B1578"/>
    <w:rsid w:val="005B16DD"/>
    <w:rsid w:val="005B16DF"/>
    <w:rsid w:val="005B17A9"/>
    <w:rsid w:val="005B1853"/>
    <w:rsid w:val="005B190F"/>
    <w:rsid w:val="005B1D3E"/>
    <w:rsid w:val="005B1DAB"/>
    <w:rsid w:val="005B1DE6"/>
    <w:rsid w:val="005B1E01"/>
    <w:rsid w:val="005B1F77"/>
    <w:rsid w:val="005B20B6"/>
    <w:rsid w:val="005B26AA"/>
    <w:rsid w:val="005B28F2"/>
    <w:rsid w:val="005B293A"/>
    <w:rsid w:val="005B294D"/>
    <w:rsid w:val="005B2A16"/>
    <w:rsid w:val="005B2D66"/>
    <w:rsid w:val="005B2DE1"/>
    <w:rsid w:val="005B311E"/>
    <w:rsid w:val="005B325E"/>
    <w:rsid w:val="005B32BD"/>
    <w:rsid w:val="005B3304"/>
    <w:rsid w:val="005B33F5"/>
    <w:rsid w:val="005B352A"/>
    <w:rsid w:val="005B353C"/>
    <w:rsid w:val="005B35AB"/>
    <w:rsid w:val="005B3852"/>
    <w:rsid w:val="005B39DB"/>
    <w:rsid w:val="005B3B56"/>
    <w:rsid w:val="005B3CE9"/>
    <w:rsid w:val="005B3DFA"/>
    <w:rsid w:val="005B40EA"/>
    <w:rsid w:val="005B426D"/>
    <w:rsid w:val="005B4286"/>
    <w:rsid w:val="005B42A0"/>
    <w:rsid w:val="005B4420"/>
    <w:rsid w:val="005B459C"/>
    <w:rsid w:val="005B45C5"/>
    <w:rsid w:val="005B4701"/>
    <w:rsid w:val="005B49CC"/>
    <w:rsid w:val="005B4A00"/>
    <w:rsid w:val="005B4DA4"/>
    <w:rsid w:val="005B5143"/>
    <w:rsid w:val="005B528F"/>
    <w:rsid w:val="005B537B"/>
    <w:rsid w:val="005B545E"/>
    <w:rsid w:val="005B5466"/>
    <w:rsid w:val="005B5476"/>
    <w:rsid w:val="005B5591"/>
    <w:rsid w:val="005B5837"/>
    <w:rsid w:val="005B5840"/>
    <w:rsid w:val="005B5B63"/>
    <w:rsid w:val="005B5C62"/>
    <w:rsid w:val="005B631B"/>
    <w:rsid w:val="005B63D6"/>
    <w:rsid w:val="005B64A8"/>
    <w:rsid w:val="005B6585"/>
    <w:rsid w:val="005B677E"/>
    <w:rsid w:val="005B696F"/>
    <w:rsid w:val="005B6B43"/>
    <w:rsid w:val="005B6BA4"/>
    <w:rsid w:val="005B6C6A"/>
    <w:rsid w:val="005B6E1D"/>
    <w:rsid w:val="005B6E9F"/>
    <w:rsid w:val="005B6EE0"/>
    <w:rsid w:val="005B6EFC"/>
    <w:rsid w:val="005B6F42"/>
    <w:rsid w:val="005B6F5D"/>
    <w:rsid w:val="005B730D"/>
    <w:rsid w:val="005B7577"/>
    <w:rsid w:val="005B762D"/>
    <w:rsid w:val="005B76D1"/>
    <w:rsid w:val="005B7703"/>
    <w:rsid w:val="005B7A78"/>
    <w:rsid w:val="005B7CBC"/>
    <w:rsid w:val="005C00AF"/>
    <w:rsid w:val="005C01BE"/>
    <w:rsid w:val="005C0329"/>
    <w:rsid w:val="005C0AA0"/>
    <w:rsid w:val="005C0C9E"/>
    <w:rsid w:val="005C0E8F"/>
    <w:rsid w:val="005C109C"/>
    <w:rsid w:val="005C11FD"/>
    <w:rsid w:val="005C1245"/>
    <w:rsid w:val="005C162A"/>
    <w:rsid w:val="005C1781"/>
    <w:rsid w:val="005C1997"/>
    <w:rsid w:val="005C19E7"/>
    <w:rsid w:val="005C1A3F"/>
    <w:rsid w:val="005C1A8A"/>
    <w:rsid w:val="005C1C2D"/>
    <w:rsid w:val="005C21F2"/>
    <w:rsid w:val="005C227D"/>
    <w:rsid w:val="005C240A"/>
    <w:rsid w:val="005C2437"/>
    <w:rsid w:val="005C24B3"/>
    <w:rsid w:val="005C2857"/>
    <w:rsid w:val="005C28C2"/>
    <w:rsid w:val="005C2A74"/>
    <w:rsid w:val="005C2AAD"/>
    <w:rsid w:val="005C2ADF"/>
    <w:rsid w:val="005C2BD3"/>
    <w:rsid w:val="005C2CC1"/>
    <w:rsid w:val="005C2D47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729"/>
    <w:rsid w:val="005C4871"/>
    <w:rsid w:val="005C48B8"/>
    <w:rsid w:val="005C4991"/>
    <w:rsid w:val="005C4C49"/>
    <w:rsid w:val="005C5030"/>
    <w:rsid w:val="005C55C6"/>
    <w:rsid w:val="005C55F6"/>
    <w:rsid w:val="005C5834"/>
    <w:rsid w:val="005C5AA5"/>
    <w:rsid w:val="005C5D3B"/>
    <w:rsid w:val="005C5DCD"/>
    <w:rsid w:val="005C5EF2"/>
    <w:rsid w:val="005C5F06"/>
    <w:rsid w:val="005C6188"/>
    <w:rsid w:val="005C61A5"/>
    <w:rsid w:val="005C6436"/>
    <w:rsid w:val="005C650A"/>
    <w:rsid w:val="005C6663"/>
    <w:rsid w:val="005C669F"/>
    <w:rsid w:val="005C68BA"/>
    <w:rsid w:val="005C68F0"/>
    <w:rsid w:val="005C6B86"/>
    <w:rsid w:val="005C6E7F"/>
    <w:rsid w:val="005C7039"/>
    <w:rsid w:val="005C74B1"/>
    <w:rsid w:val="005C750A"/>
    <w:rsid w:val="005C76AF"/>
    <w:rsid w:val="005C76C7"/>
    <w:rsid w:val="005C77EF"/>
    <w:rsid w:val="005C7D79"/>
    <w:rsid w:val="005C7F51"/>
    <w:rsid w:val="005D00E6"/>
    <w:rsid w:val="005D01AE"/>
    <w:rsid w:val="005D01B5"/>
    <w:rsid w:val="005D026C"/>
    <w:rsid w:val="005D02E1"/>
    <w:rsid w:val="005D0466"/>
    <w:rsid w:val="005D0508"/>
    <w:rsid w:val="005D06E4"/>
    <w:rsid w:val="005D08DD"/>
    <w:rsid w:val="005D0A59"/>
    <w:rsid w:val="005D0EF8"/>
    <w:rsid w:val="005D0F71"/>
    <w:rsid w:val="005D0FAD"/>
    <w:rsid w:val="005D1027"/>
    <w:rsid w:val="005D1034"/>
    <w:rsid w:val="005D12CD"/>
    <w:rsid w:val="005D1337"/>
    <w:rsid w:val="005D1409"/>
    <w:rsid w:val="005D142B"/>
    <w:rsid w:val="005D1475"/>
    <w:rsid w:val="005D16A9"/>
    <w:rsid w:val="005D1A55"/>
    <w:rsid w:val="005D1BE6"/>
    <w:rsid w:val="005D21A4"/>
    <w:rsid w:val="005D2766"/>
    <w:rsid w:val="005D2931"/>
    <w:rsid w:val="005D2E2B"/>
    <w:rsid w:val="005D337C"/>
    <w:rsid w:val="005D36EC"/>
    <w:rsid w:val="005D3838"/>
    <w:rsid w:val="005D42BA"/>
    <w:rsid w:val="005D438D"/>
    <w:rsid w:val="005D465E"/>
    <w:rsid w:val="005D48CB"/>
    <w:rsid w:val="005D4981"/>
    <w:rsid w:val="005D4ED9"/>
    <w:rsid w:val="005D4F41"/>
    <w:rsid w:val="005D539C"/>
    <w:rsid w:val="005D5503"/>
    <w:rsid w:val="005D5728"/>
    <w:rsid w:val="005D585D"/>
    <w:rsid w:val="005D5FD6"/>
    <w:rsid w:val="005D6004"/>
    <w:rsid w:val="005D606D"/>
    <w:rsid w:val="005D6132"/>
    <w:rsid w:val="005D64CE"/>
    <w:rsid w:val="005D68B5"/>
    <w:rsid w:val="005D6B8D"/>
    <w:rsid w:val="005D6C64"/>
    <w:rsid w:val="005D7898"/>
    <w:rsid w:val="005D79B8"/>
    <w:rsid w:val="005D7BD7"/>
    <w:rsid w:val="005D7FD5"/>
    <w:rsid w:val="005E0682"/>
    <w:rsid w:val="005E07DC"/>
    <w:rsid w:val="005E0B4B"/>
    <w:rsid w:val="005E0D26"/>
    <w:rsid w:val="005E1042"/>
    <w:rsid w:val="005E122B"/>
    <w:rsid w:val="005E1521"/>
    <w:rsid w:val="005E1636"/>
    <w:rsid w:val="005E18BF"/>
    <w:rsid w:val="005E1BEB"/>
    <w:rsid w:val="005E1DE1"/>
    <w:rsid w:val="005E1E85"/>
    <w:rsid w:val="005E1ED1"/>
    <w:rsid w:val="005E2121"/>
    <w:rsid w:val="005E2159"/>
    <w:rsid w:val="005E2219"/>
    <w:rsid w:val="005E22A5"/>
    <w:rsid w:val="005E2602"/>
    <w:rsid w:val="005E264A"/>
    <w:rsid w:val="005E2770"/>
    <w:rsid w:val="005E28E2"/>
    <w:rsid w:val="005E30D5"/>
    <w:rsid w:val="005E31D4"/>
    <w:rsid w:val="005E3292"/>
    <w:rsid w:val="005E3306"/>
    <w:rsid w:val="005E347D"/>
    <w:rsid w:val="005E396A"/>
    <w:rsid w:val="005E39E2"/>
    <w:rsid w:val="005E3DBD"/>
    <w:rsid w:val="005E3EB0"/>
    <w:rsid w:val="005E4112"/>
    <w:rsid w:val="005E44EB"/>
    <w:rsid w:val="005E4626"/>
    <w:rsid w:val="005E47BB"/>
    <w:rsid w:val="005E47E3"/>
    <w:rsid w:val="005E4C1E"/>
    <w:rsid w:val="005E4DC2"/>
    <w:rsid w:val="005E5183"/>
    <w:rsid w:val="005E51C3"/>
    <w:rsid w:val="005E538A"/>
    <w:rsid w:val="005E54B3"/>
    <w:rsid w:val="005E5773"/>
    <w:rsid w:val="005E578A"/>
    <w:rsid w:val="005E5A12"/>
    <w:rsid w:val="005E5A71"/>
    <w:rsid w:val="005E5B33"/>
    <w:rsid w:val="005E6027"/>
    <w:rsid w:val="005E618D"/>
    <w:rsid w:val="005E6289"/>
    <w:rsid w:val="005E64EF"/>
    <w:rsid w:val="005E6520"/>
    <w:rsid w:val="005E6853"/>
    <w:rsid w:val="005E68EB"/>
    <w:rsid w:val="005E6B75"/>
    <w:rsid w:val="005E6BC5"/>
    <w:rsid w:val="005E6D6B"/>
    <w:rsid w:val="005E6EAE"/>
    <w:rsid w:val="005E6FFC"/>
    <w:rsid w:val="005E7152"/>
    <w:rsid w:val="005E7166"/>
    <w:rsid w:val="005E725E"/>
    <w:rsid w:val="005E7266"/>
    <w:rsid w:val="005E73A7"/>
    <w:rsid w:val="005E7466"/>
    <w:rsid w:val="005E749B"/>
    <w:rsid w:val="005E75EB"/>
    <w:rsid w:val="005E7705"/>
    <w:rsid w:val="005E7734"/>
    <w:rsid w:val="005E7A01"/>
    <w:rsid w:val="005E7AEE"/>
    <w:rsid w:val="005E7B4F"/>
    <w:rsid w:val="005E7D4F"/>
    <w:rsid w:val="005E7F0E"/>
    <w:rsid w:val="005F00A9"/>
    <w:rsid w:val="005F030E"/>
    <w:rsid w:val="005F0350"/>
    <w:rsid w:val="005F075B"/>
    <w:rsid w:val="005F0797"/>
    <w:rsid w:val="005F1278"/>
    <w:rsid w:val="005F14E1"/>
    <w:rsid w:val="005F178E"/>
    <w:rsid w:val="005F17FF"/>
    <w:rsid w:val="005F187E"/>
    <w:rsid w:val="005F1A71"/>
    <w:rsid w:val="005F1B1D"/>
    <w:rsid w:val="005F1B80"/>
    <w:rsid w:val="005F1CC2"/>
    <w:rsid w:val="005F1E62"/>
    <w:rsid w:val="005F1E8D"/>
    <w:rsid w:val="005F243E"/>
    <w:rsid w:val="005F25DA"/>
    <w:rsid w:val="005F278E"/>
    <w:rsid w:val="005F28A4"/>
    <w:rsid w:val="005F2EC0"/>
    <w:rsid w:val="005F2FB8"/>
    <w:rsid w:val="005F303F"/>
    <w:rsid w:val="005F347B"/>
    <w:rsid w:val="005F3D92"/>
    <w:rsid w:val="005F3E86"/>
    <w:rsid w:val="005F436A"/>
    <w:rsid w:val="005F4380"/>
    <w:rsid w:val="005F4495"/>
    <w:rsid w:val="005F47CA"/>
    <w:rsid w:val="005F4884"/>
    <w:rsid w:val="005F4AEB"/>
    <w:rsid w:val="005F4C47"/>
    <w:rsid w:val="005F4D0A"/>
    <w:rsid w:val="005F5020"/>
    <w:rsid w:val="005F53C4"/>
    <w:rsid w:val="005F552C"/>
    <w:rsid w:val="005F578D"/>
    <w:rsid w:val="005F58DE"/>
    <w:rsid w:val="005F595B"/>
    <w:rsid w:val="005F5D64"/>
    <w:rsid w:val="005F5DA7"/>
    <w:rsid w:val="005F5DDB"/>
    <w:rsid w:val="005F607F"/>
    <w:rsid w:val="005F61CD"/>
    <w:rsid w:val="005F61F4"/>
    <w:rsid w:val="005F6587"/>
    <w:rsid w:val="005F68DF"/>
    <w:rsid w:val="005F6B83"/>
    <w:rsid w:val="005F6E57"/>
    <w:rsid w:val="005F6F6F"/>
    <w:rsid w:val="005F7038"/>
    <w:rsid w:val="005F70A6"/>
    <w:rsid w:val="005F70F1"/>
    <w:rsid w:val="005F74ED"/>
    <w:rsid w:val="005F75F9"/>
    <w:rsid w:val="005F76CC"/>
    <w:rsid w:val="005F786D"/>
    <w:rsid w:val="005F7A59"/>
    <w:rsid w:val="005F7A65"/>
    <w:rsid w:val="005F7A85"/>
    <w:rsid w:val="005F7B16"/>
    <w:rsid w:val="005F7BF8"/>
    <w:rsid w:val="00600114"/>
    <w:rsid w:val="006001E2"/>
    <w:rsid w:val="00600248"/>
    <w:rsid w:val="00600698"/>
    <w:rsid w:val="0060075A"/>
    <w:rsid w:val="00600957"/>
    <w:rsid w:val="006009CD"/>
    <w:rsid w:val="00600AE5"/>
    <w:rsid w:val="00600B2D"/>
    <w:rsid w:val="00600B31"/>
    <w:rsid w:val="00600EE6"/>
    <w:rsid w:val="00600FD2"/>
    <w:rsid w:val="006011E1"/>
    <w:rsid w:val="006014EF"/>
    <w:rsid w:val="00601898"/>
    <w:rsid w:val="00601A14"/>
    <w:rsid w:val="00601A59"/>
    <w:rsid w:val="00601A61"/>
    <w:rsid w:val="00601B5A"/>
    <w:rsid w:val="00601BBB"/>
    <w:rsid w:val="006021B7"/>
    <w:rsid w:val="00602343"/>
    <w:rsid w:val="006025B5"/>
    <w:rsid w:val="00602B2C"/>
    <w:rsid w:val="0060308F"/>
    <w:rsid w:val="00603102"/>
    <w:rsid w:val="006031EC"/>
    <w:rsid w:val="00603205"/>
    <w:rsid w:val="00603295"/>
    <w:rsid w:val="00603468"/>
    <w:rsid w:val="00603A65"/>
    <w:rsid w:val="00603B20"/>
    <w:rsid w:val="00603E96"/>
    <w:rsid w:val="006040AC"/>
    <w:rsid w:val="006040EA"/>
    <w:rsid w:val="00604264"/>
    <w:rsid w:val="00604343"/>
    <w:rsid w:val="006046AE"/>
    <w:rsid w:val="00604977"/>
    <w:rsid w:val="00604DEE"/>
    <w:rsid w:val="00604F0F"/>
    <w:rsid w:val="00604FE8"/>
    <w:rsid w:val="006051C7"/>
    <w:rsid w:val="00605462"/>
    <w:rsid w:val="00605468"/>
    <w:rsid w:val="006055A7"/>
    <w:rsid w:val="006057E5"/>
    <w:rsid w:val="00605A61"/>
    <w:rsid w:val="00605E2D"/>
    <w:rsid w:val="006062BA"/>
    <w:rsid w:val="006065B7"/>
    <w:rsid w:val="00606970"/>
    <w:rsid w:val="00606B89"/>
    <w:rsid w:val="006073CA"/>
    <w:rsid w:val="00607480"/>
    <w:rsid w:val="00607A93"/>
    <w:rsid w:val="00607C19"/>
    <w:rsid w:val="00607C99"/>
    <w:rsid w:val="00607E3F"/>
    <w:rsid w:val="00610152"/>
    <w:rsid w:val="006101D4"/>
    <w:rsid w:val="00610588"/>
    <w:rsid w:val="006105FB"/>
    <w:rsid w:val="006106D2"/>
    <w:rsid w:val="0061071E"/>
    <w:rsid w:val="00610728"/>
    <w:rsid w:val="00610873"/>
    <w:rsid w:val="00610948"/>
    <w:rsid w:val="00610971"/>
    <w:rsid w:val="006109A5"/>
    <w:rsid w:val="00610AB2"/>
    <w:rsid w:val="00610BA6"/>
    <w:rsid w:val="00611069"/>
    <w:rsid w:val="00611081"/>
    <w:rsid w:val="006113B6"/>
    <w:rsid w:val="00611519"/>
    <w:rsid w:val="0061178A"/>
    <w:rsid w:val="00611C8D"/>
    <w:rsid w:val="00611D65"/>
    <w:rsid w:val="00611DBD"/>
    <w:rsid w:val="00611E19"/>
    <w:rsid w:val="00611F58"/>
    <w:rsid w:val="0061229C"/>
    <w:rsid w:val="006123C5"/>
    <w:rsid w:val="00612512"/>
    <w:rsid w:val="00612561"/>
    <w:rsid w:val="00612619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30C"/>
    <w:rsid w:val="006144C0"/>
    <w:rsid w:val="00615052"/>
    <w:rsid w:val="00615223"/>
    <w:rsid w:val="00615233"/>
    <w:rsid w:val="006156CC"/>
    <w:rsid w:val="00615754"/>
    <w:rsid w:val="006159DD"/>
    <w:rsid w:val="00615B0D"/>
    <w:rsid w:val="00615BEC"/>
    <w:rsid w:val="00615C4C"/>
    <w:rsid w:val="00615D6B"/>
    <w:rsid w:val="00615E7B"/>
    <w:rsid w:val="00615F52"/>
    <w:rsid w:val="00616002"/>
    <w:rsid w:val="00616581"/>
    <w:rsid w:val="0061664D"/>
    <w:rsid w:val="0061672E"/>
    <w:rsid w:val="0061679B"/>
    <w:rsid w:val="006167B7"/>
    <w:rsid w:val="00616D01"/>
    <w:rsid w:val="00616D82"/>
    <w:rsid w:val="00617354"/>
    <w:rsid w:val="00617370"/>
    <w:rsid w:val="006179C5"/>
    <w:rsid w:val="00617B41"/>
    <w:rsid w:val="00617E6D"/>
    <w:rsid w:val="00620094"/>
    <w:rsid w:val="00620341"/>
    <w:rsid w:val="00620564"/>
    <w:rsid w:val="00620678"/>
    <w:rsid w:val="0062071B"/>
    <w:rsid w:val="00620955"/>
    <w:rsid w:val="00620E1D"/>
    <w:rsid w:val="00620FC9"/>
    <w:rsid w:val="00621012"/>
    <w:rsid w:val="00621239"/>
    <w:rsid w:val="00621781"/>
    <w:rsid w:val="00621CBA"/>
    <w:rsid w:val="00621CC1"/>
    <w:rsid w:val="00621FF2"/>
    <w:rsid w:val="0062229A"/>
    <w:rsid w:val="00622540"/>
    <w:rsid w:val="006227D4"/>
    <w:rsid w:val="006228C5"/>
    <w:rsid w:val="0062292C"/>
    <w:rsid w:val="00622933"/>
    <w:rsid w:val="00622A8D"/>
    <w:rsid w:val="00622AD3"/>
    <w:rsid w:val="00622BCC"/>
    <w:rsid w:val="00622FCE"/>
    <w:rsid w:val="00622FD2"/>
    <w:rsid w:val="006230F8"/>
    <w:rsid w:val="0062318B"/>
    <w:rsid w:val="0062322C"/>
    <w:rsid w:val="006236B2"/>
    <w:rsid w:val="00623851"/>
    <w:rsid w:val="00624027"/>
    <w:rsid w:val="00624359"/>
    <w:rsid w:val="0062487C"/>
    <w:rsid w:val="006249EA"/>
    <w:rsid w:val="00624AF3"/>
    <w:rsid w:val="00624BC8"/>
    <w:rsid w:val="00624E90"/>
    <w:rsid w:val="006250B8"/>
    <w:rsid w:val="00625123"/>
    <w:rsid w:val="00625389"/>
    <w:rsid w:val="00625701"/>
    <w:rsid w:val="006259A4"/>
    <w:rsid w:val="00625A0F"/>
    <w:rsid w:val="00625C7C"/>
    <w:rsid w:val="00625E34"/>
    <w:rsid w:val="00625E9B"/>
    <w:rsid w:val="00626477"/>
    <w:rsid w:val="00626618"/>
    <w:rsid w:val="00626642"/>
    <w:rsid w:val="0062681D"/>
    <w:rsid w:val="00626B5A"/>
    <w:rsid w:val="00627184"/>
    <w:rsid w:val="00627185"/>
    <w:rsid w:val="00627223"/>
    <w:rsid w:val="00627335"/>
    <w:rsid w:val="00627394"/>
    <w:rsid w:val="0062743D"/>
    <w:rsid w:val="0062748B"/>
    <w:rsid w:val="0062761F"/>
    <w:rsid w:val="006276D9"/>
    <w:rsid w:val="0062771A"/>
    <w:rsid w:val="00627C7B"/>
    <w:rsid w:val="00627E26"/>
    <w:rsid w:val="00627F08"/>
    <w:rsid w:val="00630149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59C"/>
    <w:rsid w:val="0063167D"/>
    <w:rsid w:val="00631799"/>
    <w:rsid w:val="00631852"/>
    <w:rsid w:val="006318DA"/>
    <w:rsid w:val="00631B03"/>
    <w:rsid w:val="00631CA8"/>
    <w:rsid w:val="006323E4"/>
    <w:rsid w:val="00632D27"/>
    <w:rsid w:val="00632EE5"/>
    <w:rsid w:val="00632FF1"/>
    <w:rsid w:val="006331CB"/>
    <w:rsid w:val="006339FB"/>
    <w:rsid w:val="00633DDC"/>
    <w:rsid w:val="00634010"/>
    <w:rsid w:val="00634018"/>
    <w:rsid w:val="00634118"/>
    <w:rsid w:val="00634258"/>
    <w:rsid w:val="006345A4"/>
    <w:rsid w:val="006345AA"/>
    <w:rsid w:val="00634C65"/>
    <w:rsid w:val="00634C7D"/>
    <w:rsid w:val="00634CFC"/>
    <w:rsid w:val="00634F15"/>
    <w:rsid w:val="00635324"/>
    <w:rsid w:val="00635521"/>
    <w:rsid w:val="006356C3"/>
    <w:rsid w:val="00635746"/>
    <w:rsid w:val="0063579A"/>
    <w:rsid w:val="00635BD3"/>
    <w:rsid w:val="00635D8A"/>
    <w:rsid w:val="00636039"/>
    <w:rsid w:val="006360FB"/>
    <w:rsid w:val="006361F4"/>
    <w:rsid w:val="00636374"/>
    <w:rsid w:val="006363D6"/>
    <w:rsid w:val="006365A9"/>
    <w:rsid w:val="006366C3"/>
    <w:rsid w:val="00636995"/>
    <w:rsid w:val="00636AC9"/>
    <w:rsid w:val="00636BAD"/>
    <w:rsid w:val="00636C2D"/>
    <w:rsid w:val="00636D59"/>
    <w:rsid w:val="00636DD8"/>
    <w:rsid w:val="00636EC0"/>
    <w:rsid w:val="00637294"/>
    <w:rsid w:val="00637573"/>
    <w:rsid w:val="00637578"/>
    <w:rsid w:val="00637766"/>
    <w:rsid w:val="006378B1"/>
    <w:rsid w:val="006378D3"/>
    <w:rsid w:val="00637970"/>
    <w:rsid w:val="00637A87"/>
    <w:rsid w:val="00637C54"/>
    <w:rsid w:val="00637D2D"/>
    <w:rsid w:val="006401BE"/>
    <w:rsid w:val="0064033C"/>
    <w:rsid w:val="00640519"/>
    <w:rsid w:val="00640547"/>
    <w:rsid w:val="006406DE"/>
    <w:rsid w:val="006406F1"/>
    <w:rsid w:val="00640756"/>
    <w:rsid w:val="0064078B"/>
    <w:rsid w:val="00640801"/>
    <w:rsid w:val="00640898"/>
    <w:rsid w:val="006409D1"/>
    <w:rsid w:val="00640A0A"/>
    <w:rsid w:val="00640BD8"/>
    <w:rsid w:val="00640C78"/>
    <w:rsid w:val="00640D25"/>
    <w:rsid w:val="00640D61"/>
    <w:rsid w:val="00640D85"/>
    <w:rsid w:val="00640E58"/>
    <w:rsid w:val="00640FE2"/>
    <w:rsid w:val="00641286"/>
    <w:rsid w:val="0064163C"/>
    <w:rsid w:val="00641B33"/>
    <w:rsid w:val="00641E08"/>
    <w:rsid w:val="00641E6F"/>
    <w:rsid w:val="00641ED0"/>
    <w:rsid w:val="006423B5"/>
    <w:rsid w:val="006426F2"/>
    <w:rsid w:val="006427AD"/>
    <w:rsid w:val="00642E57"/>
    <w:rsid w:val="006431DA"/>
    <w:rsid w:val="006436BE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0BB"/>
    <w:rsid w:val="00645243"/>
    <w:rsid w:val="00645A3A"/>
    <w:rsid w:val="00645A78"/>
    <w:rsid w:val="00645D38"/>
    <w:rsid w:val="00645EA9"/>
    <w:rsid w:val="00646221"/>
    <w:rsid w:val="006464B6"/>
    <w:rsid w:val="0064658C"/>
    <w:rsid w:val="006466BA"/>
    <w:rsid w:val="006469D5"/>
    <w:rsid w:val="00646A9E"/>
    <w:rsid w:val="00646B74"/>
    <w:rsid w:val="00646EB1"/>
    <w:rsid w:val="00646FCA"/>
    <w:rsid w:val="0064744B"/>
    <w:rsid w:val="006475F3"/>
    <w:rsid w:val="00647930"/>
    <w:rsid w:val="00647BE1"/>
    <w:rsid w:val="00647D38"/>
    <w:rsid w:val="00650006"/>
    <w:rsid w:val="0065000C"/>
    <w:rsid w:val="00650598"/>
    <w:rsid w:val="00650848"/>
    <w:rsid w:val="00650972"/>
    <w:rsid w:val="00650B17"/>
    <w:rsid w:val="00650D47"/>
    <w:rsid w:val="00651289"/>
    <w:rsid w:val="00651313"/>
    <w:rsid w:val="006513C5"/>
    <w:rsid w:val="00651410"/>
    <w:rsid w:val="006517E8"/>
    <w:rsid w:val="00651BE5"/>
    <w:rsid w:val="00651C2C"/>
    <w:rsid w:val="00651E4F"/>
    <w:rsid w:val="00652571"/>
    <w:rsid w:val="00652C79"/>
    <w:rsid w:val="0065301E"/>
    <w:rsid w:val="0065304C"/>
    <w:rsid w:val="006530AB"/>
    <w:rsid w:val="0065311D"/>
    <w:rsid w:val="00653284"/>
    <w:rsid w:val="006535BC"/>
    <w:rsid w:val="0065370E"/>
    <w:rsid w:val="00653930"/>
    <w:rsid w:val="00653AAD"/>
    <w:rsid w:val="00653EE2"/>
    <w:rsid w:val="006543DD"/>
    <w:rsid w:val="0065459B"/>
    <w:rsid w:val="006545A6"/>
    <w:rsid w:val="0065473B"/>
    <w:rsid w:val="0065490D"/>
    <w:rsid w:val="00654A44"/>
    <w:rsid w:val="00654A8B"/>
    <w:rsid w:val="00654D6A"/>
    <w:rsid w:val="00654DCE"/>
    <w:rsid w:val="00654FAC"/>
    <w:rsid w:val="00655179"/>
    <w:rsid w:val="006552CD"/>
    <w:rsid w:val="006553F8"/>
    <w:rsid w:val="00655467"/>
    <w:rsid w:val="006558FD"/>
    <w:rsid w:val="006559B3"/>
    <w:rsid w:val="006559B4"/>
    <w:rsid w:val="00655E50"/>
    <w:rsid w:val="006560FF"/>
    <w:rsid w:val="006561BE"/>
    <w:rsid w:val="00656218"/>
    <w:rsid w:val="006564E9"/>
    <w:rsid w:val="0065659A"/>
    <w:rsid w:val="0065663B"/>
    <w:rsid w:val="00656684"/>
    <w:rsid w:val="0065677C"/>
    <w:rsid w:val="0065686E"/>
    <w:rsid w:val="00656B0B"/>
    <w:rsid w:val="00656CBA"/>
    <w:rsid w:val="00656F95"/>
    <w:rsid w:val="00657017"/>
    <w:rsid w:val="0065728B"/>
    <w:rsid w:val="0065739A"/>
    <w:rsid w:val="006574EF"/>
    <w:rsid w:val="00657634"/>
    <w:rsid w:val="006579FB"/>
    <w:rsid w:val="00657B15"/>
    <w:rsid w:val="00657D2D"/>
    <w:rsid w:val="00657F55"/>
    <w:rsid w:val="0066007E"/>
    <w:rsid w:val="00660283"/>
    <w:rsid w:val="006605CB"/>
    <w:rsid w:val="00660747"/>
    <w:rsid w:val="00660A56"/>
    <w:rsid w:val="00660D74"/>
    <w:rsid w:val="00660DC7"/>
    <w:rsid w:val="006610BF"/>
    <w:rsid w:val="006611E7"/>
    <w:rsid w:val="00661447"/>
    <w:rsid w:val="00661543"/>
    <w:rsid w:val="00661712"/>
    <w:rsid w:val="00661AA4"/>
    <w:rsid w:val="00661CFD"/>
    <w:rsid w:val="00661E49"/>
    <w:rsid w:val="00661ECC"/>
    <w:rsid w:val="00661F8D"/>
    <w:rsid w:val="00661F96"/>
    <w:rsid w:val="00662173"/>
    <w:rsid w:val="00662175"/>
    <w:rsid w:val="006621D3"/>
    <w:rsid w:val="0066229B"/>
    <w:rsid w:val="006622F6"/>
    <w:rsid w:val="00662389"/>
    <w:rsid w:val="006623B3"/>
    <w:rsid w:val="00662401"/>
    <w:rsid w:val="006626AF"/>
    <w:rsid w:val="006628A7"/>
    <w:rsid w:val="006629F0"/>
    <w:rsid w:val="00662B04"/>
    <w:rsid w:val="00662BB5"/>
    <w:rsid w:val="00662E8A"/>
    <w:rsid w:val="00662ED8"/>
    <w:rsid w:val="006636E5"/>
    <w:rsid w:val="0066372A"/>
    <w:rsid w:val="006637F7"/>
    <w:rsid w:val="00663FB5"/>
    <w:rsid w:val="006640BB"/>
    <w:rsid w:val="00664117"/>
    <w:rsid w:val="0066419F"/>
    <w:rsid w:val="00664374"/>
    <w:rsid w:val="00664481"/>
    <w:rsid w:val="00664643"/>
    <w:rsid w:val="00664A43"/>
    <w:rsid w:val="00664C33"/>
    <w:rsid w:val="00664DCF"/>
    <w:rsid w:val="006650DA"/>
    <w:rsid w:val="00665120"/>
    <w:rsid w:val="006654B7"/>
    <w:rsid w:val="00665523"/>
    <w:rsid w:val="00665596"/>
    <w:rsid w:val="006656A0"/>
    <w:rsid w:val="0066589B"/>
    <w:rsid w:val="006658E6"/>
    <w:rsid w:val="00665B2F"/>
    <w:rsid w:val="00665FA7"/>
    <w:rsid w:val="0066608D"/>
    <w:rsid w:val="0066608E"/>
    <w:rsid w:val="00666276"/>
    <w:rsid w:val="00666C53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A"/>
    <w:rsid w:val="0067005C"/>
    <w:rsid w:val="0067024C"/>
    <w:rsid w:val="0067030A"/>
    <w:rsid w:val="00670791"/>
    <w:rsid w:val="00670838"/>
    <w:rsid w:val="00670DEB"/>
    <w:rsid w:val="00670EDC"/>
    <w:rsid w:val="006713D5"/>
    <w:rsid w:val="00671468"/>
    <w:rsid w:val="006715B2"/>
    <w:rsid w:val="006715BF"/>
    <w:rsid w:val="0067163B"/>
    <w:rsid w:val="00671822"/>
    <w:rsid w:val="006719B2"/>
    <w:rsid w:val="00671B80"/>
    <w:rsid w:val="00671C1C"/>
    <w:rsid w:val="006720D4"/>
    <w:rsid w:val="00672712"/>
    <w:rsid w:val="00672746"/>
    <w:rsid w:val="00672A6E"/>
    <w:rsid w:val="00672BC4"/>
    <w:rsid w:val="00672DF8"/>
    <w:rsid w:val="00672E94"/>
    <w:rsid w:val="00672EC5"/>
    <w:rsid w:val="006732D1"/>
    <w:rsid w:val="00673438"/>
    <w:rsid w:val="00673582"/>
    <w:rsid w:val="006735DA"/>
    <w:rsid w:val="006736B9"/>
    <w:rsid w:val="006737C8"/>
    <w:rsid w:val="00673842"/>
    <w:rsid w:val="00673D4B"/>
    <w:rsid w:val="00673EB6"/>
    <w:rsid w:val="00673FCF"/>
    <w:rsid w:val="0067402B"/>
    <w:rsid w:val="006742B3"/>
    <w:rsid w:val="00674334"/>
    <w:rsid w:val="00674633"/>
    <w:rsid w:val="00674945"/>
    <w:rsid w:val="00674E6D"/>
    <w:rsid w:val="0067508B"/>
    <w:rsid w:val="006752B8"/>
    <w:rsid w:val="0067536C"/>
    <w:rsid w:val="0067542F"/>
    <w:rsid w:val="00675476"/>
    <w:rsid w:val="0067584C"/>
    <w:rsid w:val="0067599B"/>
    <w:rsid w:val="00675B33"/>
    <w:rsid w:val="00675BFF"/>
    <w:rsid w:val="00675C8F"/>
    <w:rsid w:val="00675D39"/>
    <w:rsid w:val="00675E25"/>
    <w:rsid w:val="00675F9E"/>
    <w:rsid w:val="0067606B"/>
    <w:rsid w:val="006760FE"/>
    <w:rsid w:val="00676197"/>
    <w:rsid w:val="006764FA"/>
    <w:rsid w:val="00676683"/>
    <w:rsid w:val="006766F8"/>
    <w:rsid w:val="006768CC"/>
    <w:rsid w:val="00676AB0"/>
    <w:rsid w:val="00676BC7"/>
    <w:rsid w:val="00676DE9"/>
    <w:rsid w:val="00676FEE"/>
    <w:rsid w:val="00677171"/>
    <w:rsid w:val="006776B0"/>
    <w:rsid w:val="0067782D"/>
    <w:rsid w:val="00677C9B"/>
    <w:rsid w:val="00677F93"/>
    <w:rsid w:val="0068018E"/>
    <w:rsid w:val="00680326"/>
    <w:rsid w:val="00680370"/>
    <w:rsid w:val="006803CE"/>
    <w:rsid w:val="00680409"/>
    <w:rsid w:val="0068049D"/>
    <w:rsid w:val="006804E2"/>
    <w:rsid w:val="006807C8"/>
    <w:rsid w:val="00680828"/>
    <w:rsid w:val="00680AB3"/>
    <w:rsid w:val="00680C1E"/>
    <w:rsid w:val="00680C67"/>
    <w:rsid w:val="00680D3C"/>
    <w:rsid w:val="00680E9A"/>
    <w:rsid w:val="00680F6D"/>
    <w:rsid w:val="00681003"/>
    <w:rsid w:val="0068109A"/>
    <w:rsid w:val="006810F7"/>
    <w:rsid w:val="0068128C"/>
    <w:rsid w:val="006812E8"/>
    <w:rsid w:val="0068156C"/>
    <w:rsid w:val="0068160F"/>
    <w:rsid w:val="00681696"/>
    <w:rsid w:val="006816E9"/>
    <w:rsid w:val="0068173F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E50"/>
    <w:rsid w:val="00683F2D"/>
    <w:rsid w:val="00683FA9"/>
    <w:rsid w:val="00683FEA"/>
    <w:rsid w:val="006840CD"/>
    <w:rsid w:val="006841EC"/>
    <w:rsid w:val="0068426B"/>
    <w:rsid w:val="00684291"/>
    <w:rsid w:val="0068454D"/>
    <w:rsid w:val="00684642"/>
    <w:rsid w:val="006847C8"/>
    <w:rsid w:val="00684CE1"/>
    <w:rsid w:val="00684F1C"/>
    <w:rsid w:val="00685149"/>
    <w:rsid w:val="006853A1"/>
    <w:rsid w:val="0068540D"/>
    <w:rsid w:val="00685444"/>
    <w:rsid w:val="00685572"/>
    <w:rsid w:val="006855FC"/>
    <w:rsid w:val="00685629"/>
    <w:rsid w:val="006856D1"/>
    <w:rsid w:val="006858A3"/>
    <w:rsid w:val="0068597C"/>
    <w:rsid w:val="00685B00"/>
    <w:rsid w:val="00685B8F"/>
    <w:rsid w:val="0068607D"/>
    <w:rsid w:val="00686F94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93"/>
    <w:rsid w:val="0069033F"/>
    <w:rsid w:val="00690435"/>
    <w:rsid w:val="006905A4"/>
    <w:rsid w:val="00690924"/>
    <w:rsid w:val="00690B03"/>
    <w:rsid w:val="00690CA1"/>
    <w:rsid w:val="006914C5"/>
    <w:rsid w:val="00691757"/>
    <w:rsid w:val="00691985"/>
    <w:rsid w:val="00691AC7"/>
    <w:rsid w:val="00691B32"/>
    <w:rsid w:val="00691B76"/>
    <w:rsid w:val="00692082"/>
    <w:rsid w:val="006921D8"/>
    <w:rsid w:val="006923A5"/>
    <w:rsid w:val="0069256D"/>
    <w:rsid w:val="00692882"/>
    <w:rsid w:val="006928DC"/>
    <w:rsid w:val="00692E15"/>
    <w:rsid w:val="00692E75"/>
    <w:rsid w:val="00692EC8"/>
    <w:rsid w:val="00693147"/>
    <w:rsid w:val="00693263"/>
    <w:rsid w:val="00693537"/>
    <w:rsid w:val="0069381D"/>
    <w:rsid w:val="006939CF"/>
    <w:rsid w:val="00693A19"/>
    <w:rsid w:val="00693A5E"/>
    <w:rsid w:val="00693BA8"/>
    <w:rsid w:val="00693DAD"/>
    <w:rsid w:val="006941D4"/>
    <w:rsid w:val="006941FE"/>
    <w:rsid w:val="00694545"/>
    <w:rsid w:val="006945ED"/>
    <w:rsid w:val="006947E9"/>
    <w:rsid w:val="006949F4"/>
    <w:rsid w:val="00694AF9"/>
    <w:rsid w:val="00694B77"/>
    <w:rsid w:val="00694B9B"/>
    <w:rsid w:val="00694F4D"/>
    <w:rsid w:val="00695090"/>
    <w:rsid w:val="00695098"/>
    <w:rsid w:val="00695211"/>
    <w:rsid w:val="00695369"/>
    <w:rsid w:val="0069563B"/>
    <w:rsid w:val="00695900"/>
    <w:rsid w:val="00695AD3"/>
    <w:rsid w:val="00695B08"/>
    <w:rsid w:val="00695DCF"/>
    <w:rsid w:val="00695EFE"/>
    <w:rsid w:val="00696244"/>
    <w:rsid w:val="0069632C"/>
    <w:rsid w:val="00696376"/>
    <w:rsid w:val="00696A00"/>
    <w:rsid w:val="00696CA8"/>
    <w:rsid w:val="00696D7E"/>
    <w:rsid w:val="0069714C"/>
    <w:rsid w:val="0069765B"/>
    <w:rsid w:val="00697663"/>
    <w:rsid w:val="00697B2F"/>
    <w:rsid w:val="00697C08"/>
    <w:rsid w:val="00697FAC"/>
    <w:rsid w:val="006A0094"/>
    <w:rsid w:val="006A0115"/>
    <w:rsid w:val="006A0451"/>
    <w:rsid w:val="006A0722"/>
    <w:rsid w:val="006A075A"/>
    <w:rsid w:val="006A0AEB"/>
    <w:rsid w:val="006A0E0F"/>
    <w:rsid w:val="006A10A5"/>
    <w:rsid w:val="006A1376"/>
    <w:rsid w:val="006A14CC"/>
    <w:rsid w:val="006A1640"/>
    <w:rsid w:val="006A1667"/>
    <w:rsid w:val="006A18D5"/>
    <w:rsid w:val="006A1AF6"/>
    <w:rsid w:val="006A1B0E"/>
    <w:rsid w:val="006A1B37"/>
    <w:rsid w:val="006A1DAE"/>
    <w:rsid w:val="006A1DD2"/>
    <w:rsid w:val="006A1F00"/>
    <w:rsid w:val="006A21C5"/>
    <w:rsid w:val="006A2326"/>
    <w:rsid w:val="006A2695"/>
    <w:rsid w:val="006A270E"/>
    <w:rsid w:val="006A27E1"/>
    <w:rsid w:val="006A2BD4"/>
    <w:rsid w:val="006A2E45"/>
    <w:rsid w:val="006A2F21"/>
    <w:rsid w:val="006A3135"/>
    <w:rsid w:val="006A314A"/>
    <w:rsid w:val="006A3427"/>
    <w:rsid w:val="006A34BB"/>
    <w:rsid w:val="006A3698"/>
    <w:rsid w:val="006A370F"/>
    <w:rsid w:val="006A386B"/>
    <w:rsid w:val="006A3A32"/>
    <w:rsid w:val="006A3DF3"/>
    <w:rsid w:val="006A3E5E"/>
    <w:rsid w:val="006A3ED8"/>
    <w:rsid w:val="006A43E3"/>
    <w:rsid w:val="006A45B7"/>
    <w:rsid w:val="006A498E"/>
    <w:rsid w:val="006A4A3E"/>
    <w:rsid w:val="006A4CF6"/>
    <w:rsid w:val="006A4D35"/>
    <w:rsid w:val="006A4E59"/>
    <w:rsid w:val="006A50EB"/>
    <w:rsid w:val="006A519E"/>
    <w:rsid w:val="006A5329"/>
    <w:rsid w:val="006A551C"/>
    <w:rsid w:val="006A553E"/>
    <w:rsid w:val="006A5549"/>
    <w:rsid w:val="006A589D"/>
    <w:rsid w:val="006A5B98"/>
    <w:rsid w:val="006A5C5C"/>
    <w:rsid w:val="006A5D9D"/>
    <w:rsid w:val="006A5F54"/>
    <w:rsid w:val="006A6185"/>
    <w:rsid w:val="006A6298"/>
    <w:rsid w:val="006A643D"/>
    <w:rsid w:val="006A6615"/>
    <w:rsid w:val="006A68FB"/>
    <w:rsid w:val="006A6EA4"/>
    <w:rsid w:val="006A6FA3"/>
    <w:rsid w:val="006A706E"/>
    <w:rsid w:val="006A708F"/>
    <w:rsid w:val="006A70A9"/>
    <w:rsid w:val="006A756E"/>
    <w:rsid w:val="006A7903"/>
    <w:rsid w:val="006A7968"/>
    <w:rsid w:val="006A7AEC"/>
    <w:rsid w:val="006A7B72"/>
    <w:rsid w:val="006A7BD2"/>
    <w:rsid w:val="006B0233"/>
    <w:rsid w:val="006B0636"/>
    <w:rsid w:val="006B073D"/>
    <w:rsid w:val="006B0BC4"/>
    <w:rsid w:val="006B0C71"/>
    <w:rsid w:val="006B105C"/>
    <w:rsid w:val="006B108F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A5A"/>
    <w:rsid w:val="006B3B4D"/>
    <w:rsid w:val="006B3BE9"/>
    <w:rsid w:val="006B3E7C"/>
    <w:rsid w:val="006B4638"/>
    <w:rsid w:val="006B4B7E"/>
    <w:rsid w:val="006B4E32"/>
    <w:rsid w:val="006B520C"/>
    <w:rsid w:val="006B520E"/>
    <w:rsid w:val="006B5410"/>
    <w:rsid w:val="006B5428"/>
    <w:rsid w:val="006B542C"/>
    <w:rsid w:val="006B5B69"/>
    <w:rsid w:val="006B612B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3B8"/>
    <w:rsid w:val="006B746B"/>
    <w:rsid w:val="006B7A1B"/>
    <w:rsid w:val="006B7DC4"/>
    <w:rsid w:val="006B7DF2"/>
    <w:rsid w:val="006C0113"/>
    <w:rsid w:val="006C01F9"/>
    <w:rsid w:val="006C022F"/>
    <w:rsid w:val="006C027B"/>
    <w:rsid w:val="006C02AE"/>
    <w:rsid w:val="006C0369"/>
    <w:rsid w:val="006C0635"/>
    <w:rsid w:val="006C09B5"/>
    <w:rsid w:val="006C09BB"/>
    <w:rsid w:val="006C0B2E"/>
    <w:rsid w:val="006C0B66"/>
    <w:rsid w:val="006C0EDD"/>
    <w:rsid w:val="006C0F0B"/>
    <w:rsid w:val="006C100A"/>
    <w:rsid w:val="006C1241"/>
    <w:rsid w:val="006C14CD"/>
    <w:rsid w:val="006C1557"/>
    <w:rsid w:val="006C15F6"/>
    <w:rsid w:val="006C1866"/>
    <w:rsid w:val="006C199A"/>
    <w:rsid w:val="006C19BE"/>
    <w:rsid w:val="006C1BCB"/>
    <w:rsid w:val="006C1C84"/>
    <w:rsid w:val="006C1D76"/>
    <w:rsid w:val="006C2077"/>
    <w:rsid w:val="006C2316"/>
    <w:rsid w:val="006C231B"/>
    <w:rsid w:val="006C2341"/>
    <w:rsid w:val="006C2465"/>
    <w:rsid w:val="006C27D0"/>
    <w:rsid w:val="006C27ED"/>
    <w:rsid w:val="006C2970"/>
    <w:rsid w:val="006C2A15"/>
    <w:rsid w:val="006C2D61"/>
    <w:rsid w:val="006C2D9E"/>
    <w:rsid w:val="006C2E66"/>
    <w:rsid w:val="006C2EBD"/>
    <w:rsid w:val="006C371F"/>
    <w:rsid w:val="006C389D"/>
    <w:rsid w:val="006C39D3"/>
    <w:rsid w:val="006C3C42"/>
    <w:rsid w:val="006C3C48"/>
    <w:rsid w:val="006C3C53"/>
    <w:rsid w:val="006C3F9D"/>
    <w:rsid w:val="006C4067"/>
    <w:rsid w:val="006C41D3"/>
    <w:rsid w:val="006C4564"/>
    <w:rsid w:val="006C47B3"/>
    <w:rsid w:val="006C4BC4"/>
    <w:rsid w:val="006C4E1F"/>
    <w:rsid w:val="006C4F22"/>
    <w:rsid w:val="006C4F56"/>
    <w:rsid w:val="006C55AE"/>
    <w:rsid w:val="006C566A"/>
    <w:rsid w:val="006C56F6"/>
    <w:rsid w:val="006C5943"/>
    <w:rsid w:val="006C5BEF"/>
    <w:rsid w:val="006C5C0C"/>
    <w:rsid w:val="006C5D8A"/>
    <w:rsid w:val="006C624D"/>
    <w:rsid w:val="006C6253"/>
    <w:rsid w:val="006C6284"/>
    <w:rsid w:val="006C666A"/>
    <w:rsid w:val="006C6B9A"/>
    <w:rsid w:val="006C6E4C"/>
    <w:rsid w:val="006C753F"/>
    <w:rsid w:val="006C75BB"/>
    <w:rsid w:val="006C7AF0"/>
    <w:rsid w:val="006C7CA6"/>
    <w:rsid w:val="006C7D11"/>
    <w:rsid w:val="006C7D44"/>
    <w:rsid w:val="006C7DA1"/>
    <w:rsid w:val="006C7F33"/>
    <w:rsid w:val="006C7F83"/>
    <w:rsid w:val="006D02B0"/>
    <w:rsid w:val="006D03D2"/>
    <w:rsid w:val="006D0615"/>
    <w:rsid w:val="006D0C4B"/>
    <w:rsid w:val="006D0EFB"/>
    <w:rsid w:val="006D116F"/>
    <w:rsid w:val="006D1249"/>
    <w:rsid w:val="006D1331"/>
    <w:rsid w:val="006D1512"/>
    <w:rsid w:val="006D15F0"/>
    <w:rsid w:val="006D17AE"/>
    <w:rsid w:val="006D196C"/>
    <w:rsid w:val="006D1BA6"/>
    <w:rsid w:val="006D1C18"/>
    <w:rsid w:val="006D1D2F"/>
    <w:rsid w:val="006D1DA4"/>
    <w:rsid w:val="006D25B9"/>
    <w:rsid w:val="006D25BB"/>
    <w:rsid w:val="006D2602"/>
    <w:rsid w:val="006D2BD9"/>
    <w:rsid w:val="006D2BEB"/>
    <w:rsid w:val="006D2C41"/>
    <w:rsid w:val="006D2E0A"/>
    <w:rsid w:val="006D3009"/>
    <w:rsid w:val="006D32CA"/>
    <w:rsid w:val="006D32E8"/>
    <w:rsid w:val="006D33EF"/>
    <w:rsid w:val="006D3537"/>
    <w:rsid w:val="006D3608"/>
    <w:rsid w:val="006D376F"/>
    <w:rsid w:val="006D3918"/>
    <w:rsid w:val="006D3AA0"/>
    <w:rsid w:val="006D3EFC"/>
    <w:rsid w:val="006D44D8"/>
    <w:rsid w:val="006D4582"/>
    <w:rsid w:val="006D4963"/>
    <w:rsid w:val="006D4A57"/>
    <w:rsid w:val="006D4E95"/>
    <w:rsid w:val="006D4F0A"/>
    <w:rsid w:val="006D50B9"/>
    <w:rsid w:val="006D53EA"/>
    <w:rsid w:val="006D542E"/>
    <w:rsid w:val="006D548B"/>
    <w:rsid w:val="006D55D3"/>
    <w:rsid w:val="006D5691"/>
    <w:rsid w:val="006D5751"/>
    <w:rsid w:val="006D58A9"/>
    <w:rsid w:val="006D5992"/>
    <w:rsid w:val="006D5A4F"/>
    <w:rsid w:val="006D5B79"/>
    <w:rsid w:val="006D5B97"/>
    <w:rsid w:val="006D5F10"/>
    <w:rsid w:val="006D6324"/>
    <w:rsid w:val="006D681D"/>
    <w:rsid w:val="006D6A93"/>
    <w:rsid w:val="006D6BDC"/>
    <w:rsid w:val="006D6F1A"/>
    <w:rsid w:val="006D72BF"/>
    <w:rsid w:val="006D7705"/>
    <w:rsid w:val="006D7CD0"/>
    <w:rsid w:val="006D7DD8"/>
    <w:rsid w:val="006D7E58"/>
    <w:rsid w:val="006D7E97"/>
    <w:rsid w:val="006E0758"/>
    <w:rsid w:val="006E0A5A"/>
    <w:rsid w:val="006E0BE1"/>
    <w:rsid w:val="006E1138"/>
    <w:rsid w:val="006E141D"/>
    <w:rsid w:val="006E1428"/>
    <w:rsid w:val="006E1B98"/>
    <w:rsid w:val="006E1C63"/>
    <w:rsid w:val="006E1E18"/>
    <w:rsid w:val="006E1F18"/>
    <w:rsid w:val="006E1F28"/>
    <w:rsid w:val="006E20AD"/>
    <w:rsid w:val="006E2433"/>
    <w:rsid w:val="006E25D5"/>
    <w:rsid w:val="006E265D"/>
    <w:rsid w:val="006E2732"/>
    <w:rsid w:val="006E288C"/>
    <w:rsid w:val="006E2972"/>
    <w:rsid w:val="006E2DD8"/>
    <w:rsid w:val="006E2F21"/>
    <w:rsid w:val="006E2F6A"/>
    <w:rsid w:val="006E3065"/>
    <w:rsid w:val="006E328A"/>
    <w:rsid w:val="006E3452"/>
    <w:rsid w:val="006E34EB"/>
    <w:rsid w:val="006E3658"/>
    <w:rsid w:val="006E3AC6"/>
    <w:rsid w:val="006E3AE1"/>
    <w:rsid w:val="006E3AE3"/>
    <w:rsid w:val="006E3C77"/>
    <w:rsid w:val="006E4017"/>
    <w:rsid w:val="006E42E5"/>
    <w:rsid w:val="006E43AF"/>
    <w:rsid w:val="006E43C7"/>
    <w:rsid w:val="006E47ED"/>
    <w:rsid w:val="006E4A2C"/>
    <w:rsid w:val="006E4CB7"/>
    <w:rsid w:val="006E4E4B"/>
    <w:rsid w:val="006E4E5D"/>
    <w:rsid w:val="006E5306"/>
    <w:rsid w:val="006E5361"/>
    <w:rsid w:val="006E53B6"/>
    <w:rsid w:val="006E5C1C"/>
    <w:rsid w:val="006E5CD9"/>
    <w:rsid w:val="006E60F2"/>
    <w:rsid w:val="006E616C"/>
    <w:rsid w:val="006E62AF"/>
    <w:rsid w:val="006E6397"/>
    <w:rsid w:val="006E6698"/>
    <w:rsid w:val="006E66A2"/>
    <w:rsid w:val="006E697F"/>
    <w:rsid w:val="006E6A4A"/>
    <w:rsid w:val="006E6A53"/>
    <w:rsid w:val="006E6FF8"/>
    <w:rsid w:val="006E75A5"/>
    <w:rsid w:val="006E7736"/>
    <w:rsid w:val="006E7789"/>
    <w:rsid w:val="006E7928"/>
    <w:rsid w:val="006E79B6"/>
    <w:rsid w:val="006E7AA7"/>
    <w:rsid w:val="006E7B7A"/>
    <w:rsid w:val="006E7FF5"/>
    <w:rsid w:val="006F01E1"/>
    <w:rsid w:val="006F03F0"/>
    <w:rsid w:val="006F0660"/>
    <w:rsid w:val="006F07C6"/>
    <w:rsid w:val="006F12B7"/>
    <w:rsid w:val="006F18C1"/>
    <w:rsid w:val="006F1B26"/>
    <w:rsid w:val="006F1BB5"/>
    <w:rsid w:val="006F1EC1"/>
    <w:rsid w:val="006F1EEB"/>
    <w:rsid w:val="006F23B4"/>
    <w:rsid w:val="006F246A"/>
    <w:rsid w:val="006F27B9"/>
    <w:rsid w:val="006F2B1E"/>
    <w:rsid w:val="006F2BD6"/>
    <w:rsid w:val="006F2D5F"/>
    <w:rsid w:val="006F2DF9"/>
    <w:rsid w:val="006F2E17"/>
    <w:rsid w:val="006F30BF"/>
    <w:rsid w:val="006F32EC"/>
    <w:rsid w:val="006F347C"/>
    <w:rsid w:val="006F368C"/>
    <w:rsid w:val="006F383E"/>
    <w:rsid w:val="006F3A73"/>
    <w:rsid w:val="006F3CE7"/>
    <w:rsid w:val="006F3F1C"/>
    <w:rsid w:val="006F3FA6"/>
    <w:rsid w:val="006F41C1"/>
    <w:rsid w:val="006F4724"/>
    <w:rsid w:val="006F486A"/>
    <w:rsid w:val="006F49F7"/>
    <w:rsid w:val="006F4F3E"/>
    <w:rsid w:val="006F4FD7"/>
    <w:rsid w:val="006F514E"/>
    <w:rsid w:val="006F5280"/>
    <w:rsid w:val="006F5303"/>
    <w:rsid w:val="006F5506"/>
    <w:rsid w:val="006F5AB0"/>
    <w:rsid w:val="006F5CBC"/>
    <w:rsid w:val="006F5D80"/>
    <w:rsid w:val="006F60A6"/>
    <w:rsid w:val="006F66B2"/>
    <w:rsid w:val="006F6773"/>
    <w:rsid w:val="006F6816"/>
    <w:rsid w:val="006F695C"/>
    <w:rsid w:val="006F6B5F"/>
    <w:rsid w:val="006F6D44"/>
    <w:rsid w:val="006F6EEE"/>
    <w:rsid w:val="006F707F"/>
    <w:rsid w:val="006F70C6"/>
    <w:rsid w:val="006F71E9"/>
    <w:rsid w:val="006F7243"/>
    <w:rsid w:val="006F7357"/>
    <w:rsid w:val="006F748B"/>
    <w:rsid w:val="006F7C34"/>
    <w:rsid w:val="006F7E7B"/>
    <w:rsid w:val="00700790"/>
    <w:rsid w:val="0070080E"/>
    <w:rsid w:val="00700847"/>
    <w:rsid w:val="0070093F"/>
    <w:rsid w:val="00700B4F"/>
    <w:rsid w:val="00700BF4"/>
    <w:rsid w:val="007015DC"/>
    <w:rsid w:val="00701B4E"/>
    <w:rsid w:val="00701C8E"/>
    <w:rsid w:val="007024AC"/>
    <w:rsid w:val="0070264A"/>
    <w:rsid w:val="00702A9F"/>
    <w:rsid w:val="00702C10"/>
    <w:rsid w:val="00703290"/>
    <w:rsid w:val="0070380A"/>
    <w:rsid w:val="00703CBE"/>
    <w:rsid w:val="00703F3D"/>
    <w:rsid w:val="00704231"/>
    <w:rsid w:val="007043E8"/>
    <w:rsid w:val="0070444B"/>
    <w:rsid w:val="007046ED"/>
    <w:rsid w:val="00704890"/>
    <w:rsid w:val="00704BEE"/>
    <w:rsid w:val="00704C79"/>
    <w:rsid w:val="00704CEF"/>
    <w:rsid w:val="00704E36"/>
    <w:rsid w:val="00705117"/>
    <w:rsid w:val="00705182"/>
    <w:rsid w:val="0070527A"/>
    <w:rsid w:val="00705300"/>
    <w:rsid w:val="0070555D"/>
    <w:rsid w:val="0070567E"/>
    <w:rsid w:val="00705795"/>
    <w:rsid w:val="007057D1"/>
    <w:rsid w:val="007059AD"/>
    <w:rsid w:val="00705B7F"/>
    <w:rsid w:val="00705BD2"/>
    <w:rsid w:val="00705C96"/>
    <w:rsid w:val="00705CF9"/>
    <w:rsid w:val="00705EFC"/>
    <w:rsid w:val="00705F7F"/>
    <w:rsid w:val="00705F9D"/>
    <w:rsid w:val="00706117"/>
    <w:rsid w:val="00706252"/>
    <w:rsid w:val="007063BB"/>
    <w:rsid w:val="00706534"/>
    <w:rsid w:val="00706A5B"/>
    <w:rsid w:val="00706CA1"/>
    <w:rsid w:val="00706D04"/>
    <w:rsid w:val="00706D16"/>
    <w:rsid w:val="00706EA3"/>
    <w:rsid w:val="00706FAA"/>
    <w:rsid w:val="00707107"/>
    <w:rsid w:val="0070727B"/>
    <w:rsid w:val="00707617"/>
    <w:rsid w:val="007076E9"/>
    <w:rsid w:val="0070773F"/>
    <w:rsid w:val="007077B5"/>
    <w:rsid w:val="00707D69"/>
    <w:rsid w:val="00707F2F"/>
    <w:rsid w:val="007100B1"/>
    <w:rsid w:val="0071027B"/>
    <w:rsid w:val="00710308"/>
    <w:rsid w:val="0071034B"/>
    <w:rsid w:val="00710403"/>
    <w:rsid w:val="007108B1"/>
    <w:rsid w:val="007108C2"/>
    <w:rsid w:val="00710A62"/>
    <w:rsid w:val="00710AA6"/>
    <w:rsid w:val="00710C38"/>
    <w:rsid w:val="00710D29"/>
    <w:rsid w:val="0071119A"/>
    <w:rsid w:val="00711215"/>
    <w:rsid w:val="0071123B"/>
    <w:rsid w:val="00711316"/>
    <w:rsid w:val="007113BA"/>
    <w:rsid w:val="00711598"/>
    <w:rsid w:val="00711848"/>
    <w:rsid w:val="00711B35"/>
    <w:rsid w:val="00712042"/>
    <w:rsid w:val="00712554"/>
    <w:rsid w:val="007125E1"/>
    <w:rsid w:val="0071274F"/>
    <w:rsid w:val="007129EE"/>
    <w:rsid w:val="00712D37"/>
    <w:rsid w:val="00712F07"/>
    <w:rsid w:val="00712F60"/>
    <w:rsid w:val="007132DF"/>
    <w:rsid w:val="00713409"/>
    <w:rsid w:val="00713609"/>
    <w:rsid w:val="00713804"/>
    <w:rsid w:val="00713979"/>
    <w:rsid w:val="007139BC"/>
    <w:rsid w:val="00713BC1"/>
    <w:rsid w:val="00713C50"/>
    <w:rsid w:val="00713CA6"/>
    <w:rsid w:val="00713D42"/>
    <w:rsid w:val="00713D63"/>
    <w:rsid w:val="007140D9"/>
    <w:rsid w:val="00714304"/>
    <w:rsid w:val="007145D9"/>
    <w:rsid w:val="00714B99"/>
    <w:rsid w:val="00714CB7"/>
    <w:rsid w:val="00714F05"/>
    <w:rsid w:val="0071500E"/>
    <w:rsid w:val="0071520C"/>
    <w:rsid w:val="00715251"/>
    <w:rsid w:val="00715475"/>
    <w:rsid w:val="00715A35"/>
    <w:rsid w:val="00715B96"/>
    <w:rsid w:val="00715C66"/>
    <w:rsid w:val="00715CDF"/>
    <w:rsid w:val="00715D75"/>
    <w:rsid w:val="00715E66"/>
    <w:rsid w:val="00715FAB"/>
    <w:rsid w:val="007168E7"/>
    <w:rsid w:val="007169A9"/>
    <w:rsid w:val="00716A80"/>
    <w:rsid w:val="00716AA2"/>
    <w:rsid w:val="00716C7E"/>
    <w:rsid w:val="00716C88"/>
    <w:rsid w:val="00716DEE"/>
    <w:rsid w:val="00716E81"/>
    <w:rsid w:val="0071715F"/>
    <w:rsid w:val="007173CF"/>
    <w:rsid w:val="00717571"/>
    <w:rsid w:val="00717B70"/>
    <w:rsid w:val="00717CE9"/>
    <w:rsid w:val="00717E4A"/>
    <w:rsid w:val="00717E8E"/>
    <w:rsid w:val="00717FDD"/>
    <w:rsid w:val="00720177"/>
    <w:rsid w:val="00720458"/>
    <w:rsid w:val="00720995"/>
    <w:rsid w:val="007209C6"/>
    <w:rsid w:val="00720EA5"/>
    <w:rsid w:val="00721152"/>
    <w:rsid w:val="00721351"/>
    <w:rsid w:val="0072137A"/>
    <w:rsid w:val="00721483"/>
    <w:rsid w:val="00721723"/>
    <w:rsid w:val="007218EE"/>
    <w:rsid w:val="0072199E"/>
    <w:rsid w:val="00721E6C"/>
    <w:rsid w:val="0072224F"/>
    <w:rsid w:val="007223FA"/>
    <w:rsid w:val="0072260F"/>
    <w:rsid w:val="007227BD"/>
    <w:rsid w:val="00722CE0"/>
    <w:rsid w:val="00722D05"/>
    <w:rsid w:val="00722F58"/>
    <w:rsid w:val="007232D7"/>
    <w:rsid w:val="007233CB"/>
    <w:rsid w:val="00723470"/>
    <w:rsid w:val="007235FD"/>
    <w:rsid w:val="007236E6"/>
    <w:rsid w:val="00723710"/>
    <w:rsid w:val="0072383B"/>
    <w:rsid w:val="007238C9"/>
    <w:rsid w:val="00723937"/>
    <w:rsid w:val="00723C51"/>
    <w:rsid w:val="00723D4F"/>
    <w:rsid w:val="007242CF"/>
    <w:rsid w:val="00724361"/>
    <w:rsid w:val="007243E5"/>
    <w:rsid w:val="0072440E"/>
    <w:rsid w:val="00724807"/>
    <w:rsid w:val="00724A34"/>
    <w:rsid w:val="00724BAC"/>
    <w:rsid w:val="00725188"/>
    <w:rsid w:val="007252F6"/>
    <w:rsid w:val="007254D0"/>
    <w:rsid w:val="0072560E"/>
    <w:rsid w:val="00725720"/>
    <w:rsid w:val="00725D20"/>
    <w:rsid w:val="00726220"/>
    <w:rsid w:val="00726447"/>
    <w:rsid w:val="007265B0"/>
    <w:rsid w:val="0072680C"/>
    <w:rsid w:val="00726818"/>
    <w:rsid w:val="0072698B"/>
    <w:rsid w:val="00726A1D"/>
    <w:rsid w:val="00726A5E"/>
    <w:rsid w:val="00726E70"/>
    <w:rsid w:val="007270D8"/>
    <w:rsid w:val="007271DD"/>
    <w:rsid w:val="007272AD"/>
    <w:rsid w:val="007275CC"/>
    <w:rsid w:val="00727C3E"/>
    <w:rsid w:val="00727CBD"/>
    <w:rsid w:val="00727EF9"/>
    <w:rsid w:val="00730126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90D"/>
    <w:rsid w:val="00731DBF"/>
    <w:rsid w:val="007320B0"/>
    <w:rsid w:val="00732254"/>
    <w:rsid w:val="00732268"/>
    <w:rsid w:val="007326CC"/>
    <w:rsid w:val="0073270C"/>
    <w:rsid w:val="0073272A"/>
    <w:rsid w:val="0073278F"/>
    <w:rsid w:val="00732A8C"/>
    <w:rsid w:val="00732AB2"/>
    <w:rsid w:val="00732C92"/>
    <w:rsid w:val="00732D89"/>
    <w:rsid w:val="00732F8E"/>
    <w:rsid w:val="0073350B"/>
    <w:rsid w:val="00733C2E"/>
    <w:rsid w:val="00733D96"/>
    <w:rsid w:val="00733E69"/>
    <w:rsid w:val="0073408A"/>
    <w:rsid w:val="007341DB"/>
    <w:rsid w:val="0073453D"/>
    <w:rsid w:val="00734717"/>
    <w:rsid w:val="007349C5"/>
    <w:rsid w:val="00735005"/>
    <w:rsid w:val="007351BE"/>
    <w:rsid w:val="00735433"/>
    <w:rsid w:val="0073581C"/>
    <w:rsid w:val="00735C62"/>
    <w:rsid w:val="00735FA2"/>
    <w:rsid w:val="00736188"/>
    <w:rsid w:val="007361C2"/>
    <w:rsid w:val="00736288"/>
    <w:rsid w:val="007362B4"/>
    <w:rsid w:val="007364CE"/>
    <w:rsid w:val="00736598"/>
    <w:rsid w:val="007367B6"/>
    <w:rsid w:val="00736801"/>
    <w:rsid w:val="00736DA8"/>
    <w:rsid w:val="00736F65"/>
    <w:rsid w:val="00736FAC"/>
    <w:rsid w:val="00737196"/>
    <w:rsid w:val="007372B7"/>
    <w:rsid w:val="00737909"/>
    <w:rsid w:val="00737E72"/>
    <w:rsid w:val="0074001C"/>
    <w:rsid w:val="00740124"/>
    <w:rsid w:val="0074035E"/>
    <w:rsid w:val="00740626"/>
    <w:rsid w:val="00740647"/>
    <w:rsid w:val="00740690"/>
    <w:rsid w:val="00740ABA"/>
    <w:rsid w:val="00740C08"/>
    <w:rsid w:val="00740D12"/>
    <w:rsid w:val="00740ED1"/>
    <w:rsid w:val="007412C4"/>
    <w:rsid w:val="00741364"/>
    <w:rsid w:val="0074136C"/>
    <w:rsid w:val="00741486"/>
    <w:rsid w:val="007416EC"/>
    <w:rsid w:val="0074171D"/>
    <w:rsid w:val="007419BA"/>
    <w:rsid w:val="007419DE"/>
    <w:rsid w:val="00741BE9"/>
    <w:rsid w:val="00741CF8"/>
    <w:rsid w:val="00741D8F"/>
    <w:rsid w:val="00742026"/>
    <w:rsid w:val="007420A7"/>
    <w:rsid w:val="00742117"/>
    <w:rsid w:val="0074217E"/>
    <w:rsid w:val="00742263"/>
    <w:rsid w:val="007423DA"/>
    <w:rsid w:val="007426DA"/>
    <w:rsid w:val="00742C89"/>
    <w:rsid w:val="00743187"/>
    <w:rsid w:val="0074334F"/>
    <w:rsid w:val="007436C9"/>
    <w:rsid w:val="007438F7"/>
    <w:rsid w:val="00743A3C"/>
    <w:rsid w:val="00743A68"/>
    <w:rsid w:val="00743ABB"/>
    <w:rsid w:val="00743ADA"/>
    <w:rsid w:val="00743E72"/>
    <w:rsid w:val="0074414F"/>
    <w:rsid w:val="00744503"/>
    <w:rsid w:val="007447C3"/>
    <w:rsid w:val="00744973"/>
    <w:rsid w:val="00744F2E"/>
    <w:rsid w:val="007451D0"/>
    <w:rsid w:val="00745527"/>
    <w:rsid w:val="00745534"/>
    <w:rsid w:val="007455AC"/>
    <w:rsid w:val="00745AAA"/>
    <w:rsid w:val="00745D7A"/>
    <w:rsid w:val="00745F4D"/>
    <w:rsid w:val="007464D0"/>
    <w:rsid w:val="00746634"/>
    <w:rsid w:val="007467B9"/>
    <w:rsid w:val="00746AAD"/>
    <w:rsid w:val="00746D72"/>
    <w:rsid w:val="00746F04"/>
    <w:rsid w:val="00746F14"/>
    <w:rsid w:val="007471AB"/>
    <w:rsid w:val="007471D6"/>
    <w:rsid w:val="00747354"/>
    <w:rsid w:val="0074786B"/>
    <w:rsid w:val="0074797D"/>
    <w:rsid w:val="00747D37"/>
    <w:rsid w:val="00747D78"/>
    <w:rsid w:val="00747F02"/>
    <w:rsid w:val="007501BE"/>
    <w:rsid w:val="00750248"/>
    <w:rsid w:val="007503E4"/>
    <w:rsid w:val="007508BE"/>
    <w:rsid w:val="00750ADB"/>
    <w:rsid w:val="00750BCB"/>
    <w:rsid w:val="00750E34"/>
    <w:rsid w:val="00750EC8"/>
    <w:rsid w:val="00750ED8"/>
    <w:rsid w:val="00751058"/>
    <w:rsid w:val="0075113F"/>
    <w:rsid w:val="007514DA"/>
    <w:rsid w:val="00751BE6"/>
    <w:rsid w:val="0075201B"/>
    <w:rsid w:val="0075232B"/>
    <w:rsid w:val="007523E9"/>
    <w:rsid w:val="00752511"/>
    <w:rsid w:val="007525CC"/>
    <w:rsid w:val="00752741"/>
    <w:rsid w:val="00752892"/>
    <w:rsid w:val="00752B04"/>
    <w:rsid w:val="00752EC2"/>
    <w:rsid w:val="00752EE1"/>
    <w:rsid w:val="00753015"/>
    <w:rsid w:val="007531D6"/>
    <w:rsid w:val="00753237"/>
    <w:rsid w:val="007532AC"/>
    <w:rsid w:val="00753617"/>
    <w:rsid w:val="00753679"/>
    <w:rsid w:val="00753B4E"/>
    <w:rsid w:val="00753BB0"/>
    <w:rsid w:val="00754709"/>
    <w:rsid w:val="0075483B"/>
    <w:rsid w:val="00754A86"/>
    <w:rsid w:val="00754AD9"/>
    <w:rsid w:val="00754BC8"/>
    <w:rsid w:val="00754E32"/>
    <w:rsid w:val="00754FD8"/>
    <w:rsid w:val="00755168"/>
    <w:rsid w:val="00755191"/>
    <w:rsid w:val="00755249"/>
    <w:rsid w:val="0075526E"/>
    <w:rsid w:val="00755579"/>
    <w:rsid w:val="00755727"/>
    <w:rsid w:val="00755825"/>
    <w:rsid w:val="0075585E"/>
    <w:rsid w:val="00755B48"/>
    <w:rsid w:val="00755C02"/>
    <w:rsid w:val="007564C5"/>
    <w:rsid w:val="007564CF"/>
    <w:rsid w:val="0075676B"/>
    <w:rsid w:val="00756834"/>
    <w:rsid w:val="00756CC1"/>
    <w:rsid w:val="00756F98"/>
    <w:rsid w:val="00756FCA"/>
    <w:rsid w:val="00757032"/>
    <w:rsid w:val="007574C2"/>
    <w:rsid w:val="00757547"/>
    <w:rsid w:val="0075760D"/>
    <w:rsid w:val="00757E1B"/>
    <w:rsid w:val="007601A2"/>
    <w:rsid w:val="007604FC"/>
    <w:rsid w:val="007607C0"/>
    <w:rsid w:val="007609E6"/>
    <w:rsid w:val="00760E1A"/>
    <w:rsid w:val="00760F10"/>
    <w:rsid w:val="00760F31"/>
    <w:rsid w:val="00761310"/>
    <w:rsid w:val="00761378"/>
    <w:rsid w:val="007614C0"/>
    <w:rsid w:val="0076160F"/>
    <w:rsid w:val="00761715"/>
    <w:rsid w:val="007618E5"/>
    <w:rsid w:val="00761A87"/>
    <w:rsid w:val="00761FCF"/>
    <w:rsid w:val="00762034"/>
    <w:rsid w:val="00762189"/>
    <w:rsid w:val="007621D0"/>
    <w:rsid w:val="007622CB"/>
    <w:rsid w:val="00762588"/>
    <w:rsid w:val="00762654"/>
    <w:rsid w:val="0076290E"/>
    <w:rsid w:val="00762926"/>
    <w:rsid w:val="00762A03"/>
    <w:rsid w:val="00762D0F"/>
    <w:rsid w:val="007632FE"/>
    <w:rsid w:val="007633D6"/>
    <w:rsid w:val="00763578"/>
    <w:rsid w:val="00763626"/>
    <w:rsid w:val="0076385F"/>
    <w:rsid w:val="0076390A"/>
    <w:rsid w:val="00763B81"/>
    <w:rsid w:val="0076432E"/>
    <w:rsid w:val="007644B1"/>
    <w:rsid w:val="00764726"/>
    <w:rsid w:val="007649DC"/>
    <w:rsid w:val="00764A46"/>
    <w:rsid w:val="00764B05"/>
    <w:rsid w:val="00764BCE"/>
    <w:rsid w:val="00764D26"/>
    <w:rsid w:val="00764E6F"/>
    <w:rsid w:val="00764F19"/>
    <w:rsid w:val="00765145"/>
    <w:rsid w:val="007653A8"/>
    <w:rsid w:val="0076549E"/>
    <w:rsid w:val="007658AA"/>
    <w:rsid w:val="007658F3"/>
    <w:rsid w:val="00765B1C"/>
    <w:rsid w:val="00765D64"/>
    <w:rsid w:val="0076626D"/>
    <w:rsid w:val="007664DC"/>
    <w:rsid w:val="00766856"/>
    <w:rsid w:val="00766B09"/>
    <w:rsid w:val="00766BC9"/>
    <w:rsid w:val="00766E2E"/>
    <w:rsid w:val="007673F8"/>
    <w:rsid w:val="00767427"/>
    <w:rsid w:val="0076769E"/>
    <w:rsid w:val="007676DA"/>
    <w:rsid w:val="00767782"/>
    <w:rsid w:val="00767AED"/>
    <w:rsid w:val="00767B43"/>
    <w:rsid w:val="00767C41"/>
    <w:rsid w:val="00767EA6"/>
    <w:rsid w:val="00767F03"/>
    <w:rsid w:val="00767F9F"/>
    <w:rsid w:val="00770086"/>
    <w:rsid w:val="007704E8"/>
    <w:rsid w:val="007707AA"/>
    <w:rsid w:val="007709FB"/>
    <w:rsid w:val="00770BFB"/>
    <w:rsid w:val="00770E7F"/>
    <w:rsid w:val="007711FC"/>
    <w:rsid w:val="007715FA"/>
    <w:rsid w:val="00771684"/>
    <w:rsid w:val="0077184B"/>
    <w:rsid w:val="007718BB"/>
    <w:rsid w:val="00771935"/>
    <w:rsid w:val="00771B5D"/>
    <w:rsid w:val="00772168"/>
    <w:rsid w:val="007721DE"/>
    <w:rsid w:val="007722BE"/>
    <w:rsid w:val="007725C1"/>
    <w:rsid w:val="00772693"/>
    <w:rsid w:val="0077290C"/>
    <w:rsid w:val="00772B69"/>
    <w:rsid w:val="00772F4F"/>
    <w:rsid w:val="0077328E"/>
    <w:rsid w:val="007732E0"/>
    <w:rsid w:val="00773441"/>
    <w:rsid w:val="007734C7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A8E"/>
    <w:rsid w:val="00774D10"/>
    <w:rsid w:val="00774F22"/>
    <w:rsid w:val="00774FD1"/>
    <w:rsid w:val="00775281"/>
    <w:rsid w:val="007753B9"/>
    <w:rsid w:val="0077551E"/>
    <w:rsid w:val="007757D8"/>
    <w:rsid w:val="00775922"/>
    <w:rsid w:val="00775A5A"/>
    <w:rsid w:val="00775C73"/>
    <w:rsid w:val="00775C9F"/>
    <w:rsid w:val="00775D1D"/>
    <w:rsid w:val="00775E25"/>
    <w:rsid w:val="0077647D"/>
    <w:rsid w:val="00776D43"/>
    <w:rsid w:val="00776E11"/>
    <w:rsid w:val="00777195"/>
    <w:rsid w:val="00777339"/>
    <w:rsid w:val="007773CD"/>
    <w:rsid w:val="007776CC"/>
    <w:rsid w:val="00777AA7"/>
    <w:rsid w:val="00777B68"/>
    <w:rsid w:val="00777BE9"/>
    <w:rsid w:val="00777CB5"/>
    <w:rsid w:val="00777CF3"/>
    <w:rsid w:val="00777E80"/>
    <w:rsid w:val="00777EA8"/>
    <w:rsid w:val="00777FAD"/>
    <w:rsid w:val="00780304"/>
    <w:rsid w:val="007804F3"/>
    <w:rsid w:val="007807DB"/>
    <w:rsid w:val="007807DD"/>
    <w:rsid w:val="00780CEA"/>
    <w:rsid w:val="00780F39"/>
    <w:rsid w:val="00781068"/>
    <w:rsid w:val="007812BF"/>
    <w:rsid w:val="007814B0"/>
    <w:rsid w:val="00781554"/>
    <w:rsid w:val="007815AD"/>
    <w:rsid w:val="0078164B"/>
    <w:rsid w:val="007817C4"/>
    <w:rsid w:val="00781AF7"/>
    <w:rsid w:val="00781B1E"/>
    <w:rsid w:val="00781ED0"/>
    <w:rsid w:val="007823EA"/>
    <w:rsid w:val="0078259F"/>
    <w:rsid w:val="00782642"/>
    <w:rsid w:val="00782899"/>
    <w:rsid w:val="00782BB6"/>
    <w:rsid w:val="00782D1C"/>
    <w:rsid w:val="00782DE7"/>
    <w:rsid w:val="00782EDE"/>
    <w:rsid w:val="00782F39"/>
    <w:rsid w:val="00782FAC"/>
    <w:rsid w:val="007830AB"/>
    <w:rsid w:val="0078344B"/>
    <w:rsid w:val="007834C4"/>
    <w:rsid w:val="00783963"/>
    <w:rsid w:val="00783DFC"/>
    <w:rsid w:val="007840E5"/>
    <w:rsid w:val="0078456B"/>
    <w:rsid w:val="00784597"/>
    <w:rsid w:val="00784633"/>
    <w:rsid w:val="00784B47"/>
    <w:rsid w:val="00784DBB"/>
    <w:rsid w:val="00784E75"/>
    <w:rsid w:val="00784FEA"/>
    <w:rsid w:val="007855B8"/>
    <w:rsid w:val="00785703"/>
    <w:rsid w:val="007857DD"/>
    <w:rsid w:val="00785919"/>
    <w:rsid w:val="007859BE"/>
    <w:rsid w:val="00785C0F"/>
    <w:rsid w:val="00785CE9"/>
    <w:rsid w:val="00786018"/>
    <w:rsid w:val="0078614E"/>
    <w:rsid w:val="007863D2"/>
    <w:rsid w:val="007864C8"/>
    <w:rsid w:val="00786729"/>
    <w:rsid w:val="0078692E"/>
    <w:rsid w:val="007869F8"/>
    <w:rsid w:val="00786B05"/>
    <w:rsid w:val="00786EDA"/>
    <w:rsid w:val="00787202"/>
    <w:rsid w:val="00787366"/>
    <w:rsid w:val="0078760C"/>
    <w:rsid w:val="007877BE"/>
    <w:rsid w:val="00787819"/>
    <w:rsid w:val="007878AD"/>
    <w:rsid w:val="00787ADC"/>
    <w:rsid w:val="00787AFB"/>
    <w:rsid w:val="00787C03"/>
    <w:rsid w:val="00787C6A"/>
    <w:rsid w:val="00787DB0"/>
    <w:rsid w:val="00790626"/>
    <w:rsid w:val="00790919"/>
    <w:rsid w:val="00790A1A"/>
    <w:rsid w:val="00790DAF"/>
    <w:rsid w:val="00790DCD"/>
    <w:rsid w:val="00790DD1"/>
    <w:rsid w:val="00790E34"/>
    <w:rsid w:val="00791012"/>
    <w:rsid w:val="00791069"/>
    <w:rsid w:val="00791139"/>
    <w:rsid w:val="00791185"/>
    <w:rsid w:val="007916B1"/>
    <w:rsid w:val="007917B3"/>
    <w:rsid w:val="0079185B"/>
    <w:rsid w:val="00791B8A"/>
    <w:rsid w:val="00791D76"/>
    <w:rsid w:val="00791D8F"/>
    <w:rsid w:val="00791DC6"/>
    <w:rsid w:val="0079210E"/>
    <w:rsid w:val="00792D4D"/>
    <w:rsid w:val="00792D74"/>
    <w:rsid w:val="00792F49"/>
    <w:rsid w:val="0079301C"/>
    <w:rsid w:val="00793293"/>
    <w:rsid w:val="007934E7"/>
    <w:rsid w:val="00793522"/>
    <w:rsid w:val="00793668"/>
    <w:rsid w:val="00793689"/>
    <w:rsid w:val="007938B5"/>
    <w:rsid w:val="00793A49"/>
    <w:rsid w:val="00793C0B"/>
    <w:rsid w:val="00793CC2"/>
    <w:rsid w:val="00793CF0"/>
    <w:rsid w:val="00793FBF"/>
    <w:rsid w:val="0079406C"/>
    <w:rsid w:val="00794259"/>
    <w:rsid w:val="007944E0"/>
    <w:rsid w:val="00794714"/>
    <w:rsid w:val="00794A7A"/>
    <w:rsid w:val="00794C37"/>
    <w:rsid w:val="00794CE5"/>
    <w:rsid w:val="00794FBB"/>
    <w:rsid w:val="00794FFB"/>
    <w:rsid w:val="0079527C"/>
    <w:rsid w:val="00795621"/>
    <w:rsid w:val="00795880"/>
    <w:rsid w:val="00795A84"/>
    <w:rsid w:val="00795BE6"/>
    <w:rsid w:val="00795F9A"/>
    <w:rsid w:val="0079600D"/>
    <w:rsid w:val="0079622E"/>
    <w:rsid w:val="0079650D"/>
    <w:rsid w:val="00796BD2"/>
    <w:rsid w:val="00796BDE"/>
    <w:rsid w:val="00796C65"/>
    <w:rsid w:val="0079709C"/>
    <w:rsid w:val="00797103"/>
    <w:rsid w:val="0079722C"/>
    <w:rsid w:val="00797289"/>
    <w:rsid w:val="007976A3"/>
    <w:rsid w:val="00797AB8"/>
    <w:rsid w:val="00797C5D"/>
    <w:rsid w:val="00797CA5"/>
    <w:rsid w:val="007A015D"/>
    <w:rsid w:val="007A02BA"/>
    <w:rsid w:val="007A03BA"/>
    <w:rsid w:val="007A03FF"/>
    <w:rsid w:val="007A046F"/>
    <w:rsid w:val="007A04BF"/>
    <w:rsid w:val="007A05E8"/>
    <w:rsid w:val="007A068E"/>
    <w:rsid w:val="007A0AF1"/>
    <w:rsid w:val="007A0B42"/>
    <w:rsid w:val="007A0CA8"/>
    <w:rsid w:val="007A0CB3"/>
    <w:rsid w:val="007A1058"/>
    <w:rsid w:val="007A111D"/>
    <w:rsid w:val="007A1297"/>
    <w:rsid w:val="007A1AB1"/>
    <w:rsid w:val="007A1C72"/>
    <w:rsid w:val="007A1D29"/>
    <w:rsid w:val="007A1DA3"/>
    <w:rsid w:val="007A1DDE"/>
    <w:rsid w:val="007A2141"/>
    <w:rsid w:val="007A2521"/>
    <w:rsid w:val="007A2661"/>
    <w:rsid w:val="007A283F"/>
    <w:rsid w:val="007A2B25"/>
    <w:rsid w:val="007A2BED"/>
    <w:rsid w:val="007A31E6"/>
    <w:rsid w:val="007A3330"/>
    <w:rsid w:val="007A3333"/>
    <w:rsid w:val="007A3770"/>
    <w:rsid w:val="007A3996"/>
    <w:rsid w:val="007A3BA2"/>
    <w:rsid w:val="007A3BFB"/>
    <w:rsid w:val="007A3CD6"/>
    <w:rsid w:val="007A3DD1"/>
    <w:rsid w:val="007A3EDC"/>
    <w:rsid w:val="007A4132"/>
    <w:rsid w:val="007A41ED"/>
    <w:rsid w:val="007A465A"/>
    <w:rsid w:val="007A46A5"/>
    <w:rsid w:val="007A4883"/>
    <w:rsid w:val="007A4B8D"/>
    <w:rsid w:val="007A4C09"/>
    <w:rsid w:val="007A4C22"/>
    <w:rsid w:val="007A4C48"/>
    <w:rsid w:val="007A50F2"/>
    <w:rsid w:val="007A55B2"/>
    <w:rsid w:val="007A581F"/>
    <w:rsid w:val="007A5A8E"/>
    <w:rsid w:val="007A5CD9"/>
    <w:rsid w:val="007A5E39"/>
    <w:rsid w:val="007A5FA5"/>
    <w:rsid w:val="007A614F"/>
    <w:rsid w:val="007A626D"/>
    <w:rsid w:val="007A643C"/>
    <w:rsid w:val="007A646F"/>
    <w:rsid w:val="007A6563"/>
    <w:rsid w:val="007A6A96"/>
    <w:rsid w:val="007A6AC6"/>
    <w:rsid w:val="007A6BAA"/>
    <w:rsid w:val="007A6C2A"/>
    <w:rsid w:val="007A73AA"/>
    <w:rsid w:val="007A7602"/>
    <w:rsid w:val="007B0348"/>
    <w:rsid w:val="007B051F"/>
    <w:rsid w:val="007B05D9"/>
    <w:rsid w:val="007B06F2"/>
    <w:rsid w:val="007B09B5"/>
    <w:rsid w:val="007B0A7B"/>
    <w:rsid w:val="007B0C07"/>
    <w:rsid w:val="007B0D41"/>
    <w:rsid w:val="007B0D4A"/>
    <w:rsid w:val="007B0FB7"/>
    <w:rsid w:val="007B1082"/>
    <w:rsid w:val="007B108A"/>
    <w:rsid w:val="007B12A7"/>
    <w:rsid w:val="007B12AC"/>
    <w:rsid w:val="007B12E7"/>
    <w:rsid w:val="007B1314"/>
    <w:rsid w:val="007B1439"/>
    <w:rsid w:val="007B1455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8A2"/>
    <w:rsid w:val="007B2BF0"/>
    <w:rsid w:val="007B2D39"/>
    <w:rsid w:val="007B301B"/>
    <w:rsid w:val="007B3736"/>
    <w:rsid w:val="007B39E9"/>
    <w:rsid w:val="007B3AAB"/>
    <w:rsid w:val="007B3CD8"/>
    <w:rsid w:val="007B3E67"/>
    <w:rsid w:val="007B3ED8"/>
    <w:rsid w:val="007B4153"/>
    <w:rsid w:val="007B48C8"/>
    <w:rsid w:val="007B4A8B"/>
    <w:rsid w:val="007B4BDE"/>
    <w:rsid w:val="007B4BE7"/>
    <w:rsid w:val="007B4ECA"/>
    <w:rsid w:val="007B4FC6"/>
    <w:rsid w:val="007B520B"/>
    <w:rsid w:val="007B526F"/>
    <w:rsid w:val="007B5544"/>
    <w:rsid w:val="007B55D7"/>
    <w:rsid w:val="007B585C"/>
    <w:rsid w:val="007B5BCD"/>
    <w:rsid w:val="007B5CAB"/>
    <w:rsid w:val="007B5EF0"/>
    <w:rsid w:val="007B5F61"/>
    <w:rsid w:val="007B603D"/>
    <w:rsid w:val="007B6323"/>
    <w:rsid w:val="007B6641"/>
    <w:rsid w:val="007B6654"/>
    <w:rsid w:val="007B6A57"/>
    <w:rsid w:val="007B6C69"/>
    <w:rsid w:val="007B6CCA"/>
    <w:rsid w:val="007B6DDF"/>
    <w:rsid w:val="007B6F97"/>
    <w:rsid w:val="007B6FFE"/>
    <w:rsid w:val="007B70FC"/>
    <w:rsid w:val="007B71BB"/>
    <w:rsid w:val="007B7257"/>
    <w:rsid w:val="007B745F"/>
    <w:rsid w:val="007B76AB"/>
    <w:rsid w:val="007B79B9"/>
    <w:rsid w:val="007B7AD3"/>
    <w:rsid w:val="007B7B4D"/>
    <w:rsid w:val="007B7DD5"/>
    <w:rsid w:val="007B7F18"/>
    <w:rsid w:val="007C031C"/>
    <w:rsid w:val="007C0D2F"/>
    <w:rsid w:val="007C0DA4"/>
    <w:rsid w:val="007C109F"/>
    <w:rsid w:val="007C1236"/>
    <w:rsid w:val="007C1364"/>
    <w:rsid w:val="007C14D5"/>
    <w:rsid w:val="007C1574"/>
    <w:rsid w:val="007C1DF3"/>
    <w:rsid w:val="007C2014"/>
    <w:rsid w:val="007C208B"/>
    <w:rsid w:val="007C2168"/>
    <w:rsid w:val="007C2575"/>
    <w:rsid w:val="007C27C8"/>
    <w:rsid w:val="007C28B2"/>
    <w:rsid w:val="007C28D3"/>
    <w:rsid w:val="007C2A45"/>
    <w:rsid w:val="007C2C08"/>
    <w:rsid w:val="007C2CD6"/>
    <w:rsid w:val="007C2ED9"/>
    <w:rsid w:val="007C3061"/>
    <w:rsid w:val="007C307B"/>
    <w:rsid w:val="007C31EA"/>
    <w:rsid w:val="007C34D0"/>
    <w:rsid w:val="007C38A7"/>
    <w:rsid w:val="007C3CEA"/>
    <w:rsid w:val="007C3E12"/>
    <w:rsid w:val="007C3E93"/>
    <w:rsid w:val="007C3F45"/>
    <w:rsid w:val="007C3F99"/>
    <w:rsid w:val="007C404B"/>
    <w:rsid w:val="007C413A"/>
    <w:rsid w:val="007C414F"/>
    <w:rsid w:val="007C417C"/>
    <w:rsid w:val="007C4196"/>
    <w:rsid w:val="007C446B"/>
    <w:rsid w:val="007C448F"/>
    <w:rsid w:val="007C467E"/>
    <w:rsid w:val="007C4A4A"/>
    <w:rsid w:val="007C4A74"/>
    <w:rsid w:val="007C4B59"/>
    <w:rsid w:val="007C4BDD"/>
    <w:rsid w:val="007C4D88"/>
    <w:rsid w:val="007C51C7"/>
    <w:rsid w:val="007C5207"/>
    <w:rsid w:val="007C53F2"/>
    <w:rsid w:val="007C5ACF"/>
    <w:rsid w:val="007C5CAE"/>
    <w:rsid w:val="007C5ED5"/>
    <w:rsid w:val="007C62F3"/>
    <w:rsid w:val="007C65DC"/>
    <w:rsid w:val="007C664B"/>
    <w:rsid w:val="007C6D03"/>
    <w:rsid w:val="007C6F6A"/>
    <w:rsid w:val="007C70B5"/>
    <w:rsid w:val="007C739E"/>
    <w:rsid w:val="007C7504"/>
    <w:rsid w:val="007C771A"/>
    <w:rsid w:val="007C7BE5"/>
    <w:rsid w:val="007C7FAD"/>
    <w:rsid w:val="007D009A"/>
    <w:rsid w:val="007D0109"/>
    <w:rsid w:val="007D01AE"/>
    <w:rsid w:val="007D07F0"/>
    <w:rsid w:val="007D096F"/>
    <w:rsid w:val="007D098A"/>
    <w:rsid w:val="007D0C4B"/>
    <w:rsid w:val="007D0C9F"/>
    <w:rsid w:val="007D0DC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3C0"/>
    <w:rsid w:val="007D2454"/>
    <w:rsid w:val="007D2501"/>
    <w:rsid w:val="007D265F"/>
    <w:rsid w:val="007D2B1B"/>
    <w:rsid w:val="007D2B7F"/>
    <w:rsid w:val="007D2DB6"/>
    <w:rsid w:val="007D3194"/>
    <w:rsid w:val="007D3285"/>
    <w:rsid w:val="007D32A3"/>
    <w:rsid w:val="007D3715"/>
    <w:rsid w:val="007D390C"/>
    <w:rsid w:val="007D3AE0"/>
    <w:rsid w:val="007D3C2B"/>
    <w:rsid w:val="007D3D1F"/>
    <w:rsid w:val="007D3D9C"/>
    <w:rsid w:val="007D3FC2"/>
    <w:rsid w:val="007D40B6"/>
    <w:rsid w:val="007D40FA"/>
    <w:rsid w:val="007D4155"/>
    <w:rsid w:val="007D44C3"/>
    <w:rsid w:val="007D4894"/>
    <w:rsid w:val="007D4B06"/>
    <w:rsid w:val="007D4B78"/>
    <w:rsid w:val="007D4F86"/>
    <w:rsid w:val="007D552F"/>
    <w:rsid w:val="007D5924"/>
    <w:rsid w:val="007D5B61"/>
    <w:rsid w:val="007D5D85"/>
    <w:rsid w:val="007D5FEC"/>
    <w:rsid w:val="007D6097"/>
    <w:rsid w:val="007D60A5"/>
    <w:rsid w:val="007D60DD"/>
    <w:rsid w:val="007D61D9"/>
    <w:rsid w:val="007D64B6"/>
    <w:rsid w:val="007D6519"/>
    <w:rsid w:val="007D66A5"/>
    <w:rsid w:val="007D67E5"/>
    <w:rsid w:val="007D6808"/>
    <w:rsid w:val="007D6959"/>
    <w:rsid w:val="007D6B05"/>
    <w:rsid w:val="007D6D1B"/>
    <w:rsid w:val="007D6D9E"/>
    <w:rsid w:val="007D6DEA"/>
    <w:rsid w:val="007D6E06"/>
    <w:rsid w:val="007D6E2B"/>
    <w:rsid w:val="007D709A"/>
    <w:rsid w:val="007D76F8"/>
    <w:rsid w:val="007D781E"/>
    <w:rsid w:val="007D7AD0"/>
    <w:rsid w:val="007E026B"/>
    <w:rsid w:val="007E03D1"/>
    <w:rsid w:val="007E0578"/>
    <w:rsid w:val="007E0CD3"/>
    <w:rsid w:val="007E0E6D"/>
    <w:rsid w:val="007E0FB0"/>
    <w:rsid w:val="007E1056"/>
    <w:rsid w:val="007E1160"/>
    <w:rsid w:val="007E1331"/>
    <w:rsid w:val="007E14FC"/>
    <w:rsid w:val="007E177C"/>
    <w:rsid w:val="007E1976"/>
    <w:rsid w:val="007E19F7"/>
    <w:rsid w:val="007E1B50"/>
    <w:rsid w:val="007E1BBC"/>
    <w:rsid w:val="007E1C72"/>
    <w:rsid w:val="007E1CA3"/>
    <w:rsid w:val="007E1CDD"/>
    <w:rsid w:val="007E1F44"/>
    <w:rsid w:val="007E1FE9"/>
    <w:rsid w:val="007E2097"/>
    <w:rsid w:val="007E20C8"/>
    <w:rsid w:val="007E2609"/>
    <w:rsid w:val="007E2756"/>
    <w:rsid w:val="007E281E"/>
    <w:rsid w:val="007E2E6C"/>
    <w:rsid w:val="007E2EB7"/>
    <w:rsid w:val="007E32AF"/>
    <w:rsid w:val="007E32E8"/>
    <w:rsid w:val="007E34F2"/>
    <w:rsid w:val="007E35F5"/>
    <w:rsid w:val="007E3604"/>
    <w:rsid w:val="007E36E3"/>
    <w:rsid w:val="007E39DF"/>
    <w:rsid w:val="007E3B3E"/>
    <w:rsid w:val="007E3DEC"/>
    <w:rsid w:val="007E3F6F"/>
    <w:rsid w:val="007E3FF2"/>
    <w:rsid w:val="007E411D"/>
    <w:rsid w:val="007E42FC"/>
    <w:rsid w:val="007E43E7"/>
    <w:rsid w:val="007E44C1"/>
    <w:rsid w:val="007E4729"/>
    <w:rsid w:val="007E48D0"/>
    <w:rsid w:val="007E4902"/>
    <w:rsid w:val="007E4A65"/>
    <w:rsid w:val="007E4BEE"/>
    <w:rsid w:val="007E4DB7"/>
    <w:rsid w:val="007E4E13"/>
    <w:rsid w:val="007E4E43"/>
    <w:rsid w:val="007E5029"/>
    <w:rsid w:val="007E507A"/>
    <w:rsid w:val="007E50E9"/>
    <w:rsid w:val="007E5398"/>
    <w:rsid w:val="007E5646"/>
    <w:rsid w:val="007E5777"/>
    <w:rsid w:val="007E5962"/>
    <w:rsid w:val="007E5B6B"/>
    <w:rsid w:val="007E5CC9"/>
    <w:rsid w:val="007E5EDF"/>
    <w:rsid w:val="007E63AD"/>
    <w:rsid w:val="007E6534"/>
    <w:rsid w:val="007E6626"/>
    <w:rsid w:val="007E6906"/>
    <w:rsid w:val="007E6924"/>
    <w:rsid w:val="007E6B7C"/>
    <w:rsid w:val="007E6B8E"/>
    <w:rsid w:val="007E6F15"/>
    <w:rsid w:val="007E6F26"/>
    <w:rsid w:val="007E6FA2"/>
    <w:rsid w:val="007E7559"/>
    <w:rsid w:val="007E760C"/>
    <w:rsid w:val="007E7743"/>
    <w:rsid w:val="007E7910"/>
    <w:rsid w:val="007E79C6"/>
    <w:rsid w:val="007E7D12"/>
    <w:rsid w:val="007E7E60"/>
    <w:rsid w:val="007F010C"/>
    <w:rsid w:val="007F02C2"/>
    <w:rsid w:val="007F0361"/>
    <w:rsid w:val="007F0396"/>
    <w:rsid w:val="007F03E4"/>
    <w:rsid w:val="007F0422"/>
    <w:rsid w:val="007F060C"/>
    <w:rsid w:val="007F0659"/>
    <w:rsid w:val="007F0AE3"/>
    <w:rsid w:val="007F0C17"/>
    <w:rsid w:val="007F0C47"/>
    <w:rsid w:val="007F0F90"/>
    <w:rsid w:val="007F1107"/>
    <w:rsid w:val="007F111C"/>
    <w:rsid w:val="007F1282"/>
    <w:rsid w:val="007F1A3C"/>
    <w:rsid w:val="007F1A89"/>
    <w:rsid w:val="007F1C60"/>
    <w:rsid w:val="007F1D57"/>
    <w:rsid w:val="007F2A5E"/>
    <w:rsid w:val="007F2C6A"/>
    <w:rsid w:val="007F2E47"/>
    <w:rsid w:val="007F2FF7"/>
    <w:rsid w:val="007F3162"/>
    <w:rsid w:val="007F3382"/>
    <w:rsid w:val="007F35B5"/>
    <w:rsid w:val="007F372E"/>
    <w:rsid w:val="007F39D6"/>
    <w:rsid w:val="007F3A93"/>
    <w:rsid w:val="007F3BE1"/>
    <w:rsid w:val="007F3C8C"/>
    <w:rsid w:val="007F465D"/>
    <w:rsid w:val="007F46E0"/>
    <w:rsid w:val="007F4A8F"/>
    <w:rsid w:val="007F4AA1"/>
    <w:rsid w:val="007F4ACF"/>
    <w:rsid w:val="007F4BA1"/>
    <w:rsid w:val="007F528A"/>
    <w:rsid w:val="007F5702"/>
    <w:rsid w:val="007F5768"/>
    <w:rsid w:val="007F58D2"/>
    <w:rsid w:val="007F5AB8"/>
    <w:rsid w:val="007F5D15"/>
    <w:rsid w:val="007F5D86"/>
    <w:rsid w:val="007F5E0B"/>
    <w:rsid w:val="007F5E30"/>
    <w:rsid w:val="007F5EF7"/>
    <w:rsid w:val="007F6078"/>
    <w:rsid w:val="007F6268"/>
    <w:rsid w:val="007F62FC"/>
    <w:rsid w:val="007F6665"/>
    <w:rsid w:val="007F6951"/>
    <w:rsid w:val="007F6C48"/>
    <w:rsid w:val="007F71DC"/>
    <w:rsid w:val="007F741B"/>
    <w:rsid w:val="007F7AED"/>
    <w:rsid w:val="007F7B7B"/>
    <w:rsid w:val="007F7CE3"/>
    <w:rsid w:val="007F7D1E"/>
    <w:rsid w:val="00800048"/>
    <w:rsid w:val="008001BA"/>
    <w:rsid w:val="0080054E"/>
    <w:rsid w:val="008007EF"/>
    <w:rsid w:val="00800931"/>
    <w:rsid w:val="00800E59"/>
    <w:rsid w:val="008012F2"/>
    <w:rsid w:val="00801AF1"/>
    <w:rsid w:val="00801BC3"/>
    <w:rsid w:val="00801C67"/>
    <w:rsid w:val="00801D91"/>
    <w:rsid w:val="0080231E"/>
    <w:rsid w:val="008023B6"/>
    <w:rsid w:val="00802769"/>
    <w:rsid w:val="00802A7B"/>
    <w:rsid w:val="00802ACA"/>
    <w:rsid w:val="00802EA8"/>
    <w:rsid w:val="0080375F"/>
    <w:rsid w:val="00803A47"/>
    <w:rsid w:val="00803C66"/>
    <w:rsid w:val="00803D94"/>
    <w:rsid w:val="00803DEF"/>
    <w:rsid w:val="008040B2"/>
    <w:rsid w:val="00804175"/>
    <w:rsid w:val="00804371"/>
    <w:rsid w:val="008043F2"/>
    <w:rsid w:val="008046B7"/>
    <w:rsid w:val="008048BF"/>
    <w:rsid w:val="008048DD"/>
    <w:rsid w:val="00804AF0"/>
    <w:rsid w:val="00804E07"/>
    <w:rsid w:val="00804F0B"/>
    <w:rsid w:val="0080503D"/>
    <w:rsid w:val="00805142"/>
    <w:rsid w:val="008054F9"/>
    <w:rsid w:val="008059F6"/>
    <w:rsid w:val="00805C4A"/>
    <w:rsid w:val="00805C56"/>
    <w:rsid w:val="00805CCA"/>
    <w:rsid w:val="00805D1D"/>
    <w:rsid w:val="00805D93"/>
    <w:rsid w:val="00805EEE"/>
    <w:rsid w:val="00805FB7"/>
    <w:rsid w:val="00806129"/>
    <w:rsid w:val="008063B0"/>
    <w:rsid w:val="00806667"/>
    <w:rsid w:val="0080677D"/>
    <w:rsid w:val="00806D3E"/>
    <w:rsid w:val="00806E66"/>
    <w:rsid w:val="0080707E"/>
    <w:rsid w:val="00807431"/>
    <w:rsid w:val="008074E9"/>
    <w:rsid w:val="0080757A"/>
    <w:rsid w:val="008075A0"/>
    <w:rsid w:val="00807B5A"/>
    <w:rsid w:val="00807BB4"/>
    <w:rsid w:val="00807C2E"/>
    <w:rsid w:val="00807D60"/>
    <w:rsid w:val="00807DCE"/>
    <w:rsid w:val="0081025A"/>
    <w:rsid w:val="0081025D"/>
    <w:rsid w:val="00810596"/>
    <w:rsid w:val="008107C1"/>
    <w:rsid w:val="008108B0"/>
    <w:rsid w:val="0081098C"/>
    <w:rsid w:val="00810EB4"/>
    <w:rsid w:val="00810F7C"/>
    <w:rsid w:val="00811524"/>
    <w:rsid w:val="00811551"/>
    <w:rsid w:val="008116EC"/>
    <w:rsid w:val="008121E7"/>
    <w:rsid w:val="0081249E"/>
    <w:rsid w:val="0081250B"/>
    <w:rsid w:val="0081255B"/>
    <w:rsid w:val="008125F9"/>
    <w:rsid w:val="00812767"/>
    <w:rsid w:val="0081281A"/>
    <w:rsid w:val="0081281F"/>
    <w:rsid w:val="00812A4F"/>
    <w:rsid w:val="00812B89"/>
    <w:rsid w:val="00812BDD"/>
    <w:rsid w:val="00812CF4"/>
    <w:rsid w:val="00812F12"/>
    <w:rsid w:val="00813066"/>
    <w:rsid w:val="008131BF"/>
    <w:rsid w:val="008131C5"/>
    <w:rsid w:val="00813479"/>
    <w:rsid w:val="0081397B"/>
    <w:rsid w:val="00813B3F"/>
    <w:rsid w:val="00814209"/>
    <w:rsid w:val="008145C7"/>
    <w:rsid w:val="008145ED"/>
    <w:rsid w:val="0081465B"/>
    <w:rsid w:val="00814806"/>
    <w:rsid w:val="00814B6B"/>
    <w:rsid w:val="00815005"/>
    <w:rsid w:val="00815A61"/>
    <w:rsid w:val="00815AAE"/>
    <w:rsid w:val="00815BCC"/>
    <w:rsid w:val="00815BE1"/>
    <w:rsid w:val="008162C4"/>
    <w:rsid w:val="00816692"/>
    <w:rsid w:val="00816C38"/>
    <w:rsid w:val="00816CAA"/>
    <w:rsid w:val="00816E11"/>
    <w:rsid w:val="00817070"/>
    <w:rsid w:val="0081709E"/>
    <w:rsid w:val="008173D6"/>
    <w:rsid w:val="0081781A"/>
    <w:rsid w:val="00817A25"/>
    <w:rsid w:val="00817BCE"/>
    <w:rsid w:val="008201FB"/>
    <w:rsid w:val="00820553"/>
    <w:rsid w:val="008208A4"/>
    <w:rsid w:val="00820CE3"/>
    <w:rsid w:val="00820CEE"/>
    <w:rsid w:val="00820EBC"/>
    <w:rsid w:val="00821253"/>
    <w:rsid w:val="008212D5"/>
    <w:rsid w:val="0082143C"/>
    <w:rsid w:val="008217A3"/>
    <w:rsid w:val="00821AC9"/>
    <w:rsid w:val="00821B99"/>
    <w:rsid w:val="00821D1D"/>
    <w:rsid w:val="008220D2"/>
    <w:rsid w:val="00822146"/>
    <w:rsid w:val="0082228F"/>
    <w:rsid w:val="008222C0"/>
    <w:rsid w:val="008224C2"/>
    <w:rsid w:val="0082261C"/>
    <w:rsid w:val="008227BF"/>
    <w:rsid w:val="008228C4"/>
    <w:rsid w:val="00822989"/>
    <w:rsid w:val="00822A80"/>
    <w:rsid w:val="00822D4D"/>
    <w:rsid w:val="00822F01"/>
    <w:rsid w:val="00822F74"/>
    <w:rsid w:val="008230DB"/>
    <w:rsid w:val="008232D0"/>
    <w:rsid w:val="00823AC9"/>
    <w:rsid w:val="00823D2D"/>
    <w:rsid w:val="00823F59"/>
    <w:rsid w:val="00824769"/>
    <w:rsid w:val="00824B74"/>
    <w:rsid w:val="00824F69"/>
    <w:rsid w:val="008252B1"/>
    <w:rsid w:val="008254EC"/>
    <w:rsid w:val="0082556F"/>
    <w:rsid w:val="008255CD"/>
    <w:rsid w:val="008255DF"/>
    <w:rsid w:val="0082579E"/>
    <w:rsid w:val="0082585C"/>
    <w:rsid w:val="00825976"/>
    <w:rsid w:val="00825AED"/>
    <w:rsid w:val="00825C7C"/>
    <w:rsid w:val="00825CA8"/>
    <w:rsid w:val="008261E4"/>
    <w:rsid w:val="0082641D"/>
    <w:rsid w:val="0082647A"/>
    <w:rsid w:val="0082668F"/>
    <w:rsid w:val="00826951"/>
    <w:rsid w:val="00826957"/>
    <w:rsid w:val="00826BC3"/>
    <w:rsid w:val="00826DA1"/>
    <w:rsid w:val="00826F9D"/>
    <w:rsid w:val="00827243"/>
    <w:rsid w:val="00827324"/>
    <w:rsid w:val="008273A6"/>
    <w:rsid w:val="0082742E"/>
    <w:rsid w:val="008274AC"/>
    <w:rsid w:val="00827A66"/>
    <w:rsid w:val="00827BC9"/>
    <w:rsid w:val="00827E45"/>
    <w:rsid w:val="00827F45"/>
    <w:rsid w:val="00827F7B"/>
    <w:rsid w:val="0083029E"/>
    <w:rsid w:val="00830608"/>
    <w:rsid w:val="00830A32"/>
    <w:rsid w:val="00830C14"/>
    <w:rsid w:val="00830CCA"/>
    <w:rsid w:val="00830D2A"/>
    <w:rsid w:val="008311CC"/>
    <w:rsid w:val="008313E4"/>
    <w:rsid w:val="00831841"/>
    <w:rsid w:val="00831B32"/>
    <w:rsid w:val="00831EF5"/>
    <w:rsid w:val="008324F4"/>
    <w:rsid w:val="00832915"/>
    <w:rsid w:val="00832A5B"/>
    <w:rsid w:val="00832CE6"/>
    <w:rsid w:val="008331DC"/>
    <w:rsid w:val="008337C1"/>
    <w:rsid w:val="00833880"/>
    <w:rsid w:val="00833AA5"/>
    <w:rsid w:val="00833FF3"/>
    <w:rsid w:val="00834048"/>
    <w:rsid w:val="0083411F"/>
    <w:rsid w:val="008341F6"/>
    <w:rsid w:val="00834312"/>
    <w:rsid w:val="00834359"/>
    <w:rsid w:val="008346D7"/>
    <w:rsid w:val="008349E8"/>
    <w:rsid w:val="00834C10"/>
    <w:rsid w:val="0083521C"/>
    <w:rsid w:val="00835253"/>
    <w:rsid w:val="008353E3"/>
    <w:rsid w:val="00835458"/>
    <w:rsid w:val="00835C45"/>
    <w:rsid w:val="00835C7C"/>
    <w:rsid w:val="008363D5"/>
    <w:rsid w:val="008369CC"/>
    <w:rsid w:val="00836AF3"/>
    <w:rsid w:val="00836C77"/>
    <w:rsid w:val="00836E32"/>
    <w:rsid w:val="00837473"/>
    <w:rsid w:val="008375B4"/>
    <w:rsid w:val="008375B6"/>
    <w:rsid w:val="00837663"/>
    <w:rsid w:val="00837731"/>
    <w:rsid w:val="0083788F"/>
    <w:rsid w:val="008379FC"/>
    <w:rsid w:val="00837D30"/>
    <w:rsid w:val="00837ED3"/>
    <w:rsid w:val="00837FCA"/>
    <w:rsid w:val="00840532"/>
    <w:rsid w:val="008407D1"/>
    <w:rsid w:val="008409B4"/>
    <w:rsid w:val="008409E1"/>
    <w:rsid w:val="00840DDA"/>
    <w:rsid w:val="008410C6"/>
    <w:rsid w:val="0084117B"/>
    <w:rsid w:val="00841324"/>
    <w:rsid w:val="008415F4"/>
    <w:rsid w:val="0084162B"/>
    <w:rsid w:val="00841636"/>
    <w:rsid w:val="008416E3"/>
    <w:rsid w:val="00841875"/>
    <w:rsid w:val="008419DB"/>
    <w:rsid w:val="00841A8E"/>
    <w:rsid w:val="00841E6E"/>
    <w:rsid w:val="0084245F"/>
    <w:rsid w:val="008424BF"/>
    <w:rsid w:val="00842534"/>
    <w:rsid w:val="008429E6"/>
    <w:rsid w:val="00842DAC"/>
    <w:rsid w:val="00842DD0"/>
    <w:rsid w:val="00843043"/>
    <w:rsid w:val="008432B4"/>
    <w:rsid w:val="008433BF"/>
    <w:rsid w:val="008435F0"/>
    <w:rsid w:val="008435F4"/>
    <w:rsid w:val="008436E1"/>
    <w:rsid w:val="00843B82"/>
    <w:rsid w:val="00843BA4"/>
    <w:rsid w:val="00843D73"/>
    <w:rsid w:val="00843E3A"/>
    <w:rsid w:val="00843F71"/>
    <w:rsid w:val="0084412D"/>
    <w:rsid w:val="008441B3"/>
    <w:rsid w:val="00844579"/>
    <w:rsid w:val="00844611"/>
    <w:rsid w:val="0084473D"/>
    <w:rsid w:val="00844784"/>
    <w:rsid w:val="00844A18"/>
    <w:rsid w:val="00844A89"/>
    <w:rsid w:val="00845663"/>
    <w:rsid w:val="0084566A"/>
    <w:rsid w:val="008456F6"/>
    <w:rsid w:val="00845D47"/>
    <w:rsid w:val="00845F06"/>
    <w:rsid w:val="00845FF6"/>
    <w:rsid w:val="0084613E"/>
    <w:rsid w:val="00846243"/>
    <w:rsid w:val="0084644E"/>
    <w:rsid w:val="00846488"/>
    <w:rsid w:val="00846506"/>
    <w:rsid w:val="008465CE"/>
    <w:rsid w:val="00846609"/>
    <w:rsid w:val="00846F62"/>
    <w:rsid w:val="008470F2"/>
    <w:rsid w:val="00847170"/>
    <w:rsid w:val="00847815"/>
    <w:rsid w:val="00847836"/>
    <w:rsid w:val="00847A71"/>
    <w:rsid w:val="00847E48"/>
    <w:rsid w:val="00847EA7"/>
    <w:rsid w:val="00850030"/>
    <w:rsid w:val="00850177"/>
    <w:rsid w:val="008501C9"/>
    <w:rsid w:val="0085075D"/>
    <w:rsid w:val="0085083E"/>
    <w:rsid w:val="00850982"/>
    <w:rsid w:val="00850A5B"/>
    <w:rsid w:val="00850D3B"/>
    <w:rsid w:val="00851069"/>
    <w:rsid w:val="0085144F"/>
    <w:rsid w:val="00851481"/>
    <w:rsid w:val="008516CD"/>
    <w:rsid w:val="00851861"/>
    <w:rsid w:val="008519B3"/>
    <w:rsid w:val="008519D8"/>
    <w:rsid w:val="00851AAD"/>
    <w:rsid w:val="00851C12"/>
    <w:rsid w:val="00851D33"/>
    <w:rsid w:val="00851D9B"/>
    <w:rsid w:val="00851E5B"/>
    <w:rsid w:val="00851F95"/>
    <w:rsid w:val="00851FF7"/>
    <w:rsid w:val="008520C6"/>
    <w:rsid w:val="008521AC"/>
    <w:rsid w:val="008521FE"/>
    <w:rsid w:val="0085249E"/>
    <w:rsid w:val="008524F0"/>
    <w:rsid w:val="0085269A"/>
    <w:rsid w:val="00852A8C"/>
    <w:rsid w:val="00852DCA"/>
    <w:rsid w:val="00852E19"/>
    <w:rsid w:val="00853332"/>
    <w:rsid w:val="0085359C"/>
    <w:rsid w:val="0085380B"/>
    <w:rsid w:val="00853B9B"/>
    <w:rsid w:val="00853D16"/>
    <w:rsid w:val="0085409E"/>
    <w:rsid w:val="00854175"/>
    <w:rsid w:val="008543DA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49F"/>
    <w:rsid w:val="0085663D"/>
    <w:rsid w:val="0085668C"/>
    <w:rsid w:val="0085675A"/>
    <w:rsid w:val="0085693A"/>
    <w:rsid w:val="00856A89"/>
    <w:rsid w:val="00856D46"/>
    <w:rsid w:val="00856F0F"/>
    <w:rsid w:val="00856F8A"/>
    <w:rsid w:val="0085718A"/>
    <w:rsid w:val="0085730E"/>
    <w:rsid w:val="00857391"/>
    <w:rsid w:val="008573C8"/>
    <w:rsid w:val="0085758E"/>
    <w:rsid w:val="008576C5"/>
    <w:rsid w:val="00857781"/>
    <w:rsid w:val="008577F7"/>
    <w:rsid w:val="008579FD"/>
    <w:rsid w:val="00857B46"/>
    <w:rsid w:val="00857F49"/>
    <w:rsid w:val="008601EB"/>
    <w:rsid w:val="0086050C"/>
    <w:rsid w:val="00860646"/>
    <w:rsid w:val="00860832"/>
    <w:rsid w:val="0086083D"/>
    <w:rsid w:val="00860AA7"/>
    <w:rsid w:val="00860B0A"/>
    <w:rsid w:val="00860B3D"/>
    <w:rsid w:val="00860CF4"/>
    <w:rsid w:val="00860DF7"/>
    <w:rsid w:val="00861103"/>
    <w:rsid w:val="00861314"/>
    <w:rsid w:val="0086177C"/>
    <w:rsid w:val="00861A00"/>
    <w:rsid w:val="00861A6E"/>
    <w:rsid w:val="00861B35"/>
    <w:rsid w:val="008620A9"/>
    <w:rsid w:val="008621D0"/>
    <w:rsid w:val="00862753"/>
    <w:rsid w:val="00862853"/>
    <w:rsid w:val="0086292C"/>
    <w:rsid w:val="00862A8A"/>
    <w:rsid w:val="00862B3A"/>
    <w:rsid w:val="00862C5F"/>
    <w:rsid w:val="00863281"/>
    <w:rsid w:val="0086328F"/>
    <w:rsid w:val="00863AB6"/>
    <w:rsid w:val="00863B65"/>
    <w:rsid w:val="00863C19"/>
    <w:rsid w:val="00863CC4"/>
    <w:rsid w:val="0086418B"/>
    <w:rsid w:val="008643B3"/>
    <w:rsid w:val="008644EF"/>
    <w:rsid w:val="0086471C"/>
    <w:rsid w:val="0086481B"/>
    <w:rsid w:val="00864A67"/>
    <w:rsid w:val="00864BAB"/>
    <w:rsid w:val="00864C83"/>
    <w:rsid w:val="00864E4E"/>
    <w:rsid w:val="00865518"/>
    <w:rsid w:val="0086554F"/>
    <w:rsid w:val="008659BC"/>
    <w:rsid w:val="00865B66"/>
    <w:rsid w:val="00866107"/>
    <w:rsid w:val="00866425"/>
    <w:rsid w:val="00866570"/>
    <w:rsid w:val="00866595"/>
    <w:rsid w:val="0086665C"/>
    <w:rsid w:val="00866BA5"/>
    <w:rsid w:val="00866EED"/>
    <w:rsid w:val="00866F52"/>
    <w:rsid w:val="008672C2"/>
    <w:rsid w:val="00867625"/>
    <w:rsid w:val="0086774D"/>
    <w:rsid w:val="00867C8D"/>
    <w:rsid w:val="0087012C"/>
    <w:rsid w:val="0087099E"/>
    <w:rsid w:val="00870DA6"/>
    <w:rsid w:val="00870E2D"/>
    <w:rsid w:val="008710EC"/>
    <w:rsid w:val="0087113A"/>
    <w:rsid w:val="00871184"/>
    <w:rsid w:val="008712D9"/>
    <w:rsid w:val="0087135B"/>
    <w:rsid w:val="008714D3"/>
    <w:rsid w:val="0087151C"/>
    <w:rsid w:val="008715CA"/>
    <w:rsid w:val="00871789"/>
    <w:rsid w:val="00871879"/>
    <w:rsid w:val="008719F2"/>
    <w:rsid w:val="00871A4C"/>
    <w:rsid w:val="00871C01"/>
    <w:rsid w:val="00871F4D"/>
    <w:rsid w:val="0087241D"/>
    <w:rsid w:val="008726FD"/>
    <w:rsid w:val="00872944"/>
    <w:rsid w:val="00872BE2"/>
    <w:rsid w:val="00873241"/>
    <w:rsid w:val="008732D9"/>
    <w:rsid w:val="00873370"/>
    <w:rsid w:val="00873538"/>
    <w:rsid w:val="00873B1D"/>
    <w:rsid w:val="00873C66"/>
    <w:rsid w:val="00873FFE"/>
    <w:rsid w:val="00874016"/>
    <w:rsid w:val="008740D6"/>
    <w:rsid w:val="0087422A"/>
    <w:rsid w:val="00874409"/>
    <w:rsid w:val="0087449A"/>
    <w:rsid w:val="00874729"/>
    <w:rsid w:val="00874881"/>
    <w:rsid w:val="008748B2"/>
    <w:rsid w:val="00874923"/>
    <w:rsid w:val="008749BC"/>
    <w:rsid w:val="008749E8"/>
    <w:rsid w:val="00874CB4"/>
    <w:rsid w:val="00874D28"/>
    <w:rsid w:val="00874FD5"/>
    <w:rsid w:val="00875397"/>
    <w:rsid w:val="008753BF"/>
    <w:rsid w:val="00875485"/>
    <w:rsid w:val="00875A0A"/>
    <w:rsid w:val="00875CDB"/>
    <w:rsid w:val="00875D06"/>
    <w:rsid w:val="00875E91"/>
    <w:rsid w:val="0087613F"/>
    <w:rsid w:val="008762E1"/>
    <w:rsid w:val="008763EB"/>
    <w:rsid w:val="0087672C"/>
    <w:rsid w:val="0087673B"/>
    <w:rsid w:val="008768F5"/>
    <w:rsid w:val="00876979"/>
    <w:rsid w:val="00876EEA"/>
    <w:rsid w:val="00876F09"/>
    <w:rsid w:val="00877002"/>
    <w:rsid w:val="00877572"/>
    <w:rsid w:val="00877641"/>
    <w:rsid w:val="0087765E"/>
    <w:rsid w:val="00877833"/>
    <w:rsid w:val="00877AE7"/>
    <w:rsid w:val="00877BE6"/>
    <w:rsid w:val="008800B4"/>
    <w:rsid w:val="00880240"/>
    <w:rsid w:val="008802F0"/>
    <w:rsid w:val="00880584"/>
    <w:rsid w:val="008807BB"/>
    <w:rsid w:val="008807D8"/>
    <w:rsid w:val="008809BC"/>
    <w:rsid w:val="00880B58"/>
    <w:rsid w:val="00880C95"/>
    <w:rsid w:val="00880CAF"/>
    <w:rsid w:val="00880EF9"/>
    <w:rsid w:val="00881A10"/>
    <w:rsid w:val="00881AAB"/>
    <w:rsid w:val="00881C08"/>
    <w:rsid w:val="00881CA2"/>
    <w:rsid w:val="00881DE5"/>
    <w:rsid w:val="00881E3C"/>
    <w:rsid w:val="0088207D"/>
    <w:rsid w:val="008822F9"/>
    <w:rsid w:val="0088230B"/>
    <w:rsid w:val="00882472"/>
    <w:rsid w:val="00882488"/>
    <w:rsid w:val="008824AA"/>
    <w:rsid w:val="00882D3A"/>
    <w:rsid w:val="00882D64"/>
    <w:rsid w:val="00882E03"/>
    <w:rsid w:val="008832E2"/>
    <w:rsid w:val="008832ED"/>
    <w:rsid w:val="008834B4"/>
    <w:rsid w:val="008834BE"/>
    <w:rsid w:val="0088383B"/>
    <w:rsid w:val="00883921"/>
    <w:rsid w:val="0088396D"/>
    <w:rsid w:val="00883D0A"/>
    <w:rsid w:val="00883F3E"/>
    <w:rsid w:val="00884310"/>
    <w:rsid w:val="00884505"/>
    <w:rsid w:val="00884721"/>
    <w:rsid w:val="00884724"/>
    <w:rsid w:val="00884A49"/>
    <w:rsid w:val="00884BC6"/>
    <w:rsid w:val="00884EBB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5FF3"/>
    <w:rsid w:val="00886076"/>
    <w:rsid w:val="00886177"/>
    <w:rsid w:val="008862AE"/>
    <w:rsid w:val="008863F4"/>
    <w:rsid w:val="00886691"/>
    <w:rsid w:val="008867B5"/>
    <w:rsid w:val="0088686A"/>
    <w:rsid w:val="00886D4F"/>
    <w:rsid w:val="00886E6D"/>
    <w:rsid w:val="00886F5C"/>
    <w:rsid w:val="00887951"/>
    <w:rsid w:val="00887A03"/>
    <w:rsid w:val="00887A9B"/>
    <w:rsid w:val="00887B46"/>
    <w:rsid w:val="00887C32"/>
    <w:rsid w:val="00887E44"/>
    <w:rsid w:val="008900A5"/>
    <w:rsid w:val="008901F1"/>
    <w:rsid w:val="008902C8"/>
    <w:rsid w:val="00890A92"/>
    <w:rsid w:val="00890BAB"/>
    <w:rsid w:val="008910D4"/>
    <w:rsid w:val="0089113C"/>
    <w:rsid w:val="008911DD"/>
    <w:rsid w:val="00891263"/>
    <w:rsid w:val="00891318"/>
    <w:rsid w:val="008913DC"/>
    <w:rsid w:val="008914CE"/>
    <w:rsid w:val="008917DC"/>
    <w:rsid w:val="008918B1"/>
    <w:rsid w:val="00891A5F"/>
    <w:rsid w:val="00891AE3"/>
    <w:rsid w:val="00891AEC"/>
    <w:rsid w:val="00891DDF"/>
    <w:rsid w:val="00891E6B"/>
    <w:rsid w:val="00892596"/>
    <w:rsid w:val="008925E3"/>
    <w:rsid w:val="008927FE"/>
    <w:rsid w:val="00892830"/>
    <w:rsid w:val="0089297F"/>
    <w:rsid w:val="00892A4A"/>
    <w:rsid w:val="00892D9A"/>
    <w:rsid w:val="00893085"/>
    <w:rsid w:val="008930F4"/>
    <w:rsid w:val="008932E5"/>
    <w:rsid w:val="008934F6"/>
    <w:rsid w:val="00893537"/>
    <w:rsid w:val="00893783"/>
    <w:rsid w:val="0089380D"/>
    <w:rsid w:val="00893827"/>
    <w:rsid w:val="008938FD"/>
    <w:rsid w:val="008939C6"/>
    <w:rsid w:val="00893D9D"/>
    <w:rsid w:val="008940E7"/>
    <w:rsid w:val="008942F2"/>
    <w:rsid w:val="00894311"/>
    <w:rsid w:val="0089449A"/>
    <w:rsid w:val="008946EB"/>
    <w:rsid w:val="008947E5"/>
    <w:rsid w:val="008948C4"/>
    <w:rsid w:val="00894EEE"/>
    <w:rsid w:val="00894FA7"/>
    <w:rsid w:val="0089518D"/>
    <w:rsid w:val="008952C7"/>
    <w:rsid w:val="008952C9"/>
    <w:rsid w:val="00895419"/>
    <w:rsid w:val="0089563C"/>
    <w:rsid w:val="0089569F"/>
    <w:rsid w:val="00895713"/>
    <w:rsid w:val="008957BE"/>
    <w:rsid w:val="008959A0"/>
    <w:rsid w:val="0089621A"/>
    <w:rsid w:val="00896257"/>
    <w:rsid w:val="00896426"/>
    <w:rsid w:val="00896465"/>
    <w:rsid w:val="008964FF"/>
    <w:rsid w:val="00896572"/>
    <w:rsid w:val="00896AF4"/>
    <w:rsid w:val="00896DC2"/>
    <w:rsid w:val="00896E11"/>
    <w:rsid w:val="00897262"/>
    <w:rsid w:val="00897341"/>
    <w:rsid w:val="00897795"/>
    <w:rsid w:val="008978FB"/>
    <w:rsid w:val="00897D55"/>
    <w:rsid w:val="00897F43"/>
    <w:rsid w:val="008A00E4"/>
    <w:rsid w:val="008A027F"/>
    <w:rsid w:val="008A085A"/>
    <w:rsid w:val="008A0869"/>
    <w:rsid w:val="008A0A0A"/>
    <w:rsid w:val="008A0A7A"/>
    <w:rsid w:val="008A0B38"/>
    <w:rsid w:val="008A0B91"/>
    <w:rsid w:val="008A129D"/>
    <w:rsid w:val="008A14D8"/>
    <w:rsid w:val="008A152B"/>
    <w:rsid w:val="008A159E"/>
    <w:rsid w:val="008A15F3"/>
    <w:rsid w:val="008A178B"/>
    <w:rsid w:val="008A188D"/>
    <w:rsid w:val="008A1AC0"/>
    <w:rsid w:val="008A1B90"/>
    <w:rsid w:val="008A1BF0"/>
    <w:rsid w:val="008A1C9D"/>
    <w:rsid w:val="008A1CED"/>
    <w:rsid w:val="008A1E08"/>
    <w:rsid w:val="008A1F68"/>
    <w:rsid w:val="008A207C"/>
    <w:rsid w:val="008A228C"/>
    <w:rsid w:val="008A2327"/>
    <w:rsid w:val="008A239A"/>
    <w:rsid w:val="008A2408"/>
    <w:rsid w:val="008A242D"/>
    <w:rsid w:val="008A24FA"/>
    <w:rsid w:val="008A26A5"/>
    <w:rsid w:val="008A29FD"/>
    <w:rsid w:val="008A2ABB"/>
    <w:rsid w:val="008A2BC7"/>
    <w:rsid w:val="008A2CB2"/>
    <w:rsid w:val="008A2D53"/>
    <w:rsid w:val="008A336B"/>
    <w:rsid w:val="008A352D"/>
    <w:rsid w:val="008A3BFB"/>
    <w:rsid w:val="008A3C4E"/>
    <w:rsid w:val="008A3F84"/>
    <w:rsid w:val="008A438E"/>
    <w:rsid w:val="008A4604"/>
    <w:rsid w:val="008A4659"/>
    <w:rsid w:val="008A4C4D"/>
    <w:rsid w:val="008A4E04"/>
    <w:rsid w:val="008A4F01"/>
    <w:rsid w:val="008A532F"/>
    <w:rsid w:val="008A5A71"/>
    <w:rsid w:val="008A6214"/>
    <w:rsid w:val="008A6608"/>
    <w:rsid w:val="008A663B"/>
    <w:rsid w:val="008A6741"/>
    <w:rsid w:val="008A6AEA"/>
    <w:rsid w:val="008A6D3F"/>
    <w:rsid w:val="008A7A75"/>
    <w:rsid w:val="008A7D7A"/>
    <w:rsid w:val="008B0059"/>
    <w:rsid w:val="008B0062"/>
    <w:rsid w:val="008B01C9"/>
    <w:rsid w:val="008B0324"/>
    <w:rsid w:val="008B0430"/>
    <w:rsid w:val="008B04FB"/>
    <w:rsid w:val="008B09A3"/>
    <w:rsid w:val="008B0A14"/>
    <w:rsid w:val="008B0D29"/>
    <w:rsid w:val="008B0ED7"/>
    <w:rsid w:val="008B10F1"/>
    <w:rsid w:val="008B1143"/>
    <w:rsid w:val="008B1252"/>
    <w:rsid w:val="008B13D3"/>
    <w:rsid w:val="008B14F6"/>
    <w:rsid w:val="008B169A"/>
    <w:rsid w:val="008B1BBE"/>
    <w:rsid w:val="008B1C3A"/>
    <w:rsid w:val="008B1DF8"/>
    <w:rsid w:val="008B1F18"/>
    <w:rsid w:val="008B1F21"/>
    <w:rsid w:val="008B213B"/>
    <w:rsid w:val="008B224B"/>
    <w:rsid w:val="008B2275"/>
    <w:rsid w:val="008B22E8"/>
    <w:rsid w:val="008B24BC"/>
    <w:rsid w:val="008B2535"/>
    <w:rsid w:val="008B2636"/>
    <w:rsid w:val="008B2905"/>
    <w:rsid w:val="008B2EAA"/>
    <w:rsid w:val="008B2EE3"/>
    <w:rsid w:val="008B3393"/>
    <w:rsid w:val="008B3559"/>
    <w:rsid w:val="008B36E1"/>
    <w:rsid w:val="008B3969"/>
    <w:rsid w:val="008B3A33"/>
    <w:rsid w:val="008B3C3B"/>
    <w:rsid w:val="008B3EA1"/>
    <w:rsid w:val="008B403D"/>
    <w:rsid w:val="008B420E"/>
    <w:rsid w:val="008B4417"/>
    <w:rsid w:val="008B45C9"/>
    <w:rsid w:val="008B46BC"/>
    <w:rsid w:val="008B4FE6"/>
    <w:rsid w:val="008B5468"/>
    <w:rsid w:val="008B573A"/>
    <w:rsid w:val="008B5885"/>
    <w:rsid w:val="008B5A83"/>
    <w:rsid w:val="008B5E77"/>
    <w:rsid w:val="008B60BE"/>
    <w:rsid w:val="008B6322"/>
    <w:rsid w:val="008B6A78"/>
    <w:rsid w:val="008B6D30"/>
    <w:rsid w:val="008B6D6D"/>
    <w:rsid w:val="008B6D83"/>
    <w:rsid w:val="008B6DD8"/>
    <w:rsid w:val="008B7177"/>
    <w:rsid w:val="008B7DA6"/>
    <w:rsid w:val="008B7E32"/>
    <w:rsid w:val="008B7EA0"/>
    <w:rsid w:val="008B7F76"/>
    <w:rsid w:val="008C01B0"/>
    <w:rsid w:val="008C0652"/>
    <w:rsid w:val="008C0857"/>
    <w:rsid w:val="008C0961"/>
    <w:rsid w:val="008C0C8C"/>
    <w:rsid w:val="008C0E3C"/>
    <w:rsid w:val="008C0EF0"/>
    <w:rsid w:val="008C1126"/>
    <w:rsid w:val="008C125D"/>
    <w:rsid w:val="008C1658"/>
    <w:rsid w:val="008C17A9"/>
    <w:rsid w:val="008C1928"/>
    <w:rsid w:val="008C1996"/>
    <w:rsid w:val="008C1A65"/>
    <w:rsid w:val="008C1AE2"/>
    <w:rsid w:val="008C1B7C"/>
    <w:rsid w:val="008C1D9F"/>
    <w:rsid w:val="008C2195"/>
    <w:rsid w:val="008C228F"/>
    <w:rsid w:val="008C2531"/>
    <w:rsid w:val="008C277B"/>
    <w:rsid w:val="008C28AB"/>
    <w:rsid w:val="008C2C97"/>
    <w:rsid w:val="008C2E94"/>
    <w:rsid w:val="008C3452"/>
    <w:rsid w:val="008C3634"/>
    <w:rsid w:val="008C364C"/>
    <w:rsid w:val="008C3A64"/>
    <w:rsid w:val="008C3F66"/>
    <w:rsid w:val="008C425F"/>
    <w:rsid w:val="008C48AB"/>
    <w:rsid w:val="008C48AF"/>
    <w:rsid w:val="008C49A6"/>
    <w:rsid w:val="008C4A02"/>
    <w:rsid w:val="008C4BD5"/>
    <w:rsid w:val="008C4BD6"/>
    <w:rsid w:val="008C4BEF"/>
    <w:rsid w:val="008C4C76"/>
    <w:rsid w:val="008C4F96"/>
    <w:rsid w:val="008C50D1"/>
    <w:rsid w:val="008C5382"/>
    <w:rsid w:val="008C5700"/>
    <w:rsid w:val="008C5930"/>
    <w:rsid w:val="008C5CE7"/>
    <w:rsid w:val="008C5E39"/>
    <w:rsid w:val="008C63B6"/>
    <w:rsid w:val="008C63F7"/>
    <w:rsid w:val="008C6491"/>
    <w:rsid w:val="008C651F"/>
    <w:rsid w:val="008C6874"/>
    <w:rsid w:val="008C6A31"/>
    <w:rsid w:val="008C6AB4"/>
    <w:rsid w:val="008C6ADB"/>
    <w:rsid w:val="008C6B48"/>
    <w:rsid w:val="008C6B65"/>
    <w:rsid w:val="008C6EDC"/>
    <w:rsid w:val="008C709A"/>
    <w:rsid w:val="008C70E5"/>
    <w:rsid w:val="008C77A3"/>
    <w:rsid w:val="008C7837"/>
    <w:rsid w:val="008C7C23"/>
    <w:rsid w:val="008C7C71"/>
    <w:rsid w:val="008C7D2E"/>
    <w:rsid w:val="008C7EDA"/>
    <w:rsid w:val="008C7F47"/>
    <w:rsid w:val="008D004C"/>
    <w:rsid w:val="008D047C"/>
    <w:rsid w:val="008D0565"/>
    <w:rsid w:val="008D06F6"/>
    <w:rsid w:val="008D0A34"/>
    <w:rsid w:val="008D0ACD"/>
    <w:rsid w:val="008D0BF8"/>
    <w:rsid w:val="008D0CCA"/>
    <w:rsid w:val="008D10DE"/>
    <w:rsid w:val="008D12DF"/>
    <w:rsid w:val="008D13F7"/>
    <w:rsid w:val="008D14A2"/>
    <w:rsid w:val="008D154F"/>
    <w:rsid w:val="008D1585"/>
    <w:rsid w:val="008D19C7"/>
    <w:rsid w:val="008D1B47"/>
    <w:rsid w:val="008D1C3B"/>
    <w:rsid w:val="008D1CA0"/>
    <w:rsid w:val="008D1D9D"/>
    <w:rsid w:val="008D24D5"/>
    <w:rsid w:val="008D2582"/>
    <w:rsid w:val="008D2996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54"/>
    <w:rsid w:val="008D42DF"/>
    <w:rsid w:val="008D42EE"/>
    <w:rsid w:val="008D4409"/>
    <w:rsid w:val="008D4A3D"/>
    <w:rsid w:val="008D4E0F"/>
    <w:rsid w:val="008D51DB"/>
    <w:rsid w:val="008D53DC"/>
    <w:rsid w:val="008D53FE"/>
    <w:rsid w:val="008D5693"/>
    <w:rsid w:val="008D5763"/>
    <w:rsid w:val="008D588A"/>
    <w:rsid w:val="008D5B84"/>
    <w:rsid w:val="008D5DB6"/>
    <w:rsid w:val="008D5EAC"/>
    <w:rsid w:val="008D5EE7"/>
    <w:rsid w:val="008D60E1"/>
    <w:rsid w:val="008D611E"/>
    <w:rsid w:val="008D6387"/>
    <w:rsid w:val="008D664C"/>
    <w:rsid w:val="008D679C"/>
    <w:rsid w:val="008D67FF"/>
    <w:rsid w:val="008D73D8"/>
    <w:rsid w:val="008D7981"/>
    <w:rsid w:val="008D7989"/>
    <w:rsid w:val="008D7DFB"/>
    <w:rsid w:val="008D7FD8"/>
    <w:rsid w:val="008E027F"/>
    <w:rsid w:val="008E0440"/>
    <w:rsid w:val="008E0457"/>
    <w:rsid w:val="008E05A7"/>
    <w:rsid w:val="008E0AFE"/>
    <w:rsid w:val="008E0B1F"/>
    <w:rsid w:val="008E0BF4"/>
    <w:rsid w:val="008E0D4B"/>
    <w:rsid w:val="008E0F73"/>
    <w:rsid w:val="008E105F"/>
    <w:rsid w:val="008E1511"/>
    <w:rsid w:val="008E16A6"/>
    <w:rsid w:val="008E1B54"/>
    <w:rsid w:val="008E1C50"/>
    <w:rsid w:val="008E1E2D"/>
    <w:rsid w:val="008E1EFE"/>
    <w:rsid w:val="008E1F7A"/>
    <w:rsid w:val="008E202E"/>
    <w:rsid w:val="008E2151"/>
    <w:rsid w:val="008E26C9"/>
    <w:rsid w:val="008E2A44"/>
    <w:rsid w:val="008E2AF2"/>
    <w:rsid w:val="008E2FBC"/>
    <w:rsid w:val="008E3094"/>
    <w:rsid w:val="008E320D"/>
    <w:rsid w:val="008E33B7"/>
    <w:rsid w:val="008E389A"/>
    <w:rsid w:val="008E3B21"/>
    <w:rsid w:val="008E3C1A"/>
    <w:rsid w:val="008E3DAF"/>
    <w:rsid w:val="008E3F54"/>
    <w:rsid w:val="008E3FA9"/>
    <w:rsid w:val="008E411C"/>
    <w:rsid w:val="008E43F9"/>
    <w:rsid w:val="008E443A"/>
    <w:rsid w:val="008E44A6"/>
    <w:rsid w:val="008E464F"/>
    <w:rsid w:val="008E48EE"/>
    <w:rsid w:val="008E4A62"/>
    <w:rsid w:val="008E4EC4"/>
    <w:rsid w:val="008E50AE"/>
    <w:rsid w:val="008E5A95"/>
    <w:rsid w:val="008E5B59"/>
    <w:rsid w:val="008E5CD6"/>
    <w:rsid w:val="008E5D2E"/>
    <w:rsid w:val="008E5DD5"/>
    <w:rsid w:val="008E5EF5"/>
    <w:rsid w:val="008E609C"/>
    <w:rsid w:val="008E609E"/>
    <w:rsid w:val="008E6196"/>
    <w:rsid w:val="008E6251"/>
    <w:rsid w:val="008E629F"/>
    <w:rsid w:val="008E6372"/>
    <w:rsid w:val="008E64ED"/>
    <w:rsid w:val="008E666A"/>
    <w:rsid w:val="008E66C5"/>
    <w:rsid w:val="008E69B4"/>
    <w:rsid w:val="008E6DD4"/>
    <w:rsid w:val="008E6E0F"/>
    <w:rsid w:val="008E716F"/>
    <w:rsid w:val="008E72D2"/>
    <w:rsid w:val="008E77DC"/>
    <w:rsid w:val="008E77FF"/>
    <w:rsid w:val="008E795E"/>
    <w:rsid w:val="008E7DE7"/>
    <w:rsid w:val="008E7F7A"/>
    <w:rsid w:val="008F0650"/>
    <w:rsid w:val="008F09DC"/>
    <w:rsid w:val="008F0B05"/>
    <w:rsid w:val="008F0B59"/>
    <w:rsid w:val="008F0B9B"/>
    <w:rsid w:val="008F0ED8"/>
    <w:rsid w:val="008F0FC1"/>
    <w:rsid w:val="008F1006"/>
    <w:rsid w:val="008F1076"/>
    <w:rsid w:val="008F1619"/>
    <w:rsid w:val="008F177C"/>
    <w:rsid w:val="008F17F3"/>
    <w:rsid w:val="008F1833"/>
    <w:rsid w:val="008F1A4A"/>
    <w:rsid w:val="008F1D2E"/>
    <w:rsid w:val="008F1FD5"/>
    <w:rsid w:val="008F22A0"/>
    <w:rsid w:val="008F2472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554"/>
    <w:rsid w:val="008F360C"/>
    <w:rsid w:val="008F3667"/>
    <w:rsid w:val="008F3B58"/>
    <w:rsid w:val="008F3F48"/>
    <w:rsid w:val="008F4184"/>
    <w:rsid w:val="008F47A3"/>
    <w:rsid w:val="008F47D1"/>
    <w:rsid w:val="008F47F1"/>
    <w:rsid w:val="008F4A3B"/>
    <w:rsid w:val="008F4ABC"/>
    <w:rsid w:val="008F4BD5"/>
    <w:rsid w:val="008F50B2"/>
    <w:rsid w:val="008F511C"/>
    <w:rsid w:val="008F5468"/>
    <w:rsid w:val="008F569E"/>
    <w:rsid w:val="008F56A5"/>
    <w:rsid w:val="008F5DB1"/>
    <w:rsid w:val="008F5DF6"/>
    <w:rsid w:val="008F5F17"/>
    <w:rsid w:val="008F6047"/>
    <w:rsid w:val="008F6123"/>
    <w:rsid w:val="008F625B"/>
    <w:rsid w:val="008F6448"/>
    <w:rsid w:val="008F64FD"/>
    <w:rsid w:val="008F656C"/>
    <w:rsid w:val="008F6852"/>
    <w:rsid w:val="008F6884"/>
    <w:rsid w:val="008F68B7"/>
    <w:rsid w:val="008F6969"/>
    <w:rsid w:val="008F6A30"/>
    <w:rsid w:val="008F6DD9"/>
    <w:rsid w:val="008F6F36"/>
    <w:rsid w:val="008F7144"/>
    <w:rsid w:val="008F717B"/>
    <w:rsid w:val="008F724B"/>
    <w:rsid w:val="008F7FAE"/>
    <w:rsid w:val="00900156"/>
    <w:rsid w:val="0090022D"/>
    <w:rsid w:val="009003EB"/>
    <w:rsid w:val="009005EB"/>
    <w:rsid w:val="009009EF"/>
    <w:rsid w:val="00900C3D"/>
    <w:rsid w:val="009010EC"/>
    <w:rsid w:val="0090184B"/>
    <w:rsid w:val="00902538"/>
    <w:rsid w:val="00902541"/>
    <w:rsid w:val="009025FD"/>
    <w:rsid w:val="009027DB"/>
    <w:rsid w:val="00902CA0"/>
    <w:rsid w:val="00902D76"/>
    <w:rsid w:val="00903001"/>
    <w:rsid w:val="0090306A"/>
    <w:rsid w:val="0090324A"/>
    <w:rsid w:val="00903518"/>
    <w:rsid w:val="009037F4"/>
    <w:rsid w:val="00903A54"/>
    <w:rsid w:val="00903D52"/>
    <w:rsid w:val="00903DEC"/>
    <w:rsid w:val="00903EC7"/>
    <w:rsid w:val="009041B6"/>
    <w:rsid w:val="009042BE"/>
    <w:rsid w:val="009045EA"/>
    <w:rsid w:val="009045F2"/>
    <w:rsid w:val="009047C1"/>
    <w:rsid w:val="00904B20"/>
    <w:rsid w:val="00904BF9"/>
    <w:rsid w:val="00904D07"/>
    <w:rsid w:val="00904E27"/>
    <w:rsid w:val="009050BF"/>
    <w:rsid w:val="00905199"/>
    <w:rsid w:val="009051D6"/>
    <w:rsid w:val="00905322"/>
    <w:rsid w:val="00905A6B"/>
    <w:rsid w:val="00905D55"/>
    <w:rsid w:val="00905F9B"/>
    <w:rsid w:val="00906030"/>
    <w:rsid w:val="009061BF"/>
    <w:rsid w:val="00906245"/>
    <w:rsid w:val="00906405"/>
    <w:rsid w:val="00906416"/>
    <w:rsid w:val="009067CE"/>
    <w:rsid w:val="0090680E"/>
    <w:rsid w:val="009069CC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AB7"/>
    <w:rsid w:val="00907E44"/>
    <w:rsid w:val="00910161"/>
    <w:rsid w:val="00910230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B71"/>
    <w:rsid w:val="00911CEC"/>
    <w:rsid w:val="00911DB1"/>
    <w:rsid w:val="00911EC9"/>
    <w:rsid w:val="0091205C"/>
    <w:rsid w:val="009122D0"/>
    <w:rsid w:val="009123A2"/>
    <w:rsid w:val="009123B9"/>
    <w:rsid w:val="00912605"/>
    <w:rsid w:val="009126CD"/>
    <w:rsid w:val="009129CA"/>
    <w:rsid w:val="00912CD5"/>
    <w:rsid w:val="00912EEE"/>
    <w:rsid w:val="00913498"/>
    <w:rsid w:val="009138F6"/>
    <w:rsid w:val="00913AF3"/>
    <w:rsid w:val="00914791"/>
    <w:rsid w:val="009148B4"/>
    <w:rsid w:val="00914AC7"/>
    <w:rsid w:val="00914BF2"/>
    <w:rsid w:val="00914CE0"/>
    <w:rsid w:val="00914F63"/>
    <w:rsid w:val="00915350"/>
    <w:rsid w:val="009154FA"/>
    <w:rsid w:val="00915626"/>
    <w:rsid w:val="009158FF"/>
    <w:rsid w:val="0091594B"/>
    <w:rsid w:val="00916274"/>
    <w:rsid w:val="009162CE"/>
    <w:rsid w:val="00916306"/>
    <w:rsid w:val="009165CD"/>
    <w:rsid w:val="00916A1F"/>
    <w:rsid w:val="00916B48"/>
    <w:rsid w:val="00916C6E"/>
    <w:rsid w:val="00916DA7"/>
    <w:rsid w:val="00916E00"/>
    <w:rsid w:val="00916E8F"/>
    <w:rsid w:val="00916F05"/>
    <w:rsid w:val="00916F3D"/>
    <w:rsid w:val="00916F59"/>
    <w:rsid w:val="0091700B"/>
    <w:rsid w:val="0091722C"/>
    <w:rsid w:val="00917300"/>
    <w:rsid w:val="009174A7"/>
    <w:rsid w:val="00917866"/>
    <w:rsid w:val="0091786C"/>
    <w:rsid w:val="00917C5F"/>
    <w:rsid w:val="00917D57"/>
    <w:rsid w:val="00917EA3"/>
    <w:rsid w:val="0092025E"/>
    <w:rsid w:val="00920455"/>
    <w:rsid w:val="0092077E"/>
    <w:rsid w:val="00920993"/>
    <w:rsid w:val="00920AFA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2B07"/>
    <w:rsid w:val="00922B94"/>
    <w:rsid w:val="00922CFD"/>
    <w:rsid w:val="00922E47"/>
    <w:rsid w:val="009230AA"/>
    <w:rsid w:val="009230E7"/>
    <w:rsid w:val="0092341B"/>
    <w:rsid w:val="009234F7"/>
    <w:rsid w:val="00923811"/>
    <w:rsid w:val="00923B30"/>
    <w:rsid w:val="00924343"/>
    <w:rsid w:val="00924345"/>
    <w:rsid w:val="00924365"/>
    <w:rsid w:val="009243CC"/>
    <w:rsid w:val="00924C1B"/>
    <w:rsid w:val="00924D01"/>
    <w:rsid w:val="00924E70"/>
    <w:rsid w:val="00924EBB"/>
    <w:rsid w:val="00924F5B"/>
    <w:rsid w:val="00924FFD"/>
    <w:rsid w:val="0092526C"/>
    <w:rsid w:val="00925529"/>
    <w:rsid w:val="00925623"/>
    <w:rsid w:val="009256B4"/>
    <w:rsid w:val="009257BB"/>
    <w:rsid w:val="009258D7"/>
    <w:rsid w:val="00925AF4"/>
    <w:rsid w:val="00925AFE"/>
    <w:rsid w:val="00925CB5"/>
    <w:rsid w:val="00925CF5"/>
    <w:rsid w:val="00925E21"/>
    <w:rsid w:val="00925F58"/>
    <w:rsid w:val="0092608C"/>
    <w:rsid w:val="009261A6"/>
    <w:rsid w:val="00926266"/>
    <w:rsid w:val="00926615"/>
    <w:rsid w:val="00926792"/>
    <w:rsid w:val="00926AFC"/>
    <w:rsid w:val="00926DB5"/>
    <w:rsid w:val="00926FFB"/>
    <w:rsid w:val="0092719E"/>
    <w:rsid w:val="00927635"/>
    <w:rsid w:val="00927642"/>
    <w:rsid w:val="009278C3"/>
    <w:rsid w:val="00927ABD"/>
    <w:rsid w:val="00927CB9"/>
    <w:rsid w:val="00927F84"/>
    <w:rsid w:val="0093000B"/>
    <w:rsid w:val="009301E8"/>
    <w:rsid w:val="00930459"/>
    <w:rsid w:val="00930489"/>
    <w:rsid w:val="00930746"/>
    <w:rsid w:val="00930934"/>
    <w:rsid w:val="00930CD1"/>
    <w:rsid w:val="00930CFA"/>
    <w:rsid w:val="00930E3E"/>
    <w:rsid w:val="00930EB7"/>
    <w:rsid w:val="00930EFA"/>
    <w:rsid w:val="00930FA1"/>
    <w:rsid w:val="00931016"/>
    <w:rsid w:val="0093136F"/>
    <w:rsid w:val="00931777"/>
    <w:rsid w:val="00931ABE"/>
    <w:rsid w:val="00931C8F"/>
    <w:rsid w:val="00932050"/>
    <w:rsid w:val="0093210F"/>
    <w:rsid w:val="00932438"/>
    <w:rsid w:val="0093272B"/>
    <w:rsid w:val="00932E70"/>
    <w:rsid w:val="00932F6B"/>
    <w:rsid w:val="009334D2"/>
    <w:rsid w:val="009337AC"/>
    <w:rsid w:val="009337FE"/>
    <w:rsid w:val="009339F0"/>
    <w:rsid w:val="00933BD7"/>
    <w:rsid w:val="00934019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43"/>
    <w:rsid w:val="00936C89"/>
    <w:rsid w:val="00936D2B"/>
    <w:rsid w:val="00936E66"/>
    <w:rsid w:val="00937774"/>
    <w:rsid w:val="00937934"/>
    <w:rsid w:val="0093798B"/>
    <w:rsid w:val="00937AA8"/>
    <w:rsid w:val="00937AC1"/>
    <w:rsid w:val="00937C2B"/>
    <w:rsid w:val="00937C5D"/>
    <w:rsid w:val="00937CCD"/>
    <w:rsid w:val="00937DBF"/>
    <w:rsid w:val="00937E40"/>
    <w:rsid w:val="00937F80"/>
    <w:rsid w:val="00940101"/>
    <w:rsid w:val="00940142"/>
    <w:rsid w:val="00940339"/>
    <w:rsid w:val="0094036A"/>
    <w:rsid w:val="00940441"/>
    <w:rsid w:val="0094047D"/>
    <w:rsid w:val="009404E1"/>
    <w:rsid w:val="009405A4"/>
    <w:rsid w:val="00940617"/>
    <w:rsid w:val="009408F1"/>
    <w:rsid w:val="0094096D"/>
    <w:rsid w:val="00940A59"/>
    <w:rsid w:val="00940C72"/>
    <w:rsid w:val="00940C88"/>
    <w:rsid w:val="00940D14"/>
    <w:rsid w:val="00940D21"/>
    <w:rsid w:val="0094155C"/>
    <w:rsid w:val="0094165C"/>
    <w:rsid w:val="00941A30"/>
    <w:rsid w:val="00941AA3"/>
    <w:rsid w:val="00941E9B"/>
    <w:rsid w:val="0094225A"/>
    <w:rsid w:val="009424AF"/>
    <w:rsid w:val="009424B0"/>
    <w:rsid w:val="009424DD"/>
    <w:rsid w:val="009425BC"/>
    <w:rsid w:val="0094265E"/>
    <w:rsid w:val="00942716"/>
    <w:rsid w:val="00942731"/>
    <w:rsid w:val="00942835"/>
    <w:rsid w:val="00942904"/>
    <w:rsid w:val="0094319D"/>
    <w:rsid w:val="00943257"/>
    <w:rsid w:val="00943331"/>
    <w:rsid w:val="00943435"/>
    <w:rsid w:val="00943439"/>
    <w:rsid w:val="009436EF"/>
    <w:rsid w:val="009437DC"/>
    <w:rsid w:val="00943A4A"/>
    <w:rsid w:val="00943CCF"/>
    <w:rsid w:val="00943E4C"/>
    <w:rsid w:val="00943E64"/>
    <w:rsid w:val="00943E7F"/>
    <w:rsid w:val="0094401A"/>
    <w:rsid w:val="0094433F"/>
    <w:rsid w:val="00944477"/>
    <w:rsid w:val="009444BA"/>
    <w:rsid w:val="00944727"/>
    <w:rsid w:val="009447D9"/>
    <w:rsid w:val="00944A9F"/>
    <w:rsid w:val="00944AD0"/>
    <w:rsid w:val="00944AD1"/>
    <w:rsid w:val="00944C63"/>
    <w:rsid w:val="00944E1C"/>
    <w:rsid w:val="00944E2C"/>
    <w:rsid w:val="00944EB8"/>
    <w:rsid w:val="0094511A"/>
    <w:rsid w:val="00945295"/>
    <w:rsid w:val="009456E6"/>
    <w:rsid w:val="00945B26"/>
    <w:rsid w:val="00945D8E"/>
    <w:rsid w:val="00945DE1"/>
    <w:rsid w:val="00945E72"/>
    <w:rsid w:val="00945EE2"/>
    <w:rsid w:val="009460FB"/>
    <w:rsid w:val="0094671C"/>
    <w:rsid w:val="009469A1"/>
    <w:rsid w:val="00946C8D"/>
    <w:rsid w:val="00946DE1"/>
    <w:rsid w:val="00946F34"/>
    <w:rsid w:val="00946F80"/>
    <w:rsid w:val="00947257"/>
    <w:rsid w:val="00947437"/>
    <w:rsid w:val="0094793C"/>
    <w:rsid w:val="009479CA"/>
    <w:rsid w:val="00947AA2"/>
    <w:rsid w:val="00947C9E"/>
    <w:rsid w:val="00947E39"/>
    <w:rsid w:val="00950015"/>
    <w:rsid w:val="00950027"/>
    <w:rsid w:val="009500FB"/>
    <w:rsid w:val="009501B0"/>
    <w:rsid w:val="009501F4"/>
    <w:rsid w:val="00950215"/>
    <w:rsid w:val="009502C4"/>
    <w:rsid w:val="0095059B"/>
    <w:rsid w:val="009507C6"/>
    <w:rsid w:val="00950A4B"/>
    <w:rsid w:val="009510D7"/>
    <w:rsid w:val="00951236"/>
    <w:rsid w:val="0095146C"/>
    <w:rsid w:val="00951492"/>
    <w:rsid w:val="00951844"/>
    <w:rsid w:val="00951A7E"/>
    <w:rsid w:val="00952351"/>
    <w:rsid w:val="00952367"/>
    <w:rsid w:val="00952372"/>
    <w:rsid w:val="009523C4"/>
    <w:rsid w:val="009526A7"/>
    <w:rsid w:val="009526BE"/>
    <w:rsid w:val="009527FE"/>
    <w:rsid w:val="0095280E"/>
    <w:rsid w:val="009529E5"/>
    <w:rsid w:val="009529F3"/>
    <w:rsid w:val="00952E16"/>
    <w:rsid w:val="00952F66"/>
    <w:rsid w:val="0095302A"/>
    <w:rsid w:val="009533D1"/>
    <w:rsid w:val="00953613"/>
    <w:rsid w:val="00953616"/>
    <w:rsid w:val="00953716"/>
    <w:rsid w:val="009537F9"/>
    <w:rsid w:val="0095389F"/>
    <w:rsid w:val="00953A07"/>
    <w:rsid w:val="00953A9A"/>
    <w:rsid w:val="00953F4F"/>
    <w:rsid w:val="0095424E"/>
    <w:rsid w:val="009543AF"/>
    <w:rsid w:val="009547E5"/>
    <w:rsid w:val="0095485D"/>
    <w:rsid w:val="00954970"/>
    <w:rsid w:val="00954A37"/>
    <w:rsid w:val="00954C49"/>
    <w:rsid w:val="00954E28"/>
    <w:rsid w:val="0095538C"/>
    <w:rsid w:val="009553B2"/>
    <w:rsid w:val="00955400"/>
    <w:rsid w:val="009554A1"/>
    <w:rsid w:val="00955617"/>
    <w:rsid w:val="00955ED1"/>
    <w:rsid w:val="0095612C"/>
    <w:rsid w:val="00956293"/>
    <w:rsid w:val="00956384"/>
    <w:rsid w:val="009563D4"/>
    <w:rsid w:val="009563FB"/>
    <w:rsid w:val="009564DD"/>
    <w:rsid w:val="009567A4"/>
    <w:rsid w:val="0095685C"/>
    <w:rsid w:val="00956E1F"/>
    <w:rsid w:val="00957082"/>
    <w:rsid w:val="009572CC"/>
    <w:rsid w:val="00957319"/>
    <w:rsid w:val="009573C6"/>
    <w:rsid w:val="009576B1"/>
    <w:rsid w:val="00957775"/>
    <w:rsid w:val="009579F4"/>
    <w:rsid w:val="00957B02"/>
    <w:rsid w:val="00957BC2"/>
    <w:rsid w:val="00957F1E"/>
    <w:rsid w:val="00957F81"/>
    <w:rsid w:val="00957FE8"/>
    <w:rsid w:val="009603F3"/>
    <w:rsid w:val="00960645"/>
    <w:rsid w:val="009610D0"/>
    <w:rsid w:val="00961100"/>
    <w:rsid w:val="0096119C"/>
    <w:rsid w:val="009611C1"/>
    <w:rsid w:val="009616AE"/>
    <w:rsid w:val="009616C4"/>
    <w:rsid w:val="00961853"/>
    <w:rsid w:val="0096189C"/>
    <w:rsid w:val="00961BB8"/>
    <w:rsid w:val="00961D1E"/>
    <w:rsid w:val="00961F95"/>
    <w:rsid w:val="00961FBB"/>
    <w:rsid w:val="0096252B"/>
    <w:rsid w:val="0096265C"/>
    <w:rsid w:val="00962804"/>
    <w:rsid w:val="00962AA5"/>
    <w:rsid w:val="00962B86"/>
    <w:rsid w:val="00962BD6"/>
    <w:rsid w:val="00962CAD"/>
    <w:rsid w:val="0096318F"/>
    <w:rsid w:val="0096325F"/>
    <w:rsid w:val="0096329C"/>
    <w:rsid w:val="00963358"/>
    <w:rsid w:val="00963423"/>
    <w:rsid w:val="00963523"/>
    <w:rsid w:val="00963740"/>
    <w:rsid w:val="00963808"/>
    <w:rsid w:val="00963961"/>
    <w:rsid w:val="00963FF7"/>
    <w:rsid w:val="009642C4"/>
    <w:rsid w:val="0096449D"/>
    <w:rsid w:val="00964505"/>
    <w:rsid w:val="00964774"/>
    <w:rsid w:val="00964A2A"/>
    <w:rsid w:val="00964B1F"/>
    <w:rsid w:val="00964DCD"/>
    <w:rsid w:val="00965025"/>
    <w:rsid w:val="0096505E"/>
    <w:rsid w:val="009651AB"/>
    <w:rsid w:val="009651B2"/>
    <w:rsid w:val="00965493"/>
    <w:rsid w:val="009654B8"/>
    <w:rsid w:val="009656DB"/>
    <w:rsid w:val="009659D7"/>
    <w:rsid w:val="00965A2C"/>
    <w:rsid w:val="00965EE7"/>
    <w:rsid w:val="0096604D"/>
    <w:rsid w:val="0096627A"/>
    <w:rsid w:val="00966484"/>
    <w:rsid w:val="0096673C"/>
    <w:rsid w:val="00966938"/>
    <w:rsid w:val="00966BE1"/>
    <w:rsid w:val="00966C0B"/>
    <w:rsid w:val="00966FF0"/>
    <w:rsid w:val="00967476"/>
    <w:rsid w:val="00967502"/>
    <w:rsid w:val="00967700"/>
    <w:rsid w:val="00967A82"/>
    <w:rsid w:val="00967B14"/>
    <w:rsid w:val="00967B27"/>
    <w:rsid w:val="009700D8"/>
    <w:rsid w:val="00970283"/>
    <w:rsid w:val="009704F5"/>
    <w:rsid w:val="009709AD"/>
    <w:rsid w:val="00970A58"/>
    <w:rsid w:val="00970BB9"/>
    <w:rsid w:val="00971206"/>
    <w:rsid w:val="009713EE"/>
    <w:rsid w:val="00971413"/>
    <w:rsid w:val="00971A94"/>
    <w:rsid w:val="00971AAF"/>
    <w:rsid w:val="00971BB0"/>
    <w:rsid w:val="00971F7E"/>
    <w:rsid w:val="009723D3"/>
    <w:rsid w:val="00972490"/>
    <w:rsid w:val="0097260E"/>
    <w:rsid w:val="009726A6"/>
    <w:rsid w:val="009726CA"/>
    <w:rsid w:val="009728D3"/>
    <w:rsid w:val="009729AA"/>
    <w:rsid w:val="00972B5A"/>
    <w:rsid w:val="00972CC9"/>
    <w:rsid w:val="00972ECF"/>
    <w:rsid w:val="0097305F"/>
    <w:rsid w:val="00973707"/>
    <w:rsid w:val="00973A74"/>
    <w:rsid w:val="00973C1A"/>
    <w:rsid w:val="00973DAD"/>
    <w:rsid w:val="0097430D"/>
    <w:rsid w:val="0097445E"/>
    <w:rsid w:val="00974514"/>
    <w:rsid w:val="0097458D"/>
    <w:rsid w:val="009747BE"/>
    <w:rsid w:val="00974AB7"/>
    <w:rsid w:val="00974B5C"/>
    <w:rsid w:val="00974C8D"/>
    <w:rsid w:val="00974D5D"/>
    <w:rsid w:val="00974E38"/>
    <w:rsid w:val="0097506E"/>
    <w:rsid w:val="00975288"/>
    <w:rsid w:val="0097558F"/>
    <w:rsid w:val="009756C4"/>
    <w:rsid w:val="00975769"/>
    <w:rsid w:val="0097579F"/>
    <w:rsid w:val="009766C9"/>
    <w:rsid w:val="00976863"/>
    <w:rsid w:val="00976A1E"/>
    <w:rsid w:val="00976D77"/>
    <w:rsid w:val="00976DF4"/>
    <w:rsid w:val="00976ED2"/>
    <w:rsid w:val="00977017"/>
    <w:rsid w:val="00977050"/>
    <w:rsid w:val="009777AF"/>
    <w:rsid w:val="009777C7"/>
    <w:rsid w:val="0097788C"/>
    <w:rsid w:val="009778DF"/>
    <w:rsid w:val="0097797E"/>
    <w:rsid w:val="00977AEC"/>
    <w:rsid w:val="00977F07"/>
    <w:rsid w:val="009801AA"/>
    <w:rsid w:val="00980495"/>
    <w:rsid w:val="009804D4"/>
    <w:rsid w:val="009809C9"/>
    <w:rsid w:val="00980B2B"/>
    <w:rsid w:val="00980C4A"/>
    <w:rsid w:val="00981383"/>
    <w:rsid w:val="00981477"/>
    <w:rsid w:val="009816AA"/>
    <w:rsid w:val="009818DA"/>
    <w:rsid w:val="0098192E"/>
    <w:rsid w:val="00981B9E"/>
    <w:rsid w:val="00981D05"/>
    <w:rsid w:val="00981E0A"/>
    <w:rsid w:val="009822C5"/>
    <w:rsid w:val="00982385"/>
    <w:rsid w:val="00982C0C"/>
    <w:rsid w:val="00982C19"/>
    <w:rsid w:val="0098319B"/>
    <w:rsid w:val="009831AE"/>
    <w:rsid w:val="009831CD"/>
    <w:rsid w:val="00983693"/>
    <w:rsid w:val="009838D9"/>
    <w:rsid w:val="00983958"/>
    <w:rsid w:val="00983A20"/>
    <w:rsid w:val="00983AA5"/>
    <w:rsid w:val="00983AB4"/>
    <w:rsid w:val="00983ABA"/>
    <w:rsid w:val="00983B44"/>
    <w:rsid w:val="00983D89"/>
    <w:rsid w:val="00983FB3"/>
    <w:rsid w:val="009840FC"/>
    <w:rsid w:val="00984426"/>
    <w:rsid w:val="00984676"/>
    <w:rsid w:val="009846BF"/>
    <w:rsid w:val="009848B5"/>
    <w:rsid w:val="009849BE"/>
    <w:rsid w:val="00984BFA"/>
    <w:rsid w:val="00984CA9"/>
    <w:rsid w:val="00984E6A"/>
    <w:rsid w:val="00984FF9"/>
    <w:rsid w:val="009852E6"/>
    <w:rsid w:val="009859AA"/>
    <w:rsid w:val="00985B41"/>
    <w:rsid w:val="00985EC8"/>
    <w:rsid w:val="00985FAB"/>
    <w:rsid w:val="00986140"/>
    <w:rsid w:val="009863D1"/>
    <w:rsid w:val="009865EE"/>
    <w:rsid w:val="00986632"/>
    <w:rsid w:val="00986668"/>
    <w:rsid w:val="0098691D"/>
    <w:rsid w:val="009869D7"/>
    <w:rsid w:val="00986A21"/>
    <w:rsid w:val="00986A30"/>
    <w:rsid w:val="00986F20"/>
    <w:rsid w:val="00986F42"/>
    <w:rsid w:val="009870DC"/>
    <w:rsid w:val="00987112"/>
    <w:rsid w:val="00987174"/>
    <w:rsid w:val="00987AB0"/>
    <w:rsid w:val="00987B67"/>
    <w:rsid w:val="00987D9B"/>
    <w:rsid w:val="00987DE5"/>
    <w:rsid w:val="00987F5D"/>
    <w:rsid w:val="00987F63"/>
    <w:rsid w:val="0099003B"/>
    <w:rsid w:val="009902B1"/>
    <w:rsid w:val="009905B8"/>
    <w:rsid w:val="0099075E"/>
    <w:rsid w:val="0099099E"/>
    <w:rsid w:val="00990DC0"/>
    <w:rsid w:val="00990DD0"/>
    <w:rsid w:val="00990F85"/>
    <w:rsid w:val="00990F9C"/>
    <w:rsid w:val="00990FCC"/>
    <w:rsid w:val="00991336"/>
    <w:rsid w:val="00991581"/>
    <w:rsid w:val="009918B9"/>
    <w:rsid w:val="00991940"/>
    <w:rsid w:val="00991E7B"/>
    <w:rsid w:val="009920C6"/>
    <w:rsid w:val="00992522"/>
    <w:rsid w:val="00992B95"/>
    <w:rsid w:val="00992BEF"/>
    <w:rsid w:val="00992C2A"/>
    <w:rsid w:val="00992E9A"/>
    <w:rsid w:val="00992F59"/>
    <w:rsid w:val="00992FAD"/>
    <w:rsid w:val="0099306C"/>
    <w:rsid w:val="009936B9"/>
    <w:rsid w:val="009936CE"/>
    <w:rsid w:val="009936F4"/>
    <w:rsid w:val="009938E5"/>
    <w:rsid w:val="0099397D"/>
    <w:rsid w:val="00993CCF"/>
    <w:rsid w:val="00994192"/>
    <w:rsid w:val="00994218"/>
    <w:rsid w:val="0099466B"/>
    <w:rsid w:val="009946A0"/>
    <w:rsid w:val="00994967"/>
    <w:rsid w:val="009949BE"/>
    <w:rsid w:val="009949C1"/>
    <w:rsid w:val="00994D83"/>
    <w:rsid w:val="00994F06"/>
    <w:rsid w:val="00994FA8"/>
    <w:rsid w:val="009955E2"/>
    <w:rsid w:val="00995815"/>
    <w:rsid w:val="00995C97"/>
    <w:rsid w:val="00995CF5"/>
    <w:rsid w:val="00995DB6"/>
    <w:rsid w:val="00995F08"/>
    <w:rsid w:val="00995FDA"/>
    <w:rsid w:val="00996307"/>
    <w:rsid w:val="00996658"/>
    <w:rsid w:val="009966A3"/>
    <w:rsid w:val="00996852"/>
    <w:rsid w:val="00996A0B"/>
    <w:rsid w:val="00996BAC"/>
    <w:rsid w:val="00996CD5"/>
    <w:rsid w:val="00996EBB"/>
    <w:rsid w:val="0099711C"/>
    <w:rsid w:val="009971A7"/>
    <w:rsid w:val="0099748B"/>
    <w:rsid w:val="00997697"/>
    <w:rsid w:val="0099778A"/>
    <w:rsid w:val="00997FD6"/>
    <w:rsid w:val="00997FF9"/>
    <w:rsid w:val="009A000C"/>
    <w:rsid w:val="009A08F2"/>
    <w:rsid w:val="009A0AA6"/>
    <w:rsid w:val="009A0BB6"/>
    <w:rsid w:val="009A0D68"/>
    <w:rsid w:val="009A0E16"/>
    <w:rsid w:val="009A0E1E"/>
    <w:rsid w:val="009A0E33"/>
    <w:rsid w:val="009A1035"/>
    <w:rsid w:val="009A11A4"/>
    <w:rsid w:val="009A1244"/>
    <w:rsid w:val="009A1466"/>
    <w:rsid w:val="009A15C0"/>
    <w:rsid w:val="009A1767"/>
    <w:rsid w:val="009A17E6"/>
    <w:rsid w:val="009A1A9E"/>
    <w:rsid w:val="009A1C69"/>
    <w:rsid w:val="009A1D19"/>
    <w:rsid w:val="009A2093"/>
    <w:rsid w:val="009A22AB"/>
    <w:rsid w:val="009A2527"/>
    <w:rsid w:val="009A267F"/>
    <w:rsid w:val="009A26A1"/>
    <w:rsid w:val="009A2877"/>
    <w:rsid w:val="009A295C"/>
    <w:rsid w:val="009A2978"/>
    <w:rsid w:val="009A29F8"/>
    <w:rsid w:val="009A2E97"/>
    <w:rsid w:val="009A2F00"/>
    <w:rsid w:val="009A3295"/>
    <w:rsid w:val="009A3330"/>
    <w:rsid w:val="009A3353"/>
    <w:rsid w:val="009A350A"/>
    <w:rsid w:val="009A3933"/>
    <w:rsid w:val="009A3A41"/>
    <w:rsid w:val="009A3B8B"/>
    <w:rsid w:val="009A3C33"/>
    <w:rsid w:val="009A401E"/>
    <w:rsid w:val="009A414E"/>
    <w:rsid w:val="009A4328"/>
    <w:rsid w:val="009A44CF"/>
    <w:rsid w:val="009A4ADA"/>
    <w:rsid w:val="009A4CA7"/>
    <w:rsid w:val="009A4CD3"/>
    <w:rsid w:val="009A513F"/>
    <w:rsid w:val="009A5313"/>
    <w:rsid w:val="009A569D"/>
    <w:rsid w:val="009A57B8"/>
    <w:rsid w:val="009A5B16"/>
    <w:rsid w:val="009A5BC0"/>
    <w:rsid w:val="009A60C4"/>
    <w:rsid w:val="009A6189"/>
    <w:rsid w:val="009A620C"/>
    <w:rsid w:val="009A6302"/>
    <w:rsid w:val="009A643A"/>
    <w:rsid w:val="009A661F"/>
    <w:rsid w:val="009A6C6C"/>
    <w:rsid w:val="009A6E12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9D"/>
    <w:rsid w:val="009B0235"/>
    <w:rsid w:val="009B0351"/>
    <w:rsid w:val="009B0646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677"/>
    <w:rsid w:val="009B276F"/>
    <w:rsid w:val="009B2795"/>
    <w:rsid w:val="009B2A89"/>
    <w:rsid w:val="009B2B80"/>
    <w:rsid w:val="009B2BC3"/>
    <w:rsid w:val="009B2D73"/>
    <w:rsid w:val="009B2EE9"/>
    <w:rsid w:val="009B2F1C"/>
    <w:rsid w:val="009B2FF5"/>
    <w:rsid w:val="009B3032"/>
    <w:rsid w:val="009B306C"/>
    <w:rsid w:val="009B30E7"/>
    <w:rsid w:val="009B3235"/>
    <w:rsid w:val="009B32C8"/>
    <w:rsid w:val="009B34D6"/>
    <w:rsid w:val="009B34DB"/>
    <w:rsid w:val="009B36EF"/>
    <w:rsid w:val="009B3909"/>
    <w:rsid w:val="009B3A2E"/>
    <w:rsid w:val="009B3C95"/>
    <w:rsid w:val="009B3DEB"/>
    <w:rsid w:val="009B4212"/>
    <w:rsid w:val="009B4213"/>
    <w:rsid w:val="009B42D6"/>
    <w:rsid w:val="009B4360"/>
    <w:rsid w:val="009B43CE"/>
    <w:rsid w:val="009B4547"/>
    <w:rsid w:val="009B4899"/>
    <w:rsid w:val="009B491F"/>
    <w:rsid w:val="009B4B10"/>
    <w:rsid w:val="009B4B3D"/>
    <w:rsid w:val="009B4E0B"/>
    <w:rsid w:val="009B4F09"/>
    <w:rsid w:val="009B50AA"/>
    <w:rsid w:val="009B517D"/>
    <w:rsid w:val="009B53E0"/>
    <w:rsid w:val="009B564D"/>
    <w:rsid w:val="009B56FF"/>
    <w:rsid w:val="009B5A84"/>
    <w:rsid w:val="009B5AF4"/>
    <w:rsid w:val="009B5B17"/>
    <w:rsid w:val="009B5CC1"/>
    <w:rsid w:val="009B5D72"/>
    <w:rsid w:val="009B5FDF"/>
    <w:rsid w:val="009B60B7"/>
    <w:rsid w:val="009B61AB"/>
    <w:rsid w:val="009B6341"/>
    <w:rsid w:val="009B64F2"/>
    <w:rsid w:val="009B65F6"/>
    <w:rsid w:val="009B6722"/>
    <w:rsid w:val="009B69C8"/>
    <w:rsid w:val="009B6DB6"/>
    <w:rsid w:val="009B70B2"/>
    <w:rsid w:val="009B71F8"/>
    <w:rsid w:val="009B74DB"/>
    <w:rsid w:val="009B7681"/>
    <w:rsid w:val="009B77F9"/>
    <w:rsid w:val="009B7A56"/>
    <w:rsid w:val="009B7C77"/>
    <w:rsid w:val="009B7D99"/>
    <w:rsid w:val="009B7EEC"/>
    <w:rsid w:val="009B7F23"/>
    <w:rsid w:val="009C0263"/>
    <w:rsid w:val="009C0325"/>
    <w:rsid w:val="009C033D"/>
    <w:rsid w:val="009C036C"/>
    <w:rsid w:val="009C057A"/>
    <w:rsid w:val="009C0A7D"/>
    <w:rsid w:val="009C0CFD"/>
    <w:rsid w:val="009C0E78"/>
    <w:rsid w:val="009C0E8F"/>
    <w:rsid w:val="009C0FC6"/>
    <w:rsid w:val="009C114A"/>
    <w:rsid w:val="009C12AA"/>
    <w:rsid w:val="009C14CC"/>
    <w:rsid w:val="009C170F"/>
    <w:rsid w:val="009C17D1"/>
    <w:rsid w:val="009C1C22"/>
    <w:rsid w:val="009C1D09"/>
    <w:rsid w:val="009C1FCE"/>
    <w:rsid w:val="009C21E0"/>
    <w:rsid w:val="009C2518"/>
    <w:rsid w:val="009C2F81"/>
    <w:rsid w:val="009C30EC"/>
    <w:rsid w:val="009C3118"/>
    <w:rsid w:val="009C3287"/>
    <w:rsid w:val="009C34DC"/>
    <w:rsid w:val="009C3552"/>
    <w:rsid w:val="009C35D7"/>
    <w:rsid w:val="009C382E"/>
    <w:rsid w:val="009C384C"/>
    <w:rsid w:val="009C3859"/>
    <w:rsid w:val="009C3988"/>
    <w:rsid w:val="009C451A"/>
    <w:rsid w:val="009C49AB"/>
    <w:rsid w:val="009C4EE8"/>
    <w:rsid w:val="009C4F38"/>
    <w:rsid w:val="009C5101"/>
    <w:rsid w:val="009C526E"/>
    <w:rsid w:val="009C55D5"/>
    <w:rsid w:val="009C59AA"/>
    <w:rsid w:val="009C5D1D"/>
    <w:rsid w:val="009C5E34"/>
    <w:rsid w:val="009C600B"/>
    <w:rsid w:val="009C6099"/>
    <w:rsid w:val="009C640B"/>
    <w:rsid w:val="009C6540"/>
    <w:rsid w:val="009C65B5"/>
    <w:rsid w:val="009C665B"/>
    <w:rsid w:val="009C6786"/>
    <w:rsid w:val="009C69EB"/>
    <w:rsid w:val="009C6A49"/>
    <w:rsid w:val="009C6DF7"/>
    <w:rsid w:val="009C7326"/>
    <w:rsid w:val="009C74C0"/>
    <w:rsid w:val="009C7504"/>
    <w:rsid w:val="009C75A1"/>
    <w:rsid w:val="009C7A60"/>
    <w:rsid w:val="009C7CD0"/>
    <w:rsid w:val="009D01B6"/>
    <w:rsid w:val="009D04F1"/>
    <w:rsid w:val="009D051D"/>
    <w:rsid w:val="009D06B0"/>
    <w:rsid w:val="009D06C2"/>
    <w:rsid w:val="009D06E0"/>
    <w:rsid w:val="009D072F"/>
    <w:rsid w:val="009D07F9"/>
    <w:rsid w:val="009D0FB6"/>
    <w:rsid w:val="009D14F4"/>
    <w:rsid w:val="009D1611"/>
    <w:rsid w:val="009D16A3"/>
    <w:rsid w:val="009D170B"/>
    <w:rsid w:val="009D17B5"/>
    <w:rsid w:val="009D182E"/>
    <w:rsid w:val="009D1958"/>
    <w:rsid w:val="009D195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921"/>
    <w:rsid w:val="009D2A49"/>
    <w:rsid w:val="009D2AC5"/>
    <w:rsid w:val="009D2B53"/>
    <w:rsid w:val="009D2BFA"/>
    <w:rsid w:val="009D2C68"/>
    <w:rsid w:val="009D2E49"/>
    <w:rsid w:val="009D3602"/>
    <w:rsid w:val="009D363B"/>
    <w:rsid w:val="009D39FC"/>
    <w:rsid w:val="009D3B01"/>
    <w:rsid w:val="009D4135"/>
    <w:rsid w:val="009D41CF"/>
    <w:rsid w:val="009D452D"/>
    <w:rsid w:val="009D4668"/>
    <w:rsid w:val="009D4749"/>
    <w:rsid w:val="009D4DE2"/>
    <w:rsid w:val="009D4E38"/>
    <w:rsid w:val="009D51BE"/>
    <w:rsid w:val="009D54F4"/>
    <w:rsid w:val="009D5E07"/>
    <w:rsid w:val="009D6071"/>
    <w:rsid w:val="009D60E5"/>
    <w:rsid w:val="009D64B4"/>
    <w:rsid w:val="009D663E"/>
    <w:rsid w:val="009D66AF"/>
    <w:rsid w:val="009D68C8"/>
    <w:rsid w:val="009D68D1"/>
    <w:rsid w:val="009D68D2"/>
    <w:rsid w:val="009D6AFA"/>
    <w:rsid w:val="009D6B17"/>
    <w:rsid w:val="009D6D8D"/>
    <w:rsid w:val="009D70BC"/>
    <w:rsid w:val="009D7190"/>
    <w:rsid w:val="009D71EA"/>
    <w:rsid w:val="009D72D0"/>
    <w:rsid w:val="009D733E"/>
    <w:rsid w:val="009D797F"/>
    <w:rsid w:val="009D7A5C"/>
    <w:rsid w:val="009D7D66"/>
    <w:rsid w:val="009D7E85"/>
    <w:rsid w:val="009E021A"/>
    <w:rsid w:val="009E043E"/>
    <w:rsid w:val="009E04D8"/>
    <w:rsid w:val="009E0744"/>
    <w:rsid w:val="009E0BB7"/>
    <w:rsid w:val="009E0C5C"/>
    <w:rsid w:val="009E0CB6"/>
    <w:rsid w:val="009E0E04"/>
    <w:rsid w:val="009E11EF"/>
    <w:rsid w:val="009E1249"/>
    <w:rsid w:val="009E165A"/>
    <w:rsid w:val="009E1778"/>
    <w:rsid w:val="009E17EB"/>
    <w:rsid w:val="009E1D4B"/>
    <w:rsid w:val="009E1F45"/>
    <w:rsid w:val="009E2117"/>
    <w:rsid w:val="009E2456"/>
    <w:rsid w:val="009E25BF"/>
    <w:rsid w:val="009E2763"/>
    <w:rsid w:val="009E278D"/>
    <w:rsid w:val="009E28DE"/>
    <w:rsid w:val="009E2A08"/>
    <w:rsid w:val="009E2BCC"/>
    <w:rsid w:val="009E2CA9"/>
    <w:rsid w:val="009E2CC1"/>
    <w:rsid w:val="009E3038"/>
    <w:rsid w:val="009E3146"/>
    <w:rsid w:val="009E3225"/>
    <w:rsid w:val="009E36D8"/>
    <w:rsid w:val="009E3765"/>
    <w:rsid w:val="009E3D85"/>
    <w:rsid w:val="009E3D8E"/>
    <w:rsid w:val="009E404B"/>
    <w:rsid w:val="009E42B1"/>
    <w:rsid w:val="009E43A6"/>
    <w:rsid w:val="009E4444"/>
    <w:rsid w:val="009E4611"/>
    <w:rsid w:val="009E4771"/>
    <w:rsid w:val="009E491C"/>
    <w:rsid w:val="009E4CE9"/>
    <w:rsid w:val="009E4F0F"/>
    <w:rsid w:val="009E4F57"/>
    <w:rsid w:val="009E5328"/>
    <w:rsid w:val="009E573D"/>
    <w:rsid w:val="009E57C4"/>
    <w:rsid w:val="009E5CCE"/>
    <w:rsid w:val="009E5DA7"/>
    <w:rsid w:val="009E5E2C"/>
    <w:rsid w:val="009E5E64"/>
    <w:rsid w:val="009E60BF"/>
    <w:rsid w:val="009E6117"/>
    <w:rsid w:val="009E640E"/>
    <w:rsid w:val="009E6D31"/>
    <w:rsid w:val="009E6EA9"/>
    <w:rsid w:val="009E6F56"/>
    <w:rsid w:val="009E6F73"/>
    <w:rsid w:val="009E70F5"/>
    <w:rsid w:val="009E719C"/>
    <w:rsid w:val="009E7306"/>
    <w:rsid w:val="009E73BA"/>
    <w:rsid w:val="009E7762"/>
    <w:rsid w:val="009E7818"/>
    <w:rsid w:val="009E788C"/>
    <w:rsid w:val="009E78CB"/>
    <w:rsid w:val="009E78D5"/>
    <w:rsid w:val="009E7A12"/>
    <w:rsid w:val="009E7BA3"/>
    <w:rsid w:val="009E7D60"/>
    <w:rsid w:val="009E7E22"/>
    <w:rsid w:val="009E7E2E"/>
    <w:rsid w:val="009F01BB"/>
    <w:rsid w:val="009F0349"/>
    <w:rsid w:val="009F0516"/>
    <w:rsid w:val="009F0986"/>
    <w:rsid w:val="009F09FC"/>
    <w:rsid w:val="009F0D2C"/>
    <w:rsid w:val="009F0D46"/>
    <w:rsid w:val="009F0E78"/>
    <w:rsid w:val="009F12BD"/>
    <w:rsid w:val="009F12BE"/>
    <w:rsid w:val="009F184D"/>
    <w:rsid w:val="009F1971"/>
    <w:rsid w:val="009F1D7F"/>
    <w:rsid w:val="009F1DB5"/>
    <w:rsid w:val="009F22DD"/>
    <w:rsid w:val="009F2421"/>
    <w:rsid w:val="009F2503"/>
    <w:rsid w:val="009F2739"/>
    <w:rsid w:val="009F2C92"/>
    <w:rsid w:val="009F2C93"/>
    <w:rsid w:val="009F2DE0"/>
    <w:rsid w:val="009F3037"/>
    <w:rsid w:val="009F3426"/>
    <w:rsid w:val="009F380C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7C1"/>
    <w:rsid w:val="009F494C"/>
    <w:rsid w:val="009F4969"/>
    <w:rsid w:val="009F4B99"/>
    <w:rsid w:val="009F503C"/>
    <w:rsid w:val="009F51D5"/>
    <w:rsid w:val="009F51E8"/>
    <w:rsid w:val="009F53B5"/>
    <w:rsid w:val="009F5473"/>
    <w:rsid w:val="009F56FE"/>
    <w:rsid w:val="009F5A79"/>
    <w:rsid w:val="009F5BED"/>
    <w:rsid w:val="009F61F4"/>
    <w:rsid w:val="009F6763"/>
    <w:rsid w:val="009F6826"/>
    <w:rsid w:val="009F6835"/>
    <w:rsid w:val="009F69D3"/>
    <w:rsid w:val="009F6A28"/>
    <w:rsid w:val="009F6AC3"/>
    <w:rsid w:val="009F6C4F"/>
    <w:rsid w:val="009F721D"/>
    <w:rsid w:val="009F755A"/>
    <w:rsid w:val="009F7801"/>
    <w:rsid w:val="009F7953"/>
    <w:rsid w:val="009F79DB"/>
    <w:rsid w:val="009F7B63"/>
    <w:rsid w:val="009F7BA1"/>
    <w:rsid w:val="00A00082"/>
    <w:rsid w:val="00A00566"/>
    <w:rsid w:val="00A00B77"/>
    <w:rsid w:val="00A00F21"/>
    <w:rsid w:val="00A00FB2"/>
    <w:rsid w:val="00A01130"/>
    <w:rsid w:val="00A011C1"/>
    <w:rsid w:val="00A01246"/>
    <w:rsid w:val="00A0126B"/>
    <w:rsid w:val="00A01394"/>
    <w:rsid w:val="00A015E0"/>
    <w:rsid w:val="00A0162E"/>
    <w:rsid w:val="00A018B3"/>
    <w:rsid w:val="00A018D9"/>
    <w:rsid w:val="00A01A84"/>
    <w:rsid w:val="00A01E1E"/>
    <w:rsid w:val="00A01EB9"/>
    <w:rsid w:val="00A021BF"/>
    <w:rsid w:val="00A02254"/>
    <w:rsid w:val="00A02398"/>
    <w:rsid w:val="00A0268F"/>
    <w:rsid w:val="00A02B19"/>
    <w:rsid w:val="00A02B21"/>
    <w:rsid w:val="00A02CF7"/>
    <w:rsid w:val="00A0314B"/>
    <w:rsid w:val="00A031E2"/>
    <w:rsid w:val="00A03290"/>
    <w:rsid w:val="00A032A9"/>
    <w:rsid w:val="00A03847"/>
    <w:rsid w:val="00A03C44"/>
    <w:rsid w:val="00A04037"/>
    <w:rsid w:val="00A04138"/>
    <w:rsid w:val="00A04674"/>
    <w:rsid w:val="00A04954"/>
    <w:rsid w:val="00A04BAD"/>
    <w:rsid w:val="00A04E3D"/>
    <w:rsid w:val="00A05249"/>
    <w:rsid w:val="00A05543"/>
    <w:rsid w:val="00A05779"/>
    <w:rsid w:val="00A05905"/>
    <w:rsid w:val="00A059B7"/>
    <w:rsid w:val="00A05A08"/>
    <w:rsid w:val="00A05B19"/>
    <w:rsid w:val="00A05FE9"/>
    <w:rsid w:val="00A064CD"/>
    <w:rsid w:val="00A069B4"/>
    <w:rsid w:val="00A06B1D"/>
    <w:rsid w:val="00A06BE3"/>
    <w:rsid w:val="00A06F53"/>
    <w:rsid w:val="00A0707C"/>
    <w:rsid w:val="00A07099"/>
    <w:rsid w:val="00A070B7"/>
    <w:rsid w:val="00A070CE"/>
    <w:rsid w:val="00A07460"/>
    <w:rsid w:val="00A0753A"/>
    <w:rsid w:val="00A07802"/>
    <w:rsid w:val="00A07804"/>
    <w:rsid w:val="00A07AC3"/>
    <w:rsid w:val="00A07AE2"/>
    <w:rsid w:val="00A07CAB"/>
    <w:rsid w:val="00A10101"/>
    <w:rsid w:val="00A10388"/>
    <w:rsid w:val="00A10555"/>
    <w:rsid w:val="00A107A2"/>
    <w:rsid w:val="00A10838"/>
    <w:rsid w:val="00A108A2"/>
    <w:rsid w:val="00A109DD"/>
    <w:rsid w:val="00A10C6C"/>
    <w:rsid w:val="00A10CA4"/>
    <w:rsid w:val="00A1121D"/>
    <w:rsid w:val="00A11329"/>
    <w:rsid w:val="00A1137E"/>
    <w:rsid w:val="00A1139E"/>
    <w:rsid w:val="00A11584"/>
    <w:rsid w:val="00A115E6"/>
    <w:rsid w:val="00A1188E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B85"/>
    <w:rsid w:val="00A134E5"/>
    <w:rsid w:val="00A13674"/>
    <w:rsid w:val="00A1368A"/>
    <w:rsid w:val="00A13931"/>
    <w:rsid w:val="00A13D5D"/>
    <w:rsid w:val="00A13EAF"/>
    <w:rsid w:val="00A13EE3"/>
    <w:rsid w:val="00A140E3"/>
    <w:rsid w:val="00A141C0"/>
    <w:rsid w:val="00A1443E"/>
    <w:rsid w:val="00A147C1"/>
    <w:rsid w:val="00A1491B"/>
    <w:rsid w:val="00A14949"/>
    <w:rsid w:val="00A14D84"/>
    <w:rsid w:val="00A152FB"/>
    <w:rsid w:val="00A15375"/>
    <w:rsid w:val="00A1544E"/>
    <w:rsid w:val="00A15465"/>
    <w:rsid w:val="00A154CE"/>
    <w:rsid w:val="00A15691"/>
    <w:rsid w:val="00A156D5"/>
    <w:rsid w:val="00A158B2"/>
    <w:rsid w:val="00A158F9"/>
    <w:rsid w:val="00A15A80"/>
    <w:rsid w:val="00A15C07"/>
    <w:rsid w:val="00A15CAB"/>
    <w:rsid w:val="00A15CF9"/>
    <w:rsid w:val="00A15D78"/>
    <w:rsid w:val="00A16172"/>
    <w:rsid w:val="00A161A7"/>
    <w:rsid w:val="00A16610"/>
    <w:rsid w:val="00A16777"/>
    <w:rsid w:val="00A16AE4"/>
    <w:rsid w:val="00A1793B"/>
    <w:rsid w:val="00A17EA5"/>
    <w:rsid w:val="00A17ED2"/>
    <w:rsid w:val="00A200F9"/>
    <w:rsid w:val="00A203B3"/>
    <w:rsid w:val="00A20844"/>
    <w:rsid w:val="00A20A0A"/>
    <w:rsid w:val="00A21078"/>
    <w:rsid w:val="00A21200"/>
    <w:rsid w:val="00A215CB"/>
    <w:rsid w:val="00A215FE"/>
    <w:rsid w:val="00A219A5"/>
    <w:rsid w:val="00A21B2C"/>
    <w:rsid w:val="00A21BC1"/>
    <w:rsid w:val="00A21C94"/>
    <w:rsid w:val="00A21CF7"/>
    <w:rsid w:val="00A21D4E"/>
    <w:rsid w:val="00A21EFF"/>
    <w:rsid w:val="00A21F59"/>
    <w:rsid w:val="00A21F5D"/>
    <w:rsid w:val="00A220A5"/>
    <w:rsid w:val="00A220C9"/>
    <w:rsid w:val="00A2215F"/>
    <w:rsid w:val="00A22430"/>
    <w:rsid w:val="00A22645"/>
    <w:rsid w:val="00A2268E"/>
    <w:rsid w:val="00A226A6"/>
    <w:rsid w:val="00A22B96"/>
    <w:rsid w:val="00A22CEE"/>
    <w:rsid w:val="00A22E8C"/>
    <w:rsid w:val="00A22EE9"/>
    <w:rsid w:val="00A23218"/>
    <w:rsid w:val="00A2338F"/>
    <w:rsid w:val="00A234F3"/>
    <w:rsid w:val="00A23D21"/>
    <w:rsid w:val="00A23EFD"/>
    <w:rsid w:val="00A24192"/>
    <w:rsid w:val="00A2483A"/>
    <w:rsid w:val="00A24897"/>
    <w:rsid w:val="00A24C4E"/>
    <w:rsid w:val="00A24E99"/>
    <w:rsid w:val="00A24F96"/>
    <w:rsid w:val="00A253B9"/>
    <w:rsid w:val="00A25418"/>
    <w:rsid w:val="00A256BB"/>
    <w:rsid w:val="00A25738"/>
    <w:rsid w:val="00A2584E"/>
    <w:rsid w:val="00A25911"/>
    <w:rsid w:val="00A25948"/>
    <w:rsid w:val="00A25A26"/>
    <w:rsid w:val="00A26579"/>
    <w:rsid w:val="00A265CC"/>
    <w:rsid w:val="00A265FB"/>
    <w:rsid w:val="00A2669D"/>
    <w:rsid w:val="00A267D0"/>
    <w:rsid w:val="00A26D5A"/>
    <w:rsid w:val="00A2719D"/>
    <w:rsid w:val="00A27240"/>
    <w:rsid w:val="00A279B1"/>
    <w:rsid w:val="00A27A9E"/>
    <w:rsid w:val="00A27AC2"/>
    <w:rsid w:val="00A300AC"/>
    <w:rsid w:val="00A300F5"/>
    <w:rsid w:val="00A30160"/>
    <w:rsid w:val="00A301AA"/>
    <w:rsid w:val="00A30308"/>
    <w:rsid w:val="00A3084A"/>
    <w:rsid w:val="00A308B0"/>
    <w:rsid w:val="00A30CAB"/>
    <w:rsid w:val="00A3108F"/>
    <w:rsid w:val="00A3112D"/>
    <w:rsid w:val="00A317EE"/>
    <w:rsid w:val="00A31842"/>
    <w:rsid w:val="00A31936"/>
    <w:rsid w:val="00A319F3"/>
    <w:rsid w:val="00A31C5E"/>
    <w:rsid w:val="00A31C87"/>
    <w:rsid w:val="00A31D15"/>
    <w:rsid w:val="00A31D8A"/>
    <w:rsid w:val="00A31EB4"/>
    <w:rsid w:val="00A3209A"/>
    <w:rsid w:val="00A320E6"/>
    <w:rsid w:val="00A320F8"/>
    <w:rsid w:val="00A321DF"/>
    <w:rsid w:val="00A32298"/>
    <w:rsid w:val="00A323FB"/>
    <w:rsid w:val="00A3268E"/>
    <w:rsid w:val="00A326B0"/>
    <w:rsid w:val="00A327C3"/>
    <w:rsid w:val="00A32AFD"/>
    <w:rsid w:val="00A32C3C"/>
    <w:rsid w:val="00A32D3B"/>
    <w:rsid w:val="00A33232"/>
    <w:rsid w:val="00A33301"/>
    <w:rsid w:val="00A3352B"/>
    <w:rsid w:val="00A335FE"/>
    <w:rsid w:val="00A3375C"/>
    <w:rsid w:val="00A337DA"/>
    <w:rsid w:val="00A33C9C"/>
    <w:rsid w:val="00A33E19"/>
    <w:rsid w:val="00A33FEF"/>
    <w:rsid w:val="00A3409B"/>
    <w:rsid w:val="00A34498"/>
    <w:rsid w:val="00A34CE9"/>
    <w:rsid w:val="00A34D66"/>
    <w:rsid w:val="00A34E7F"/>
    <w:rsid w:val="00A34ED6"/>
    <w:rsid w:val="00A34FC4"/>
    <w:rsid w:val="00A350AA"/>
    <w:rsid w:val="00A35448"/>
    <w:rsid w:val="00A354E0"/>
    <w:rsid w:val="00A358CB"/>
    <w:rsid w:val="00A35A57"/>
    <w:rsid w:val="00A35BC8"/>
    <w:rsid w:val="00A35D31"/>
    <w:rsid w:val="00A35E16"/>
    <w:rsid w:val="00A3603F"/>
    <w:rsid w:val="00A36055"/>
    <w:rsid w:val="00A3608C"/>
    <w:rsid w:val="00A36381"/>
    <w:rsid w:val="00A36386"/>
    <w:rsid w:val="00A3683B"/>
    <w:rsid w:val="00A368F7"/>
    <w:rsid w:val="00A36DD0"/>
    <w:rsid w:val="00A36FBD"/>
    <w:rsid w:val="00A3717B"/>
    <w:rsid w:val="00A371A4"/>
    <w:rsid w:val="00A3724B"/>
    <w:rsid w:val="00A37420"/>
    <w:rsid w:val="00A3742D"/>
    <w:rsid w:val="00A37552"/>
    <w:rsid w:val="00A3764D"/>
    <w:rsid w:val="00A3773E"/>
    <w:rsid w:val="00A37941"/>
    <w:rsid w:val="00A37BDE"/>
    <w:rsid w:val="00A37C7F"/>
    <w:rsid w:val="00A4007A"/>
    <w:rsid w:val="00A4007F"/>
    <w:rsid w:val="00A40396"/>
    <w:rsid w:val="00A403AF"/>
    <w:rsid w:val="00A404C4"/>
    <w:rsid w:val="00A407A5"/>
    <w:rsid w:val="00A408D6"/>
    <w:rsid w:val="00A40A4A"/>
    <w:rsid w:val="00A40C4D"/>
    <w:rsid w:val="00A41074"/>
    <w:rsid w:val="00A411DA"/>
    <w:rsid w:val="00A413D6"/>
    <w:rsid w:val="00A41630"/>
    <w:rsid w:val="00A416F3"/>
    <w:rsid w:val="00A4172D"/>
    <w:rsid w:val="00A41762"/>
    <w:rsid w:val="00A418F2"/>
    <w:rsid w:val="00A41E61"/>
    <w:rsid w:val="00A42175"/>
    <w:rsid w:val="00A4230F"/>
    <w:rsid w:val="00A4250C"/>
    <w:rsid w:val="00A42EEA"/>
    <w:rsid w:val="00A43434"/>
    <w:rsid w:val="00A43ADA"/>
    <w:rsid w:val="00A43F2C"/>
    <w:rsid w:val="00A43F70"/>
    <w:rsid w:val="00A43F7E"/>
    <w:rsid w:val="00A44536"/>
    <w:rsid w:val="00A445EB"/>
    <w:rsid w:val="00A446FC"/>
    <w:rsid w:val="00A44AA2"/>
    <w:rsid w:val="00A44C38"/>
    <w:rsid w:val="00A44CDC"/>
    <w:rsid w:val="00A44EE2"/>
    <w:rsid w:val="00A44EEE"/>
    <w:rsid w:val="00A45425"/>
    <w:rsid w:val="00A4542E"/>
    <w:rsid w:val="00A454BC"/>
    <w:rsid w:val="00A45582"/>
    <w:rsid w:val="00A4585F"/>
    <w:rsid w:val="00A45A75"/>
    <w:rsid w:val="00A45AC5"/>
    <w:rsid w:val="00A45B4F"/>
    <w:rsid w:val="00A45F8C"/>
    <w:rsid w:val="00A46028"/>
    <w:rsid w:val="00A461F7"/>
    <w:rsid w:val="00A46235"/>
    <w:rsid w:val="00A463C1"/>
    <w:rsid w:val="00A4645E"/>
    <w:rsid w:val="00A4649A"/>
    <w:rsid w:val="00A464E7"/>
    <w:rsid w:val="00A46657"/>
    <w:rsid w:val="00A46992"/>
    <w:rsid w:val="00A46A81"/>
    <w:rsid w:val="00A46B65"/>
    <w:rsid w:val="00A46E07"/>
    <w:rsid w:val="00A47079"/>
    <w:rsid w:val="00A471F1"/>
    <w:rsid w:val="00A47312"/>
    <w:rsid w:val="00A474A2"/>
    <w:rsid w:val="00A474BE"/>
    <w:rsid w:val="00A47AD7"/>
    <w:rsid w:val="00A47FA9"/>
    <w:rsid w:val="00A50766"/>
    <w:rsid w:val="00A50E7D"/>
    <w:rsid w:val="00A5134E"/>
    <w:rsid w:val="00A516F6"/>
    <w:rsid w:val="00A517F2"/>
    <w:rsid w:val="00A51AD3"/>
    <w:rsid w:val="00A51B78"/>
    <w:rsid w:val="00A51F0D"/>
    <w:rsid w:val="00A520E3"/>
    <w:rsid w:val="00A52184"/>
    <w:rsid w:val="00A52441"/>
    <w:rsid w:val="00A528C8"/>
    <w:rsid w:val="00A52968"/>
    <w:rsid w:val="00A52AB3"/>
    <w:rsid w:val="00A52B64"/>
    <w:rsid w:val="00A52C87"/>
    <w:rsid w:val="00A52E9C"/>
    <w:rsid w:val="00A52F36"/>
    <w:rsid w:val="00A530B4"/>
    <w:rsid w:val="00A53306"/>
    <w:rsid w:val="00A53548"/>
    <w:rsid w:val="00A535B6"/>
    <w:rsid w:val="00A53EC9"/>
    <w:rsid w:val="00A5411E"/>
    <w:rsid w:val="00A542A9"/>
    <w:rsid w:val="00A54405"/>
    <w:rsid w:val="00A54484"/>
    <w:rsid w:val="00A545FC"/>
    <w:rsid w:val="00A54697"/>
    <w:rsid w:val="00A546F3"/>
    <w:rsid w:val="00A54914"/>
    <w:rsid w:val="00A5492B"/>
    <w:rsid w:val="00A54C75"/>
    <w:rsid w:val="00A54CC4"/>
    <w:rsid w:val="00A55101"/>
    <w:rsid w:val="00A5536E"/>
    <w:rsid w:val="00A553BB"/>
    <w:rsid w:val="00A55490"/>
    <w:rsid w:val="00A557C1"/>
    <w:rsid w:val="00A55833"/>
    <w:rsid w:val="00A56306"/>
    <w:rsid w:val="00A564AE"/>
    <w:rsid w:val="00A56875"/>
    <w:rsid w:val="00A57118"/>
    <w:rsid w:val="00A57189"/>
    <w:rsid w:val="00A57579"/>
    <w:rsid w:val="00A575B9"/>
    <w:rsid w:val="00A576AE"/>
    <w:rsid w:val="00A579ED"/>
    <w:rsid w:val="00A57B00"/>
    <w:rsid w:val="00A57FDD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76"/>
    <w:rsid w:val="00A61DEF"/>
    <w:rsid w:val="00A61EBC"/>
    <w:rsid w:val="00A62017"/>
    <w:rsid w:val="00A6212C"/>
    <w:rsid w:val="00A62BC0"/>
    <w:rsid w:val="00A63007"/>
    <w:rsid w:val="00A630B5"/>
    <w:rsid w:val="00A6386B"/>
    <w:rsid w:val="00A638B9"/>
    <w:rsid w:val="00A63E4E"/>
    <w:rsid w:val="00A6404A"/>
    <w:rsid w:val="00A64670"/>
    <w:rsid w:val="00A64B64"/>
    <w:rsid w:val="00A64D13"/>
    <w:rsid w:val="00A64D20"/>
    <w:rsid w:val="00A64FC0"/>
    <w:rsid w:val="00A6508A"/>
    <w:rsid w:val="00A653FA"/>
    <w:rsid w:val="00A655A1"/>
    <w:rsid w:val="00A6567A"/>
    <w:rsid w:val="00A6587F"/>
    <w:rsid w:val="00A659A3"/>
    <w:rsid w:val="00A65A25"/>
    <w:rsid w:val="00A65A37"/>
    <w:rsid w:val="00A65ADB"/>
    <w:rsid w:val="00A65B15"/>
    <w:rsid w:val="00A65D2C"/>
    <w:rsid w:val="00A65DD3"/>
    <w:rsid w:val="00A65E27"/>
    <w:rsid w:val="00A660CD"/>
    <w:rsid w:val="00A66268"/>
    <w:rsid w:val="00A669A5"/>
    <w:rsid w:val="00A66B59"/>
    <w:rsid w:val="00A66B96"/>
    <w:rsid w:val="00A66B9F"/>
    <w:rsid w:val="00A66D49"/>
    <w:rsid w:val="00A66FB5"/>
    <w:rsid w:val="00A67091"/>
    <w:rsid w:val="00A6734F"/>
    <w:rsid w:val="00A6753D"/>
    <w:rsid w:val="00A67572"/>
    <w:rsid w:val="00A67833"/>
    <w:rsid w:val="00A679D0"/>
    <w:rsid w:val="00A67A0F"/>
    <w:rsid w:val="00A67E3F"/>
    <w:rsid w:val="00A67F40"/>
    <w:rsid w:val="00A700FB"/>
    <w:rsid w:val="00A7013A"/>
    <w:rsid w:val="00A7017B"/>
    <w:rsid w:val="00A70295"/>
    <w:rsid w:val="00A702E4"/>
    <w:rsid w:val="00A70419"/>
    <w:rsid w:val="00A705CB"/>
    <w:rsid w:val="00A705CC"/>
    <w:rsid w:val="00A70949"/>
    <w:rsid w:val="00A70A73"/>
    <w:rsid w:val="00A70D32"/>
    <w:rsid w:val="00A7136F"/>
    <w:rsid w:val="00A71A05"/>
    <w:rsid w:val="00A71AC3"/>
    <w:rsid w:val="00A71B5D"/>
    <w:rsid w:val="00A71E89"/>
    <w:rsid w:val="00A720FF"/>
    <w:rsid w:val="00A7227D"/>
    <w:rsid w:val="00A7227E"/>
    <w:rsid w:val="00A72441"/>
    <w:rsid w:val="00A726EC"/>
    <w:rsid w:val="00A726F1"/>
    <w:rsid w:val="00A7296C"/>
    <w:rsid w:val="00A72A82"/>
    <w:rsid w:val="00A72BD2"/>
    <w:rsid w:val="00A72CA4"/>
    <w:rsid w:val="00A72CE8"/>
    <w:rsid w:val="00A72D19"/>
    <w:rsid w:val="00A72F50"/>
    <w:rsid w:val="00A72FBA"/>
    <w:rsid w:val="00A73273"/>
    <w:rsid w:val="00A73AB7"/>
    <w:rsid w:val="00A73DA4"/>
    <w:rsid w:val="00A73FF6"/>
    <w:rsid w:val="00A74005"/>
    <w:rsid w:val="00A74032"/>
    <w:rsid w:val="00A742CB"/>
    <w:rsid w:val="00A74355"/>
    <w:rsid w:val="00A7445B"/>
    <w:rsid w:val="00A74461"/>
    <w:rsid w:val="00A7457F"/>
    <w:rsid w:val="00A74901"/>
    <w:rsid w:val="00A752F0"/>
    <w:rsid w:val="00A756CC"/>
    <w:rsid w:val="00A7579D"/>
    <w:rsid w:val="00A757D6"/>
    <w:rsid w:val="00A75847"/>
    <w:rsid w:val="00A75B6B"/>
    <w:rsid w:val="00A75C8E"/>
    <w:rsid w:val="00A75CB4"/>
    <w:rsid w:val="00A75EAB"/>
    <w:rsid w:val="00A75EE9"/>
    <w:rsid w:val="00A764D0"/>
    <w:rsid w:val="00A76663"/>
    <w:rsid w:val="00A766A1"/>
    <w:rsid w:val="00A766CE"/>
    <w:rsid w:val="00A76958"/>
    <w:rsid w:val="00A76D48"/>
    <w:rsid w:val="00A770A7"/>
    <w:rsid w:val="00A77B4C"/>
    <w:rsid w:val="00A77B4E"/>
    <w:rsid w:val="00A77B4F"/>
    <w:rsid w:val="00A77C15"/>
    <w:rsid w:val="00A77CB9"/>
    <w:rsid w:val="00A77E88"/>
    <w:rsid w:val="00A80141"/>
    <w:rsid w:val="00A8044A"/>
    <w:rsid w:val="00A8071B"/>
    <w:rsid w:val="00A80A1E"/>
    <w:rsid w:val="00A80D71"/>
    <w:rsid w:val="00A811EF"/>
    <w:rsid w:val="00A81222"/>
    <w:rsid w:val="00A8129C"/>
    <w:rsid w:val="00A813DD"/>
    <w:rsid w:val="00A81559"/>
    <w:rsid w:val="00A81883"/>
    <w:rsid w:val="00A81995"/>
    <w:rsid w:val="00A819DD"/>
    <w:rsid w:val="00A81C89"/>
    <w:rsid w:val="00A81ED9"/>
    <w:rsid w:val="00A8224B"/>
    <w:rsid w:val="00A8228E"/>
    <w:rsid w:val="00A824EC"/>
    <w:rsid w:val="00A82531"/>
    <w:rsid w:val="00A82775"/>
    <w:rsid w:val="00A82A5A"/>
    <w:rsid w:val="00A82A8E"/>
    <w:rsid w:val="00A82EC3"/>
    <w:rsid w:val="00A8300B"/>
    <w:rsid w:val="00A8349D"/>
    <w:rsid w:val="00A836C8"/>
    <w:rsid w:val="00A83726"/>
    <w:rsid w:val="00A8374B"/>
    <w:rsid w:val="00A83A6D"/>
    <w:rsid w:val="00A83B0A"/>
    <w:rsid w:val="00A83C1C"/>
    <w:rsid w:val="00A8429A"/>
    <w:rsid w:val="00A84419"/>
    <w:rsid w:val="00A8454C"/>
    <w:rsid w:val="00A8472B"/>
    <w:rsid w:val="00A8494E"/>
    <w:rsid w:val="00A84AD4"/>
    <w:rsid w:val="00A84B2C"/>
    <w:rsid w:val="00A84E98"/>
    <w:rsid w:val="00A85083"/>
    <w:rsid w:val="00A854FD"/>
    <w:rsid w:val="00A859AA"/>
    <w:rsid w:val="00A859C6"/>
    <w:rsid w:val="00A85D30"/>
    <w:rsid w:val="00A85DA2"/>
    <w:rsid w:val="00A861FA"/>
    <w:rsid w:val="00A86270"/>
    <w:rsid w:val="00A862AB"/>
    <w:rsid w:val="00A8674C"/>
    <w:rsid w:val="00A86986"/>
    <w:rsid w:val="00A86987"/>
    <w:rsid w:val="00A86A05"/>
    <w:rsid w:val="00A86AE1"/>
    <w:rsid w:val="00A86B46"/>
    <w:rsid w:val="00A86C1B"/>
    <w:rsid w:val="00A86D37"/>
    <w:rsid w:val="00A86E27"/>
    <w:rsid w:val="00A8737A"/>
    <w:rsid w:val="00A873A0"/>
    <w:rsid w:val="00A8747F"/>
    <w:rsid w:val="00A877DE"/>
    <w:rsid w:val="00A87E3C"/>
    <w:rsid w:val="00A87F98"/>
    <w:rsid w:val="00A90287"/>
    <w:rsid w:val="00A90312"/>
    <w:rsid w:val="00A9042C"/>
    <w:rsid w:val="00A904E0"/>
    <w:rsid w:val="00A90552"/>
    <w:rsid w:val="00A90560"/>
    <w:rsid w:val="00A90693"/>
    <w:rsid w:val="00A9093E"/>
    <w:rsid w:val="00A90B0B"/>
    <w:rsid w:val="00A90B6E"/>
    <w:rsid w:val="00A90FA3"/>
    <w:rsid w:val="00A913A4"/>
    <w:rsid w:val="00A916DC"/>
    <w:rsid w:val="00A917B8"/>
    <w:rsid w:val="00A91867"/>
    <w:rsid w:val="00A9199A"/>
    <w:rsid w:val="00A91A8D"/>
    <w:rsid w:val="00A91B66"/>
    <w:rsid w:val="00A91B95"/>
    <w:rsid w:val="00A91D2D"/>
    <w:rsid w:val="00A91E16"/>
    <w:rsid w:val="00A92160"/>
    <w:rsid w:val="00A921E0"/>
    <w:rsid w:val="00A92228"/>
    <w:rsid w:val="00A92769"/>
    <w:rsid w:val="00A92978"/>
    <w:rsid w:val="00A92AC4"/>
    <w:rsid w:val="00A92EA7"/>
    <w:rsid w:val="00A930DF"/>
    <w:rsid w:val="00A931ED"/>
    <w:rsid w:val="00A9329F"/>
    <w:rsid w:val="00A933F1"/>
    <w:rsid w:val="00A9348F"/>
    <w:rsid w:val="00A93504"/>
    <w:rsid w:val="00A935F0"/>
    <w:rsid w:val="00A9380F"/>
    <w:rsid w:val="00A93858"/>
    <w:rsid w:val="00A93B63"/>
    <w:rsid w:val="00A93C61"/>
    <w:rsid w:val="00A93E97"/>
    <w:rsid w:val="00A94329"/>
    <w:rsid w:val="00A944CD"/>
    <w:rsid w:val="00A948B4"/>
    <w:rsid w:val="00A94A1F"/>
    <w:rsid w:val="00A94A46"/>
    <w:rsid w:val="00A94B5B"/>
    <w:rsid w:val="00A94BF7"/>
    <w:rsid w:val="00A950DC"/>
    <w:rsid w:val="00A95165"/>
    <w:rsid w:val="00A95376"/>
    <w:rsid w:val="00A954BA"/>
    <w:rsid w:val="00A959AE"/>
    <w:rsid w:val="00A95A0A"/>
    <w:rsid w:val="00A95BAC"/>
    <w:rsid w:val="00A95C1E"/>
    <w:rsid w:val="00A95DE7"/>
    <w:rsid w:val="00A95EDA"/>
    <w:rsid w:val="00A960C8"/>
    <w:rsid w:val="00A960EF"/>
    <w:rsid w:val="00A96507"/>
    <w:rsid w:val="00A966EB"/>
    <w:rsid w:val="00A96859"/>
    <w:rsid w:val="00A96BDD"/>
    <w:rsid w:val="00A96F44"/>
    <w:rsid w:val="00A97083"/>
    <w:rsid w:val="00A971A8"/>
    <w:rsid w:val="00A97485"/>
    <w:rsid w:val="00A977A7"/>
    <w:rsid w:val="00A978AC"/>
    <w:rsid w:val="00A979FE"/>
    <w:rsid w:val="00A97AD6"/>
    <w:rsid w:val="00A97AD8"/>
    <w:rsid w:val="00A97B50"/>
    <w:rsid w:val="00A97CAC"/>
    <w:rsid w:val="00A97D87"/>
    <w:rsid w:val="00A97FD3"/>
    <w:rsid w:val="00AA00F2"/>
    <w:rsid w:val="00AA021A"/>
    <w:rsid w:val="00AA03E8"/>
    <w:rsid w:val="00AA049B"/>
    <w:rsid w:val="00AA0ACD"/>
    <w:rsid w:val="00AA0AE7"/>
    <w:rsid w:val="00AA0C38"/>
    <w:rsid w:val="00AA0D9D"/>
    <w:rsid w:val="00AA0DF7"/>
    <w:rsid w:val="00AA1314"/>
    <w:rsid w:val="00AA14A3"/>
    <w:rsid w:val="00AA1513"/>
    <w:rsid w:val="00AA186B"/>
    <w:rsid w:val="00AA1A60"/>
    <w:rsid w:val="00AA1C99"/>
    <w:rsid w:val="00AA1CF4"/>
    <w:rsid w:val="00AA1D8A"/>
    <w:rsid w:val="00AA2019"/>
    <w:rsid w:val="00AA20E2"/>
    <w:rsid w:val="00AA21AF"/>
    <w:rsid w:val="00AA230F"/>
    <w:rsid w:val="00AA261F"/>
    <w:rsid w:val="00AA26D4"/>
    <w:rsid w:val="00AA284E"/>
    <w:rsid w:val="00AA28E1"/>
    <w:rsid w:val="00AA2ABA"/>
    <w:rsid w:val="00AA2E89"/>
    <w:rsid w:val="00AA342C"/>
    <w:rsid w:val="00AA3477"/>
    <w:rsid w:val="00AA35ED"/>
    <w:rsid w:val="00AA3953"/>
    <w:rsid w:val="00AA3C9F"/>
    <w:rsid w:val="00AA3F7C"/>
    <w:rsid w:val="00AA3F9D"/>
    <w:rsid w:val="00AA3FBF"/>
    <w:rsid w:val="00AA41C7"/>
    <w:rsid w:val="00AA41F3"/>
    <w:rsid w:val="00AA43EE"/>
    <w:rsid w:val="00AA4B08"/>
    <w:rsid w:val="00AA4BCC"/>
    <w:rsid w:val="00AA4FE4"/>
    <w:rsid w:val="00AA5263"/>
    <w:rsid w:val="00AA54FE"/>
    <w:rsid w:val="00AA5555"/>
    <w:rsid w:val="00AA55F6"/>
    <w:rsid w:val="00AA60CF"/>
    <w:rsid w:val="00AA6136"/>
    <w:rsid w:val="00AA61A9"/>
    <w:rsid w:val="00AA6544"/>
    <w:rsid w:val="00AA65D2"/>
    <w:rsid w:val="00AA667E"/>
    <w:rsid w:val="00AA6956"/>
    <w:rsid w:val="00AA6AB6"/>
    <w:rsid w:val="00AA6B6C"/>
    <w:rsid w:val="00AA6B7A"/>
    <w:rsid w:val="00AA6E41"/>
    <w:rsid w:val="00AA6EB5"/>
    <w:rsid w:val="00AA6EDF"/>
    <w:rsid w:val="00AA6FC8"/>
    <w:rsid w:val="00AA704D"/>
    <w:rsid w:val="00AA706A"/>
    <w:rsid w:val="00AA71BD"/>
    <w:rsid w:val="00AA7325"/>
    <w:rsid w:val="00AA7590"/>
    <w:rsid w:val="00AA7664"/>
    <w:rsid w:val="00AA76D5"/>
    <w:rsid w:val="00AA7782"/>
    <w:rsid w:val="00AA7834"/>
    <w:rsid w:val="00AA78B0"/>
    <w:rsid w:val="00AA7C7B"/>
    <w:rsid w:val="00AB0319"/>
    <w:rsid w:val="00AB047A"/>
    <w:rsid w:val="00AB070D"/>
    <w:rsid w:val="00AB08D7"/>
    <w:rsid w:val="00AB0925"/>
    <w:rsid w:val="00AB0B13"/>
    <w:rsid w:val="00AB0CEB"/>
    <w:rsid w:val="00AB0DB2"/>
    <w:rsid w:val="00AB0E72"/>
    <w:rsid w:val="00AB0F32"/>
    <w:rsid w:val="00AB0F6C"/>
    <w:rsid w:val="00AB0F92"/>
    <w:rsid w:val="00AB1263"/>
    <w:rsid w:val="00AB1713"/>
    <w:rsid w:val="00AB18D2"/>
    <w:rsid w:val="00AB1DF6"/>
    <w:rsid w:val="00AB212D"/>
    <w:rsid w:val="00AB2501"/>
    <w:rsid w:val="00AB26FC"/>
    <w:rsid w:val="00AB2A42"/>
    <w:rsid w:val="00AB2E68"/>
    <w:rsid w:val="00AB336D"/>
    <w:rsid w:val="00AB359B"/>
    <w:rsid w:val="00AB3A3D"/>
    <w:rsid w:val="00AB3C9D"/>
    <w:rsid w:val="00AB3FD1"/>
    <w:rsid w:val="00AB3FF9"/>
    <w:rsid w:val="00AB4004"/>
    <w:rsid w:val="00AB4279"/>
    <w:rsid w:val="00AB4627"/>
    <w:rsid w:val="00AB46F2"/>
    <w:rsid w:val="00AB471F"/>
    <w:rsid w:val="00AB4F0F"/>
    <w:rsid w:val="00AB505B"/>
    <w:rsid w:val="00AB5300"/>
    <w:rsid w:val="00AB543B"/>
    <w:rsid w:val="00AB5443"/>
    <w:rsid w:val="00AB545A"/>
    <w:rsid w:val="00AB5A85"/>
    <w:rsid w:val="00AB5B2E"/>
    <w:rsid w:val="00AB5C4A"/>
    <w:rsid w:val="00AB5D1C"/>
    <w:rsid w:val="00AB5FC9"/>
    <w:rsid w:val="00AB6154"/>
    <w:rsid w:val="00AB6552"/>
    <w:rsid w:val="00AB6747"/>
    <w:rsid w:val="00AB6824"/>
    <w:rsid w:val="00AB6E0F"/>
    <w:rsid w:val="00AB6E23"/>
    <w:rsid w:val="00AB70D7"/>
    <w:rsid w:val="00AB724F"/>
    <w:rsid w:val="00AB7631"/>
    <w:rsid w:val="00AB76C0"/>
    <w:rsid w:val="00AB7A5B"/>
    <w:rsid w:val="00AB7AC3"/>
    <w:rsid w:val="00AB7DFE"/>
    <w:rsid w:val="00AB7EAA"/>
    <w:rsid w:val="00AB7EDA"/>
    <w:rsid w:val="00AC000B"/>
    <w:rsid w:val="00AC005A"/>
    <w:rsid w:val="00AC0158"/>
    <w:rsid w:val="00AC0296"/>
    <w:rsid w:val="00AC04A3"/>
    <w:rsid w:val="00AC07AA"/>
    <w:rsid w:val="00AC0849"/>
    <w:rsid w:val="00AC09E6"/>
    <w:rsid w:val="00AC0A12"/>
    <w:rsid w:val="00AC0FD3"/>
    <w:rsid w:val="00AC1077"/>
    <w:rsid w:val="00AC1361"/>
    <w:rsid w:val="00AC16A1"/>
    <w:rsid w:val="00AC16D0"/>
    <w:rsid w:val="00AC1D4D"/>
    <w:rsid w:val="00AC1DE9"/>
    <w:rsid w:val="00AC1E29"/>
    <w:rsid w:val="00AC1E4D"/>
    <w:rsid w:val="00AC1F39"/>
    <w:rsid w:val="00AC2016"/>
    <w:rsid w:val="00AC2050"/>
    <w:rsid w:val="00AC20FB"/>
    <w:rsid w:val="00AC23AE"/>
    <w:rsid w:val="00AC2663"/>
    <w:rsid w:val="00AC2BE9"/>
    <w:rsid w:val="00AC2CBF"/>
    <w:rsid w:val="00AC30B4"/>
    <w:rsid w:val="00AC31F8"/>
    <w:rsid w:val="00AC323C"/>
    <w:rsid w:val="00AC34FF"/>
    <w:rsid w:val="00AC3520"/>
    <w:rsid w:val="00AC3617"/>
    <w:rsid w:val="00AC375F"/>
    <w:rsid w:val="00AC389B"/>
    <w:rsid w:val="00AC39A7"/>
    <w:rsid w:val="00AC3C4A"/>
    <w:rsid w:val="00AC3CC5"/>
    <w:rsid w:val="00AC3D73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7C9"/>
    <w:rsid w:val="00AC594C"/>
    <w:rsid w:val="00AC5AEE"/>
    <w:rsid w:val="00AC5F44"/>
    <w:rsid w:val="00AC6072"/>
    <w:rsid w:val="00AC6167"/>
    <w:rsid w:val="00AC61B3"/>
    <w:rsid w:val="00AC6218"/>
    <w:rsid w:val="00AC64B4"/>
    <w:rsid w:val="00AC64B5"/>
    <w:rsid w:val="00AC6D06"/>
    <w:rsid w:val="00AC6D94"/>
    <w:rsid w:val="00AC6EC5"/>
    <w:rsid w:val="00AC76B3"/>
    <w:rsid w:val="00AD01D3"/>
    <w:rsid w:val="00AD0387"/>
    <w:rsid w:val="00AD05AA"/>
    <w:rsid w:val="00AD0844"/>
    <w:rsid w:val="00AD087C"/>
    <w:rsid w:val="00AD0B63"/>
    <w:rsid w:val="00AD0C61"/>
    <w:rsid w:val="00AD0D93"/>
    <w:rsid w:val="00AD0FA3"/>
    <w:rsid w:val="00AD1002"/>
    <w:rsid w:val="00AD105D"/>
    <w:rsid w:val="00AD1127"/>
    <w:rsid w:val="00AD1546"/>
    <w:rsid w:val="00AD1A1A"/>
    <w:rsid w:val="00AD1A1E"/>
    <w:rsid w:val="00AD1A66"/>
    <w:rsid w:val="00AD1AED"/>
    <w:rsid w:val="00AD1B19"/>
    <w:rsid w:val="00AD1C5B"/>
    <w:rsid w:val="00AD1D25"/>
    <w:rsid w:val="00AD1D39"/>
    <w:rsid w:val="00AD1EA7"/>
    <w:rsid w:val="00AD1EBE"/>
    <w:rsid w:val="00AD2391"/>
    <w:rsid w:val="00AD25E2"/>
    <w:rsid w:val="00AD26EE"/>
    <w:rsid w:val="00AD27DC"/>
    <w:rsid w:val="00AD2A42"/>
    <w:rsid w:val="00AD2A5F"/>
    <w:rsid w:val="00AD2CF6"/>
    <w:rsid w:val="00AD3001"/>
    <w:rsid w:val="00AD31F9"/>
    <w:rsid w:val="00AD3248"/>
    <w:rsid w:val="00AD3338"/>
    <w:rsid w:val="00AD3660"/>
    <w:rsid w:val="00AD3699"/>
    <w:rsid w:val="00AD38CB"/>
    <w:rsid w:val="00AD41C2"/>
    <w:rsid w:val="00AD4318"/>
    <w:rsid w:val="00AD47A7"/>
    <w:rsid w:val="00AD4A52"/>
    <w:rsid w:val="00AD4B69"/>
    <w:rsid w:val="00AD4D63"/>
    <w:rsid w:val="00AD4D8E"/>
    <w:rsid w:val="00AD52BD"/>
    <w:rsid w:val="00AD5401"/>
    <w:rsid w:val="00AD54B9"/>
    <w:rsid w:val="00AD573E"/>
    <w:rsid w:val="00AD5972"/>
    <w:rsid w:val="00AD59F9"/>
    <w:rsid w:val="00AD5F7D"/>
    <w:rsid w:val="00AD6136"/>
    <w:rsid w:val="00AD6380"/>
    <w:rsid w:val="00AD6444"/>
    <w:rsid w:val="00AD6493"/>
    <w:rsid w:val="00AD657B"/>
    <w:rsid w:val="00AD6797"/>
    <w:rsid w:val="00AD6AB8"/>
    <w:rsid w:val="00AD6C4F"/>
    <w:rsid w:val="00AD6F74"/>
    <w:rsid w:val="00AD7100"/>
    <w:rsid w:val="00AD713D"/>
    <w:rsid w:val="00AD729C"/>
    <w:rsid w:val="00AD7766"/>
    <w:rsid w:val="00AD7770"/>
    <w:rsid w:val="00AD77F0"/>
    <w:rsid w:val="00AD78DF"/>
    <w:rsid w:val="00AD7B53"/>
    <w:rsid w:val="00AD7FFC"/>
    <w:rsid w:val="00AE0021"/>
    <w:rsid w:val="00AE003C"/>
    <w:rsid w:val="00AE02C6"/>
    <w:rsid w:val="00AE02D2"/>
    <w:rsid w:val="00AE0428"/>
    <w:rsid w:val="00AE0553"/>
    <w:rsid w:val="00AE06D8"/>
    <w:rsid w:val="00AE095A"/>
    <w:rsid w:val="00AE099B"/>
    <w:rsid w:val="00AE0CD8"/>
    <w:rsid w:val="00AE104D"/>
    <w:rsid w:val="00AE112F"/>
    <w:rsid w:val="00AE13E6"/>
    <w:rsid w:val="00AE1422"/>
    <w:rsid w:val="00AE17A3"/>
    <w:rsid w:val="00AE180A"/>
    <w:rsid w:val="00AE1ABD"/>
    <w:rsid w:val="00AE2166"/>
    <w:rsid w:val="00AE22AE"/>
    <w:rsid w:val="00AE23E2"/>
    <w:rsid w:val="00AE260B"/>
    <w:rsid w:val="00AE2782"/>
    <w:rsid w:val="00AE2842"/>
    <w:rsid w:val="00AE2B3E"/>
    <w:rsid w:val="00AE2BA8"/>
    <w:rsid w:val="00AE2FEA"/>
    <w:rsid w:val="00AE304C"/>
    <w:rsid w:val="00AE313D"/>
    <w:rsid w:val="00AE3254"/>
    <w:rsid w:val="00AE3404"/>
    <w:rsid w:val="00AE344D"/>
    <w:rsid w:val="00AE368A"/>
    <w:rsid w:val="00AE39AD"/>
    <w:rsid w:val="00AE3A62"/>
    <w:rsid w:val="00AE3A74"/>
    <w:rsid w:val="00AE3FD0"/>
    <w:rsid w:val="00AE4658"/>
    <w:rsid w:val="00AE467F"/>
    <w:rsid w:val="00AE4B0E"/>
    <w:rsid w:val="00AE4B98"/>
    <w:rsid w:val="00AE4BFC"/>
    <w:rsid w:val="00AE4F6D"/>
    <w:rsid w:val="00AE4FFB"/>
    <w:rsid w:val="00AE505D"/>
    <w:rsid w:val="00AE512D"/>
    <w:rsid w:val="00AE523C"/>
    <w:rsid w:val="00AE52A6"/>
    <w:rsid w:val="00AE54F9"/>
    <w:rsid w:val="00AE581B"/>
    <w:rsid w:val="00AE58AA"/>
    <w:rsid w:val="00AE5C21"/>
    <w:rsid w:val="00AE5D55"/>
    <w:rsid w:val="00AE5ED4"/>
    <w:rsid w:val="00AE60EA"/>
    <w:rsid w:val="00AE64E0"/>
    <w:rsid w:val="00AE6528"/>
    <w:rsid w:val="00AE653E"/>
    <w:rsid w:val="00AE66F1"/>
    <w:rsid w:val="00AE687F"/>
    <w:rsid w:val="00AE6A8E"/>
    <w:rsid w:val="00AE6B53"/>
    <w:rsid w:val="00AE6ECD"/>
    <w:rsid w:val="00AE6FFF"/>
    <w:rsid w:val="00AE701B"/>
    <w:rsid w:val="00AE729F"/>
    <w:rsid w:val="00AE72EA"/>
    <w:rsid w:val="00AE769C"/>
    <w:rsid w:val="00AE7842"/>
    <w:rsid w:val="00AE7900"/>
    <w:rsid w:val="00AE7964"/>
    <w:rsid w:val="00AE7A80"/>
    <w:rsid w:val="00AE7B1C"/>
    <w:rsid w:val="00AE7CEE"/>
    <w:rsid w:val="00AE7DA4"/>
    <w:rsid w:val="00AF0140"/>
    <w:rsid w:val="00AF0260"/>
    <w:rsid w:val="00AF0647"/>
    <w:rsid w:val="00AF06AE"/>
    <w:rsid w:val="00AF077E"/>
    <w:rsid w:val="00AF0800"/>
    <w:rsid w:val="00AF0DA4"/>
    <w:rsid w:val="00AF0DE4"/>
    <w:rsid w:val="00AF0F29"/>
    <w:rsid w:val="00AF0FAA"/>
    <w:rsid w:val="00AF1092"/>
    <w:rsid w:val="00AF1105"/>
    <w:rsid w:val="00AF1250"/>
    <w:rsid w:val="00AF163B"/>
    <w:rsid w:val="00AF17C0"/>
    <w:rsid w:val="00AF1852"/>
    <w:rsid w:val="00AF18FF"/>
    <w:rsid w:val="00AF1C2E"/>
    <w:rsid w:val="00AF1C93"/>
    <w:rsid w:val="00AF1CAC"/>
    <w:rsid w:val="00AF1E95"/>
    <w:rsid w:val="00AF1F64"/>
    <w:rsid w:val="00AF21F7"/>
    <w:rsid w:val="00AF2313"/>
    <w:rsid w:val="00AF2426"/>
    <w:rsid w:val="00AF256D"/>
    <w:rsid w:val="00AF2621"/>
    <w:rsid w:val="00AF2633"/>
    <w:rsid w:val="00AF27DB"/>
    <w:rsid w:val="00AF28D7"/>
    <w:rsid w:val="00AF2A28"/>
    <w:rsid w:val="00AF2FE6"/>
    <w:rsid w:val="00AF311E"/>
    <w:rsid w:val="00AF316E"/>
    <w:rsid w:val="00AF3343"/>
    <w:rsid w:val="00AF33FD"/>
    <w:rsid w:val="00AF35D9"/>
    <w:rsid w:val="00AF367B"/>
    <w:rsid w:val="00AF371D"/>
    <w:rsid w:val="00AF395F"/>
    <w:rsid w:val="00AF3CD5"/>
    <w:rsid w:val="00AF41CC"/>
    <w:rsid w:val="00AF42A4"/>
    <w:rsid w:val="00AF4489"/>
    <w:rsid w:val="00AF44E6"/>
    <w:rsid w:val="00AF4971"/>
    <w:rsid w:val="00AF4E28"/>
    <w:rsid w:val="00AF4F79"/>
    <w:rsid w:val="00AF505C"/>
    <w:rsid w:val="00AF5089"/>
    <w:rsid w:val="00AF5268"/>
    <w:rsid w:val="00AF539C"/>
    <w:rsid w:val="00AF590A"/>
    <w:rsid w:val="00AF5D33"/>
    <w:rsid w:val="00AF6175"/>
    <w:rsid w:val="00AF6384"/>
    <w:rsid w:val="00AF65E3"/>
    <w:rsid w:val="00AF682C"/>
    <w:rsid w:val="00AF6C72"/>
    <w:rsid w:val="00AF7039"/>
    <w:rsid w:val="00AF7056"/>
    <w:rsid w:val="00AF725F"/>
    <w:rsid w:val="00AF766F"/>
    <w:rsid w:val="00AF777B"/>
    <w:rsid w:val="00AF77C9"/>
    <w:rsid w:val="00AF7921"/>
    <w:rsid w:val="00AF79E0"/>
    <w:rsid w:val="00AF7D14"/>
    <w:rsid w:val="00B00119"/>
    <w:rsid w:val="00B001DF"/>
    <w:rsid w:val="00B002C2"/>
    <w:rsid w:val="00B003F6"/>
    <w:rsid w:val="00B00437"/>
    <w:rsid w:val="00B004BE"/>
    <w:rsid w:val="00B0050F"/>
    <w:rsid w:val="00B005CD"/>
    <w:rsid w:val="00B00667"/>
    <w:rsid w:val="00B0087E"/>
    <w:rsid w:val="00B00A3E"/>
    <w:rsid w:val="00B00C33"/>
    <w:rsid w:val="00B00E8F"/>
    <w:rsid w:val="00B00F5A"/>
    <w:rsid w:val="00B00FC4"/>
    <w:rsid w:val="00B0101B"/>
    <w:rsid w:val="00B01345"/>
    <w:rsid w:val="00B013FB"/>
    <w:rsid w:val="00B016FF"/>
    <w:rsid w:val="00B0177D"/>
    <w:rsid w:val="00B018DE"/>
    <w:rsid w:val="00B01E57"/>
    <w:rsid w:val="00B02323"/>
    <w:rsid w:val="00B02437"/>
    <w:rsid w:val="00B025B7"/>
    <w:rsid w:val="00B02705"/>
    <w:rsid w:val="00B0297E"/>
    <w:rsid w:val="00B02C22"/>
    <w:rsid w:val="00B032B1"/>
    <w:rsid w:val="00B032D9"/>
    <w:rsid w:val="00B03318"/>
    <w:rsid w:val="00B034D6"/>
    <w:rsid w:val="00B03725"/>
    <w:rsid w:val="00B03BF5"/>
    <w:rsid w:val="00B03FC9"/>
    <w:rsid w:val="00B040BC"/>
    <w:rsid w:val="00B0423B"/>
    <w:rsid w:val="00B04334"/>
    <w:rsid w:val="00B044E0"/>
    <w:rsid w:val="00B04523"/>
    <w:rsid w:val="00B045DA"/>
    <w:rsid w:val="00B048DB"/>
    <w:rsid w:val="00B04B60"/>
    <w:rsid w:val="00B04DB7"/>
    <w:rsid w:val="00B04DC2"/>
    <w:rsid w:val="00B04EF2"/>
    <w:rsid w:val="00B0511F"/>
    <w:rsid w:val="00B05316"/>
    <w:rsid w:val="00B05467"/>
    <w:rsid w:val="00B05670"/>
    <w:rsid w:val="00B057FA"/>
    <w:rsid w:val="00B059AD"/>
    <w:rsid w:val="00B060A8"/>
    <w:rsid w:val="00B061EE"/>
    <w:rsid w:val="00B06283"/>
    <w:rsid w:val="00B062AD"/>
    <w:rsid w:val="00B06475"/>
    <w:rsid w:val="00B06733"/>
    <w:rsid w:val="00B06C38"/>
    <w:rsid w:val="00B071DB"/>
    <w:rsid w:val="00B079C0"/>
    <w:rsid w:val="00B07A2A"/>
    <w:rsid w:val="00B07E05"/>
    <w:rsid w:val="00B07FCE"/>
    <w:rsid w:val="00B10004"/>
    <w:rsid w:val="00B10278"/>
    <w:rsid w:val="00B102B3"/>
    <w:rsid w:val="00B102FA"/>
    <w:rsid w:val="00B10327"/>
    <w:rsid w:val="00B10542"/>
    <w:rsid w:val="00B1071D"/>
    <w:rsid w:val="00B10750"/>
    <w:rsid w:val="00B10794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1F89"/>
    <w:rsid w:val="00B12109"/>
    <w:rsid w:val="00B1224D"/>
    <w:rsid w:val="00B122B2"/>
    <w:rsid w:val="00B12319"/>
    <w:rsid w:val="00B123E7"/>
    <w:rsid w:val="00B12573"/>
    <w:rsid w:val="00B12AC4"/>
    <w:rsid w:val="00B12C6E"/>
    <w:rsid w:val="00B12D3B"/>
    <w:rsid w:val="00B12FBD"/>
    <w:rsid w:val="00B12FC0"/>
    <w:rsid w:val="00B13220"/>
    <w:rsid w:val="00B133DE"/>
    <w:rsid w:val="00B13444"/>
    <w:rsid w:val="00B1346D"/>
    <w:rsid w:val="00B134E2"/>
    <w:rsid w:val="00B139CC"/>
    <w:rsid w:val="00B13B2B"/>
    <w:rsid w:val="00B13C17"/>
    <w:rsid w:val="00B13C3F"/>
    <w:rsid w:val="00B13D58"/>
    <w:rsid w:val="00B13EE0"/>
    <w:rsid w:val="00B1401C"/>
    <w:rsid w:val="00B140F3"/>
    <w:rsid w:val="00B14162"/>
    <w:rsid w:val="00B1447A"/>
    <w:rsid w:val="00B144BD"/>
    <w:rsid w:val="00B14524"/>
    <w:rsid w:val="00B1486A"/>
    <w:rsid w:val="00B14AFA"/>
    <w:rsid w:val="00B14FAE"/>
    <w:rsid w:val="00B14FD9"/>
    <w:rsid w:val="00B14FE8"/>
    <w:rsid w:val="00B15053"/>
    <w:rsid w:val="00B151C3"/>
    <w:rsid w:val="00B1576D"/>
    <w:rsid w:val="00B158AD"/>
    <w:rsid w:val="00B1591A"/>
    <w:rsid w:val="00B15D0C"/>
    <w:rsid w:val="00B15F66"/>
    <w:rsid w:val="00B160F5"/>
    <w:rsid w:val="00B162EE"/>
    <w:rsid w:val="00B165A3"/>
    <w:rsid w:val="00B166E7"/>
    <w:rsid w:val="00B16700"/>
    <w:rsid w:val="00B16898"/>
    <w:rsid w:val="00B16D1C"/>
    <w:rsid w:val="00B16E03"/>
    <w:rsid w:val="00B16F13"/>
    <w:rsid w:val="00B17120"/>
    <w:rsid w:val="00B171CE"/>
    <w:rsid w:val="00B171EF"/>
    <w:rsid w:val="00B17407"/>
    <w:rsid w:val="00B17677"/>
    <w:rsid w:val="00B17828"/>
    <w:rsid w:val="00B179F9"/>
    <w:rsid w:val="00B17C59"/>
    <w:rsid w:val="00B17D53"/>
    <w:rsid w:val="00B17E88"/>
    <w:rsid w:val="00B20424"/>
    <w:rsid w:val="00B206A1"/>
    <w:rsid w:val="00B20772"/>
    <w:rsid w:val="00B20C61"/>
    <w:rsid w:val="00B20D54"/>
    <w:rsid w:val="00B20D7C"/>
    <w:rsid w:val="00B20D8E"/>
    <w:rsid w:val="00B213E6"/>
    <w:rsid w:val="00B214CA"/>
    <w:rsid w:val="00B218BD"/>
    <w:rsid w:val="00B219FD"/>
    <w:rsid w:val="00B21B02"/>
    <w:rsid w:val="00B21CE6"/>
    <w:rsid w:val="00B21D3F"/>
    <w:rsid w:val="00B22308"/>
    <w:rsid w:val="00B2249B"/>
    <w:rsid w:val="00B22555"/>
    <w:rsid w:val="00B22ADC"/>
    <w:rsid w:val="00B22B46"/>
    <w:rsid w:val="00B22E67"/>
    <w:rsid w:val="00B23008"/>
    <w:rsid w:val="00B23046"/>
    <w:rsid w:val="00B232AF"/>
    <w:rsid w:val="00B234ED"/>
    <w:rsid w:val="00B23934"/>
    <w:rsid w:val="00B2399B"/>
    <w:rsid w:val="00B23B64"/>
    <w:rsid w:val="00B23C95"/>
    <w:rsid w:val="00B24107"/>
    <w:rsid w:val="00B246A7"/>
    <w:rsid w:val="00B24975"/>
    <w:rsid w:val="00B24AA4"/>
    <w:rsid w:val="00B24D16"/>
    <w:rsid w:val="00B24D3E"/>
    <w:rsid w:val="00B25118"/>
    <w:rsid w:val="00B2562E"/>
    <w:rsid w:val="00B259A4"/>
    <w:rsid w:val="00B26201"/>
    <w:rsid w:val="00B264F7"/>
    <w:rsid w:val="00B26709"/>
    <w:rsid w:val="00B267A2"/>
    <w:rsid w:val="00B26B3F"/>
    <w:rsid w:val="00B26CB2"/>
    <w:rsid w:val="00B2785B"/>
    <w:rsid w:val="00B27934"/>
    <w:rsid w:val="00B27962"/>
    <w:rsid w:val="00B27C8E"/>
    <w:rsid w:val="00B27E47"/>
    <w:rsid w:val="00B27EE8"/>
    <w:rsid w:val="00B27F53"/>
    <w:rsid w:val="00B27FA1"/>
    <w:rsid w:val="00B3058B"/>
    <w:rsid w:val="00B3089B"/>
    <w:rsid w:val="00B30AF3"/>
    <w:rsid w:val="00B30DE6"/>
    <w:rsid w:val="00B30EED"/>
    <w:rsid w:val="00B31343"/>
    <w:rsid w:val="00B31358"/>
    <w:rsid w:val="00B3149C"/>
    <w:rsid w:val="00B31522"/>
    <w:rsid w:val="00B3166A"/>
    <w:rsid w:val="00B31697"/>
    <w:rsid w:val="00B317D8"/>
    <w:rsid w:val="00B31C39"/>
    <w:rsid w:val="00B31C8C"/>
    <w:rsid w:val="00B31CF9"/>
    <w:rsid w:val="00B31E63"/>
    <w:rsid w:val="00B31F70"/>
    <w:rsid w:val="00B3235C"/>
    <w:rsid w:val="00B32B83"/>
    <w:rsid w:val="00B32C1A"/>
    <w:rsid w:val="00B32EDB"/>
    <w:rsid w:val="00B32F3E"/>
    <w:rsid w:val="00B333DC"/>
    <w:rsid w:val="00B33465"/>
    <w:rsid w:val="00B33561"/>
    <w:rsid w:val="00B33714"/>
    <w:rsid w:val="00B3385B"/>
    <w:rsid w:val="00B33911"/>
    <w:rsid w:val="00B33B99"/>
    <w:rsid w:val="00B33BB0"/>
    <w:rsid w:val="00B33BE2"/>
    <w:rsid w:val="00B33E8C"/>
    <w:rsid w:val="00B34031"/>
    <w:rsid w:val="00B34A48"/>
    <w:rsid w:val="00B34B59"/>
    <w:rsid w:val="00B34B8A"/>
    <w:rsid w:val="00B34E18"/>
    <w:rsid w:val="00B35052"/>
    <w:rsid w:val="00B357DF"/>
    <w:rsid w:val="00B35ACC"/>
    <w:rsid w:val="00B36135"/>
    <w:rsid w:val="00B3617E"/>
    <w:rsid w:val="00B36268"/>
    <w:rsid w:val="00B36387"/>
    <w:rsid w:val="00B36414"/>
    <w:rsid w:val="00B36604"/>
    <w:rsid w:val="00B36681"/>
    <w:rsid w:val="00B36A5C"/>
    <w:rsid w:val="00B36AC4"/>
    <w:rsid w:val="00B36ACB"/>
    <w:rsid w:val="00B36AD2"/>
    <w:rsid w:val="00B36C29"/>
    <w:rsid w:val="00B36E8C"/>
    <w:rsid w:val="00B36FCA"/>
    <w:rsid w:val="00B4004D"/>
    <w:rsid w:val="00B400C5"/>
    <w:rsid w:val="00B400D5"/>
    <w:rsid w:val="00B40269"/>
    <w:rsid w:val="00B40697"/>
    <w:rsid w:val="00B406EF"/>
    <w:rsid w:val="00B40B7F"/>
    <w:rsid w:val="00B40D65"/>
    <w:rsid w:val="00B411C3"/>
    <w:rsid w:val="00B41553"/>
    <w:rsid w:val="00B41646"/>
    <w:rsid w:val="00B41660"/>
    <w:rsid w:val="00B41A36"/>
    <w:rsid w:val="00B41BCE"/>
    <w:rsid w:val="00B41C2A"/>
    <w:rsid w:val="00B41FDC"/>
    <w:rsid w:val="00B421B8"/>
    <w:rsid w:val="00B42252"/>
    <w:rsid w:val="00B422F9"/>
    <w:rsid w:val="00B42383"/>
    <w:rsid w:val="00B424F8"/>
    <w:rsid w:val="00B424FC"/>
    <w:rsid w:val="00B42823"/>
    <w:rsid w:val="00B428C2"/>
    <w:rsid w:val="00B42906"/>
    <w:rsid w:val="00B4295D"/>
    <w:rsid w:val="00B429EC"/>
    <w:rsid w:val="00B42BB9"/>
    <w:rsid w:val="00B42C99"/>
    <w:rsid w:val="00B42D85"/>
    <w:rsid w:val="00B42F86"/>
    <w:rsid w:val="00B431B6"/>
    <w:rsid w:val="00B43368"/>
    <w:rsid w:val="00B43594"/>
    <w:rsid w:val="00B43660"/>
    <w:rsid w:val="00B436FB"/>
    <w:rsid w:val="00B43901"/>
    <w:rsid w:val="00B4399A"/>
    <w:rsid w:val="00B43E28"/>
    <w:rsid w:val="00B43E90"/>
    <w:rsid w:val="00B443CD"/>
    <w:rsid w:val="00B443ED"/>
    <w:rsid w:val="00B4468C"/>
    <w:rsid w:val="00B44793"/>
    <w:rsid w:val="00B447E1"/>
    <w:rsid w:val="00B448B1"/>
    <w:rsid w:val="00B44F7B"/>
    <w:rsid w:val="00B44FBF"/>
    <w:rsid w:val="00B4503D"/>
    <w:rsid w:val="00B450E4"/>
    <w:rsid w:val="00B45292"/>
    <w:rsid w:val="00B45295"/>
    <w:rsid w:val="00B45382"/>
    <w:rsid w:val="00B45719"/>
    <w:rsid w:val="00B45830"/>
    <w:rsid w:val="00B458C2"/>
    <w:rsid w:val="00B45A80"/>
    <w:rsid w:val="00B45A9F"/>
    <w:rsid w:val="00B45D7B"/>
    <w:rsid w:val="00B45D84"/>
    <w:rsid w:val="00B4609A"/>
    <w:rsid w:val="00B4642D"/>
    <w:rsid w:val="00B4676E"/>
    <w:rsid w:val="00B4693C"/>
    <w:rsid w:val="00B47049"/>
    <w:rsid w:val="00B471D5"/>
    <w:rsid w:val="00B4737A"/>
    <w:rsid w:val="00B474D3"/>
    <w:rsid w:val="00B475A4"/>
    <w:rsid w:val="00B47633"/>
    <w:rsid w:val="00B476F0"/>
    <w:rsid w:val="00B4773C"/>
    <w:rsid w:val="00B478CB"/>
    <w:rsid w:val="00B479B6"/>
    <w:rsid w:val="00B47A05"/>
    <w:rsid w:val="00B47A77"/>
    <w:rsid w:val="00B47A87"/>
    <w:rsid w:val="00B47E97"/>
    <w:rsid w:val="00B50225"/>
    <w:rsid w:val="00B50256"/>
    <w:rsid w:val="00B50348"/>
    <w:rsid w:val="00B50414"/>
    <w:rsid w:val="00B505C1"/>
    <w:rsid w:val="00B506B2"/>
    <w:rsid w:val="00B5092C"/>
    <w:rsid w:val="00B50AA1"/>
    <w:rsid w:val="00B50B36"/>
    <w:rsid w:val="00B50D2D"/>
    <w:rsid w:val="00B51277"/>
    <w:rsid w:val="00B515CB"/>
    <w:rsid w:val="00B5192D"/>
    <w:rsid w:val="00B51A41"/>
    <w:rsid w:val="00B51DBC"/>
    <w:rsid w:val="00B5223B"/>
    <w:rsid w:val="00B522BB"/>
    <w:rsid w:val="00B5252D"/>
    <w:rsid w:val="00B52605"/>
    <w:rsid w:val="00B528DF"/>
    <w:rsid w:val="00B52992"/>
    <w:rsid w:val="00B529EB"/>
    <w:rsid w:val="00B52AEA"/>
    <w:rsid w:val="00B52BCC"/>
    <w:rsid w:val="00B52C01"/>
    <w:rsid w:val="00B52E50"/>
    <w:rsid w:val="00B52E7D"/>
    <w:rsid w:val="00B52EF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E0A"/>
    <w:rsid w:val="00B53F72"/>
    <w:rsid w:val="00B54678"/>
    <w:rsid w:val="00B5470F"/>
    <w:rsid w:val="00B549F0"/>
    <w:rsid w:val="00B54A65"/>
    <w:rsid w:val="00B54ADD"/>
    <w:rsid w:val="00B54B3C"/>
    <w:rsid w:val="00B54D00"/>
    <w:rsid w:val="00B54DC4"/>
    <w:rsid w:val="00B55120"/>
    <w:rsid w:val="00B5514F"/>
    <w:rsid w:val="00B5521D"/>
    <w:rsid w:val="00B552A6"/>
    <w:rsid w:val="00B552AB"/>
    <w:rsid w:val="00B5556B"/>
    <w:rsid w:val="00B5565C"/>
    <w:rsid w:val="00B55687"/>
    <w:rsid w:val="00B55936"/>
    <w:rsid w:val="00B559B9"/>
    <w:rsid w:val="00B55A22"/>
    <w:rsid w:val="00B55A6D"/>
    <w:rsid w:val="00B55B6E"/>
    <w:rsid w:val="00B56256"/>
    <w:rsid w:val="00B5626F"/>
    <w:rsid w:val="00B566CF"/>
    <w:rsid w:val="00B56784"/>
    <w:rsid w:val="00B56BA5"/>
    <w:rsid w:val="00B56BF5"/>
    <w:rsid w:val="00B56C2A"/>
    <w:rsid w:val="00B56C55"/>
    <w:rsid w:val="00B56D68"/>
    <w:rsid w:val="00B56DE1"/>
    <w:rsid w:val="00B56E9F"/>
    <w:rsid w:val="00B574CE"/>
    <w:rsid w:val="00B579FC"/>
    <w:rsid w:val="00B57C76"/>
    <w:rsid w:val="00B57CA7"/>
    <w:rsid w:val="00B57FE1"/>
    <w:rsid w:val="00B6022A"/>
    <w:rsid w:val="00B606AC"/>
    <w:rsid w:val="00B606EC"/>
    <w:rsid w:val="00B60C42"/>
    <w:rsid w:val="00B6126D"/>
    <w:rsid w:val="00B6187C"/>
    <w:rsid w:val="00B618F1"/>
    <w:rsid w:val="00B61ABC"/>
    <w:rsid w:val="00B61B75"/>
    <w:rsid w:val="00B61CAD"/>
    <w:rsid w:val="00B62023"/>
    <w:rsid w:val="00B62027"/>
    <w:rsid w:val="00B6207A"/>
    <w:rsid w:val="00B620BA"/>
    <w:rsid w:val="00B620EE"/>
    <w:rsid w:val="00B6222A"/>
    <w:rsid w:val="00B624B8"/>
    <w:rsid w:val="00B6257C"/>
    <w:rsid w:val="00B62DF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7A4"/>
    <w:rsid w:val="00B64847"/>
    <w:rsid w:val="00B649C5"/>
    <w:rsid w:val="00B649F2"/>
    <w:rsid w:val="00B64ABC"/>
    <w:rsid w:val="00B64C6B"/>
    <w:rsid w:val="00B64E9E"/>
    <w:rsid w:val="00B65052"/>
    <w:rsid w:val="00B65308"/>
    <w:rsid w:val="00B65571"/>
    <w:rsid w:val="00B659C3"/>
    <w:rsid w:val="00B65B2E"/>
    <w:rsid w:val="00B65C55"/>
    <w:rsid w:val="00B65CDF"/>
    <w:rsid w:val="00B660A8"/>
    <w:rsid w:val="00B661BE"/>
    <w:rsid w:val="00B662A4"/>
    <w:rsid w:val="00B66862"/>
    <w:rsid w:val="00B66ADB"/>
    <w:rsid w:val="00B66B61"/>
    <w:rsid w:val="00B66D3E"/>
    <w:rsid w:val="00B66DDB"/>
    <w:rsid w:val="00B670DD"/>
    <w:rsid w:val="00B67668"/>
    <w:rsid w:val="00B6769B"/>
    <w:rsid w:val="00B677D5"/>
    <w:rsid w:val="00B677DA"/>
    <w:rsid w:val="00B678C0"/>
    <w:rsid w:val="00B67BC4"/>
    <w:rsid w:val="00B67C90"/>
    <w:rsid w:val="00B67D8D"/>
    <w:rsid w:val="00B70061"/>
    <w:rsid w:val="00B7017C"/>
    <w:rsid w:val="00B70329"/>
    <w:rsid w:val="00B70335"/>
    <w:rsid w:val="00B70621"/>
    <w:rsid w:val="00B7083A"/>
    <w:rsid w:val="00B70988"/>
    <w:rsid w:val="00B709C4"/>
    <w:rsid w:val="00B70A0C"/>
    <w:rsid w:val="00B70A99"/>
    <w:rsid w:val="00B70BD7"/>
    <w:rsid w:val="00B70CD5"/>
    <w:rsid w:val="00B711F4"/>
    <w:rsid w:val="00B71425"/>
    <w:rsid w:val="00B7159D"/>
    <w:rsid w:val="00B71610"/>
    <w:rsid w:val="00B7177C"/>
    <w:rsid w:val="00B719D6"/>
    <w:rsid w:val="00B71BAA"/>
    <w:rsid w:val="00B71C54"/>
    <w:rsid w:val="00B71E2A"/>
    <w:rsid w:val="00B72040"/>
    <w:rsid w:val="00B721CE"/>
    <w:rsid w:val="00B721EC"/>
    <w:rsid w:val="00B72364"/>
    <w:rsid w:val="00B7236E"/>
    <w:rsid w:val="00B72686"/>
    <w:rsid w:val="00B726F8"/>
    <w:rsid w:val="00B7287C"/>
    <w:rsid w:val="00B72D83"/>
    <w:rsid w:val="00B72D8F"/>
    <w:rsid w:val="00B72DEE"/>
    <w:rsid w:val="00B72E44"/>
    <w:rsid w:val="00B72E54"/>
    <w:rsid w:val="00B72F32"/>
    <w:rsid w:val="00B72FD8"/>
    <w:rsid w:val="00B731EE"/>
    <w:rsid w:val="00B732BF"/>
    <w:rsid w:val="00B733AB"/>
    <w:rsid w:val="00B73483"/>
    <w:rsid w:val="00B736D1"/>
    <w:rsid w:val="00B73787"/>
    <w:rsid w:val="00B73908"/>
    <w:rsid w:val="00B73BB4"/>
    <w:rsid w:val="00B73BDA"/>
    <w:rsid w:val="00B73FF6"/>
    <w:rsid w:val="00B74385"/>
    <w:rsid w:val="00B7448E"/>
    <w:rsid w:val="00B745B6"/>
    <w:rsid w:val="00B74864"/>
    <w:rsid w:val="00B74D3F"/>
    <w:rsid w:val="00B751E6"/>
    <w:rsid w:val="00B7585C"/>
    <w:rsid w:val="00B758DB"/>
    <w:rsid w:val="00B75933"/>
    <w:rsid w:val="00B75964"/>
    <w:rsid w:val="00B759C8"/>
    <w:rsid w:val="00B75B12"/>
    <w:rsid w:val="00B75E26"/>
    <w:rsid w:val="00B75E82"/>
    <w:rsid w:val="00B7645E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5FF"/>
    <w:rsid w:val="00B776AD"/>
    <w:rsid w:val="00B77748"/>
    <w:rsid w:val="00B77901"/>
    <w:rsid w:val="00B77A6E"/>
    <w:rsid w:val="00B80053"/>
    <w:rsid w:val="00B8058C"/>
    <w:rsid w:val="00B806C8"/>
    <w:rsid w:val="00B8071F"/>
    <w:rsid w:val="00B80A58"/>
    <w:rsid w:val="00B80AB1"/>
    <w:rsid w:val="00B80E64"/>
    <w:rsid w:val="00B80EDF"/>
    <w:rsid w:val="00B80F15"/>
    <w:rsid w:val="00B8140D"/>
    <w:rsid w:val="00B815E5"/>
    <w:rsid w:val="00B81625"/>
    <w:rsid w:val="00B81A94"/>
    <w:rsid w:val="00B81AD9"/>
    <w:rsid w:val="00B81C5A"/>
    <w:rsid w:val="00B81F82"/>
    <w:rsid w:val="00B82206"/>
    <w:rsid w:val="00B8226D"/>
    <w:rsid w:val="00B8241E"/>
    <w:rsid w:val="00B82826"/>
    <w:rsid w:val="00B829D9"/>
    <w:rsid w:val="00B82A2C"/>
    <w:rsid w:val="00B82E82"/>
    <w:rsid w:val="00B82F45"/>
    <w:rsid w:val="00B832D8"/>
    <w:rsid w:val="00B837CA"/>
    <w:rsid w:val="00B8380B"/>
    <w:rsid w:val="00B83C74"/>
    <w:rsid w:val="00B83E24"/>
    <w:rsid w:val="00B83E35"/>
    <w:rsid w:val="00B840CC"/>
    <w:rsid w:val="00B84171"/>
    <w:rsid w:val="00B845E6"/>
    <w:rsid w:val="00B84898"/>
    <w:rsid w:val="00B848AF"/>
    <w:rsid w:val="00B84C53"/>
    <w:rsid w:val="00B84D43"/>
    <w:rsid w:val="00B85064"/>
    <w:rsid w:val="00B851C3"/>
    <w:rsid w:val="00B85757"/>
    <w:rsid w:val="00B85792"/>
    <w:rsid w:val="00B8592E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AD0"/>
    <w:rsid w:val="00B86BDD"/>
    <w:rsid w:val="00B86E04"/>
    <w:rsid w:val="00B86E2B"/>
    <w:rsid w:val="00B86F77"/>
    <w:rsid w:val="00B872C3"/>
    <w:rsid w:val="00B87317"/>
    <w:rsid w:val="00B87645"/>
    <w:rsid w:val="00B877A1"/>
    <w:rsid w:val="00B87E2B"/>
    <w:rsid w:val="00B903CF"/>
    <w:rsid w:val="00B9045B"/>
    <w:rsid w:val="00B90827"/>
    <w:rsid w:val="00B90848"/>
    <w:rsid w:val="00B908B4"/>
    <w:rsid w:val="00B90B23"/>
    <w:rsid w:val="00B918FF"/>
    <w:rsid w:val="00B91A7E"/>
    <w:rsid w:val="00B91BAB"/>
    <w:rsid w:val="00B91DE4"/>
    <w:rsid w:val="00B925BB"/>
    <w:rsid w:val="00B92765"/>
    <w:rsid w:val="00B9298D"/>
    <w:rsid w:val="00B92AB0"/>
    <w:rsid w:val="00B92B77"/>
    <w:rsid w:val="00B92C4A"/>
    <w:rsid w:val="00B92C95"/>
    <w:rsid w:val="00B92E48"/>
    <w:rsid w:val="00B92E83"/>
    <w:rsid w:val="00B92FD4"/>
    <w:rsid w:val="00B9320A"/>
    <w:rsid w:val="00B933F6"/>
    <w:rsid w:val="00B939FE"/>
    <w:rsid w:val="00B940D7"/>
    <w:rsid w:val="00B94111"/>
    <w:rsid w:val="00B943F5"/>
    <w:rsid w:val="00B94A34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015"/>
    <w:rsid w:val="00B9736E"/>
    <w:rsid w:val="00B9752A"/>
    <w:rsid w:val="00B97568"/>
    <w:rsid w:val="00B97B34"/>
    <w:rsid w:val="00B97C6D"/>
    <w:rsid w:val="00B97D68"/>
    <w:rsid w:val="00B97E17"/>
    <w:rsid w:val="00BA0069"/>
    <w:rsid w:val="00BA00DC"/>
    <w:rsid w:val="00BA011B"/>
    <w:rsid w:val="00BA0210"/>
    <w:rsid w:val="00BA02B9"/>
    <w:rsid w:val="00BA0636"/>
    <w:rsid w:val="00BA082A"/>
    <w:rsid w:val="00BA0DFB"/>
    <w:rsid w:val="00BA10C3"/>
    <w:rsid w:val="00BA1341"/>
    <w:rsid w:val="00BA1599"/>
    <w:rsid w:val="00BA1710"/>
    <w:rsid w:val="00BA1E52"/>
    <w:rsid w:val="00BA2123"/>
    <w:rsid w:val="00BA212B"/>
    <w:rsid w:val="00BA2298"/>
    <w:rsid w:val="00BA22C0"/>
    <w:rsid w:val="00BA2364"/>
    <w:rsid w:val="00BA23B3"/>
    <w:rsid w:val="00BA26CF"/>
    <w:rsid w:val="00BA28B5"/>
    <w:rsid w:val="00BA292D"/>
    <w:rsid w:val="00BA2AEA"/>
    <w:rsid w:val="00BA3318"/>
    <w:rsid w:val="00BA331C"/>
    <w:rsid w:val="00BA336B"/>
    <w:rsid w:val="00BA3BBE"/>
    <w:rsid w:val="00BA3E56"/>
    <w:rsid w:val="00BA3EFC"/>
    <w:rsid w:val="00BA404C"/>
    <w:rsid w:val="00BA40BD"/>
    <w:rsid w:val="00BA4285"/>
    <w:rsid w:val="00BA43B3"/>
    <w:rsid w:val="00BA45C7"/>
    <w:rsid w:val="00BA4741"/>
    <w:rsid w:val="00BA4871"/>
    <w:rsid w:val="00BA4A81"/>
    <w:rsid w:val="00BA4EA7"/>
    <w:rsid w:val="00BA50BC"/>
    <w:rsid w:val="00BA51A4"/>
    <w:rsid w:val="00BA52D5"/>
    <w:rsid w:val="00BA5406"/>
    <w:rsid w:val="00BA54A3"/>
    <w:rsid w:val="00BA54E9"/>
    <w:rsid w:val="00BA568F"/>
    <w:rsid w:val="00BA56ED"/>
    <w:rsid w:val="00BA5701"/>
    <w:rsid w:val="00BA5766"/>
    <w:rsid w:val="00BA580C"/>
    <w:rsid w:val="00BA5F81"/>
    <w:rsid w:val="00BA5F92"/>
    <w:rsid w:val="00BA6276"/>
    <w:rsid w:val="00BA62AE"/>
    <w:rsid w:val="00BA630A"/>
    <w:rsid w:val="00BA647E"/>
    <w:rsid w:val="00BA64B1"/>
    <w:rsid w:val="00BA6505"/>
    <w:rsid w:val="00BA6577"/>
    <w:rsid w:val="00BA699B"/>
    <w:rsid w:val="00BA69EC"/>
    <w:rsid w:val="00BA6D22"/>
    <w:rsid w:val="00BA6D33"/>
    <w:rsid w:val="00BA6E3D"/>
    <w:rsid w:val="00BA6E75"/>
    <w:rsid w:val="00BA6FA4"/>
    <w:rsid w:val="00BA70AD"/>
    <w:rsid w:val="00BA7100"/>
    <w:rsid w:val="00BA7663"/>
    <w:rsid w:val="00BA76CA"/>
    <w:rsid w:val="00BA7B88"/>
    <w:rsid w:val="00BB0362"/>
    <w:rsid w:val="00BB03B8"/>
    <w:rsid w:val="00BB03D7"/>
    <w:rsid w:val="00BB049E"/>
    <w:rsid w:val="00BB0623"/>
    <w:rsid w:val="00BB0AEE"/>
    <w:rsid w:val="00BB0F2E"/>
    <w:rsid w:val="00BB1A08"/>
    <w:rsid w:val="00BB1B88"/>
    <w:rsid w:val="00BB1BB8"/>
    <w:rsid w:val="00BB20FE"/>
    <w:rsid w:val="00BB227E"/>
    <w:rsid w:val="00BB22EA"/>
    <w:rsid w:val="00BB293C"/>
    <w:rsid w:val="00BB2B25"/>
    <w:rsid w:val="00BB2F31"/>
    <w:rsid w:val="00BB310A"/>
    <w:rsid w:val="00BB32E1"/>
    <w:rsid w:val="00BB36F4"/>
    <w:rsid w:val="00BB399A"/>
    <w:rsid w:val="00BB3CA0"/>
    <w:rsid w:val="00BB3F35"/>
    <w:rsid w:val="00BB4024"/>
    <w:rsid w:val="00BB4070"/>
    <w:rsid w:val="00BB40F1"/>
    <w:rsid w:val="00BB420D"/>
    <w:rsid w:val="00BB43B7"/>
    <w:rsid w:val="00BB4588"/>
    <w:rsid w:val="00BB4641"/>
    <w:rsid w:val="00BB4AA7"/>
    <w:rsid w:val="00BB564D"/>
    <w:rsid w:val="00BB5B44"/>
    <w:rsid w:val="00BB5B8C"/>
    <w:rsid w:val="00BB5DA1"/>
    <w:rsid w:val="00BB604F"/>
    <w:rsid w:val="00BB61EB"/>
    <w:rsid w:val="00BB6396"/>
    <w:rsid w:val="00BB63DB"/>
    <w:rsid w:val="00BB6675"/>
    <w:rsid w:val="00BB66B1"/>
    <w:rsid w:val="00BB66C4"/>
    <w:rsid w:val="00BB6873"/>
    <w:rsid w:val="00BB6AA8"/>
    <w:rsid w:val="00BB6D1A"/>
    <w:rsid w:val="00BB6EAE"/>
    <w:rsid w:val="00BB706F"/>
    <w:rsid w:val="00BB734A"/>
    <w:rsid w:val="00BB7820"/>
    <w:rsid w:val="00BB7A09"/>
    <w:rsid w:val="00BB7B03"/>
    <w:rsid w:val="00BB7BF9"/>
    <w:rsid w:val="00BB7E8C"/>
    <w:rsid w:val="00BB7F2B"/>
    <w:rsid w:val="00BB7FC6"/>
    <w:rsid w:val="00BC00D3"/>
    <w:rsid w:val="00BC041E"/>
    <w:rsid w:val="00BC0468"/>
    <w:rsid w:val="00BC04EB"/>
    <w:rsid w:val="00BC0705"/>
    <w:rsid w:val="00BC07DE"/>
    <w:rsid w:val="00BC0908"/>
    <w:rsid w:val="00BC0AD9"/>
    <w:rsid w:val="00BC0B84"/>
    <w:rsid w:val="00BC0CB6"/>
    <w:rsid w:val="00BC0DD2"/>
    <w:rsid w:val="00BC1278"/>
    <w:rsid w:val="00BC1432"/>
    <w:rsid w:val="00BC1453"/>
    <w:rsid w:val="00BC149D"/>
    <w:rsid w:val="00BC1569"/>
    <w:rsid w:val="00BC198A"/>
    <w:rsid w:val="00BC199A"/>
    <w:rsid w:val="00BC1C19"/>
    <w:rsid w:val="00BC226A"/>
    <w:rsid w:val="00BC2665"/>
    <w:rsid w:val="00BC2B8F"/>
    <w:rsid w:val="00BC2E1F"/>
    <w:rsid w:val="00BC3061"/>
    <w:rsid w:val="00BC31D6"/>
    <w:rsid w:val="00BC32A3"/>
    <w:rsid w:val="00BC3445"/>
    <w:rsid w:val="00BC38BB"/>
    <w:rsid w:val="00BC3A18"/>
    <w:rsid w:val="00BC3B4B"/>
    <w:rsid w:val="00BC3D41"/>
    <w:rsid w:val="00BC3D4D"/>
    <w:rsid w:val="00BC3E09"/>
    <w:rsid w:val="00BC409F"/>
    <w:rsid w:val="00BC41F4"/>
    <w:rsid w:val="00BC435C"/>
    <w:rsid w:val="00BC456D"/>
    <w:rsid w:val="00BC48AB"/>
    <w:rsid w:val="00BC48BD"/>
    <w:rsid w:val="00BC48DC"/>
    <w:rsid w:val="00BC4AA9"/>
    <w:rsid w:val="00BC4E74"/>
    <w:rsid w:val="00BC4EF8"/>
    <w:rsid w:val="00BC526C"/>
    <w:rsid w:val="00BC53D5"/>
    <w:rsid w:val="00BC5933"/>
    <w:rsid w:val="00BC5964"/>
    <w:rsid w:val="00BC5A35"/>
    <w:rsid w:val="00BC5C47"/>
    <w:rsid w:val="00BC5F4D"/>
    <w:rsid w:val="00BC6317"/>
    <w:rsid w:val="00BC63F7"/>
    <w:rsid w:val="00BC65B3"/>
    <w:rsid w:val="00BC695A"/>
    <w:rsid w:val="00BC6D63"/>
    <w:rsid w:val="00BC6E23"/>
    <w:rsid w:val="00BC6EA1"/>
    <w:rsid w:val="00BC6F42"/>
    <w:rsid w:val="00BC6F82"/>
    <w:rsid w:val="00BC7089"/>
    <w:rsid w:val="00BC7132"/>
    <w:rsid w:val="00BC7236"/>
    <w:rsid w:val="00BC723D"/>
    <w:rsid w:val="00BC7437"/>
    <w:rsid w:val="00BC761A"/>
    <w:rsid w:val="00BC7A3F"/>
    <w:rsid w:val="00BC7A78"/>
    <w:rsid w:val="00BC7CB9"/>
    <w:rsid w:val="00BC7CC9"/>
    <w:rsid w:val="00BC7E61"/>
    <w:rsid w:val="00BD06B8"/>
    <w:rsid w:val="00BD06D3"/>
    <w:rsid w:val="00BD0837"/>
    <w:rsid w:val="00BD0ACA"/>
    <w:rsid w:val="00BD0EE4"/>
    <w:rsid w:val="00BD15E9"/>
    <w:rsid w:val="00BD16C9"/>
    <w:rsid w:val="00BD1769"/>
    <w:rsid w:val="00BD1BC9"/>
    <w:rsid w:val="00BD2011"/>
    <w:rsid w:val="00BD21E4"/>
    <w:rsid w:val="00BD27EB"/>
    <w:rsid w:val="00BD2A3E"/>
    <w:rsid w:val="00BD2F66"/>
    <w:rsid w:val="00BD3166"/>
    <w:rsid w:val="00BD31A9"/>
    <w:rsid w:val="00BD3376"/>
    <w:rsid w:val="00BD361B"/>
    <w:rsid w:val="00BD3741"/>
    <w:rsid w:val="00BD399B"/>
    <w:rsid w:val="00BD39DE"/>
    <w:rsid w:val="00BD4314"/>
    <w:rsid w:val="00BD43E0"/>
    <w:rsid w:val="00BD43EA"/>
    <w:rsid w:val="00BD454A"/>
    <w:rsid w:val="00BD4662"/>
    <w:rsid w:val="00BD4674"/>
    <w:rsid w:val="00BD4A82"/>
    <w:rsid w:val="00BD50FC"/>
    <w:rsid w:val="00BD5215"/>
    <w:rsid w:val="00BD55B6"/>
    <w:rsid w:val="00BD574D"/>
    <w:rsid w:val="00BD5811"/>
    <w:rsid w:val="00BD5913"/>
    <w:rsid w:val="00BD5A52"/>
    <w:rsid w:val="00BD5B37"/>
    <w:rsid w:val="00BD5B4D"/>
    <w:rsid w:val="00BD5D64"/>
    <w:rsid w:val="00BD5EFA"/>
    <w:rsid w:val="00BD5F69"/>
    <w:rsid w:val="00BD6064"/>
    <w:rsid w:val="00BD637A"/>
    <w:rsid w:val="00BD64EF"/>
    <w:rsid w:val="00BD66D4"/>
    <w:rsid w:val="00BD6AB0"/>
    <w:rsid w:val="00BD6B70"/>
    <w:rsid w:val="00BD6BCB"/>
    <w:rsid w:val="00BD6D24"/>
    <w:rsid w:val="00BD6D37"/>
    <w:rsid w:val="00BD6DED"/>
    <w:rsid w:val="00BD6EB7"/>
    <w:rsid w:val="00BD6F08"/>
    <w:rsid w:val="00BD6FDE"/>
    <w:rsid w:val="00BD700C"/>
    <w:rsid w:val="00BD7055"/>
    <w:rsid w:val="00BD70E0"/>
    <w:rsid w:val="00BD722D"/>
    <w:rsid w:val="00BD7AE0"/>
    <w:rsid w:val="00BD7B09"/>
    <w:rsid w:val="00BD7E1E"/>
    <w:rsid w:val="00BD7E29"/>
    <w:rsid w:val="00BD7E79"/>
    <w:rsid w:val="00BE01D6"/>
    <w:rsid w:val="00BE0214"/>
    <w:rsid w:val="00BE02E6"/>
    <w:rsid w:val="00BE05DF"/>
    <w:rsid w:val="00BE0800"/>
    <w:rsid w:val="00BE08DD"/>
    <w:rsid w:val="00BE17DC"/>
    <w:rsid w:val="00BE1A4D"/>
    <w:rsid w:val="00BE1D6A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236"/>
    <w:rsid w:val="00BE3758"/>
    <w:rsid w:val="00BE396E"/>
    <w:rsid w:val="00BE3B31"/>
    <w:rsid w:val="00BE3B48"/>
    <w:rsid w:val="00BE3E55"/>
    <w:rsid w:val="00BE4362"/>
    <w:rsid w:val="00BE43F0"/>
    <w:rsid w:val="00BE441E"/>
    <w:rsid w:val="00BE485A"/>
    <w:rsid w:val="00BE48F9"/>
    <w:rsid w:val="00BE4A3C"/>
    <w:rsid w:val="00BE4AFB"/>
    <w:rsid w:val="00BE4D71"/>
    <w:rsid w:val="00BE4F63"/>
    <w:rsid w:val="00BE519A"/>
    <w:rsid w:val="00BE5301"/>
    <w:rsid w:val="00BE554B"/>
    <w:rsid w:val="00BE557C"/>
    <w:rsid w:val="00BE5B2C"/>
    <w:rsid w:val="00BE5BF4"/>
    <w:rsid w:val="00BE5C37"/>
    <w:rsid w:val="00BE5E65"/>
    <w:rsid w:val="00BE5E6A"/>
    <w:rsid w:val="00BE607B"/>
    <w:rsid w:val="00BE60E3"/>
    <w:rsid w:val="00BE6136"/>
    <w:rsid w:val="00BE619C"/>
    <w:rsid w:val="00BE6328"/>
    <w:rsid w:val="00BE65C7"/>
    <w:rsid w:val="00BE6677"/>
    <w:rsid w:val="00BE667B"/>
    <w:rsid w:val="00BE6B09"/>
    <w:rsid w:val="00BE6CDC"/>
    <w:rsid w:val="00BE6E9C"/>
    <w:rsid w:val="00BE7058"/>
    <w:rsid w:val="00BE7136"/>
    <w:rsid w:val="00BE7805"/>
    <w:rsid w:val="00BE7A7F"/>
    <w:rsid w:val="00BE7AA7"/>
    <w:rsid w:val="00BE7CB9"/>
    <w:rsid w:val="00BE7D6D"/>
    <w:rsid w:val="00BE7E08"/>
    <w:rsid w:val="00BF0091"/>
    <w:rsid w:val="00BF014C"/>
    <w:rsid w:val="00BF0225"/>
    <w:rsid w:val="00BF0604"/>
    <w:rsid w:val="00BF066C"/>
    <w:rsid w:val="00BF0771"/>
    <w:rsid w:val="00BF08E3"/>
    <w:rsid w:val="00BF0927"/>
    <w:rsid w:val="00BF09A3"/>
    <w:rsid w:val="00BF0B34"/>
    <w:rsid w:val="00BF0BF9"/>
    <w:rsid w:val="00BF0E06"/>
    <w:rsid w:val="00BF15E8"/>
    <w:rsid w:val="00BF1753"/>
    <w:rsid w:val="00BF183D"/>
    <w:rsid w:val="00BF19A1"/>
    <w:rsid w:val="00BF1A39"/>
    <w:rsid w:val="00BF1C6C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9E"/>
    <w:rsid w:val="00BF36D7"/>
    <w:rsid w:val="00BF36EC"/>
    <w:rsid w:val="00BF4905"/>
    <w:rsid w:val="00BF4CC3"/>
    <w:rsid w:val="00BF4E62"/>
    <w:rsid w:val="00BF505F"/>
    <w:rsid w:val="00BF5111"/>
    <w:rsid w:val="00BF5366"/>
    <w:rsid w:val="00BF563A"/>
    <w:rsid w:val="00BF5791"/>
    <w:rsid w:val="00BF58A5"/>
    <w:rsid w:val="00BF5A0E"/>
    <w:rsid w:val="00BF5AF9"/>
    <w:rsid w:val="00BF5DDB"/>
    <w:rsid w:val="00BF5F4A"/>
    <w:rsid w:val="00BF608F"/>
    <w:rsid w:val="00BF64BA"/>
    <w:rsid w:val="00BF6680"/>
    <w:rsid w:val="00BF69AF"/>
    <w:rsid w:val="00BF69EF"/>
    <w:rsid w:val="00BF6ABE"/>
    <w:rsid w:val="00BF6B90"/>
    <w:rsid w:val="00BF6FEE"/>
    <w:rsid w:val="00BF745D"/>
    <w:rsid w:val="00BF74D4"/>
    <w:rsid w:val="00BF7892"/>
    <w:rsid w:val="00BF7B91"/>
    <w:rsid w:val="00BF7DDD"/>
    <w:rsid w:val="00C00195"/>
    <w:rsid w:val="00C00346"/>
    <w:rsid w:val="00C00470"/>
    <w:rsid w:val="00C00496"/>
    <w:rsid w:val="00C0097A"/>
    <w:rsid w:val="00C00F2E"/>
    <w:rsid w:val="00C01255"/>
    <w:rsid w:val="00C01286"/>
    <w:rsid w:val="00C0156A"/>
    <w:rsid w:val="00C01593"/>
    <w:rsid w:val="00C01648"/>
    <w:rsid w:val="00C0174D"/>
    <w:rsid w:val="00C01A61"/>
    <w:rsid w:val="00C01E42"/>
    <w:rsid w:val="00C01E59"/>
    <w:rsid w:val="00C0201B"/>
    <w:rsid w:val="00C023A2"/>
    <w:rsid w:val="00C024D4"/>
    <w:rsid w:val="00C02794"/>
    <w:rsid w:val="00C027A4"/>
    <w:rsid w:val="00C02881"/>
    <w:rsid w:val="00C02ADF"/>
    <w:rsid w:val="00C02BF3"/>
    <w:rsid w:val="00C02C81"/>
    <w:rsid w:val="00C02ECA"/>
    <w:rsid w:val="00C037A8"/>
    <w:rsid w:val="00C03AD7"/>
    <w:rsid w:val="00C03AE0"/>
    <w:rsid w:val="00C04390"/>
    <w:rsid w:val="00C043AB"/>
    <w:rsid w:val="00C046DB"/>
    <w:rsid w:val="00C0482A"/>
    <w:rsid w:val="00C04937"/>
    <w:rsid w:val="00C049E9"/>
    <w:rsid w:val="00C04A1B"/>
    <w:rsid w:val="00C04B11"/>
    <w:rsid w:val="00C04DC9"/>
    <w:rsid w:val="00C04DE0"/>
    <w:rsid w:val="00C04DEE"/>
    <w:rsid w:val="00C05039"/>
    <w:rsid w:val="00C051C7"/>
    <w:rsid w:val="00C054E5"/>
    <w:rsid w:val="00C05553"/>
    <w:rsid w:val="00C0555D"/>
    <w:rsid w:val="00C055FC"/>
    <w:rsid w:val="00C0586B"/>
    <w:rsid w:val="00C05D8C"/>
    <w:rsid w:val="00C05F3F"/>
    <w:rsid w:val="00C0634A"/>
    <w:rsid w:val="00C06397"/>
    <w:rsid w:val="00C067D0"/>
    <w:rsid w:val="00C06966"/>
    <w:rsid w:val="00C0736D"/>
    <w:rsid w:val="00C07594"/>
    <w:rsid w:val="00C07696"/>
    <w:rsid w:val="00C076C3"/>
    <w:rsid w:val="00C07831"/>
    <w:rsid w:val="00C079B2"/>
    <w:rsid w:val="00C07B49"/>
    <w:rsid w:val="00C07BAC"/>
    <w:rsid w:val="00C07D0D"/>
    <w:rsid w:val="00C07EA9"/>
    <w:rsid w:val="00C07F3A"/>
    <w:rsid w:val="00C07F5B"/>
    <w:rsid w:val="00C1003E"/>
    <w:rsid w:val="00C10519"/>
    <w:rsid w:val="00C10579"/>
    <w:rsid w:val="00C10793"/>
    <w:rsid w:val="00C10B50"/>
    <w:rsid w:val="00C10B69"/>
    <w:rsid w:val="00C10C33"/>
    <w:rsid w:val="00C10C54"/>
    <w:rsid w:val="00C11167"/>
    <w:rsid w:val="00C111A9"/>
    <w:rsid w:val="00C116AD"/>
    <w:rsid w:val="00C11916"/>
    <w:rsid w:val="00C11933"/>
    <w:rsid w:val="00C11A00"/>
    <w:rsid w:val="00C11A43"/>
    <w:rsid w:val="00C11E56"/>
    <w:rsid w:val="00C1219E"/>
    <w:rsid w:val="00C121B5"/>
    <w:rsid w:val="00C1254E"/>
    <w:rsid w:val="00C126F8"/>
    <w:rsid w:val="00C12810"/>
    <w:rsid w:val="00C12B5D"/>
    <w:rsid w:val="00C12CB2"/>
    <w:rsid w:val="00C12E2F"/>
    <w:rsid w:val="00C12EDD"/>
    <w:rsid w:val="00C1307D"/>
    <w:rsid w:val="00C130F0"/>
    <w:rsid w:val="00C134DA"/>
    <w:rsid w:val="00C13637"/>
    <w:rsid w:val="00C136DE"/>
    <w:rsid w:val="00C139D0"/>
    <w:rsid w:val="00C13A18"/>
    <w:rsid w:val="00C13D3D"/>
    <w:rsid w:val="00C13D73"/>
    <w:rsid w:val="00C13DA2"/>
    <w:rsid w:val="00C13DC7"/>
    <w:rsid w:val="00C13F48"/>
    <w:rsid w:val="00C1401D"/>
    <w:rsid w:val="00C14269"/>
    <w:rsid w:val="00C142AE"/>
    <w:rsid w:val="00C1453F"/>
    <w:rsid w:val="00C146CB"/>
    <w:rsid w:val="00C14BA7"/>
    <w:rsid w:val="00C14C2B"/>
    <w:rsid w:val="00C14C75"/>
    <w:rsid w:val="00C14D12"/>
    <w:rsid w:val="00C14DEE"/>
    <w:rsid w:val="00C14E67"/>
    <w:rsid w:val="00C14FA2"/>
    <w:rsid w:val="00C150B1"/>
    <w:rsid w:val="00C153E3"/>
    <w:rsid w:val="00C154B6"/>
    <w:rsid w:val="00C158D6"/>
    <w:rsid w:val="00C158D7"/>
    <w:rsid w:val="00C15B5D"/>
    <w:rsid w:val="00C15C71"/>
    <w:rsid w:val="00C15CC9"/>
    <w:rsid w:val="00C16279"/>
    <w:rsid w:val="00C165A7"/>
    <w:rsid w:val="00C1674D"/>
    <w:rsid w:val="00C16857"/>
    <w:rsid w:val="00C16A54"/>
    <w:rsid w:val="00C16B4D"/>
    <w:rsid w:val="00C16BD3"/>
    <w:rsid w:val="00C16EF8"/>
    <w:rsid w:val="00C170A5"/>
    <w:rsid w:val="00C17253"/>
    <w:rsid w:val="00C1748A"/>
    <w:rsid w:val="00C1751B"/>
    <w:rsid w:val="00C177A1"/>
    <w:rsid w:val="00C17C65"/>
    <w:rsid w:val="00C17D33"/>
    <w:rsid w:val="00C17FDF"/>
    <w:rsid w:val="00C20033"/>
    <w:rsid w:val="00C202A4"/>
    <w:rsid w:val="00C2030C"/>
    <w:rsid w:val="00C203D6"/>
    <w:rsid w:val="00C2044A"/>
    <w:rsid w:val="00C204C2"/>
    <w:rsid w:val="00C20690"/>
    <w:rsid w:val="00C207F4"/>
    <w:rsid w:val="00C2085F"/>
    <w:rsid w:val="00C21314"/>
    <w:rsid w:val="00C21416"/>
    <w:rsid w:val="00C21752"/>
    <w:rsid w:val="00C21AA9"/>
    <w:rsid w:val="00C21AC5"/>
    <w:rsid w:val="00C21DE6"/>
    <w:rsid w:val="00C22207"/>
    <w:rsid w:val="00C222C3"/>
    <w:rsid w:val="00C223EF"/>
    <w:rsid w:val="00C22420"/>
    <w:rsid w:val="00C22631"/>
    <w:rsid w:val="00C22657"/>
    <w:rsid w:val="00C22765"/>
    <w:rsid w:val="00C2291C"/>
    <w:rsid w:val="00C229F5"/>
    <w:rsid w:val="00C23036"/>
    <w:rsid w:val="00C23067"/>
    <w:rsid w:val="00C23145"/>
    <w:rsid w:val="00C237B9"/>
    <w:rsid w:val="00C23A18"/>
    <w:rsid w:val="00C23AD4"/>
    <w:rsid w:val="00C23C09"/>
    <w:rsid w:val="00C23F95"/>
    <w:rsid w:val="00C242B7"/>
    <w:rsid w:val="00C24346"/>
    <w:rsid w:val="00C24491"/>
    <w:rsid w:val="00C2482F"/>
    <w:rsid w:val="00C248BE"/>
    <w:rsid w:val="00C24988"/>
    <w:rsid w:val="00C249DA"/>
    <w:rsid w:val="00C24D53"/>
    <w:rsid w:val="00C24E34"/>
    <w:rsid w:val="00C24ED8"/>
    <w:rsid w:val="00C24FBF"/>
    <w:rsid w:val="00C255CC"/>
    <w:rsid w:val="00C256B3"/>
    <w:rsid w:val="00C2573F"/>
    <w:rsid w:val="00C25CAF"/>
    <w:rsid w:val="00C25CB1"/>
    <w:rsid w:val="00C25D01"/>
    <w:rsid w:val="00C25E10"/>
    <w:rsid w:val="00C25EBD"/>
    <w:rsid w:val="00C25EE1"/>
    <w:rsid w:val="00C25F24"/>
    <w:rsid w:val="00C261A2"/>
    <w:rsid w:val="00C26470"/>
    <w:rsid w:val="00C266C7"/>
    <w:rsid w:val="00C267C8"/>
    <w:rsid w:val="00C267CB"/>
    <w:rsid w:val="00C2686C"/>
    <w:rsid w:val="00C26C2E"/>
    <w:rsid w:val="00C27235"/>
    <w:rsid w:val="00C27497"/>
    <w:rsid w:val="00C2781D"/>
    <w:rsid w:val="00C27A6D"/>
    <w:rsid w:val="00C27B16"/>
    <w:rsid w:val="00C27BEC"/>
    <w:rsid w:val="00C27E00"/>
    <w:rsid w:val="00C30219"/>
    <w:rsid w:val="00C302B1"/>
    <w:rsid w:val="00C305B1"/>
    <w:rsid w:val="00C3092E"/>
    <w:rsid w:val="00C30CA1"/>
    <w:rsid w:val="00C30CD6"/>
    <w:rsid w:val="00C310A1"/>
    <w:rsid w:val="00C31326"/>
    <w:rsid w:val="00C313C1"/>
    <w:rsid w:val="00C313C9"/>
    <w:rsid w:val="00C3169B"/>
    <w:rsid w:val="00C318C0"/>
    <w:rsid w:val="00C319B0"/>
    <w:rsid w:val="00C31A52"/>
    <w:rsid w:val="00C31A5D"/>
    <w:rsid w:val="00C31B13"/>
    <w:rsid w:val="00C31B3A"/>
    <w:rsid w:val="00C31B67"/>
    <w:rsid w:val="00C31BAD"/>
    <w:rsid w:val="00C31DA4"/>
    <w:rsid w:val="00C3221F"/>
    <w:rsid w:val="00C323B4"/>
    <w:rsid w:val="00C3260F"/>
    <w:rsid w:val="00C32630"/>
    <w:rsid w:val="00C326C7"/>
    <w:rsid w:val="00C3275F"/>
    <w:rsid w:val="00C32AAE"/>
    <w:rsid w:val="00C32FB2"/>
    <w:rsid w:val="00C33152"/>
    <w:rsid w:val="00C3321D"/>
    <w:rsid w:val="00C332F7"/>
    <w:rsid w:val="00C334A7"/>
    <w:rsid w:val="00C33682"/>
    <w:rsid w:val="00C33799"/>
    <w:rsid w:val="00C33CCA"/>
    <w:rsid w:val="00C3402B"/>
    <w:rsid w:val="00C340C1"/>
    <w:rsid w:val="00C34152"/>
    <w:rsid w:val="00C34496"/>
    <w:rsid w:val="00C344BC"/>
    <w:rsid w:val="00C34525"/>
    <w:rsid w:val="00C34844"/>
    <w:rsid w:val="00C348B1"/>
    <w:rsid w:val="00C348E7"/>
    <w:rsid w:val="00C352AF"/>
    <w:rsid w:val="00C35369"/>
    <w:rsid w:val="00C35397"/>
    <w:rsid w:val="00C35467"/>
    <w:rsid w:val="00C35474"/>
    <w:rsid w:val="00C35688"/>
    <w:rsid w:val="00C35AB8"/>
    <w:rsid w:val="00C35BD8"/>
    <w:rsid w:val="00C35F09"/>
    <w:rsid w:val="00C35F2E"/>
    <w:rsid w:val="00C35FC9"/>
    <w:rsid w:val="00C35FE1"/>
    <w:rsid w:val="00C360C5"/>
    <w:rsid w:val="00C360E7"/>
    <w:rsid w:val="00C360EB"/>
    <w:rsid w:val="00C362FD"/>
    <w:rsid w:val="00C36401"/>
    <w:rsid w:val="00C36535"/>
    <w:rsid w:val="00C3663C"/>
    <w:rsid w:val="00C36E50"/>
    <w:rsid w:val="00C36E90"/>
    <w:rsid w:val="00C372D5"/>
    <w:rsid w:val="00C375A4"/>
    <w:rsid w:val="00C377C9"/>
    <w:rsid w:val="00C378FD"/>
    <w:rsid w:val="00C37B2F"/>
    <w:rsid w:val="00C37CBA"/>
    <w:rsid w:val="00C37F8D"/>
    <w:rsid w:val="00C400CE"/>
    <w:rsid w:val="00C40165"/>
    <w:rsid w:val="00C401A7"/>
    <w:rsid w:val="00C4024B"/>
    <w:rsid w:val="00C4028D"/>
    <w:rsid w:val="00C406D7"/>
    <w:rsid w:val="00C409F4"/>
    <w:rsid w:val="00C40A0C"/>
    <w:rsid w:val="00C40A61"/>
    <w:rsid w:val="00C40F9B"/>
    <w:rsid w:val="00C41427"/>
    <w:rsid w:val="00C41456"/>
    <w:rsid w:val="00C415C2"/>
    <w:rsid w:val="00C415C3"/>
    <w:rsid w:val="00C41825"/>
    <w:rsid w:val="00C41B9D"/>
    <w:rsid w:val="00C41BC6"/>
    <w:rsid w:val="00C41DED"/>
    <w:rsid w:val="00C42091"/>
    <w:rsid w:val="00C4213B"/>
    <w:rsid w:val="00C42E1B"/>
    <w:rsid w:val="00C42F2B"/>
    <w:rsid w:val="00C431DC"/>
    <w:rsid w:val="00C432E7"/>
    <w:rsid w:val="00C435CB"/>
    <w:rsid w:val="00C4391F"/>
    <w:rsid w:val="00C43978"/>
    <w:rsid w:val="00C43E5D"/>
    <w:rsid w:val="00C43FE9"/>
    <w:rsid w:val="00C44015"/>
    <w:rsid w:val="00C440A7"/>
    <w:rsid w:val="00C44140"/>
    <w:rsid w:val="00C4416F"/>
    <w:rsid w:val="00C444D8"/>
    <w:rsid w:val="00C44542"/>
    <w:rsid w:val="00C44622"/>
    <w:rsid w:val="00C447AE"/>
    <w:rsid w:val="00C44AA3"/>
    <w:rsid w:val="00C44CE9"/>
    <w:rsid w:val="00C44DAD"/>
    <w:rsid w:val="00C45914"/>
    <w:rsid w:val="00C4595B"/>
    <w:rsid w:val="00C45C9A"/>
    <w:rsid w:val="00C45D3A"/>
    <w:rsid w:val="00C46231"/>
    <w:rsid w:val="00C465D4"/>
    <w:rsid w:val="00C467FB"/>
    <w:rsid w:val="00C4698E"/>
    <w:rsid w:val="00C46E51"/>
    <w:rsid w:val="00C4703E"/>
    <w:rsid w:val="00C4712D"/>
    <w:rsid w:val="00C471A5"/>
    <w:rsid w:val="00C471B8"/>
    <w:rsid w:val="00C471BF"/>
    <w:rsid w:val="00C4726B"/>
    <w:rsid w:val="00C47384"/>
    <w:rsid w:val="00C474AD"/>
    <w:rsid w:val="00C47616"/>
    <w:rsid w:val="00C47774"/>
    <w:rsid w:val="00C477B4"/>
    <w:rsid w:val="00C4791F"/>
    <w:rsid w:val="00C479BB"/>
    <w:rsid w:val="00C47A7A"/>
    <w:rsid w:val="00C47CE7"/>
    <w:rsid w:val="00C47EF0"/>
    <w:rsid w:val="00C50855"/>
    <w:rsid w:val="00C50A49"/>
    <w:rsid w:val="00C50B98"/>
    <w:rsid w:val="00C50E23"/>
    <w:rsid w:val="00C50F40"/>
    <w:rsid w:val="00C51067"/>
    <w:rsid w:val="00C510AC"/>
    <w:rsid w:val="00C51395"/>
    <w:rsid w:val="00C51542"/>
    <w:rsid w:val="00C516E7"/>
    <w:rsid w:val="00C51B2F"/>
    <w:rsid w:val="00C51B5B"/>
    <w:rsid w:val="00C51D5C"/>
    <w:rsid w:val="00C51E7B"/>
    <w:rsid w:val="00C5230B"/>
    <w:rsid w:val="00C52363"/>
    <w:rsid w:val="00C52373"/>
    <w:rsid w:val="00C52D71"/>
    <w:rsid w:val="00C52DD0"/>
    <w:rsid w:val="00C53051"/>
    <w:rsid w:val="00C53091"/>
    <w:rsid w:val="00C53206"/>
    <w:rsid w:val="00C5320D"/>
    <w:rsid w:val="00C53253"/>
    <w:rsid w:val="00C532A9"/>
    <w:rsid w:val="00C53429"/>
    <w:rsid w:val="00C536C8"/>
    <w:rsid w:val="00C53771"/>
    <w:rsid w:val="00C53B91"/>
    <w:rsid w:val="00C53E6A"/>
    <w:rsid w:val="00C53EA5"/>
    <w:rsid w:val="00C5408D"/>
    <w:rsid w:val="00C5443B"/>
    <w:rsid w:val="00C54487"/>
    <w:rsid w:val="00C544F6"/>
    <w:rsid w:val="00C54580"/>
    <w:rsid w:val="00C54591"/>
    <w:rsid w:val="00C548D9"/>
    <w:rsid w:val="00C54ACE"/>
    <w:rsid w:val="00C550A9"/>
    <w:rsid w:val="00C550F5"/>
    <w:rsid w:val="00C551C8"/>
    <w:rsid w:val="00C5546D"/>
    <w:rsid w:val="00C5553B"/>
    <w:rsid w:val="00C5584C"/>
    <w:rsid w:val="00C55906"/>
    <w:rsid w:val="00C5592E"/>
    <w:rsid w:val="00C55B09"/>
    <w:rsid w:val="00C55BDE"/>
    <w:rsid w:val="00C55DC8"/>
    <w:rsid w:val="00C563F8"/>
    <w:rsid w:val="00C567EB"/>
    <w:rsid w:val="00C568F2"/>
    <w:rsid w:val="00C56962"/>
    <w:rsid w:val="00C56F54"/>
    <w:rsid w:val="00C5707C"/>
    <w:rsid w:val="00C5712A"/>
    <w:rsid w:val="00C571A1"/>
    <w:rsid w:val="00C571B5"/>
    <w:rsid w:val="00C573ED"/>
    <w:rsid w:val="00C57490"/>
    <w:rsid w:val="00C576CF"/>
    <w:rsid w:val="00C577AC"/>
    <w:rsid w:val="00C57F3F"/>
    <w:rsid w:val="00C6009B"/>
    <w:rsid w:val="00C6015B"/>
    <w:rsid w:val="00C6028F"/>
    <w:rsid w:val="00C6053D"/>
    <w:rsid w:val="00C61282"/>
    <w:rsid w:val="00C615A4"/>
    <w:rsid w:val="00C615DB"/>
    <w:rsid w:val="00C61646"/>
    <w:rsid w:val="00C6180E"/>
    <w:rsid w:val="00C61D1D"/>
    <w:rsid w:val="00C61DFE"/>
    <w:rsid w:val="00C61DFF"/>
    <w:rsid w:val="00C61F19"/>
    <w:rsid w:val="00C61FA5"/>
    <w:rsid w:val="00C62280"/>
    <w:rsid w:val="00C622F5"/>
    <w:rsid w:val="00C62528"/>
    <w:rsid w:val="00C625A4"/>
    <w:rsid w:val="00C62868"/>
    <w:rsid w:val="00C62D87"/>
    <w:rsid w:val="00C6354F"/>
    <w:rsid w:val="00C638DD"/>
    <w:rsid w:val="00C639EB"/>
    <w:rsid w:val="00C63E54"/>
    <w:rsid w:val="00C64077"/>
    <w:rsid w:val="00C642B6"/>
    <w:rsid w:val="00C642C3"/>
    <w:rsid w:val="00C64487"/>
    <w:rsid w:val="00C646A3"/>
    <w:rsid w:val="00C64E8A"/>
    <w:rsid w:val="00C64F45"/>
    <w:rsid w:val="00C650C1"/>
    <w:rsid w:val="00C65422"/>
    <w:rsid w:val="00C654C1"/>
    <w:rsid w:val="00C654ED"/>
    <w:rsid w:val="00C65610"/>
    <w:rsid w:val="00C656F1"/>
    <w:rsid w:val="00C65811"/>
    <w:rsid w:val="00C659E1"/>
    <w:rsid w:val="00C65AF0"/>
    <w:rsid w:val="00C65BA7"/>
    <w:rsid w:val="00C65C57"/>
    <w:rsid w:val="00C6616C"/>
    <w:rsid w:val="00C6618B"/>
    <w:rsid w:val="00C661DC"/>
    <w:rsid w:val="00C6627C"/>
    <w:rsid w:val="00C66356"/>
    <w:rsid w:val="00C663F1"/>
    <w:rsid w:val="00C6648F"/>
    <w:rsid w:val="00C66499"/>
    <w:rsid w:val="00C666D5"/>
    <w:rsid w:val="00C66921"/>
    <w:rsid w:val="00C66922"/>
    <w:rsid w:val="00C669BF"/>
    <w:rsid w:val="00C66A3B"/>
    <w:rsid w:val="00C66B12"/>
    <w:rsid w:val="00C66C65"/>
    <w:rsid w:val="00C66E40"/>
    <w:rsid w:val="00C670F6"/>
    <w:rsid w:val="00C67551"/>
    <w:rsid w:val="00C67727"/>
    <w:rsid w:val="00C67888"/>
    <w:rsid w:val="00C6795B"/>
    <w:rsid w:val="00C67D57"/>
    <w:rsid w:val="00C67E93"/>
    <w:rsid w:val="00C67E9B"/>
    <w:rsid w:val="00C67F0F"/>
    <w:rsid w:val="00C67FE9"/>
    <w:rsid w:val="00C700C1"/>
    <w:rsid w:val="00C7018C"/>
    <w:rsid w:val="00C706F0"/>
    <w:rsid w:val="00C707EB"/>
    <w:rsid w:val="00C70902"/>
    <w:rsid w:val="00C70903"/>
    <w:rsid w:val="00C70C17"/>
    <w:rsid w:val="00C70DC7"/>
    <w:rsid w:val="00C716A9"/>
    <w:rsid w:val="00C71961"/>
    <w:rsid w:val="00C719A4"/>
    <w:rsid w:val="00C719DB"/>
    <w:rsid w:val="00C71EA5"/>
    <w:rsid w:val="00C71EDD"/>
    <w:rsid w:val="00C71EEF"/>
    <w:rsid w:val="00C71FE1"/>
    <w:rsid w:val="00C72057"/>
    <w:rsid w:val="00C72135"/>
    <w:rsid w:val="00C7243E"/>
    <w:rsid w:val="00C72A69"/>
    <w:rsid w:val="00C72EBB"/>
    <w:rsid w:val="00C734BD"/>
    <w:rsid w:val="00C73704"/>
    <w:rsid w:val="00C737B0"/>
    <w:rsid w:val="00C737F5"/>
    <w:rsid w:val="00C73BEE"/>
    <w:rsid w:val="00C73D6B"/>
    <w:rsid w:val="00C745A3"/>
    <w:rsid w:val="00C747C5"/>
    <w:rsid w:val="00C74817"/>
    <w:rsid w:val="00C74AEA"/>
    <w:rsid w:val="00C74AF1"/>
    <w:rsid w:val="00C752DA"/>
    <w:rsid w:val="00C75552"/>
    <w:rsid w:val="00C758B4"/>
    <w:rsid w:val="00C75968"/>
    <w:rsid w:val="00C75A3E"/>
    <w:rsid w:val="00C75B95"/>
    <w:rsid w:val="00C75D7A"/>
    <w:rsid w:val="00C75F68"/>
    <w:rsid w:val="00C75FBF"/>
    <w:rsid w:val="00C760E3"/>
    <w:rsid w:val="00C764E7"/>
    <w:rsid w:val="00C767BC"/>
    <w:rsid w:val="00C76BEA"/>
    <w:rsid w:val="00C76ED6"/>
    <w:rsid w:val="00C76EDF"/>
    <w:rsid w:val="00C76F15"/>
    <w:rsid w:val="00C76F70"/>
    <w:rsid w:val="00C770C9"/>
    <w:rsid w:val="00C77218"/>
    <w:rsid w:val="00C77236"/>
    <w:rsid w:val="00C772F9"/>
    <w:rsid w:val="00C773CC"/>
    <w:rsid w:val="00C7748B"/>
    <w:rsid w:val="00C774EB"/>
    <w:rsid w:val="00C7776B"/>
    <w:rsid w:val="00C7790E"/>
    <w:rsid w:val="00C77BD3"/>
    <w:rsid w:val="00C77D6C"/>
    <w:rsid w:val="00C77ED7"/>
    <w:rsid w:val="00C8025B"/>
    <w:rsid w:val="00C804DD"/>
    <w:rsid w:val="00C80570"/>
    <w:rsid w:val="00C8060A"/>
    <w:rsid w:val="00C809DC"/>
    <w:rsid w:val="00C80AC8"/>
    <w:rsid w:val="00C80B91"/>
    <w:rsid w:val="00C80D63"/>
    <w:rsid w:val="00C80FAB"/>
    <w:rsid w:val="00C8126D"/>
    <w:rsid w:val="00C813E1"/>
    <w:rsid w:val="00C81477"/>
    <w:rsid w:val="00C815AB"/>
    <w:rsid w:val="00C819E7"/>
    <w:rsid w:val="00C81BB1"/>
    <w:rsid w:val="00C81E76"/>
    <w:rsid w:val="00C81EFE"/>
    <w:rsid w:val="00C824BE"/>
    <w:rsid w:val="00C827F6"/>
    <w:rsid w:val="00C82912"/>
    <w:rsid w:val="00C82D74"/>
    <w:rsid w:val="00C82E6F"/>
    <w:rsid w:val="00C830C3"/>
    <w:rsid w:val="00C83195"/>
    <w:rsid w:val="00C837DD"/>
    <w:rsid w:val="00C83F3E"/>
    <w:rsid w:val="00C841F1"/>
    <w:rsid w:val="00C84565"/>
    <w:rsid w:val="00C84570"/>
    <w:rsid w:val="00C845E7"/>
    <w:rsid w:val="00C8498B"/>
    <w:rsid w:val="00C85029"/>
    <w:rsid w:val="00C8503B"/>
    <w:rsid w:val="00C850BB"/>
    <w:rsid w:val="00C85222"/>
    <w:rsid w:val="00C8538B"/>
    <w:rsid w:val="00C85403"/>
    <w:rsid w:val="00C85814"/>
    <w:rsid w:val="00C85898"/>
    <w:rsid w:val="00C8597C"/>
    <w:rsid w:val="00C85A09"/>
    <w:rsid w:val="00C85D46"/>
    <w:rsid w:val="00C85FE2"/>
    <w:rsid w:val="00C860AF"/>
    <w:rsid w:val="00C86579"/>
    <w:rsid w:val="00C869AE"/>
    <w:rsid w:val="00C86D76"/>
    <w:rsid w:val="00C8707E"/>
    <w:rsid w:val="00C870C3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1E"/>
    <w:rsid w:val="00C87F86"/>
    <w:rsid w:val="00C90367"/>
    <w:rsid w:val="00C90395"/>
    <w:rsid w:val="00C90551"/>
    <w:rsid w:val="00C90C44"/>
    <w:rsid w:val="00C90D36"/>
    <w:rsid w:val="00C910C5"/>
    <w:rsid w:val="00C91208"/>
    <w:rsid w:val="00C91251"/>
    <w:rsid w:val="00C9146F"/>
    <w:rsid w:val="00C9159E"/>
    <w:rsid w:val="00C919E3"/>
    <w:rsid w:val="00C91A08"/>
    <w:rsid w:val="00C91AFB"/>
    <w:rsid w:val="00C91DBA"/>
    <w:rsid w:val="00C92358"/>
    <w:rsid w:val="00C923F7"/>
    <w:rsid w:val="00C92638"/>
    <w:rsid w:val="00C92B2E"/>
    <w:rsid w:val="00C92E34"/>
    <w:rsid w:val="00C92EB1"/>
    <w:rsid w:val="00C932AB"/>
    <w:rsid w:val="00C93319"/>
    <w:rsid w:val="00C934D5"/>
    <w:rsid w:val="00C9368A"/>
    <w:rsid w:val="00C936C8"/>
    <w:rsid w:val="00C936ED"/>
    <w:rsid w:val="00C937BB"/>
    <w:rsid w:val="00C938D0"/>
    <w:rsid w:val="00C9390B"/>
    <w:rsid w:val="00C93980"/>
    <w:rsid w:val="00C93B38"/>
    <w:rsid w:val="00C93BB1"/>
    <w:rsid w:val="00C93F02"/>
    <w:rsid w:val="00C9400F"/>
    <w:rsid w:val="00C943F7"/>
    <w:rsid w:val="00C9458A"/>
    <w:rsid w:val="00C94683"/>
    <w:rsid w:val="00C94889"/>
    <w:rsid w:val="00C94C56"/>
    <w:rsid w:val="00C94C90"/>
    <w:rsid w:val="00C953E8"/>
    <w:rsid w:val="00C954C7"/>
    <w:rsid w:val="00C9560B"/>
    <w:rsid w:val="00C956E3"/>
    <w:rsid w:val="00C95858"/>
    <w:rsid w:val="00C95DD0"/>
    <w:rsid w:val="00C95DE6"/>
    <w:rsid w:val="00C96040"/>
    <w:rsid w:val="00C96058"/>
    <w:rsid w:val="00C96320"/>
    <w:rsid w:val="00C96759"/>
    <w:rsid w:val="00C9680C"/>
    <w:rsid w:val="00C96A46"/>
    <w:rsid w:val="00C96D56"/>
    <w:rsid w:val="00C96F96"/>
    <w:rsid w:val="00C9700D"/>
    <w:rsid w:val="00C9731C"/>
    <w:rsid w:val="00C97562"/>
    <w:rsid w:val="00C97811"/>
    <w:rsid w:val="00C978C6"/>
    <w:rsid w:val="00C97A64"/>
    <w:rsid w:val="00C97BB5"/>
    <w:rsid w:val="00C97CA1"/>
    <w:rsid w:val="00C97CF7"/>
    <w:rsid w:val="00C97D10"/>
    <w:rsid w:val="00C97D4A"/>
    <w:rsid w:val="00C97D53"/>
    <w:rsid w:val="00CA018C"/>
    <w:rsid w:val="00CA02AB"/>
    <w:rsid w:val="00CA02B1"/>
    <w:rsid w:val="00CA0308"/>
    <w:rsid w:val="00CA04DE"/>
    <w:rsid w:val="00CA0595"/>
    <w:rsid w:val="00CA06AF"/>
    <w:rsid w:val="00CA07C7"/>
    <w:rsid w:val="00CA08BC"/>
    <w:rsid w:val="00CA0972"/>
    <w:rsid w:val="00CA09A9"/>
    <w:rsid w:val="00CA09C5"/>
    <w:rsid w:val="00CA0A6B"/>
    <w:rsid w:val="00CA0B9E"/>
    <w:rsid w:val="00CA0C52"/>
    <w:rsid w:val="00CA11CB"/>
    <w:rsid w:val="00CA11D5"/>
    <w:rsid w:val="00CA19F6"/>
    <w:rsid w:val="00CA1A7A"/>
    <w:rsid w:val="00CA1B6A"/>
    <w:rsid w:val="00CA1B90"/>
    <w:rsid w:val="00CA1C33"/>
    <w:rsid w:val="00CA1C6E"/>
    <w:rsid w:val="00CA1DFB"/>
    <w:rsid w:val="00CA1E5B"/>
    <w:rsid w:val="00CA1E6E"/>
    <w:rsid w:val="00CA1EEC"/>
    <w:rsid w:val="00CA1F8C"/>
    <w:rsid w:val="00CA1FDB"/>
    <w:rsid w:val="00CA1FE4"/>
    <w:rsid w:val="00CA21AA"/>
    <w:rsid w:val="00CA28AB"/>
    <w:rsid w:val="00CA2B21"/>
    <w:rsid w:val="00CA2B5D"/>
    <w:rsid w:val="00CA2C96"/>
    <w:rsid w:val="00CA325C"/>
    <w:rsid w:val="00CA3419"/>
    <w:rsid w:val="00CA34CF"/>
    <w:rsid w:val="00CA371D"/>
    <w:rsid w:val="00CA3B31"/>
    <w:rsid w:val="00CA3D09"/>
    <w:rsid w:val="00CA3DE0"/>
    <w:rsid w:val="00CA3F49"/>
    <w:rsid w:val="00CA4055"/>
    <w:rsid w:val="00CA4652"/>
    <w:rsid w:val="00CA46CA"/>
    <w:rsid w:val="00CA4721"/>
    <w:rsid w:val="00CA489B"/>
    <w:rsid w:val="00CA4974"/>
    <w:rsid w:val="00CA4A2D"/>
    <w:rsid w:val="00CA4B7A"/>
    <w:rsid w:val="00CA4DA3"/>
    <w:rsid w:val="00CA508D"/>
    <w:rsid w:val="00CA548D"/>
    <w:rsid w:val="00CA57FA"/>
    <w:rsid w:val="00CA59E8"/>
    <w:rsid w:val="00CA60F0"/>
    <w:rsid w:val="00CA618E"/>
    <w:rsid w:val="00CA62DB"/>
    <w:rsid w:val="00CA671A"/>
    <w:rsid w:val="00CA6807"/>
    <w:rsid w:val="00CA68A1"/>
    <w:rsid w:val="00CA69D3"/>
    <w:rsid w:val="00CA6B0E"/>
    <w:rsid w:val="00CA71F0"/>
    <w:rsid w:val="00CA744F"/>
    <w:rsid w:val="00CA75E5"/>
    <w:rsid w:val="00CA75E7"/>
    <w:rsid w:val="00CA77CB"/>
    <w:rsid w:val="00CA781F"/>
    <w:rsid w:val="00CA78E4"/>
    <w:rsid w:val="00CA790C"/>
    <w:rsid w:val="00CA79BB"/>
    <w:rsid w:val="00CA7A5A"/>
    <w:rsid w:val="00CA7AEB"/>
    <w:rsid w:val="00CA7AF2"/>
    <w:rsid w:val="00CA7DD7"/>
    <w:rsid w:val="00CB006A"/>
    <w:rsid w:val="00CB024D"/>
    <w:rsid w:val="00CB0611"/>
    <w:rsid w:val="00CB0F41"/>
    <w:rsid w:val="00CB0FA9"/>
    <w:rsid w:val="00CB1043"/>
    <w:rsid w:val="00CB15C7"/>
    <w:rsid w:val="00CB167E"/>
    <w:rsid w:val="00CB17C6"/>
    <w:rsid w:val="00CB19C0"/>
    <w:rsid w:val="00CB225F"/>
    <w:rsid w:val="00CB2567"/>
    <w:rsid w:val="00CB259C"/>
    <w:rsid w:val="00CB26C4"/>
    <w:rsid w:val="00CB27A8"/>
    <w:rsid w:val="00CB283C"/>
    <w:rsid w:val="00CB2A64"/>
    <w:rsid w:val="00CB2B7B"/>
    <w:rsid w:val="00CB2CAA"/>
    <w:rsid w:val="00CB2D1E"/>
    <w:rsid w:val="00CB2D64"/>
    <w:rsid w:val="00CB2E2F"/>
    <w:rsid w:val="00CB2E53"/>
    <w:rsid w:val="00CB2FEE"/>
    <w:rsid w:val="00CB30A2"/>
    <w:rsid w:val="00CB3549"/>
    <w:rsid w:val="00CB36E3"/>
    <w:rsid w:val="00CB3900"/>
    <w:rsid w:val="00CB3B09"/>
    <w:rsid w:val="00CB3DB8"/>
    <w:rsid w:val="00CB416F"/>
    <w:rsid w:val="00CB46DE"/>
    <w:rsid w:val="00CB4A07"/>
    <w:rsid w:val="00CB4B87"/>
    <w:rsid w:val="00CB504E"/>
    <w:rsid w:val="00CB520D"/>
    <w:rsid w:val="00CB5253"/>
    <w:rsid w:val="00CB534C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5EBF"/>
    <w:rsid w:val="00CB61D9"/>
    <w:rsid w:val="00CB61EA"/>
    <w:rsid w:val="00CB6394"/>
    <w:rsid w:val="00CB66AC"/>
    <w:rsid w:val="00CB680B"/>
    <w:rsid w:val="00CB6867"/>
    <w:rsid w:val="00CB6A8B"/>
    <w:rsid w:val="00CB6CB2"/>
    <w:rsid w:val="00CB70CC"/>
    <w:rsid w:val="00CB7151"/>
    <w:rsid w:val="00CB71C8"/>
    <w:rsid w:val="00CB7277"/>
    <w:rsid w:val="00CB75F5"/>
    <w:rsid w:val="00CB771E"/>
    <w:rsid w:val="00CB7945"/>
    <w:rsid w:val="00CB7C17"/>
    <w:rsid w:val="00CB7C71"/>
    <w:rsid w:val="00CC0072"/>
    <w:rsid w:val="00CC0145"/>
    <w:rsid w:val="00CC018C"/>
    <w:rsid w:val="00CC025E"/>
    <w:rsid w:val="00CC04EE"/>
    <w:rsid w:val="00CC051D"/>
    <w:rsid w:val="00CC0598"/>
    <w:rsid w:val="00CC07B8"/>
    <w:rsid w:val="00CC09B5"/>
    <w:rsid w:val="00CC09FF"/>
    <w:rsid w:val="00CC0A0B"/>
    <w:rsid w:val="00CC0DD7"/>
    <w:rsid w:val="00CC125E"/>
    <w:rsid w:val="00CC1372"/>
    <w:rsid w:val="00CC1407"/>
    <w:rsid w:val="00CC15FC"/>
    <w:rsid w:val="00CC1841"/>
    <w:rsid w:val="00CC1895"/>
    <w:rsid w:val="00CC197A"/>
    <w:rsid w:val="00CC19D5"/>
    <w:rsid w:val="00CC19FB"/>
    <w:rsid w:val="00CC1BFC"/>
    <w:rsid w:val="00CC1CC1"/>
    <w:rsid w:val="00CC1DD1"/>
    <w:rsid w:val="00CC1E88"/>
    <w:rsid w:val="00CC24E2"/>
    <w:rsid w:val="00CC250C"/>
    <w:rsid w:val="00CC26D4"/>
    <w:rsid w:val="00CC277C"/>
    <w:rsid w:val="00CC2B16"/>
    <w:rsid w:val="00CC2B52"/>
    <w:rsid w:val="00CC2D44"/>
    <w:rsid w:val="00CC2ED9"/>
    <w:rsid w:val="00CC2F4D"/>
    <w:rsid w:val="00CC3292"/>
    <w:rsid w:val="00CC3413"/>
    <w:rsid w:val="00CC3471"/>
    <w:rsid w:val="00CC360A"/>
    <w:rsid w:val="00CC3A3B"/>
    <w:rsid w:val="00CC3BED"/>
    <w:rsid w:val="00CC3C6F"/>
    <w:rsid w:val="00CC3DB1"/>
    <w:rsid w:val="00CC3DBE"/>
    <w:rsid w:val="00CC3F2D"/>
    <w:rsid w:val="00CC4246"/>
    <w:rsid w:val="00CC4997"/>
    <w:rsid w:val="00CC4E9C"/>
    <w:rsid w:val="00CC4ECD"/>
    <w:rsid w:val="00CC513D"/>
    <w:rsid w:val="00CC516F"/>
    <w:rsid w:val="00CC52A8"/>
    <w:rsid w:val="00CC5663"/>
    <w:rsid w:val="00CC566C"/>
    <w:rsid w:val="00CC5777"/>
    <w:rsid w:val="00CC5921"/>
    <w:rsid w:val="00CC5CFA"/>
    <w:rsid w:val="00CC5D98"/>
    <w:rsid w:val="00CC5E41"/>
    <w:rsid w:val="00CC5E8A"/>
    <w:rsid w:val="00CC5F68"/>
    <w:rsid w:val="00CC5FFE"/>
    <w:rsid w:val="00CC660C"/>
    <w:rsid w:val="00CC67D9"/>
    <w:rsid w:val="00CC69B9"/>
    <w:rsid w:val="00CC6D0B"/>
    <w:rsid w:val="00CC6F0C"/>
    <w:rsid w:val="00CC7121"/>
    <w:rsid w:val="00CC712C"/>
    <w:rsid w:val="00CC72EE"/>
    <w:rsid w:val="00CC739A"/>
    <w:rsid w:val="00CC74A6"/>
    <w:rsid w:val="00CC77B9"/>
    <w:rsid w:val="00CC7B52"/>
    <w:rsid w:val="00CC7C3A"/>
    <w:rsid w:val="00CC7E4C"/>
    <w:rsid w:val="00CC7F1E"/>
    <w:rsid w:val="00CD0082"/>
    <w:rsid w:val="00CD01D9"/>
    <w:rsid w:val="00CD023B"/>
    <w:rsid w:val="00CD03B3"/>
    <w:rsid w:val="00CD04FE"/>
    <w:rsid w:val="00CD0602"/>
    <w:rsid w:val="00CD0611"/>
    <w:rsid w:val="00CD0748"/>
    <w:rsid w:val="00CD0B4E"/>
    <w:rsid w:val="00CD0BF5"/>
    <w:rsid w:val="00CD0CDF"/>
    <w:rsid w:val="00CD0EA8"/>
    <w:rsid w:val="00CD0FDE"/>
    <w:rsid w:val="00CD129C"/>
    <w:rsid w:val="00CD12A8"/>
    <w:rsid w:val="00CD1530"/>
    <w:rsid w:val="00CD15AF"/>
    <w:rsid w:val="00CD1935"/>
    <w:rsid w:val="00CD1E43"/>
    <w:rsid w:val="00CD23AB"/>
    <w:rsid w:val="00CD29C3"/>
    <w:rsid w:val="00CD2A14"/>
    <w:rsid w:val="00CD2A23"/>
    <w:rsid w:val="00CD2BEE"/>
    <w:rsid w:val="00CD2E41"/>
    <w:rsid w:val="00CD2FBA"/>
    <w:rsid w:val="00CD304E"/>
    <w:rsid w:val="00CD3155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464"/>
    <w:rsid w:val="00CD4661"/>
    <w:rsid w:val="00CD46FA"/>
    <w:rsid w:val="00CD4D01"/>
    <w:rsid w:val="00CD4FFC"/>
    <w:rsid w:val="00CD5087"/>
    <w:rsid w:val="00CD526B"/>
    <w:rsid w:val="00CD5486"/>
    <w:rsid w:val="00CD54F6"/>
    <w:rsid w:val="00CD5694"/>
    <w:rsid w:val="00CD57C4"/>
    <w:rsid w:val="00CD5CDB"/>
    <w:rsid w:val="00CD5FDC"/>
    <w:rsid w:val="00CD6001"/>
    <w:rsid w:val="00CD626F"/>
    <w:rsid w:val="00CD6463"/>
    <w:rsid w:val="00CD649B"/>
    <w:rsid w:val="00CD652D"/>
    <w:rsid w:val="00CD66AE"/>
    <w:rsid w:val="00CD670A"/>
    <w:rsid w:val="00CD6854"/>
    <w:rsid w:val="00CD6964"/>
    <w:rsid w:val="00CD6BD2"/>
    <w:rsid w:val="00CD6BF6"/>
    <w:rsid w:val="00CD6CC8"/>
    <w:rsid w:val="00CD78BD"/>
    <w:rsid w:val="00CD7D7A"/>
    <w:rsid w:val="00CD7EF1"/>
    <w:rsid w:val="00CE03C3"/>
    <w:rsid w:val="00CE06C7"/>
    <w:rsid w:val="00CE0B27"/>
    <w:rsid w:val="00CE0C1C"/>
    <w:rsid w:val="00CE0E04"/>
    <w:rsid w:val="00CE10CD"/>
    <w:rsid w:val="00CE131F"/>
    <w:rsid w:val="00CE1345"/>
    <w:rsid w:val="00CE1400"/>
    <w:rsid w:val="00CE14A9"/>
    <w:rsid w:val="00CE1514"/>
    <w:rsid w:val="00CE1888"/>
    <w:rsid w:val="00CE18D9"/>
    <w:rsid w:val="00CE1910"/>
    <w:rsid w:val="00CE1A48"/>
    <w:rsid w:val="00CE1CF9"/>
    <w:rsid w:val="00CE1E9E"/>
    <w:rsid w:val="00CE2008"/>
    <w:rsid w:val="00CE213A"/>
    <w:rsid w:val="00CE2205"/>
    <w:rsid w:val="00CE2233"/>
    <w:rsid w:val="00CE22D7"/>
    <w:rsid w:val="00CE23D6"/>
    <w:rsid w:val="00CE244F"/>
    <w:rsid w:val="00CE2462"/>
    <w:rsid w:val="00CE2483"/>
    <w:rsid w:val="00CE260B"/>
    <w:rsid w:val="00CE2625"/>
    <w:rsid w:val="00CE2822"/>
    <w:rsid w:val="00CE28BB"/>
    <w:rsid w:val="00CE2EF0"/>
    <w:rsid w:val="00CE2FC5"/>
    <w:rsid w:val="00CE30F3"/>
    <w:rsid w:val="00CE3202"/>
    <w:rsid w:val="00CE32F8"/>
    <w:rsid w:val="00CE37AF"/>
    <w:rsid w:val="00CE3925"/>
    <w:rsid w:val="00CE3C51"/>
    <w:rsid w:val="00CE4108"/>
    <w:rsid w:val="00CE4176"/>
    <w:rsid w:val="00CE4414"/>
    <w:rsid w:val="00CE4666"/>
    <w:rsid w:val="00CE4742"/>
    <w:rsid w:val="00CE48A4"/>
    <w:rsid w:val="00CE4CAF"/>
    <w:rsid w:val="00CE4CD3"/>
    <w:rsid w:val="00CE4E73"/>
    <w:rsid w:val="00CE4EEF"/>
    <w:rsid w:val="00CE51BC"/>
    <w:rsid w:val="00CE5253"/>
    <w:rsid w:val="00CE52BD"/>
    <w:rsid w:val="00CE54F2"/>
    <w:rsid w:val="00CE550C"/>
    <w:rsid w:val="00CE551F"/>
    <w:rsid w:val="00CE56EC"/>
    <w:rsid w:val="00CE57E8"/>
    <w:rsid w:val="00CE5C77"/>
    <w:rsid w:val="00CE5F33"/>
    <w:rsid w:val="00CE5F83"/>
    <w:rsid w:val="00CE658B"/>
    <w:rsid w:val="00CE6E09"/>
    <w:rsid w:val="00CE6E57"/>
    <w:rsid w:val="00CE6ED5"/>
    <w:rsid w:val="00CE72D2"/>
    <w:rsid w:val="00CE72F1"/>
    <w:rsid w:val="00CE7340"/>
    <w:rsid w:val="00CE73CA"/>
    <w:rsid w:val="00CE753A"/>
    <w:rsid w:val="00CE76D6"/>
    <w:rsid w:val="00CE7877"/>
    <w:rsid w:val="00CE78F9"/>
    <w:rsid w:val="00CE7A7D"/>
    <w:rsid w:val="00CE7DDD"/>
    <w:rsid w:val="00CE7ED6"/>
    <w:rsid w:val="00CE7F78"/>
    <w:rsid w:val="00CF0320"/>
    <w:rsid w:val="00CF0381"/>
    <w:rsid w:val="00CF053D"/>
    <w:rsid w:val="00CF062F"/>
    <w:rsid w:val="00CF0713"/>
    <w:rsid w:val="00CF07C8"/>
    <w:rsid w:val="00CF0E7C"/>
    <w:rsid w:val="00CF12A7"/>
    <w:rsid w:val="00CF1494"/>
    <w:rsid w:val="00CF14D3"/>
    <w:rsid w:val="00CF15D4"/>
    <w:rsid w:val="00CF169F"/>
    <w:rsid w:val="00CF1AB3"/>
    <w:rsid w:val="00CF1B80"/>
    <w:rsid w:val="00CF1D02"/>
    <w:rsid w:val="00CF2219"/>
    <w:rsid w:val="00CF23F3"/>
    <w:rsid w:val="00CF2454"/>
    <w:rsid w:val="00CF25EC"/>
    <w:rsid w:val="00CF28CD"/>
    <w:rsid w:val="00CF28E8"/>
    <w:rsid w:val="00CF2EB9"/>
    <w:rsid w:val="00CF3230"/>
    <w:rsid w:val="00CF32C8"/>
    <w:rsid w:val="00CF3376"/>
    <w:rsid w:val="00CF34C0"/>
    <w:rsid w:val="00CF3992"/>
    <w:rsid w:val="00CF3AD6"/>
    <w:rsid w:val="00CF417F"/>
    <w:rsid w:val="00CF43D5"/>
    <w:rsid w:val="00CF4414"/>
    <w:rsid w:val="00CF451F"/>
    <w:rsid w:val="00CF4697"/>
    <w:rsid w:val="00CF4AF3"/>
    <w:rsid w:val="00CF4F1E"/>
    <w:rsid w:val="00CF53D7"/>
    <w:rsid w:val="00CF55A1"/>
    <w:rsid w:val="00CF55DC"/>
    <w:rsid w:val="00CF561F"/>
    <w:rsid w:val="00CF5805"/>
    <w:rsid w:val="00CF58D8"/>
    <w:rsid w:val="00CF5908"/>
    <w:rsid w:val="00CF5E81"/>
    <w:rsid w:val="00CF6019"/>
    <w:rsid w:val="00CF6303"/>
    <w:rsid w:val="00CF6370"/>
    <w:rsid w:val="00CF66E0"/>
    <w:rsid w:val="00CF6774"/>
    <w:rsid w:val="00CF6792"/>
    <w:rsid w:val="00CF6819"/>
    <w:rsid w:val="00CF6A53"/>
    <w:rsid w:val="00CF6DEC"/>
    <w:rsid w:val="00CF7037"/>
    <w:rsid w:val="00CF75D4"/>
    <w:rsid w:val="00CF77B7"/>
    <w:rsid w:val="00CF77EC"/>
    <w:rsid w:val="00CF78B8"/>
    <w:rsid w:val="00CF7945"/>
    <w:rsid w:val="00D0013F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3AF"/>
    <w:rsid w:val="00D01442"/>
    <w:rsid w:val="00D01489"/>
    <w:rsid w:val="00D014CB"/>
    <w:rsid w:val="00D01665"/>
    <w:rsid w:val="00D0172F"/>
    <w:rsid w:val="00D01BAD"/>
    <w:rsid w:val="00D01DA0"/>
    <w:rsid w:val="00D01E08"/>
    <w:rsid w:val="00D01EDE"/>
    <w:rsid w:val="00D02411"/>
    <w:rsid w:val="00D02480"/>
    <w:rsid w:val="00D024A5"/>
    <w:rsid w:val="00D026E6"/>
    <w:rsid w:val="00D02C01"/>
    <w:rsid w:val="00D02F41"/>
    <w:rsid w:val="00D02FAB"/>
    <w:rsid w:val="00D03126"/>
    <w:rsid w:val="00D0322B"/>
    <w:rsid w:val="00D032D9"/>
    <w:rsid w:val="00D0338F"/>
    <w:rsid w:val="00D03FAE"/>
    <w:rsid w:val="00D0404E"/>
    <w:rsid w:val="00D0406D"/>
    <w:rsid w:val="00D0433E"/>
    <w:rsid w:val="00D0438F"/>
    <w:rsid w:val="00D04464"/>
    <w:rsid w:val="00D046EF"/>
    <w:rsid w:val="00D047B0"/>
    <w:rsid w:val="00D04DA4"/>
    <w:rsid w:val="00D04F83"/>
    <w:rsid w:val="00D050A4"/>
    <w:rsid w:val="00D05163"/>
    <w:rsid w:val="00D0518D"/>
    <w:rsid w:val="00D05400"/>
    <w:rsid w:val="00D054C0"/>
    <w:rsid w:val="00D059D3"/>
    <w:rsid w:val="00D05B41"/>
    <w:rsid w:val="00D05CC3"/>
    <w:rsid w:val="00D061F4"/>
    <w:rsid w:val="00D0622D"/>
    <w:rsid w:val="00D0640E"/>
    <w:rsid w:val="00D06418"/>
    <w:rsid w:val="00D066AD"/>
    <w:rsid w:val="00D069E3"/>
    <w:rsid w:val="00D06AF5"/>
    <w:rsid w:val="00D06C25"/>
    <w:rsid w:val="00D0735B"/>
    <w:rsid w:val="00D074C6"/>
    <w:rsid w:val="00D07580"/>
    <w:rsid w:val="00D07705"/>
    <w:rsid w:val="00D0770B"/>
    <w:rsid w:val="00D077C9"/>
    <w:rsid w:val="00D0790C"/>
    <w:rsid w:val="00D07975"/>
    <w:rsid w:val="00D07A39"/>
    <w:rsid w:val="00D07C33"/>
    <w:rsid w:val="00D07D5D"/>
    <w:rsid w:val="00D07E34"/>
    <w:rsid w:val="00D07F49"/>
    <w:rsid w:val="00D07F4F"/>
    <w:rsid w:val="00D103D5"/>
    <w:rsid w:val="00D104D0"/>
    <w:rsid w:val="00D1089A"/>
    <w:rsid w:val="00D10927"/>
    <w:rsid w:val="00D10B87"/>
    <w:rsid w:val="00D10C4A"/>
    <w:rsid w:val="00D10EFC"/>
    <w:rsid w:val="00D112DC"/>
    <w:rsid w:val="00D112E0"/>
    <w:rsid w:val="00D11329"/>
    <w:rsid w:val="00D115C5"/>
    <w:rsid w:val="00D11775"/>
    <w:rsid w:val="00D119CC"/>
    <w:rsid w:val="00D11A44"/>
    <w:rsid w:val="00D11C8B"/>
    <w:rsid w:val="00D1204B"/>
    <w:rsid w:val="00D126D2"/>
    <w:rsid w:val="00D1276B"/>
    <w:rsid w:val="00D127F4"/>
    <w:rsid w:val="00D12805"/>
    <w:rsid w:val="00D12B3B"/>
    <w:rsid w:val="00D12D90"/>
    <w:rsid w:val="00D1302A"/>
    <w:rsid w:val="00D13689"/>
    <w:rsid w:val="00D136E9"/>
    <w:rsid w:val="00D138CC"/>
    <w:rsid w:val="00D13D29"/>
    <w:rsid w:val="00D13DD3"/>
    <w:rsid w:val="00D13E9E"/>
    <w:rsid w:val="00D1400F"/>
    <w:rsid w:val="00D14071"/>
    <w:rsid w:val="00D142DE"/>
    <w:rsid w:val="00D14461"/>
    <w:rsid w:val="00D14584"/>
    <w:rsid w:val="00D145FE"/>
    <w:rsid w:val="00D14694"/>
    <w:rsid w:val="00D146B4"/>
    <w:rsid w:val="00D147B5"/>
    <w:rsid w:val="00D149F2"/>
    <w:rsid w:val="00D14AE9"/>
    <w:rsid w:val="00D14B37"/>
    <w:rsid w:val="00D14C6A"/>
    <w:rsid w:val="00D14D7A"/>
    <w:rsid w:val="00D14E19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17FC5"/>
    <w:rsid w:val="00D2000B"/>
    <w:rsid w:val="00D20098"/>
    <w:rsid w:val="00D202E0"/>
    <w:rsid w:val="00D20375"/>
    <w:rsid w:val="00D2045C"/>
    <w:rsid w:val="00D20504"/>
    <w:rsid w:val="00D20611"/>
    <w:rsid w:val="00D207DE"/>
    <w:rsid w:val="00D20B12"/>
    <w:rsid w:val="00D20C3F"/>
    <w:rsid w:val="00D20D2B"/>
    <w:rsid w:val="00D20DE1"/>
    <w:rsid w:val="00D20EE7"/>
    <w:rsid w:val="00D21088"/>
    <w:rsid w:val="00D2144C"/>
    <w:rsid w:val="00D2159A"/>
    <w:rsid w:val="00D215AC"/>
    <w:rsid w:val="00D2176D"/>
    <w:rsid w:val="00D21885"/>
    <w:rsid w:val="00D218A4"/>
    <w:rsid w:val="00D218C1"/>
    <w:rsid w:val="00D2191A"/>
    <w:rsid w:val="00D2195E"/>
    <w:rsid w:val="00D21996"/>
    <w:rsid w:val="00D219A6"/>
    <w:rsid w:val="00D21DA3"/>
    <w:rsid w:val="00D21DDA"/>
    <w:rsid w:val="00D21E32"/>
    <w:rsid w:val="00D221FD"/>
    <w:rsid w:val="00D225DC"/>
    <w:rsid w:val="00D226AC"/>
    <w:rsid w:val="00D22869"/>
    <w:rsid w:val="00D22931"/>
    <w:rsid w:val="00D22C44"/>
    <w:rsid w:val="00D22E09"/>
    <w:rsid w:val="00D230A7"/>
    <w:rsid w:val="00D2310C"/>
    <w:rsid w:val="00D2362B"/>
    <w:rsid w:val="00D23873"/>
    <w:rsid w:val="00D238F1"/>
    <w:rsid w:val="00D23945"/>
    <w:rsid w:val="00D23B34"/>
    <w:rsid w:val="00D23BDB"/>
    <w:rsid w:val="00D23E67"/>
    <w:rsid w:val="00D241EB"/>
    <w:rsid w:val="00D24270"/>
    <w:rsid w:val="00D244EC"/>
    <w:rsid w:val="00D2454A"/>
    <w:rsid w:val="00D2454E"/>
    <w:rsid w:val="00D24DE3"/>
    <w:rsid w:val="00D24E7E"/>
    <w:rsid w:val="00D24F10"/>
    <w:rsid w:val="00D24F6C"/>
    <w:rsid w:val="00D25073"/>
    <w:rsid w:val="00D25335"/>
    <w:rsid w:val="00D254E9"/>
    <w:rsid w:val="00D25572"/>
    <w:rsid w:val="00D258D8"/>
    <w:rsid w:val="00D25DF1"/>
    <w:rsid w:val="00D25F4E"/>
    <w:rsid w:val="00D25F5D"/>
    <w:rsid w:val="00D2605C"/>
    <w:rsid w:val="00D260B8"/>
    <w:rsid w:val="00D262A5"/>
    <w:rsid w:val="00D263A4"/>
    <w:rsid w:val="00D265A6"/>
    <w:rsid w:val="00D26AA3"/>
    <w:rsid w:val="00D26D8C"/>
    <w:rsid w:val="00D27009"/>
    <w:rsid w:val="00D270DF"/>
    <w:rsid w:val="00D27144"/>
    <w:rsid w:val="00D272E6"/>
    <w:rsid w:val="00D27799"/>
    <w:rsid w:val="00D278B6"/>
    <w:rsid w:val="00D2797B"/>
    <w:rsid w:val="00D27C85"/>
    <w:rsid w:val="00D27D6A"/>
    <w:rsid w:val="00D27E29"/>
    <w:rsid w:val="00D30050"/>
    <w:rsid w:val="00D3022D"/>
    <w:rsid w:val="00D30529"/>
    <w:rsid w:val="00D3053D"/>
    <w:rsid w:val="00D30716"/>
    <w:rsid w:val="00D30B5F"/>
    <w:rsid w:val="00D31117"/>
    <w:rsid w:val="00D31152"/>
    <w:rsid w:val="00D3119E"/>
    <w:rsid w:val="00D31286"/>
    <w:rsid w:val="00D31387"/>
    <w:rsid w:val="00D3154B"/>
    <w:rsid w:val="00D315F9"/>
    <w:rsid w:val="00D317E9"/>
    <w:rsid w:val="00D31877"/>
    <w:rsid w:val="00D31C69"/>
    <w:rsid w:val="00D31CB0"/>
    <w:rsid w:val="00D31DDA"/>
    <w:rsid w:val="00D31EA3"/>
    <w:rsid w:val="00D32120"/>
    <w:rsid w:val="00D32171"/>
    <w:rsid w:val="00D323C3"/>
    <w:rsid w:val="00D3246D"/>
    <w:rsid w:val="00D32496"/>
    <w:rsid w:val="00D32842"/>
    <w:rsid w:val="00D32866"/>
    <w:rsid w:val="00D328CE"/>
    <w:rsid w:val="00D33068"/>
    <w:rsid w:val="00D33127"/>
    <w:rsid w:val="00D33192"/>
    <w:rsid w:val="00D331CA"/>
    <w:rsid w:val="00D334F4"/>
    <w:rsid w:val="00D335AA"/>
    <w:rsid w:val="00D33632"/>
    <w:rsid w:val="00D33741"/>
    <w:rsid w:val="00D3388B"/>
    <w:rsid w:val="00D33BDA"/>
    <w:rsid w:val="00D33CE5"/>
    <w:rsid w:val="00D33E5F"/>
    <w:rsid w:val="00D33EB8"/>
    <w:rsid w:val="00D34014"/>
    <w:rsid w:val="00D34020"/>
    <w:rsid w:val="00D343EB"/>
    <w:rsid w:val="00D34403"/>
    <w:rsid w:val="00D34538"/>
    <w:rsid w:val="00D3456C"/>
    <w:rsid w:val="00D346EF"/>
    <w:rsid w:val="00D34CE2"/>
    <w:rsid w:val="00D34EF7"/>
    <w:rsid w:val="00D34EFF"/>
    <w:rsid w:val="00D359A9"/>
    <w:rsid w:val="00D35A0C"/>
    <w:rsid w:val="00D35A3E"/>
    <w:rsid w:val="00D35F35"/>
    <w:rsid w:val="00D362CF"/>
    <w:rsid w:val="00D3654E"/>
    <w:rsid w:val="00D365F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00D"/>
    <w:rsid w:val="00D401A4"/>
    <w:rsid w:val="00D40246"/>
    <w:rsid w:val="00D40344"/>
    <w:rsid w:val="00D40381"/>
    <w:rsid w:val="00D40595"/>
    <w:rsid w:val="00D408F8"/>
    <w:rsid w:val="00D40955"/>
    <w:rsid w:val="00D40995"/>
    <w:rsid w:val="00D40B33"/>
    <w:rsid w:val="00D41037"/>
    <w:rsid w:val="00D414C0"/>
    <w:rsid w:val="00D4164D"/>
    <w:rsid w:val="00D416CA"/>
    <w:rsid w:val="00D41D0B"/>
    <w:rsid w:val="00D41E75"/>
    <w:rsid w:val="00D4202F"/>
    <w:rsid w:val="00D424E0"/>
    <w:rsid w:val="00D4265E"/>
    <w:rsid w:val="00D427C4"/>
    <w:rsid w:val="00D427D4"/>
    <w:rsid w:val="00D4281A"/>
    <w:rsid w:val="00D42AAF"/>
    <w:rsid w:val="00D42DDA"/>
    <w:rsid w:val="00D43094"/>
    <w:rsid w:val="00D4318E"/>
    <w:rsid w:val="00D431F6"/>
    <w:rsid w:val="00D43654"/>
    <w:rsid w:val="00D43BD6"/>
    <w:rsid w:val="00D43C35"/>
    <w:rsid w:val="00D43E7A"/>
    <w:rsid w:val="00D44027"/>
    <w:rsid w:val="00D4436B"/>
    <w:rsid w:val="00D445A4"/>
    <w:rsid w:val="00D44603"/>
    <w:rsid w:val="00D44DCA"/>
    <w:rsid w:val="00D450BD"/>
    <w:rsid w:val="00D451EE"/>
    <w:rsid w:val="00D45297"/>
    <w:rsid w:val="00D45577"/>
    <w:rsid w:val="00D456A0"/>
    <w:rsid w:val="00D4586F"/>
    <w:rsid w:val="00D4597E"/>
    <w:rsid w:val="00D45B0A"/>
    <w:rsid w:val="00D45B20"/>
    <w:rsid w:val="00D45C47"/>
    <w:rsid w:val="00D4606A"/>
    <w:rsid w:val="00D46173"/>
    <w:rsid w:val="00D46367"/>
    <w:rsid w:val="00D463C8"/>
    <w:rsid w:val="00D464B9"/>
    <w:rsid w:val="00D46551"/>
    <w:rsid w:val="00D468B7"/>
    <w:rsid w:val="00D46C92"/>
    <w:rsid w:val="00D46D2F"/>
    <w:rsid w:val="00D46E5D"/>
    <w:rsid w:val="00D46FA9"/>
    <w:rsid w:val="00D471DD"/>
    <w:rsid w:val="00D4749B"/>
    <w:rsid w:val="00D47869"/>
    <w:rsid w:val="00D47B3E"/>
    <w:rsid w:val="00D47CA2"/>
    <w:rsid w:val="00D47E96"/>
    <w:rsid w:val="00D50521"/>
    <w:rsid w:val="00D506B9"/>
    <w:rsid w:val="00D507B6"/>
    <w:rsid w:val="00D508CC"/>
    <w:rsid w:val="00D50928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18"/>
    <w:rsid w:val="00D51FFA"/>
    <w:rsid w:val="00D520EE"/>
    <w:rsid w:val="00D5281D"/>
    <w:rsid w:val="00D52CCC"/>
    <w:rsid w:val="00D52DE4"/>
    <w:rsid w:val="00D52F7C"/>
    <w:rsid w:val="00D53030"/>
    <w:rsid w:val="00D532DA"/>
    <w:rsid w:val="00D535FE"/>
    <w:rsid w:val="00D53646"/>
    <w:rsid w:val="00D536A6"/>
    <w:rsid w:val="00D53B94"/>
    <w:rsid w:val="00D53C16"/>
    <w:rsid w:val="00D53E09"/>
    <w:rsid w:val="00D53EDE"/>
    <w:rsid w:val="00D53FD0"/>
    <w:rsid w:val="00D54006"/>
    <w:rsid w:val="00D54348"/>
    <w:rsid w:val="00D543B5"/>
    <w:rsid w:val="00D54938"/>
    <w:rsid w:val="00D54A34"/>
    <w:rsid w:val="00D54AEB"/>
    <w:rsid w:val="00D54B18"/>
    <w:rsid w:val="00D54DCB"/>
    <w:rsid w:val="00D54F5F"/>
    <w:rsid w:val="00D550EB"/>
    <w:rsid w:val="00D55110"/>
    <w:rsid w:val="00D55265"/>
    <w:rsid w:val="00D5526B"/>
    <w:rsid w:val="00D552EE"/>
    <w:rsid w:val="00D55443"/>
    <w:rsid w:val="00D55469"/>
    <w:rsid w:val="00D55910"/>
    <w:rsid w:val="00D55ABA"/>
    <w:rsid w:val="00D55D8E"/>
    <w:rsid w:val="00D560B8"/>
    <w:rsid w:val="00D562E3"/>
    <w:rsid w:val="00D5644C"/>
    <w:rsid w:val="00D564CA"/>
    <w:rsid w:val="00D56689"/>
    <w:rsid w:val="00D567CC"/>
    <w:rsid w:val="00D568F6"/>
    <w:rsid w:val="00D56AFC"/>
    <w:rsid w:val="00D56DFA"/>
    <w:rsid w:val="00D57143"/>
    <w:rsid w:val="00D57427"/>
    <w:rsid w:val="00D57483"/>
    <w:rsid w:val="00D57961"/>
    <w:rsid w:val="00D57A0D"/>
    <w:rsid w:val="00D57EF1"/>
    <w:rsid w:val="00D60153"/>
    <w:rsid w:val="00D60231"/>
    <w:rsid w:val="00D60259"/>
    <w:rsid w:val="00D6047C"/>
    <w:rsid w:val="00D604D3"/>
    <w:rsid w:val="00D605B1"/>
    <w:rsid w:val="00D60664"/>
    <w:rsid w:val="00D60B62"/>
    <w:rsid w:val="00D60D54"/>
    <w:rsid w:val="00D610E0"/>
    <w:rsid w:val="00D612A9"/>
    <w:rsid w:val="00D613A2"/>
    <w:rsid w:val="00D61418"/>
    <w:rsid w:val="00D61C09"/>
    <w:rsid w:val="00D62180"/>
    <w:rsid w:val="00D62423"/>
    <w:rsid w:val="00D624D4"/>
    <w:rsid w:val="00D628FE"/>
    <w:rsid w:val="00D62FF4"/>
    <w:rsid w:val="00D634FC"/>
    <w:rsid w:val="00D63524"/>
    <w:rsid w:val="00D63529"/>
    <w:rsid w:val="00D63A0E"/>
    <w:rsid w:val="00D63A62"/>
    <w:rsid w:val="00D63C8C"/>
    <w:rsid w:val="00D63CBB"/>
    <w:rsid w:val="00D63D40"/>
    <w:rsid w:val="00D6432F"/>
    <w:rsid w:val="00D64422"/>
    <w:rsid w:val="00D64426"/>
    <w:rsid w:val="00D64657"/>
    <w:rsid w:val="00D646C0"/>
    <w:rsid w:val="00D64BE5"/>
    <w:rsid w:val="00D64DDF"/>
    <w:rsid w:val="00D64E65"/>
    <w:rsid w:val="00D65009"/>
    <w:rsid w:val="00D65184"/>
    <w:rsid w:val="00D6557F"/>
    <w:rsid w:val="00D657D0"/>
    <w:rsid w:val="00D658E2"/>
    <w:rsid w:val="00D65A85"/>
    <w:rsid w:val="00D65F3A"/>
    <w:rsid w:val="00D66127"/>
    <w:rsid w:val="00D6616F"/>
    <w:rsid w:val="00D66206"/>
    <w:rsid w:val="00D66240"/>
    <w:rsid w:val="00D6631B"/>
    <w:rsid w:val="00D66355"/>
    <w:rsid w:val="00D6656B"/>
    <w:rsid w:val="00D666B3"/>
    <w:rsid w:val="00D669EB"/>
    <w:rsid w:val="00D66CC7"/>
    <w:rsid w:val="00D66D73"/>
    <w:rsid w:val="00D67233"/>
    <w:rsid w:val="00D67307"/>
    <w:rsid w:val="00D67320"/>
    <w:rsid w:val="00D679BD"/>
    <w:rsid w:val="00D67B8E"/>
    <w:rsid w:val="00D67C4D"/>
    <w:rsid w:val="00D67E4B"/>
    <w:rsid w:val="00D67EA4"/>
    <w:rsid w:val="00D7013E"/>
    <w:rsid w:val="00D701E1"/>
    <w:rsid w:val="00D7047F"/>
    <w:rsid w:val="00D70494"/>
    <w:rsid w:val="00D706A3"/>
    <w:rsid w:val="00D70975"/>
    <w:rsid w:val="00D709D6"/>
    <w:rsid w:val="00D70A3C"/>
    <w:rsid w:val="00D70CEA"/>
    <w:rsid w:val="00D71139"/>
    <w:rsid w:val="00D7132B"/>
    <w:rsid w:val="00D71471"/>
    <w:rsid w:val="00D71E36"/>
    <w:rsid w:val="00D72129"/>
    <w:rsid w:val="00D72260"/>
    <w:rsid w:val="00D72292"/>
    <w:rsid w:val="00D72585"/>
    <w:rsid w:val="00D727C7"/>
    <w:rsid w:val="00D727F3"/>
    <w:rsid w:val="00D727FC"/>
    <w:rsid w:val="00D72A72"/>
    <w:rsid w:val="00D72B1F"/>
    <w:rsid w:val="00D72C24"/>
    <w:rsid w:val="00D72D48"/>
    <w:rsid w:val="00D72DD1"/>
    <w:rsid w:val="00D72F52"/>
    <w:rsid w:val="00D72F87"/>
    <w:rsid w:val="00D72FDB"/>
    <w:rsid w:val="00D732C9"/>
    <w:rsid w:val="00D7349D"/>
    <w:rsid w:val="00D736B1"/>
    <w:rsid w:val="00D73A7C"/>
    <w:rsid w:val="00D73BA8"/>
    <w:rsid w:val="00D73C2F"/>
    <w:rsid w:val="00D73C91"/>
    <w:rsid w:val="00D73E8D"/>
    <w:rsid w:val="00D741FE"/>
    <w:rsid w:val="00D74224"/>
    <w:rsid w:val="00D744A5"/>
    <w:rsid w:val="00D745C5"/>
    <w:rsid w:val="00D746EC"/>
    <w:rsid w:val="00D74D93"/>
    <w:rsid w:val="00D75219"/>
    <w:rsid w:val="00D752AD"/>
    <w:rsid w:val="00D754C9"/>
    <w:rsid w:val="00D756AF"/>
    <w:rsid w:val="00D758FE"/>
    <w:rsid w:val="00D75CE8"/>
    <w:rsid w:val="00D75D6E"/>
    <w:rsid w:val="00D762AF"/>
    <w:rsid w:val="00D762F1"/>
    <w:rsid w:val="00D763CC"/>
    <w:rsid w:val="00D766C8"/>
    <w:rsid w:val="00D767A4"/>
    <w:rsid w:val="00D76863"/>
    <w:rsid w:val="00D7694B"/>
    <w:rsid w:val="00D76A39"/>
    <w:rsid w:val="00D76BB5"/>
    <w:rsid w:val="00D76D50"/>
    <w:rsid w:val="00D76F76"/>
    <w:rsid w:val="00D7755E"/>
    <w:rsid w:val="00D77772"/>
    <w:rsid w:val="00D778BE"/>
    <w:rsid w:val="00D7799A"/>
    <w:rsid w:val="00D779A1"/>
    <w:rsid w:val="00D77A7B"/>
    <w:rsid w:val="00D77D8D"/>
    <w:rsid w:val="00D77EF8"/>
    <w:rsid w:val="00D77F12"/>
    <w:rsid w:val="00D80619"/>
    <w:rsid w:val="00D8098D"/>
    <w:rsid w:val="00D8099E"/>
    <w:rsid w:val="00D809A7"/>
    <w:rsid w:val="00D80AD4"/>
    <w:rsid w:val="00D80C31"/>
    <w:rsid w:val="00D80E0E"/>
    <w:rsid w:val="00D80FDC"/>
    <w:rsid w:val="00D8133B"/>
    <w:rsid w:val="00D8169B"/>
    <w:rsid w:val="00D8188A"/>
    <w:rsid w:val="00D81CEE"/>
    <w:rsid w:val="00D820D7"/>
    <w:rsid w:val="00D82199"/>
    <w:rsid w:val="00D822C9"/>
    <w:rsid w:val="00D823E3"/>
    <w:rsid w:val="00D824DF"/>
    <w:rsid w:val="00D82877"/>
    <w:rsid w:val="00D829B3"/>
    <w:rsid w:val="00D82E08"/>
    <w:rsid w:val="00D82F80"/>
    <w:rsid w:val="00D833C3"/>
    <w:rsid w:val="00D8356A"/>
    <w:rsid w:val="00D835B0"/>
    <w:rsid w:val="00D8369B"/>
    <w:rsid w:val="00D836E3"/>
    <w:rsid w:val="00D83768"/>
    <w:rsid w:val="00D83894"/>
    <w:rsid w:val="00D8394C"/>
    <w:rsid w:val="00D83EB9"/>
    <w:rsid w:val="00D84287"/>
    <w:rsid w:val="00D84586"/>
    <w:rsid w:val="00D848DD"/>
    <w:rsid w:val="00D84DA8"/>
    <w:rsid w:val="00D84ECD"/>
    <w:rsid w:val="00D85060"/>
    <w:rsid w:val="00D85228"/>
    <w:rsid w:val="00D852E5"/>
    <w:rsid w:val="00D85C12"/>
    <w:rsid w:val="00D85C82"/>
    <w:rsid w:val="00D85DD5"/>
    <w:rsid w:val="00D86316"/>
    <w:rsid w:val="00D8648D"/>
    <w:rsid w:val="00D865B8"/>
    <w:rsid w:val="00D86AAC"/>
    <w:rsid w:val="00D86AF3"/>
    <w:rsid w:val="00D86C1F"/>
    <w:rsid w:val="00D86CEF"/>
    <w:rsid w:val="00D871C9"/>
    <w:rsid w:val="00D871D9"/>
    <w:rsid w:val="00D87F95"/>
    <w:rsid w:val="00D90069"/>
    <w:rsid w:val="00D900F8"/>
    <w:rsid w:val="00D901A5"/>
    <w:rsid w:val="00D905BB"/>
    <w:rsid w:val="00D90955"/>
    <w:rsid w:val="00D90A48"/>
    <w:rsid w:val="00D90AEA"/>
    <w:rsid w:val="00D90D69"/>
    <w:rsid w:val="00D90DE6"/>
    <w:rsid w:val="00D90F57"/>
    <w:rsid w:val="00D910CB"/>
    <w:rsid w:val="00D91220"/>
    <w:rsid w:val="00D913A3"/>
    <w:rsid w:val="00D9173C"/>
    <w:rsid w:val="00D9196E"/>
    <w:rsid w:val="00D91CA9"/>
    <w:rsid w:val="00D91E32"/>
    <w:rsid w:val="00D921EF"/>
    <w:rsid w:val="00D9220C"/>
    <w:rsid w:val="00D9237A"/>
    <w:rsid w:val="00D92692"/>
    <w:rsid w:val="00D92748"/>
    <w:rsid w:val="00D927E6"/>
    <w:rsid w:val="00D92AFF"/>
    <w:rsid w:val="00D92F01"/>
    <w:rsid w:val="00D932D0"/>
    <w:rsid w:val="00D9338F"/>
    <w:rsid w:val="00D933C6"/>
    <w:rsid w:val="00D93586"/>
    <w:rsid w:val="00D935A7"/>
    <w:rsid w:val="00D937EB"/>
    <w:rsid w:val="00D9388C"/>
    <w:rsid w:val="00D939F0"/>
    <w:rsid w:val="00D93A0C"/>
    <w:rsid w:val="00D93D3A"/>
    <w:rsid w:val="00D94201"/>
    <w:rsid w:val="00D9424A"/>
    <w:rsid w:val="00D946AF"/>
    <w:rsid w:val="00D948E0"/>
    <w:rsid w:val="00D94B5F"/>
    <w:rsid w:val="00D950BF"/>
    <w:rsid w:val="00D95252"/>
    <w:rsid w:val="00D955B0"/>
    <w:rsid w:val="00D959AE"/>
    <w:rsid w:val="00D95A76"/>
    <w:rsid w:val="00D95EC4"/>
    <w:rsid w:val="00D95F74"/>
    <w:rsid w:val="00D960FB"/>
    <w:rsid w:val="00D96302"/>
    <w:rsid w:val="00D9698B"/>
    <w:rsid w:val="00D96C84"/>
    <w:rsid w:val="00D96C88"/>
    <w:rsid w:val="00D96D00"/>
    <w:rsid w:val="00D96DF5"/>
    <w:rsid w:val="00D96FE8"/>
    <w:rsid w:val="00D9710E"/>
    <w:rsid w:val="00D972DE"/>
    <w:rsid w:val="00D97314"/>
    <w:rsid w:val="00D97785"/>
    <w:rsid w:val="00D97790"/>
    <w:rsid w:val="00D977D4"/>
    <w:rsid w:val="00D97A15"/>
    <w:rsid w:val="00D97B45"/>
    <w:rsid w:val="00D97D5F"/>
    <w:rsid w:val="00D97ED2"/>
    <w:rsid w:val="00D97F22"/>
    <w:rsid w:val="00DA01BE"/>
    <w:rsid w:val="00DA0436"/>
    <w:rsid w:val="00DA04BB"/>
    <w:rsid w:val="00DA056F"/>
    <w:rsid w:val="00DA0685"/>
    <w:rsid w:val="00DA0841"/>
    <w:rsid w:val="00DA0BDA"/>
    <w:rsid w:val="00DA0CC5"/>
    <w:rsid w:val="00DA0D1D"/>
    <w:rsid w:val="00DA0E01"/>
    <w:rsid w:val="00DA109F"/>
    <w:rsid w:val="00DA1295"/>
    <w:rsid w:val="00DA1355"/>
    <w:rsid w:val="00DA1988"/>
    <w:rsid w:val="00DA20D7"/>
    <w:rsid w:val="00DA2167"/>
    <w:rsid w:val="00DA2269"/>
    <w:rsid w:val="00DA285E"/>
    <w:rsid w:val="00DA2888"/>
    <w:rsid w:val="00DA29AF"/>
    <w:rsid w:val="00DA2A8C"/>
    <w:rsid w:val="00DA312B"/>
    <w:rsid w:val="00DA32EE"/>
    <w:rsid w:val="00DA369F"/>
    <w:rsid w:val="00DA371E"/>
    <w:rsid w:val="00DA37F2"/>
    <w:rsid w:val="00DA395C"/>
    <w:rsid w:val="00DA3C5A"/>
    <w:rsid w:val="00DA3D94"/>
    <w:rsid w:val="00DA3FD1"/>
    <w:rsid w:val="00DA3FDF"/>
    <w:rsid w:val="00DA407C"/>
    <w:rsid w:val="00DA45E9"/>
    <w:rsid w:val="00DA4692"/>
    <w:rsid w:val="00DA4A2B"/>
    <w:rsid w:val="00DA4DC3"/>
    <w:rsid w:val="00DA4FDF"/>
    <w:rsid w:val="00DA5120"/>
    <w:rsid w:val="00DA5464"/>
    <w:rsid w:val="00DA55D8"/>
    <w:rsid w:val="00DA5769"/>
    <w:rsid w:val="00DA578B"/>
    <w:rsid w:val="00DA57BA"/>
    <w:rsid w:val="00DA5840"/>
    <w:rsid w:val="00DA5DFA"/>
    <w:rsid w:val="00DA5E19"/>
    <w:rsid w:val="00DA5F92"/>
    <w:rsid w:val="00DA6510"/>
    <w:rsid w:val="00DA69E3"/>
    <w:rsid w:val="00DA6DAE"/>
    <w:rsid w:val="00DA7036"/>
    <w:rsid w:val="00DA72AA"/>
    <w:rsid w:val="00DA7895"/>
    <w:rsid w:val="00DA792B"/>
    <w:rsid w:val="00DA79BD"/>
    <w:rsid w:val="00DA79DB"/>
    <w:rsid w:val="00DA79E4"/>
    <w:rsid w:val="00DA7CC7"/>
    <w:rsid w:val="00DA7CF9"/>
    <w:rsid w:val="00DA7D3D"/>
    <w:rsid w:val="00DA7EDD"/>
    <w:rsid w:val="00DB008F"/>
    <w:rsid w:val="00DB00B5"/>
    <w:rsid w:val="00DB0120"/>
    <w:rsid w:val="00DB02D5"/>
    <w:rsid w:val="00DB08CB"/>
    <w:rsid w:val="00DB10A0"/>
    <w:rsid w:val="00DB1599"/>
    <w:rsid w:val="00DB1B24"/>
    <w:rsid w:val="00DB215F"/>
    <w:rsid w:val="00DB21E7"/>
    <w:rsid w:val="00DB2227"/>
    <w:rsid w:val="00DB242C"/>
    <w:rsid w:val="00DB2BFB"/>
    <w:rsid w:val="00DB2E1B"/>
    <w:rsid w:val="00DB2E88"/>
    <w:rsid w:val="00DB2EA9"/>
    <w:rsid w:val="00DB35C7"/>
    <w:rsid w:val="00DB39E3"/>
    <w:rsid w:val="00DB3FD7"/>
    <w:rsid w:val="00DB4225"/>
    <w:rsid w:val="00DB44A8"/>
    <w:rsid w:val="00DB48A3"/>
    <w:rsid w:val="00DB49B6"/>
    <w:rsid w:val="00DB4B69"/>
    <w:rsid w:val="00DB4FE6"/>
    <w:rsid w:val="00DB500D"/>
    <w:rsid w:val="00DB5133"/>
    <w:rsid w:val="00DB5165"/>
    <w:rsid w:val="00DB5365"/>
    <w:rsid w:val="00DB5580"/>
    <w:rsid w:val="00DB5621"/>
    <w:rsid w:val="00DB591A"/>
    <w:rsid w:val="00DB592F"/>
    <w:rsid w:val="00DB5997"/>
    <w:rsid w:val="00DB59AF"/>
    <w:rsid w:val="00DB5B49"/>
    <w:rsid w:val="00DB6234"/>
    <w:rsid w:val="00DB63F7"/>
    <w:rsid w:val="00DB66BD"/>
    <w:rsid w:val="00DB678D"/>
    <w:rsid w:val="00DB6B97"/>
    <w:rsid w:val="00DB6D39"/>
    <w:rsid w:val="00DB6D9B"/>
    <w:rsid w:val="00DB7181"/>
    <w:rsid w:val="00DB727B"/>
    <w:rsid w:val="00DB74F6"/>
    <w:rsid w:val="00DB7606"/>
    <w:rsid w:val="00DB7659"/>
    <w:rsid w:val="00DB783D"/>
    <w:rsid w:val="00DB7979"/>
    <w:rsid w:val="00DB7D30"/>
    <w:rsid w:val="00DC00E2"/>
    <w:rsid w:val="00DC01EA"/>
    <w:rsid w:val="00DC020F"/>
    <w:rsid w:val="00DC0383"/>
    <w:rsid w:val="00DC06FB"/>
    <w:rsid w:val="00DC0783"/>
    <w:rsid w:val="00DC09FD"/>
    <w:rsid w:val="00DC0AA6"/>
    <w:rsid w:val="00DC0AB4"/>
    <w:rsid w:val="00DC0CE0"/>
    <w:rsid w:val="00DC0CE6"/>
    <w:rsid w:val="00DC0DD7"/>
    <w:rsid w:val="00DC0E85"/>
    <w:rsid w:val="00DC0FBE"/>
    <w:rsid w:val="00DC11A7"/>
    <w:rsid w:val="00DC13AC"/>
    <w:rsid w:val="00DC1C17"/>
    <w:rsid w:val="00DC1CB8"/>
    <w:rsid w:val="00DC1E57"/>
    <w:rsid w:val="00DC2351"/>
    <w:rsid w:val="00DC270B"/>
    <w:rsid w:val="00DC2794"/>
    <w:rsid w:val="00DC2893"/>
    <w:rsid w:val="00DC2C5E"/>
    <w:rsid w:val="00DC2CA5"/>
    <w:rsid w:val="00DC303D"/>
    <w:rsid w:val="00DC3252"/>
    <w:rsid w:val="00DC329F"/>
    <w:rsid w:val="00DC3455"/>
    <w:rsid w:val="00DC3461"/>
    <w:rsid w:val="00DC3676"/>
    <w:rsid w:val="00DC37E6"/>
    <w:rsid w:val="00DC3A02"/>
    <w:rsid w:val="00DC3AB3"/>
    <w:rsid w:val="00DC3CB9"/>
    <w:rsid w:val="00DC4063"/>
    <w:rsid w:val="00DC4083"/>
    <w:rsid w:val="00DC4089"/>
    <w:rsid w:val="00DC4284"/>
    <w:rsid w:val="00DC44B1"/>
    <w:rsid w:val="00DC4866"/>
    <w:rsid w:val="00DC4994"/>
    <w:rsid w:val="00DC4F99"/>
    <w:rsid w:val="00DC522D"/>
    <w:rsid w:val="00DC5323"/>
    <w:rsid w:val="00DC539D"/>
    <w:rsid w:val="00DC5508"/>
    <w:rsid w:val="00DC5651"/>
    <w:rsid w:val="00DC56EC"/>
    <w:rsid w:val="00DC5970"/>
    <w:rsid w:val="00DC5A3E"/>
    <w:rsid w:val="00DC5A75"/>
    <w:rsid w:val="00DC5B55"/>
    <w:rsid w:val="00DC5BFF"/>
    <w:rsid w:val="00DC5D4F"/>
    <w:rsid w:val="00DC6274"/>
    <w:rsid w:val="00DC633D"/>
    <w:rsid w:val="00DC650E"/>
    <w:rsid w:val="00DC6545"/>
    <w:rsid w:val="00DC655C"/>
    <w:rsid w:val="00DC6645"/>
    <w:rsid w:val="00DC682B"/>
    <w:rsid w:val="00DC685D"/>
    <w:rsid w:val="00DC694B"/>
    <w:rsid w:val="00DC6BFC"/>
    <w:rsid w:val="00DC6C8C"/>
    <w:rsid w:val="00DC70B8"/>
    <w:rsid w:val="00DC70F1"/>
    <w:rsid w:val="00DC7904"/>
    <w:rsid w:val="00DC7DCC"/>
    <w:rsid w:val="00DD00DB"/>
    <w:rsid w:val="00DD0140"/>
    <w:rsid w:val="00DD0572"/>
    <w:rsid w:val="00DD07CA"/>
    <w:rsid w:val="00DD08D1"/>
    <w:rsid w:val="00DD0B98"/>
    <w:rsid w:val="00DD0C27"/>
    <w:rsid w:val="00DD0D01"/>
    <w:rsid w:val="00DD0D9C"/>
    <w:rsid w:val="00DD0E60"/>
    <w:rsid w:val="00DD1123"/>
    <w:rsid w:val="00DD12B9"/>
    <w:rsid w:val="00DD1439"/>
    <w:rsid w:val="00DD1AFF"/>
    <w:rsid w:val="00DD1FC5"/>
    <w:rsid w:val="00DD21F0"/>
    <w:rsid w:val="00DD2248"/>
    <w:rsid w:val="00DD22F9"/>
    <w:rsid w:val="00DD2477"/>
    <w:rsid w:val="00DD2969"/>
    <w:rsid w:val="00DD2993"/>
    <w:rsid w:val="00DD2C06"/>
    <w:rsid w:val="00DD2DE9"/>
    <w:rsid w:val="00DD34A6"/>
    <w:rsid w:val="00DD361E"/>
    <w:rsid w:val="00DD3652"/>
    <w:rsid w:val="00DD36CC"/>
    <w:rsid w:val="00DD37DF"/>
    <w:rsid w:val="00DD3D22"/>
    <w:rsid w:val="00DD4793"/>
    <w:rsid w:val="00DD47DE"/>
    <w:rsid w:val="00DD4B89"/>
    <w:rsid w:val="00DD4BE9"/>
    <w:rsid w:val="00DD50E2"/>
    <w:rsid w:val="00DD514E"/>
    <w:rsid w:val="00DD5272"/>
    <w:rsid w:val="00DD52FB"/>
    <w:rsid w:val="00DD5564"/>
    <w:rsid w:val="00DD5581"/>
    <w:rsid w:val="00DD5A35"/>
    <w:rsid w:val="00DD5C2A"/>
    <w:rsid w:val="00DD5F1F"/>
    <w:rsid w:val="00DD5F3B"/>
    <w:rsid w:val="00DD61BA"/>
    <w:rsid w:val="00DD6226"/>
    <w:rsid w:val="00DD6262"/>
    <w:rsid w:val="00DD638F"/>
    <w:rsid w:val="00DD650A"/>
    <w:rsid w:val="00DD669F"/>
    <w:rsid w:val="00DD682B"/>
    <w:rsid w:val="00DD73C0"/>
    <w:rsid w:val="00DD7670"/>
    <w:rsid w:val="00DD76B3"/>
    <w:rsid w:val="00DD776C"/>
    <w:rsid w:val="00DD78CB"/>
    <w:rsid w:val="00DD7AA9"/>
    <w:rsid w:val="00DD7AAB"/>
    <w:rsid w:val="00DD7B7E"/>
    <w:rsid w:val="00DD7C97"/>
    <w:rsid w:val="00DE008E"/>
    <w:rsid w:val="00DE015B"/>
    <w:rsid w:val="00DE0324"/>
    <w:rsid w:val="00DE03B4"/>
    <w:rsid w:val="00DE04AD"/>
    <w:rsid w:val="00DE055F"/>
    <w:rsid w:val="00DE06AC"/>
    <w:rsid w:val="00DE08DF"/>
    <w:rsid w:val="00DE098F"/>
    <w:rsid w:val="00DE0B8B"/>
    <w:rsid w:val="00DE0FF2"/>
    <w:rsid w:val="00DE1135"/>
    <w:rsid w:val="00DE1195"/>
    <w:rsid w:val="00DE11AA"/>
    <w:rsid w:val="00DE1305"/>
    <w:rsid w:val="00DE1417"/>
    <w:rsid w:val="00DE1463"/>
    <w:rsid w:val="00DE16A0"/>
    <w:rsid w:val="00DE1733"/>
    <w:rsid w:val="00DE1740"/>
    <w:rsid w:val="00DE1770"/>
    <w:rsid w:val="00DE1808"/>
    <w:rsid w:val="00DE185D"/>
    <w:rsid w:val="00DE1975"/>
    <w:rsid w:val="00DE1995"/>
    <w:rsid w:val="00DE1A32"/>
    <w:rsid w:val="00DE1F79"/>
    <w:rsid w:val="00DE1F9B"/>
    <w:rsid w:val="00DE2402"/>
    <w:rsid w:val="00DE249A"/>
    <w:rsid w:val="00DE2753"/>
    <w:rsid w:val="00DE2A14"/>
    <w:rsid w:val="00DE2B9E"/>
    <w:rsid w:val="00DE2C1A"/>
    <w:rsid w:val="00DE2C5A"/>
    <w:rsid w:val="00DE2E4E"/>
    <w:rsid w:val="00DE2F47"/>
    <w:rsid w:val="00DE3298"/>
    <w:rsid w:val="00DE32F1"/>
    <w:rsid w:val="00DE3517"/>
    <w:rsid w:val="00DE36B1"/>
    <w:rsid w:val="00DE3723"/>
    <w:rsid w:val="00DE376B"/>
    <w:rsid w:val="00DE37C1"/>
    <w:rsid w:val="00DE39E4"/>
    <w:rsid w:val="00DE3A3F"/>
    <w:rsid w:val="00DE3AA5"/>
    <w:rsid w:val="00DE3DA3"/>
    <w:rsid w:val="00DE3EBC"/>
    <w:rsid w:val="00DE3EFA"/>
    <w:rsid w:val="00DE4158"/>
    <w:rsid w:val="00DE4195"/>
    <w:rsid w:val="00DE450D"/>
    <w:rsid w:val="00DE4814"/>
    <w:rsid w:val="00DE4950"/>
    <w:rsid w:val="00DE4AEE"/>
    <w:rsid w:val="00DE4D22"/>
    <w:rsid w:val="00DE545D"/>
    <w:rsid w:val="00DE5971"/>
    <w:rsid w:val="00DE5DB7"/>
    <w:rsid w:val="00DE61FC"/>
    <w:rsid w:val="00DE65B2"/>
    <w:rsid w:val="00DE65D6"/>
    <w:rsid w:val="00DE664F"/>
    <w:rsid w:val="00DE6660"/>
    <w:rsid w:val="00DE6686"/>
    <w:rsid w:val="00DE6726"/>
    <w:rsid w:val="00DE69A2"/>
    <w:rsid w:val="00DE6D8B"/>
    <w:rsid w:val="00DE6DFD"/>
    <w:rsid w:val="00DE6F9F"/>
    <w:rsid w:val="00DE7483"/>
    <w:rsid w:val="00DE74BA"/>
    <w:rsid w:val="00DE7C78"/>
    <w:rsid w:val="00DE7CC9"/>
    <w:rsid w:val="00DE7F27"/>
    <w:rsid w:val="00DF00EF"/>
    <w:rsid w:val="00DF00FD"/>
    <w:rsid w:val="00DF014A"/>
    <w:rsid w:val="00DF031C"/>
    <w:rsid w:val="00DF0D4B"/>
    <w:rsid w:val="00DF0E10"/>
    <w:rsid w:val="00DF0E8E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931"/>
    <w:rsid w:val="00DF2D22"/>
    <w:rsid w:val="00DF3658"/>
    <w:rsid w:val="00DF38EA"/>
    <w:rsid w:val="00DF3A4E"/>
    <w:rsid w:val="00DF3D6B"/>
    <w:rsid w:val="00DF3E13"/>
    <w:rsid w:val="00DF3EEA"/>
    <w:rsid w:val="00DF4038"/>
    <w:rsid w:val="00DF4362"/>
    <w:rsid w:val="00DF4382"/>
    <w:rsid w:val="00DF4482"/>
    <w:rsid w:val="00DF44A5"/>
    <w:rsid w:val="00DF49FC"/>
    <w:rsid w:val="00DF4F76"/>
    <w:rsid w:val="00DF50A7"/>
    <w:rsid w:val="00DF51A2"/>
    <w:rsid w:val="00DF57BC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03"/>
    <w:rsid w:val="00DF7460"/>
    <w:rsid w:val="00DF77CE"/>
    <w:rsid w:val="00DF7ABE"/>
    <w:rsid w:val="00DF7B0A"/>
    <w:rsid w:val="00DF7B4E"/>
    <w:rsid w:val="00DF7B72"/>
    <w:rsid w:val="00DF7C3B"/>
    <w:rsid w:val="00DF7CB1"/>
    <w:rsid w:val="00DF7D61"/>
    <w:rsid w:val="00DF7DCB"/>
    <w:rsid w:val="00DF7FE6"/>
    <w:rsid w:val="00E00075"/>
    <w:rsid w:val="00E00233"/>
    <w:rsid w:val="00E004D4"/>
    <w:rsid w:val="00E0083E"/>
    <w:rsid w:val="00E00CE3"/>
    <w:rsid w:val="00E00F89"/>
    <w:rsid w:val="00E00FFA"/>
    <w:rsid w:val="00E01BCD"/>
    <w:rsid w:val="00E01C9A"/>
    <w:rsid w:val="00E01CE7"/>
    <w:rsid w:val="00E01E6D"/>
    <w:rsid w:val="00E01F99"/>
    <w:rsid w:val="00E0210E"/>
    <w:rsid w:val="00E02142"/>
    <w:rsid w:val="00E0231A"/>
    <w:rsid w:val="00E02432"/>
    <w:rsid w:val="00E0253E"/>
    <w:rsid w:val="00E02748"/>
    <w:rsid w:val="00E0280A"/>
    <w:rsid w:val="00E02BDE"/>
    <w:rsid w:val="00E02E04"/>
    <w:rsid w:val="00E02ED7"/>
    <w:rsid w:val="00E0307E"/>
    <w:rsid w:val="00E0315A"/>
    <w:rsid w:val="00E035F4"/>
    <w:rsid w:val="00E03995"/>
    <w:rsid w:val="00E03C45"/>
    <w:rsid w:val="00E03C76"/>
    <w:rsid w:val="00E03DE5"/>
    <w:rsid w:val="00E03EC1"/>
    <w:rsid w:val="00E0406F"/>
    <w:rsid w:val="00E040DA"/>
    <w:rsid w:val="00E0429F"/>
    <w:rsid w:val="00E04468"/>
    <w:rsid w:val="00E04896"/>
    <w:rsid w:val="00E04D19"/>
    <w:rsid w:val="00E04F87"/>
    <w:rsid w:val="00E0505D"/>
    <w:rsid w:val="00E05068"/>
    <w:rsid w:val="00E057B9"/>
    <w:rsid w:val="00E059E6"/>
    <w:rsid w:val="00E05CCB"/>
    <w:rsid w:val="00E05DA5"/>
    <w:rsid w:val="00E05DFD"/>
    <w:rsid w:val="00E05E98"/>
    <w:rsid w:val="00E05F7D"/>
    <w:rsid w:val="00E0646C"/>
    <w:rsid w:val="00E06697"/>
    <w:rsid w:val="00E0691C"/>
    <w:rsid w:val="00E06A02"/>
    <w:rsid w:val="00E06CAC"/>
    <w:rsid w:val="00E06E86"/>
    <w:rsid w:val="00E0718F"/>
    <w:rsid w:val="00E0731F"/>
    <w:rsid w:val="00E0759A"/>
    <w:rsid w:val="00E075B1"/>
    <w:rsid w:val="00E075CD"/>
    <w:rsid w:val="00E076CC"/>
    <w:rsid w:val="00E077A8"/>
    <w:rsid w:val="00E07C7A"/>
    <w:rsid w:val="00E07F39"/>
    <w:rsid w:val="00E10370"/>
    <w:rsid w:val="00E10902"/>
    <w:rsid w:val="00E10B64"/>
    <w:rsid w:val="00E10F47"/>
    <w:rsid w:val="00E111D6"/>
    <w:rsid w:val="00E112DB"/>
    <w:rsid w:val="00E11527"/>
    <w:rsid w:val="00E116C5"/>
    <w:rsid w:val="00E11AED"/>
    <w:rsid w:val="00E11DD8"/>
    <w:rsid w:val="00E12266"/>
    <w:rsid w:val="00E12586"/>
    <w:rsid w:val="00E125FF"/>
    <w:rsid w:val="00E127CE"/>
    <w:rsid w:val="00E128AB"/>
    <w:rsid w:val="00E128D7"/>
    <w:rsid w:val="00E12DD3"/>
    <w:rsid w:val="00E13122"/>
    <w:rsid w:val="00E13145"/>
    <w:rsid w:val="00E137D6"/>
    <w:rsid w:val="00E138FD"/>
    <w:rsid w:val="00E13B63"/>
    <w:rsid w:val="00E13D3B"/>
    <w:rsid w:val="00E13FBE"/>
    <w:rsid w:val="00E14251"/>
    <w:rsid w:val="00E14556"/>
    <w:rsid w:val="00E14908"/>
    <w:rsid w:val="00E14965"/>
    <w:rsid w:val="00E14C63"/>
    <w:rsid w:val="00E14D3A"/>
    <w:rsid w:val="00E150B6"/>
    <w:rsid w:val="00E155B5"/>
    <w:rsid w:val="00E15864"/>
    <w:rsid w:val="00E15B3D"/>
    <w:rsid w:val="00E16164"/>
    <w:rsid w:val="00E163B1"/>
    <w:rsid w:val="00E163C5"/>
    <w:rsid w:val="00E16569"/>
    <w:rsid w:val="00E168EC"/>
    <w:rsid w:val="00E16966"/>
    <w:rsid w:val="00E1697B"/>
    <w:rsid w:val="00E169D0"/>
    <w:rsid w:val="00E16A2A"/>
    <w:rsid w:val="00E16C20"/>
    <w:rsid w:val="00E171A0"/>
    <w:rsid w:val="00E171E6"/>
    <w:rsid w:val="00E17257"/>
    <w:rsid w:val="00E1754D"/>
    <w:rsid w:val="00E175E3"/>
    <w:rsid w:val="00E17DE8"/>
    <w:rsid w:val="00E17F6E"/>
    <w:rsid w:val="00E2001C"/>
    <w:rsid w:val="00E20210"/>
    <w:rsid w:val="00E207C9"/>
    <w:rsid w:val="00E2084A"/>
    <w:rsid w:val="00E20930"/>
    <w:rsid w:val="00E2093A"/>
    <w:rsid w:val="00E20940"/>
    <w:rsid w:val="00E20F25"/>
    <w:rsid w:val="00E214D9"/>
    <w:rsid w:val="00E216ED"/>
    <w:rsid w:val="00E21A08"/>
    <w:rsid w:val="00E21AB0"/>
    <w:rsid w:val="00E21C4F"/>
    <w:rsid w:val="00E22347"/>
    <w:rsid w:val="00E2235D"/>
    <w:rsid w:val="00E227F9"/>
    <w:rsid w:val="00E22838"/>
    <w:rsid w:val="00E22904"/>
    <w:rsid w:val="00E2293E"/>
    <w:rsid w:val="00E22ABD"/>
    <w:rsid w:val="00E232A0"/>
    <w:rsid w:val="00E23431"/>
    <w:rsid w:val="00E23474"/>
    <w:rsid w:val="00E2378C"/>
    <w:rsid w:val="00E23850"/>
    <w:rsid w:val="00E23970"/>
    <w:rsid w:val="00E23AE1"/>
    <w:rsid w:val="00E23DE1"/>
    <w:rsid w:val="00E23E1B"/>
    <w:rsid w:val="00E245EE"/>
    <w:rsid w:val="00E247E2"/>
    <w:rsid w:val="00E248DF"/>
    <w:rsid w:val="00E248FD"/>
    <w:rsid w:val="00E2494A"/>
    <w:rsid w:val="00E24C5A"/>
    <w:rsid w:val="00E24CDA"/>
    <w:rsid w:val="00E24DBB"/>
    <w:rsid w:val="00E24E76"/>
    <w:rsid w:val="00E25039"/>
    <w:rsid w:val="00E255DB"/>
    <w:rsid w:val="00E258C6"/>
    <w:rsid w:val="00E258C9"/>
    <w:rsid w:val="00E25A27"/>
    <w:rsid w:val="00E25A73"/>
    <w:rsid w:val="00E25BFB"/>
    <w:rsid w:val="00E25C42"/>
    <w:rsid w:val="00E25E93"/>
    <w:rsid w:val="00E26075"/>
    <w:rsid w:val="00E26323"/>
    <w:rsid w:val="00E263C0"/>
    <w:rsid w:val="00E26505"/>
    <w:rsid w:val="00E265CE"/>
    <w:rsid w:val="00E26AB0"/>
    <w:rsid w:val="00E26D70"/>
    <w:rsid w:val="00E26F21"/>
    <w:rsid w:val="00E26F98"/>
    <w:rsid w:val="00E26FE7"/>
    <w:rsid w:val="00E27029"/>
    <w:rsid w:val="00E2752E"/>
    <w:rsid w:val="00E2766F"/>
    <w:rsid w:val="00E27693"/>
    <w:rsid w:val="00E2770A"/>
    <w:rsid w:val="00E2771B"/>
    <w:rsid w:val="00E27802"/>
    <w:rsid w:val="00E27937"/>
    <w:rsid w:val="00E27951"/>
    <w:rsid w:val="00E2796A"/>
    <w:rsid w:val="00E279BF"/>
    <w:rsid w:val="00E27BFC"/>
    <w:rsid w:val="00E3049F"/>
    <w:rsid w:val="00E304B1"/>
    <w:rsid w:val="00E304B2"/>
    <w:rsid w:val="00E304F1"/>
    <w:rsid w:val="00E3055E"/>
    <w:rsid w:val="00E3079A"/>
    <w:rsid w:val="00E307A2"/>
    <w:rsid w:val="00E30A34"/>
    <w:rsid w:val="00E30DF2"/>
    <w:rsid w:val="00E311F4"/>
    <w:rsid w:val="00E314D6"/>
    <w:rsid w:val="00E31671"/>
    <w:rsid w:val="00E31A59"/>
    <w:rsid w:val="00E31F6F"/>
    <w:rsid w:val="00E32164"/>
    <w:rsid w:val="00E321B8"/>
    <w:rsid w:val="00E32235"/>
    <w:rsid w:val="00E32396"/>
    <w:rsid w:val="00E324D9"/>
    <w:rsid w:val="00E32D8D"/>
    <w:rsid w:val="00E32E7E"/>
    <w:rsid w:val="00E32EC0"/>
    <w:rsid w:val="00E32F66"/>
    <w:rsid w:val="00E331E7"/>
    <w:rsid w:val="00E33580"/>
    <w:rsid w:val="00E33634"/>
    <w:rsid w:val="00E3376E"/>
    <w:rsid w:val="00E33B1B"/>
    <w:rsid w:val="00E34027"/>
    <w:rsid w:val="00E345A7"/>
    <w:rsid w:val="00E3467F"/>
    <w:rsid w:val="00E347E6"/>
    <w:rsid w:val="00E34800"/>
    <w:rsid w:val="00E34870"/>
    <w:rsid w:val="00E34BA2"/>
    <w:rsid w:val="00E34FB1"/>
    <w:rsid w:val="00E35029"/>
    <w:rsid w:val="00E35070"/>
    <w:rsid w:val="00E352AF"/>
    <w:rsid w:val="00E354E3"/>
    <w:rsid w:val="00E35648"/>
    <w:rsid w:val="00E356CF"/>
    <w:rsid w:val="00E35885"/>
    <w:rsid w:val="00E358D4"/>
    <w:rsid w:val="00E35A36"/>
    <w:rsid w:val="00E35BBD"/>
    <w:rsid w:val="00E363B8"/>
    <w:rsid w:val="00E36566"/>
    <w:rsid w:val="00E36ABE"/>
    <w:rsid w:val="00E37085"/>
    <w:rsid w:val="00E371AB"/>
    <w:rsid w:val="00E37457"/>
    <w:rsid w:val="00E3781A"/>
    <w:rsid w:val="00E37E05"/>
    <w:rsid w:val="00E37E08"/>
    <w:rsid w:val="00E40541"/>
    <w:rsid w:val="00E4079E"/>
    <w:rsid w:val="00E409C0"/>
    <w:rsid w:val="00E409E1"/>
    <w:rsid w:val="00E40A1B"/>
    <w:rsid w:val="00E40F25"/>
    <w:rsid w:val="00E40F2B"/>
    <w:rsid w:val="00E411F2"/>
    <w:rsid w:val="00E41696"/>
    <w:rsid w:val="00E416FD"/>
    <w:rsid w:val="00E41876"/>
    <w:rsid w:val="00E418AE"/>
    <w:rsid w:val="00E419A1"/>
    <w:rsid w:val="00E41BE3"/>
    <w:rsid w:val="00E41E92"/>
    <w:rsid w:val="00E4203F"/>
    <w:rsid w:val="00E42114"/>
    <w:rsid w:val="00E42165"/>
    <w:rsid w:val="00E42188"/>
    <w:rsid w:val="00E426FF"/>
    <w:rsid w:val="00E4285A"/>
    <w:rsid w:val="00E42A5E"/>
    <w:rsid w:val="00E42AFD"/>
    <w:rsid w:val="00E42B2A"/>
    <w:rsid w:val="00E42C27"/>
    <w:rsid w:val="00E42E39"/>
    <w:rsid w:val="00E42E6F"/>
    <w:rsid w:val="00E42F25"/>
    <w:rsid w:val="00E430EE"/>
    <w:rsid w:val="00E43137"/>
    <w:rsid w:val="00E435AD"/>
    <w:rsid w:val="00E435E8"/>
    <w:rsid w:val="00E4390A"/>
    <w:rsid w:val="00E43A28"/>
    <w:rsid w:val="00E43A46"/>
    <w:rsid w:val="00E43B9E"/>
    <w:rsid w:val="00E43E5B"/>
    <w:rsid w:val="00E43E90"/>
    <w:rsid w:val="00E43E97"/>
    <w:rsid w:val="00E43FAD"/>
    <w:rsid w:val="00E4437A"/>
    <w:rsid w:val="00E4459F"/>
    <w:rsid w:val="00E44D22"/>
    <w:rsid w:val="00E44F72"/>
    <w:rsid w:val="00E45038"/>
    <w:rsid w:val="00E4515F"/>
    <w:rsid w:val="00E45210"/>
    <w:rsid w:val="00E453B2"/>
    <w:rsid w:val="00E456FB"/>
    <w:rsid w:val="00E45796"/>
    <w:rsid w:val="00E457B6"/>
    <w:rsid w:val="00E45BD5"/>
    <w:rsid w:val="00E45C2E"/>
    <w:rsid w:val="00E45FAE"/>
    <w:rsid w:val="00E45FB2"/>
    <w:rsid w:val="00E4607F"/>
    <w:rsid w:val="00E46163"/>
    <w:rsid w:val="00E46574"/>
    <w:rsid w:val="00E46A17"/>
    <w:rsid w:val="00E46C16"/>
    <w:rsid w:val="00E46DB2"/>
    <w:rsid w:val="00E46FAF"/>
    <w:rsid w:val="00E47191"/>
    <w:rsid w:val="00E471EC"/>
    <w:rsid w:val="00E4750C"/>
    <w:rsid w:val="00E47CAC"/>
    <w:rsid w:val="00E50268"/>
    <w:rsid w:val="00E5047F"/>
    <w:rsid w:val="00E50560"/>
    <w:rsid w:val="00E505A1"/>
    <w:rsid w:val="00E507AA"/>
    <w:rsid w:val="00E507CC"/>
    <w:rsid w:val="00E50BB9"/>
    <w:rsid w:val="00E50C86"/>
    <w:rsid w:val="00E5145D"/>
    <w:rsid w:val="00E515B3"/>
    <w:rsid w:val="00E51660"/>
    <w:rsid w:val="00E5184E"/>
    <w:rsid w:val="00E51881"/>
    <w:rsid w:val="00E51886"/>
    <w:rsid w:val="00E518E0"/>
    <w:rsid w:val="00E518E7"/>
    <w:rsid w:val="00E51C20"/>
    <w:rsid w:val="00E51C30"/>
    <w:rsid w:val="00E51C58"/>
    <w:rsid w:val="00E51E10"/>
    <w:rsid w:val="00E51E2A"/>
    <w:rsid w:val="00E527E5"/>
    <w:rsid w:val="00E52889"/>
    <w:rsid w:val="00E5289D"/>
    <w:rsid w:val="00E529C1"/>
    <w:rsid w:val="00E52C3E"/>
    <w:rsid w:val="00E52C4A"/>
    <w:rsid w:val="00E52CFB"/>
    <w:rsid w:val="00E52E8C"/>
    <w:rsid w:val="00E52ECC"/>
    <w:rsid w:val="00E531E1"/>
    <w:rsid w:val="00E533CA"/>
    <w:rsid w:val="00E5344E"/>
    <w:rsid w:val="00E53451"/>
    <w:rsid w:val="00E534E6"/>
    <w:rsid w:val="00E535C9"/>
    <w:rsid w:val="00E53693"/>
    <w:rsid w:val="00E53986"/>
    <w:rsid w:val="00E53A12"/>
    <w:rsid w:val="00E53FA0"/>
    <w:rsid w:val="00E5409F"/>
    <w:rsid w:val="00E541FC"/>
    <w:rsid w:val="00E5440C"/>
    <w:rsid w:val="00E5448F"/>
    <w:rsid w:val="00E5461B"/>
    <w:rsid w:val="00E546F1"/>
    <w:rsid w:val="00E54825"/>
    <w:rsid w:val="00E548D1"/>
    <w:rsid w:val="00E54907"/>
    <w:rsid w:val="00E5499C"/>
    <w:rsid w:val="00E54AE0"/>
    <w:rsid w:val="00E54CCD"/>
    <w:rsid w:val="00E54E52"/>
    <w:rsid w:val="00E54EED"/>
    <w:rsid w:val="00E55327"/>
    <w:rsid w:val="00E55867"/>
    <w:rsid w:val="00E55AD8"/>
    <w:rsid w:val="00E5603B"/>
    <w:rsid w:val="00E560CA"/>
    <w:rsid w:val="00E56173"/>
    <w:rsid w:val="00E564DB"/>
    <w:rsid w:val="00E564EC"/>
    <w:rsid w:val="00E568C8"/>
    <w:rsid w:val="00E56A70"/>
    <w:rsid w:val="00E56E81"/>
    <w:rsid w:val="00E57131"/>
    <w:rsid w:val="00E57402"/>
    <w:rsid w:val="00E57488"/>
    <w:rsid w:val="00E574B7"/>
    <w:rsid w:val="00E5760B"/>
    <w:rsid w:val="00E57FB6"/>
    <w:rsid w:val="00E60065"/>
    <w:rsid w:val="00E600BB"/>
    <w:rsid w:val="00E601B2"/>
    <w:rsid w:val="00E601FA"/>
    <w:rsid w:val="00E60248"/>
    <w:rsid w:val="00E60300"/>
    <w:rsid w:val="00E604DE"/>
    <w:rsid w:val="00E6056C"/>
    <w:rsid w:val="00E60622"/>
    <w:rsid w:val="00E6063C"/>
    <w:rsid w:val="00E60737"/>
    <w:rsid w:val="00E609B5"/>
    <w:rsid w:val="00E60AC1"/>
    <w:rsid w:val="00E60CC6"/>
    <w:rsid w:val="00E60D30"/>
    <w:rsid w:val="00E60E72"/>
    <w:rsid w:val="00E61024"/>
    <w:rsid w:val="00E610B5"/>
    <w:rsid w:val="00E61202"/>
    <w:rsid w:val="00E61211"/>
    <w:rsid w:val="00E61274"/>
    <w:rsid w:val="00E6194A"/>
    <w:rsid w:val="00E619D8"/>
    <w:rsid w:val="00E61A1E"/>
    <w:rsid w:val="00E61DD8"/>
    <w:rsid w:val="00E62163"/>
    <w:rsid w:val="00E62206"/>
    <w:rsid w:val="00E6236C"/>
    <w:rsid w:val="00E626A1"/>
    <w:rsid w:val="00E62704"/>
    <w:rsid w:val="00E62899"/>
    <w:rsid w:val="00E6293F"/>
    <w:rsid w:val="00E62BAF"/>
    <w:rsid w:val="00E630C2"/>
    <w:rsid w:val="00E63169"/>
    <w:rsid w:val="00E6357F"/>
    <w:rsid w:val="00E63938"/>
    <w:rsid w:val="00E63D75"/>
    <w:rsid w:val="00E643E2"/>
    <w:rsid w:val="00E652E6"/>
    <w:rsid w:val="00E654C1"/>
    <w:rsid w:val="00E65654"/>
    <w:rsid w:val="00E65927"/>
    <w:rsid w:val="00E65928"/>
    <w:rsid w:val="00E65B3E"/>
    <w:rsid w:val="00E65BFC"/>
    <w:rsid w:val="00E65C96"/>
    <w:rsid w:val="00E65CC2"/>
    <w:rsid w:val="00E65D8B"/>
    <w:rsid w:val="00E66159"/>
    <w:rsid w:val="00E664C8"/>
    <w:rsid w:val="00E6651F"/>
    <w:rsid w:val="00E66550"/>
    <w:rsid w:val="00E666F6"/>
    <w:rsid w:val="00E66827"/>
    <w:rsid w:val="00E66F07"/>
    <w:rsid w:val="00E66FC6"/>
    <w:rsid w:val="00E67276"/>
    <w:rsid w:val="00E67727"/>
    <w:rsid w:val="00E67AAE"/>
    <w:rsid w:val="00E67C2D"/>
    <w:rsid w:val="00E67DED"/>
    <w:rsid w:val="00E67E37"/>
    <w:rsid w:val="00E67F13"/>
    <w:rsid w:val="00E67F9F"/>
    <w:rsid w:val="00E7058F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CCE"/>
    <w:rsid w:val="00E71CE1"/>
    <w:rsid w:val="00E71ED5"/>
    <w:rsid w:val="00E71F8E"/>
    <w:rsid w:val="00E72000"/>
    <w:rsid w:val="00E7251A"/>
    <w:rsid w:val="00E72901"/>
    <w:rsid w:val="00E72C44"/>
    <w:rsid w:val="00E72DC7"/>
    <w:rsid w:val="00E736B0"/>
    <w:rsid w:val="00E736D8"/>
    <w:rsid w:val="00E739AC"/>
    <w:rsid w:val="00E73AA1"/>
    <w:rsid w:val="00E73BC9"/>
    <w:rsid w:val="00E73E49"/>
    <w:rsid w:val="00E74004"/>
    <w:rsid w:val="00E74163"/>
    <w:rsid w:val="00E74179"/>
    <w:rsid w:val="00E7438C"/>
    <w:rsid w:val="00E744B9"/>
    <w:rsid w:val="00E74D7F"/>
    <w:rsid w:val="00E74DEA"/>
    <w:rsid w:val="00E74E6C"/>
    <w:rsid w:val="00E751E5"/>
    <w:rsid w:val="00E754AC"/>
    <w:rsid w:val="00E755DE"/>
    <w:rsid w:val="00E75637"/>
    <w:rsid w:val="00E7569F"/>
    <w:rsid w:val="00E75754"/>
    <w:rsid w:val="00E75887"/>
    <w:rsid w:val="00E75D76"/>
    <w:rsid w:val="00E762D0"/>
    <w:rsid w:val="00E7641E"/>
    <w:rsid w:val="00E76420"/>
    <w:rsid w:val="00E764A8"/>
    <w:rsid w:val="00E7678E"/>
    <w:rsid w:val="00E768A6"/>
    <w:rsid w:val="00E76AA1"/>
    <w:rsid w:val="00E76EC8"/>
    <w:rsid w:val="00E770AA"/>
    <w:rsid w:val="00E77224"/>
    <w:rsid w:val="00E77323"/>
    <w:rsid w:val="00E77372"/>
    <w:rsid w:val="00E77412"/>
    <w:rsid w:val="00E7749D"/>
    <w:rsid w:val="00E77A07"/>
    <w:rsid w:val="00E77A9C"/>
    <w:rsid w:val="00E77C21"/>
    <w:rsid w:val="00E77C32"/>
    <w:rsid w:val="00E77C96"/>
    <w:rsid w:val="00E77E59"/>
    <w:rsid w:val="00E77F00"/>
    <w:rsid w:val="00E80152"/>
    <w:rsid w:val="00E80229"/>
    <w:rsid w:val="00E8039D"/>
    <w:rsid w:val="00E804D5"/>
    <w:rsid w:val="00E80608"/>
    <w:rsid w:val="00E806A2"/>
    <w:rsid w:val="00E8076D"/>
    <w:rsid w:val="00E80C3B"/>
    <w:rsid w:val="00E80DFA"/>
    <w:rsid w:val="00E80F72"/>
    <w:rsid w:val="00E80FD1"/>
    <w:rsid w:val="00E8128E"/>
    <w:rsid w:val="00E81353"/>
    <w:rsid w:val="00E81381"/>
    <w:rsid w:val="00E8176A"/>
    <w:rsid w:val="00E818B2"/>
    <w:rsid w:val="00E819CC"/>
    <w:rsid w:val="00E819D0"/>
    <w:rsid w:val="00E81DF1"/>
    <w:rsid w:val="00E82227"/>
    <w:rsid w:val="00E82DD1"/>
    <w:rsid w:val="00E83343"/>
    <w:rsid w:val="00E833E4"/>
    <w:rsid w:val="00E836E3"/>
    <w:rsid w:val="00E837C6"/>
    <w:rsid w:val="00E838F4"/>
    <w:rsid w:val="00E8390E"/>
    <w:rsid w:val="00E83929"/>
    <w:rsid w:val="00E83A84"/>
    <w:rsid w:val="00E83BF2"/>
    <w:rsid w:val="00E83C0D"/>
    <w:rsid w:val="00E83C53"/>
    <w:rsid w:val="00E83CAF"/>
    <w:rsid w:val="00E84052"/>
    <w:rsid w:val="00E8415C"/>
    <w:rsid w:val="00E84461"/>
    <w:rsid w:val="00E847B7"/>
    <w:rsid w:val="00E84910"/>
    <w:rsid w:val="00E84B5C"/>
    <w:rsid w:val="00E84F33"/>
    <w:rsid w:val="00E852FD"/>
    <w:rsid w:val="00E853D3"/>
    <w:rsid w:val="00E85514"/>
    <w:rsid w:val="00E8555C"/>
    <w:rsid w:val="00E856D1"/>
    <w:rsid w:val="00E858DB"/>
    <w:rsid w:val="00E859CE"/>
    <w:rsid w:val="00E85D79"/>
    <w:rsid w:val="00E85F3E"/>
    <w:rsid w:val="00E8697C"/>
    <w:rsid w:val="00E869FE"/>
    <w:rsid w:val="00E86A3D"/>
    <w:rsid w:val="00E86B5E"/>
    <w:rsid w:val="00E86E3E"/>
    <w:rsid w:val="00E87117"/>
    <w:rsid w:val="00E8738A"/>
    <w:rsid w:val="00E87677"/>
    <w:rsid w:val="00E8770B"/>
    <w:rsid w:val="00E87797"/>
    <w:rsid w:val="00E87ACE"/>
    <w:rsid w:val="00E87AEA"/>
    <w:rsid w:val="00E87B8D"/>
    <w:rsid w:val="00E90019"/>
    <w:rsid w:val="00E90683"/>
    <w:rsid w:val="00E907B0"/>
    <w:rsid w:val="00E907DD"/>
    <w:rsid w:val="00E90C44"/>
    <w:rsid w:val="00E90E10"/>
    <w:rsid w:val="00E90E79"/>
    <w:rsid w:val="00E90EDA"/>
    <w:rsid w:val="00E90F7F"/>
    <w:rsid w:val="00E911DD"/>
    <w:rsid w:val="00E914BD"/>
    <w:rsid w:val="00E916AC"/>
    <w:rsid w:val="00E919AB"/>
    <w:rsid w:val="00E92368"/>
    <w:rsid w:val="00E92448"/>
    <w:rsid w:val="00E929E0"/>
    <w:rsid w:val="00E92A27"/>
    <w:rsid w:val="00E92DAF"/>
    <w:rsid w:val="00E930DC"/>
    <w:rsid w:val="00E936CE"/>
    <w:rsid w:val="00E936FA"/>
    <w:rsid w:val="00E939F1"/>
    <w:rsid w:val="00E93AC0"/>
    <w:rsid w:val="00E93B00"/>
    <w:rsid w:val="00E93D19"/>
    <w:rsid w:val="00E94447"/>
    <w:rsid w:val="00E9482B"/>
    <w:rsid w:val="00E9491D"/>
    <w:rsid w:val="00E949BE"/>
    <w:rsid w:val="00E949EC"/>
    <w:rsid w:val="00E94C1C"/>
    <w:rsid w:val="00E94DEB"/>
    <w:rsid w:val="00E94DF7"/>
    <w:rsid w:val="00E94F41"/>
    <w:rsid w:val="00E952F9"/>
    <w:rsid w:val="00E95441"/>
    <w:rsid w:val="00E954AE"/>
    <w:rsid w:val="00E954E5"/>
    <w:rsid w:val="00E954FC"/>
    <w:rsid w:val="00E95519"/>
    <w:rsid w:val="00E956F2"/>
    <w:rsid w:val="00E95E8F"/>
    <w:rsid w:val="00E9602C"/>
    <w:rsid w:val="00E960D2"/>
    <w:rsid w:val="00E96187"/>
    <w:rsid w:val="00E96364"/>
    <w:rsid w:val="00E96562"/>
    <w:rsid w:val="00E969F7"/>
    <w:rsid w:val="00E96C94"/>
    <w:rsid w:val="00E96DA3"/>
    <w:rsid w:val="00E96FAE"/>
    <w:rsid w:val="00E9717B"/>
    <w:rsid w:val="00E9722D"/>
    <w:rsid w:val="00E97277"/>
    <w:rsid w:val="00E97467"/>
    <w:rsid w:val="00E9759B"/>
    <w:rsid w:val="00E977FC"/>
    <w:rsid w:val="00E97B0D"/>
    <w:rsid w:val="00E97B86"/>
    <w:rsid w:val="00EA023F"/>
    <w:rsid w:val="00EA04D1"/>
    <w:rsid w:val="00EA0904"/>
    <w:rsid w:val="00EA0B5B"/>
    <w:rsid w:val="00EA0C4C"/>
    <w:rsid w:val="00EA0CC6"/>
    <w:rsid w:val="00EA1112"/>
    <w:rsid w:val="00EA142C"/>
    <w:rsid w:val="00EA1A47"/>
    <w:rsid w:val="00EA1E18"/>
    <w:rsid w:val="00EA1E74"/>
    <w:rsid w:val="00EA202A"/>
    <w:rsid w:val="00EA217A"/>
    <w:rsid w:val="00EA24AE"/>
    <w:rsid w:val="00EA26D1"/>
    <w:rsid w:val="00EA297B"/>
    <w:rsid w:val="00EA29D3"/>
    <w:rsid w:val="00EA2A43"/>
    <w:rsid w:val="00EA2C26"/>
    <w:rsid w:val="00EA3089"/>
    <w:rsid w:val="00EA32BD"/>
    <w:rsid w:val="00EA342E"/>
    <w:rsid w:val="00EA34F8"/>
    <w:rsid w:val="00EA3510"/>
    <w:rsid w:val="00EA3855"/>
    <w:rsid w:val="00EA3C45"/>
    <w:rsid w:val="00EA3E61"/>
    <w:rsid w:val="00EA426C"/>
    <w:rsid w:val="00EA42F2"/>
    <w:rsid w:val="00EA49AD"/>
    <w:rsid w:val="00EA4A0F"/>
    <w:rsid w:val="00EA4A90"/>
    <w:rsid w:val="00EA4B1F"/>
    <w:rsid w:val="00EA4BB7"/>
    <w:rsid w:val="00EA4C51"/>
    <w:rsid w:val="00EA5072"/>
    <w:rsid w:val="00EA5348"/>
    <w:rsid w:val="00EA557B"/>
    <w:rsid w:val="00EA5745"/>
    <w:rsid w:val="00EA5852"/>
    <w:rsid w:val="00EA5A06"/>
    <w:rsid w:val="00EA5DAA"/>
    <w:rsid w:val="00EA5DC2"/>
    <w:rsid w:val="00EA615D"/>
    <w:rsid w:val="00EA6783"/>
    <w:rsid w:val="00EA6E4C"/>
    <w:rsid w:val="00EA71DD"/>
    <w:rsid w:val="00EA744A"/>
    <w:rsid w:val="00EA7703"/>
    <w:rsid w:val="00EA7705"/>
    <w:rsid w:val="00EA77B6"/>
    <w:rsid w:val="00EA7BBC"/>
    <w:rsid w:val="00EA7C50"/>
    <w:rsid w:val="00EA7D20"/>
    <w:rsid w:val="00EA7F14"/>
    <w:rsid w:val="00EA7F5F"/>
    <w:rsid w:val="00EB00D2"/>
    <w:rsid w:val="00EB01C2"/>
    <w:rsid w:val="00EB0409"/>
    <w:rsid w:val="00EB05BE"/>
    <w:rsid w:val="00EB09D0"/>
    <w:rsid w:val="00EB0AC6"/>
    <w:rsid w:val="00EB0B98"/>
    <w:rsid w:val="00EB0CAD"/>
    <w:rsid w:val="00EB0E34"/>
    <w:rsid w:val="00EB0F06"/>
    <w:rsid w:val="00EB0FC7"/>
    <w:rsid w:val="00EB11C9"/>
    <w:rsid w:val="00EB1518"/>
    <w:rsid w:val="00EB160B"/>
    <w:rsid w:val="00EB1DD4"/>
    <w:rsid w:val="00EB2779"/>
    <w:rsid w:val="00EB2AB1"/>
    <w:rsid w:val="00EB2BEC"/>
    <w:rsid w:val="00EB2D2A"/>
    <w:rsid w:val="00EB2DBD"/>
    <w:rsid w:val="00EB2FB7"/>
    <w:rsid w:val="00EB30F6"/>
    <w:rsid w:val="00EB3159"/>
    <w:rsid w:val="00EB349E"/>
    <w:rsid w:val="00EB36B6"/>
    <w:rsid w:val="00EB36C7"/>
    <w:rsid w:val="00EB371C"/>
    <w:rsid w:val="00EB3A60"/>
    <w:rsid w:val="00EB3C66"/>
    <w:rsid w:val="00EB3CB2"/>
    <w:rsid w:val="00EB3D66"/>
    <w:rsid w:val="00EB40C3"/>
    <w:rsid w:val="00EB44A7"/>
    <w:rsid w:val="00EB480A"/>
    <w:rsid w:val="00EB484F"/>
    <w:rsid w:val="00EB49E6"/>
    <w:rsid w:val="00EB4B34"/>
    <w:rsid w:val="00EB4B50"/>
    <w:rsid w:val="00EB4C68"/>
    <w:rsid w:val="00EB4DFB"/>
    <w:rsid w:val="00EB55DF"/>
    <w:rsid w:val="00EB59EC"/>
    <w:rsid w:val="00EB5A67"/>
    <w:rsid w:val="00EB5A9D"/>
    <w:rsid w:val="00EB5ABF"/>
    <w:rsid w:val="00EB5BFA"/>
    <w:rsid w:val="00EB5F9B"/>
    <w:rsid w:val="00EB6036"/>
    <w:rsid w:val="00EB61A2"/>
    <w:rsid w:val="00EB628D"/>
    <w:rsid w:val="00EB6304"/>
    <w:rsid w:val="00EB63D2"/>
    <w:rsid w:val="00EB66A4"/>
    <w:rsid w:val="00EB686E"/>
    <w:rsid w:val="00EB6957"/>
    <w:rsid w:val="00EB6C26"/>
    <w:rsid w:val="00EB6D00"/>
    <w:rsid w:val="00EB6DFB"/>
    <w:rsid w:val="00EB70E5"/>
    <w:rsid w:val="00EB720D"/>
    <w:rsid w:val="00EB7213"/>
    <w:rsid w:val="00EB7521"/>
    <w:rsid w:val="00EB7575"/>
    <w:rsid w:val="00EB7844"/>
    <w:rsid w:val="00EB789E"/>
    <w:rsid w:val="00EB7A7B"/>
    <w:rsid w:val="00EB7D17"/>
    <w:rsid w:val="00EB7D6C"/>
    <w:rsid w:val="00EB7FCA"/>
    <w:rsid w:val="00EC0303"/>
    <w:rsid w:val="00EC06D2"/>
    <w:rsid w:val="00EC0B83"/>
    <w:rsid w:val="00EC0D18"/>
    <w:rsid w:val="00EC0FA4"/>
    <w:rsid w:val="00EC12FB"/>
    <w:rsid w:val="00EC148D"/>
    <w:rsid w:val="00EC14CE"/>
    <w:rsid w:val="00EC153B"/>
    <w:rsid w:val="00EC1593"/>
    <w:rsid w:val="00EC170E"/>
    <w:rsid w:val="00EC1965"/>
    <w:rsid w:val="00EC19ED"/>
    <w:rsid w:val="00EC1D37"/>
    <w:rsid w:val="00EC202A"/>
    <w:rsid w:val="00EC226F"/>
    <w:rsid w:val="00EC2395"/>
    <w:rsid w:val="00EC2501"/>
    <w:rsid w:val="00EC277B"/>
    <w:rsid w:val="00EC285E"/>
    <w:rsid w:val="00EC2903"/>
    <w:rsid w:val="00EC29CA"/>
    <w:rsid w:val="00EC2A04"/>
    <w:rsid w:val="00EC2B6C"/>
    <w:rsid w:val="00EC2C96"/>
    <w:rsid w:val="00EC2F7B"/>
    <w:rsid w:val="00EC3043"/>
    <w:rsid w:val="00EC3075"/>
    <w:rsid w:val="00EC3235"/>
    <w:rsid w:val="00EC344A"/>
    <w:rsid w:val="00EC354A"/>
    <w:rsid w:val="00EC38AA"/>
    <w:rsid w:val="00EC3914"/>
    <w:rsid w:val="00EC3B9E"/>
    <w:rsid w:val="00EC3FBE"/>
    <w:rsid w:val="00EC412E"/>
    <w:rsid w:val="00EC426B"/>
    <w:rsid w:val="00EC4281"/>
    <w:rsid w:val="00EC43BB"/>
    <w:rsid w:val="00EC47E4"/>
    <w:rsid w:val="00EC492E"/>
    <w:rsid w:val="00EC4C21"/>
    <w:rsid w:val="00EC4CDC"/>
    <w:rsid w:val="00EC4EA3"/>
    <w:rsid w:val="00EC51DE"/>
    <w:rsid w:val="00EC5236"/>
    <w:rsid w:val="00EC5638"/>
    <w:rsid w:val="00EC5856"/>
    <w:rsid w:val="00EC5B73"/>
    <w:rsid w:val="00EC5C7A"/>
    <w:rsid w:val="00EC5DA4"/>
    <w:rsid w:val="00EC6018"/>
    <w:rsid w:val="00EC6032"/>
    <w:rsid w:val="00EC62F8"/>
    <w:rsid w:val="00EC6556"/>
    <w:rsid w:val="00EC69A7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5E"/>
    <w:rsid w:val="00EC7FFC"/>
    <w:rsid w:val="00ED0012"/>
    <w:rsid w:val="00ED0094"/>
    <w:rsid w:val="00ED0474"/>
    <w:rsid w:val="00ED057F"/>
    <w:rsid w:val="00ED06F9"/>
    <w:rsid w:val="00ED07DC"/>
    <w:rsid w:val="00ED0A6C"/>
    <w:rsid w:val="00ED0BED"/>
    <w:rsid w:val="00ED1182"/>
    <w:rsid w:val="00ED11A8"/>
    <w:rsid w:val="00ED1229"/>
    <w:rsid w:val="00ED15B2"/>
    <w:rsid w:val="00ED170F"/>
    <w:rsid w:val="00ED1B56"/>
    <w:rsid w:val="00ED1C7C"/>
    <w:rsid w:val="00ED1CC3"/>
    <w:rsid w:val="00ED1DF6"/>
    <w:rsid w:val="00ED1F01"/>
    <w:rsid w:val="00ED2179"/>
    <w:rsid w:val="00ED2275"/>
    <w:rsid w:val="00ED22DF"/>
    <w:rsid w:val="00ED2381"/>
    <w:rsid w:val="00ED2678"/>
    <w:rsid w:val="00ED2AEE"/>
    <w:rsid w:val="00ED3594"/>
    <w:rsid w:val="00ED3647"/>
    <w:rsid w:val="00ED37F4"/>
    <w:rsid w:val="00ED38E4"/>
    <w:rsid w:val="00ED39C8"/>
    <w:rsid w:val="00ED3ACC"/>
    <w:rsid w:val="00ED3B5F"/>
    <w:rsid w:val="00ED3B63"/>
    <w:rsid w:val="00ED3BC2"/>
    <w:rsid w:val="00ED3C1D"/>
    <w:rsid w:val="00ED3C77"/>
    <w:rsid w:val="00ED3DF4"/>
    <w:rsid w:val="00ED42E9"/>
    <w:rsid w:val="00ED4885"/>
    <w:rsid w:val="00ED4A85"/>
    <w:rsid w:val="00ED4B11"/>
    <w:rsid w:val="00ED4E1A"/>
    <w:rsid w:val="00ED4EC8"/>
    <w:rsid w:val="00ED4F34"/>
    <w:rsid w:val="00ED53B5"/>
    <w:rsid w:val="00ED5695"/>
    <w:rsid w:val="00ED58EF"/>
    <w:rsid w:val="00ED59B9"/>
    <w:rsid w:val="00ED5A5C"/>
    <w:rsid w:val="00ED6098"/>
    <w:rsid w:val="00ED6146"/>
    <w:rsid w:val="00ED61BF"/>
    <w:rsid w:val="00ED626C"/>
    <w:rsid w:val="00ED64D8"/>
    <w:rsid w:val="00ED6635"/>
    <w:rsid w:val="00ED675E"/>
    <w:rsid w:val="00ED68D0"/>
    <w:rsid w:val="00ED6A37"/>
    <w:rsid w:val="00ED6E80"/>
    <w:rsid w:val="00ED6EB2"/>
    <w:rsid w:val="00ED6ED6"/>
    <w:rsid w:val="00ED7479"/>
    <w:rsid w:val="00ED7534"/>
    <w:rsid w:val="00ED756B"/>
    <w:rsid w:val="00ED797A"/>
    <w:rsid w:val="00EE0D0B"/>
    <w:rsid w:val="00EE0D2A"/>
    <w:rsid w:val="00EE19A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9E1"/>
    <w:rsid w:val="00EE2C92"/>
    <w:rsid w:val="00EE3076"/>
    <w:rsid w:val="00EE3537"/>
    <w:rsid w:val="00EE36D6"/>
    <w:rsid w:val="00EE3703"/>
    <w:rsid w:val="00EE380B"/>
    <w:rsid w:val="00EE3C43"/>
    <w:rsid w:val="00EE3E54"/>
    <w:rsid w:val="00EE3E97"/>
    <w:rsid w:val="00EE3EC9"/>
    <w:rsid w:val="00EE3ED1"/>
    <w:rsid w:val="00EE3FA8"/>
    <w:rsid w:val="00EE438D"/>
    <w:rsid w:val="00EE44D2"/>
    <w:rsid w:val="00EE47CE"/>
    <w:rsid w:val="00EE483D"/>
    <w:rsid w:val="00EE4C20"/>
    <w:rsid w:val="00EE4FAF"/>
    <w:rsid w:val="00EE5095"/>
    <w:rsid w:val="00EE53C0"/>
    <w:rsid w:val="00EE5467"/>
    <w:rsid w:val="00EE54C6"/>
    <w:rsid w:val="00EE553D"/>
    <w:rsid w:val="00EE5792"/>
    <w:rsid w:val="00EE5A96"/>
    <w:rsid w:val="00EE5D20"/>
    <w:rsid w:val="00EE5FB8"/>
    <w:rsid w:val="00EE61BC"/>
    <w:rsid w:val="00EE652E"/>
    <w:rsid w:val="00EE67C2"/>
    <w:rsid w:val="00EE686F"/>
    <w:rsid w:val="00EE69C7"/>
    <w:rsid w:val="00EE6AF7"/>
    <w:rsid w:val="00EE6D2A"/>
    <w:rsid w:val="00EE6EC0"/>
    <w:rsid w:val="00EE6F3E"/>
    <w:rsid w:val="00EE71DB"/>
    <w:rsid w:val="00EE7361"/>
    <w:rsid w:val="00EE741D"/>
    <w:rsid w:val="00EE742B"/>
    <w:rsid w:val="00EE7510"/>
    <w:rsid w:val="00EE7522"/>
    <w:rsid w:val="00EE7524"/>
    <w:rsid w:val="00EE75D3"/>
    <w:rsid w:val="00EE76DD"/>
    <w:rsid w:val="00EE787E"/>
    <w:rsid w:val="00EE79FD"/>
    <w:rsid w:val="00EF017B"/>
    <w:rsid w:val="00EF01A0"/>
    <w:rsid w:val="00EF01A2"/>
    <w:rsid w:val="00EF03CB"/>
    <w:rsid w:val="00EF0446"/>
    <w:rsid w:val="00EF06D4"/>
    <w:rsid w:val="00EF0703"/>
    <w:rsid w:val="00EF07CD"/>
    <w:rsid w:val="00EF07EA"/>
    <w:rsid w:val="00EF0ADF"/>
    <w:rsid w:val="00EF151B"/>
    <w:rsid w:val="00EF188A"/>
    <w:rsid w:val="00EF1B04"/>
    <w:rsid w:val="00EF1B40"/>
    <w:rsid w:val="00EF1E3D"/>
    <w:rsid w:val="00EF1F78"/>
    <w:rsid w:val="00EF2406"/>
    <w:rsid w:val="00EF2714"/>
    <w:rsid w:val="00EF2A40"/>
    <w:rsid w:val="00EF2A4A"/>
    <w:rsid w:val="00EF2ED2"/>
    <w:rsid w:val="00EF2EDF"/>
    <w:rsid w:val="00EF2EFF"/>
    <w:rsid w:val="00EF3109"/>
    <w:rsid w:val="00EF31E3"/>
    <w:rsid w:val="00EF322D"/>
    <w:rsid w:val="00EF3689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9AC"/>
    <w:rsid w:val="00EF4A53"/>
    <w:rsid w:val="00EF4A69"/>
    <w:rsid w:val="00EF4E88"/>
    <w:rsid w:val="00EF50A3"/>
    <w:rsid w:val="00EF5256"/>
    <w:rsid w:val="00EF5266"/>
    <w:rsid w:val="00EF5358"/>
    <w:rsid w:val="00EF53F2"/>
    <w:rsid w:val="00EF5885"/>
    <w:rsid w:val="00EF58AA"/>
    <w:rsid w:val="00EF5AF7"/>
    <w:rsid w:val="00EF5B06"/>
    <w:rsid w:val="00EF5E57"/>
    <w:rsid w:val="00EF5E71"/>
    <w:rsid w:val="00EF6216"/>
    <w:rsid w:val="00EF6287"/>
    <w:rsid w:val="00EF65FD"/>
    <w:rsid w:val="00EF6861"/>
    <w:rsid w:val="00EF6938"/>
    <w:rsid w:val="00EF69B5"/>
    <w:rsid w:val="00EF6B33"/>
    <w:rsid w:val="00EF6BE4"/>
    <w:rsid w:val="00EF6E35"/>
    <w:rsid w:val="00EF6E7F"/>
    <w:rsid w:val="00EF6F42"/>
    <w:rsid w:val="00EF735C"/>
    <w:rsid w:val="00EF7504"/>
    <w:rsid w:val="00EF77CE"/>
    <w:rsid w:val="00EF78D9"/>
    <w:rsid w:val="00EF793C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C2D"/>
    <w:rsid w:val="00F00F96"/>
    <w:rsid w:val="00F01085"/>
    <w:rsid w:val="00F01518"/>
    <w:rsid w:val="00F01572"/>
    <w:rsid w:val="00F01F6B"/>
    <w:rsid w:val="00F0233B"/>
    <w:rsid w:val="00F0245D"/>
    <w:rsid w:val="00F02818"/>
    <w:rsid w:val="00F02B42"/>
    <w:rsid w:val="00F02BD3"/>
    <w:rsid w:val="00F02C5A"/>
    <w:rsid w:val="00F03063"/>
    <w:rsid w:val="00F03162"/>
    <w:rsid w:val="00F03174"/>
    <w:rsid w:val="00F0321D"/>
    <w:rsid w:val="00F0358F"/>
    <w:rsid w:val="00F03B94"/>
    <w:rsid w:val="00F03F24"/>
    <w:rsid w:val="00F0422E"/>
    <w:rsid w:val="00F042A9"/>
    <w:rsid w:val="00F04DBB"/>
    <w:rsid w:val="00F04DE7"/>
    <w:rsid w:val="00F04FAC"/>
    <w:rsid w:val="00F04FEB"/>
    <w:rsid w:val="00F0514A"/>
    <w:rsid w:val="00F055B8"/>
    <w:rsid w:val="00F05A35"/>
    <w:rsid w:val="00F05A81"/>
    <w:rsid w:val="00F05BB8"/>
    <w:rsid w:val="00F05CFC"/>
    <w:rsid w:val="00F05DC2"/>
    <w:rsid w:val="00F05E5D"/>
    <w:rsid w:val="00F05FA1"/>
    <w:rsid w:val="00F06201"/>
    <w:rsid w:val="00F067C7"/>
    <w:rsid w:val="00F06A90"/>
    <w:rsid w:val="00F06ACC"/>
    <w:rsid w:val="00F06B27"/>
    <w:rsid w:val="00F06CF9"/>
    <w:rsid w:val="00F06FEE"/>
    <w:rsid w:val="00F07053"/>
    <w:rsid w:val="00F07084"/>
    <w:rsid w:val="00F0713C"/>
    <w:rsid w:val="00F07422"/>
    <w:rsid w:val="00F07470"/>
    <w:rsid w:val="00F074EE"/>
    <w:rsid w:val="00F07502"/>
    <w:rsid w:val="00F0760E"/>
    <w:rsid w:val="00F07BB0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DD4"/>
    <w:rsid w:val="00F10E89"/>
    <w:rsid w:val="00F113BE"/>
    <w:rsid w:val="00F11461"/>
    <w:rsid w:val="00F116C1"/>
    <w:rsid w:val="00F11BA9"/>
    <w:rsid w:val="00F11BF4"/>
    <w:rsid w:val="00F11F65"/>
    <w:rsid w:val="00F1201E"/>
    <w:rsid w:val="00F121F6"/>
    <w:rsid w:val="00F12566"/>
    <w:rsid w:val="00F12A12"/>
    <w:rsid w:val="00F12AA3"/>
    <w:rsid w:val="00F12CC0"/>
    <w:rsid w:val="00F12D81"/>
    <w:rsid w:val="00F12E4E"/>
    <w:rsid w:val="00F12E94"/>
    <w:rsid w:val="00F12FA5"/>
    <w:rsid w:val="00F1312E"/>
    <w:rsid w:val="00F132A9"/>
    <w:rsid w:val="00F134F7"/>
    <w:rsid w:val="00F13647"/>
    <w:rsid w:val="00F1364F"/>
    <w:rsid w:val="00F136B8"/>
    <w:rsid w:val="00F1372A"/>
    <w:rsid w:val="00F139A5"/>
    <w:rsid w:val="00F13E03"/>
    <w:rsid w:val="00F13E85"/>
    <w:rsid w:val="00F140E4"/>
    <w:rsid w:val="00F14563"/>
    <w:rsid w:val="00F14572"/>
    <w:rsid w:val="00F1492A"/>
    <w:rsid w:val="00F14A82"/>
    <w:rsid w:val="00F14AD8"/>
    <w:rsid w:val="00F14B7D"/>
    <w:rsid w:val="00F14F74"/>
    <w:rsid w:val="00F151DB"/>
    <w:rsid w:val="00F15235"/>
    <w:rsid w:val="00F15275"/>
    <w:rsid w:val="00F15312"/>
    <w:rsid w:val="00F15451"/>
    <w:rsid w:val="00F15566"/>
    <w:rsid w:val="00F155DF"/>
    <w:rsid w:val="00F1595E"/>
    <w:rsid w:val="00F15B09"/>
    <w:rsid w:val="00F15D49"/>
    <w:rsid w:val="00F15F24"/>
    <w:rsid w:val="00F15F6F"/>
    <w:rsid w:val="00F16554"/>
    <w:rsid w:val="00F166F8"/>
    <w:rsid w:val="00F16754"/>
    <w:rsid w:val="00F167DA"/>
    <w:rsid w:val="00F16883"/>
    <w:rsid w:val="00F16969"/>
    <w:rsid w:val="00F169B5"/>
    <w:rsid w:val="00F16B50"/>
    <w:rsid w:val="00F16F8A"/>
    <w:rsid w:val="00F170B4"/>
    <w:rsid w:val="00F17873"/>
    <w:rsid w:val="00F17B0B"/>
    <w:rsid w:val="00F17B87"/>
    <w:rsid w:val="00F17EA1"/>
    <w:rsid w:val="00F2000C"/>
    <w:rsid w:val="00F2052F"/>
    <w:rsid w:val="00F206F9"/>
    <w:rsid w:val="00F207D4"/>
    <w:rsid w:val="00F209B6"/>
    <w:rsid w:val="00F20B0B"/>
    <w:rsid w:val="00F20FDF"/>
    <w:rsid w:val="00F21054"/>
    <w:rsid w:val="00F211FA"/>
    <w:rsid w:val="00F212C0"/>
    <w:rsid w:val="00F2179A"/>
    <w:rsid w:val="00F2197A"/>
    <w:rsid w:val="00F21AC7"/>
    <w:rsid w:val="00F21E89"/>
    <w:rsid w:val="00F221BB"/>
    <w:rsid w:val="00F22C56"/>
    <w:rsid w:val="00F23037"/>
    <w:rsid w:val="00F2318F"/>
    <w:rsid w:val="00F231D3"/>
    <w:rsid w:val="00F2327A"/>
    <w:rsid w:val="00F233D5"/>
    <w:rsid w:val="00F237AA"/>
    <w:rsid w:val="00F237F7"/>
    <w:rsid w:val="00F239CD"/>
    <w:rsid w:val="00F23C2D"/>
    <w:rsid w:val="00F24029"/>
    <w:rsid w:val="00F24122"/>
    <w:rsid w:val="00F24239"/>
    <w:rsid w:val="00F24245"/>
    <w:rsid w:val="00F24368"/>
    <w:rsid w:val="00F24400"/>
    <w:rsid w:val="00F24510"/>
    <w:rsid w:val="00F2485A"/>
    <w:rsid w:val="00F249A1"/>
    <w:rsid w:val="00F24B82"/>
    <w:rsid w:val="00F24D03"/>
    <w:rsid w:val="00F24D3E"/>
    <w:rsid w:val="00F24EAF"/>
    <w:rsid w:val="00F24EFF"/>
    <w:rsid w:val="00F24F23"/>
    <w:rsid w:val="00F25085"/>
    <w:rsid w:val="00F253CC"/>
    <w:rsid w:val="00F253E2"/>
    <w:rsid w:val="00F256FF"/>
    <w:rsid w:val="00F25A81"/>
    <w:rsid w:val="00F26050"/>
    <w:rsid w:val="00F2650A"/>
    <w:rsid w:val="00F2662B"/>
    <w:rsid w:val="00F2663B"/>
    <w:rsid w:val="00F266E4"/>
    <w:rsid w:val="00F2684E"/>
    <w:rsid w:val="00F2685E"/>
    <w:rsid w:val="00F26A48"/>
    <w:rsid w:val="00F26B12"/>
    <w:rsid w:val="00F27072"/>
    <w:rsid w:val="00F273CA"/>
    <w:rsid w:val="00F273CD"/>
    <w:rsid w:val="00F274AE"/>
    <w:rsid w:val="00F276FB"/>
    <w:rsid w:val="00F2798C"/>
    <w:rsid w:val="00F27E39"/>
    <w:rsid w:val="00F30028"/>
    <w:rsid w:val="00F3040C"/>
    <w:rsid w:val="00F312CE"/>
    <w:rsid w:val="00F3162F"/>
    <w:rsid w:val="00F3180F"/>
    <w:rsid w:val="00F31A71"/>
    <w:rsid w:val="00F31B96"/>
    <w:rsid w:val="00F31C05"/>
    <w:rsid w:val="00F32038"/>
    <w:rsid w:val="00F32170"/>
    <w:rsid w:val="00F3229E"/>
    <w:rsid w:val="00F32565"/>
    <w:rsid w:val="00F325C1"/>
    <w:rsid w:val="00F32632"/>
    <w:rsid w:val="00F3266E"/>
    <w:rsid w:val="00F32868"/>
    <w:rsid w:val="00F32922"/>
    <w:rsid w:val="00F32941"/>
    <w:rsid w:val="00F32E47"/>
    <w:rsid w:val="00F32ED8"/>
    <w:rsid w:val="00F33079"/>
    <w:rsid w:val="00F330FE"/>
    <w:rsid w:val="00F33421"/>
    <w:rsid w:val="00F3347E"/>
    <w:rsid w:val="00F33915"/>
    <w:rsid w:val="00F33933"/>
    <w:rsid w:val="00F33B60"/>
    <w:rsid w:val="00F33C12"/>
    <w:rsid w:val="00F33DBB"/>
    <w:rsid w:val="00F33F67"/>
    <w:rsid w:val="00F34483"/>
    <w:rsid w:val="00F34C27"/>
    <w:rsid w:val="00F35013"/>
    <w:rsid w:val="00F352A6"/>
    <w:rsid w:val="00F35825"/>
    <w:rsid w:val="00F358FC"/>
    <w:rsid w:val="00F35B51"/>
    <w:rsid w:val="00F35C8C"/>
    <w:rsid w:val="00F35FEF"/>
    <w:rsid w:val="00F364FB"/>
    <w:rsid w:val="00F3667E"/>
    <w:rsid w:val="00F36842"/>
    <w:rsid w:val="00F36872"/>
    <w:rsid w:val="00F36926"/>
    <w:rsid w:val="00F36A96"/>
    <w:rsid w:val="00F36CC4"/>
    <w:rsid w:val="00F36DBF"/>
    <w:rsid w:val="00F36F26"/>
    <w:rsid w:val="00F370DE"/>
    <w:rsid w:val="00F3722F"/>
    <w:rsid w:val="00F37490"/>
    <w:rsid w:val="00F376D9"/>
    <w:rsid w:val="00F378CA"/>
    <w:rsid w:val="00F37904"/>
    <w:rsid w:val="00F379FD"/>
    <w:rsid w:val="00F37C13"/>
    <w:rsid w:val="00F37D61"/>
    <w:rsid w:val="00F37EED"/>
    <w:rsid w:val="00F400FA"/>
    <w:rsid w:val="00F40211"/>
    <w:rsid w:val="00F40454"/>
    <w:rsid w:val="00F404A1"/>
    <w:rsid w:val="00F406D0"/>
    <w:rsid w:val="00F40933"/>
    <w:rsid w:val="00F409A2"/>
    <w:rsid w:val="00F40A13"/>
    <w:rsid w:val="00F41052"/>
    <w:rsid w:val="00F41171"/>
    <w:rsid w:val="00F4140F"/>
    <w:rsid w:val="00F41A6E"/>
    <w:rsid w:val="00F41CA4"/>
    <w:rsid w:val="00F41E94"/>
    <w:rsid w:val="00F42118"/>
    <w:rsid w:val="00F4262B"/>
    <w:rsid w:val="00F42861"/>
    <w:rsid w:val="00F4292F"/>
    <w:rsid w:val="00F42A5D"/>
    <w:rsid w:val="00F42CD9"/>
    <w:rsid w:val="00F42EC8"/>
    <w:rsid w:val="00F430EB"/>
    <w:rsid w:val="00F4323B"/>
    <w:rsid w:val="00F43523"/>
    <w:rsid w:val="00F43669"/>
    <w:rsid w:val="00F43714"/>
    <w:rsid w:val="00F43931"/>
    <w:rsid w:val="00F43D5B"/>
    <w:rsid w:val="00F43EB3"/>
    <w:rsid w:val="00F44077"/>
    <w:rsid w:val="00F440D9"/>
    <w:rsid w:val="00F44983"/>
    <w:rsid w:val="00F449C6"/>
    <w:rsid w:val="00F44F14"/>
    <w:rsid w:val="00F44F69"/>
    <w:rsid w:val="00F45013"/>
    <w:rsid w:val="00F450D2"/>
    <w:rsid w:val="00F454EF"/>
    <w:rsid w:val="00F456C3"/>
    <w:rsid w:val="00F45ABB"/>
    <w:rsid w:val="00F45B53"/>
    <w:rsid w:val="00F45B94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0DF"/>
    <w:rsid w:val="00F472E7"/>
    <w:rsid w:val="00F4760A"/>
    <w:rsid w:val="00F478B9"/>
    <w:rsid w:val="00F478F2"/>
    <w:rsid w:val="00F4795A"/>
    <w:rsid w:val="00F47A01"/>
    <w:rsid w:val="00F47C39"/>
    <w:rsid w:val="00F47D7D"/>
    <w:rsid w:val="00F47FA0"/>
    <w:rsid w:val="00F50407"/>
    <w:rsid w:val="00F5043B"/>
    <w:rsid w:val="00F50729"/>
    <w:rsid w:val="00F507BE"/>
    <w:rsid w:val="00F50B62"/>
    <w:rsid w:val="00F50CDB"/>
    <w:rsid w:val="00F50D5D"/>
    <w:rsid w:val="00F5109C"/>
    <w:rsid w:val="00F512FD"/>
    <w:rsid w:val="00F51780"/>
    <w:rsid w:val="00F5178C"/>
    <w:rsid w:val="00F517A9"/>
    <w:rsid w:val="00F51868"/>
    <w:rsid w:val="00F5187B"/>
    <w:rsid w:val="00F51A50"/>
    <w:rsid w:val="00F51AD7"/>
    <w:rsid w:val="00F51F73"/>
    <w:rsid w:val="00F52464"/>
    <w:rsid w:val="00F5288D"/>
    <w:rsid w:val="00F529E0"/>
    <w:rsid w:val="00F52B1A"/>
    <w:rsid w:val="00F52B37"/>
    <w:rsid w:val="00F52BC4"/>
    <w:rsid w:val="00F52F5F"/>
    <w:rsid w:val="00F52F8A"/>
    <w:rsid w:val="00F52FA2"/>
    <w:rsid w:val="00F5316C"/>
    <w:rsid w:val="00F53230"/>
    <w:rsid w:val="00F5325E"/>
    <w:rsid w:val="00F532C7"/>
    <w:rsid w:val="00F53550"/>
    <w:rsid w:val="00F5376B"/>
    <w:rsid w:val="00F5399A"/>
    <w:rsid w:val="00F53AA7"/>
    <w:rsid w:val="00F53BF3"/>
    <w:rsid w:val="00F53C4B"/>
    <w:rsid w:val="00F53C83"/>
    <w:rsid w:val="00F53D5E"/>
    <w:rsid w:val="00F54124"/>
    <w:rsid w:val="00F546DE"/>
    <w:rsid w:val="00F5480E"/>
    <w:rsid w:val="00F54B6C"/>
    <w:rsid w:val="00F54B85"/>
    <w:rsid w:val="00F54DE1"/>
    <w:rsid w:val="00F54EBE"/>
    <w:rsid w:val="00F550D1"/>
    <w:rsid w:val="00F55700"/>
    <w:rsid w:val="00F55982"/>
    <w:rsid w:val="00F55A0C"/>
    <w:rsid w:val="00F55F1F"/>
    <w:rsid w:val="00F56604"/>
    <w:rsid w:val="00F56869"/>
    <w:rsid w:val="00F569B0"/>
    <w:rsid w:val="00F569CA"/>
    <w:rsid w:val="00F56A6F"/>
    <w:rsid w:val="00F56AC9"/>
    <w:rsid w:val="00F56D0F"/>
    <w:rsid w:val="00F56D71"/>
    <w:rsid w:val="00F56FC9"/>
    <w:rsid w:val="00F570FB"/>
    <w:rsid w:val="00F57405"/>
    <w:rsid w:val="00F57487"/>
    <w:rsid w:val="00F57627"/>
    <w:rsid w:val="00F57D10"/>
    <w:rsid w:val="00F57E44"/>
    <w:rsid w:val="00F57F1C"/>
    <w:rsid w:val="00F57FED"/>
    <w:rsid w:val="00F600C6"/>
    <w:rsid w:val="00F60388"/>
    <w:rsid w:val="00F603B2"/>
    <w:rsid w:val="00F604B2"/>
    <w:rsid w:val="00F604BC"/>
    <w:rsid w:val="00F6061F"/>
    <w:rsid w:val="00F60634"/>
    <w:rsid w:val="00F609DA"/>
    <w:rsid w:val="00F60A51"/>
    <w:rsid w:val="00F60A86"/>
    <w:rsid w:val="00F60D53"/>
    <w:rsid w:val="00F60D9D"/>
    <w:rsid w:val="00F610BD"/>
    <w:rsid w:val="00F616FB"/>
    <w:rsid w:val="00F6173A"/>
    <w:rsid w:val="00F61A74"/>
    <w:rsid w:val="00F61BE5"/>
    <w:rsid w:val="00F61FDC"/>
    <w:rsid w:val="00F621DF"/>
    <w:rsid w:val="00F623BE"/>
    <w:rsid w:val="00F6242C"/>
    <w:rsid w:val="00F62461"/>
    <w:rsid w:val="00F624E9"/>
    <w:rsid w:val="00F625FD"/>
    <w:rsid w:val="00F62A4E"/>
    <w:rsid w:val="00F62CD8"/>
    <w:rsid w:val="00F6304A"/>
    <w:rsid w:val="00F63615"/>
    <w:rsid w:val="00F63CA7"/>
    <w:rsid w:val="00F63E2A"/>
    <w:rsid w:val="00F63E2C"/>
    <w:rsid w:val="00F641BC"/>
    <w:rsid w:val="00F6475A"/>
    <w:rsid w:val="00F64A96"/>
    <w:rsid w:val="00F64B89"/>
    <w:rsid w:val="00F64CD9"/>
    <w:rsid w:val="00F64CEC"/>
    <w:rsid w:val="00F65377"/>
    <w:rsid w:val="00F6545F"/>
    <w:rsid w:val="00F6566A"/>
    <w:rsid w:val="00F656A2"/>
    <w:rsid w:val="00F6579E"/>
    <w:rsid w:val="00F65968"/>
    <w:rsid w:val="00F65DC4"/>
    <w:rsid w:val="00F65F91"/>
    <w:rsid w:val="00F6606A"/>
    <w:rsid w:val="00F66547"/>
    <w:rsid w:val="00F665CE"/>
    <w:rsid w:val="00F667F0"/>
    <w:rsid w:val="00F66C8B"/>
    <w:rsid w:val="00F66D84"/>
    <w:rsid w:val="00F66F5D"/>
    <w:rsid w:val="00F670CD"/>
    <w:rsid w:val="00F67133"/>
    <w:rsid w:val="00F675FA"/>
    <w:rsid w:val="00F676FF"/>
    <w:rsid w:val="00F6799D"/>
    <w:rsid w:val="00F679D8"/>
    <w:rsid w:val="00F67B18"/>
    <w:rsid w:val="00F67B73"/>
    <w:rsid w:val="00F67D14"/>
    <w:rsid w:val="00F702DB"/>
    <w:rsid w:val="00F7059A"/>
    <w:rsid w:val="00F707E2"/>
    <w:rsid w:val="00F708EA"/>
    <w:rsid w:val="00F70A20"/>
    <w:rsid w:val="00F70A75"/>
    <w:rsid w:val="00F70AF1"/>
    <w:rsid w:val="00F70C98"/>
    <w:rsid w:val="00F70D8E"/>
    <w:rsid w:val="00F70FD8"/>
    <w:rsid w:val="00F71269"/>
    <w:rsid w:val="00F713A1"/>
    <w:rsid w:val="00F71596"/>
    <w:rsid w:val="00F7167A"/>
    <w:rsid w:val="00F71F5A"/>
    <w:rsid w:val="00F72735"/>
    <w:rsid w:val="00F72933"/>
    <w:rsid w:val="00F72C71"/>
    <w:rsid w:val="00F72C96"/>
    <w:rsid w:val="00F72D34"/>
    <w:rsid w:val="00F72D42"/>
    <w:rsid w:val="00F73509"/>
    <w:rsid w:val="00F73520"/>
    <w:rsid w:val="00F735A5"/>
    <w:rsid w:val="00F7360F"/>
    <w:rsid w:val="00F73A36"/>
    <w:rsid w:val="00F73B99"/>
    <w:rsid w:val="00F742EF"/>
    <w:rsid w:val="00F74337"/>
    <w:rsid w:val="00F746F4"/>
    <w:rsid w:val="00F7487B"/>
    <w:rsid w:val="00F7490A"/>
    <w:rsid w:val="00F7493A"/>
    <w:rsid w:val="00F74A94"/>
    <w:rsid w:val="00F753DC"/>
    <w:rsid w:val="00F755BC"/>
    <w:rsid w:val="00F75695"/>
    <w:rsid w:val="00F756C1"/>
    <w:rsid w:val="00F757DE"/>
    <w:rsid w:val="00F7583A"/>
    <w:rsid w:val="00F75B9C"/>
    <w:rsid w:val="00F75CB0"/>
    <w:rsid w:val="00F75CD1"/>
    <w:rsid w:val="00F75DB6"/>
    <w:rsid w:val="00F763EE"/>
    <w:rsid w:val="00F76537"/>
    <w:rsid w:val="00F766A9"/>
    <w:rsid w:val="00F76BAE"/>
    <w:rsid w:val="00F76DB2"/>
    <w:rsid w:val="00F774FE"/>
    <w:rsid w:val="00F7752F"/>
    <w:rsid w:val="00F7763A"/>
    <w:rsid w:val="00F77C0D"/>
    <w:rsid w:val="00F77CF2"/>
    <w:rsid w:val="00F77D5D"/>
    <w:rsid w:val="00F77DD5"/>
    <w:rsid w:val="00F80170"/>
    <w:rsid w:val="00F8024B"/>
    <w:rsid w:val="00F80262"/>
    <w:rsid w:val="00F802E2"/>
    <w:rsid w:val="00F8045D"/>
    <w:rsid w:val="00F804BA"/>
    <w:rsid w:val="00F804F1"/>
    <w:rsid w:val="00F80A0E"/>
    <w:rsid w:val="00F80AF3"/>
    <w:rsid w:val="00F80CB0"/>
    <w:rsid w:val="00F81225"/>
    <w:rsid w:val="00F8145B"/>
    <w:rsid w:val="00F814B7"/>
    <w:rsid w:val="00F814E0"/>
    <w:rsid w:val="00F815AD"/>
    <w:rsid w:val="00F81720"/>
    <w:rsid w:val="00F819C8"/>
    <w:rsid w:val="00F81C69"/>
    <w:rsid w:val="00F8220D"/>
    <w:rsid w:val="00F822D1"/>
    <w:rsid w:val="00F82359"/>
    <w:rsid w:val="00F823D3"/>
    <w:rsid w:val="00F8251E"/>
    <w:rsid w:val="00F826D5"/>
    <w:rsid w:val="00F827D5"/>
    <w:rsid w:val="00F8282A"/>
    <w:rsid w:val="00F82846"/>
    <w:rsid w:val="00F82A3D"/>
    <w:rsid w:val="00F82D01"/>
    <w:rsid w:val="00F830BE"/>
    <w:rsid w:val="00F83278"/>
    <w:rsid w:val="00F83361"/>
    <w:rsid w:val="00F833FA"/>
    <w:rsid w:val="00F8342B"/>
    <w:rsid w:val="00F83ADA"/>
    <w:rsid w:val="00F83C71"/>
    <w:rsid w:val="00F83EB4"/>
    <w:rsid w:val="00F83F26"/>
    <w:rsid w:val="00F8417E"/>
    <w:rsid w:val="00F8424B"/>
    <w:rsid w:val="00F8471D"/>
    <w:rsid w:val="00F847DD"/>
    <w:rsid w:val="00F84885"/>
    <w:rsid w:val="00F84937"/>
    <w:rsid w:val="00F84997"/>
    <w:rsid w:val="00F849B9"/>
    <w:rsid w:val="00F849EC"/>
    <w:rsid w:val="00F84A36"/>
    <w:rsid w:val="00F84C80"/>
    <w:rsid w:val="00F84CEF"/>
    <w:rsid w:val="00F84F4A"/>
    <w:rsid w:val="00F8503B"/>
    <w:rsid w:val="00F853AE"/>
    <w:rsid w:val="00F85570"/>
    <w:rsid w:val="00F85A0C"/>
    <w:rsid w:val="00F85AA2"/>
    <w:rsid w:val="00F85B70"/>
    <w:rsid w:val="00F85B8D"/>
    <w:rsid w:val="00F85C2F"/>
    <w:rsid w:val="00F85CEA"/>
    <w:rsid w:val="00F85CF1"/>
    <w:rsid w:val="00F85E16"/>
    <w:rsid w:val="00F85FEC"/>
    <w:rsid w:val="00F86186"/>
    <w:rsid w:val="00F8628F"/>
    <w:rsid w:val="00F863B7"/>
    <w:rsid w:val="00F866DB"/>
    <w:rsid w:val="00F86EE4"/>
    <w:rsid w:val="00F8702C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898"/>
    <w:rsid w:val="00F90A66"/>
    <w:rsid w:val="00F90A9D"/>
    <w:rsid w:val="00F90E3A"/>
    <w:rsid w:val="00F91055"/>
    <w:rsid w:val="00F9147A"/>
    <w:rsid w:val="00F91527"/>
    <w:rsid w:val="00F9187C"/>
    <w:rsid w:val="00F9191E"/>
    <w:rsid w:val="00F91A8D"/>
    <w:rsid w:val="00F91C27"/>
    <w:rsid w:val="00F91D41"/>
    <w:rsid w:val="00F91DA2"/>
    <w:rsid w:val="00F92092"/>
    <w:rsid w:val="00F9272A"/>
    <w:rsid w:val="00F92939"/>
    <w:rsid w:val="00F92A72"/>
    <w:rsid w:val="00F92EBB"/>
    <w:rsid w:val="00F92ED8"/>
    <w:rsid w:val="00F930E9"/>
    <w:rsid w:val="00F932E7"/>
    <w:rsid w:val="00F9331C"/>
    <w:rsid w:val="00F93B4C"/>
    <w:rsid w:val="00F93BF8"/>
    <w:rsid w:val="00F93C2F"/>
    <w:rsid w:val="00F93EA0"/>
    <w:rsid w:val="00F93F50"/>
    <w:rsid w:val="00F94197"/>
    <w:rsid w:val="00F94443"/>
    <w:rsid w:val="00F947B4"/>
    <w:rsid w:val="00F94A4B"/>
    <w:rsid w:val="00F94B2D"/>
    <w:rsid w:val="00F94F66"/>
    <w:rsid w:val="00F95116"/>
    <w:rsid w:val="00F955E2"/>
    <w:rsid w:val="00F95637"/>
    <w:rsid w:val="00F95680"/>
    <w:rsid w:val="00F957DE"/>
    <w:rsid w:val="00F9592D"/>
    <w:rsid w:val="00F9598F"/>
    <w:rsid w:val="00F960EF"/>
    <w:rsid w:val="00F96346"/>
    <w:rsid w:val="00F96398"/>
    <w:rsid w:val="00F96554"/>
    <w:rsid w:val="00F968A1"/>
    <w:rsid w:val="00F96A72"/>
    <w:rsid w:val="00F96B40"/>
    <w:rsid w:val="00F96BC0"/>
    <w:rsid w:val="00F96E32"/>
    <w:rsid w:val="00F96F42"/>
    <w:rsid w:val="00F96FB3"/>
    <w:rsid w:val="00F971B9"/>
    <w:rsid w:val="00F9760C"/>
    <w:rsid w:val="00F97686"/>
    <w:rsid w:val="00F97DD8"/>
    <w:rsid w:val="00FA006E"/>
    <w:rsid w:val="00FA023C"/>
    <w:rsid w:val="00FA0420"/>
    <w:rsid w:val="00FA0547"/>
    <w:rsid w:val="00FA066F"/>
    <w:rsid w:val="00FA06F8"/>
    <w:rsid w:val="00FA08AE"/>
    <w:rsid w:val="00FA0A32"/>
    <w:rsid w:val="00FA0ABC"/>
    <w:rsid w:val="00FA0B77"/>
    <w:rsid w:val="00FA0BA2"/>
    <w:rsid w:val="00FA0D34"/>
    <w:rsid w:val="00FA0E69"/>
    <w:rsid w:val="00FA0EBD"/>
    <w:rsid w:val="00FA10B0"/>
    <w:rsid w:val="00FA13D3"/>
    <w:rsid w:val="00FA13F3"/>
    <w:rsid w:val="00FA146C"/>
    <w:rsid w:val="00FA1552"/>
    <w:rsid w:val="00FA19DA"/>
    <w:rsid w:val="00FA1AC9"/>
    <w:rsid w:val="00FA1BEB"/>
    <w:rsid w:val="00FA1E1E"/>
    <w:rsid w:val="00FA2046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3D16"/>
    <w:rsid w:val="00FA416A"/>
    <w:rsid w:val="00FA4314"/>
    <w:rsid w:val="00FA4377"/>
    <w:rsid w:val="00FA4439"/>
    <w:rsid w:val="00FA46C8"/>
    <w:rsid w:val="00FA47D8"/>
    <w:rsid w:val="00FA487B"/>
    <w:rsid w:val="00FA4C2E"/>
    <w:rsid w:val="00FA4C63"/>
    <w:rsid w:val="00FA4E02"/>
    <w:rsid w:val="00FA4E25"/>
    <w:rsid w:val="00FA4F05"/>
    <w:rsid w:val="00FA50F6"/>
    <w:rsid w:val="00FA51F3"/>
    <w:rsid w:val="00FA527F"/>
    <w:rsid w:val="00FA5758"/>
    <w:rsid w:val="00FA5981"/>
    <w:rsid w:val="00FA59BD"/>
    <w:rsid w:val="00FA5B4B"/>
    <w:rsid w:val="00FA5D75"/>
    <w:rsid w:val="00FA5DC1"/>
    <w:rsid w:val="00FA6063"/>
    <w:rsid w:val="00FA61CE"/>
    <w:rsid w:val="00FA6505"/>
    <w:rsid w:val="00FA66B3"/>
    <w:rsid w:val="00FA6844"/>
    <w:rsid w:val="00FA68DD"/>
    <w:rsid w:val="00FA6DA9"/>
    <w:rsid w:val="00FA6DE7"/>
    <w:rsid w:val="00FA7105"/>
    <w:rsid w:val="00FA7157"/>
    <w:rsid w:val="00FA72CA"/>
    <w:rsid w:val="00FA76B4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5DB"/>
    <w:rsid w:val="00FB06F6"/>
    <w:rsid w:val="00FB0AE2"/>
    <w:rsid w:val="00FB0BC8"/>
    <w:rsid w:val="00FB0F64"/>
    <w:rsid w:val="00FB1042"/>
    <w:rsid w:val="00FB1204"/>
    <w:rsid w:val="00FB1699"/>
    <w:rsid w:val="00FB1820"/>
    <w:rsid w:val="00FB1860"/>
    <w:rsid w:val="00FB1D3A"/>
    <w:rsid w:val="00FB1DC5"/>
    <w:rsid w:val="00FB1FC8"/>
    <w:rsid w:val="00FB2594"/>
    <w:rsid w:val="00FB25D2"/>
    <w:rsid w:val="00FB26DC"/>
    <w:rsid w:val="00FB2944"/>
    <w:rsid w:val="00FB2A04"/>
    <w:rsid w:val="00FB2C07"/>
    <w:rsid w:val="00FB2C18"/>
    <w:rsid w:val="00FB2C47"/>
    <w:rsid w:val="00FB2D4D"/>
    <w:rsid w:val="00FB2EAE"/>
    <w:rsid w:val="00FB3115"/>
    <w:rsid w:val="00FB3238"/>
    <w:rsid w:val="00FB3356"/>
    <w:rsid w:val="00FB346D"/>
    <w:rsid w:val="00FB34A1"/>
    <w:rsid w:val="00FB3530"/>
    <w:rsid w:val="00FB36D9"/>
    <w:rsid w:val="00FB3AE3"/>
    <w:rsid w:val="00FB3B7F"/>
    <w:rsid w:val="00FB3D33"/>
    <w:rsid w:val="00FB416A"/>
    <w:rsid w:val="00FB42B7"/>
    <w:rsid w:val="00FB4651"/>
    <w:rsid w:val="00FB5020"/>
    <w:rsid w:val="00FB5252"/>
    <w:rsid w:val="00FB54C2"/>
    <w:rsid w:val="00FB57AC"/>
    <w:rsid w:val="00FB59A8"/>
    <w:rsid w:val="00FB5A28"/>
    <w:rsid w:val="00FB5D89"/>
    <w:rsid w:val="00FB5F60"/>
    <w:rsid w:val="00FB5F83"/>
    <w:rsid w:val="00FB6072"/>
    <w:rsid w:val="00FB699B"/>
    <w:rsid w:val="00FB6A87"/>
    <w:rsid w:val="00FB6A9F"/>
    <w:rsid w:val="00FB6B83"/>
    <w:rsid w:val="00FB6BCC"/>
    <w:rsid w:val="00FB6F33"/>
    <w:rsid w:val="00FB7013"/>
    <w:rsid w:val="00FB737A"/>
    <w:rsid w:val="00FB746C"/>
    <w:rsid w:val="00FB765A"/>
    <w:rsid w:val="00FB785E"/>
    <w:rsid w:val="00FB788D"/>
    <w:rsid w:val="00FB7ACA"/>
    <w:rsid w:val="00FB7BBF"/>
    <w:rsid w:val="00FB7D1A"/>
    <w:rsid w:val="00FB7EC1"/>
    <w:rsid w:val="00FC0078"/>
    <w:rsid w:val="00FC02E3"/>
    <w:rsid w:val="00FC02FE"/>
    <w:rsid w:val="00FC0397"/>
    <w:rsid w:val="00FC0741"/>
    <w:rsid w:val="00FC0A14"/>
    <w:rsid w:val="00FC0B06"/>
    <w:rsid w:val="00FC0E1E"/>
    <w:rsid w:val="00FC1131"/>
    <w:rsid w:val="00FC1775"/>
    <w:rsid w:val="00FC19CB"/>
    <w:rsid w:val="00FC1B89"/>
    <w:rsid w:val="00FC1C44"/>
    <w:rsid w:val="00FC1CDC"/>
    <w:rsid w:val="00FC22C2"/>
    <w:rsid w:val="00FC2466"/>
    <w:rsid w:val="00FC256D"/>
    <w:rsid w:val="00FC2874"/>
    <w:rsid w:val="00FC2A30"/>
    <w:rsid w:val="00FC2B76"/>
    <w:rsid w:val="00FC2F0C"/>
    <w:rsid w:val="00FC3083"/>
    <w:rsid w:val="00FC314A"/>
    <w:rsid w:val="00FC3227"/>
    <w:rsid w:val="00FC32A4"/>
    <w:rsid w:val="00FC34BD"/>
    <w:rsid w:val="00FC3778"/>
    <w:rsid w:val="00FC3BBB"/>
    <w:rsid w:val="00FC3CA0"/>
    <w:rsid w:val="00FC4169"/>
    <w:rsid w:val="00FC449E"/>
    <w:rsid w:val="00FC454D"/>
    <w:rsid w:val="00FC4946"/>
    <w:rsid w:val="00FC4A4C"/>
    <w:rsid w:val="00FC4A98"/>
    <w:rsid w:val="00FC4BD7"/>
    <w:rsid w:val="00FC5012"/>
    <w:rsid w:val="00FC5182"/>
    <w:rsid w:val="00FC52C6"/>
    <w:rsid w:val="00FC56BF"/>
    <w:rsid w:val="00FC598E"/>
    <w:rsid w:val="00FC5A83"/>
    <w:rsid w:val="00FC5C9E"/>
    <w:rsid w:val="00FC5E46"/>
    <w:rsid w:val="00FC626E"/>
    <w:rsid w:val="00FC62F9"/>
    <w:rsid w:val="00FC6661"/>
    <w:rsid w:val="00FC66FD"/>
    <w:rsid w:val="00FC6D3F"/>
    <w:rsid w:val="00FC6DD9"/>
    <w:rsid w:val="00FC6DF0"/>
    <w:rsid w:val="00FC731F"/>
    <w:rsid w:val="00FC74E0"/>
    <w:rsid w:val="00FC771A"/>
    <w:rsid w:val="00FC7A05"/>
    <w:rsid w:val="00FC7A9E"/>
    <w:rsid w:val="00FC7BEC"/>
    <w:rsid w:val="00FD002C"/>
    <w:rsid w:val="00FD018A"/>
    <w:rsid w:val="00FD02C9"/>
    <w:rsid w:val="00FD0300"/>
    <w:rsid w:val="00FD07EF"/>
    <w:rsid w:val="00FD086A"/>
    <w:rsid w:val="00FD08D2"/>
    <w:rsid w:val="00FD08EF"/>
    <w:rsid w:val="00FD0D13"/>
    <w:rsid w:val="00FD0DDD"/>
    <w:rsid w:val="00FD1126"/>
    <w:rsid w:val="00FD11DF"/>
    <w:rsid w:val="00FD128F"/>
    <w:rsid w:val="00FD1312"/>
    <w:rsid w:val="00FD131D"/>
    <w:rsid w:val="00FD1B55"/>
    <w:rsid w:val="00FD1BAD"/>
    <w:rsid w:val="00FD1EE6"/>
    <w:rsid w:val="00FD1F3A"/>
    <w:rsid w:val="00FD2001"/>
    <w:rsid w:val="00FD2344"/>
    <w:rsid w:val="00FD24E2"/>
    <w:rsid w:val="00FD267C"/>
    <w:rsid w:val="00FD2C6A"/>
    <w:rsid w:val="00FD2CD0"/>
    <w:rsid w:val="00FD2D13"/>
    <w:rsid w:val="00FD2D23"/>
    <w:rsid w:val="00FD2F35"/>
    <w:rsid w:val="00FD2FBD"/>
    <w:rsid w:val="00FD335B"/>
    <w:rsid w:val="00FD3710"/>
    <w:rsid w:val="00FD3AAE"/>
    <w:rsid w:val="00FD42DD"/>
    <w:rsid w:val="00FD4A56"/>
    <w:rsid w:val="00FD4C1F"/>
    <w:rsid w:val="00FD500C"/>
    <w:rsid w:val="00FD5071"/>
    <w:rsid w:val="00FD508C"/>
    <w:rsid w:val="00FD52D2"/>
    <w:rsid w:val="00FD53B3"/>
    <w:rsid w:val="00FD5594"/>
    <w:rsid w:val="00FD562C"/>
    <w:rsid w:val="00FD579A"/>
    <w:rsid w:val="00FD5B8C"/>
    <w:rsid w:val="00FD5DD2"/>
    <w:rsid w:val="00FD608C"/>
    <w:rsid w:val="00FD6102"/>
    <w:rsid w:val="00FD62EE"/>
    <w:rsid w:val="00FD62F3"/>
    <w:rsid w:val="00FD6463"/>
    <w:rsid w:val="00FD7229"/>
    <w:rsid w:val="00FD7248"/>
    <w:rsid w:val="00FD74EB"/>
    <w:rsid w:val="00FD78E6"/>
    <w:rsid w:val="00FD78FE"/>
    <w:rsid w:val="00FD7C61"/>
    <w:rsid w:val="00FD7EE3"/>
    <w:rsid w:val="00FE001E"/>
    <w:rsid w:val="00FE051F"/>
    <w:rsid w:val="00FE0A43"/>
    <w:rsid w:val="00FE0EB5"/>
    <w:rsid w:val="00FE10DB"/>
    <w:rsid w:val="00FE1240"/>
    <w:rsid w:val="00FE16E4"/>
    <w:rsid w:val="00FE1801"/>
    <w:rsid w:val="00FE18E1"/>
    <w:rsid w:val="00FE19FF"/>
    <w:rsid w:val="00FE1CD3"/>
    <w:rsid w:val="00FE1D12"/>
    <w:rsid w:val="00FE1D44"/>
    <w:rsid w:val="00FE2035"/>
    <w:rsid w:val="00FE20DF"/>
    <w:rsid w:val="00FE2334"/>
    <w:rsid w:val="00FE271C"/>
    <w:rsid w:val="00FE282D"/>
    <w:rsid w:val="00FE28EF"/>
    <w:rsid w:val="00FE2B94"/>
    <w:rsid w:val="00FE2CCA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00"/>
    <w:rsid w:val="00FE3CF6"/>
    <w:rsid w:val="00FE3D61"/>
    <w:rsid w:val="00FE439B"/>
    <w:rsid w:val="00FE4A89"/>
    <w:rsid w:val="00FE4EF9"/>
    <w:rsid w:val="00FE4F74"/>
    <w:rsid w:val="00FE5100"/>
    <w:rsid w:val="00FE52EA"/>
    <w:rsid w:val="00FE5443"/>
    <w:rsid w:val="00FE5D35"/>
    <w:rsid w:val="00FE6407"/>
    <w:rsid w:val="00FE68A0"/>
    <w:rsid w:val="00FE68A9"/>
    <w:rsid w:val="00FE6AF3"/>
    <w:rsid w:val="00FE7009"/>
    <w:rsid w:val="00FE7219"/>
    <w:rsid w:val="00FE740E"/>
    <w:rsid w:val="00FE74CA"/>
    <w:rsid w:val="00FE7B3F"/>
    <w:rsid w:val="00FE7BBC"/>
    <w:rsid w:val="00FE7C71"/>
    <w:rsid w:val="00FE7CAF"/>
    <w:rsid w:val="00FE7D57"/>
    <w:rsid w:val="00FE7FC2"/>
    <w:rsid w:val="00FF01E6"/>
    <w:rsid w:val="00FF0231"/>
    <w:rsid w:val="00FF0257"/>
    <w:rsid w:val="00FF06B3"/>
    <w:rsid w:val="00FF07AF"/>
    <w:rsid w:val="00FF09E9"/>
    <w:rsid w:val="00FF0BAC"/>
    <w:rsid w:val="00FF0DD9"/>
    <w:rsid w:val="00FF0EEC"/>
    <w:rsid w:val="00FF135D"/>
    <w:rsid w:val="00FF14B2"/>
    <w:rsid w:val="00FF1A6E"/>
    <w:rsid w:val="00FF1BEA"/>
    <w:rsid w:val="00FF1CBF"/>
    <w:rsid w:val="00FF1E82"/>
    <w:rsid w:val="00FF1F14"/>
    <w:rsid w:val="00FF21CB"/>
    <w:rsid w:val="00FF238F"/>
    <w:rsid w:val="00FF26A5"/>
    <w:rsid w:val="00FF2750"/>
    <w:rsid w:val="00FF275F"/>
    <w:rsid w:val="00FF29CB"/>
    <w:rsid w:val="00FF2A0B"/>
    <w:rsid w:val="00FF2CBF"/>
    <w:rsid w:val="00FF3061"/>
    <w:rsid w:val="00FF3220"/>
    <w:rsid w:val="00FF3227"/>
    <w:rsid w:val="00FF33C6"/>
    <w:rsid w:val="00FF37D2"/>
    <w:rsid w:val="00FF3827"/>
    <w:rsid w:val="00FF3897"/>
    <w:rsid w:val="00FF3912"/>
    <w:rsid w:val="00FF3AB7"/>
    <w:rsid w:val="00FF3AE1"/>
    <w:rsid w:val="00FF3BCE"/>
    <w:rsid w:val="00FF3CC0"/>
    <w:rsid w:val="00FF3E80"/>
    <w:rsid w:val="00FF4010"/>
    <w:rsid w:val="00FF40CC"/>
    <w:rsid w:val="00FF416A"/>
    <w:rsid w:val="00FF4265"/>
    <w:rsid w:val="00FF43DD"/>
    <w:rsid w:val="00FF445B"/>
    <w:rsid w:val="00FF45CD"/>
    <w:rsid w:val="00FF4972"/>
    <w:rsid w:val="00FF4B41"/>
    <w:rsid w:val="00FF4B7A"/>
    <w:rsid w:val="00FF4D0E"/>
    <w:rsid w:val="00FF4D6A"/>
    <w:rsid w:val="00FF53AD"/>
    <w:rsid w:val="00FF54F3"/>
    <w:rsid w:val="00FF5966"/>
    <w:rsid w:val="00FF599F"/>
    <w:rsid w:val="00FF5B57"/>
    <w:rsid w:val="00FF5CEB"/>
    <w:rsid w:val="00FF5D4F"/>
    <w:rsid w:val="00FF5E72"/>
    <w:rsid w:val="00FF6411"/>
    <w:rsid w:val="00FF6529"/>
    <w:rsid w:val="00FF6560"/>
    <w:rsid w:val="00FF658B"/>
    <w:rsid w:val="00FF6BAD"/>
    <w:rsid w:val="00FF6BD9"/>
    <w:rsid w:val="00FF6CA7"/>
    <w:rsid w:val="00FF6D94"/>
    <w:rsid w:val="00FF726C"/>
    <w:rsid w:val="00FF73B2"/>
    <w:rsid w:val="00FF73D4"/>
    <w:rsid w:val="00FF769D"/>
    <w:rsid w:val="00FF77DC"/>
    <w:rsid w:val="00FF793B"/>
    <w:rsid w:val="00FF79A8"/>
    <w:rsid w:val="00FF79B1"/>
    <w:rsid w:val="00FF7BA6"/>
    <w:rsid w:val="00FF7CBB"/>
    <w:rsid w:val="041A900F"/>
    <w:rsid w:val="05534043"/>
    <w:rsid w:val="06083B66"/>
    <w:rsid w:val="084285F5"/>
    <w:rsid w:val="0A57414F"/>
    <w:rsid w:val="0A90A6CF"/>
    <w:rsid w:val="0B73A13B"/>
    <w:rsid w:val="0D0BACC8"/>
    <w:rsid w:val="0DEB5C38"/>
    <w:rsid w:val="10D93F08"/>
    <w:rsid w:val="10EEA11F"/>
    <w:rsid w:val="13958002"/>
    <w:rsid w:val="148E4925"/>
    <w:rsid w:val="14D40BC1"/>
    <w:rsid w:val="1893C60F"/>
    <w:rsid w:val="19953D30"/>
    <w:rsid w:val="1A5040CD"/>
    <w:rsid w:val="1E8B3D96"/>
    <w:rsid w:val="20E3C85E"/>
    <w:rsid w:val="21E87004"/>
    <w:rsid w:val="22BD0C33"/>
    <w:rsid w:val="243FCC6C"/>
    <w:rsid w:val="24730AFC"/>
    <w:rsid w:val="24F764B3"/>
    <w:rsid w:val="254F1211"/>
    <w:rsid w:val="26AA38BF"/>
    <w:rsid w:val="2803E881"/>
    <w:rsid w:val="28AC1B6C"/>
    <w:rsid w:val="28BE1EF2"/>
    <w:rsid w:val="296DD719"/>
    <w:rsid w:val="2A2184F1"/>
    <w:rsid w:val="2B326481"/>
    <w:rsid w:val="2F923980"/>
    <w:rsid w:val="3256A93F"/>
    <w:rsid w:val="3732E45C"/>
    <w:rsid w:val="378577F9"/>
    <w:rsid w:val="394DA87B"/>
    <w:rsid w:val="39E05F38"/>
    <w:rsid w:val="39F83645"/>
    <w:rsid w:val="3A9139B7"/>
    <w:rsid w:val="3B4AB25A"/>
    <w:rsid w:val="3CA6081E"/>
    <w:rsid w:val="3CFB8BD5"/>
    <w:rsid w:val="3D5F0425"/>
    <w:rsid w:val="3EF746F6"/>
    <w:rsid w:val="431764AE"/>
    <w:rsid w:val="440DBCA0"/>
    <w:rsid w:val="465E2555"/>
    <w:rsid w:val="46C13512"/>
    <w:rsid w:val="48D2C1D3"/>
    <w:rsid w:val="4A1AF604"/>
    <w:rsid w:val="4B5DC42E"/>
    <w:rsid w:val="4B88A551"/>
    <w:rsid w:val="4D42BCFD"/>
    <w:rsid w:val="4F6406C2"/>
    <w:rsid w:val="53379A6D"/>
    <w:rsid w:val="54EEB354"/>
    <w:rsid w:val="57C4B7E3"/>
    <w:rsid w:val="58C3EC25"/>
    <w:rsid w:val="594DD68C"/>
    <w:rsid w:val="60A89B58"/>
    <w:rsid w:val="61841F5C"/>
    <w:rsid w:val="6284DCA2"/>
    <w:rsid w:val="6803A863"/>
    <w:rsid w:val="68A0BFC7"/>
    <w:rsid w:val="6BB2E8C5"/>
    <w:rsid w:val="6D3557E3"/>
    <w:rsid w:val="6E42EB14"/>
    <w:rsid w:val="6EE17848"/>
    <w:rsid w:val="70E27E43"/>
    <w:rsid w:val="70EB8AA7"/>
    <w:rsid w:val="70F26D51"/>
    <w:rsid w:val="76A29354"/>
    <w:rsid w:val="78E80E13"/>
    <w:rsid w:val="7CA26B31"/>
    <w:rsid w:val="7D581549"/>
    <w:rsid w:val="7D9182AE"/>
    <w:rsid w:val="7DC3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F999DF07-6A63-49F2-B7FE-70BFAF285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4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  <w:style w:type="character" w:customStyle="1" w:styleId="blockChar">
    <w:name w:val="block Char"/>
    <w:aliases w:val="b Char"/>
    <w:link w:val="block"/>
    <w:locked/>
    <w:rsid w:val="00222200"/>
    <w:rPr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6551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162E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162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162E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162E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aliases w:val=" Char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uiPriority w:val="99"/>
    <w:rsid w:val="00B162E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uiPriority w:val="99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B162E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uiPriority w:val="99"/>
    <w:rsid w:val="00B162EE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B162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162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162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162EE"/>
  </w:style>
  <w:style w:type="character" w:customStyle="1" w:styleId="st1">
    <w:name w:val="st1"/>
    <w:basedOn w:val="DefaultParagraphFont"/>
    <w:rsid w:val="00B162EE"/>
  </w:style>
  <w:style w:type="character" w:customStyle="1" w:styleId="alt-edited1">
    <w:name w:val="alt-edited1"/>
    <w:basedOn w:val="DefaultParagraphFont"/>
    <w:rsid w:val="00B162EE"/>
    <w:rPr>
      <w:color w:val="4D90F0"/>
    </w:rPr>
  </w:style>
  <w:style w:type="table" w:customStyle="1" w:styleId="TableGridLight1">
    <w:name w:val="Table Grid Light1"/>
    <w:basedOn w:val="TableNormal"/>
    <w:uiPriority w:val="40"/>
    <w:rsid w:val="00B162EE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3Deffects21">
    <w:name w:val="Table 3D effects 21"/>
    <w:basedOn w:val="TableNormal"/>
    <w:next w:val="Table3Deffects2"/>
    <w:rsid w:val="00B162EE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B162EE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162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62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B162EE"/>
    <w:rPr>
      <w:rFonts w:ascii="Arial" w:hAnsi="Arial" w:cs="Angsana New"/>
      <w:sz w:val="18"/>
      <w:szCs w:val="22"/>
    </w:rPr>
  </w:style>
  <w:style w:type="table" w:customStyle="1" w:styleId="TableGrid11">
    <w:name w:val="Table Grid11"/>
    <w:basedOn w:val="TableNormal"/>
    <w:next w:val="TableGrid"/>
    <w:uiPriority w:val="39"/>
    <w:rsid w:val="00B162EE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B162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B162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D0AA5"/>
    <w:pPr>
      <w:spacing w:line="260" w:lineRule="atLeast"/>
    </w:pPr>
    <w:rPr>
      <w:rFonts w:ascii="CG Times (W1)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E474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i-provider">
    <w:name w:val="ui-provider"/>
    <w:basedOn w:val="DefaultParagraphFont"/>
    <w:rsid w:val="00676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2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5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4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9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7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34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melink.net/company/siam-jwd-logistics-company-limited.html" TargetMode="Externa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02c0fc-93bc-45db-850e-214673077a06">
      <Terms xmlns="http://schemas.microsoft.com/office/infopath/2007/PartnerControls"/>
    </lcf76f155ced4ddcb4097134ff3c332f>
    <TaxCatchAll xmlns="8bf13764-e70c-4c8d-b1e3-c6c51f30c372" xsi:nil="true"/>
    <SharedWithUsers xmlns="8bf13764-e70c-4c8d-b1e3-c6c51f30c372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8FB6A1E7878746B05546DCC6B38AF4" ma:contentTypeVersion="13" ma:contentTypeDescription="Create a new document." ma:contentTypeScope="" ma:versionID="b82717d1ea1507ced18b0ac6691ad17a">
  <xsd:schema xmlns:xsd="http://www.w3.org/2001/XMLSchema" xmlns:xs="http://www.w3.org/2001/XMLSchema" xmlns:p="http://schemas.microsoft.com/office/2006/metadata/properties" xmlns:ns2="9302c0fc-93bc-45db-850e-214673077a06" xmlns:ns3="8bf13764-e70c-4c8d-b1e3-c6c51f30c372" targetNamespace="http://schemas.microsoft.com/office/2006/metadata/properties" ma:root="true" ma:fieldsID="d26df8926be2feef86b0bca7be17102e" ns2:_="" ns3:_="">
    <xsd:import namespace="9302c0fc-93bc-45db-850e-214673077a06"/>
    <xsd:import namespace="8bf13764-e70c-4c8d-b1e3-c6c51f30c3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02c0fc-93bc-45db-850e-214673077a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62e7f9b2-38e6-4fd2-87ed-2a611b1748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f13764-e70c-4c8d-b1e3-c6c51f30c3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122b61b-ca33-4cd8-bfcd-50f9355528fa}" ma:internalName="TaxCatchAll" ma:showField="CatchAllData" ma:web="8bf13764-e70c-4c8d-b1e3-c6c51f30c3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86E36-D5FB-4643-B431-719AE269C2A4}">
  <ds:schemaRefs>
    <ds:schemaRef ds:uri="http://purl.org/dc/terms/"/>
    <ds:schemaRef ds:uri="9302c0fc-93bc-45db-850e-214673077a06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8bf13764-e70c-4c8d-b1e3-c6c51f30c372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8C84DA1-E6CD-4775-8653-E23070186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02c0fc-93bc-45db-850e-214673077a06"/>
    <ds:schemaRef ds:uri="8bf13764-e70c-4c8d-b1e3-c6c51f30c3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C223BB-05F0-49C4-A499-503CFA04A5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784DCE-148D-454C-833C-74E53A5DDE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82ec11f-0307-4ba2-9c7f-1e910abb2b8a}" enabled="1" method="Standard" siteId="{5db8bf0e-8592-4ed0-82b2-a6d4d77933d4}" contentBits="0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199</TotalTime>
  <Pages>36</Pages>
  <Words>8989</Words>
  <Characters>39162</Characters>
  <Application>Microsoft Office Word</Application>
  <DocSecurity>0</DocSecurity>
  <Lines>326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Wichittra, Chittrakarn</cp:lastModifiedBy>
  <cp:revision>42</cp:revision>
  <cp:lastPrinted>2024-08-09T16:35:00Z</cp:lastPrinted>
  <dcterms:created xsi:type="dcterms:W3CDTF">2024-08-09T03:52:00Z</dcterms:created>
  <dcterms:modified xsi:type="dcterms:W3CDTF">2024-08-13T09:06:00Z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0x010100328FB6A1E7878746B05546DCC6B38AF4</vt:lpwstr>
  </property>
  <property fmtid="{D5CDD505-2E9C-101B-9397-08002B2CF9AE}" pid="5" name="MSIP_Label_282ec11f-0307-4ba2-9c7f-1e910abb2b8a_Enabled">
    <vt:lpwstr>true</vt:lpwstr>
  </property>
  <property fmtid="{D5CDD505-2E9C-101B-9397-08002B2CF9AE}" pid="6" name="MSIP_Label_282ec11f-0307-4ba2-9c7f-1e910abb2b8a_SetDate">
    <vt:lpwstr>2024-07-08T08:30:26Z</vt:lpwstr>
  </property>
  <property fmtid="{D5CDD505-2E9C-101B-9397-08002B2CF9AE}" pid="7" name="MSIP_Label_282ec11f-0307-4ba2-9c7f-1e910abb2b8a_Method">
    <vt:lpwstr>Standard</vt:lpwstr>
  </property>
  <property fmtid="{D5CDD505-2E9C-101B-9397-08002B2CF9AE}" pid="8" name="MSIP_Label_282ec11f-0307-4ba2-9c7f-1e910abb2b8a_Name">
    <vt:lpwstr>282ec11f-0307-4ba2-9c7f-1e910abb2b8a</vt:lpwstr>
  </property>
  <property fmtid="{D5CDD505-2E9C-101B-9397-08002B2CF9AE}" pid="9" name="MSIP_Label_282ec11f-0307-4ba2-9c7f-1e910abb2b8a_SiteId">
    <vt:lpwstr>5db8bf0e-8592-4ed0-82b2-a6d4d77933d4</vt:lpwstr>
  </property>
  <property fmtid="{D5CDD505-2E9C-101B-9397-08002B2CF9AE}" pid="10" name="MSIP_Label_282ec11f-0307-4ba2-9c7f-1e910abb2b8a_ActionId">
    <vt:lpwstr>cd57408b-6a0c-41d0-9f07-fe2c11eae21d</vt:lpwstr>
  </property>
  <property fmtid="{D5CDD505-2E9C-101B-9397-08002B2CF9AE}" pid="11" name="MSIP_Label_282ec11f-0307-4ba2-9c7f-1e910abb2b8a_ContentBits">
    <vt:lpwstr>0</vt:lpwstr>
  </property>
  <property fmtid="{D5CDD505-2E9C-101B-9397-08002B2CF9AE}" pid="12" name="Order">
    <vt:r8>34400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