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5518B" w14:textId="77777777" w:rsidR="00FB1617" w:rsidRPr="00401AF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1E2EC6D9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797AC52" w14:textId="5E881B87" w:rsidR="0062551B" w:rsidRPr="00FA1BEE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6950022" w14:textId="4F9CA0AF" w:rsidR="00741AD5" w:rsidRPr="00FA1BEE" w:rsidRDefault="00741AD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 w:hint="cs"/>
          <w:sz w:val="30"/>
          <w:szCs w:val="30"/>
          <w:cs/>
        </w:rPr>
        <w:t>เงิน</w:t>
      </w:r>
      <w:r w:rsidR="00821B2A">
        <w:rPr>
          <w:rFonts w:ascii="Angsana New" w:hAnsi="Angsana New" w:hint="cs"/>
          <w:sz w:val="30"/>
          <w:szCs w:val="30"/>
          <w:cs/>
        </w:rPr>
        <w:t>กู้ยืมจากสถาบันการเงิน</w:t>
      </w:r>
    </w:p>
    <w:p w14:paraId="0E69AF6F" w14:textId="11D3CEE3" w:rsidR="00C11B4B" w:rsidRDefault="00506DCA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821B2A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76E8EFC8" w14:textId="45DBB5AB" w:rsidR="008F3CD4" w:rsidRPr="00821B2A" w:rsidRDefault="008F3CD4" w:rsidP="00821B2A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3BA64DBE" w14:textId="10706F5C" w:rsidR="008F3CD4" w:rsidRDefault="008F3CD4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Pr="00870EEC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A009BEB" w14:textId="20EBF2AD" w:rsidR="00CC0775" w:rsidRDefault="009D443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C32478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14"/>
          <w:szCs w:val="14"/>
        </w:rPr>
      </w:pPr>
    </w:p>
    <w:p w14:paraId="6F42679F" w14:textId="22B90614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</w:t>
      </w:r>
      <w:r w:rsidR="00EF0F62" w:rsidRPr="00D2038A">
        <w:rPr>
          <w:rFonts w:ascii="Angsana New" w:hAnsi="Angsana New"/>
          <w:sz w:val="30"/>
          <w:szCs w:val="30"/>
          <w:cs/>
        </w:rPr>
        <w:t>วันที่</w:t>
      </w:r>
      <w:r w:rsidR="00DD0A20">
        <w:rPr>
          <w:rFonts w:ascii="Angsana New" w:hAnsi="Angsana New" w:hint="cs"/>
          <w:sz w:val="30"/>
          <w:szCs w:val="30"/>
          <w:cs/>
        </w:rPr>
        <w:t xml:space="preserve"> </w:t>
      </w:r>
      <w:r w:rsidR="00DD0A20" w:rsidRPr="009C7E4F">
        <w:rPr>
          <w:rFonts w:ascii="Angsana New" w:hAnsi="Angsana New"/>
          <w:sz w:val="30"/>
          <w:szCs w:val="30"/>
        </w:rPr>
        <w:t>1</w:t>
      </w:r>
      <w:r w:rsidR="00821B2A">
        <w:rPr>
          <w:rFonts w:ascii="Angsana New" w:hAnsi="Angsana New"/>
          <w:sz w:val="30"/>
          <w:szCs w:val="30"/>
        </w:rPr>
        <w:t>4</w:t>
      </w:r>
      <w:r w:rsidR="00D32EDD" w:rsidRPr="009C7E4F">
        <w:rPr>
          <w:rFonts w:ascii="Angsana New" w:hAnsi="Angsana New"/>
          <w:sz w:val="30"/>
          <w:szCs w:val="30"/>
        </w:rPr>
        <w:t xml:space="preserve"> </w:t>
      </w:r>
      <w:r w:rsidR="000B4FBE" w:rsidRPr="009C7E4F">
        <w:rPr>
          <w:rFonts w:ascii="Angsana New" w:hAnsi="Angsana New" w:hint="cs"/>
          <w:sz w:val="30"/>
          <w:szCs w:val="30"/>
          <w:cs/>
        </w:rPr>
        <w:t>สิงหาคม</w:t>
      </w:r>
      <w:r w:rsidR="007D3765" w:rsidRPr="009C7E4F">
        <w:rPr>
          <w:rFonts w:ascii="Angsana New" w:hAnsi="Angsana New" w:hint="cs"/>
          <w:sz w:val="30"/>
          <w:szCs w:val="30"/>
          <w:cs/>
        </w:rPr>
        <w:t xml:space="preserve"> </w:t>
      </w:r>
      <w:r w:rsidR="007D3765" w:rsidRPr="009C7E4F">
        <w:rPr>
          <w:rFonts w:ascii="Angsana New" w:hAnsi="Angsana New"/>
          <w:sz w:val="30"/>
          <w:szCs w:val="30"/>
        </w:rPr>
        <w:t>256</w:t>
      </w:r>
      <w:r w:rsidR="00307506">
        <w:rPr>
          <w:rFonts w:ascii="Angsana New" w:hAnsi="Angsana New"/>
          <w:sz w:val="30"/>
          <w:szCs w:val="30"/>
        </w:rPr>
        <w:t>7</w:t>
      </w:r>
    </w:p>
    <w:p w14:paraId="6F29ED1F" w14:textId="6FE01844" w:rsidR="0021348B" w:rsidRPr="00C32478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C32478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123D4A53" w14:textId="7A1C6C1F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</w:t>
      </w:r>
      <w:r w:rsidR="0087342D">
        <w:rPr>
          <w:rFonts w:ascii="Angsana New" w:hAnsi="Angsana New"/>
          <w:sz w:val="30"/>
          <w:szCs w:val="30"/>
          <w:cs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</w:t>
      </w:r>
      <w:r w:rsidR="003A1737" w:rsidRPr="0087342D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87342D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B224E5">
        <w:rPr>
          <w:rFonts w:ascii="Angsana New" w:hAnsi="Angsana New"/>
          <w:sz w:val="30"/>
          <w:szCs w:val="30"/>
        </w:rPr>
        <w:t>6</w:t>
      </w:r>
    </w:p>
    <w:p w14:paraId="50C0A1CF" w14:textId="090C67A8" w:rsidR="0047556A" w:rsidRPr="00C32478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4"/>
          <w:szCs w:val="14"/>
        </w:rPr>
      </w:pPr>
    </w:p>
    <w:p w14:paraId="004059A5" w14:textId="0003D91E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B224E5">
        <w:rPr>
          <w:rFonts w:ascii="Angsana New" w:hAnsi="Angsana New"/>
          <w:sz w:val="30"/>
          <w:szCs w:val="30"/>
        </w:rPr>
        <w:t>6</w:t>
      </w:r>
    </w:p>
    <w:p w14:paraId="581B4A24" w14:textId="77777777" w:rsidR="00AA0C03" w:rsidRPr="00C32478" w:rsidRDefault="00AA0C03" w:rsidP="00BD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color w:val="FF0000"/>
          <w:sz w:val="14"/>
          <w:szCs w:val="14"/>
        </w:rPr>
      </w:pPr>
    </w:p>
    <w:p w14:paraId="01FF7CB8" w14:textId="39740ACC" w:rsidR="00EF3FE4" w:rsidRPr="00BA2043" w:rsidRDefault="00560375" w:rsidP="0055439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5F3C1904" w14:textId="3BD5A9CC" w:rsidR="008F3E5E" w:rsidRPr="00C32478" w:rsidRDefault="008F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</w:p>
    <w:p w14:paraId="6BE0EA78" w14:textId="7BBF9743" w:rsidR="00292E07" w:rsidRPr="00E307BE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E7CE0"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="00A96341">
        <w:rPr>
          <w:rFonts w:ascii="Angsana New" w:hAnsi="Angsana New"/>
          <w:spacing w:val="-6"/>
          <w:sz w:val="30"/>
          <w:szCs w:val="30"/>
        </w:rPr>
        <w:t xml:space="preserve"> 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 xml:space="preserve">การร่วมค้า 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ผู้บริหารสำคัญและบุคคลหรือกิจการ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อื่น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ที่เกี่ยวข้อง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กัน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 xml:space="preserve"> และนโยบายการกำหนดราคาแต่ละประเภท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>ไม่ได้มีการเปลี่ยนแปลงอย่างมีสาระสำคัญในระหว่างงวด</w:t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FEC679F" w14:textId="626DFA23" w:rsidR="00E0551B" w:rsidRPr="00C32478" w:rsidRDefault="00E05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4"/>
        <w:gridCol w:w="1081"/>
        <w:gridCol w:w="274"/>
        <w:gridCol w:w="1082"/>
        <w:gridCol w:w="274"/>
        <w:gridCol w:w="1075"/>
        <w:gridCol w:w="252"/>
        <w:gridCol w:w="1102"/>
      </w:tblGrid>
      <w:tr w:rsidR="00A72822" w:rsidRPr="00BA2043" w14:paraId="0D429484" w14:textId="77777777" w:rsidTr="006179C6">
        <w:trPr>
          <w:tblHeader/>
        </w:trPr>
        <w:tc>
          <w:tcPr>
            <w:tcW w:w="2202" w:type="pct"/>
          </w:tcPr>
          <w:p w14:paraId="03E8B6FA" w14:textId="43BC9DB9" w:rsidR="00A72822" w:rsidRPr="00D95413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9541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6FD" w:rsidRPr="00BA2043" w14:paraId="7B7C1D14" w14:textId="77777777" w:rsidTr="006179C6">
        <w:trPr>
          <w:tblHeader/>
        </w:trPr>
        <w:tc>
          <w:tcPr>
            <w:tcW w:w="2202" w:type="pct"/>
          </w:tcPr>
          <w:p w14:paraId="0ABACFA2" w14:textId="249D9A33" w:rsidR="008D2C41" w:rsidRPr="00CE6629" w:rsidRDefault="00CE6629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6D78C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  <w:r w:rsidR="00D411FD" w:rsidRPr="0081763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="00D411FD" w:rsidRPr="0081763F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3</w:t>
            </w:r>
            <w:r w:rsidR="00313A56" w:rsidRPr="00313A56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0</w:t>
            </w:r>
            <w:r w:rsidR="00D411FD" w:rsidRPr="0081763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</w:t>
            </w:r>
            <w:r w:rsidR="002C1FB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589" w:type="pct"/>
            <w:vAlign w:val="bottom"/>
          </w:tcPr>
          <w:p w14:paraId="3BBC3425" w14:textId="7E1FDE4E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B224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2BECBE0" w14:textId="49AC85EA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B224E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ADEAADB" w14:textId="0D18C16D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B224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311C33F" w14:textId="51FB3748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B224E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B5C18" w:rsidRPr="00BA2043" w14:paraId="71C5C7A9" w14:textId="77777777" w:rsidTr="00603548">
        <w:trPr>
          <w:trHeight w:val="353"/>
          <w:tblHeader/>
        </w:trPr>
        <w:tc>
          <w:tcPr>
            <w:tcW w:w="2202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836FD" w:rsidRPr="00BA2043" w14:paraId="151AB186" w14:textId="77777777" w:rsidTr="006179C6">
        <w:tc>
          <w:tcPr>
            <w:tcW w:w="2202" w:type="pct"/>
          </w:tcPr>
          <w:p w14:paraId="4B8984AC" w14:textId="77777777" w:rsidR="00CF4D00" w:rsidRPr="00BA2043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5B39213" w14:textId="77777777" w:rsidR="00CF4D00" w:rsidRPr="00D32EDD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4F7C9B5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101E05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0079324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DA48E64" w14:textId="77777777" w:rsidR="00CF4D00" w:rsidRPr="00603548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CF762A7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9906FB7" w14:textId="2BD35D8A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24E5" w:rsidRPr="00BA2043" w14:paraId="5EC92F79" w14:textId="77777777" w:rsidTr="006179C6">
        <w:trPr>
          <w:trHeight w:val="435"/>
        </w:trPr>
        <w:tc>
          <w:tcPr>
            <w:tcW w:w="2202" w:type="pct"/>
          </w:tcPr>
          <w:p w14:paraId="3C1926B0" w14:textId="77777777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9" w:type="pct"/>
          </w:tcPr>
          <w:p w14:paraId="2BEE12F1" w14:textId="6D434ADE" w:rsidR="00B224E5" w:rsidRPr="00603548" w:rsidDel="008D2C41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67597BB1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EEB34D4" w14:textId="0C0AF830" w:rsidR="00B224E5" w:rsidRPr="00BA2043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505688B3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2C71338" w14:textId="18AAE549" w:rsidR="00B224E5" w:rsidRPr="00603548" w:rsidDel="008D2C41" w:rsidRDefault="001D2CC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2,353</w:t>
            </w:r>
          </w:p>
        </w:tc>
        <w:tc>
          <w:tcPr>
            <w:tcW w:w="137" w:type="pct"/>
          </w:tcPr>
          <w:p w14:paraId="4A391D2A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C20BB96" w14:textId="31432E7D" w:rsidR="00B224E5" w:rsidRPr="00BA2043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3548">
              <w:rPr>
                <w:rFonts w:ascii="Angsana New" w:hAnsi="Angsana New"/>
                <w:sz w:val="30"/>
                <w:szCs w:val="30"/>
                <w:lang w:val="en-US" w:eastAsia="en-US"/>
              </w:rPr>
              <w:t>5,965</w:t>
            </w:r>
          </w:p>
        </w:tc>
      </w:tr>
      <w:tr w:rsidR="00B224E5" w:rsidRPr="00BA2043" w14:paraId="7A71D233" w14:textId="77777777" w:rsidTr="006179C6">
        <w:trPr>
          <w:trHeight w:val="435"/>
        </w:trPr>
        <w:tc>
          <w:tcPr>
            <w:tcW w:w="2202" w:type="pct"/>
          </w:tcPr>
          <w:p w14:paraId="0345DA6A" w14:textId="7CC2C548" w:rsidR="00B224E5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9" w:type="pct"/>
            <w:vAlign w:val="bottom"/>
          </w:tcPr>
          <w:p w14:paraId="29D8B9D3" w14:textId="499C2859" w:rsidR="00B224E5" w:rsidRPr="00603548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A5D98A9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73B68766" w14:textId="0BA4CD05" w:rsidR="00B224E5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C754592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9FAD311" w14:textId="002DEDB3" w:rsidR="00B224E5" w:rsidRPr="00603548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22,500</w:t>
            </w:r>
          </w:p>
        </w:tc>
        <w:tc>
          <w:tcPr>
            <w:tcW w:w="137" w:type="pct"/>
          </w:tcPr>
          <w:p w14:paraId="26803BFF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08A7331" w14:textId="3CA79FDD" w:rsidR="00B224E5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354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24E5" w:rsidRPr="00BA2043" w14:paraId="5E67080E" w14:textId="77777777" w:rsidTr="006179C6">
        <w:trPr>
          <w:trHeight w:val="435"/>
        </w:trPr>
        <w:tc>
          <w:tcPr>
            <w:tcW w:w="2202" w:type="pct"/>
          </w:tcPr>
          <w:p w14:paraId="7F4F6678" w14:textId="31ACF108" w:rsidR="00B224E5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9" w:type="pct"/>
            <w:vAlign w:val="bottom"/>
          </w:tcPr>
          <w:p w14:paraId="241B0168" w14:textId="464725B9" w:rsidR="00B224E5" w:rsidRPr="00603548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B11B757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1B3662A" w14:textId="5D76C3B1" w:rsidR="00B224E5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A631FC4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7C6791E" w14:textId="121A4505" w:rsidR="00B224E5" w:rsidRPr="00603548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5,76</w:t>
            </w:r>
            <w:r w:rsidR="00C32478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7" w:type="pct"/>
          </w:tcPr>
          <w:p w14:paraId="742168B5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0BAEEC6" w14:textId="65136E08" w:rsidR="00B224E5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3548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C32478">
              <w:rPr>
                <w:rFonts w:ascii="Angsana New" w:hAnsi="Angsana New"/>
                <w:sz w:val="30"/>
                <w:szCs w:val="30"/>
                <w:lang w:val="en-US" w:eastAsia="en-US"/>
              </w:rPr>
              <w:t>145</w:t>
            </w:r>
          </w:p>
        </w:tc>
      </w:tr>
      <w:tr w:rsidR="00B224E5" w:rsidRPr="00BA2043" w14:paraId="6DD54B33" w14:textId="77777777" w:rsidTr="006179C6">
        <w:trPr>
          <w:trHeight w:val="435"/>
        </w:trPr>
        <w:tc>
          <w:tcPr>
            <w:tcW w:w="2202" w:type="pct"/>
          </w:tcPr>
          <w:p w14:paraId="4A3ED1EA" w14:textId="77777777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9" w:type="pct"/>
            <w:vAlign w:val="bottom"/>
          </w:tcPr>
          <w:p w14:paraId="6707D320" w14:textId="327EFBCE" w:rsidR="00B224E5" w:rsidRPr="00603548" w:rsidDel="008D2C41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23B59A7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29EB2C25" w14:textId="60F83C0D" w:rsidR="00B224E5" w:rsidRPr="00BA2043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E093E11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39ED59E" w14:textId="71C31B2A" w:rsidR="00B224E5" w:rsidRPr="00603548" w:rsidDel="008D2C41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7" w:type="pct"/>
          </w:tcPr>
          <w:p w14:paraId="7F75ADCA" w14:textId="77777777" w:rsidR="00B224E5" w:rsidRPr="00BA204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609922B4" w14:textId="75D21A42" w:rsidR="00B224E5" w:rsidRPr="00BA2043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3548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5F722A" w:rsidRPr="00BA2043" w14:paraId="71AB72A7" w14:textId="77777777" w:rsidTr="006179C6">
        <w:tc>
          <w:tcPr>
            <w:tcW w:w="2202" w:type="pct"/>
          </w:tcPr>
          <w:p w14:paraId="4006777E" w14:textId="77777777" w:rsidR="005F722A" w:rsidRPr="00C32478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89" w:type="pct"/>
          </w:tcPr>
          <w:p w14:paraId="5322EED2" w14:textId="77777777" w:rsidR="005F722A" w:rsidRPr="00C32478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14"/>
                <w:szCs w:val="14"/>
                <w:highlight w:val="yellow"/>
                <w:lang w:val="en-US" w:eastAsia="en-US"/>
              </w:rPr>
            </w:pPr>
          </w:p>
        </w:tc>
        <w:tc>
          <w:tcPr>
            <w:tcW w:w="149" w:type="pct"/>
          </w:tcPr>
          <w:p w14:paraId="7E30C427" w14:textId="77777777" w:rsidR="005F722A" w:rsidRPr="00C32478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89" w:type="pct"/>
          </w:tcPr>
          <w:p w14:paraId="2FE21284" w14:textId="77777777" w:rsidR="005F722A" w:rsidRPr="00C32478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49" w:type="pct"/>
          </w:tcPr>
          <w:p w14:paraId="0EED1FA8" w14:textId="77777777" w:rsidR="005F722A" w:rsidRPr="00C32478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85" w:type="pct"/>
          </w:tcPr>
          <w:p w14:paraId="39E4315F" w14:textId="77777777" w:rsidR="005F722A" w:rsidRPr="00C32478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37" w:type="pct"/>
          </w:tcPr>
          <w:p w14:paraId="0246CBFA" w14:textId="77777777" w:rsidR="005F722A" w:rsidRPr="00C32478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600" w:type="pct"/>
          </w:tcPr>
          <w:p w14:paraId="710BEDB7" w14:textId="77777777" w:rsidR="005F722A" w:rsidRPr="00C32478" w:rsidRDefault="005F722A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</w:tr>
      <w:tr w:rsidR="005F722A" w:rsidRPr="00BA2043" w14:paraId="458E307F" w14:textId="77777777" w:rsidTr="006179C6">
        <w:tc>
          <w:tcPr>
            <w:tcW w:w="2202" w:type="pct"/>
          </w:tcPr>
          <w:p w14:paraId="723C6A5F" w14:textId="77777777" w:rsidR="005F722A" w:rsidRPr="00BA2043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12C9C59C" w14:textId="77777777" w:rsidR="005F722A" w:rsidRPr="006D78CC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9" w:type="pct"/>
          </w:tcPr>
          <w:p w14:paraId="61AEB854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6E2535F" w14:textId="17BB2D78" w:rsidR="005F722A" w:rsidRPr="00BA2043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3A529B8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23E5940" w14:textId="77777777" w:rsidR="005F722A" w:rsidRPr="006D78CC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37" w:type="pct"/>
          </w:tcPr>
          <w:p w14:paraId="0CF2CB30" w14:textId="77777777" w:rsidR="005F722A" w:rsidRPr="00BA2043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969A93B" w14:textId="77777777" w:rsidR="005F722A" w:rsidRPr="00BA2043" w:rsidDel="008D2C41" w:rsidRDefault="005F722A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24E5" w:rsidRPr="00BA2043" w14:paraId="17F54DCF" w14:textId="77777777" w:rsidTr="006179C6">
        <w:tc>
          <w:tcPr>
            <w:tcW w:w="2202" w:type="pct"/>
          </w:tcPr>
          <w:p w14:paraId="2B79B075" w14:textId="2474E51E" w:rsidR="00B224E5" w:rsidRPr="00B36D11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767335DE" w14:textId="38376B52" w:rsidR="00B224E5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1D2CCB"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291</w:t>
            </w:r>
          </w:p>
        </w:tc>
        <w:tc>
          <w:tcPr>
            <w:tcW w:w="149" w:type="pct"/>
          </w:tcPr>
          <w:p w14:paraId="3CE67CC9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14DFDAA" w14:textId="1ABB3F23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179C6">
              <w:rPr>
                <w:rFonts w:ascii="Angsana New" w:hAnsi="Angsana New"/>
                <w:sz w:val="30"/>
                <w:szCs w:val="30"/>
                <w:lang w:val="en-US" w:eastAsia="en-US"/>
              </w:rPr>
              <w:t>2,619</w:t>
            </w:r>
          </w:p>
        </w:tc>
        <w:tc>
          <w:tcPr>
            <w:tcW w:w="149" w:type="pct"/>
          </w:tcPr>
          <w:p w14:paraId="58094A02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7691440" w14:textId="410A74D9" w:rsidR="00B224E5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765</w:t>
            </w:r>
          </w:p>
        </w:tc>
        <w:tc>
          <w:tcPr>
            <w:tcW w:w="137" w:type="pct"/>
          </w:tcPr>
          <w:p w14:paraId="153AE02D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EB6DAD1" w14:textId="5BCBE516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179C6">
              <w:rPr>
                <w:rFonts w:ascii="Angsana New" w:hAnsi="Angsana New"/>
                <w:sz w:val="30"/>
                <w:szCs w:val="30"/>
                <w:lang w:val="en-US" w:eastAsia="en-US"/>
              </w:rPr>
              <w:t>714</w:t>
            </w:r>
          </w:p>
        </w:tc>
      </w:tr>
      <w:tr w:rsidR="00B8080B" w:rsidRPr="00BA2043" w14:paraId="51E8D75F" w14:textId="77777777" w:rsidTr="006179C6">
        <w:tc>
          <w:tcPr>
            <w:tcW w:w="2202" w:type="pct"/>
          </w:tcPr>
          <w:p w14:paraId="456C04C3" w14:textId="6756D0C9" w:rsidR="00B8080B" w:rsidRPr="00B36D11" w:rsidRDefault="00B8080B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8080B">
              <w:rPr>
                <w:rFonts w:ascii="Angsana New" w:hAnsi="Angsana New" w:cs="Angsana New"/>
                <w:cs/>
                <w:lang w:val="en-US"/>
              </w:rPr>
              <w:t>ซื้อสินทรัพย์ไม่มีตัวตนอื่น</w:t>
            </w:r>
          </w:p>
        </w:tc>
        <w:tc>
          <w:tcPr>
            <w:tcW w:w="589" w:type="pct"/>
          </w:tcPr>
          <w:p w14:paraId="5BFF8601" w14:textId="2D963828" w:rsidR="00B8080B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9" w:type="pct"/>
          </w:tcPr>
          <w:p w14:paraId="74C4B40B" w14:textId="77777777" w:rsidR="00B8080B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93C087A" w14:textId="76F51D09" w:rsidR="00B8080B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F1DFB2C" w14:textId="77777777" w:rsidR="00B8080B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C39B26E" w14:textId="3467DF8D" w:rsidR="00B8080B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5C7F11EE" w14:textId="77777777" w:rsidR="00B8080B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1DFCDDA" w14:textId="0FF7F2AD" w:rsidR="00B8080B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24E5" w:rsidRPr="00BA2043" w14:paraId="269C4A9D" w14:textId="77777777" w:rsidTr="006179C6">
        <w:tc>
          <w:tcPr>
            <w:tcW w:w="2202" w:type="pct"/>
          </w:tcPr>
          <w:p w14:paraId="45CA1E57" w14:textId="77777777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89" w:type="pct"/>
          </w:tcPr>
          <w:p w14:paraId="75FAD0B6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225BF8B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D3200D9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2577E5E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197A799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205956A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7B41CE82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24E5" w:rsidRPr="00BA2043" w14:paraId="06708BE9" w14:textId="77777777" w:rsidTr="006179C6">
        <w:tc>
          <w:tcPr>
            <w:tcW w:w="2202" w:type="pct"/>
          </w:tcPr>
          <w:p w14:paraId="54E72667" w14:textId="77777777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9" w:type="pct"/>
          </w:tcPr>
          <w:p w14:paraId="42B90E31" w14:textId="5129FEDD" w:rsidR="00B224E5" w:rsidRPr="006179C6" w:rsidRDefault="001D2CCB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905</w:t>
            </w:r>
          </w:p>
        </w:tc>
        <w:tc>
          <w:tcPr>
            <w:tcW w:w="149" w:type="pct"/>
          </w:tcPr>
          <w:p w14:paraId="5062404C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4497CEC" w14:textId="59E0BE5F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49" w:type="pct"/>
          </w:tcPr>
          <w:p w14:paraId="724A575A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9060DEF" w14:textId="03C69B39" w:rsidR="00B224E5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37" w:type="pct"/>
          </w:tcPr>
          <w:p w14:paraId="68515593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34CDABF" w14:textId="4F956E2D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</w:tr>
      <w:tr w:rsidR="00B224E5" w:rsidRPr="00BA2043" w14:paraId="65A95C25" w14:textId="77777777" w:rsidTr="006179C6">
        <w:tc>
          <w:tcPr>
            <w:tcW w:w="2202" w:type="pct"/>
          </w:tcPr>
          <w:p w14:paraId="1F60DF91" w14:textId="77777777" w:rsidR="00B224E5" w:rsidRPr="001C3F07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9" w:type="pct"/>
          </w:tcPr>
          <w:p w14:paraId="626D7B57" w14:textId="77777777" w:rsidR="00B224E5" w:rsidRPr="001C3F07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9" w:type="pct"/>
          </w:tcPr>
          <w:p w14:paraId="1D21A541" w14:textId="77777777" w:rsidR="00B224E5" w:rsidRPr="001C3F07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89" w:type="pct"/>
          </w:tcPr>
          <w:p w14:paraId="2ECD70A0" w14:textId="77777777" w:rsidR="00B224E5" w:rsidRPr="001C3F07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1A6684F1" w14:textId="77777777" w:rsidR="00B224E5" w:rsidRPr="001C3F07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85" w:type="pct"/>
          </w:tcPr>
          <w:p w14:paraId="6A06CAB8" w14:textId="77777777" w:rsidR="00B224E5" w:rsidRPr="001C3F07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37" w:type="pct"/>
          </w:tcPr>
          <w:p w14:paraId="219BE563" w14:textId="77777777" w:rsidR="00B224E5" w:rsidRPr="001C3F07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00" w:type="pct"/>
          </w:tcPr>
          <w:p w14:paraId="74BBDA0F" w14:textId="77777777" w:rsidR="00B224E5" w:rsidRPr="001C3F07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B224E5" w:rsidRPr="00BA2043" w14:paraId="638758CB" w14:textId="77777777" w:rsidTr="006179C6">
        <w:tc>
          <w:tcPr>
            <w:tcW w:w="2202" w:type="pct"/>
          </w:tcPr>
          <w:p w14:paraId="26B417CD" w14:textId="77777777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6601E91D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258EEF9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8D4C6CF" w14:textId="5D2C054C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5DBD2E1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D360038" w14:textId="77777777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6BB32F32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4267C9C" w14:textId="5DA35369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24E5" w:rsidRPr="00BA2043" w14:paraId="62020F0B" w14:textId="77777777" w:rsidTr="006179C6">
        <w:tc>
          <w:tcPr>
            <w:tcW w:w="2202" w:type="pct"/>
          </w:tcPr>
          <w:p w14:paraId="5A6641B4" w14:textId="77777777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9" w:type="pct"/>
          </w:tcPr>
          <w:p w14:paraId="1FF38E0E" w14:textId="0FD50C6A" w:rsidR="00B224E5" w:rsidRPr="001D2CCB" w:rsidDel="008D2C41" w:rsidRDefault="001D2CC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  <w:r w:rsidR="00B8080B"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443</w:t>
            </w:r>
          </w:p>
        </w:tc>
        <w:tc>
          <w:tcPr>
            <w:tcW w:w="149" w:type="pct"/>
          </w:tcPr>
          <w:p w14:paraId="5D9D65A2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A50DAAE" w14:textId="18B6ADDC" w:rsidR="00B224E5" w:rsidRPr="006179C6" w:rsidDel="008D2C41" w:rsidRDefault="00C32478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  <w:r w:rsidR="00B224E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694</w:t>
            </w:r>
          </w:p>
        </w:tc>
        <w:tc>
          <w:tcPr>
            <w:tcW w:w="149" w:type="pct"/>
          </w:tcPr>
          <w:p w14:paraId="0AE23575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32980E1" w14:textId="63F61DA9" w:rsidR="00B224E5" w:rsidRPr="006179C6" w:rsidDel="008D2C41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8,700</w:t>
            </w:r>
          </w:p>
        </w:tc>
        <w:tc>
          <w:tcPr>
            <w:tcW w:w="137" w:type="pct"/>
          </w:tcPr>
          <w:p w14:paraId="0A41F422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F3F7F44" w14:textId="38A50C1F" w:rsidR="00B224E5" w:rsidRPr="006179C6" w:rsidDel="008D2C41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10,695</w:t>
            </w:r>
          </w:p>
        </w:tc>
      </w:tr>
      <w:tr w:rsidR="00B224E5" w:rsidRPr="00BA2043" w14:paraId="6C8D6549" w14:textId="77777777" w:rsidTr="006179C6">
        <w:tc>
          <w:tcPr>
            <w:tcW w:w="2202" w:type="pct"/>
          </w:tcPr>
          <w:p w14:paraId="5E043123" w14:textId="319B7336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</w:tcPr>
          <w:p w14:paraId="61DDF00B" w14:textId="6F0A35F1" w:rsidR="00B224E5" w:rsidRPr="001D2CCB" w:rsidDel="008D2C41" w:rsidRDefault="001D2CC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1,489</w:t>
            </w:r>
          </w:p>
        </w:tc>
        <w:tc>
          <w:tcPr>
            <w:tcW w:w="149" w:type="pct"/>
          </w:tcPr>
          <w:p w14:paraId="1A4EB828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8FB880F" w14:textId="0BBECBCC" w:rsidR="00B224E5" w:rsidRPr="006179C6" w:rsidRDefault="00C32478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2,048</w:t>
            </w:r>
          </w:p>
        </w:tc>
        <w:tc>
          <w:tcPr>
            <w:tcW w:w="149" w:type="pct"/>
          </w:tcPr>
          <w:p w14:paraId="449F83C3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68EA14A" w14:textId="223C41E4" w:rsidR="00B224E5" w:rsidRPr="006179C6" w:rsidDel="008D2C41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477</w:t>
            </w:r>
          </w:p>
        </w:tc>
        <w:tc>
          <w:tcPr>
            <w:tcW w:w="137" w:type="pct"/>
          </w:tcPr>
          <w:p w14:paraId="18CE585F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F20E8BD" w14:textId="4F7374BB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956</w:t>
            </w:r>
          </w:p>
        </w:tc>
      </w:tr>
      <w:tr w:rsidR="00B224E5" w:rsidRPr="00BA2043" w14:paraId="774319CC" w14:textId="77777777" w:rsidTr="006179C6">
        <w:tc>
          <w:tcPr>
            <w:tcW w:w="2202" w:type="pct"/>
          </w:tcPr>
          <w:p w14:paraId="73E3C985" w14:textId="413977C1" w:rsidR="00B224E5" w:rsidRPr="00BA2043" w:rsidRDefault="00B224E5" w:rsidP="00B224E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9" w:type="pct"/>
          </w:tcPr>
          <w:p w14:paraId="04B6F9F7" w14:textId="6BBB0651" w:rsidR="00B224E5" w:rsidRPr="001D2CCB" w:rsidDel="008D2C41" w:rsidRDefault="001D2CC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2,336</w:t>
            </w:r>
          </w:p>
        </w:tc>
        <w:tc>
          <w:tcPr>
            <w:tcW w:w="149" w:type="pct"/>
          </w:tcPr>
          <w:p w14:paraId="7AA03BF0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02863C4" w14:textId="3E1785ED" w:rsidR="00B224E5" w:rsidRPr="006179C6" w:rsidRDefault="00C32478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2,777</w:t>
            </w:r>
          </w:p>
        </w:tc>
        <w:tc>
          <w:tcPr>
            <w:tcW w:w="149" w:type="pct"/>
          </w:tcPr>
          <w:p w14:paraId="58884086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E204B4A" w14:textId="7C1D7CD3" w:rsidR="00B224E5" w:rsidRPr="006179C6" w:rsidDel="008D2C41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1,440</w:t>
            </w:r>
          </w:p>
        </w:tc>
        <w:tc>
          <w:tcPr>
            <w:tcW w:w="137" w:type="pct"/>
          </w:tcPr>
          <w:p w14:paraId="37F54454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74B1A77" w14:textId="35226C32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1,358</w:t>
            </w:r>
          </w:p>
        </w:tc>
      </w:tr>
      <w:tr w:rsidR="00B224E5" w:rsidRPr="00004074" w14:paraId="1A2D1009" w14:textId="77777777" w:rsidTr="006179C6">
        <w:trPr>
          <w:trHeight w:val="280"/>
        </w:trPr>
        <w:tc>
          <w:tcPr>
            <w:tcW w:w="2202" w:type="pct"/>
          </w:tcPr>
          <w:p w14:paraId="714909C8" w14:textId="77777777" w:rsidR="00B224E5" w:rsidRPr="001C2EC7" w:rsidRDefault="00B224E5" w:rsidP="00B224E5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10511647" w:rsidR="00B224E5" w:rsidRPr="001D2CCB" w:rsidRDefault="001D2CC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  <w:r w:rsidR="00B8080B"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268</w:t>
            </w:r>
          </w:p>
        </w:tc>
        <w:tc>
          <w:tcPr>
            <w:tcW w:w="149" w:type="pct"/>
          </w:tcPr>
          <w:p w14:paraId="6FBAE103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0B29D089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C32478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32478">
              <w:rPr>
                <w:rFonts w:ascii="Angsana New" w:hAnsi="Angsana New"/>
                <w:sz w:val="30"/>
                <w:szCs w:val="30"/>
                <w:lang w:val="en-US" w:eastAsia="en-US"/>
              </w:rPr>
              <w:t>519</w:t>
            </w:r>
          </w:p>
        </w:tc>
        <w:tc>
          <w:tcPr>
            <w:tcW w:w="149" w:type="pct"/>
          </w:tcPr>
          <w:p w14:paraId="7D607060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0DD9B2F7" w:rsidR="00B224E5" w:rsidRPr="006179C6" w:rsidRDefault="00B8080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10,617</w:t>
            </w:r>
          </w:p>
        </w:tc>
        <w:tc>
          <w:tcPr>
            <w:tcW w:w="137" w:type="pct"/>
          </w:tcPr>
          <w:p w14:paraId="353159A3" w14:textId="77777777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2C4C5BA6" w:rsidR="00B224E5" w:rsidRPr="006179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13,009</w:t>
            </w:r>
          </w:p>
        </w:tc>
      </w:tr>
    </w:tbl>
    <w:p w14:paraId="15AF1A1F" w14:textId="77777777" w:rsidR="00344B92" w:rsidRPr="001C3F07" w:rsidRDefault="00344B92" w:rsidP="00C35C5F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66"/>
        <w:gridCol w:w="1083"/>
        <w:gridCol w:w="272"/>
        <w:gridCol w:w="1078"/>
        <w:gridCol w:w="268"/>
        <w:gridCol w:w="1080"/>
      </w:tblGrid>
      <w:tr w:rsidR="003E5233" w:rsidRPr="00BA2043" w14:paraId="2953045A" w14:textId="77777777" w:rsidTr="00B224E5">
        <w:trPr>
          <w:trHeight w:val="427"/>
          <w:tblHeader/>
        </w:trPr>
        <w:tc>
          <w:tcPr>
            <w:tcW w:w="2206" w:type="pct"/>
          </w:tcPr>
          <w:p w14:paraId="26204697" w14:textId="21D555D8" w:rsidR="003E5233" w:rsidRPr="0030622C" w:rsidRDefault="000E6CAD" w:rsidP="00C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35C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C35C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325" w:type="pct"/>
            <w:gridSpan w:val="3"/>
          </w:tcPr>
          <w:p w14:paraId="3F40CA20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396FB1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422BE73E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85B79" w:rsidRPr="00BA2043" w14:paraId="55251CEC" w14:textId="77777777" w:rsidTr="00B224E5">
        <w:trPr>
          <w:trHeight w:val="427"/>
          <w:tblHeader/>
        </w:trPr>
        <w:tc>
          <w:tcPr>
            <w:tcW w:w="2206" w:type="pct"/>
          </w:tcPr>
          <w:p w14:paraId="0F5777F8" w14:textId="2A60E78C" w:rsidR="00985B79" w:rsidRPr="00C35C5F" w:rsidRDefault="000E6CAD" w:rsidP="000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5C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C35C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590" w:type="pct"/>
          </w:tcPr>
          <w:p w14:paraId="29A222C3" w14:textId="52AA9674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C1FB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2C1F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5" w:type="pct"/>
          </w:tcPr>
          <w:p w14:paraId="4C1C591F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93E2A2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26A6208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3F8613" w14:textId="33394AE5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C1FB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2C1F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6" w:type="pct"/>
          </w:tcPr>
          <w:p w14:paraId="2E077772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F7E2382" w14:textId="717C8A96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5B79" w:rsidRPr="00BA2043" w14:paraId="72C62240" w14:textId="77777777" w:rsidTr="00B224E5">
        <w:trPr>
          <w:trHeight w:val="427"/>
          <w:tblHeader/>
        </w:trPr>
        <w:tc>
          <w:tcPr>
            <w:tcW w:w="2206" w:type="pct"/>
          </w:tcPr>
          <w:p w14:paraId="4B65A49F" w14:textId="1D144BB8" w:rsidR="00985B79" w:rsidRPr="00C35C5F" w:rsidRDefault="00985B79" w:rsidP="000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693D8F" w14:textId="618CE8A1" w:rsidR="00985B79" w:rsidRPr="006C45EA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B224E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016B499B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F36AB2" w14:textId="2F909405" w:rsidR="00985B79" w:rsidRPr="006C45EA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224E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1450E8AA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EFA70FF" w14:textId="7383DF7F" w:rsidR="00985B79" w:rsidRPr="006C45EA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B224E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68CDE7C6" w14:textId="77777777" w:rsidR="00985B79" w:rsidRPr="00BA2043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418633" w14:textId="24AFAAA6" w:rsidR="00985B79" w:rsidRPr="006C45EA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224E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004EE" w:rsidRPr="00BA2043" w14:paraId="0A2D3085" w14:textId="77777777" w:rsidTr="00B224E5">
        <w:trPr>
          <w:trHeight w:val="427"/>
          <w:tblHeader/>
        </w:trPr>
        <w:tc>
          <w:tcPr>
            <w:tcW w:w="2206" w:type="pct"/>
          </w:tcPr>
          <w:p w14:paraId="0B2EF184" w14:textId="06FD9F98" w:rsidR="00E004EE" w:rsidRPr="00E778A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22F41DEF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4EE" w:rsidRPr="00BA2043" w14:paraId="16A78F74" w14:textId="77777777" w:rsidTr="00B224E5">
        <w:trPr>
          <w:trHeight w:val="427"/>
        </w:trPr>
        <w:tc>
          <w:tcPr>
            <w:tcW w:w="2206" w:type="pct"/>
          </w:tcPr>
          <w:p w14:paraId="26427780" w14:textId="2CC8C6DC" w:rsidR="00E004EE" w:rsidRPr="00E778A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4" w:type="pct"/>
            <w:gridSpan w:val="7"/>
          </w:tcPr>
          <w:p w14:paraId="5EEF1FE5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004EE" w:rsidRPr="00BA2043" w14:paraId="4AB26EE1" w14:textId="77777777" w:rsidTr="00B224E5">
        <w:trPr>
          <w:trHeight w:val="258"/>
        </w:trPr>
        <w:tc>
          <w:tcPr>
            <w:tcW w:w="2206" w:type="pct"/>
          </w:tcPr>
          <w:p w14:paraId="78BF3FF0" w14:textId="6D33AB26" w:rsidR="00E004EE" w:rsidRPr="0030622C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5C04E568" w14:textId="77777777" w:rsidR="00E004EE" w:rsidRPr="006D78CC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42E1A411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5FFF7C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ED913B0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8D50008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6F1C7A" w14:textId="77777777" w:rsidR="00E004EE" w:rsidRPr="00BA2043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A471E7" w14:textId="77777777" w:rsidR="00E004EE" w:rsidRPr="00BA2043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2478" w:rsidRPr="00BA2043" w14:paraId="29BB93CD" w14:textId="77777777" w:rsidTr="00B224E5">
        <w:trPr>
          <w:trHeight w:val="258"/>
        </w:trPr>
        <w:tc>
          <w:tcPr>
            <w:tcW w:w="2206" w:type="pct"/>
          </w:tcPr>
          <w:p w14:paraId="043BE82F" w14:textId="6470C63A" w:rsidR="00C32478" w:rsidRPr="003E5233" w:rsidRDefault="00C32478" w:rsidP="00C3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บริษัท เอส เวนเจอร์ส จำกัด</w:t>
            </w:r>
          </w:p>
        </w:tc>
        <w:tc>
          <w:tcPr>
            <w:tcW w:w="590" w:type="pct"/>
          </w:tcPr>
          <w:p w14:paraId="075703EE" w14:textId="4A19DA5E" w:rsidR="00C32478" w:rsidRPr="003337C6" w:rsidRDefault="00C32478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CFD577" w14:textId="54EA8804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73D1C95" w14:textId="77777777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0088C0" w14:textId="36AF0B63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2,517</w:t>
            </w:r>
          </w:p>
        </w:tc>
        <w:tc>
          <w:tcPr>
            <w:tcW w:w="146" w:type="pct"/>
          </w:tcPr>
          <w:p w14:paraId="5C8AEDD0" w14:textId="77777777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A2B30C" w14:textId="2D7B78BB" w:rsidR="00C32478" w:rsidRPr="00C32478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24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2,864</w:t>
            </w:r>
          </w:p>
        </w:tc>
      </w:tr>
      <w:tr w:rsidR="00C32478" w:rsidRPr="00BA2043" w14:paraId="0CB462B8" w14:textId="77777777" w:rsidTr="00B224E5">
        <w:trPr>
          <w:trHeight w:val="258"/>
        </w:trPr>
        <w:tc>
          <w:tcPr>
            <w:tcW w:w="2206" w:type="pct"/>
          </w:tcPr>
          <w:p w14:paraId="0D2240DD" w14:textId="33799D33" w:rsidR="00C32478" w:rsidRPr="00B224E5" w:rsidRDefault="00C32478" w:rsidP="00C32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224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พีเอ็มซี เลเบิล </w:t>
            </w:r>
            <w:r w:rsidRPr="00B224E5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แมททีเรียลส์ จำกัด (มหาช</w:t>
            </w:r>
            <w:r w:rsidRPr="00B224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</w:t>
            </w:r>
            <w:r w:rsidRPr="00B224E5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590" w:type="pct"/>
          </w:tcPr>
          <w:p w14:paraId="1F8C27F0" w14:textId="5CDB177F" w:rsidR="00C32478" w:rsidRPr="003337C6" w:rsidRDefault="00C32478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EE4EDF0" w14:textId="77777777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32D5EE" w14:textId="7E22150C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333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45B99E" w14:textId="77777777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9174913" w14:textId="7454AB21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D5B37E5" w14:textId="77777777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E96AD5" w14:textId="6CC3F9D6" w:rsidR="00C32478" w:rsidRPr="00C32478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24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C32478" w:rsidRPr="00BA2043" w14:paraId="48B8CBA9" w14:textId="77777777" w:rsidTr="00B224E5">
        <w:trPr>
          <w:trHeight w:val="258"/>
        </w:trPr>
        <w:tc>
          <w:tcPr>
            <w:tcW w:w="2206" w:type="pct"/>
          </w:tcPr>
          <w:p w14:paraId="48EDFF79" w14:textId="36B33BAC" w:rsidR="00C32478" w:rsidRPr="00E778A3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5C214AB0" w:rsidR="00C32478" w:rsidRPr="003337C6" w:rsidRDefault="00C32478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7DD2922" w14:textId="77777777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232A8701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7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80A2678" w14:textId="77777777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7424FD64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2,517</w:t>
            </w:r>
          </w:p>
        </w:tc>
        <w:tc>
          <w:tcPr>
            <w:tcW w:w="146" w:type="pct"/>
          </w:tcPr>
          <w:p w14:paraId="1156669A" w14:textId="77777777" w:rsidR="00C32478" w:rsidRPr="003337C6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04799E4E" w:rsidR="00C32478" w:rsidRPr="00C32478" w:rsidRDefault="00C32478" w:rsidP="00C3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24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3,103</w:t>
            </w:r>
          </w:p>
        </w:tc>
      </w:tr>
      <w:tr w:rsidR="00E004EE" w:rsidRPr="00BA2043" w14:paraId="7601254E" w14:textId="77777777" w:rsidTr="00B224E5">
        <w:trPr>
          <w:trHeight w:val="258"/>
        </w:trPr>
        <w:tc>
          <w:tcPr>
            <w:tcW w:w="2206" w:type="pct"/>
          </w:tcPr>
          <w:p w14:paraId="526DE9AA" w14:textId="77777777" w:rsidR="00E004EE" w:rsidRPr="001C3F0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DA9F825" w14:textId="77777777" w:rsidR="00E004EE" w:rsidRPr="001C3F07" w:rsidRDefault="00E004EE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5CA19807" w14:textId="77777777" w:rsidR="00E004EE" w:rsidRPr="001C3F0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E5236A9" w14:textId="77777777" w:rsidR="00E004EE" w:rsidRPr="001C3F0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14:paraId="7307BD5E" w14:textId="77777777" w:rsidR="00E004EE" w:rsidRPr="001C3F0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0AF8C666" w14:textId="77777777" w:rsidR="00E004EE" w:rsidRPr="001C3F0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04DFE54A" w14:textId="77777777" w:rsidR="00E004EE" w:rsidRPr="001C3F0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C6BFE22" w14:textId="77777777" w:rsidR="00E004EE" w:rsidRPr="001C3F07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004EE" w:rsidRPr="00BA2043" w14:paraId="3176FF00" w14:textId="77777777" w:rsidTr="00B224E5">
        <w:trPr>
          <w:trHeight w:val="258"/>
        </w:trPr>
        <w:tc>
          <w:tcPr>
            <w:tcW w:w="2206" w:type="pct"/>
          </w:tcPr>
          <w:p w14:paraId="61CD0808" w14:textId="47250C3A" w:rsidR="00E004E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0" w:type="pct"/>
          </w:tcPr>
          <w:p w14:paraId="11B9F8B8" w14:textId="77777777" w:rsidR="00E004EE" w:rsidRPr="003337C6" w:rsidRDefault="00E004EE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876E35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9BA60B" w14:textId="77777777" w:rsidR="00E004EE" w:rsidRPr="003337C6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3DD614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4A8E31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3DA7DF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5DE715" w14:textId="77777777" w:rsidR="00E004EE" w:rsidRPr="003337C6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4CB" w:rsidRPr="00BA2043" w14:paraId="5B6D38C9" w14:textId="77777777" w:rsidTr="00B224E5">
        <w:trPr>
          <w:trHeight w:val="258"/>
        </w:trPr>
        <w:tc>
          <w:tcPr>
            <w:tcW w:w="2206" w:type="pct"/>
          </w:tcPr>
          <w:p w14:paraId="7E3D6AC4" w14:textId="07A4F0B2" w:rsidR="00D634CB" w:rsidRPr="00335AA5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1535E6BA" w14:textId="77777777" w:rsidR="00D634CB" w:rsidRPr="003337C6" w:rsidRDefault="00D634CB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FE13B6C" w14:textId="77777777" w:rsidR="00D634CB" w:rsidRPr="003337C6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EB16D83" w14:textId="77777777" w:rsidR="00D634CB" w:rsidRPr="003337C6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C2F4CF" w14:textId="77777777" w:rsidR="00D634CB" w:rsidRPr="003337C6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D368836" w14:textId="77777777" w:rsidR="00D634CB" w:rsidRPr="003337C6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0143F61" w14:textId="77777777" w:rsidR="00D634CB" w:rsidRPr="003337C6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D05C2F" w14:textId="77777777" w:rsidR="00D634CB" w:rsidRPr="003337C6" w:rsidRDefault="00D634CB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4E5" w:rsidRPr="00BA2043" w14:paraId="4A79B064" w14:textId="77777777" w:rsidTr="00B224E5">
        <w:trPr>
          <w:trHeight w:val="258"/>
        </w:trPr>
        <w:tc>
          <w:tcPr>
            <w:tcW w:w="2206" w:type="pct"/>
          </w:tcPr>
          <w:p w14:paraId="5F047B71" w14:textId="3C2B3654" w:rsidR="00B224E5" w:rsidRPr="00D634CB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Selic Australia Pty Ltd</w:t>
            </w:r>
          </w:p>
        </w:tc>
        <w:tc>
          <w:tcPr>
            <w:tcW w:w="590" w:type="pct"/>
          </w:tcPr>
          <w:p w14:paraId="4A008813" w14:textId="6287D1E2" w:rsidR="00B224E5" w:rsidRPr="003337C6" w:rsidRDefault="00C32478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1711B92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3B5B46" w14:textId="2F5DF0A2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C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F295ED9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28A38B" w14:textId="3DF1B446" w:rsidR="00B224E5" w:rsidRPr="003337C6" w:rsidRDefault="009D48AE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2,608</w:t>
            </w:r>
          </w:p>
        </w:tc>
        <w:tc>
          <w:tcPr>
            <w:tcW w:w="146" w:type="pct"/>
          </w:tcPr>
          <w:p w14:paraId="2F16D6F3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40FEBF" w14:textId="1FD69FAD" w:rsidR="00B224E5" w:rsidRPr="00C32478" w:rsidRDefault="00C32478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  <w:r w:rsidRPr="00C324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4,214</w:t>
            </w:r>
          </w:p>
        </w:tc>
      </w:tr>
      <w:tr w:rsidR="00B224E5" w:rsidRPr="00BA2043" w14:paraId="0F0607D1" w14:textId="77777777" w:rsidTr="00B224E5">
        <w:trPr>
          <w:trHeight w:val="258"/>
        </w:trPr>
        <w:tc>
          <w:tcPr>
            <w:tcW w:w="2206" w:type="pct"/>
          </w:tcPr>
          <w:p w14:paraId="576728CD" w14:textId="17394E30" w:rsidR="00B224E5" w:rsidRPr="00D634CB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เทวกรรมโอสถ</w:t>
            </w:r>
            <w:r w:rsidRPr="00D634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0" w:type="pct"/>
          </w:tcPr>
          <w:p w14:paraId="2B95178A" w14:textId="0F8BB50E" w:rsidR="00B224E5" w:rsidRDefault="00C32478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1B4E586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D5F7BB" w14:textId="7C372025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28DA7AA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65D95C" w14:textId="0E311505" w:rsidR="00B224E5" w:rsidRDefault="009D48AE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1,284</w:t>
            </w:r>
          </w:p>
        </w:tc>
        <w:tc>
          <w:tcPr>
            <w:tcW w:w="146" w:type="pct"/>
          </w:tcPr>
          <w:p w14:paraId="71506587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53D458" w14:textId="385DF3FB" w:rsidR="00B224E5" w:rsidRPr="00C32478" w:rsidRDefault="00C32478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2478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B224E5" w:rsidRPr="00BA2043" w14:paraId="1B237C27" w14:textId="77777777" w:rsidTr="00B224E5">
        <w:trPr>
          <w:trHeight w:val="258"/>
        </w:trPr>
        <w:tc>
          <w:tcPr>
            <w:tcW w:w="2206" w:type="pct"/>
          </w:tcPr>
          <w:p w14:paraId="66242731" w14:textId="2B708111" w:rsidR="00B224E5" w:rsidRPr="00D634CB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4CB">
              <w:rPr>
                <w:rFonts w:ascii="Angsana New" w:hAnsi="Angsana New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90" w:type="pct"/>
          </w:tcPr>
          <w:p w14:paraId="14005ED1" w14:textId="7DAD876A" w:rsidR="00B224E5" w:rsidRPr="003337C6" w:rsidRDefault="00C32478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D422D7F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D85C79" w14:textId="11C910D8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C6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D6040D5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0A41208" w14:textId="59CC6178" w:rsidR="00B224E5" w:rsidRPr="003337C6" w:rsidRDefault="009D48AE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146" w:type="pct"/>
          </w:tcPr>
          <w:p w14:paraId="5154910D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4D78E3" w14:textId="471E615B" w:rsidR="00B224E5" w:rsidRPr="00C32478" w:rsidRDefault="00C32478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  <w:r w:rsidRPr="00C324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</w:t>
            </w:r>
          </w:p>
        </w:tc>
      </w:tr>
      <w:tr w:rsidR="00B224E5" w:rsidRPr="00BA2043" w14:paraId="70302F66" w14:textId="77777777" w:rsidTr="00B224E5">
        <w:trPr>
          <w:trHeight w:val="258"/>
        </w:trPr>
        <w:tc>
          <w:tcPr>
            <w:tcW w:w="2206" w:type="pct"/>
          </w:tcPr>
          <w:p w14:paraId="6FCCEE79" w14:textId="77777777" w:rsidR="00B224E5" w:rsidRPr="001C3F07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</w:tcPr>
          <w:p w14:paraId="23E593BE" w14:textId="77777777" w:rsidR="00B224E5" w:rsidRPr="001C3F07" w:rsidRDefault="00B224E5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39619633" w14:textId="77777777" w:rsidR="00B224E5" w:rsidRPr="001C3F07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</w:tcPr>
          <w:p w14:paraId="6FCBE283" w14:textId="77777777" w:rsidR="00B224E5" w:rsidRPr="001C3F07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14:paraId="7BBDC06F" w14:textId="77777777" w:rsidR="00B224E5" w:rsidRPr="001C3F07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398C647A" w14:textId="77777777" w:rsidR="00B224E5" w:rsidRPr="001C3F07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59F7636D" w14:textId="77777777" w:rsidR="00B224E5" w:rsidRPr="001C3F07" w:rsidRDefault="00B224E5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</w:tcPr>
          <w:p w14:paraId="02AE34E7" w14:textId="77777777" w:rsidR="00B224E5" w:rsidRPr="001C3F07" w:rsidRDefault="00B224E5" w:rsidP="004E5F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48AE" w:rsidRPr="00BA2043" w14:paraId="7BD7C6B7" w14:textId="77777777" w:rsidTr="00B224E5">
        <w:trPr>
          <w:trHeight w:val="258"/>
        </w:trPr>
        <w:tc>
          <w:tcPr>
            <w:tcW w:w="2206" w:type="pct"/>
          </w:tcPr>
          <w:p w14:paraId="3D94F960" w14:textId="50121386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172F9A0A" w14:textId="77777777" w:rsidR="009D48AE" w:rsidRPr="0027035E" w:rsidRDefault="009D48AE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8353406" w14:textId="77777777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197B1C" w14:textId="77777777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894AC1B" w14:textId="77777777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9B2D7F" w14:textId="77777777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E2D48FD" w14:textId="77777777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55E24E" w14:textId="77777777" w:rsidR="009D48AE" w:rsidRPr="0027035E" w:rsidRDefault="009D48AE" w:rsidP="009D48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8AE" w:rsidRPr="00BA2043" w14:paraId="42721ABC" w14:textId="77777777" w:rsidTr="00B224E5">
        <w:trPr>
          <w:trHeight w:val="258"/>
        </w:trPr>
        <w:tc>
          <w:tcPr>
            <w:tcW w:w="2206" w:type="pct"/>
          </w:tcPr>
          <w:p w14:paraId="1FEF4867" w14:textId="6083E327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70A8">
              <w:rPr>
                <w:rFonts w:ascii="Angsana New" w:hAnsi="Angsana New" w:hint="cs"/>
                <w:sz w:val="30"/>
                <w:szCs w:val="30"/>
                <w:cs/>
              </w:rPr>
              <w:t>บริษัท เบลิค อินโนเทค จำกัด</w:t>
            </w:r>
          </w:p>
        </w:tc>
        <w:tc>
          <w:tcPr>
            <w:tcW w:w="590" w:type="pct"/>
          </w:tcPr>
          <w:p w14:paraId="39B95CE1" w14:textId="21088E59" w:rsidR="009D48AE" w:rsidRPr="0027035E" w:rsidRDefault="009D48AE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5" w:type="pct"/>
          </w:tcPr>
          <w:p w14:paraId="172CE5D4" w14:textId="77777777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79B16F" w14:textId="3EAE4974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798CABD" w14:textId="77777777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BA67F37" w14:textId="18574071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6" w:type="pct"/>
          </w:tcPr>
          <w:p w14:paraId="4D6B308E" w14:textId="77777777" w:rsidR="009D48AE" w:rsidRPr="0027035E" w:rsidRDefault="009D48AE" w:rsidP="009D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328DAE" w14:textId="3F44AB67" w:rsidR="009D48AE" w:rsidRPr="0027035E" w:rsidRDefault="009D48AE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5FBC" w:rsidRPr="00BA2043" w14:paraId="178E7011" w14:textId="77777777" w:rsidTr="00B224E5">
        <w:trPr>
          <w:trHeight w:val="258"/>
        </w:trPr>
        <w:tc>
          <w:tcPr>
            <w:tcW w:w="2206" w:type="pct"/>
          </w:tcPr>
          <w:p w14:paraId="62AB35AC" w14:textId="77777777" w:rsidR="004E5FBC" w:rsidRPr="001C3F0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</w:tcPr>
          <w:p w14:paraId="5D36EB36" w14:textId="77777777" w:rsidR="004E5FBC" w:rsidRPr="001C3F07" w:rsidRDefault="004E5FBC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1EEA6DC1" w14:textId="77777777" w:rsidR="004E5FBC" w:rsidRPr="001C3F0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</w:tcPr>
          <w:p w14:paraId="2281579D" w14:textId="77777777" w:rsidR="004E5FBC" w:rsidRPr="001C3F0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14:paraId="570AD4FC" w14:textId="77777777" w:rsidR="004E5FBC" w:rsidRPr="001C3F0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5599B52A" w14:textId="77777777" w:rsidR="004E5FBC" w:rsidRPr="001C3F0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04C80280" w14:textId="77777777" w:rsidR="004E5FBC" w:rsidRPr="001C3F07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</w:tcPr>
          <w:p w14:paraId="08148DBE" w14:textId="77777777" w:rsidR="004E5FBC" w:rsidRPr="001C3F07" w:rsidRDefault="004E5FBC" w:rsidP="004E5F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24E5" w:rsidRPr="00BA2043" w14:paraId="47206F1C" w14:textId="77777777" w:rsidTr="00B224E5">
        <w:trPr>
          <w:trHeight w:val="258"/>
        </w:trPr>
        <w:tc>
          <w:tcPr>
            <w:tcW w:w="2206" w:type="pct"/>
          </w:tcPr>
          <w:p w14:paraId="7B2EA1BC" w14:textId="46F579CE" w:rsidR="00B224E5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FFA7B3" w14:textId="7B489C7A" w:rsidR="00B224E5" w:rsidRPr="003337C6" w:rsidRDefault="009D48AE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5" w:type="pct"/>
          </w:tcPr>
          <w:p w14:paraId="58D16859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49D14DE" w14:textId="6A878FBD" w:rsidR="00B224E5" w:rsidRPr="003337C6" w:rsidRDefault="00AB46D7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8" w:type="pct"/>
          </w:tcPr>
          <w:p w14:paraId="49367020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8784F9F" w14:textId="00FEED25" w:rsidR="00B224E5" w:rsidRPr="003337C6" w:rsidRDefault="009D48AE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6" w:type="pct"/>
          </w:tcPr>
          <w:p w14:paraId="4A9351FD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0BD3ED7" w14:textId="6E9F50D9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03E3E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B224E5" w:rsidRPr="00BA2043" w14:paraId="0CA5B2F9" w14:textId="77777777" w:rsidTr="00B224E5">
        <w:trPr>
          <w:trHeight w:val="258"/>
        </w:trPr>
        <w:tc>
          <w:tcPr>
            <w:tcW w:w="2206" w:type="pct"/>
          </w:tcPr>
          <w:p w14:paraId="7CB981B7" w14:textId="46822D8D" w:rsidR="00B224E5" w:rsidRPr="00335AA5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3B2341A" w14:textId="74EB7885" w:rsidR="00B224E5" w:rsidRPr="003337C6" w:rsidRDefault="009D48AE" w:rsidP="000313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</w:t>
            </w:r>
          </w:p>
        </w:tc>
        <w:tc>
          <w:tcPr>
            <w:tcW w:w="145" w:type="pct"/>
          </w:tcPr>
          <w:p w14:paraId="1685B592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29359B7" w14:textId="04568CDC" w:rsidR="00B224E5" w:rsidRPr="00AB46D7" w:rsidRDefault="00AB46D7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46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</w:t>
            </w:r>
          </w:p>
        </w:tc>
        <w:tc>
          <w:tcPr>
            <w:tcW w:w="148" w:type="pct"/>
          </w:tcPr>
          <w:p w14:paraId="09E57363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2884F64" w14:textId="6AB7A107" w:rsidR="00B224E5" w:rsidRPr="003337C6" w:rsidRDefault="009D48AE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4,735</w:t>
            </w:r>
          </w:p>
        </w:tc>
        <w:tc>
          <w:tcPr>
            <w:tcW w:w="146" w:type="pct"/>
          </w:tcPr>
          <w:p w14:paraId="025A928A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7B45820" w14:textId="1B51F85B" w:rsidR="00B224E5" w:rsidRPr="00803E3E" w:rsidRDefault="00803E3E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5,478</w:t>
            </w:r>
          </w:p>
        </w:tc>
      </w:tr>
      <w:tr w:rsidR="00991032" w:rsidRPr="00BA2043" w14:paraId="656EA3BD" w14:textId="77777777" w:rsidTr="00B224E5">
        <w:trPr>
          <w:trHeight w:val="258"/>
        </w:trPr>
        <w:tc>
          <w:tcPr>
            <w:tcW w:w="2206" w:type="pct"/>
          </w:tcPr>
          <w:p w14:paraId="055F40DF" w14:textId="77777777" w:rsidR="00991032" w:rsidRPr="001C3F07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2486828" w14:textId="77777777" w:rsidR="00991032" w:rsidRPr="001C3F07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1ED08267" w14:textId="77777777" w:rsidR="00991032" w:rsidRPr="001C3F07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02761EA" w14:textId="77777777" w:rsidR="00991032" w:rsidRPr="001C3F07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14:paraId="41E42633" w14:textId="77777777" w:rsidR="00991032" w:rsidRPr="001C3F07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89A4459" w14:textId="77777777" w:rsidR="00991032" w:rsidRPr="001C3F07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013CF1AA" w14:textId="77777777" w:rsidR="00991032" w:rsidRPr="001C3F07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A0FA661" w14:textId="77777777" w:rsidR="00991032" w:rsidRPr="001C3F07" w:rsidRDefault="00991032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28B1" w:rsidRPr="00BA2043" w14:paraId="4A80DB7E" w14:textId="77777777" w:rsidTr="00B224E5">
        <w:trPr>
          <w:tblHeader/>
        </w:trPr>
        <w:tc>
          <w:tcPr>
            <w:tcW w:w="2206" w:type="pct"/>
          </w:tcPr>
          <w:p w14:paraId="2AB1A321" w14:textId="37486240" w:rsidR="009A28B1" w:rsidRPr="00531916" w:rsidRDefault="009A28B1" w:rsidP="009A2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28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90" w:type="pct"/>
          </w:tcPr>
          <w:p w14:paraId="7BCBF796" w14:textId="77777777" w:rsidR="009A28B1" w:rsidRPr="003337C6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5AE62F96" w14:textId="77777777" w:rsidR="009A28B1" w:rsidRPr="003337C6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BC79EA" w14:textId="77777777" w:rsidR="009A28B1" w:rsidRPr="003337C6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89DD97B" w14:textId="77777777" w:rsidR="009A28B1" w:rsidRPr="003337C6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AAD047E" w14:textId="77777777" w:rsidR="009A28B1" w:rsidRPr="003337C6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A925A8C" w14:textId="77777777" w:rsidR="009A28B1" w:rsidRPr="003337C6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A8819B" w14:textId="77777777" w:rsidR="009A28B1" w:rsidRPr="003337C6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4EE" w:rsidRPr="00BA2043" w14:paraId="6647E045" w14:textId="77777777" w:rsidTr="00B224E5">
        <w:trPr>
          <w:tblHeader/>
        </w:trPr>
        <w:tc>
          <w:tcPr>
            <w:tcW w:w="2206" w:type="pct"/>
          </w:tcPr>
          <w:p w14:paraId="01945334" w14:textId="51722883" w:rsidR="00E004EE" w:rsidRPr="00531916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  <w:r w:rsidRPr="005319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5319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90" w:type="pct"/>
          </w:tcPr>
          <w:p w14:paraId="324895EF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25ACB377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D6D9FB3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19498D1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B752AE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7FEBC55C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2FF46B2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5FBC" w:rsidRPr="00BA2043" w14:paraId="0DC9FAC0" w14:textId="77777777" w:rsidTr="00B224E5">
        <w:trPr>
          <w:tblHeader/>
        </w:trPr>
        <w:tc>
          <w:tcPr>
            <w:tcW w:w="2206" w:type="pct"/>
          </w:tcPr>
          <w:p w14:paraId="5592C7BE" w14:textId="42002E15" w:rsidR="004E5FBC" w:rsidRPr="00B224E5" w:rsidRDefault="003337C6" w:rsidP="00B2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224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พีเอ็มซี เลเบิล </w:t>
            </w:r>
            <w:r w:rsidR="00B224E5" w:rsidRPr="00B224E5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แมททีเรียลส์ จำกัด (มหาชน)</w:t>
            </w:r>
          </w:p>
        </w:tc>
        <w:tc>
          <w:tcPr>
            <w:tcW w:w="590" w:type="pct"/>
          </w:tcPr>
          <w:p w14:paraId="7B0598B0" w14:textId="7AF04163" w:rsidR="004E5FBC" w:rsidRPr="003337C6" w:rsidRDefault="009D48AE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0BFA1E2" w14:textId="77777777" w:rsidR="004E5FBC" w:rsidRPr="003337C6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B21E02" w14:textId="549B801D" w:rsidR="004E5FBC" w:rsidRPr="003337C6" w:rsidRDefault="004E5FB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6363ACC" w14:textId="77777777" w:rsidR="004E5FBC" w:rsidRPr="003337C6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7A788D" w14:textId="21A96765" w:rsidR="004E5FBC" w:rsidRPr="003337C6" w:rsidRDefault="009D48AE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A6FAE43" w14:textId="77777777" w:rsidR="004E5FBC" w:rsidRPr="003337C6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97D0F8A" w14:textId="24A99177" w:rsidR="004E5FBC" w:rsidRPr="003337C6" w:rsidRDefault="004D1DBA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267F3" w:rsidRPr="00BA2043" w14:paraId="1C2C40AC" w14:textId="77777777" w:rsidTr="00B224E5">
        <w:trPr>
          <w:tblHeader/>
        </w:trPr>
        <w:tc>
          <w:tcPr>
            <w:tcW w:w="2206" w:type="pct"/>
          </w:tcPr>
          <w:p w14:paraId="6B19C3CD" w14:textId="77777777" w:rsidR="003267F3" w:rsidRPr="009D48AE" w:rsidRDefault="003267F3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</w:tcPr>
          <w:p w14:paraId="56797C6B" w14:textId="77777777" w:rsidR="003267F3" w:rsidRPr="009D48AE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pct"/>
          </w:tcPr>
          <w:p w14:paraId="0DA6F2E9" w14:textId="77777777" w:rsidR="003267F3" w:rsidRPr="009D48AE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58C1868C" w14:textId="77777777" w:rsidR="003267F3" w:rsidRPr="009D48AE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135381A7" w14:textId="77777777" w:rsidR="003267F3" w:rsidRPr="009D48AE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</w:tcPr>
          <w:p w14:paraId="05A1A083" w14:textId="77777777" w:rsidR="003267F3" w:rsidRPr="009D48AE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" w:type="pct"/>
          </w:tcPr>
          <w:p w14:paraId="249787F3" w14:textId="77777777" w:rsidR="003267F3" w:rsidRPr="009D48AE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64473E41" w14:textId="77777777" w:rsidR="003267F3" w:rsidRPr="009D48AE" w:rsidRDefault="003267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004EE" w:rsidRPr="00BA2043" w14:paraId="082762F4" w14:textId="77777777" w:rsidTr="00B224E5">
        <w:trPr>
          <w:trHeight w:val="427"/>
          <w:tblHeader/>
        </w:trPr>
        <w:tc>
          <w:tcPr>
            <w:tcW w:w="2206" w:type="pct"/>
          </w:tcPr>
          <w:p w14:paraId="39C20849" w14:textId="5044BB4C" w:rsidR="00E004EE" w:rsidRPr="00BA2043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</w:tcPr>
          <w:p w14:paraId="63C4A89E" w14:textId="6A228A31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A8595E9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D4BD52" w14:textId="04D49346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96FDD0A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7F91D6" w14:textId="20C6C732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00AAA58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359F27" w14:textId="3B46A8CE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4EE" w:rsidRPr="00BA2043" w14:paraId="66753F95" w14:textId="77777777" w:rsidTr="00B224E5">
        <w:trPr>
          <w:trHeight w:val="258"/>
        </w:trPr>
        <w:tc>
          <w:tcPr>
            <w:tcW w:w="2206" w:type="pct"/>
          </w:tcPr>
          <w:p w14:paraId="526EFC77" w14:textId="33A5B8E4" w:rsidR="00E004EE" w:rsidRDefault="0061207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12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06D851C7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C5EC07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FC8CE1" w14:textId="77777777" w:rsidR="00E004EE" w:rsidRPr="003337C6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5B56064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3FAF33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310D51" w14:textId="77777777" w:rsidR="00E004EE" w:rsidRPr="003337C6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D8DBCE" w14:textId="77777777" w:rsidR="00E004EE" w:rsidRPr="003337C6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24E5" w:rsidRPr="00BA2043" w14:paraId="00AC32B3" w14:textId="77777777" w:rsidTr="00B224E5">
        <w:trPr>
          <w:trHeight w:val="258"/>
        </w:trPr>
        <w:tc>
          <w:tcPr>
            <w:tcW w:w="2206" w:type="pct"/>
          </w:tcPr>
          <w:p w14:paraId="3B15177D" w14:textId="4A2FF410" w:rsidR="00B224E5" w:rsidRPr="00B40A35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90" w:type="pct"/>
          </w:tcPr>
          <w:p w14:paraId="3332E084" w14:textId="66459470" w:rsidR="00B224E5" w:rsidRPr="003337C6" w:rsidRDefault="009D48AE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145" w:type="pct"/>
          </w:tcPr>
          <w:p w14:paraId="41DBF415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2F9216" w14:textId="2F7EA387" w:rsidR="00B224E5" w:rsidRPr="003337C6" w:rsidRDefault="001C3F07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765</w:t>
            </w:r>
          </w:p>
        </w:tc>
        <w:tc>
          <w:tcPr>
            <w:tcW w:w="148" w:type="pct"/>
          </w:tcPr>
          <w:p w14:paraId="72042244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3A38776" w14:textId="1EA64080" w:rsidR="00B224E5" w:rsidRPr="003337C6" w:rsidRDefault="009D48AE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46" w:type="pct"/>
          </w:tcPr>
          <w:p w14:paraId="53907DFA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3DBDEE" w14:textId="270C4201" w:rsidR="00B224E5" w:rsidRPr="003337C6" w:rsidRDefault="004D1DBA" w:rsidP="00B224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224E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224E5" w:rsidRPr="00BA2043" w14:paraId="7D135114" w14:textId="77777777" w:rsidTr="00B224E5">
        <w:trPr>
          <w:trHeight w:val="258"/>
        </w:trPr>
        <w:tc>
          <w:tcPr>
            <w:tcW w:w="2206" w:type="pct"/>
          </w:tcPr>
          <w:p w14:paraId="78E656A1" w14:textId="51C40100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337C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</w:t>
            </w:r>
            <w:r w:rsidRPr="003337C6">
              <w:rPr>
                <w:rFonts w:ascii="Angsana New" w:hAnsi="Angsana New"/>
                <w:sz w:val="30"/>
                <w:szCs w:val="30"/>
                <w:cs/>
              </w:rPr>
              <w:t xml:space="preserve"> ไอแอลซีที จำกัด</w:t>
            </w:r>
          </w:p>
        </w:tc>
        <w:tc>
          <w:tcPr>
            <w:tcW w:w="590" w:type="pct"/>
          </w:tcPr>
          <w:p w14:paraId="37965EB1" w14:textId="3420E9FF" w:rsidR="00B224E5" w:rsidRPr="003337C6" w:rsidRDefault="009D48AE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145" w:type="pct"/>
          </w:tcPr>
          <w:p w14:paraId="1EBB7E0D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9DF72B8" w14:textId="10B1B03C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7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C40C6F3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1D2467" w14:textId="6E097FE7" w:rsidR="00B224E5" w:rsidRPr="003337C6" w:rsidRDefault="009D48AE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50A723D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CD5A70" w14:textId="23EC3304" w:rsidR="00B224E5" w:rsidRPr="003337C6" w:rsidRDefault="00B224E5" w:rsidP="00B224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3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3FD0" w:rsidRPr="00BA2043" w14:paraId="15E8CB0C" w14:textId="77777777" w:rsidTr="00B224E5">
        <w:trPr>
          <w:trHeight w:val="258"/>
        </w:trPr>
        <w:tc>
          <w:tcPr>
            <w:tcW w:w="2206" w:type="pct"/>
          </w:tcPr>
          <w:p w14:paraId="3CB06680" w14:textId="0D5B88A6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5659028F" w14:textId="3D4304BF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14:paraId="2FC4126C" w14:textId="77777777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10039759" w14:textId="0B961137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74D1EA33" w14:textId="77777777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</w:tcPr>
          <w:p w14:paraId="3412A190" w14:textId="69363EB5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</w:tcPr>
          <w:p w14:paraId="49CCCEAE" w14:textId="77777777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5121B9FC" w14:textId="171F1FD8" w:rsidR="00943FD0" w:rsidRPr="009D48AE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24E5" w:rsidRPr="00BA2043" w14:paraId="4D01B7FF" w14:textId="77777777" w:rsidTr="00B224E5">
        <w:trPr>
          <w:trHeight w:val="258"/>
        </w:trPr>
        <w:tc>
          <w:tcPr>
            <w:tcW w:w="2206" w:type="pct"/>
          </w:tcPr>
          <w:p w14:paraId="1EC23E50" w14:textId="71217EB6" w:rsidR="00B224E5" w:rsidRPr="00651CC3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1CDD4A52" w14:textId="0DD98212" w:rsidR="00B224E5" w:rsidRPr="001D2CCB" w:rsidRDefault="001D2CC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516</w:t>
            </w:r>
          </w:p>
        </w:tc>
        <w:tc>
          <w:tcPr>
            <w:tcW w:w="145" w:type="pct"/>
          </w:tcPr>
          <w:p w14:paraId="7078FBA9" w14:textId="77777777" w:rsidR="00B224E5" w:rsidRPr="001D2CCB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C5B745C" w14:textId="32F698CE" w:rsidR="00B224E5" w:rsidRPr="001D2CCB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1C3F07"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148" w:type="pct"/>
          </w:tcPr>
          <w:p w14:paraId="0B8BD1E7" w14:textId="77777777" w:rsidR="00B224E5" w:rsidRPr="001D2CCB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0054BA" w14:textId="580B5927" w:rsidR="00B224E5" w:rsidRPr="001D2CCB" w:rsidRDefault="001D2CC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516</w:t>
            </w:r>
          </w:p>
        </w:tc>
        <w:tc>
          <w:tcPr>
            <w:tcW w:w="146" w:type="pct"/>
          </w:tcPr>
          <w:p w14:paraId="3DBF13D3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6685E97" w14:textId="45A4D254" w:rsidR="00B224E5" w:rsidRPr="003337C6" w:rsidRDefault="00B224E5" w:rsidP="00B224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D1DBA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B224E5" w:rsidRPr="00BA2043" w14:paraId="1594BFD9" w14:textId="77777777" w:rsidTr="00B224E5">
        <w:trPr>
          <w:trHeight w:val="258"/>
        </w:trPr>
        <w:tc>
          <w:tcPr>
            <w:tcW w:w="2206" w:type="pct"/>
          </w:tcPr>
          <w:p w14:paraId="4792F055" w14:textId="42F85663" w:rsidR="00B224E5" w:rsidRPr="00B40A35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1AD926" w14:textId="6674DD7B" w:rsidR="00B224E5" w:rsidRPr="001D2CCB" w:rsidRDefault="001D2CCB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878</w:t>
            </w:r>
          </w:p>
        </w:tc>
        <w:tc>
          <w:tcPr>
            <w:tcW w:w="145" w:type="pct"/>
          </w:tcPr>
          <w:p w14:paraId="000972B5" w14:textId="77777777" w:rsidR="00B224E5" w:rsidRPr="001D2CCB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5822C73" w14:textId="225F7398" w:rsidR="00B224E5" w:rsidRPr="001C3F07" w:rsidRDefault="001C3F07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3F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958</w:t>
            </w:r>
          </w:p>
        </w:tc>
        <w:tc>
          <w:tcPr>
            <w:tcW w:w="148" w:type="pct"/>
          </w:tcPr>
          <w:p w14:paraId="6DEFEF13" w14:textId="77777777" w:rsidR="00B224E5" w:rsidRPr="001D2CCB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8B39559" w14:textId="6EA55635" w:rsidR="00B224E5" w:rsidRPr="001D2CCB" w:rsidRDefault="004D1DBA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576</w:t>
            </w:r>
          </w:p>
        </w:tc>
        <w:tc>
          <w:tcPr>
            <w:tcW w:w="146" w:type="pct"/>
          </w:tcPr>
          <w:p w14:paraId="0C7538E6" w14:textId="77777777" w:rsidR="00B224E5" w:rsidRPr="003337C6" w:rsidRDefault="00B224E5" w:rsidP="00B2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8148090" w14:textId="577E4394" w:rsidR="00B224E5" w:rsidRPr="003337C6" w:rsidRDefault="004D1DBA" w:rsidP="00B224E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</w:tr>
      <w:tr w:rsidR="00943FD0" w:rsidRPr="00BA2043" w14:paraId="4E9B3CED" w14:textId="77777777" w:rsidTr="00B224E5">
        <w:trPr>
          <w:trHeight w:val="258"/>
        </w:trPr>
        <w:tc>
          <w:tcPr>
            <w:tcW w:w="2206" w:type="pct"/>
          </w:tcPr>
          <w:p w14:paraId="1DE71E7D" w14:textId="1D2114EC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46895DF4" w14:textId="2EF6CF88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14:paraId="1EE62A7E" w14:textId="77777777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7EF8D6DF" w14:textId="192C634D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2B582492" w14:textId="77777777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</w:tcPr>
          <w:p w14:paraId="6F7FBCBE" w14:textId="54E12F03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</w:tcPr>
          <w:p w14:paraId="1278BEB6" w14:textId="77777777" w:rsidR="00943FD0" w:rsidRPr="009D48A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</w:tcPr>
          <w:p w14:paraId="3D38FEFE" w14:textId="56EA31FA" w:rsidR="00943FD0" w:rsidRPr="009D48AE" w:rsidRDefault="00943FD0" w:rsidP="00E953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3FD0" w:rsidRPr="00BA2043" w14:paraId="6577E226" w14:textId="77777777" w:rsidTr="00B224E5">
        <w:trPr>
          <w:trHeight w:val="258"/>
        </w:trPr>
        <w:tc>
          <w:tcPr>
            <w:tcW w:w="2206" w:type="pct"/>
          </w:tcPr>
          <w:p w14:paraId="0724C231" w14:textId="2629FBC7" w:rsidR="00943FD0" w:rsidRPr="00BA2043" w:rsidRDefault="00943FD0" w:rsidP="00E9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</w:tcPr>
          <w:p w14:paraId="283A7B9D" w14:textId="4D845824" w:rsidR="00943FD0" w:rsidRPr="003337C6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6A4F725" w14:textId="77777777" w:rsidR="00943FD0" w:rsidRPr="003337C6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1AA40B9" w14:textId="33ACC328" w:rsidR="00943FD0" w:rsidRPr="003337C6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B81E3D4" w14:textId="77777777" w:rsidR="00943FD0" w:rsidRPr="003337C6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10E2810" w14:textId="5DD57B47" w:rsidR="00943FD0" w:rsidRPr="003337C6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3723C4CE" w14:textId="77777777" w:rsidR="00943FD0" w:rsidRPr="003337C6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241E840" w14:textId="05C7A269" w:rsidR="00943FD0" w:rsidRPr="003337C6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943FD0" w:rsidRPr="00BA2043" w14:paraId="7AEBE011" w14:textId="77777777" w:rsidTr="00B224E5">
        <w:trPr>
          <w:tblHeader/>
        </w:trPr>
        <w:tc>
          <w:tcPr>
            <w:tcW w:w="2206" w:type="pct"/>
          </w:tcPr>
          <w:p w14:paraId="618A43B8" w14:textId="56AE578E" w:rsidR="00943FD0" w:rsidRPr="00983AC0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1054C64F" w14:textId="018CEEC4" w:rsidR="00943FD0" w:rsidRPr="003337C6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1F487DB9" w14:textId="77777777" w:rsidR="00943FD0" w:rsidRPr="003337C6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14:paraId="3B0BDE73" w14:textId="352257BE" w:rsidR="00943FD0" w:rsidRPr="003337C6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5161BD1D" w14:textId="77777777" w:rsidR="00943FD0" w:rsidRPr="003337C6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2DA0EB7C" w14:textId="301BCA08" w:rsidR="00943FD0" w:rsidRPr="003337C6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6" w:type="pct"/>
          </w:tcPr>
          <w:p w14:paraId="1176C7BF" w14:textId="77777777" w:rsidR="00943FD0" w:rsidRPr="003337C6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</w:tcPr>
          <w:p w14:paraId="14D999BF" w14:textId="5846D30F" w:rsidR="00943FD0" w:rsidRPr="003337C6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3FD0" w:rsidRPr="006C45EA" w14:paraId="5B12CBBB" w14:textId="77777777" w:rsidTr="00B224E5">
        <w:trPr>
          <w:trHeight w:val="427"/>
          <w:tblHeader/>
        </w:trPr>
        <w:tc>
          <w:tcPr>
            <w:tcW w:w="2206" w:type="pct"/>
          </w:tcPr>
          <w:p w14:paraId="45FFE868" w14:textId="38D0AD61" w:rsidR="00943FD0" w:rsidRPr="00BA2043" w:rsidRDefault="00943FD0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590" w:type="pct"/>
          </w:tcPr>
          <w:p w14:paraId="0583BDEB" w14:textId="2C48ED0E" w:rsidR="00943FD0" w:rsidRPr="003337C6" w:rsidRDefault="009D48AE" w:rsidP="00C76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16,869</w:t>
            </w:r>
          </w:p>
        </w:tc>
        <w:tc>
          <w:tcPr>
            <w:tcW w:w="145" w:type="pct"/>
          </w:tcPr>
          <w:p w14:paraId="2A199592" w14:textId="77777777" w:rsidR="00943FD0" w:rsidRPr="003337C6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28BDA88" w14:textId="3F40AB05" w:rsidR="00943FD0" w:rsidRPr="001C3F07" w:rsidRDefault="00343FA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3FA1">
              <w:rPr>
                <w:rFonts w:ascii="Angsana New" w:hAnsi="Angsana New"/>
                <w:sz w:val="30"/>
                <w:szCs w:val="30"/>
              </w:rPr>
              <w:t>1</w:t>
            </w:r>
            <w:r w:rsidR="001C3F0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343FA1">
              <w:rPr>
                <w:rFonts w:ascii="Angsana New" w:hAnsi="Angsana New"/>
                <w:sz w:val="30"/>
                <w:szCs w:val="30"/>
              </w:rPr>
              <w:t>,8</w:t>
            </w:r>
            <w:r w:rsidR="001C3F07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148" w:type="pct"/>
          </w:tcPr>
          <w:p w14:paraId="3A4B5ABD" w14:textId="77777777" w:rsidR="00943FD0" w:rsidRPr="003337C6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E4DB80" w14:textId="1743CF15" w:rsidR="00943FD0" w:rsidRPr="003337C6" w:rsidRDefault="009D48A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16,869</w:t>
            </w:r>
          </w:p>
        </w:tc>
        <w:tc>
          <w:tcPr>
            <w:tcW w:w="146" w:type="pct"/>
          </w:tcPr>
          <w:p w14:paraId="21C5AB59" w14:textId="77777777" w:rsidR="00943FD0" w:rsidRPr="003337C6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4B33E6" w14:textId="1250F007" w:rsidR="00943FD0" w:rsidRPr="003337C6" w:rsidRDefault="001C3F07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3FA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343FA1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</w:tr>
    </w:tbl>
    <w:p w14:paraId="130F6601" w14:textId="353C424C" w:rsidR="0027035E" w:rsidRPr="009D48AE" w:rsidRDefault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</w:rPr>
      </w:pPr>
    </w:p>
    <w:p w14:paraId="7CBCF130" w14:textId="15056A29" w:rsidR="008E136A" w:rsidRPr="00B224E5" w:rsidRDefault="008E136A" w:rsidP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24E5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B224E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ให้บริการ</w:t>
      </w:r>
      <w:r w:rsidR="00BB06E3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บุคลากร</w:t>
      </w:r>
    </w:p>
    <w:p w14:paraId="233AFAFC" w14:textId="77777777" w:rsidR="0027035E" w:rsidRPr="009D48AE" w:rsidRDefault="0027035E" w:rsidP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2C949C16" w14:textId="38641B0C" w:rsidR="008E136A" w:rsidRDefault="00BB06E3" w:rsidP="00E95B96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BB06E3">
        <w:rPr>
          <w:rFonts w:ascii="Angsana New" w:hAnsi="Angsana New" w:cs="Angsana New"/>
          <w:spacing w:val="-6"/>
          <w:cs/>
          <w:lang w:val="en-US"/>
        </w:rPr>
        <w:t xml:space="preserve">บริษัทมีสัญญาให้บริการบุคลากรกับบริษัทย่อย ซึ่งมีผลบังคับใช้ตั้งแต่วันที่ที่กำหนดในสัญญา โดยบริษัทจะเรียกเก็บค่าบริการดังกล่าวตามอัตราที่ระบุไว้ และสัญญาดังกล่าวมีระยะเวลา </w:t>
      </w:r>
      <w:r w:rsidR="00307506" w:rsidRPr="00307506">
        <w:rPr>
          <w:rFonts w:ascii="Angsana New" w:hAnsi="Angsana New" w:cs="Angsana New"/>
          <w:spacing w:val="-6"/>
          <w:lang w:val="en-US"/>
        </w:rPr>
        <w:t>2</w:t>
      </w:r>
      <w:r w:rsidRPr="00BB06E3">
        <w:rPr>
          <w:rFonts w:ascii="Angsana New" w:hAnsi="Angsana New" w:cs="Angsana New"/>
          <w:spacing w:val="-6"/>
          <w:cs/>
          <w:lang w:val="en-US"/>
        </w:rPr>
        <w:t xml:space="preserve"> ปี ซึ่งจะต่ออายุสัญญาโดยอัตโนมัติคราวละ </w:t>
      </w:r>
      <w:r w:rsidR="00307506" w:rsidRPr="00307506">
        <w:rPr>
          <w:rFonts w:ascii="Angsana New" w:hAnsi="Angsana New" w:cs="Angsana New"/>
          <w:spacing w:val="-6"/>
          <w:lang w:val="en-US"/>
        </w:rPr>
        <w:t>1</w:t>
      </w:r>
      <w:r w:rsidRPr="00BB06E3">
        <w:rPr>
          <w:rFonts w:ascii="Angsana New" w:hAnsi="Angsana New" w:cs="Angsana New"/>
          <w:spacing w:val="-6"/>
          <w:cs/>
          <w:lang w:val="en-US"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E95B96">
        <w:rPr>
          <w:rFonts w:ascii="Angsana New" w:hAnsi="Angsana New" w:cs="Angsana New"/>
          <w:spacing w:val="-6"/>
          <w:lang w:val="en-US"/>
        </w:rPr>
        <w:br/>
      </w:r>
      <w:r w:rsidR="00307506" w:rsidRPr="00307506">
        <w:rPr>
          <w:rFonts w:ascii="Angsana New" w:hAnsi="Angsana New" w:cs="Angsana New"/>
          <w:spacing w:val="-6"/>
          <w:lang w:val="en-US"/>
        </w:rPr>
        <w:t>90</w:t>
      </w:r>
      <w:r w:rsidRPr="00BB06E3">
        <w:rPr>
          <w:rFonts w:ascii="Angsana New" w:hAnsi="Angsana New" w:cs="Angsana New"/>
          <w:spacing w:val="-6"/>
          <w:cs/>
          <w:lang w:val="en-US"/>
        </w:rPr>
        <w:t xml:space="preserve"> วัน</w:t>
      </w:r>
    </w:p>
    <w:p w14:paraId="7172DABE" w14:textId="77777777" w:rsidR="00BB06E3" w:rsidRPr="00BB06E3" w:rsidRDefault="00BB06E3" w:rsidP="00BB06E3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5E9270B9" w14:textId="60791D0C" w:rsidR="00473B7B" w:rsidRPr="000221EA" w:rsidRDefault="00473B7B" w:rsidP="000221EA">
      <w:pPr>
        <w:rPr>
          <w:highlight w:val="cyan"/>
          <w:lang w:eastAsia="x-none"/>
        </w:rPr>
        <w:sectPr w:rsidR="00473B7B" w:rsidRPr="000221EA" w:rsidSect="00A13B63">
          <w:headerReference w:type="default" r:id="rId11"/>
          <w:footerReference w:type="default" r:id="rId12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</w:p>
    <w:p w14:paraId="3D347A84" w14:textId="770E96D7" w:rsidR="00BB06E3" w:rsidRDefault="00BB06E3" w:rsidP="00A10DB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bookmarkStart w:id="13" w:name="_Hlk135299396"/>
      <w:r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เงินกู้ยืมจากสถาบันการเงิน</w:t>
      </w:r>
    </w:p>
    <w:p w14:paraId="05BDB8A2" w14:textId="5A60E283" w:rsidR="00BB06E3" w:rsidRDefault="00BB06E3" w:rsidP="00BB06E3">
      <w:pPr>
        <w:rPr>
          <w:rFonts w:eastAsia="Calibri"/>
          <w:lang w:eastAsia="x-none"/>
        </w:rPr>
      </w:pPr>
    </w:p>
    <w:p w14:paraId="295D3FCD" w14:textId="71DB71E1" w:rsidR="00BB06E3" w:rsidRDefault="00BB06E3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  <w:r w:rsidRPr="00D2420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D24205">
        <w:rPr>
          <w:rFonts w:ascii="Angsana New" w:hAnsi="Angsana New" w:hint="cs"/>
          <w:sz w:val="30"/>
          <w:szCs w:val="30"/>
          <w:cs/>
        </w:rPr>
        <w:t>สัญญาเงินกู้ยืมระยะยาวจากสถาบันการเงิน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57FF8AC3" w14:textId="77777777" w:rsidR="00BB06E3" w:rsidRDefault="00BB06E3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0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996"/>
        <w:gridCol w:w="987"/>
        <w:gridCol w:w="255"/>
        <w:gridCol w:w="1722"/>
        <w:gridCol w:w="255"/>
        <w:gridCol w:w="1084"/>
        <w:gridCol w:w="236"/>
        <w:gridCol w:w="6163"/>
        <w:gridCol w:w="255"/>
        <w:gridCol w:w="2352"/>
      </w:tblGrid>
      <w:tr w:rsidR="00BB06E3" w14:paraId="7819AC32" w14:textId="77777777" w:rsidTr="00761513">
        <w:trPr>
          <w:trHeight w:val="189"/>
        </w:trPr>
        <w:tc>
          <w:tcPr>
            <w:tcW w:w="348" w:type="pct"/>
          </w:tcPr>
          <w:p w14:paraId="375F4AB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A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345" w:type="pct"/>
          </w:tcPr>
          <w:p w14:paraId="5DC150F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ยอดคงเหลือ</w:t>
            </w:r>
          </w:p>
        </w:tc>
        <w:tc>
          <w:tcPr>
            <w:tcW w:w="89" w:type="pct"/>
          </w:tcPr>
          <w:p w14:paraId="5C4C5724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77B7F57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วัตถุประสงค์</w:t>
            </w:r>
          </w:p>
        </w:tc>
        <w:tc>
          <w:tcPr>
            <w:tcW w:w="89" w:type="pct"/>
          </w:tcPr>
          <w:p w14:paraId="6751AE7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439E5D4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82" w:type="pct"/>
          </w:tcPr>
          <w:p w14:paraId="2D6E1F8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74BD301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การค้ำประกัน</w:t>
            </w:r>
          </w:p>
        </w:tc>
        <w:tc>
          <w:tcPr>
            <w:tcW w:w="89" w:type="pct"/>
          </w:tcPr>
          <w:p w14:paraId="18EC158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22" w:type="pct"/>
          </w:tcPr>
          <w:p w14:paraId="340327C6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เงื่อนไข</w:t>
            </w:r>
          </w:p>
        </w:tc>
      </w:tr>
      <w:tr w:rsidR="00BB06E3" w14:paraId="009444D7" w14:textId="77777777" w:rsidTr="00761513">
        <w:tc>
          <w:tcPr>
            <w:tcW w:w="348" w:type="pct"/>
          </w:tcPr>
          <w:p w14:paraId="0BEFEF21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5" w:type="pct"/>
          </w:tcPr>
          <w:p w14:paraId="0EB58D4C" w14:textId="77777777" w:rsidR="00BB06E3" w:rsidRPr="00841233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ล้าน</w:t>
            </w: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บาท)</w:t>
            </w:r>
          </w:p>
        </w:tc>
        <w:tc>
          <w:tcPr>
            <w:tcW w:w="89" w:type="pct"/>
          </w:tcPr>
          <w:p w14:paraId="65FA5AF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507FFAE9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58C9A64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4AFD696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" w:type="pct"/>
          </w:tcPr>
          <w:p w14:paraId="76C2872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1FC826C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 w:firstLine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5C8590D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0B135AE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B06E3" w14:paraId="7E9F1E0E" w14:textId="77777777" w:rsidTr="00761513">
        <w:tc>
          <w:tcPr>
            <w:tcW w:w="348" w:type="pct"/>
          </w:tcPr>
          <w:p w14:paraId="5321A0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Selic</w:t>
            </w:r>
          </w:p>
        </w:tc>
        <w:tc>
          <w:tcPr>
            <w:tcW w:w="345" w:type="pct"/>
          </w:tcPr>
          <w:p w14:paraId="4C19471F" w14:textId="1303D1AC" w:rsidR="00BB06E3" w:rsidRPr="00D74F09" w:rsidRDefault="00D74F09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4F09">
              <w:rPr>
                <w:rFonts w:ascii="Angsana New" w:hAnsi="Angsana New"/>
                <w:sz w:val="24"/>
                <w:szCs w:val="24"/>
                <w:lang w:val="en-US" w:eastAsia="en-US"/>
              </w:rPr>
              <w:t>65.89</w:t>
            </w:r>
          </w:p>
        </w:tc>
        <w:tc>
          <w:tcPr>
            <w:tcW w:w="89" w:type="pct"/>
          </w:tcPr>
          <w:p w14:paraId="00CA45E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6AE8A05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89" w:type="pct"/>
          </w:tcPr>
          <w:p w14:paraId="795CC36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76C17E5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7819B34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0D000151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ค้ำประกันโดย</w:t>
            </w:r>
            <w:r w:rsidRPr="00841233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/>
                <w:sz w:val="24"/>
                <w:szCs w:val="24"/>
              </w:rPr>
              <w:t>PMC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/>
                <w:sz w:val="24"/>
                <w:szCs w:val="24"/>
              </w:rPr>
              <w:t>PMCS</w:t>
            </w:r>
            <w:r w:rsidRPr="00313A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 สินค้าของบริษ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ั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 และสิทธิเรียกร้องที่จะได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 xml:space="preserve">รับชำระจากลูกหนี้ของบริษัทและหุ้นของ </w:t>
            </w:r>
            <w:r w:rsidRPr="00313A70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89" w:type="pct"/>
          </w:tcPr>
          <w:p w14:paraId="543F3566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17F0740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653C3870" w14:textId="77777777" w:rsidTr="00761513">
        <w:tc>
          <w:tcPr>
            <w:tcW w:w="348" w:type="pct"/>
          </w:tcPr>
          <w:p w14:paraId="3950FB2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PMC</w:t>
            </w:r>
          </w:p>
        </w:tc>
        <w:tc>
          <w:tcPr>
            <w:tcW w:w="345" w:type="pct"/>
          </w:tcPr>
          <w:p w14:paraId="72C072AA" w14:textId="7FDA5C33" w:rsidR="00BB06E3" w:rsidRPr="009C6540" w:rsidRDefault="00D74F09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highlight w:val="yellow"/>
                <w:lang w:val="en-US" w:eastAsia="en-US"/>
              </w:rPr>
            </w:pPr>
            <w:r w:rsidRPr="00D74F09">
              <w:rPr>
                <w:rFonts w:ascii="Angsana New" w:hAnsi="Angsana New"/>
                <w:sz w:val="24"/>
                <w:szCs w:val="24"/>
                <w:lang w:val="en-US" w:eastAsia="en-US"/>
              </w:rPr>
              <w:t>188.58</w:t>
            </w:r>
          </w:p>
        </w:tc>
        <w:tc>
          <w:tcPr>
            <w:tcW w:w="89" w:type="pct"/>
          </w:tcPr>
          <w:p w14:paraId="5BFBDFF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68CCCD0A" w14:textId="43B180D6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  <w:r w:rsidR="000F4BED">
              <w:rPr>
                <w:rFonts w:ascii="Angsana New" w:hAnsi="Angsana New" w:hint="cs"/>
                <w:sz w:val="24"/>
                <w:szCs w:val="24"/>
                <w:cs/>
              </w:rPr>
              <w:t xml:space="preserve"> การปรับปรุงอาคารโรงงาน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="00972828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การซื้อเครื่องจักร</w:t>
            </w:r>
          </w:p>
        </w:tc>
        <w:tc>
          <w:tcPr>
            <w:tcW w:w="89" w:type="pct"/>
          </w:tcPr>
          <w:p w14:paraId="13E2FA9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05B3187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42BD6E6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78407C71" w14:textId="0BA87A6C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21C">
              <w:rPr>
                <w:rFonts w:ascii="Angsana New" w:hAnsi="Angsana New"/>
                <w:sz w:val="24"/>
                <w:szCs w:val="24"/>
                <w:cs/>
              </w:rPr>
              <w:t xml:space="preserve">ค้ำประกันโดยบริษัท และ </w:t>
            </w:r>
            <w:r>
              <w:rPr>
                <w:rFonts w:ascii="Angsana New" w:hAnsi="Angsana New"/>
                <w:sz w:val="24"/>
                <w:szCs w:val="24"/>
              </w:rPr>
              <w:t>PMCS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ที่ดิน อาคาร และเครื่องจักร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55FC0">
              <w:rPr>
                <w:rFonts w:ascii="Angsana New" w:hAnsi="Angsana New"/>
                <w:sz w:val="24"/>
                <w:szCs w:val="24"/>
                <w:cs/>
              </w:rPr>
              <w:t>สินค้า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และสิทธิเรียกร้องที่จะได้รับชำระจากลูกหนี้ของ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และหุ้นของ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>PMC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72828">
              <w:rPr>
                <w:rFonts w:ascii="Angsana New" w:hAnsi="Angsana New"/>
                <w:sz w:val="24"/>
                <w:szCs w:val="24"/>
              </w:rPr>
              <w:br/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89" w:type="pct"/>
          </w:tcPr>
          <w:p w14:paraId="5CF2E8E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6DDD7E1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418231C8" w14:textId="77777777" w:rsidTr="00761513">
        <w:tc>
          <w:tcPr>
            <w:tcW w:w="348" w:type="pct"/>
          </w:tcPr>
          <w:p w14:paraId="524DFE1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DVK</w:t>
            </w:r>
          </w:p>
        </w:tc>
        <w:tc>
          <w:tcPr>
            <w:tcW w:w="345" w:type="pct"/>
          </w:tcPr>
          <w:p w14:paraId="151AD883" w14:textId="5440E881" w:rsidR="00BB06E3" w:rsidRPr="00427D46" w:rsidRDefault="0015581F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7.41</w:t>
            </w:r>
          </w:p>
        </w:tc>
        <w:tc>
          <w:tcPr>
            <w:tcW w:w="89" w:type="pct"/>
          </w:tcPr>
          <w:p w14:paraId="41F0C69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4D00A1F8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89" w:type="pct"/>
          </w:tcPr>
          <w:p w14:paraId="2C5289A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7576937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อัตราคงที่ และ</w:t>
            </w: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610536D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2015CF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65E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อสังหาริมทรัพย์เพื่อการลงทุนและที่ดินพร้อมสิ่งปลูกสร้าง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7465E">
              <w:rPr>
                <w:rFonts w:ascii="Angsana New" w:hAnsi="Angsana New"/>
                <w:sz w:val="24"/>
                <w:szCs w:val="24"/>
                <w:cs/>
              </w:rPr>
              <w:t>และมีบรรษัทสินเชื่ออุตสาหกรรมขนาดย่อม (บสย.) เป็นผู้ค้ำประกัน</w:t>
            </w:r>
          </w:p>
        </w:tc>
        <w:tc>
          <w:tcPr>
            <w:tcW w:w="89" w:type="pct"/>
          </w:tcPr>
          <w:p w14:paraId="7FD4317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0A7B914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B06E3" w14:paraId="700971B2" w14:textId="77777777" w:rsidTr="00761513">
        <w:tc>
          <w:tcPr>
            <w:tcW w:w="348" w:type="pct"/>
          </w:tcPr>
          <w:p w14:paraId="3ABC945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DHC</w:t>
            </w:r>
          </w:p>
        </w:tc>
        <w:tc>
          <w:tcPr>
            <w:tcW w:w="345" w:type="pct"/>
          </w:tcPr>
          <w:p w14:paraId="6F935013" w14:textId="5A7F110A" w:rsidR="00BB06E3" w:rsidRPr="00427D46" w:rsidRDefault="00D74F09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365.06</w:t>
            </w:r>
          </w:p>
        </w:tc>
        <w:tc>
          <w:tcPr>
            <w:tcW w:w="89" w:type="pct"/>
          </w:tcPr>
          <w:p w14:paraId="0173E8E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56B9E2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เงินทุนสำหรับการซื้อกลุ่มสินทรัพย์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และใช้หมุนเวียน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89" w:type="pct"/>
          </w:tcPr>
          <w:p w14:paraId="3441446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46E9FBFC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1974C0DA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2F1717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21C">
              <w:rPr>
                <w:rFonts w:ascii="Angsana New" w:hAnsi="Angsana New"/>
                <w:sz w:val="24"/>
                <w:szCs w:val="24"/>
                <w:cs/>
              </w:rPr>
              <w:t>ค้ำประกันโดยบริษัทและ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DVK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จดจำนองที่ดินและสิ่งปลูกสร้าง และจดทะเบียนเครื่องจักร สินค้า สิทธิเรียกร้องที่จะได้รับชำระจากลูกหนี้ และหุ้นสามัญของ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DHC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จำนวน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200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9" w:type="pct"/>
          </w:tcPr>
          <w:p w14:paraId="23EF6A7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32D3524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F73F1">
              <w:rPr>
                <w:rFonts w:ascii="Angsana New" w:hAnsi="Angsana New"/>
                <w:sz w:val="24"/>
                <w:szCs w:val="24"/>
                <w:cs/>
              </w:rPr>
              <w:t>การดำรงอัตราส่วนทางการเงิน และ</w:t>
            </w:r>
            <w:r>
              <w:rPr>
                <w:rFonts w:ascii="Angsana New" w:hAnsi="Angsana New"/>
                <w:sz w:val="24"/>
                <w:szCs w:val="24"/>
              </w:rPr>
              <w:t xml:space="preserve"> Selic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ต้อง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ดำรงสัดส่วนการถือหุ้นใน 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DVK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ไม่ต่ำกว่าร้อยละ 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ของทุนจดทะเบียนทั้งหมดของ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>DVK</w:t>
            </w:r>
          </w:p>
        </w:tc>
      </w:tr>
    </w:tbl>
    <w:p w14:paraId="5AB10B6B" w14:textId="77777777" w:rsidR="00BB06E3" w:rsidRDefault="00BB06E3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z w:val="30"/>
          <w:szCs w:val="30"/>
        </w:rPr>
      </w:pPr>
    </w:p>
    <w:p w14:paraId="20DBC379" w14:textId="77777777" w:rsidR="00EB3907" w:rsidRDefault="00BB06E3" w:rsidP="008B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rPr>
          <w:rFonts w:ascii="Angsana New" w:hAnsi="Angsana New"/>
          <w:spacing w:val="-4"/>
          <w:sz w:val="30"/>
          <w:szCs w:val="30"/>
          <w:cs/>
        </w:rPr>
        <w:sectPr w:rsidR="00EB3907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bookmarkStart w:id="14" w:name="_GoBack"/>
      <w:r w:rsidRPr="00EB7141">
        <w:rPr>
          <w:rFonts w:ascii="Angsana New" w:hAnsi="Angsana New"/>
          <w:sz w:val="30"/>
          <w:szCs w:val="30"/>
          <w:cs/>
        </w:rPr>
        <w:t xml:space="preserve">ทั้งนี้ ภาระการค้ำประกันเงินกู้ยืมระยะยาวของ </w:t>
      </w:r>
      <w:r w:rsidRPr="00EB7141">
        <w:rPr>
          <w:rFonts w:ascii="Angsana New" w:hAnsi="Angsana New"/>
          <w:sz w:val="30"/>
          <w:szCs w:val="30"/>
        </w:rPr>
        <w:t xml:space="preserve">Selic </w:t>
      </w:r>
      <w:r w:rsidRPr="00EB7141">
        <w:rPr>
          <w:rFonts w:ascii="Angsana New" w:hAnsi="Angsana New"/>
          <w:sz w:val="30"/>
          <w:szCs w:val="30"/>
          <w:cs/>
        </w:rPr>
        <w:t xml:space="preserve">โดยมี </w:t>
      </w:r>
      <w:r w:rsidRPr="00EB7141">
        <w:rPr>
          <w:rFonts w:ascii="Angsana New" w:hAnsi="Angsana New"/>
          <w:sz w:val="30"/>
          <w:szCs w:val="30"/>
        </w:rPr>
        <w:t xml:space="preserve">PMC </w:t>
      </w:r>
      <w:r w:rsidRPr="00EB7141">
        <w:rPr>
          <w:rFonts w:ascii="Angsana New" w:hAnsi="Angsana New"/>
          <w:sz w:val="30"/>
          <w:szCs w:val="30"/>
          <w:cs/>
        </w:rPr>
        <w:t xml:space="preserve">และ </w:t>
      </w:r>
      <w:r w:rsidRPr="00EB7141">
        <w:rPr>
          <w:rFonts w:ascii="Angsana New" w:hAnsi="Angsana New"/>
          <w:sz w:val="30"/>
          <w:szCs w:val="30"/>
        </w:rPr>
        <w:t xml:space="preserve">PMCS </w:t>
      </w:r>
      <w:r w:rsidRPr="00EB7141">
        <w:rPr>
          <w:rFonts w:ascii="Angsana New" w:hAnsi="Angsana New"/>
          <w:sz w:val="30"/>
          <w:szCs w:val="30"/>
          <w:cs/>
        </w:rPr>
        <w:t xml:space="preserve">เป็นผู้ค้ำประกัน และการค้ำประกันเงินกู้ยืมระยะยาวของ </w:t>
      </w:r>
      <w:r w:rsidRPr="00EB7141">
        <w:rPr>
          <w:rFonts w:ascii="Angsana New" w:hAnsi="Angsana New"/>
          <w:sz w:val="30"/>
          <w:szCs w:val="30"/>
        </w:rPr>
        <w:t xml:space="preserve">PMC </w:t>
      </w:r>
      <w:r w:rsidRPr="00EB7141">
        <w:rPr>
          <w:rFonts w:ascii="Angsana New" w:hAnsi="Angsana New"/>
          <w:sz w:val="30"/>
          <w:szCs w:val="30"/>
          <w:cs/>
        </w:rPr>
        <w:t xml:space="preserve">โดยมี </w:t>
      </w:r>
      <w:r w:rsidRPr="00EB7141">
        <w:rPr>
          <w:rFonts w:ascii="Angsana New" w:hAnsi="Angsana New"/>
          <w:sz w:val="30"/>
          <w:szCs w:val="30"/>
        </w:rPr>
        <w:t xml:space="preserve">Selic </w:t>
      </w:r>
      <w:r w:rsidRPr="00EB7141">
        <w:rPr>
          <w:rFonts w:ascii="Angsana New" w:hAnsi="Angsana New"/>
          <w:sz w:val="30"/>
          <w:szCs w:val="30"/>
          <w:cs/>
        </w:rPr>
        <w:t xml:space="preserve">และ </w:t>
      </w:r>
      <w:r w:rsidRPr="00EB7141">
        <w:rPr>
          <w:rFonts w:ascii="Angsana New" w:hAnsi="Angsana New"/>
          <w:sz w:val="30"/>
          <w:szCs w:val="30"/>
        </w:rPr>
        <w:t xml:space="preserve">PMCS </w:t>
      </w:r>
      <w:r w:rsidRPr="00EB7141">
        <w:rPr>
          <w:rFonts w:ascii="Angsana New" w:hAnsi="Angsana New"/>
          <w:sz w:val="30"/>
          <w:szCs w:val="30"/>
          <w:cs/>
        </w:rPr>
        <w:t>เป็นผู้ค้ำประกันจะสิ้นสุดลง</w:t>
      </w:r>
      <w:r w:rsidRPr="004063B2">
        <w:rPr>
          <w:rFonts w:ascii="Angsana New" w:hAnsi="Angsana New"/>
          <w:sz w:val="30"/>
          <w:szCs w:val="30"/>
          <w:cs/>
        </w:rPr>
        <w:t>เมื่อ</w:t>
      </w:r>
      <w:r w:rsidRPr="00E702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7021C">
        <w:rPr>
          <w:rFonts w:ascii="Angsana New" w:hAnsi="Angsana New"/>
          <w:spacing w:val="-4"/>
          <w:sz w:val="30"/>
          <w:szCs w:val="30"/>
        </w:rPr>
        <w:t xml:space="preserve">PMC </w:t>
      </w:r>
      <w:r w:rsidRPr="00E7021C">
        <w:rPr>
          <w:rFonts w:ascii="Angsana New" w:hAnsi="Angsana New"/>
          <w:spacing w:val="-4"/>
          <w:sz w:val="30"/>
          <w:szCs w:val="30"/>
          <w:cs/>
        </w:rPr>
        <w:t>ได้เข้าจดทะเบียนในตลาดหลักทรัพย์เรียบร้อยแล้</w:t>
      </w:r>
      <w:r>
        <w:rPr>
          <w:rFonts w:ascii="Angsana New" w:hAnsi="Angsana New" w:hint="cs"/>
          <w:spacing w:val="-4"/>
          <w:sz w:val="30"/>
          <w:szCs w:val="30"/>
          <w:cs/>
        </w:rPr>
        <w:t>ว</w:t>
      </w:r>
    </w:p>
    <w:bookmarkEnd w:id="14"/>
    <w:p w14:paraId="4D2028A1" w14:textId="77777777" w:rsidR="005034BC" w:rsidRDefault="005034BC" w:rsidP="00503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65C382A0" w14:textId="77777777" w:rsidR="005034BC" w:rsidRPr="0052041E" w:rsidRDefault="005034BC" w:rsidP="00503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5" w:name="_Hlk165989575"/>
    </w:p>
    <w:p w14:paraId="187721AC" w14:textId="64700BAF" w:rsidR="005034BC" w:rsidRDefault="005034BC" w:rsidP="00503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3A54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C3A54">
        <w:rPr>
          <w:rFonts w:ascii="Angsana New" w:hAnsi="Angsana New" w:hint="cs"/>
          <w:sz w:val="30"/>
          <w:szCs w:val="30"/>
          <w:cs/>
        </w:rPr>
        <w:t>สั้น</w:t>
      </w:r>
      <w:r w:rsidRPr="006C3A54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6C3A54">
        <w:rPr>
          <w:rFonts w:ascii="Angsana New" w:hAnsi="Angsana New" w:hint="cs"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และบริษัทจำนวน </w:t>
      </w:r>
      <w:r>
        <w:rPr>
          <w:rFonts w:ascii="Angsana New" w:hAnsi="Angsana New"/>
          <w:sz w:val="30"/>
          <w:szCs w:val="30"/>
        </w:rPr>
        <w:t>219</w:t>
      </w:r>
      <w:r w:rsidRPr="004D5970">
        <w:rPr>
          <w:rFonts w:ascii="Angsana New" w:hAnsi="Angsana New"/>
          <w:sz w:val="30"/>
          <w:szCs w:val="30"/>
        </w:rPr>
        <w:t>.</w:t>
      </w:r>
      <w:r w:rsidR="009D48AE">
        <w:rPr>
          <w:rFonts w:ascii="Angsana New" w:hAnsi="Angsana New"/>
          <w:sz w:val="30"/>
          <w:szCs w:val="30"/>
        </w:rPr>
        <w:t>8</w:t>
      </w:r>
      <w:r w:rsidRPr="004D5970">
        <w:rPr>
          <w:rFonts w:ascii="Angsana New" w:hAnsi="Angsana New"/>
          <w:sz w:val="30"/>
          <w:szCs w:val="30"/>
        </w:rPr>
        <w:t xml:space="preserve"> </w:t>
      </w:r>
      <w:r w:rsidRPr="004D59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2"/>
          <w:sz w:val="30"/>
          <w:szCs w:val="30"/>
        </w:rPr>
        <w:t>30</w:t>
      </w:r>
      <w:r w:rsidRPr="004D5970">
        <w:rPr>
          <w:rFonts w:ascii="Angsana New" w:hAnsi="Angsana New"/>
          <w:spacing w:val="-2"/>
          <w:sz w:val="30"/>
          <w:szCs w:val="30"/>
        </w:rPr>
        <w:t xml:space="preserve">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>ล้านบาท ต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 xml:space="preserve">ามลำดับ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2566: </w:t>
      </w:r>
      <w:r>
        <w:rPr>
          <w:rFonts w:ascii="Angsana New" w:hAnsi="Angsana New"/>
          <w:i/>
          <w:iCs/>
          <w:spacing w:val="-2"/>
          <w:sz w:val="30"/>
          <w:szCs w:val="30"/>
        </w:rPr>
        <w:t>149.1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ตามลำดับ)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842FC0">
        <w:rPr>
          <w:rFonts w:ascii="Angsana New" w:hAnsi="Angsana New" w:hint="cs"/>
          <w:spacing w:val="-2"/>
          <w:sz w:val="30"/>
          <w:szCs w:val="30"/>
          <w:cs/>
        </w:rPr>
        <w:t>ประกอบด้วย</w:t>
      </w:r>
      <w:r w:rsidRPr="006C3A54">
        <w:rPr>
          <w:rFonts w:ascii="Angsana New" w:hAnsi="Angsana New" w:hint="cs"/>
          <w:sz w:val="30"/>
          <w:szCs w:val="30"/>
          <w:cs/>
        </w:rPr>
        <w:t>ตั๋วสัญญาใช้เงินและเจ้าหนี้ทรัสรีซีท</w:t>
      </w:r>
      <w:r w:rsidRPr="009D48AE">
        <w:rPr>
          <w:rFonts w:ascii="Angsana New" w:hAnsi="Angsana New" w:hint="cs"/>
          <w:spacing w:val="-2"/>
          <w:sz w:val="30"/>
          <w:szCs w:val="30"/>
          <w:cs/>
        </w:rPr>
        <w:t>ซึ่งมีอัตราดอกเบี้ยต่อปีเป็นอัตราคงที่ตามที่ระบุในสัญญา และมีกำหนดชำระคืนตั้งแต่เดือน</w:t>
      </w:r>
      <w:r w:rsidR="009D48AE" w:rsidRPr="009D48AE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9D48AE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="009D48AE" w:rsidRPr="009D48AE">
        <w:rPr>
          <w:rFonts w:ascii="Angsana New" w:hAnsi="Angsana New" w:hint="cs"/>
          <w:spacing w:val="-2"/>
          <w:sz w:val="30"/>
          <w:szCs w:val="30"/>
          <w:cs/>
        </w:rPr>
        <w:t>ตุลาคม</w:t>
      </w:r>
      <w:r w:rsidRPr="009D48A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D48AE">
        <w:rPr>
          <w:rFonts w:ascii="Angsana New" w:hAnsi="Angsana New"/>
          <w:spacing w:val="-2"/>
          <w:sz w:val="30"/>
          <w:szCs w:val="30"/>
        </w:rPr>
        <w:t>2567</w:t>
      </w:r>
    </w:p>
    <w:bookmarkEnd w:id="15"/>
    <w:p w14:paraId="2D538C64" w14:textId="77777777" w:rsidR="005034BC" w:rsidRPr="004D5970" w:rsidRDefault="005034BC" w:rsidP="005034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93DA80C" w14:textId="2EF7E377" w:rsidR="005034BC" w:rsidRPr="009D48AE" w:rsidRDefault="005034BC" w:rsidP="005034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48A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D48AE">
        <w:rPr>
          <w:rFonts w:ascii="Angsana New" w:hAnsi="Angsana New"/>
          <w:sz w:val="30"/>
          <w:szCs w:val="30"/>
        </w:rPr>
        <w:t xml:space="preserve">30 </w:t>
      </w:r>
      <w:r w:rsidRPr="009D48A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9D48AE">
        <w:rPr>
          <w:rFonts w:ascii="Angsana New" w:hAnsi="Angsana New"/>
          <w:sz w:val="30"/>
          <w:szCs w:val="30"/>
        </w:rPr>
        <w:t xml:space="preserve">2567 </w:t>
      </w:r>
      <w:r w:rsidRPr="009D48A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D48AE">
        <w:rPr>
          <w:rFonts w:ascii="Angsana New" w:hAnsi="Angsana New"/>
          <w:sz w:val="30"/>
          <w:szCs w:val="30"/>
        </w:rPr>
        <w:t xml:space="preserve">31 </w:t>
      </w:r>
      <w:r w:rsidRPr="009D48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D48AE">
        <w:rPr>
          <w:rFonts w:ascii="Angsana New" w:hAnsi="Angsana New"/>
          <w:sz w:val="30"/>
          <w:szCs w:val="30"/>
        </w:rPr>
        <w:t xml:space="preserve">2566 </w:t>
      </w:r>
      <w:r w:rsidRPr="009D48AE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กลุ่มบริษัทมีวงเงินสินเชื่อที่ยังไม่ได้เบิกใช้ ดังนี้</w:t>
      </w:r>
    </w:p>
    <w:p w14:paraId="4D64DEC0" w14:textId="77777777" w:rsidR="005034BC" w:rsidRDefault="005034BC" w:rsidP="005034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5034BC" w:rsidRPr="004F1406" w14:paraId="16A2E0F7" w14:textId="77777777" w:rsidTr="000148C3">
        <w:trPr>
          <w:tblHeader/>
        </w:trPr>
        <w:tc>
          <w:tcPr>
            <w:tcW w:w="2010" w:type="pct"/>
          </w:tcPr>
          <w:p w14:paraId="31C25879" w14:textId="77777777" w:rsidR="005034BC" w:rsidRPr="004F1406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07C8E2F1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40B6E7E1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43EA82A6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034BC" w:rsidRPr="004F1406" w14:paraId="6C53702F" w14:textId="77777777" w:rsidTr="000148C3">
        <w:trPr>
          <w:trHeight w:val="74"/>
          <w:tblHeader/>
        </w:trPr>
        <w:tc>
          <w:tcPr>
            <w:tcW w:w="2010" w:type="pct"/>
          </w:tcPr>
          <w:p w14:paraId="019D223A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0436AAEB" w14:textId="575EC0BF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 w:rsidRPr="00652454"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Pr="00652454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0 </w:t>
            </w:r>
            <w:r w:rsidR="00652454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</w:tcPr>
          <w:p w14:paraId="4047B46B" w14:textId="77777777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9E130F1" w14:textId="3EF97F22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652454"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8" w:type="pct"/>
          </w:tcPr>
          <w:p w14:paraId="6F1F4D63" w14:textId="77777777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1EE8C5E1" w14:textId="7CD40A15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 w:rsidRPr="00652454"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Pr="00652454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0 </w:t>
            </w:r>
            <w:r w:rsidR="00652454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7" w:type="pct"/>
          </w:tcPr>
          <w:p w14:paraId="62FC0667" w14:textId="77777777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798E8A10" w14:textId="4E873DAE" w:rsidR="005034BC" w:rsidRPr="00652454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652454"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5034BC" w:rsidRPr="004F1406" w14:paraId="433AB22B" w14:textId="77777777" w:rsidTr="000148C3">
        <w:trPr>
          <w:trHeight w:val="74"/>
          <w:tblHeader/>
        </w:trPr>
        <w:tc>
          <w:tcPr>
            <w:tcW w:w="2010" w:type="pct"/>
          </w:tcPr>
          <w:p w14:paraId="5803BC53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225CA2BB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56DBACF5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48728B7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1031DC09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63D2F9CB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7" w:type="pct"/>
          </w:tcPr>
          <w:p w14:paraId="2FC5C740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5179A84F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5034BC" w:rsidRPr="004F1406" w14:paraId="7FE6050F" w14:textId="77777777" w:rsidTr="000148C3">
        <w:trPr>
          <w:tblHeader/>
        </w:trPr>
        <w:tc>
          <w:tcPr>
            <w:tcW w:w="2010" w:type="pct"/>
          </w:tcPr>
          <w:p w14:paraId="3DD202CC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3CC22A85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034BC" w14:paraId="5D0B2B01" w14:textId="77777777" w:rsidTr="000148C3">
        <w:tc>
          <w:tcPr>
            <w:tcW w:w="2010" w:type="pct"/>
          </w:tcPr>
          <w:p w14:paraId="365CFB00" w14:textId="77777777" w:rsidR="005034BC" w:rsidRPr="00EA7D5C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วงเงินกู้ระยะสั้นจากสถาบันการเงิน</w:t>
            </w:r>
            <w:r w:rsidRPr="0072357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4861E0B4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  <w:p w14:paraId="6C532055" w14:textId="1EA090CC" w:rsidR="00B056D4" w:rsidRPr="00C82AEA" w:rsidRDefault="00B056D4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B056D4">
              <w:rPr>
                <w:rFonts w:ascii="Angsana New" w:hAnsi="Angsana New"/>
                <w:sz w:val="30"/>
                <w:szCs w:val="30"/>
                <w:lang w:val="en-US" w:eastAsia="en-US"/>
              </w:rPr>
              <w:t>744,788</w:t>
            </w:r>
          </w:p>
        </w:tc>
        <w:tc>
          <w:tcPr>
            <w:tcW w:w="148" w:type="pct"/>
          </w:tcPr>
          <w:p w14:paraId="4C0C500B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0F6796E2" w14:textId="77777777" w:rsidR="005034BC" w:rsidRPr="00813B1B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  <w:p w14:paraId="14140A43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869,180</w:t>
            </w:r>
          </w:p>
        </w:tc>
        <w:tc>
          <w:tcPr>
            <w:tcW w:w="148" w:type="pct"/>
          </w:tcPr>
          <w:p w14:paraId="5FDA5B9E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7C3F480E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38EEB18" w14:textId="7FCDC8E7" w:rsidR="00B056D4" w:rsidRPr="004F1406" w:rsidRDefault="00B056D4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402,118</w:t>
            </w:r>
          </w:p>
        </w:tc>
        <w:tc>
          <w:tcPr>
            <w:tcW w:w="137" w:type="pct"/>
          </w:tcPr>
          <w:p w14:paraId="5CDDD753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459A82AA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9382BB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402,180</w:t>
            </w:r>
          </w:p>
        </w:tc>
      </w:tr>
      <w:tr w:rsidR="005034BC" w14:paraId="475F6BAC" w14:textId="77777777" w:rsidTr="000148C3">
        <w:tc>
          <w:tcPr>
            <w:tcW w:w="2010" w:type="pct"/>
          </w:tcPr>
          <w:p w14:paraId="107DB4DC" w14:textId="77777777" w:rsidR="005034BC" w:rsidRPr="004F1406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A7D5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วงเงินกู้ยืมระยะยาวจากสถาบันการเงิน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6D800165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0497B1A" w14:textId="050A1771" w:rsidR="00B056D4" w:rsidRPr="00FA1FFE" w:rsidRDefault="00B056D4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235,359</w:t>
            </w:r>
          </w:p>
        </w:tc>
        <w:tc>
          <w:tcPr>
            <w:tcW w:w="148" w:type="pct"/>
          </w:tcPr>
          <w:p w14:paraId="2E048237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7E0455CA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75C101C" w14:textId="77777777" w:rsidR="005034BC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228,760</w:t>
            </w:r>
          </w:p>
        </w:tc>
        <w:tc>
          <w:tcPr>
            <w:tcW w:w="148" w:type="pct"/>
          </w:tcPr>
          <w:p w14:paraId="71E2C109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0B8753F1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F9999BD" w14:textId="1D4896DD" w:rsidR="00B056D4" w:rsidRPr="004F1406" w:rsidRDefault="00B056D4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7" w:type="pct"/>
          </w:tcPr>
          <w:p w14:paraId="22ABD668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354D1917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9C861DE" w14:textId="77777777" w:rsidR="005034BC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</w:tr>
      <w:tr w:rsidR="005034BC" w14:paraId="36DA294B" w14:textId="77777777" w:rsidTr="000148C3">
        <w:tc>
          <w:tcPr>
            <w:tcW w:w="2010" w:type="pct"/>
          </w:tcPr>
          <w:p w14:paraId="32B28026" w14:textId="77777777" w:rsidR="005034BC" w:rsidRPr="00226545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4EB0368" w14:textId="1E2A5096" w:rsidR="005034BC" w:rsidRPr="00FA1FFE" w:rsidRDefault="00B056D4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980,147</w:t>
            </w:r>
          </w:p>
        </w:tc>
        <w:tc>
          <w:tcPr>
            <w:tcW w:w="148" w:type="pct"/>
          </w:tcPr>
          <w:p w14:paraId="46EE58D7" w14:textId="77777777" w:rsidR="005034BC" w:rsidRPr="00226545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0D30274" w14:textId="77777777" w:rsidR="005034BC" w:rsidRPr="00226545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1,097</w:t>
            </w:r>
            <w:r w:rsidRPr="002265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148" w:type="pct"/>
          </w:tcPr>
          <w:p w14:paraId="7A11E784" w14:textId="77777777" w:rsidR="005034BC" w:rsidRPr="00226545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BEBA8D1" w14:textId="2DC5CEEB" w:rsidR="005034BC" w:rsidRPr="005D0D3A" w:rsidRDefault="00B056D4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0D3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602,118</w:t>
            </w:r>
          </w:p>
        </w:tc>
        <w:tc>
          <w:tcPr>
            <w:tcW w:w="137" w:type="pct"/>
          </w:tcPr>
          <w:p w14:paraId="3AB82920" w14:textId="77777777" w:rsidR="005034BC" w:rsidRPr="00226545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60E8A3D" w14:textId="77777777" w:rsidR="005034BC" w:rsidRPr="00226545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602,180</w:t>
            </w:r>
          </w:p>
        </w:tc>
      </w:tr>
    </w:tbl>
    <w:p w14:paraId="0F50B454" w14:textId="77777777" w:rsidR="00EB3907" w:rsidRDefault="00EB3907" w:rsidP="00EB3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p w14:paraId="2537C6A6" w14:textId="79C1401A" w:rsidR="00EB3907" w:rsidRPr="004063B2" w:rsidRDefault="00EB3907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EB3907" w:rsidRPr="004063B2" w:rsidSect="005034BC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05CE613" w14:textId="3A32780E" w:rsidR="00473B7B" w:rsidRDefault="00473B7B" w:rsidP="00A10DB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D938EC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ส่วนงานดำเนินงาน</w:t>
      </w:r>
      <w:r w:rsidR="00BB06E3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และการจำแนกรายได้</w:t>
      </w:r>
    </w:p>
    <w:p w14:paraId="0ACD8643" w14:textId="77777777" w:rsidR="00166394" w:rsidRPr="00166394" w:rsidRDefault="00166394" w:rsidP="00166394">
      <w:pPr>
        <w:rPr>
          <w:rFonts w:asciiTheme="majorBidi" w:eastAsia="Calibri" w:hAnsiTheme="majorBidi" w:cstheme="majorBidi"/>
          <w:sz w:val="22"/>
          <w:szCs w:val="22"/>
          <w:lang w:eastAsia="x-none"/>
        </w:rPr>
      </w:pPr>
    </w:p>
    <w:bookmarkEnd w:id="13"/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3118DE" w:rsidRPr="00756E6F" w14:paraId="5CCE1F80" w14:textId="77777777" w:rsidTr="00A9773E">
        <w:trPr>
          <w:cantSplit/>
          <w:trHeight w:val="99"/>
          <w:tblHeader/>
        </w:trPr>
        <w:tc>
          <w:tcPr>
            <w:tcW w:w="3510" w:type="dxa"/>
          </w:tcPr>
          <w:p w14:paraId="4D805DA9" w14:textId="77777777" w:rsidR="003118DE" w:rsidRPr="00756E6F" w:rsidRDefault="003118DE" w:rsidP="00A9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095FB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4E8E3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7BC9E5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48FD19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0D2BAFD" w14:textId="0943D4EF" w:rsidR="003118DE" w:rsidRPr="00756E6F" w:rsidRDefault="005A5AFF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1F5C51A1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3B45F89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 ๆ</w:t>
            </w:r>
          </w:p>
        </w:tc>
        <w:tc>
          <w:tcPr>
            <w:tcW w:w="180" w:type="dxa"/>
          </w:tcPr>
          <w:p w14:paraId="29C1E0A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D3AD3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CA84B28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F57F7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3118DE" w:rsidRPr="00756E6F" w14:paraId="0E8FD686" w14:textId="77777777" w:rsidTr="00A9773E">
        <w:trPr>
          <w:cantSplit/>
          <w:trHeight w:val="302"/>
        </w:trPr>
        <w:tc>
          <w:tcPr>
            <w:tcW w:w="3510" w:type="dxa"/>
          </w:tcPr>
          <w:p w14:paraId="6A9B4F62" w14:textId="77777777" w:rsidR="003118DE" w:rsidRPr="00F065F0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หก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720" w:type="dxa"/>
            <w:vAlign w:val="bottom"/>
          </w:tcPr>
          <w:p w14:paraId="6341534B" w14:textId="2E3B34FA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5C254547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CDF9740" w14:textId="3F390B14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8BA3FA7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28B57F" w14:textId="4152E593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0C79C15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BBAE63" w14:textId="7B041511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F1E073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7E7E8" w14:textId="7F75FFA4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0586CB9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4FCCF3" w14:textId="7AF9261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F7654A7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9A645C" w14:textId="396F82CD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308E129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B29D2B" w14:textId="59AD1B6B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D4421BD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9CF1317" w14:textId="18284F02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81C0FDB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9927D5" w14:textId="0A812424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999D46B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D76F5FF" w14:textId="12947CE4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7C80B68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06A7179" w14:textId="2C148E69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B7F91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</w:tr>
      <w:tr w:rsidR="003118DE" w:rsidRPr="00756E6F" w14:paraId="52B3CBA3" w14:textId="77777777" w:rsidTr="00A9773E">
        <w:trPr>
          <w:cantSplit/>
          <w:trHeight w:val="302"/>
        </w:trPr>
        <w:tc>
          <w:tcPr>
            <w:tcW w:w="3510" w:type="dxa"/>
          </w:tcPr>
          <w:p w14:paraId="3F25828F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1D0E8FEA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3118DE" w:rsidRPr="00756E6F" w14:paraId="0B44611C" w14:textId="77777777" w:rsidTr="00A9773E">
        <w:trPr>
          <w:cantSplit/>
          <w:trHeight w:val="302"/>
        </w:trPr>
        <w:tc>
          <w:tcPr>
            <w:tcW w:w="3510" w:type="dxa"/>
          </w:tcPr>
          <w:p w14:paraId="56981EEE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4E76DD3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6CF791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624D31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E3830A3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AE9CE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C632E5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9B4105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0E1A681D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618C76D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A75E7E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2E0BC9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B0159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39442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7F88780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731297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D9D0392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9ED446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7427246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5B26B02F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7641E339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8B6EDFA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CD47BCA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E9DEAC4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FB7F91" w:rsidRPr="00B32390" w14:paraId="660EC6C2" w14:textId="77777777" w:rsidTr="00A9773E">
        <w:trPr>
          <w:cantSplit/>
          <w:trHeight w:val="302"/>
        </w:trPr>
        <w:tc>
          <w:tcPr>
            <w:tcW w:w="3510" w:type="dxa"/>
          </w:tcPr>
          <w:p w14:paraId="594E250B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25F007D7" w14:textId="127CF99E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50,404</w:t>
            </w:r>
          </w:p>
        </w:tc>
        <w:tc>
          <w:tcPr>
            <w:tcW w:w="178" w:type="dxa"/>
            <w:vAlign w:val="bottom"/>
          </w:tcPr>
          <w:p w14:paraId="04698BB7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219F54" w14:textId="0E0E002B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66,291</w:t>
            </w:r>
          </w:p>
        </w:tc>
        <w:tc>
          <w:tcPr>
            <w:tcW w:w="180" w:type="dxa"/>
            <w:vAlign w:val="bottom"/>
          </w:tcPr>
          <w:p w14:paraId="04EA4E0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C04DB1" w14:textId="7DCE8B6C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118,074</w:t>
            </w:r>
          </w:p>
        </w:tc>
        <w:tc>
          <w:tcPr>
            <w:tcW w:w="180" w:type="dxa"/>
          </w:tcPr>
          <w:p w14:paraId="0B714F67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FFDC91" w14:textId="6FEFFB63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117,559</w:t>
            </w:r>
          </w:p>
        </w:tc>
        <w:tc>
          <w:tcPr>
            <w:tcW w:w="180" w:type="dxa"/>
          </w:tcPr>
          <w:p w14:paraId="36BD585B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8F35EF2" w14:textId="046B19E8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46,117</w:t>
            </w:r>
          </w:p>
        </w:tc>
        <w:tc>
          <w:tcPr>
            <w:tcW w:w="180" w:type="dxa"/>
          </w:tcPr>
          <w:p w14:paraId="4B8E331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94BF17F" w14:textId="5B990909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8,103</w:t>
            </w:r>
          </w:p>
        </w:tc>
        <w:tc>
          <w:tcPr>
            <w:tcW w:w="180" w:type="dxa"/>
          </w:tcPr>
          <w:p w14:paraId="617C68A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CC8C95A" w14:textId="2BCF1EE0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E18259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26587" w14:textId="4E79AF1B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DB3AC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3B2C034" w14:textId="08245769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8441E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E087BE" w14:textId="11EC71D2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C45B8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AF89CF8" w14:textId="0E11A121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214,595</w:t>
            </w:r>
          </w:p>
        </w:tc>
        <w:tc>
          <w:tcPr>
            <w:tcW w:w="178" w:type="dxa"/>
          </w:tcPr>
          <w:p w14:paraId="7EAA95C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4102A1" w14:textId="5A41A2A0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191,953</w:t>
            </w:r>
          </w:p>
        </w:tc>
      </w:tr>
      <w:tr w:rsidR="00FB7F91" w:rsidRPr="00B32390" w14:paraId="1B6A1918" w14:textId="77777777" w:rsidTr="00A9773E">
        <w:trPr>
          <w:cantSplit/>
          <w:trHeight w:val="302"/>
        </w:trPr>
        <w:tc>
          <w:tcPr>
            <w:tcW w:w="3510" w:type="dxa"/>
          </w:tcPr>
          <w:p w14:paraId="5FEBEC72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78DAC7CC" w14:textId="32D1EAE6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48,498</w:t>
            </w:r>
          </w:p>
        </w:tc>
        <w:tc>
          <w:tcPr>
            <w:tcW w:w="178" w:type="dxa"/>
            <w:vAlign w:val="bottom"/>
          </w:tcPr>
          <w:p w14:paraId="7C2FDD02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3E9853" w14:textId="291EEF22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12,802</w:t>
            </w:r>
          </w:p>
        </w:tc>
        <w:tc>
          <w:tcPr>
            <w:tcW w:w="180" w:type="dxa"/>
            <w:vAlign w:val="bottom"/>
          </w:tcPr>
          <w:p w14:paraId="23669912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0B171D" w14:textId="32BE4F75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16,855</w:t>
            </w:r>
          </w:p>
        </w:tc>
        <w:tc>
          <w:tcPr>
            <w:tcW w:w="180" w:type="dxa"/>
          </w:tcPr>
          <w:p w14:paraId="6E8289A0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6B404" w14:textId="6A7E36A4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7,236</w:t>
            </w:r>
          </w:p>
        </w:tc>
        <w:tc>
          <w:tcPr>
            <w:tcW w:w="180" w:type="dxa"/>
          </w:tcPr>
          <w:p w14:paraId="4D94BEB7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E655456" w14:textId="1BCD96E0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61499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52458E" w14:textId="27BE25AD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72434EE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36A021" w14:textId="13619819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14,023</w:t>
            </w:r>
          </w:p>
        </w:tc>
        <w:tc>
          <w:tcPr>
            <w:tcW w:w="180" w:type="dxa"/>
          </w:tcPr>
          <w:p w14:paraId="19A9CC0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062C86" w14:textId="7612D4D6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15,194</w:t>
            </w:r>
          </w:p>
        </w:tc>
        <w:tc>
          <w:tcPr>
            <w:tcW w:w="180" w:type="dxa"/>
          </w:tcPr>
          <w:p w14:paraId="61E6D8A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013A0C4" w14:textId="753A1508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0B6E5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D942804" w14:textId="79C367B5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CFEE54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EF6F44A" w14:textId="70E05582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79,376</w:t>
            </w:r>
          </w:p>
        </w:tc>
        <w:tc>
          <w:tcPr>
            <w:tcW w:w="178" w:type="dxa"/>
          </w:tcPr>
          <w:p w14:paraId="4306AAA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CE88FC" w14:textId="204E5FA9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35,649</w:t>
            </w:r>
          </w:p>
        </w:tc>
      </w:tr>
      <w:tr w:rsidR="00FB7F91" w:rsidRPr="00B32390" w14:paraId="0E1CAC99" w14:textId="77777777" w:rsidTr="00A9773E">
        <w:trPr>
          <w:cantSplit/>
          <w:trHeight w:val="302"/>
        </w:trPr>
        <w:tc>
          <w:tcPr>
            <w:tcW w:w="3510" w:type="dxa"/>
          </w:tcPr>
          <w:p w14:paraId="505176C6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60466797" w14:textId="512E87CB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19,963</w:t>
            </w:r>
          </w:p>
        </w:tc>
        <w:tc>
          <w:tcPr>
            <w:tcW w:w="178" w:type="dxa"/>
            <w:vAlign w:val="bottom"/>
          </w:tcPr>
          <w:p w14:paraId="0800E7A5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5C36BFA" w14:textId="087E9A4A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42,590</w:t>
            </w:r>
          </w:p>
        </w:tc>
        <w:tc>
          <w:tcPr>
            <w:tcW w:w="180" w:type="dxa"/>
            <w:vAlign w:val="bottom"/>
          </w:tcPr>
          <w:p w14:paraId="551210CA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11AED5A" w14:textId="20425F22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6,676</w:t>
            </w:r>
          </w:p>
        </w:tc>
        <w:tc>
          <w:tcPr>
            <w:tcW w:w="180" w:type="dxa"/>
          </w:tcPr>
          <w:p w14:paraId="7110529C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A3E1E5D" w14:textId="1BDF6DC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1F9AA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37C8302" w14:textId="3921CEB1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AC01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68F0F4" w14:textId="655DA4BC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F0810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1DE54" w14:textId="2214C203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B03A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96D311" w14:textId="7273F5E2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2BE0A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55670B0" w14:textId="5045D575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2DD9B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A0724A3" w14:textId="23F54968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158084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F0478E" w14:textId="5B39E626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26,639</w:t>
            </w:r>
          </w:p>
        </w:tc>
        <w:tc>
          <w:tcPr>
            <w:tcW w:w="178" w:type="dxa"/>
          </w:tcPr>
          <w:p w14:paraId="7AF5F94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6A4D1A" w14:textId="3BD2508A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42,590</w:t>
            </w:r>
          </w:p>
        </w:tc>
      </w:tr>
      <w:tr w:rsidR="00FB7F91" w:rsidRPr="00B32390" w14:paraId="6F059570" w14:textId="77777777" w:rsidTr="00A9773E">
        <w:trPr>
          <w:cantSplit/>
          <w:trHeight w:val="302"/>
        </w:trPr>
        <w:tc>
          <w:tcPr>
            <w:tcW w:w="3510" w:type="dxa"/>
          </w:tcPr>
          <w:p w14:paraId="7D162E5D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56FD9C3F" w14:textId="0A4B578F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8,190</w:t>
            </w:r>
          </w:p>
        </w:tc>
        <w:tc>
          <w:tcPr>
            <w:tcW w:w="178" w:type="dxa"/>
            <w:vAlign w:val="bottom"/>
          </w:tcPr>
          <w:p w14:paraId="5A5FFD7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F8BC39B" w14:textId="06354BAE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5,977</w:t>
            </w:r>
          </w:p>
        </w:tc>
        <w:tc>
          <w:tcPr>
            <w:tcW w:w="180" w:type="dxa"/>
            <w:vAlign w:val="bottom"/>
          </w:tcPr>
          <w:p w14:paraId="1FDBD113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F08F7B" w14:textId="2D486409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BD49C1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1C37CC7" w14:textId="73798F24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96CE5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6B759BBE" w14:textId="6103226F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E4A93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43C205B" w14:textId="27F7DA0A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B2358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CBD2AAD" w14:textId="1163B925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1B217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E08EF4" w14:textId="3145046F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D8F89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EC66DEF" w14:textId="221AC598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744DE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1DE70B7" w14:textId="71A8A065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96DA5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F4449B4" w14:textId="4B201090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8,190</w:t>
            </w:r>
          </w:p>
        </w:tc>
        <w:tc>
          <w:tcPr>
            <w:tcW w:w="178" w:type="dxa"/>
          </w:tcPr>
          <w:p w14:paraId="69CC4B0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D67B7DE" w14:textId="5E97F1BF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5,977</w:t>
            </w:r>
          </w:p>
        </w:tc>
      </w:tr>
      <w:tr w:rsidR="00FB7F91" w:rsidRPr="00B32390" w14:paraId="60EA1E09" w14:textId="77777777" w:rsidTr="00A9773E">
        <w:trPr>
          <w:cantSplit/>
          <w:trHeight w:val="302"/>
        </w:trPr>
        <w:tc>
          <w:tcPr>
            <w:tcW w:w="3510" w:type="dxa"/>
          </w:tcPr>
          <w:p w14:paraId="0BEC767B" w14:textId="0A05666F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ยุโรป</w:t>
            </w:r>
          </w:p>
        </w:tc>
        <w:tc>
          <w:tcPr>
            <w:tcW w:w="720" w:type="dxa"/>
            <w:vAlign w:val="bottom"/>
          </w:tcPr>
          <w:p w14:paraId="098A13CB" w14:textId="076AACEB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2614B0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CF4516A" w14:textId="6819F41F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E45987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A4B5A00" w14:textId="4D326816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C87031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84D87F" w14:textId="41A3E3B3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727207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F8D53FA" w14:textId="05CE1396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5,144</w:t>
            </w:r>
          </w:p>
        </w:tc>
        <w:tc>
          <w:tcPr>
            <w:tcW w:w="180" w:type="dxa"/>
          </w:tcPr>
          <w:p w14:paraId="4BDB8B1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072DE92" w14:textId="110F558D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3,666</w:t>
            </w:r>
          </w:p>
        </w:tc>
        <w:tc>
          <w:tcPr>
            <w:tcW w:w="180" w:type="dxa"/>
          </w:tcPr>
          <w:p w14:paraId="11D1674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972BE6B" w14:textId="39C281EE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FFE33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0BD893B" w14:textId="74DC66D9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66FC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33A185B" w14:textId="781B14C2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C51B5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2B6F953" w14:textId="17F88250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7D6B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461EF4" w14:textId="01D08DAC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5,144</w:t>
            </w:r>
          </w:p>
        </w:tc>
        <w:tc>
          <w:tcPr>
            <w:tcW w:w="178" w:type="dxa"/>
          </w:tcPr>
          <w:p w14:paraId="4B1E27A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EE3B6D6" w14:textId="65694D4E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3,666</w:t>
            </w:r>
          </w:p>
        </w:tc>
      </w:tr>
      <w:tr w:rsidR="00FB7F91" w:rsidRPr="00B32390" w14:paraId="7F6D99AD" w14:textId="77777777" w:rsidTr="00A9773E">
        <w:trPr>
          <w:cantSplit/>
          <w:trHeight w:val="302"/>
        </w:trPr>
        <w:tc>
          <w:tcPr>
            <w:tcW w:w="3510" w:type="dxa"/>
          </w:tcPr>
          <w:p w14:paraId="4442E911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F402EC" w14:textId="7EE4606A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127,055</w:t>
            </w:r>
          </w:p>
        </w:tc>
        <w:tc>
          <w:tcPr>
            <w:tcW w:w="178" w:type="dxa"/>
            <w:vAlign w:val="bottom"/>
          </w:tcPr>
          <w:p w14:paraId="0D20F81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4DA7AD3" w14:textId="5DEE050E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127,660</w:t>
            </w:r>
          </w:p>
        </w:tc>
        <w:tc>
          <w:tcPr>
            <w:tcW w:w="180" w:type="dxa"/>
            <w:vAlign w:val="bottom"/>
          </w:tcPr>
          <w:p w14:paraId="0CA6BCC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3A50D1C" w14:textId="6D6D4089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141,605</w:t>
            </w:r>
          </w:p>
        </w:tc>
        <w:tc>
          <w:tcPr>
            <w:tcW w:w="180" w:type="dxa"/>
          </w:tcPr>
          <w:p w14:paraId="1DF4DDD1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5EE4B1B" w14:textId="68E26AF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124,795</w:t>
            </w:r>
          </w:p>
        </w:tc>
        <w:tc>
          <w:tcPr>
            <w:tcW w:w="180" w:type="dxa"/>
          </w:tcPr>
          <w:p w14:paraId="31C41CC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B90F38E" w14:textId="578ED886" w:rsidR="00FB7F91" w:rsidRPr="00C22D32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51,261</w:t>
            </w:r>
          </w:p>
        </w:tc>
        <w:tc>
          <w:tcPr>
            <w:tcW w:w="180" w:type="dxa"/>
          </w:tcPr>
          <w:p w14:paraId="12DC72B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E28BD8E" w14:textId="12C904C5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22D32">
              <w:rPr>
                <w:rFonts w:asciiTheme="majorBidi" w:hAnsiTheme="majorBidi" w:cstheme="majorBidi"/>
                <w:szCs w:val="22"/>
                <w:lang w:val="en-US" w:bidi="th-TH"/>
              </w:rPr>
              <w:t>12,186</w:t>
            </w:r>
          </w:p>
        </w:tc>
        <w:tc>
          <w:tcPr>
            <w:tcW w:w="180" w:type="dxa"/>
          </w:tcPr>
          <w:p w14:paraId="6BFCAE79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7BE5982" w14:textId="333EA714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14,023</w:t>
            </w:r>
          </w:p>
        </w:tc>
        <w:tc>
          <w:tcPr>
            <w:tcW w:w="180" w:type="dxa"/>
          </w:tcPr>
          <w:p w14:paraId="3C7CAC5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5EB5BF9" w14:textId="79010EF4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15,194</w:t>
            </w:r>
          </w:p>
        </w:tc>
        <w:tc>
          <w:tcPr>
            <w:tcW w:w="180" w:type="dxa"/>
          </w:tcPr>
          <w:p w14:paraId="013409F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46E3C04" w14:textId="41F84DB0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013AA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E33C566" w14:textId="7DE4520B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28C4C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E10ECC4" w14:textId="2F5BF69C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333,944</w:t>
            </w:r>
          </w:p>
        </w:tc>
        <w:tc>
          <w:tcPr>
            <w:tcW w:w="178" w:type="dxa"/>
          </w:tcPr>
          <w:p w14:paraId="2A57EE1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0A5524B3" w14:textId="79669B44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279,835</w:t>
            </w:r>
          </w:p>
        </w:tc>
      </w:tr>
      <w:tr w:rsidR="00FB7F91" w:rsidRPr="00B32390" w14:paraId="5084A5EB" w14:textId="77777777" w:rsidTr="00A9773E">
        <w:trPr>
          <w:cantSplit/>
          <w:trHeight w:val="302"/>
        </w:trPr>
        <w:tc>
          <w:tcPr>
            <w:tcW w:w="3510" w:type="dxa"/>
          </w:tcPr>
          <w:p w14:paraId="2AAD79F6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5C2C8C6F" w14:textId="012497CA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150,101</w:t>
            </w:r>
          </w:p>
        </w:tc>
        <w:tc>
          <w:tcPr>
            <w:tcW w:w="178" w:type="dxa"/>
            <w:vAlign w:val="bottom"/>
          </w:tcPr>
          <w:p w14:paraId="341475C3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FF681D9" w14:textId="60CEB6B6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164,333</w:t>
            </w:r>
          </w:p>
        </w:tc>
        <w:tc>
          <w:tcPr>
            <w:tcW w:w="180" w:type="dxa"/>
            <w:vAlign w:val="bottom"/>
          </w:tcPr>
          <w:p w14:paraId="7EE02AA9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8D18483" w14:textId="7BE48B4C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281,031</w:t>
            </w:r>
          </w:p>
        </w:tc>
        <w:tc>
          <w:tcPr>
            <w:tcW w:w="180" w:type="dxa"/>
          </w:tcPr>
          <w:p w14:paraId="18D57DD1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4887E0" w14:textId="00E632B9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282,827</w:t>
            </w:r>
          </w:p>
        </w:tc>
        <w:tc>
          <w:tcPr>
            <w:tcW w:w="180" w:type="dxa"/>
          </w:tcPr>
          <w:p w14:paraId="66918B1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7892E991" w14:textId="07FC54E8" w:rsidR="00FB7F91" w:rsidRPr="00C22D32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299,706</w:t>
            </w:r>
          </w:p>
        </w:tc>
        <w:tc>
          <w:tcPr>
            <w:tcW w:w="180" w:type="dxa"/>
          </w:tcPr>
          <w:p w14:paraId="3717608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6DFEB40" w14:textId="615B73E6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22D32">
              <w:rPr>
                <w:rFonts w:asciiTheme="majorBidi" w:hAnsiTheme="majorBidi" w:cstheme="majorBidi"/>
                <w:szCs w:val="22"/>
                <w:lang w:val="en-US" w:bidi="th-TH"/>
              </w:rPr>
              <w:t>179,172</w:t>
            </w:r>
          </w:p>
        </w:tc>
        <w:tc>
          <w:tcPr>
            <w:tcW w:w="180" w:type="dxa"/>
          </w:tcPr>
          <w:p w14:paraId="2750AA8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ABB4D1" w14:textId="059C854F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4AEB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EF4E76" w14:textId="122BA4A1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1F69B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27E8E2C" w14:textId="6DC93279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20FD2F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89DCDB0" w14:textId="2FC589B6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E8BC1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383BDED" w14:textId="2377EF54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730,838</w:t>
            </w:r>
          </w:p>
        </w:tc>
        <w:tc>
          <w:tcPr>
            <w:tcW w:w="178" w:type="dxa"/>
          </w:tcPr>
          <w:p w14:paraId="001A209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5600AA2" w14:textId="1A6FFC65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626,332</w:t>
            </w:r>
          </w:p>
        </w:tc>
      </w:tr>
      <w:tr w:rsidR="00FB7F91" w:rsidRPr="00B32390" w14:paraId="1DD9A11D" w14:textId="77777777" w:rsidTr="00A9773E">
        <w:trPr>
          <w:cantSplit/>
          <w:trHeight w:val="302"/>
        </w:trPr>
        <w:tc>
          <w:tcPr>
            <w:tcW w:w="3510" w:type="dxa"/>
          </w:tcPr>
          <w:p w14:paraId="0BDE1202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1659E0E" w14:textId="73DFD368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6D7C4B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D4610BB" w14:textId="56882BFC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346</w:t>
            </w:r>
          </w:p>
        </w:tc>
        <w:tc>
          <w:tcPr>
            <w:tcW w:w="180" w:type="dxa"/>
            <w:vAlign w:val="bottom"/>
          </w:tcPr>
          <w:p w14:paraId="53FC9459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BD3FFF0" w14:textId="417328F5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9,518</w:t>
            </w:r>
          </w:p>
        </w:tc>
        <w:tc>
          <w:tcPr>
            <w:tcW w:w="180" w:type="dxa"/>
          </w:tcPr>
          <w:p w14:paraId="2F0E595A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486B041" w14:textId="707F727C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12,977</w:t>
            </w:r>
          </w:p>
        </w:tc>
        <w:tc>
          <w:tcPr>
            <w:tcW w:w="180" w:type="dxa"/>
          </w:tcPr>
          <w:p w14:paraId="4E24904B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BC06F8D" w14:textId="7651EF77" w:rsidR="00FB7F91" w:rsidRPr="00C22D32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45A0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07F78DF" w14:textId="46E65FBF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22D3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4CB5D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E7CC3F" w14:textId="60B2CF69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93708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84FDE53" w14:textId="4AC5B7AA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1111B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8E13AD3" w14:textId="192A92DA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(9,518)</w:t>
            </w:r>
          </w:p>
        </w:tc>
        <w:tc>
          <w:tcPr>
            <w:tcW w:w="178" w:type="dxa"/>
          </w:tcPr>
          <w:p w14:paraId="039A83F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9C5C0B2" w14:textId="7A54D6ED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(13,323)</w:t>
            </w:r>
          </w:p>
        </w:tc>
        <w:tc>
          <w:tcPr>
            <w:tcW w:w="180" w:type="dxa"/>
          </w:tcPr>
          <w:p w14:paraId="127E535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34F1E6C" w14:textId="4B254215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4EE07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3605F6CB" w14:textId="08B91FA0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FB7F91" w:rsidRPr="00B32390" w14:paraId="1AAC87C1" w14:textId="77777777" w:rsidTr="00A9773E">
        <w:trPr>
          <w:cantSplit/>
          <w:trHeight w:val="302"/>
        </w:trPr>
        <w:tc>
          <w:tcPr>
            <w:tcW w:w="3510" w:type="dxa"/>
          </w:tcPr>
          <w:p w14:paraId="4106A76F" w14:textId="77777777" w:rsidR="00FB7F91" w:rsidRPr="00756E6F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21542" w14:textId="69748A3E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277,156</w:t>
            </w:r>
          </w:p>
        </w:tc>
        <w:tc>
          <w:tcPr>
            <w:tcW w:w="178" w:type="dxa"/>
            <w:vAlign w:val="bottom"/>
          </w:tcPr>
          <w:p w14:paraId="630646D6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872FC" w14:textId="0EFC620D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292,339</w:t>
            </w:r>
          </w:p>
        </w:tc>
        <w:tc>
          <w:tcPr>
            <w:tcW w:w="180" w:type="dxa"/>
            <w:vAlign w:val="bottom"/>
          </w:tcPr>
          <w:p w14:paraId="44BFEEF6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3F1CCD" w14:textId="78C6AFD0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432,154</w:t>
            </w:r>
          </w:p>
        </w:tc>
        <w:tc>
          <w:tcPr>
            <w:tcW w:w="180" w:type="dxa"/>
          </w:tcPr>
          <w:p w14:paraId="1A40AF41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900EBB" w14:textId="1B5A44F8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420,599</w:t>
            </w:r>
          </w:p>
        </w:tc>
        <w:tc>
          <w:tcPr>
            <w:tcW w:w="180" w:type="dxa"/>
          </w:tcPr>
          <w:p w14:paraId="3791E5A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247A67" w14:textId="491C70BE" w:rsidR="00FB7F91" w:rsidRPr="00C22D32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350,967</w:t>
            </w:r>
          </w:p>
        </w:tc>
        <w:tc>
          <w:tcPr>
            <w:tcW w:w="180" w:type="dxa"/>
          </w:tcPr>
          <w:p w14:paraId="5978C4D7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45D07" w14:textId="40B5B38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22D3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191,358</w:t>
            </w:r>
          </w:p>
        </w:tc>
        <w:tc>
          <w:tcPr>
            <w:tcW w:w="180" w:type="dxa"/>
          </w:tcPr>
          <w:p w14:paraId="53117EC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388834" w14:textId="2E062764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14,023</w:t>
            </w:r>
          </w:p>
        </w:tc>
        <w:tc>
          <w:tcPr>
            <w:tcW w:w="180" w:type="dxa"/>
          </w:tcPr>
          <w:p w14:paraId="50CE27C7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8E4EC" w14:textId="5F96EB4B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15,194</w:t>
            </w:r>
          </w:p>
        </w:tc>
        <w:tc>
          <w:tcPr>
            <w:tcW w:w="180" w:type="dxa"/>
          </w:tcPr>
          <w:p w14:paraId="0ED2ED3B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E3AC73" w14:textId="698F3B1E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(9,518)</w:t>
            </w:r>
          </w:p>
        </w:tc>
        <w:tc>
          <w:tcPr>
            <w:tcW w:w="178" w:type="dxa"/>
          </w:tcPr>
          <w:p w14:paraId="555BA49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7C56B5A" w14:textId="06BC8361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(13,323)</w:t>
            </w:r>
          </w:p>
        </w:tc>
        <w:tc>
          <w:tcPr>
            <w:tcW w:w="180" w:type="dxa"/>
          </w:tcPr>
          <w:p w14:paraId="2BB42E4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5FC6FD" w14:textId="57205AC4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1,064,782</w:t>
            </w:r>
          </w:p>
        </w:tc>
        <w:tc>
          <w:tcPr>
            <w:tcW w:w="178" w:type="dxa"/>
            <w:shd w:val="clear" w:color="auto" w:fill="auto"/>
          </w:tcPr>
          <w:p w14:paraId="07619B0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5EB9C" w14:textId="0EEE1ACB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906,167</w:t>
            </w:r>
          </w:p>
        </w:tc>
      </w:tr>
      <w:tr w:rsidR="003118DE" w:rsidRPr="00B32390" w14:paraId="3122BD9C" w14:textId="77777777" w:rsidTr="00A9773E">
        <w:trPr>
          <w:cantSplit/>
        </w:trPr>
        <w:tc>
          <w:tcPr>
            <w:tcW w:w="3510" w:type="dxa"/>
          </w:tcPr>
          <w:p w14:paraId="67E0C6E9" w14:textId="77777777" w:rsidR="003118DE" w:rsidRPr="00756E6F" w:rsidRDefault="003118DE" w:rsidP="003118D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53BC3A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CD531A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6FF9F53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405674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641918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77FB40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1EE839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3C152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050BA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9C06B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2BB660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465E4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89ACE8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5F23F5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7440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C8FD1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8A2768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BAA202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389FCBA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54F047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692C47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88AA1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0F1A3B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118DE" w:rsidRPr="00B32390" w14:paraId="23352625" w14:textId="77777777" w:rsidTr="00A9773E">
        <w:trPr>
          <w:cantSplit/>
        </w:trPr>
        <w:tc>
          <w:tcPr>
            <w:tcW w:w="3510" w:type="dxa"/>
          </w:tcPr>
          <w:p w14:paraId="1CD0D580" w14:textId="70D68A6D" w:rsidR="003118DE" w:rsidRPr="00756E6F" w:rsidRDefault="003118DE" w:rsidP="003118D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5C4CB4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129B6273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1C8C2C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83A6F3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CA6FB8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2CC9A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40BD0C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A143D0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DB33CD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32838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ED00D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467C1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146B5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666D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71748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B8FD7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38F0AC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B75DB1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363BF3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4AAF54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D91426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ADEC9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35A685F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E62E69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FB7F91" w:rsidRPr="00B32390" w14:paraId="73F2FF5A" w14:textId="77777777" w:rsidTr="00A9773E">
        <w:trPr>
          <w:cantSplit/>
        </w:trPr>
        <w:tc>
          <w:tcPr>
            <w:tcW w:w="3510" w:type="dxa"/>
          </w:tcPr>
          <w:p w14:paraId="49051383" w14:textId="77777777" w:rsidR="00FB7F91" w:rsidRPr="00756E6F" w:rsidRDefault="00FB7F91" w:rsidP="00FB7F91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2CA59A9" w14:textId="53DC47EC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58,594</w:t>
            </w:r>
          </w:p>
        </w:tc>
        <w:tc>
          <w:tcPr>
            <w:tcW w:w="178" w:type="dxa"/>
            <w:vAlign w:val="bottom"/>
          </w:tcPr>
          <w:p w14:paraId="07DE96C5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14AA60A" w14:textId="4CA93FB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923ECA">
              <w:rPr>
                <w:rFonts w:ascii="Angsana New" w:hAnsi="Angsana New" w:cs="Angsana New"/>
                <w:szCs w:val="22"/>
                <w:lang w:val="en-US"/>
              </w:rPr>
              <w:t>25,949</w:t>
            </w:r>
          </w:p>
        </w:tc>
        <w:tc>
          <w:tcPr>
            <w:tcW w:w="180" w:type="dxa"/>
            <w:vAlign w:val="bottom"/>
          </w:tcPr>
          <w:p w14:paraId="27D07007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2667E56" w14:textId="13F41C86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50,276</w:t>
            </w:r>
          </w:p>
        </w:tc>
        <w:tc>
          <w:tcPr>
            <w:tcW w:w="180" w:type="dxa"/>
          </w:tcPr>
          <w:p w14:paraId="3109544A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DF36F11" w14:textId="118A125E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18,406</w:t>
            </w:r>
          </w:p>
        </w:tc>
        <w:tc>
          <w:tcPr>
            <w:tcW w:w="180" w:type="dxa"/>
          </w:tcPr>
          <w:p w14:paraId="0EF8BFA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DD04A4" w14:textId="2E680131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117,616</w:t>
            </w:r>
          </w:p>
        </w:tc>
        <w:tc>
          <w:tcPr>
            <w:tcW w:w="180" w:type="dxa"/>
            <w:vAlign w:val="center"/>
          </w:tcPr>
          <w:p w14:paraId="7507F06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9E7DC1" w14:textId="3AF4EC32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57,619</w:t>
            </w:r>
          </w:p>
        </w:tc>
        <w:tc>
          <w:tcPr>
            <w:tcW w:w="180" w:type="dxa"/>
          </w:tcPr>
          <w:p w14:paraId="774B22F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892D02" w14:textId="5C20A577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vAlign w:val="center"/>
          </w:tcPr>
          <w:p w14:paraId="6190601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AC365A9" w14:textId="1B77EB4C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726</w:t>
            </w:r>
          </w:p>
        </w:tc>
        <w:tc>
          <w:tcPr>
            <w:tcW w:w="180" w:type="dxa"/>
          </w:tcPr>
          <w:p w14:paraId="352008A5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8F86C59" w14:textId="53FBD4C2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(24,698)</w:t>
            </w:r>
          </w:p>
        </w:tc>
        <w:tc>
          <w:tcPr>
            <w:tcW w:w="178" w:type="dxa"/>
          </w:tcPr>
          <w:p w14:paraId="5D6153F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9DF2F6D" w14:textId="19D1A949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(2,223)</w:t>
            </w:r>
          </w:p>
        </w:tc>
        <w:tc>
          <w:tcPr>
            <w:tcW w:w="180" w:type="dxa"/>
          </w:tcPr>
          <w:p w14:paraId="022B5CB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491871D" w14:textId="332DC7DE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201,809</w:t>
            </w:r>
          </w:p>
        </w:tc>
        <w:tc>
          <w:tcPr>
            <w:tcW w:w="178" w:type="dxa"/>
          </w:tcPr>
          <w:p w14:paraId="6DF9562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16BE9BF" w14:textId="60A18E0C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100,477</w:t>
            </w:r>
          </w:p>
        </w:tc>
      </w:tr>
      <w:tr w:rsidR="00FB7F91" w:rsidRPr="00B32390" w14:paraId="609D5527" w14:textId="77777777" w:rsidTr="00A9773E">
        <w:trPr>
          <w:cantSplit/>
        </w:trPr>
        <w:tc>
          <w:tcPr>
            <w:tcW w:w="3510" w:type="dxa"/>
          </w:tcPr>
          <w:p w14:paraId="4C3B1E06" w14:textId="7DEC400E" w:rsidR="00FB7F91" w:rsidRPr="00756E6F" w:rsidRDefault="00FB7F91" w:rsidP="00FB7F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2FBAF9D" w14:textId="77F76293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45,512</w:t>
            </w:r>
          </w:p>
        </w:tc>
        <w:tc>
          <w:tcPr>
            <w:tcW w:w="178" w:type="dxa"/>
            <w:vAlign w:val="bottom"/>
          </w:tcPr>
          <w:p w14:paraId="5C8CCEEF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0EB89CF" w14:textId="17534E2C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12,764</w:t>
            </w:r>
          </w:p>
        </w:tc>
        <w:tc>
          <w:tcPr>
            <w:tcW w:w="180" w:type="dxa"/>
            <w:vAlign w:val="bottom"/>
          </w:tcPr>
          <w:p w14:paraId="07127BA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1E8B02" w14:textId="219D97EF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29,723</w:t>
            </w:r>
          </w:p>
        </w:tc>
        <w:tc>
          <w:tcPr>
            <w:tcW w:w="180" w:type="dxa"/>
          </w:tcPr>
          <w:p w14:paraId="0DC7C7A9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44362A7" w14:textId="0F5C9ED4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682C8CB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01F1F7A" w14:textId="41D31336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93,779</w:t>
            </w:r>
          </w:p>
        </w:tc>
        <w:tc>
          <w:tcPr>
            <w:tcW w:w="180" w:type="dxa"/>
            <w:vAlign w:val="center"/>
          </w:tcPr>
          <w:p w14:paraId="15073A6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575169" w14:textId="25D3CA01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33,090</w:t>
            </w:r>
          </w:p>
        </w:tc>
        <w:tc>
          <w:tcPr>
            <w:tcW w:w="180" w:type="dxa"/>
          </w:tcPr>
          <w:p w14:paraId="1DDB0F8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7EE599E" w14:textId="69310F6A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(877)</w:t>
            </w:r>
          </w:p>
        </w:tc>
        <w:tc>
          <w:tcPr>
            <w:tcW w:w="180" w:type="dxa"/>
            <w:vAlign w:val="center"/>
          </w:tcPr>
          <w:p w14:paraId="0DF1047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2457C62" w14:textId="78B52F90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(134)</w:t>
            </w:r>
          </w:p>
        </w:tc>
        <w:tc>
          <w:tcPr>
            <w:tcW w:w="180" w:type="dxa"/>
          </w:tcPr>
          <w:p w14:paraId="6EC1A10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54C6DD4" w14:textId="70B357CF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(30,204)</w:t>
            </w:r>
          </w:p>
        </w:tc>
        <w:tc>
          <w:tcPr>
            <w:tcW w:w="178" w:type="dxa"/>
          </w:tcPr>
          <w:p w14:paraId="301E2C7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09CB1E4" w14:textId="62E59BBD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296FA6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296FA6">
              <w:rPr>
                <w:rFonts w:asciiTheme="majorBidi" w:hAnsiTheme="majorBidi" w:cstheme="majorBidi"/>
                <w:szCs w:val="22"/>
                <w:lang w:val="en-US" w:bidi="th-TH"/>
              </w:rPr>
              <w:t>343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661377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8CC0F" w14:textId="73D54640" w:rsidR="00FB7F91" w:rsidRPr="00923ECA" w:rsidRDefault="000634C4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137,933</w:t>
            </w:r>
          </w:p>
        </w:tc>
        <w:tc>
          <w:tcPr>
            <w:tcW w:w="178" w:type="dxa"/>
          </w:tcPr>
          <w:p w14:paraId="12D9256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F7CC4F9" w14:textId="617E596C" w:rsidR="00FB7F91" w:rsidRPr="00923ECA" w:rsidRDefault="00296FA6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FB7F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118</w:t>
            </w:r>
          </w:p>
        </w:tc>
      </w:tr>
      <w:tr w:rsidR="00FB7F91" w:rsidRPr="00B32390" w14:paraId="6C66C432" w14:textId="77777777" w:rsidTr="00A9773E">
        <w:trPr>
          <w:cantSplit/>
        </w:trPr>
        <w:tc>
          <w:tcPr>
            <w:tcW w:w="3510" w:type="dxa"/>
          </w:tcPr>
          <w:p w14:paraId="0ED8AB10" w14:textId="77777777" w:rsidR="00FB7F91" w:rsidRPr="00756E6F" w:rsidRDefault="00FB7F91" w:rsidP="00FB7F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9273BE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313A58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983BBA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382EC7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D676AD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379F505" w14:textId="77777777" w:rsidR="00FB7F91" w:rsidRPr="00923ECA" w:rsidRDefault="00FB7F91" w:rsidP="00FB7F9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B9AEE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770DC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58B14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517A0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84F7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E21A9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EE3387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3B8183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CE42C4C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8431CE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277A6A6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340D6B1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791A79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F95A18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A01FECB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99894CD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D915B42" w14:textId="77777777" w:rsidR="00FB7F91" w:rsidRPr="00923ECA" w:rsidRDefault="00FB7F91" w:rsidP="00FB7F9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3307C" w:rsidRPr="00612F48" w14:paraId="7025D1AE" w14:textId="77777777" w:rsidTr="00A9773E">
        <w:trPr>
          <w:cantSplit/>
        </w:trPr>
        <w:tc>
          <w:tcPr>
            <w:tcW w:w="3510" w:type="dxa"/>
          </w:tcPr>
          <w:p w14:paraId="3D81AE78" w14:textId="77777777" w:rsidR="00C3307C" w:rsidRPr="00B02FCA" w:rsidRDefault="00C3307C" w:rsidP="00C330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330F189F" w14:textId="71F25331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1,790,831</w:t>
            </w:r>
          </w:p>
        </w:tc>
        <w:tc>
          <w:tcPr>
            <w:tcW w:w="178" w:type="dxa"/>
            <w:vAlign w:val="bottom"/>
          </w:tcPr>
          <w:p w14:paraId="65305C3C" w14:textId="77777777" w:rsidR="00C3307C" w:rsidRPr="00923ECA" w:rsidRDefault="00C3307C" w:rsidP="00C3307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B4F46C9" w14:textId="5FB71F78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1,757,903</w:t>
            </w:r>
          </w:p>
        </w:tc>
        <w:tc>
          <w:tcPr>
            <w:tcW w:w="180" w:type="dxa"/>
            <w:vAlign w:val="bottom"/>
          </w:tcPr>
          <w:p w14:paraId="7B5B5074" w14:textId="77777777" w:rsidR="00C3307C" w:rsidRPr="00923ECA" w:rsidRDefault="00C3307C" w:rsidP="00C3307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92A5E42" w14:textId="4678B88B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1,532,309</w:t>
            </w:r>
          </w:p>
        </w:tc>
        <w:tc>
          <w:tcPr>
            <w:tcW w:w="180" w:type="dxa"/>
          </w:tcPr>
          <w:p w14:paraId="696F0E5F" w14:textId="77777777" w:rsidR="00C3307C" w:rsidRPr="00923ECA" w:rsidRDefault="00C3307C" w:rsidP="00C3307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875137" w14:textId="571DC9A1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1,440,580</w:t>
            </w:r>
          </w:p>
        </w:tc>
        <w:tc>
          <w:tcPr>
            <w:tcW w:w="180" w:type="dxa"/>
          </w:tcPr>
          <w:p w14:paraId="36438ABD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E53BE" w14:textId="14571330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1,244,400</w:t>
            </w:r>
          </w:p>
        </w:tc>
        <w:tc>
          <w:tcPr>
            <w:tcW w:w="180" w:type="dxa"/>
            <w:vAlign w:val="bottom"/>
          </w:tcPr>
          <w:p w14:paraId="044F8D1F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E5A3B8" w14:textId="174A4EF9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1,231,750</w:t>
            </w:r>
          </w:p>
        </w:tc>
        <w:tc>
          <w:tcPr>
            <w:tcW w:w="180" w:type="dxa"/>
          </w:tcPr>
          <w:p w14:paraId="56C6B24B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FB2C92E" w14:textId="2B304B6D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18,453</w:t>
            </w:r>
          </w:p>
        </w:tc>
        <w:tc>
          <w:tcPr>
            <w:tcW w:w="180" w:type="dxa"/>
            <w:vAlign w:val="bottom"/>
          </w:tcPr>
          <w:p w14:paraId="28DCACB3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DA1157" w14:textId="62B88323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17,220</w:t>
            </w:r>
          </w:p>
        </w:tc>
        <w:tc>
          <w:tcPr>
            <w:tcW w:w="180" w:type="dxa"/>
          </w:tcPr>
          <w:p w14:paraId="2CD806EE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68EA782" w14:textId="7F5993F9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(1,404,329)</w:t>
            </w:r>
          </w:p>
        </w:tc>
        <w:tc>
          <w:tcPr>
            <w:tcW w:w="178" w:type="dxa"/>
          </w:tcPr>
          <w:p w14:paraId="59BD1844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658D43A" w14:textId="182E17EC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(1,402,593)</w:t>
            </w:r>
          </w:p>
        </w:tc>
        <w:tc>
          <w:tcPr>
            <w:tcW w:w="180" w:type="dxa"/>
          </w:tcPr>
          <w:p w14:paraId="58D281A5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EC48936" w14:textId="73DC880D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3,181,664</w:t>
            </w:r>
          </w:p>
        </w:tc>
        <w:tc>
          <w:tcPr>
            <w:tcW w:w="178" w:type="dxa"/>
          </w:tcPr>
          <w:p w14:paraId="74D0902A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0379A44" w14:textId="578803A2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3,044,860</w:t>
            </w:r>
          </w:p>
        </w:tc>
      </w:tr>
      <w:tr w:rsidR="00C3307C" w:rsidRPr="00612F48" w14:paraId="0F147F2F" w14:textId="77777777" w:rsidTr="00A9773E">
        <w:trPr>
          <w:cantSplit/>
        </w:trPr>
        <w:tc>
          <w:tcPr>
            <w:tcW w:w="3510" w:type="dxa"/>
          </w:tcPr>
          <w:p w14:paraId="75E9FC24" w14:textId="77777777" w:rsidR="00C3307C" w:rsidRPr="00756E6F" w:rsidRDefault="00C3307C" w:rsidP="00C330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2C7AE9F0" w14:textId="4097CB12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480,424</w:t>
            </w:r>
          </w:p>
        </w:tc>
        <w:tc>
          <w:tcPr>
            <w:tcW w:w="178" w:type="dxa"/>
            <w:vAlign w:val="bottom"/>
          </w:tcPr>
          <w:p w14:paraId="026D7595" w14:textId="77777777" w:rsidR="00C3307C" w:rsidRPr="00923ECA" w:rsidRDefault="00C3307C" w:rsidP="00C3307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C447CFE" w14:textId="048795C2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468,521</w:t>
            </w:r>
          </w:p>
        </w:tc>
        <w:tc>
          <w:tcPr>
            <w:tcW w:w="180" w:type="dxa"/>
            <w:vAlign w:val="bottom"/>
          </w:tcPr>
          <w:p w14:paraId="2A7BE808" w14:textId="77777777" w:rsidR="00C3307C" w:rsidRPr="00923ECA" w:rsidRDefault="00C3307C" w:rsidP="00C3307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813785" w14:textId="5781B269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708,492</w:t>
            </w:r>
          </w:p>
        </w:tc>
        <w:tc>
          <w:tcPr>
            <w:tcW w:w="180" w:type="dxa"/>
          </w:tcPr>
          <w:p w14:paraId="6E3BE77E" w14:textId="77777777" w:rsidR="00C3307C" w:rsidRPr="00923ECA" w:rsidRDefault="00C3307C" w:rsidP="00C3307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2CC87C" w14:textId="50B97C2F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638,263</w:t>
            </w:r>
          </w:p>
        </w:tc>
        <w:tc>
          <w:tcPr>
            <w:tcW w:w="180" w:type="dxa"/>
          </w:tcPr>
          <w:p w14:paraId="5013EC53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5E1D98" w14:textId="42755F20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572,202</w:t>
            </w:r>
          </w:p>
        </w:tc>
        <w:tc>
          <w:tcPr>
            <w:tcW w:w="180" w:type="dxa"/>
            <w:vAlign w:val="bottom"/>
          </w:tcPr>
          <w:p w14:paraId="60A22A35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3A12DD" w14:textId="42F6D240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588,529</w:t>
            </w:r>
          </w:p>
        </w:tc>
        <w:tc>
          <w:tcPr>
            <w:tcW w:w="180" w:type="dxa"/>
          </w:tcPr>
          <w:p w14:paraId="76F2796E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F29664C" w14:textId="1EF3C048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11,796</w:t>
            </w:r>
          </w:p>
        </w:tc>
        <w:tc>
          <w:tcPr>
            <w:tcW w:w="180" w:type="dxa"/>
            <w:vAlign w:val="bottom"/>
          </w:tcPr>
          <w:p w14:paraId="02465CD6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0642E72" w14:textId="1E4CCD8A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9,956</w:t>
            </w:r>
          </w:p>
        </w:tc>
        <w:tc>
          <w:tcPr>
            <w:tcW w:w="180" w:type="dxa"/>
          </w:tcPr>
          <w:p w14:paraId="7E56A7CD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7052E4" w14:textId="43191A8C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(12,886)</w:t>
            </w:r>
          </w:p>
        </w:tc>
        <w:tc>
          <w:tcPr>
            <w:tcW w:w="178" w:type="dxa"/>
          </w:tcPr>
          <w:p w14:paraId="3928D290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E22C111" w14:textId="4A9DE0E4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(11,929)</w:t>
            </w:r>
          </w:p>
        </w:tc>
        <w:tc>
          <w:tcPr>
            <w:tcW w:w="180" w:type="dxa"/>
          </w:tcPr>
          <w:p w14:paraId="46559273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E0278F" w14:textId="21D93032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1,760,028</w:t>
            </w:r>
          </w:p>
        </w:tc>
        <w:tc>
          <w:tcPr>
            <w:tcW w:w="178" w:type="dxa"/>
          </w:tcPr>
          <w:p w14:paraId="415A745D" w14:textId="77777777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62EDE57" w14:textId="5F9E2258" w:rsidR="00C3307C" w:rsidRPr="00923ECA" w:rsidRDefault="00C3307C" w:rsidP="00C3307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1,693,340</w:t>
            </w:r>
          </w:p>
        </w:tc>
      </w:tr>
    </w:tbl>
    <w:p w14:paraId="62D4C486" w14:textId="77777777" w:rsidR="00473B7B" w:rsidRPr="003C6ED1" w:rsidRDefault="00473B7B" w:rsidP="00943F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22"/>
          <w:szCs w:val="22"/>
          <w:cs/>
        </w:rPr>
      </w:pPr>
    </w:p>
    <w:p w14:paraId="64F88295" w14:textId="568F43A3" w:rsidR="00065F7E" w:rsidRDefault="00473B7B" w:rsidP="00473B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  <w:cs/>
        </w:r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</w:t>
      </w:r>
      <w:r w:rsidR="00065F7E" w:rsidRPr="00065F7E">
        <w:rPr>
          <w:rFonts w:ascii="Angsana New" w:hAnsi="Angsana New"/>
          <w:sz w:val="30"/>
          <w:szCs w:val="30"/>
          <w:cs/>
        </w:rPr>
        <w:t>มื่อมีการส่งมอบสินค้าให้กับลูกค้า</w:t>
      </w:r>
    </w:p>
    <w:p w14:paraId="75756263" w14:textId="16E80E67" w:rsidR="00A10DB2" w:rsidRDefault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CA5E403" w14:textId="77777777" w:rsidR="00A10DB2" w:rsidRPr="00F91312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" w:right="-75"/>
        <w:rPr>
          <w:rFonts w:ascii="Angsana New" w:hAnsi="Angsana New"/>
          <w:sz w:val="30"/>
          <w:szCs w:val="30"/>
        </w:rPr>
        <w:sectPr w:rsidR="00A10DB2" w:rsidRPr="00F91312" w:rsidSect="00B95D00">
          <w:headerReference w:type="default" r:id="rId1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31F2A129" w14:textId="35174451" w:rsidR="00A10DB2" w:rsidRDefault="00A10DB2" w:rsidP="0045331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ทุนเรือนหุ้น</w:t>
      </w:r>
    </w:p>
    <w:p w14:paraId="58A4A400" w14:textId="77777777" w:rsidR="00A10DB2" w:rsidRPr="00AB46D7" w:rsidRDefault="00A10DB2" w:rsidP="00A10DB2">
      <w:pPr>
        <w:rPr>
          <w:rFonts w:asciiTheme="majorBidi" w:eastAsia="Calibri" w:hAnsiTheme="majorBidi" w:cstheme="majorBidi"/>
          <w:sz w:val="28"/>
          <w:szCs w:val="28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A10DB2" w:rsidRPr="007477A6" w14:paraId="6D619804" w14:textId="77777777" w:rsidTr="00A0604D">
        <w:trPr>
          <w:tblHeader/>
        </w:trPr>
        <w:tc>
          <w:tcPr>
            <w:tcW w:w="2700" w:type="dxa"/>
          </w:tcPr>
          <w:p w14:paraId="0730DB76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785FF7A2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14AC03C8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619C1EF" w14:textId="602BD84A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796E"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531C318" w14:textId="77777777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1163E52" w14:textId="0B509C82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796E"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A10DB2" w:rsidRPr="00557933" w14:paraId="5E450B6D" w14:textId="77777777" w:rsidTr="00A0604D">
        <w:trPr>
          <w:tblHeader/>
        </w:trPr>
        <w:tc>
          <w:tcPr>
            <w:tcW w:w="2700" w:type="dxa"/>
          </w:tcPr>
          <w:p w14:paraId="5411D58D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B3A650D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1A4393F8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904851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1333203F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B68DC0B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0CE4C96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5D1858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F7BB991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8AC219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A10DB2" w:rsidRPr="00557933" w14:paraId="5DA9A6D9" w14:textId="77777777" w:rsidTr="00A0604D">
        <w:trPr>
          <w:tblHeader/>
        </w:trPr>
        <w:tc>
          <w:tcPr>
            <w:tcW w:w="2700" w:type="dxa"/>
          </w:tcPr>
          <w:p w14:paraId="19D44657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7F9B471A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303A5F0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3E019478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B46D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AB46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B46D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AB46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10DB2" w:rsidRPr="00557933" w14:paraId="4EBF0FF6" w14:textId="77777777" w:rsidTr="00A0604D">
        <w:tc>
          <w:tcPr>
            <w:tcW w:w="2700" w:type="dxa"/>
          </w:tcPr>
          <w:p w14:paraId="5072A8D9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59C47AC0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A6037F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E1009F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AE1934D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ADCCC03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8B5D2A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81F870" w14:textId="77777777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4B4FB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3FE84A" w14:textId="77777777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DB2" w:rsidRPr="00557933" w14:paraId="6E95647E" w14:textId="77777777" w:rsidTr="00A0604D">
        <w:tc>
          <w:tcPr>
            <w:tcW w:w="2700" w:type="dxa"/>
          </w:tcPr>
          <w:p w14:paraId="12D4293C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46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703EA69B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A70E9" w14:textId="77777777" w:rsidR="00A10DB2" w:rsidRPr="00AB46D7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1A6401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F7B272B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129A8E4A" w14:textId="77777777" w:rsidR="00A10DB2" w:rsidRPr="00AB46D7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51756A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1236C1" w14:textId="77777777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B5C63" w14:textId="77777777" w:rsidR="00A10DB2" w:rsidRPr="00AB46D7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A40660" w14:textId="77777777" w:rsidR="00A10DB2" w:rsidRPr="00AB46D7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5B4E" w:rsidRPr="00557933" w14:paraId="78F3F9BD" w14:textId="77777777" w:rsidTr="00342D3D">
        <w:tc>
          <w:tcPr>
            <w:tcW w:w="2700" w:type="dxa"/>
          </w:tcPr>
          <w:p w14:paraId="743D2AE2" w14:textId="77777777" w:rsidR="00765B4E" w:rsidRPr="00AB46D7" w:rsidRDefault="00765B4E" w:rsidP="0076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9A31CB5" w14:textId="77777777" w:rsidR="00765B4E" w:rsidRPr="00AB46D7" w:rsidRDefault="00765B4E" w:rsidP="0076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3191284B" w14:textId="77777777" w:rsidR="00765B4E" w:rsidRPr="00AB46D7" w:rsidRDefault="00765B4E" w:rsidP="00765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C3853D" w14:textId="38860967" w:rsidR="00765B4E" w:rsidRPr="00AB46D7" w:rsidRDefault="00765B4E" w:rsidP="00765B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661,283</w:t>
            </w:r>
          </w:p>
        </w:tc>
        <w:tc>
          <w:tcPr>
            <w:tcW w:w="269" w:type="dxa"/>
          </w:tcPr>
          <w:p w14:paraId="6FDB2D47" w14:textId="77777777" w:rsidR="00765B4E" w:rsidRPr="00AB46D7" w:rsidRDefault="00765B4E" w:rsidP="0076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664FEDE" w14:textId="09237981" w:rsidR="00765B4E" w:rsidRPr="00AB46D7" w:rsidRDefault="00765B4E" w:rsidP="00765B4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330,642</w:t>
            </w:r>
          </w:p>
        </w:tc>
        <w:tc>
          <w:tcPr>
            <w:tcW w:w="270" w:type="dxa"/>
          </w:tcPr>
          <w:p w14:paraId="2B927114" w14:textId="77777777" w:rsidR="00765B4E" w:rsidRPr="00AB46D7" w:rsidRDefault="00765B4E" w:rsidP="0076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8CB5B" w14:textId="709B00CC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591,283</w:t>
            </w:r>
          </w:p>
        </w:tc>
        <w:tc>
          <w:tcPr>
            <w:tcW w:w="270" w:type="dxa"/>
          </w:tcPr>
          <w:p w14:paraId="686E39A6" w14:textId="77777777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A67C1B" w14:textId="4771B9A8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295,642</w:t>
            </w:r>
          </w:p>
        </w:tc>
      </w:tr>
      <w:tr w:rsidR="0062796E" w:rsidRPr="00557933" w14:paraId="11EECAC7" w14:textId="77777777" w:rsidTr="00A0604D">
        <w:tc>
          <w:tcPr>
            <w:tcW w:w="2700" w:type="dxa"/>
          </w:tcPr>
          <w:p w14:paraId="42C0B102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10" w:type="dxa"/>
          </w:tcPr>
          <w:p w14:paraId="7553828C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C4397C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DE1101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</w:tcPr>
          <w:p w14:paraId="733F2DB9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9CA14A8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875403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AECEE8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446F9F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7B22B1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62796E" w:rsidRPr="00557933" w14:paraId="1E9C94E1" w14:textId="77777777" w:rsidTr="00A0604D">
        <w:tc>
          <w:tcPr>
            <w:tcW w:w="2700" w:type="dxa"/>
          </w:tcPr>
          <w:p w14:paraId="10E5EC0B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F9D1ADD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291C8B52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198601" w14:textId="076A479E" w:rsidR="0062796E" w:rsidRPr="00AB46D7" w:rsidRDefault="00946687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5B4E" w:rsidRPr="00AB46D7">
              <w:rPr>
                <w:rFonts w:asciiTheme="majorBidi" w:hAnsiTheme="majorBidi" w:cstheme="majorBidi"/>
                <w:sz w:val="28"/>
                <w:szCs w:val="28"/>
              </w:rPr>
              <w:t>50,309</w:t>
            </w:r>
            <w:r w:rsidRPr="00AB46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3936BD90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413180E" w14:textId="4DBE3B7F" w:rsidR="0062796E" w:rsidRPr="00AB46D7" w:rsidRDefault="00946687" w:rsidP="0062796E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(25,15</w:t>
            </w:r>
            <w:r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B46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8E8349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4F7C2F" w14:textId="345F6D8D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55BE9DE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227DED7" w14:textId="66D57E12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2796E" w:rsidRPr="00557933" w14:paraId="32EC2991" w14:textId="77777777" w:rsidTr="00A0604D">
        <w:trPr>
          <w:trHeight w:val="272"/>
        </w:trPr>
        <w:tc>
          <w:tcPr>
            <w:tcW w:w="2700" w:type="dxa"/>
          </w:tcPr>
          <w:p w14:paraId="78084D1B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71830F0C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BE54482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820086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75AF197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6F310AF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D3F9D1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3A482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26B0A69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F7B294B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96E" w:rsidRPr="00557933" w14:paraId="275A54F4" w14:textId="77777777" w:rsidTr="00A0604D">
        <w:tc>
          <w:tcPr>
            <w:tcW w:w="2700" w:type="dxa"/>
          </w:tcPr>
          <w:p w14:paraId="29037B51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59E8B86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  <w:t>0.5</w:t>
            </w:r>
          </w:p>
        </w:tc>
        <w:tc>
          <w:tcPr>
            <w:tcW w:w="270" w:type="dxa"/>
          </w:tcPr>
          <w:p w14:paraId="2E5B56E4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21400C" w14:textId="4578A162" w:rsidR="0062796E" w:rsidRPr="00AB46D7" w:rsidRDefault="00765B4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3A2D051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81EA9F7" w14:textId="3FD41547" w:rsidR="0062796E" w:rsidRPr="00AB46D7" w:rsidRDefault="00765B4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6B3561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EBC379" w14:textId="1CF85BDC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="Angsana New"/>
                <w:sz w:val="28"/>
                <w:szCs w:val="28"/>
                <w:cs/>
              </w:rPr>
              <w:t>70,000</w:t>
            </w:r>
          </w:p>
        </w:tc>
        <w:tc>
          <w:tcPr>
            <w:tcW w:w="270" w:type="dxa"/>
          </w:tcPr>
          <w:p w14:paraId="01B6CEC1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2674C3" w14:textId="43F58DB0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35,000</w:t>
            </w:r>
          </w:p>
        </w:tc>
      </w:tr>
      <w:tr w:rsidR="0062796E" w:rsidRPr="00557933" w14:paraId="6FC81877" w14:textId="77777777" w:rsidTr="00A0604D">
        <w:tc>
          <w:tcPr>
            <w:tcW w:w="2700" w:type="dxa"/>
          </w:tcPr>
          <w:p w14:paraId="4F79E5A3" w14:textId="7F19B481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30 </w:t>
            </w:r>
            <w:r w:rsidRPr="00AB46D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/ 31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AB46D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126B859E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F1CB5A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130413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8903894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FD739FD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8FE7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156776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EEBD6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1A6601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796E" w:rsidRPr="00557933" w14:paraId="044567BC" w14:textId="77777777" w:rsidTr="00A0604D">
        <w:tc>
          <w:tcPr>
            <w:tcW w:w="2700" w:type="dxa"/>
          </w:tcPr>
          <w:p w14:paraId="6A5F80D8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CDEC2CC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38E3EE44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387EBF" w14:textId="0295B8AC" w:rsidR="0062796E" w:rsidRPr="00AB46D7" w:rsidRDefault="00946687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610,974</w:t>
            </w:r>
          </w:p>
        </w:tc>
        <w:tc>
          <w:tcPr>
            <w:tcW w:w="269" w:type="dxa"/>
          </w:tcPr>
          <w:p w14:paraId="61632945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4332BA3" w14:textId="47F2C942" w:rsidR="0062796E" w:rsidRPr="00AB46D7" w:rsidRDefault="00946687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305,487</w:t>
            </w:r>
          </w:p>
        </w:tc>
        <w:tc>
          <w:tcPr>
            <w:tcW w:w="270" w:type="dxa"/>
          </w:tcPr>
          <w:p w14:paraId="2A1DD173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F8FC52" w14:textId="23FB8000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661,283</w:t>
            </w:r>
          </w:p>
        </w:tc>
        <w:tc>
          <w:tcPr>
            <w:tcW w:w="270" w:type="dxa"/>
          </w:tcPr>
          <w:p w14:paraId="6EF4C3EE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0D821D" w14:textId="417EC763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330,642</w:t>
            </w:r>
          </w:p>
        </w:tc>
      </w:tr>
      <w:tr w:rsidR="0062796E" w:rsidRPr="00557933" w14:paraId="6E4BFE46" w14:textId="77777777" w:rsidTr="00A0604D">
        <w:tc>
          <w:tcPr>
            <w:tcW w:w="2700" w:type="dxa"/>
          </w:tcPr>
          <w:p w14:paraId="75A93890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10" w:type="dxa"/>
          </w:tcPr>
          <w:p w14:paraId="77EBDF06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ED7ECFB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AB2024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3BFCDF71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F14CE23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0C34F7A0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0C5F9B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0BCBD22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B0BCE9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62796E" w:rsidRPr="00557933" w14:paraId="48CA6B73" w14:textId="77777777" w:rsidTr="00A0604D">
        <w:tc>
          <w:tcPr>
            <w:tcW w:w="2700" w:type="dxa"/>
          </w:tcPr>
          <w:p w14:paraId="7466B624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236686E1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12CB2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2C8307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EAB7FA1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44C2665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869C18B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32A499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E156C7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CAD7EC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2796E" w:rsidRPr="00557933" w14:paraId="4E51E0A2" w14:textId="77777777" w:rsidTr="00A0604D">
        <w:tc>
          <w:tcPr>
            <w:tcW w:w="2700" w:type="dxa"/>
          </w:tcPr>
          <w:p w14:paraId="1888F824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B46D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59A43CFE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4B3CB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322C37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CD72009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3F4BC08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EDE52AC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169388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726BCC6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424AEC7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65B4E" w:rsidRPr="00557933" w14:paraId="4D4B8DEB" w14:textId="77777777" w:rsidTr="00A0604D">
        <w:tc>
          <w:tcPr>
            <w:tcW w:w="2700" w:type="dxa"/>
          </w:tcPr>
          <w:p w14:paraId="3623869C" w14:textId="77777777" w:rsidR="00765B4E" w:rsidRPr="00AB46D7" w:rsidRDefault="00765B4E" w:rsidP="0076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BEFEDC2" w14:textId="77777777" w:rsidR="00765B4E" w:rsidRPr="00AB46D7" w:rsidRDefault="00765B4E" w:rsidP="0076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0E80F236" w14:textId="77777777" w:rsidR="00765B4E" w:rsidRPr="00AB46D7" w:rsidRDefault="00765B4E" w:rsidP="0076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D8C714" w14:textId="6C7C9127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610,974</w:t>
            </w:r>
          </w:p>
        </w:tc>
        <w:tc>
          <w:tcPr>
            <w:tcW w:w="269" w:type="dxa"/>
          </w:tcPr>
          <w:p w14:paraId="2E5A0C5B" w14:textId="77777777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4F98BA7A" w14:textId="01D96707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305,487</w:t>
            </w:r>
          </w:p>
        </w:tc>
        <w:tc>
          <w:tcPr>
            <w:tcW w:w="270" w:type="dxa"/>
          </w:tcPr>
          <w:p w14:paraId="3136B5BC" w14:textId="77777777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E6B7DA" w14:textId="0D0BAC23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591,283</w:t>
            </w:r>
          </w:p>
        </w:tc>
        <w:tc>
          <w:tcPr>
            <w:tcW w:w="270" w:type="dxa"/>
          </w:tcPr>
          <w:p w14:paraId="2027F5C5" w14:textId="77777777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80C5CA9" w14:textId="4BEFF0DC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295,642</w:t>
            </w:r>
          </w:p>
        </w:tc>
      </w:tr>
      <w:tr w:rsidR="0062796E" w:rsidRPr="00557933" w14:paraId="2CD09015" w14:textId="77777777" w:rsidTr="00A0604D">
        <w:tc>
          <w:tcPr>
            <w:tcW w:w="2700" w:type="dxa"/>
          </w:tcPr>
          <w:p w14:paraId="669057FF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4A8CB37E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2CECB28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5483F7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F576AAE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7A467C7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2E43F0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F137C2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6F50B23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B8E25C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96E" w:rsidRPr="00557933" w14:paraId="7924E2AB" w14:textId="77777777" w:rsidTr="00A0604D">
        <w:tc>
          <w:tcPr>
            <w:tcW w:w="2700" w:type="dxa"/>
          </w:tcPr>
          <w:p w14:paraId="583432FF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5954869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  <w:t>0.5</w:t>
            </w:r>
          </w:p>
        </w:tc>
        <w:tc>
          <w:tcPr>
            <w:tcW w:w="270" w:type="dxa"/>
          </w:tcPr>
          <w:p w14:paraId="2B07D3F0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5A7853" w14:textId="12315F06" w:rsidR="0062796E" w:rsidRPr="00AB46D7" w:rsidRDefault="00765B4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37C6F5B3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6CC9CEE" w14:textId="0B172739" w:rsidR="0062796E" w:rsidRPr="00AB46D7" w:rsidRDefault="00765B4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AD4C8C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5E7AE3" w14:textId="1A8B1179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19,691</w:t>
            </w:r>
          </w:p>
        </w:tc>
        <w:tc>
          <w:tcPr>
            <w:tcW w:w="270" w:type="dxa"/>
          </w:tcPr>
          <w:p w14:paraId="0C9D431D" w14:textId="77777777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24718D" w14:textId="3C2A7CCC" w:rsidR="0062796E" w:rsidRPr="00AB46D7" w:rsidRDefault="0062796E" w:rsidP="0062796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46D7">
              <w:rPr>
                <w:rFonts w:asciiTheme="majorBidi" w:hAnsiTheme="majorBidi" w:cs="Angsana New"/>
                <w:sz w:val="28"/>
                <w:szCs w:val="28"/>
                <w:cs/>
              </w:rPr>
              <w:t>9,845</w:t>
            </w:r>
          </w:p>
        </w:tc>
      </w:tr>
      <w:tr w:rsidR="0062796E" w:rsidRPr="00557933" w14:paraId="0C06B8D3" w14:textId="77777777" w:rsidTr="00A0604D">
        <w:tc>
          <w:tcPr>
            <w:tcW w:w="2700" w:type="dxa"/>
          </w:tcPr>
          <w:p w14:paraId="1718C005" w14:textId="24AB0C0F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มิถุนายน</w:t>
            </w:r>
            <w:r w:rsidRPr="00AB46D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/ 31 </w:t>
            </w:r>
            <w:r w:rsidRPr="00AB46D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2B8B4A12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A56E9B" w14:textId="77777777" w:rsidR="0062796E" w:rsidRPr="00AB46D7" w:rsidRDefault="0062796E" w:rsidP="0062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90F085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56811B5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47C1C1B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EF8FF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B32987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4CE02F" w14:textId="77777777" w:rsidR="0062796E" w:rsidRPr="00AB46D7" w:rsidRDefault="0062796E" w:rsidP="0062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413122" w14:textId="77777777" w:rsidR="0062796E" w:rsidRPr="00AB46D7" w:rsidRDefault="0062796E" w:rsidP="006279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5B4E" w:rsidRPr="00557933" w14:paraId="4DC27C1E" w14:textId="77777777" w:rsidTr="00A0604D">
        <w:tc>
          <w:tcPr>
            <w:tcW w:w="2700" w:type="dxa"/>
          </w:tcPr>
          <w:p w14:paraId="78ED3776" w14:textId="77777777" w:rsidR="00765B4E" w:rsidRPr="00AB46D7" w:rsidRDefault="00765B4E" w:rsidP="0076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F75AEA4" w14:textId="77777777" w:rsidR="00765B4E" w:rsidRPr="00AB46D7" w:rsidRDefault="00765B4E" w:rsidP="0076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B46D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20B99E53" w14:textId="77777777" w:rsidR="00765B4E" w:rsidRPr="00AB46D7" w:rsidRDefault="00765B4E" w:rsidP="00765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FB9A57" w14:textId="4BEF997B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610,974</w:t>
            </w:r>
          </w:p>
        </w:tc>
        <w:tc>
          <w:tcPr>
            <w:tcW w:w="269" w:type="dxa"/>
          </w:tcPr>
          <w:p w14:paraId="4E5CBA52" w14:textId="77777777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5664B6E7" w14:textId="41DFE59D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305,487</w:t>
            </w:r>
          </w:p>
        </w:tc>
        <w:tc>
          <w:tcPr>
            <w:tcW w:w="270" w:type="dxa"/>
          </w:tcPr>
          <w:p w14:paraId="70C990F5" w14:textId="77777777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CB0D6C" w14:textId="0908AABD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610,974</w:t>
            </w:r>
          </w:p>
        </w:tc>
        <w:tc>
          <w:tcPr>
            <w:tcW w:w="270" w:type="dxa"/>
          </w:tcPr>
          <w:p w14:paraId="2BCEE358" w14:textId="77777777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F46B3B" w14:textId="659C7C52" w:rsidR="00765B4E" w:rsidRPr="00AB46D7" w:rsidRDefault="00765B4E" w:rsidP="00765B4E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305,487</w:t>
            </w:r>
          </w:p>
        </w:tc>
      </w:tr>
    </w:tbl>
    <w:p w14:paraId="635BE939" w14:textId="77777777" w:rsidR="00A10DB2" w:rsidRPr="00AB46D7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032F5E11" w14:textId="14272207" w:rsidR="00A57AD0" w:rsidRDefault="00A57AD0" w:rsidP="00A5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C45308">
        <w:rPr>
          <w:rFonts w:asciiTheme="majorBidi" w:hAnsiTheme="majorBidi" w:cstheme="majorBidi"/>
          <w:i/>
          <w:spacing w:val="-2"/>
          <w:sz w:val="30"/>
          <w:szCs w:val="30"/>
          <w:cs/>
        </w:rPr>
        <w:t>เมื่อ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วันที่ </w:t>
      </w:r>
      <w:r>
        <w:rPr>
          <w:rFonts w:ascii="Angsana New" w:hAnsi="Angsana New"/>
          <w:spacing w:val="-2"/>
          <w:sz w:val="30"/>
          <w:szCs w:val="30"/>
          <w:lang w:eastAsia="x-none"/>
        </w:rPr>
        <w:t>20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</w:t>
      </w:r>
      <w:r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พฤษภาคม </w:t>
      </w:r>
      <w:r>
        <w:rPr>
          <w:rFonts w:ascii="Angsana New" w:hAnsi="Angsana New"/>
          <w:spacing w:val="-2"/>
          <w:sz w:val="30"/>
          <w:szCs w:val="30"/>
          <w:lang w:eastAsia="x-none"/>
        </w:rPr>
        <w:t>2567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บริษัทได้จดทะเบียนลดทุนกับกระทรวงพาณิชย์</w:t>
      </w:r>
      <w:r w:rsidR="00472DB2" w:rsidRPr="00472DB2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โดยวิธีการตัดหุ้นสามัญที่ยังไม่ได้ออกจำหน่าย ซึ่งคงเหลือจากการเพิ่มทุนแบบมอบอำนาจทั่วไป และคงเหลือจากการจ่ายหุ้นปันผลในระหว่างปี </w:t>
      </w:r>
      <w:r w:rsidR="00472DB2">
        <w:rPr>
          <w:rFonts w:ascii="Angsana New" w:hAnsi="Angsana New"/>
          <w:spacing w:val="-2"/>
          <w:sz w:val="30"/>
          <w:szCs w:val="30"/>
          <w:lang w:eastAsia="x-none"/>
        </w:rPr>
        <w:t>2566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ส่งผลให้ทุนจดทะเบียนเดิมจำนวน </w:t>
      </w:r>
      <w:r w:rsidR="00472DB2" w:rsidRPr="00472DB2">
        <w:rPr>
          <w:rFonts w:ascii="Angsana New" w:hAnsi="Angsana New"/>
          <w:sz w:val="30"/>
          <w:szCs w:val="30"/>
          <w:lang w:eastAsia="x-none"/>
        </w:rPr>
        <w:t>330,641,516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ลดลงเป็นทุนจดทะเบียนใหม่จำนวน </w:t>
      </w:r>
      <w:r w:rsidR="00472DB2" w:rsidRPr="00472DB2">
        <w:rPr>
          <w:rFonts w:ascii="Angsana New" w:hAnsi="Angsana New"/>
          <w:sz w:val="30"/>
          <w:szCs w:val="30"/>
          <w:lang w:eastAsia="x-none"/>
        </w:rPr>
        <w:t xml:space="preserve">305,487,187.5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</w:p>
    <w:p w14:paraId="22EFAD60" w14:textId="77777777" w:rsidR="00AB46D7" w:rsidRPr="00AB46D7" w:rsidRDefault="00AB46D7" w:rsidP="00A57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172B7BA0" w14:textId="77777777" w:rsidR="00AB46D7" w:rsidRDefault="00AB46D7" w:rsidP="00AB46D7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25 </w:t>
      </w:r>
      <w:r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พฤษภาคม</w:t>
      </w:r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>
        <w:rPr>
          <w:rFonts w:ascii="Angsana New" w:hAnsi="Angsana New"/>
          <w:spacing w:val="-2"/>
          <w:sz w:val="30"/>
          <w:szCs w:val="30"/>
          <w:lang w:eastAsia="x-none"/>
        </w:rPr>
        <w:t>6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บริษัทได้จดทะเบียนเพิ่มทุนกับกระทรวงพาณิชย์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  <w:lang w:eastAsia="x-none"/>
        </w:rPr>
        <w:t>35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ล้านบาท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จากทุนจดทะเบียน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เดิม </w:t>
      </w:r>
      <w:r>
        <w:rPr>
          <w:rFonts w:ascii="Angsana New" w:hAnsi="Angsana New"/>
          <w:sz w:val="30"/>
          <w:szCs w:val="30"/>
          <w:lang w:eastAsia="x-none"/>
        </w:rPr>
        <w:t xml:space="preserve">295,641,516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>บาท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>
        <w:rPr>
          <w:rFonts w:ascii="Angsana New" w:hAnsi="Angsana New"/>
          <w:sz w:val="30"/>
          <w:szCs w:val="30"/>
          <w:lang w:eastAsia="x-none"/>
        </w:rPr>
        <w:t xml:space="preserve">330,641,516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>
        <w:rPr>
          <w:rFonts w:ascii="Angsana New" w:hAnsi="Angsana New" w:hint="cs"/>
          <w:sz w:val="30"/>
          <w:szCs w:val="30"/>
          <w:cs/>
          <w:lang w:eastAsia="x-none"/>
        </w:rPr>
        <w:t>โดยมีรายละเอียดดังนี้</w:t>
      </w:r>
    </w:p>
    <w:p w14:paraId="7A326B95" w14:textId="77777777" w:rsidR="00AB46D7" w:rsidRPr="00AB46D7" w:rsidRDefault="00AB46D7" w:rsidP="00AB46D7">
      <w:pPr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91"/>
        <w:gridCol w:w="222"/>
        <w:gridCol w:w="1527"/>
      </w:tblGrid>
      <w:tr w:rsidR="00AB46D7" w:rsidRPr="00E25AC8" w14:paraId="096C172A" w14:textId="77777777" w:rsidTr="00ED702A">
        <w:trPr>
          <w:trHeight w:val="20"/>
        </w:trPr>
        <w:tc>
          <w:tcPr>
            <w:tcW w:w="6030" w:type="dxa"/>
          </w:tcPr>
          <w:p w14:paraId="7B5637C0" w14:textId="77777777" w:rsidR="00AB46D7" w:rsidRPr="000946BA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วัตถุประสงค์</w:t>
            </w:r>
          </w:p>
        </w:tc>
        <w:tc>
          <w:tcPr>
            <w:tcW w:w="1491" w:type="dxa"/>
          </w:tcPr>
          <w:p w14:paraId="35A5AE12" w14:textId="77777777" w:rsidR="00AB46D7" w:rsidRPr="000946BA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7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จำนวนหุ้น</w:t>
            </w:r>
            <w:r w:rsidRPr="000946BA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(หุ้น)</w:t>
            </w:r>
          </w:p>
        </w:tc>
        <w:tc>
          <w:tcPr>
            <w:tcW w:w="0" w:type="auto"/>
          </w:tcPr>
          <w:p w14:paraId="3013C2FB" w14:textId="77777777" w:rsidR="00AB46D7" w:rsidRPr="000946BA" w:rsidRDefault="00AB46D7" w:rsidP="00ED702A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27" w:type="dxa"/>
          </w:tcPr>
          <w:p w14:paraId="012BD3E1" w14:textId="77777777" w:rsidR="00AB46D7" w:rsidRPr="000946BA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7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จำนวนเงิน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(บาท)</w:t>
            </w:r>
          </w:p>
        </w:tc>
      </w:tr>
      <w:tr w:rsidR="00AB46D7" w:rsidRPr="00E25AC8" w14:paraId="30CA8CE9" w14:textId="77777777" w:rsidTr="00ED702A">
        <w:trPr>
          <w:trHeight w:val="20"/>
        </w:trPr>
        <w:tc>
          <w:tcPr>
            <w:tcW w:w="6030" w:type="dxa"/>
          </w:tcPr>
          <w:p w14:paraId="12C1511F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เพิ่มทุนแบบมอบอำนาจทั่วไป</w:t>
            </w:r>
          </w:p>
        </w:tc>
        <w:tc>
          <w:tcPr>
            <w:tcW w:w="1491" w:type="dxa"/>
          </w:tcPr>
          <w:p w14:paraId="1D51CD58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50,000,000</w:t>
            </w:r>
          </w:p>
        </w:tc>
        <w:tc>
          <w:tcPr>
            <w:tcW w:w="0" w:type="auto"/>
          </w:tcPr>
          <w:p w14:paraId="663F7834" w14:textId="77777777" w:rsidR="00AB46D7" w:rsidRPr="000946BA" w:rsidRDefault="00AB46D7" w:rsidP="00ED702A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</w:tcPr>
          <w:p w14:paraId="2BF3532C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25,000,000</w:t>
            </w:r>
          </w:p>
        </w:tc>
      </w:tr>
      <w:tr w:rsidR="00AB46D7" w:rsidRPr="00E25AC8" w14:paraId="4C0CD638" w14:textId="77777777" w:rsidTr="00ED702A">
        <w:trPr>
          <w:trHeight w:val="20"/>
        </w:trPr>
        <w:tc>
          <w:tcPr>
            <w:tcW w:w="6030" w:type="dxa"/>
          </w:tcPr>
          <w:p w14:paraId="658C9CE3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รองรับการจ่ายหุ้นปันผล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E6B8CED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20,000,000</w:t>
            </w:r>
          </w:p>
        </w:tc>
        <w:tc>
          <w:tcPr>
            <w:tcW w:w="0" w:type="auto"/>
          </w:tcPr>
          <w:p w14:paraId="5F0A3F7B" w14:textId="77777777" w:rsidR="00AB46D7" w:rsidRPr="000946BA" w:rsidRDefault="00AB46D7" w:rsidP="00ED702A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2732344B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10,000,000</w:t>
            </w:r>
          </w:p>
        </w:tc>
      </w:tr>
      <w:tr w:rsidR="00AB46D7" w:rsidRPr="00E25AC8" w14:paraId="682FFA67" w14:textId="77777777" w:rsidTr="00ED702A">
        <w:trPr>
          <w:trHeight w:val="20"/>
        </w:trPr>
        <w:tc>
          <w:tcPr>
            <w:tcW w:w="6030" w:type="dxa"/>
          </w:tcPr>
          <w:p w14:paraId="23830C4B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757B6CF0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70,000,000</w:t>
            </w:r>
          </w:p>
        </w:tc>
        <w:tc>
          <w:tcPr>
            <w:tcW w:w="0" w:type="auto"/>
          </w:tcPr>
          <w:p w14:paraId="1B0F2F45" w14:textId="77777777" w:rsidR="00AB46D7" w:rsidRPr="003C0B1C" w:rsidRDefault="00AB46D7" w:rsidP="00ED702A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30953C1D" w14:textId="77777777" w:rsidR="00AB46D7" w:rsidRPr="00B36D11" w:rsidRDefault="00AB46D7" w:rsidP="00ED70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35,000,000</w:t>
            </w:r>
          </w:p>
        </w:tc>
      </w:tr>
    </w:tbl>
    <w:p w14:paraId="5270ED9E" w14:textId="1A0A1E75" w:rsidR="004F335D" w:rsidRPr="004F335D" w:rsidRDefault="004F335D" w:rsidP="00DA2E1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decimal" w:pos="54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4F335D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14:paraId="55C6E367" w14:textId="77777777" w:rsidR="00A10DB2" w:rsidRPr="00070DFB" w:rsidRDefault="00A10DB2" w:rsidP="00A10DB2">
      <w:pPr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14:paraId="540A6961" w14:textId="178A8ADA" w:rsidR="00617DA0" w:rsidRPr="00DB65F7" w:rsidRDefault="00617DA0" w:rsidP="0061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16" w:name="_Hlk135655823"/>
      <w:r w:rsidRPr="004C73A8">
        <w:rPr>
          <w:rFonts w:ascii="Angsana New" w:hAnsi="Angsana New"/>
          <w:sz w:val="30"/>
          <w:szCs w:val="30"/>
          <w:cs/>
          <w:lang w:eastAsia="x-none"/>
        </w:rPr>
        <w:t>ในการประชุมสามัญผู้ถือหุ้น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B27A35">
        <w:rPr>
          <w:rFonts w:ascii="Angsana New" w:hAnsi="Angsana New"/>
          <w:sz w:val="30"/>
          <w:szCs w:val="30"/>
          <w:lang w:eastAsia="x-none"/>
        </w:rPr>
        <w:t>2</w:t>
      </w:r>
      <w:r w:rsidR="00B27A35" w:rsidRPr="00B27A35">
        <w:rPr>
          <w:rFonts w:ascii="Angsana New" w:hAnsi="Angsana New"/>
          <w:sz w:val="30"/>
          <w:szCs w:val="30"/>
          <w:lang w:eastAsia="x-none"/>
        </w:rPr>
        <w:t>6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B27A35">
        <w:rPr>
          <w:rFonts w:ascii="Angsana New" w:hAnsi="Angsana New"/>
          <w:sz w:val="30"/>
          <w:szCs w:val="30"/>
          <w:lang w:eastAsia="x-none"/>
        </w:rPr>
        <w:t>256</w:t>
      </w:r>
      <w:r w:rsidR="00E83C85" w:rsidRPr="00B27A35">
        <w:rPr>
          <w:rFonts w:ascii="Angsana New" w:hAnsi="Angsana New"/>
          <w:sz w:val="30"/>
          <w:szCs w:val="30"/>
          <w:lang w:eastAsia="x-none"/>
        </w:rPr>
        <w:t>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ผู้ถือหุ้นมีมติอนุมัติการจ่ายปันผลเป็นเงินสด</w:t>
      </w:r>
      <w:r w:rsidR="00DB65F7">
        <w:rPr>
          <w:rFonts w:ascii="Angsana New" w:hAnsi="Angsana New" w:hint="cs"/>
          <w:sz w:val="30"/>
          <w:szCs w:val="30"/>
          <w:cs/>
          <w:lang w:eastAsia="x-none"/>
        </w:rPr>
        <w:t>จากกำไรสุทธิ</w:t>
      </w:r>
      <w:r w:rsidR="00DB65F7"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ของบริษัทสำหรับปี </w:t>
      </w:r>
      <w:r w:rsidR="00DB65F7" w:rsidRPr="00DB65F7">
        <w:rPr>
          <w:rFonts w:ascii="Angsana New" w:hAnsi="Angsana New"/>
          <w:sz w:val="30"/>
          <w:szCs w:val="30"/>
          <w:lang w:eastAsia="x-none"/>
        </w:rPr>
        <w:t xml:space="preserve">2566 </w:t>
      </w:r>
      <w:r w:rsidR="00DB65F7"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ในอัตราหุ้นละ </w:t>
      </w:r>
      <w:r w:rsidR="00DB65F7" w:rsidRPr="00DB65F7">
        <w:rPr>
          <w:rFonts w:ascii="Angsana New" w:hAnsi="Angsana New"/>
          <w:sz w:val="30"/>
          <w:szCs w:val="30"/>
          <w:lang w:eastAsia="x-none"/>
        </w:rPr>
        <w:t>0.03273</w:t>
      </w:r>
      <w:r w:rsidR="00DB65F7" w:rsidRPr="00DB65F7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="00DB65F7"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หรือคิดเป็นจำนวนเงิน </w:t>
      </w:r>
      <w:r w:rsidR="00DB65F7" w:rsidRPr="00DB65F7">
        <w:rPr>
          <w:rFonts w:ascii="Angsana New" w:hAnsi="Angsana New"/>
          <w:sz w:val="30"/>
          <w:szCs w:val="30"/>
          <w:lang w:eastAsia="x-none"/>
        </w:rPr>
        <w:t xml:space="preserve">20 </w:t>
      </w:r>
      <w:r w:rsidR="00DB65F7" w:rsidRPr="00DB65F7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ได้จ่ายแก่</w:t>
      </w:r>
      <w:r w:rsidR="00DB65F7">
        <w:rPr>
          <w:rFonts w:ascii="Angsana New" w:hAnsi="Angsana New"/>
          <w:sz w:val="30"/>
          <w:szCs w:val="30"/>
          <w:lang w:eastAsia="x-none"/>
        </w:rPr>
        <w:br/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ผู้ถือหุ้นแล้วในวันที่ </w:t>
      </w:r>
      <w:r w:rsidR="00070DFB" w:rsidRPr="00DB65F7">
        <w:rPr>
          <w:rFonts w:ascii="Angsana New" w:hAnsi="Angsana New"/>
          <w:sz w:val="30"/>
          <w:szCs w:val="30"/>
          <w:lang w:eastAsia="x-none"/>
        </w:rPr>
        <w:t>2</w:t>
      </w:r>
      <w:r w:rsidR="00B27A35" w:rsidRPr="00DB65F7">
        <w:rPr>
          <w:rFonts w:ascii="Angsana New" w:hAnsi="Angsana New"/>
          <w:sz w:val="30"/>
          <w:szCs w:val="30"/>
          <w:lang w:eastAsia="x-none"/>
        </w:rPr>
        <w:t>4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DB65F7">
        <w:rPr>
          <w:rFonts w:ascii="Angsana New" w:hAnsi="Angsana New"/>
          <w:sz w:val="30"/>
          <w:szCs w:val="30"/>
          <w:lang w:eastAsia="x-none"/>
        </w:rPr>
        <w:t>256</w:t>
      </w:r>
      <w:r w:rsidR="00E83C85" w:rsidRPr="00DB65F7">
        <w:rPr>
          <w:rFonts w:ascii="Angsana New" w:hAnsi="Angsana New"/>
          <w:sz w:val="30"/>
          <w:szCs w:val="30"/>
          <w:lang w:eastAsia="x-none"/>
        </w:rPr>
        <w:t>7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</w:p>
    <w:p w14:paraId="024EF051" w14:textId="77777777" w:rsidR="00617DA0" w:rsidRPr="00070DFB" w:rsidRDefault="00617DA0" w:rsidP="00DB6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B46D23F" w14:textId="49FC5339" w:rsidR="00A10DB2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 w:rsidR="00E83C85"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070DFB"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Pr="004C73A8">
        <w:rPr>
          <w:rFonts w:ascii="Angsana New" w:hAnsi="Angsana New"/>
          <w:sz w:val="30"/>
          <w:szCs w:val="30"/>
          <w:lang w:eastAsia="x-none"/>
        </w:rPr>
        <w:t>2</w:t>
      </w:r>
      <w:r w:rsidR="00E83C85">
        <w:rPr>
          <w:rFonts w:ascii="Angsana New" w:hAnsi="Angsana New"/>
          <w:sz w:val="30"/>
          <w:szCs w:val="30"/>
          <w:lang w:eastAsia="x-none"/>
        </w:rPr>
        <w:t>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 w:rsidR="00E83C85"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bookmarkEnd w:id="16"/>
    <w:p w14:paraId="06FC6AFF" w14:textId="77777777" w:rsidR="00A10DB2" w:rsidRPr="00070DFB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1"/>
        <w:gridCol w:w="276"/>
        <w:gridCol w:w="2870"/>
        <w:gridCol w:w="245"/>
        <w:gridCol w:w="1095"/>
        <w:gridCol w:w="242"/>
        <w:gridCol w:w="1412"/>
      </w:tblGrid>
      <w:tr w:rsidR="00A10DB2" w:rsidRPr="0088709F" w14:paraId="211ED17A" w14:textId="77777777" w:rsidTr="00A0604D">
        <w:trPr>
          <w:tblHeader/>
        </w:trPr>
        <w:tc>
          <w:tcPr>
            <w:tcW w:w="1720" w:type="pct"/>
            <w:vAlign w:val="bottom"/>
          </w:tcPr>
          <w:p w14:paraId="1CA15D47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843FD0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6D90F24A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6CABF817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1C598A43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3219E237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26082276" w14:textId="77777777" w:rsidR="00A10DB2" w:rsidRPr="00784B51" w:rsidDel="00D43E7A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10DB2" w:rsidRPr="0088709F" w14:paraId="2D82EB09" w14:textId="77777777" w:rsidTr="00A0604D">
        <w:trPr>
          <w:tblHeader/>
        </w:trPr>
        <w:tc>
          <w:tcPr>
            <w:tcW w:w="1720" w:type="pct"/>
          </w:tcPr>
          <w:p w14:paraId="3656E92C" w14:textId="65ECB02D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การจ่ายปันผลจากกำไร</w:t>
            </w:r>
            <w:r w:rsidR="003175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สุทธิ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83C8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F3C0B23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7D84027F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C60B899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596A62A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6F717844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6F1FAED4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83C85" w:rsidRPr="0088709F" w14:paraId="6C87CB3C" w14:textId="77777777" w:rsidTr="00A0604D">
        <w:tc>
          <w:tcPr>
            <w:tcW w:w="1720" w:type="pct"/>
          </w:tcPr>
          <w:p w14:paraId="127F8107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4085AB55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30AA1C9" w14:textId="442B7BDA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30</w:t>
            </w:r>
            <w:r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หุ้นปันผล</w:t>
            </w:r>
          </w:p>
        </w:tc>
        <w:tc>
          <w:tcPr>
            <w:tcW w:w="131" w:type="pct"/>
          </w:tcPr>
          <w:p w14:paraId="29ED87EB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8840B6E" w14:textId="73AC1FE3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19.69</w:t>
            </w:r>
          </w:p>
        </w:tc>
        <w:tc>
          <w:tcPr>
            <w:tcW w:w="129" w:type="pct"/>
          </w:tcPr>
          <w:p w14:paraId="1CB73243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3B0FE9C4" w14:textId="01BA06AD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9.8</w:t>
            </w:r>
            <w:r w:rsidR="00E54D1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83C85" w:rsidRPr="0088709F" w14:paraId="71A9223D" w14:textId="77777777" w:rsidTr="00A0604D">
        <w:tc>
          <w:tcPr>
            <w:tcW w:w="1720" w:type="pct"/>
          </w:tcPr>
          <w:p w14:paraId="308C9E21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1D9B3008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58E66CA" w14:textId="23A0D3EA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2217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230A42F4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B74FDF" w14:textId="6D162909" w:rsidR="00E83C85" w:rsidRPr="00112619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0D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28017EC" w14:textId="77777777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7228084" w14:textId="29FA1C7F" w:rsidR="00E83C85" w:rsidRPr="00784B51" w:rsidRDefault="00E83C85" w:rsidP="00E83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070DF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</w:tbl>
    <w:p w14:paraId="009379A5" w14:textId="77777777" w:rsidR="00A10DB2" w:rsidRPr="00DA2E14" w:rsidRDefault="00A10DB2" w:rsidP="00A10DB2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9E57C99" w14:textId="19D33F11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8F83D4" w14:textId="77777777" w:rsidR="00065F7E" w:rsidRDefault="00065F7E" w:rsidP="00473B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  <w:cs/>
        </w:rPr>
      </w:pPr>
    </w:p>
    <w:p w14:paraId="6DD35A59" w14:textId="699CA247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C3D681" w14:textId="39D853AB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E0EE202" w14:textId="5DD9473A" w:rsidR="00807225" w:rsidRPr="00F91312" w:rsidRDefault="00807225" w:rsidP="0047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" w:right="-75"/>
        <w:rPr>
          <w:rFonts w:ascii="Angsana New" w:hAnsi="Angsana New"/>
          <w:sz w:val="30"/>
          <w:szCs w:val="30"/>
        </w:rPr>
        <w:sectPr w:rsidR="00807225" w:rsidRPr="00F91312" w:rsidSect="00A10DB2">
          <w:head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AA74BDD" w14:textId="482587BD" w:rsidR="004024DD" w:rsidRPr="004024DD" w:rsidRDefault="0020500A" w:rsidP="004024D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2F1610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เครื่องมือ</w:t>
      </w: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F500DC" w:rsidRDefault="0020500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20500A" w:rsidRPr="0090475A" w14:paraId="3936F36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AE64EFB" w14:textId="77777777" w:rsidR="0020500A" w:rsidRPr="00D45AF8" w:rsidRDefault="0020500A" w:rsidP="00A465DA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0CF32" w14:textId="77777777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72C98D19" w14:textId="7DDD88A9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F094F37" w14:textId="77777777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372BE7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0330E952" w14:textId="0B672A4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shd w:val="clear" w:color="auto" w:fill="auto"/>
            <w:vAlign w:val="bottom"/>
          </w:tcPr>
          <w:p w14:paraId="4A1B2111" w14:textId="653B727C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03AFD" w:rsidRPr="00C733F2" w14:paraId="44EB444A" w14:textId="77777777" w:rsidTr="00603AF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6D845B8" w14:textId="77777777" w:rsidR="00603AFD" w:rsidRPr="00D45AF8" w:rsidRDefault="00603AFD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F76555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1E6E394" w14:textId="5CC1C226" w:rsidR="00603AFD" w:rsidRPr="00D45AF8" w:rsidRDefault="00603AFD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54BF5" w14:textId="77777777" w:rsidR="00603AFD" w:rsidRPr="00D45AF8" w:rsidRDefault="00603AFD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32FA967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82DC7E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517BDA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2094F3D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317FFF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083342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DA31863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82091" w:rsidRPr="00C733F2" w14:paraId="2BAE9B64" w14:textId="0DD05F32" w:rsidTr="00603AF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D2CE5A5" w14:textId="199DFC03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1662A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68CACE" w14:textId="7B9ECACD" w:rsidR="00282091" w:rsidRPr="00D45AF8" w:rsidRDefault="00D51A66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CC4EF9" w14:textId="7626251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0AC7" w14:textId="15D70EB0" w:rsidR="00282091" w:rsidRPr="00D45AF8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5240F3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22E94" w14:textId="765B4549" w:rsidR="00282091" w:rsidRPr="00D45AF8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82091" w:rsidRPr="00D45AF8" w:rsidRDefault="00282091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1BD42F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0631B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FEDC3FB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3D9B8F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6FA399" w14:textId="42FC4C6B" w:rsidR="00282091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534EFFB1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1545015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13353A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E0C8B9" w14:textId="0D9D7EB9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3244E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48C17AE" w14:textId="77777777" w:rsidR="00A66B35" w:rsidRPr="00D45AF8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B5FCA8" w14:textId="77777777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0CB25057" w14:textId="689B26C1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4CAD4469" w14:textId="79C26CA1" w:rsidR="00A66B35" w:rsidRPr="00D45AF8" w:rsidRDefault="00A66B35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2C1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2C1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D077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E264E7B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9D927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8812C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75059B0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8D9393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6331AF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760B1F" w14:textId="77777777" w:rsidR="00A66B35" w:rsidRPr="00D45AF8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5958A89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F0A7A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F5C6B2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A85F2E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582D8B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D8126D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5AF8" w:rsidRPr="00C733F2" w14:paraId="63DF8463" w14:textId="7191ABC2" w:rsidTr="00F52D09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62260CFF" w14:textId="7BEDD358" w:rsidR="00D45AF8" w:rsidRPr="00D45AF8" w:rsidRDefault="00D45AF8" w:rsidP="00D45AF8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ทางการเงินและหนี้สินทางการเงิน</w:t>
            </w:r>
          </w:p>
        </w:tc>
        <w:tc>
          <w:tcPr>
            <w:tcW w:w="1440" w:type="dxa"/>
          </w:tcPr>
          <w:p w14:paraId="1BA0EE76" w14:textId="6E5230C6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FF035" w14:textId="3BED59F5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48C87A" w14:textId="60C963A1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3FB417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DECCEA6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0BB4E" w14:textId="77777777" w:rsidR="00D45AF8" w:rsidRPr="00D45AF8" w:rsidRDefault="00D45AF8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CDE62B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7D2BD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F06D329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8C9E7B8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08907A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C7715A7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72DB2" w:rsidRPr="00C733F2" w14:paraId="5BC1C8A2" w14:textId="1A874201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72A46C41" w14:textId="4D83F9D9" w:rsidR="00472DB2" w:rsidRPr="00D45AF8" w:rsidRDefault="00472DB2" w:rsidP="00472DB2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DA17B0E" w14:textId="77777777" w:rsidR="00472DB2" w:rsidRPr="00D45AF8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6A9B7A" w14:textId="0CAAAB22" w:rsidR="00472DB2" w:rsidRPr="00E75CD4" w:rsidRDefault="00472DB2" w:rsidP="00472DB2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B8FDC" w14:textId="20328024" w:rsidR="00472DB2" w:rsidRPr="00E75CD4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8D9DE9E" w14:textId="018E067F" w:rsidR="00472DB2" w:rsidRPr="00E75CD4" w:rsidRDefault="00472DB2" w:rsidP="00472DB2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9,529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07FD8A8" w14:textId="1EB399C8" w:rsidR="00472DB2" w:rsidRPr="00E75CD4" w:rsidRDefault="00472DB2" w:rsidP="00472DB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472DB2" w:rsidRPr="00E75CD4" w:rsidRDefault="00472DB2" w:rsidP="00472DB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025AF676" w14:textId="5DAD1406" w:rsidR="00472DB2" w:rsidRPr="00E75CD4" w:rsidRDefault="00472DB2" w:rsidP="00472DB2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9,529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01880F5B" w14:textId="2AE15234" w:rsidR="00472DB2" w:rsidRPr="00E75CD4" w:rsidRDefault="00472DB2" w:rsidP="00472DB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5598B943" w14:textId="3E70B4BC" w:rsidR="00472DB2" w:rsidRPr="00E75CD4" w:rsidRDefault="00472DB2" w:rsidP="00472DB2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9,529</w:t>
            </w:r>
          </w:p>
        </w:tc>
        <w:tc>
          <w:tcPr>
            <w:tcW w:w="270" w:type="dxa"/>
          </w:tcPr>
          <w:p w14:paraId="71BABFE4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51FBD5C9" w14:textId="14505425" w:rsidR="00472DB2" w:rsidRPr="00E75CD4" w:rsidRDefault="00472DB2" w:rsidP="00472DB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9,529</w:t>
            </w:r>
          </w:p>
        </w:tc>
      </w:tr>
      <w:tr w:rsidR="00472DB2" w:rsidRPr="00C733F2" w14:paraId="66A7ABE1" w14:textId="45456D6A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343ADFFF" w14:textId="48DB413A" w:rsidR="00472DB2" w:rsidRPr="00D45AF8" w:rsidRDefault="00472DB2" w:rsidP="00472DB2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4CA394F" w14:textId="77777777" w:rsidR="00472DB2" w:rsidRPr="00D45AF8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CD34C19" w14:textId="26BB05C2" w:rsidR="00472DB2" w:rsidRPr="00E75CD4" w:rsidRDefault="00472DB2" w:rsidP="00472DB2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1239D" w14:textId="30DB6C37" w:rsidR="00472DB2" w:rsidRPr="00E75CD4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1B00337" w14:textId="6FD89D9E" w:rsidR="00472DB2" w:rsidRPr="00E75CD4" w:rsidRDefault="00472DB2" w:rsidP="00472DB2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7CB2763" w14:textId="6793D34D" w:rsidR="00472DB2" w:rsidRPr="00E75CD4" w:rsidRDefault="00472DB2" w:rsidP="00472DB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626,940</w:t>
            </w:r>
            <w:r w:rsidRPr="00070D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472DB2" w:rsidRPr="00E75CD4" w:rsidRDefault="00472DB2" w:rsidP="00472DB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26D3BC3B" w14:textId="3DAC8EF9" w:rsidR="00472DB2" w:rsidRPr="00E75CD4" w:rsidRDefault="00472DB2" w:rsidP="00472DB2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626,940</w:t>
            </w:r>
            <w:r w:rsidRPr="00070D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37A8ED62" w14:textId="08C63040" w:rsidR="00472DB2" w:rsidRPr="00E75CD4" w:rsidRDefault="00472DB2" w:rsidP="00472DB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614,727</w:t>
            </w: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6D8B231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544AB06D" w14:textId="099501A3" w:rsidR="00472DB2" w:rsidRPr="00E75CD4" w:rsidRDefault="00472DB2" w:rsidP="00472DB2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44511A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13835CD8" w14:textId="791100A4" w:rsidR="00472DB2" w:rsidRPr="00E75CD4" w:rsidRDefault="00472DB2" w:rsidP="00472DB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614,727</w:t>
            </w: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72DB2" w:rsidRPr="00C733F2" w14:paraId="2433F2C3" w14:textId="77777777" w:rsidTr="00047F42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332C734" w14:textId="540974E4" w:rsidR="00472DB2" w:rsidRPr="00D45AF8" w:rsidRDefault="00472DB2" w:rsidP="00472DB2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0E10DD60" w14:textId="34987CFF" w:rsidR="00472DB2" w:rsidRPr="00E75CD4" w:rsidRDefault="00472DB2" w:rsidP="00472DB2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621</w:t>
            </w: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8096A4B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C3F7E7C" w14:textId="30C542C1" w:rsidR="00472DB2" w:rsidRPr="00E75CD4" w:rsidRDefault="00472DB2" w:rsidP="00472DB2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44094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18E25F6" w14:textId="1A9EC19A" w:rsidR="00472DB2" w:rsidRPr="00E75CD4" w:rsidRDefault="00472DB2" w:rsidP="00472DB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3310B" w14:textId="77777777" w:rsidR="00472DB2" w:rsidRPr="00E75CD4" w:rsidRDefault="00472DB2" w:rsidP="00472DB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138D7BBE" w14:textId="33078F75" w:rsidR="00472DB2" w:rsidRPr="00E75CD4" w:rsidRDefault="00472DB2" w:rsidP="00472DB2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621</w:t>
            </w: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D0EE88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2B5BAE53" w14:textId="4F14F86C" w:rsidR="00472DB2" w:rsidRPr="00E75CD4" w:rsidRDefault="00472DB2" w:rsidP="00472DB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621</w:t>
            </w: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73B7499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3EF5189A" w14:textId="4FE87FD3" w:rsidR="00472DB2" w:rsidRPr="00E75CD4" w:rsidRDefault="00472DB2" w:rsidP="00472DB2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BDB212" w14:textId="77777777" w:rsidR="00472DB2" w:rsidRPr="00E75CD4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17654C7C" w14:textId="61636656" w:rsidR="00472DB2" w:rsidRPr="00E75CD4" w:rsidRDefault="00472DB2" w:rsidP="00472DB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621</w:t>
            </w:r>
            <w:r w:rsidRPr="00070D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1F4B5475" w14:textId="77777777" w:rsidR="00193CA4" w:rsidRDefault="00193CA4">
      <w:r>
        <w:br w:type="page"/>
      </w: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3244E3" w:rsidRPr="0090475A" w14:paraId="13D7EBD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78B25A6F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4443F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6EF04D71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244E3" w:rsidRPr="00C733F2" w14:paraId="5AACD0E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D7FD127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879F89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6D00007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341FC4A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shd w:val="clear" w:color="auto" w:fill="auto"/>
            <w:vAlign w:val="bottom"/>
          </w:tcPr>
          <w:p w14:paraId="41C9180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1FDE" w:rsidRPr="00C733F2" w14:paraId="1D4D56A7" w14:textId="77777777" w:rsidTr="00311FDE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12F2CB69" w14:textId="77777777" w:rsidR="00311FDE" w:rsidRPr="00D45AF8" w:rsidRDefault="00311FDE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722F2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190DFCD5" w14:textId="4DAAFBE9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A94322" w14:textId="77777777" w:rsidR="00311FDE" w:rsidRPr="00D45AF8" w:rsidRDefault="00311FDE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0813B55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CDE66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E0CAB93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71EFC0C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B82370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3459AD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612176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244E3" w:rsidRPr="00C733F2" w14:paraId="6C48B49D" w14:textId="77777777" w:rsidTr="00311FDE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2D77634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DE708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F9109" w14:textId="359D9E4B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BBBD44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8BFFB" w14:textId="5D92D7FA" w:rsidR="003244E3" w:rsidRPr="00D45AF8" w:rsidRDefault="003244E3" w:rsidP="00D262C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CC9D7B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4CDDD" w14:textId="65747506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3A56FA" w14:textId="77777777" w:rsidR="003244E3" w:rsidRPr="00D45AF8" w:rsidRDefault="003244E3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27776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E1DA32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091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248EE1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2E3D928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BED885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5A908D" w14:textId="5EC5D558" w:rsidR="003244E3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2F686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F277D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5DA55B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ED865F" w14:textId="3485215C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44E3" w:rsidRPr="00C733F2" w14:paraId="1A928F5B" w14:textId="77777777" w:rsidTr="003244E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834F1F8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33B49A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34A4350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82091" w:rsidRPr="00C733F2" w14:paraId="7B9F0238" w14:textId="2095C29E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10C402C0" w14:textId="317EE75B" w:rsidR="00282091" w:rsidRPr="00D45AF8" w:rsidRDefault="00282091" w:rsidP="00840F2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077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75A074B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56650987" w14:textId="2EFE283A" w:rsidR="00282091" w:rsidRPr="00D45AF8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AAA29C9" w14:textId="549863A6" w:rsidR="00282091" w:rsidRPr="00D45AF8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0E67931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282091" w:rsidRPr="00D45AF8" w:rsidRDefault="00282091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40FD566D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0448E5A8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0E08DB3E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A3CA56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2C57EC42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D45AF8" w:rsidRPr="00C733F2" w14:paraId="6F5D371B" w14:textId="440F770B" w:rsidTr="000B65CB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FB84DC3" w14:textId="795978CE" w:rsidR="00D45AF8" w:rsidRPr="00D45AF8" w:rsidRDefault="00D45AF8" w:rsidP="00D45A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</w:tcPr>
          <w:p w14:paraId="052ADD66" w14:textId="03D6BA5E" w:rsidR="00D45AF8" w:rsidRPr="00D45AF8" w:rsidRDefault="00D45AF8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6FE7C" w14:textId="7D2B676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43F2486" w14:textId="5AA9CF6A" w:rsidR="00D45AF8" w:rsidRPr="00D45AF8" w:rsidRDefault="00D45AF8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68F2F0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63C94E3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28AF0B" w14:textId="77777777" w:rsidR="00D45AF8" w:rsidRPr="00D45AF8" w:rsidRDefault="00D45AF8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3CD00606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3E388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45BC9998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AFC2F2F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41F0AD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056BD63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E7148" w:rsidRPr="00C733F2" w14:paraId="2C577702" w14:textId="305AB8AD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4B529530" w14:textId="495C9F49" w:rsidR="008E7148" w:rsidRPr="00D45AF8" w:rsidRDefault="008E7148" w:rsidP="008E714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C78D90E" w14:textId="77777777" w:rsidR="008E7148" w:rsidRPr="00D45AF8" w:rsidRDefault="008E7148" w:rsidP="008E71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6E5E429" w14:textId="178074D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5475E4" w14:textId="09E45036" w:rsidR="008E7148" w:rsidRPr="00070DFA" w:rsidRDefault="008E7148" w:rsidP="008E71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A323B1D" w14:textId="7F47E596" w:rsidR="008E7148" w:rsidRPr="00070DFA" w:rsidRDefault="008E7148" w:rsidP="008E7148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858A1F9" w14:textId="168001E2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8E7148" w:rsidRPr="00070DFA" w:rsidRDefault="008E7148" w:rsidP="008E71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47E198B9" w14:textId="517AB6C9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A2A9C2" w14:textId="395BC48C" w:rsidR="008E7148" w:rsidRPr="00070DFA" w:rsidRDefault="008E7148" w:rsidP="008E714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B35370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0F23E7" w14:textId="7FF854B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70" w:type="dxa"/>
          </w:tcPr>
          <w:p w14:paraId="6154F0A1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6B8C1B" w14:textId="72D6D299" w:rsidR="008E7148" w:rsidRPr="00070DFA" w:rsidRDefault="008E7148" w:rsidP="008E71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</w:tr>
      <w:tr w:rsidR="008E7148" w:rsidRPr="00C733F2" w14:paraId="12BE52E3" w14:textId="77777777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723CBAFD" w14:textId="01578725" w:rsidR="008E7148" w:rsidRPr="00D45AF8" w:rsidRDefault="008E7148" w:rsidP="008E714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E743F" w14:textId="77777777" w:rsidR="008E7148" w:rsidRPr="00D45AF8" w:rsidRDefault="008E7148" w:rsidP="008E71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1E63EF" w14:textId="3B468C5B" w:rsidR="008E7148" w:rsidRPr="00070DFA" w:rsidRDefault="008E7148" w:rsidP="008E714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CB9DD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BA33EA8" w14:textId="7757D151" w:rsidR="008E7148" w:rsidRPr="00070DFA" w:rsidRDefault="008E7148" w:rsidP="008E7148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A79808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8806569" w14:textId="256E3109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(686,352)</w:t>
            </w:r>
          </w:p>
        </w:tc>
        <w:tc>
          <w:tcPr>
            <w:tcW w:w="236" w:type="dxa"/>
            <w:shd w:val="clear" w:color="auto" w:fill="auto"/>
          </w:tcPr>
          <w:p w14:paraId="20BF6CC0" w14:textId="77777777" w:rsidR="008E7148" w:rsidRPr="00070DFA" w:rsidRDefault="008E7148" w:rsidP="008E71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ABBC209" w14:textId="53B72F4C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(686,352)</w:t>
            </w:r>
          </w:p>
        </w:tc>
        <w:tc>
          <w:tcPr>
            <w:tcW w:w="236" w:type="dxa"/>
            <w:shd w:val="clear" w:color="auto" w:fill="auto"/>
          </w:tcPr>
          <w:p w14:paraId="400FCDA1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95064B8" w14:textId="15F9D805" w:rsidR="008E7148" w:rsidRPr="00070DFA" w:rsidRDefault="008E7148" w:rsidP="008E714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(671,927)</w:t>
            </w:r>
          </w:p>
        </w:tc>
        <w:tc>
          <w:tcPr>
            <w:tcW w:w="270" w:type="dxa"/>
          </w:tcPr>
          <w:p w14:paraId="5C34A868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B2D7525" w14:textId="4E6CCE5D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F404B3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653566" w14:textId="05F1DD8B" w:rsidR="008E7148" w:rsidRPr="00070DFA" w:rsidRDefault="008E7148" w:rsidP="008E71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(671,927)</w:t>
            </w:r>
          </w:p>
        </w:tc>
      </w:tr>
      <w:tr w:rsidR="008E7148" w:rsidRPr="00C733F2" w14:paraId="20F5D75A" w14:textId="77777777" w:rsidTr="00EA7AE7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32CD7BBD" w14:textId="34D81594" w:rsidR="008E7148" w:rsidRPr="00D45AF8" w:rsidRDefault="008E7148" w:rsidP="008E714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</w:rPr>
              <w:t>ศ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1440" w:type="dxa"/>
          </w:tcPr>
          <w:p w14:paraId="1010E099" w14:textId="6F013F3D" w:rsidR="008E7148" w:rsidRPr="00070DFA" w:rsidRDefault="008E7148" w:rsidP="008E714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70" w:type="dxa"/>
          </w:tcPr>
          <w:p w14:paraId="72850660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45284F0" w14:textId="4EE19935" w:rsidR="008E7148" w:rsidRPr="00070DFA" w:rsidRDefault="008E7148" w:rsidP="008E7148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2D2F7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924173B" w14:textId="2A18BE70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C39E7" w14:textId="77777777" w:rsidR="008E7148" w:rsidRPr="00070DFA" w:rsidRDefault="008E7148" w:rsidP="008E71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1C663C58" w14:textId="6C904CA3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36" w:type="dxa"/>
            <w:shd w:val="clear" w:color="auto" w:fill="auto"/>
          </w:tcPr>
          <w:p w14:paraId="1925C554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90FD452" w14:textId="7E7F08B9" w:rsidR="008E7148" w:rsidRPr="00070DFA" w:rsidRDefault="008E7148" w:rsidP="008E714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70" w:type="dxa"/>
          </w:tcPr>
          <w:p w14:paraId="4F513F74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FC3408" w14:textId="14CFA43E" w:rsidR="008E7148" w:rsidRPr="00070DFA" w:rsidRDefault="008E7148" w:rsidP="008E714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651084" w14:textId="77777777" w:rsidR="008E7148" w:rsidRPr="00070DFA" w:rsidRDefault="008E7148" w:rsidP="008E714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376A4D" w14:textId="36246CCD" w:rsidR="008E7148" w:rsidRPr="00070DFA" w:rsidRDefault="008E7148" w:rsidP="008E714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</w:tr>
    </w:tbl>
    <w:p w14:paraId="4BC4EC03" w14:textId="77777777" w:rsidR="003244E3" w:rsidRDefault="003244E3">
      <w:r>
        <w:br w:type="page"/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A465E8" w:rsidRPr="00282091" w14:paraId="5D2BC712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F6A123B" w14:textId="3BBFE51A" w:rsidR="00A465E8" w:rsidRPr="00032591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A57E6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561ACCB3" w14:textId="6BA7AD71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65E8" w:rsidRPr="00282091" w14:paraId="64543E92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380D86D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FBB41A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43390F8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149B5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5497F30E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1FDE" w:rsidRPr="00282091" w14:paraId="5D1FAF8C" w14:textId="77777777" w:rsidTr="00311FD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2D7786B" w14:textId="77777777" w:rsidR="00311FDE" w:rsidRPr="00032591" w:rsidRDefault="00311FDE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3381E8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bottom"/>
          </w:tcPr>
          <w:p w14:paraId="022F4E85" w14:textId="79CB8EDB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3F2FF" w14:textId="77777777" w:rsidR="00311FDE" w:rsidRPr="00032591" w:rsidRDefault="00311FDE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2EE00B3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9D9857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E9F5C1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985D723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E9B3473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381EB5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AFED434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465E8" w:rsidRPr="00282091" w14:paraId="7225942F" w14:textId="77777777" w:rsidTr="00311FD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EF142C1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AA62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E5F1CD" w14:textId="5E979F6A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A1D1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D59E" w14:textId="04777199" w:rsidR="00A465E8" w:rsidRPr="00032591" w:rsidRDefault="00A465E8" w:rsidP="00A465E8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44C9F8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F215" w14:textId="754DBD7D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7D1F1" w14:textId="77777777" w:rsidR="00A465E8" w:rsidRPr="00032591" w:rsidRDefault="00A465E8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CDDAE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452926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EC82B47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5287B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2C94BFF5" w:rsidR="00A465E8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3783C92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DF739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65E8" w:rsidRPr="00282091" w14:paraId="33F4EC81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6B2C22A" w14:textId="77777777" w:rsidR="00A465E8" w:rsidRPr="009912B7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F9F19" w14:textId="77777777" w:rsidR="00A465E8" w:rsidRPr="009912B7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21753C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465E8" w:rsidRPr="00282091" w14:paraId="22C37A5B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5621DF16" w14:textId="006C1A67" w:rsidR="00A465E8" w:rsidRPr="00D45AF8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2C1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2C1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6643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C78411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669B2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96B13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18BEE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4617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E9F5D4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C88A2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D98130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33DE0A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5D726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F7484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E9DB20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465E8" w:rsidRPr="00282091" w14:paraId="57D40849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4039B74C" w14:textId="77777777" w:rsidR="00A465E8" w:rsidRPr="00D45AF8" w:rsidRDefault="00A465E8" w:rsidP="00A465E8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139A7F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ED81E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9BCCB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0A508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BC135C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ACC5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48D21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186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0814F3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2BAC8A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2AFA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87190F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472DB2" w:rsidRPr="00282091" w14:paraId="36D9233B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1526D733" w14:textId="5B52D985" w:rsidR="00472DB2" w:rsidRPr="00D45AF8" w:rsidRDefault="00472DB2" w:rsidP="00472DB2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A7A46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D1927E" w14:textId="2260FF1A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EDB50F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47A649" w14:textId="557B3C3F" w:rsidR="00472DB2" w:rsidRPr="009912B7" w:rsidRDefault="00472DB2" w:rsidP="00472DB2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,391</w:t>
            </w:r>
          </w:p>
        </w:tc>
        <w:tc>
          <w:tcPr>
            <w:tcW w:w="236" w:type="dxa"/>
            <w:shd w:val="clear" w:color="auto" w:fill="auto"/>
          </w:tcPr>
          <w:p w14:paraId="43C3344F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2BA82DB" w14:textId="27330AC0" w:rsidR="00472DB2" w:rsidRPr="009912B7" w:rsidRDefault="00472DB2" w:rsidP="008E163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3AE254" w14:textId="77777777" w:rsidR="00472DB2" w:rsidRPr="009912B7" w:rsidRDefault="00472DB2" w:rsidP="00472DB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6097107" w14:textId="7F5336D4" w:rsidR="00472DB2" w:rsidRPr="009912B7" w:rsidRDefault="00472DB2" w:rsidP="008E1633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,391</w:t>
            </w:r>
          </w:p>
        </w:tc>
        <w:tc>
          <w:tcPr>
            <w:tcW w:w="236" w:type="dxa"/>
            <w:shd w:val="clear" w:color="auto" w:fill="auto"/>
          </w:tcPr>
          <w:p w14:paraId="73420271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6648E47" w14:textId="509B145C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B322EC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54F6524" w14:textId="50545278" w:rsidR="00472DB2" w:rsidRPr="009912B7" w:rsidRDefault="00472DB2" w:rsidP="008E163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,391</w:t>
            </w:r>
          </w:p>
        </w:tc>
        <w:tc>
          <w:tcPr>
            <w:tcW w:w="270" w:type="dxa"/>
          </w:tcPr>
          <w:p w14:paraId="31E7F2C4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A591721" w14:textId="0845E72A" w:rsidR="00472DB2" w:rsidRPr="009912B7" w:rsidRDefault="00472DB2" w:rsidP="008E163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,391</w:t>
            </w:r>
          </w:p>
        </w:tc>
      </w:tr>
      <w:tr w:rsidR="00472DB2" w:rsidRPr="00282091" w14:paraId="67BB6CB0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581DF1DE" w14:textId="1A096C67" w:rsidR="00472DB2" w:rsidRPr="00D45AF8" w:rsidRDefault="00472DB2" w:rsidP="00472DB2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D4B9F4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EEE731F" w14:textId="7BA301F8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34FEA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DDB452" w14:textId="19C1AF4A" w:rsidR="00472DB2" w:rsidRPr="009912B7" w:rsidRDefault="00472DB2" w:rsidP="00472DB2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BB8B6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0C9C899" w14:textId="1D4144BC" w:rsidR="00472DB2" w:rsidRPr="009912B7" w:rsidRDefault="00472DB2" w:rsidP="00472DB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(65,894)</w:t>
            </w:r>
          </w:p>
        </w:tc>
        <w:tc>
          <w:tcPr>
            <w:tcW w:w="236" w:type="dxa"/>
            <w:shd w:val="clear" w:color="auto" w:fill="auto"/>
          </w:tcPr>
          <w:p w14:paraId="0821956A" w14:textId="77777777" w:rsidR="00472DB2" w:rsidRPr="009912B7" w:rsidRDefault="00472DB2" w:rsidP="00472DB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B6DB27E" w14:textId="5B1E6174" w:rsidR="00472DB2" w:rsidRPr="009912B7" w:rsidRDefault="00472DB2" w:rsidP="00472DB2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(65,894)</w:t>
            </w:r>
          </w:p>
        </w:tc>
        <w:tc>
          <w:tcPr>
            <w:tcW w:w="236" w:type="dxa"/>
            <w:shd w:val="clear" w:color="auto" w:fill="auto"/>
          </w:tcPr>
          <w:p w14:paraId="0A653AFB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894734B" w14:textId="664A76B0" w:rsidR="00472DB2" w:rsidRPr="008E1633" w:rsidRDefault="00472DB2" w:rsidP="00472DB2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E7148">
              <w:rPr>
                <w:rFonts w:ascii="Angsana New" w:hAnsi="Angsana New" w:cs="Angsana New"/>
                <w:sz w:val="28"/>
                <w:szCs w:val="28"/>
                <w:lang w:bidi="th-TH"/>
              </w:rPr>
              <w:t>65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8E7148">
              <w:rPr>
                <w:rFonts w:ascii="Angsana New" w:hAnsi="Angsana New" w:cs="Angsana New"/>
                <w:sz w:val="28"/>
                <w:szCs w:val="28"/>
                <w:lang w:bidi="th-TH"/>
              </w:rPr>
              <w:t>806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17E25C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9539C4C" w14:textId="527ED956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9FBDEA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459D96" w14:textId="4C023F00" w:rsidR="00472DB2" w:rsidRPr="009912B7" w:rsidRDefault="008E7148" w:rsidP="00472DB2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(65,806)</w:t>
            </w:r>
          </w:p>
        </w:tc>
      </w:tr>
      <w:tr w:rsidR="00472DB2" w:rsidRPr="00282091" w14:paraId="7154ED24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0A01BACD" w14:textId="43C8AF81" w:rsidR="00472DB2" w:rsidRPr="00D45AF8" w:rsidRDefault="00472DB2" w:rsidP="00472DB2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F680D4E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55D36A70" w14:textId="06D8AB40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E7148">
              <w:rPr>
                <w:rFonts w:ascii="Angsana New" w:hAnsi="Angsana New" w:cs="Angsana New"/>
                <w:sz w:val="28"/>
                <w:szCs w:val="28"/>
              </w:rPr>
              <w:t>478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AA72354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90322C8" w14:textId="6A2A8F0F" w:rsidR="00472DB2" w:rsidRPr="009912B7" w:rsidRDefault="00472DB2" w:rsidP="00472DB2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5A479F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A7A66FD" w14:textId="7DBF25FC" w:rsidR="00472DB2" w:rsidRPr="009912B7" w:rsidRDefault="00472DB2" w:rsidP="00472DB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DFC02" w14:textId="77777777" w:rsidR="00472DB2" w:rsidRPr="009912B7" w:rsidRDefault="00472DB2" w:rsidP="00472DB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D49BB8F" w14:textId="109188D8" w:rsidR="00472DB2" w:rsidRPr="009912B7" w:rsidRDefault="008E7148" w:rsidP="00472DB2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(478)</w:t>
            </w:r>
          </w:p>
        </w:tc>
        <w:tc>
          <w:tcPr>
            <w:tcW w:w="236" w:type="dxa"/>
            <w:shd w:val="clear" w:color="auto" w:fill="auto"/>
          </w:tcPr>
          <w:p w14:paraId="00AD26D5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B7709B" w14:textId="1945ED9F" w:rsidR="00472DB2" w:rsidRPr="008E1633" w:rsidRDefault="008E7148" w:rsidP="00472DB2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(478)</w:t>
            </w:r>
          </w:p>
        </w:tc>
        <w:tc>
          <w:tcPr>
            <w:tcW w:w="270" w:type="dxa"/>
          </w:tcPr>
          <w:p w14:paraId="516798C4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E5C6DDC" w14:textId="10C29E78" w:rsidR="00472DB2" w:rsidRPr="009912B7" w:rsidRDefault="00472DB2" w:rsidP="00472DB2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EF5A35" w14:textId="77777777" w:rsidR="00472DB2" w:rsidRPr="009912B7" w:rsidRDefault="00472DB2" w:rsidP="00472DB2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B644918" w14:textId="2DD7DABF" w:rsidR="00472DB2" w:rsidRPr="009912B7" w:rsidRDefault="008E7148" w:rsidP="00472DB2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(478)</w:t>
            </w:r>
          </w:p>
        </w:tc>
      </w:tr>
      <w:tr w:rsidR="00A465E8" w:rsidRPr="00282091" w14:paraId="23257DBE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3059DF7C" w14:textId="77777777" w:rsidR="00A465E8" w:rsidRPr="00D45AF8" w:rsidRDefault="00A465E8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2DF657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4F43C41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59608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DA166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79A602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6D5B7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C218D6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333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CB581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FFCD0F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10E9A6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E9D49CF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A465E8" w:rsidRPr="00282091" w14:paraId="60D435BD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70559918" w14:textId="610B018A" w:rsidR="00A465E8" w:rsidRPr="00D45AF8" w:rsidRDefault="00193CA4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sz w:val="28"/>
                <w:szCs w:val="28"/>
              </w:rPr>
              <w:br w:type="page"/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6643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EDF1AF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01A494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0F11D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2C482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6D92BA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46D8382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85AEF2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94F48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47668B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9EC5DC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BD693D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1F2F60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A465E8" w:rsidRPr="00282091" w14:paraId="6C7E7AD6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481E8867" w14:textId="77777777" w:rsidR="00A465E8" w:rsidRPr="00D45AF8" w:rsidRDefault="00A465E8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663A1BF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40FD6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4C67E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B6E3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FFF6D7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1797B8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52442B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11EC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0A6BB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BB2B73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22B963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4D2DAE2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5F63F7" w:rsidRPr="00282091" w14:paraId="1FD737C9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4B3B42D3" w14:textId="4CAB1DFC" w:rsidR="005F63F7" w:rsidRPr="00D45AF8" w:rsidRDefault="005F63F7" w:rsidP="005F63F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B7F85D3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3DBC15" w14:textId="41BAA67B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652F99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DFBC60" w14:textId="5E818ABE" w:rsidR="005F63F7" w:rsidRPr="009912B7" w:rsidRDefault="005F63F7" w:rsidP="005F63F7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074A86C5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120E984" w14:textId="6C15E45D" w:rsidR="005F63F7" w:rsidRPr="008E1633" w:rsidRDefault="005F63F7" w:rsidP="008E163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63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B3E66" w14:textId="77777777" w:rsidR="005F63F7" w:rsidRPr="009912B7" w:rsidRDefault="005F63F7" w:rsidP="005F63F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285B9E8" w14:textId="12DA769D" w:rsidR="005F63F7" w:rsidRPr="008E1633" w:rsidRDefault="005F63F7" w:rsidP="008E1633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7F39ADA7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2C7DE98" w14:textId="78BB090F" w:rsidR="005F63F7" w:rsidRPr="008E1633" w:rsidRDefault="005F63F7" w:rsidP="008E1633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B36209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04C4AD91" w14:textId="4B7761C1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70" w:type="dxa"/>
          </w:tcPr>
          <w:p w14:paraId="0843534B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9DF1FE4" w14:textId="71751F78" w:rsidR="005F63F7" w:rsidRPr="009912B7" w:rsidRDefault="005F63F7" w:rsidP="005F63F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</w:tr>
      <w:tr w:rsidR="005F63F7" w:rsidRPr="00282091" w14:paraId="631FFF32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1B30328F" w14:textId="2AB78851" w:rsidR="005F63F7" w:rsidRPr="00D45AF8" w:rsidRDefault="005F63F7" w:rsidP="005F63F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3105026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3DF7E1F" w14:textId="3CB7C795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0A9981" w14:textId="03CC2909" w:rsidR="005F63F7" w:rsidRPr="009912B7" w:rsidRDefault="005F63F7" w:rsidP="005F63F7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AFBE02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D192BE5" w14:textId="520A3925" w:rsidR="005F63F7" w:rsidRPr="008E1633" w:rsidRDefault="005F63F7" w:rsidP="008E163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63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(79,210)</w:t>
            </w:r>
          </w:p>
        </w:tc>
        <w:tc>
          <w:tcPr>
            <w:tcW w:w="236" w:type="dxa"/>
            <w:shd w:val="clear" w:color="auto" w:fill="auto"/>
          </w:tcPr>
          <w:p w14:paraId="19B5A984" w14:textId="77777777" w:rsidR="005F63F7" w:rsidRPr="009912B7" w:rsidRDefault="005F63F7" w:rsidP="005F63F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34DEB4" w14:textId="2856140A" w:rsidR="005F63F7" w:rsidRPr="008E1633" w:rsidRDefault="005F63F7" w:rsidP="008E1633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1633">
              <w:rPr>
                <w:rFonts w:ascii="Angsana New" w:hAnsi="Angsana New" w:cs="Angsana New"/>
                <w:sz w:val="28"/>
                <w:szCs w:val="28"/>
                <w:lang w:bidi="th-TH"/>
              </w:rPr>
              <w:t>(79,210)</w:t>
            </w:r>
          </w:p>
        </w:tc>
        <w:tc>
          <w:tcPr>
            <w:tcW w:w="236" w:type="dxa"/>
            <w:shd w:val="clear" w:color="auto" w:fill="auto"/>
          </w:tcPr>
          <w:p w14:paraId="2C50909C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9C875C2" w14:textId="2FFFB504" w:rsidR="005F63F7" w:rsidRPr="008E1633" w:rsidRDefault="005F63F7" w:rsidP="008E1633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025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A5A5917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7187104" w14:textId="70703E8E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B47FFF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A9F0F70" w14:textId="7315A6E3" w:rsidR="005F63F7" w:rsidRPr="009912B7" w:rsidRDefault="005F63F7" w:rsidP="005F63F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025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F63F7" w:rsidRPr="00282091" w14:paraId="5266F19A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1E83D836" w14:textId="29CA986C" w:rsidR="005F63F7" w:rsidRPr="00D45AF8" w:rsidRDefault="005F63F7" w:rsidP="005F63F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0A6051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01DCEF5" w14:textId="27D056E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(102)</w:t>
            </w:r>
          </w:p>
        </w:tc>
        <w:tc>
          <w:tcPr>
            <w:tcW w:w="270" w:type="dxa"/>
          </w:tcPr>
          <w:p w14:paraId="12994414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D57A27" w14:textId="3E527CA1" w:rsidR="005F63F7" w:rsidRPr="009912B7" w:rsidRDefault="005F63F7" w:rsidP="005F63F7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BE591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762CEF4" w14:textId="4D60D146" w:rsidR="005F63F7" w:rsidRPr="008E1633" w:rsidRDefault="005F63F7" w:rsidP="008E163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63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A5A55" w14:textId="77777777" w:rsidR="005F63F7" w:rsidRPr="009912B7" w:rsidRDefault="005F63F7" w:rsidP="005F63F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65833BD" w14:textId="1342E2F3" w:rsidR="005F63F7" w:rsidRPr="008E1633" w:rsidRDefault="005F63F7" w:rsidP="008E1633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E1633">
              <w:rPr>
                <w:rFonts w:ascii="Angsana New" w:hAnsi="Angsana New" w:cs="Angsana New"/>
                <w:sz w:val="28"/>
                <w:szCs w:val="28"/>
                <w:lang w:bidi="th-TH"/>
              </w:rPr>
              <w:t>(102)</w:t>
            </w:r>
          </w:p>
        </w:tc>
        <w:tc>
          <w:tcPr>
            <w:tcW w:w="236" w:type="dxa"/>
            <w:shd w:val="clear" w:color="auto" w:fill="auto"/>
          </w:tcPr>
          <w:p w14:paraId="70C5B0B9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B19ABF4" w14:textId="65816F37" w:rsidR="005F63F7" w:rsidRPr="008E1633" w:rsidRDefault="005F63F7" w:rsidP="008E1633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E1633">
              <w:rPr>
                <w:rFonts w:ascii="Angsana New" w:hAnsi="Angsana New" w:cs="Angsana New"/>
                <w:sz w:val="28"/>
                <w:szCs w:val="28"/>
                <w:lang w:bidi="th-TH"/>
              </w:rPr>
              <w:t>(102)</w:t>
            </w:r>
          </w:p>
        </w:tc>
        <w:tc>
          <w:tcPr>
            <w:tcW w:w="270" w:type="dxa"/>
          </w:tcPr>
          <w:p w14:paraId="52E6AE7E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C1058A" w14:textId="260C4960" w:rsidR="005F63F7" w:rsidRPr="009912B7" w:rsidRDefault="005F63F7" w:rsidP="005F63F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FE834E" w14:textId="77777777" w:rsidR="005F63F7" w:rsidRPr="009912B7" w:rsidRDefault="005F63F7" w:rsidP="005F63F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000310F" w14:textId="6693A5C1" w:rsidR="005F63F7" w:rsidRPr="009912B7" w:rsidRDefault="005F63F7" w:rsidP="005F63F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(102)</w:t>
            </w:r>
          </w:p>
        </w:tc>
      </w:tr>
    </w:tbl>
    <w:p w14:paraId="2B9FD5DB" w14:textId="77777777" w:rsidR="00F17F99" w:rsidRDefault="00F17F99" w:rsidP="00F17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F17F99" w:rsidSect="007477A6">
          <w:headerReference w:type="default" r:id="rId17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53EC2507" w14:textId="77777777" w:rsidR="007107C0" w:rsidRPr="0006121E" w:rsidRDefault="007107C0" w:rsidP="007107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Cs w:val="18"/>
          <w:lang w:eastAsia="x-none"/>
        </w:rPr>
      </w:pPr>
      <w:r w:rsidRPr="009D14EB">
        <w:rPr>
          <w:rFonts w:asciiTheme="majorBidi" w:hAnsiTheme="majorBidi"/>
          <w:sz w:val="30"/>
          <w:szCs w:val="30"/>
          <w:cs/>
          <w:lang w:eastAsia="x-none"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ที่แสดงลำดับชั้นมูลค่ายุติธรรมระดับ </w:t>
      </w:r>
      <w:r>
        <w:rPr>
          <w:rFonts w:asciiTheme="majorBidi" w:hAnsiTheme="majorBidi"/>
          <w:sz w:val="30"/>
          <w:szCs w:val="30"/>
          <w:lang w:eastAsia="x-none"/>
        </w:rPr>
        <w:t>2</w:t>
      </w:r>
      <w:r>
        <w:rPr>
          <w:rFonts w:asciiTheme="majorBidi" w:hAnsiTheme="majorBidi"/>
          <w:sz w:val="30"/>
          <w:szCs w:val="30"/>
          <w:lang w:eastAsia="x-none"/>
        </w:rPr>
        <w:br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5434"/>
      </w:tblGrid>
      <w:tr w:rsidR="007107C0" w:rsidRPr="00121F9D" w14:paraId="04822357" w14:textId="77777777" w:rsidTr="00761513">
        <w:trPr>
          <w:tblHeader/>
        </w:trPr>
        <w:tc>
          <w:tcPr>
            <w:tcW w:w="3510" w:type="dxa"/>
            <w:vAlign w:val="bottom"/>
          </w:tcPr>
          <w:p w14:paraId="25555283" w14:textId="77777777" w:rsidR="007107C0" w:rsidRPr="009D14EB" w:rsidRDefault="007107C0" w:rsidP="00761513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D14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54B44AE" w14:textId="77777777" w:rsidR="007107C0" w:rsidRPr="009D14EB" w:rsidRDefault="007107C0" w:rsidP="0076151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vAlign w:val="bottom"/>
          </w:tcPr>
          <w:p w14:paraId="43969FED" w14:textId="77777777" w:rsidR="007107C0" w:rsidRPr="009D14EB" w:rsidRDefault="007107C0" w:rsidP="00761513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D14E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07C0" w:rsidRPr="009777AF" w14:paraId="13ECAE72" w14:textId="77777777" w:rsidTr="00761513">
        <w:tc>
          <w:tcPr>
            <w:tcW w:w="3510" w:type="dxa"/>
          </w:tcPr>
          <w:p w14:paraId="0F9264B9" w14:textId="77777777" w:rsidR="007107C0" w:rsidRPr="009D14EB" w:rsidRDefault="007107C0" w:rsidP="0076151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14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7E2ED5CF" w14:textId="77777777" w:rsidR="007107C0" w:rsidRPr="009D14EB" w:rsidRDefault="007107C0" w:rsidP="0076151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</w:tcPr>
          <w:p w14:paraId="65CD66C6" w14:textId="77777777" w:rsidR="007107C0" w:rsidRPr="009D14EB" w:rsidRDefault="007107C0" w:rsidP="0076151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</w:t>
            </w:r>
            <w:r w:rsidRPr="009D14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คิดลดกระแสเงินสดจ่ายในอนาคตด้วยอัตราตลาด</w:t>
            </w:r>
          </w:p>
        </w:tc>
      </w:tr>
      <w:tr w:rsidR="007107C0" w:rsidRPr="00D47E99" w14:paraId="1EBB94C4" w14:textId="77777777" w:rsidTr="00761513">
        <w:tc>
          <w:tcPr>
            <w:tcW w:w="3510" w:type="dxa"/>
          </w:tcPr>
          <w:p w14:paraId="79ED1032" w14:textId="77777777" w:rsidR="007107C0" w:rsidRPr="009D14EB" w:rsidRDefault="007107C0" w:rsidP="0076151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14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69344A1" w14:textId="77777777" w:rsidR="007107C0" w:rsidRPr="009D14EB" w:rsidRDefault="007107C0" w:rsidP="0076151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</w:tcPr>
          <w:p w14:paraId="2ABC8EB6" w14:textId="77777777" w:rsidR="007107C0" w:rsidRPr="009D14EB" w:rsidRDefault="007107C0" w:rsidP="007615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</w:t>
            </w:r>
          </w:p>
        </w:tc>
      </w:tr>
    </w:tbl>
    <w:p w14:paraId="7281F5AF" w14:textId="616BC0C1" w:rsidR="00B8080B" w:rsidRPr="0006121E" w:rsidRDefault="00B8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  <w:lang w:eastAsia="x-none"/>
        </w:rPr>
      </w:pPr>
    </w:p>
    <w:p w14:paraId="70273622" w14:textId="4C97B184" w:rsidR="0089682B" w:rsidRPr="00B546AD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06121E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8847DF">
        <w:trPr>
          <w:tblHeader/>
        </w:trPr>
        <w:tc>
          <w:tcPr>
            <w:tcW w:w="2040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375ECF" w:rsidRPr="006A35D3" w14:paraId="41AB3BF1" w14:textId="77777777" w:rsidTr="008847DF">
        <w:trPr>
          <w:tblHeader/>
        </w:trPr>
        <w:tc>
          <w:tcPr>
            <w:tcW w:w="2040" w:type="pct"/>
          </w:tcPr>
          <w:p w14:paraId="1C449C1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568B5BC8" w:rsidR="00375ECF" w:rsidRPr="000A743B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="002C1FB5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0</w:t>
            </w: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</w:t>
            </w:r>
            <w:r w:rsidR="002C1FB5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6" w:type="pct"/>
          </w:tcPr>
          <w:p w14:paraId="0008DF92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17CC6C44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5EE1E2AD" w:rsidR="00375ECF" w:rsidRPr="00A66C0D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="002C1FB5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0</w:t>
            </w: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</w:t>
            </w:r>
            <w:r w:rsidR="002C1FB5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35" w:type="pct"/>
          </w:tcPr>
          <w:p w14:paraId="36DD2C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26CF5B2C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375ECF" w:rsidRPr="006A35D3" w14:paraId="0DEA3899" w14:textId="77777777" w:rsidTr="008847DF">
        <w:trPr>
          <w:tblHeader/>
        </w:trPr>
        <w:tc>
          <w:tcPr>
            <w:tcW w:w="2040" w:type="pct"/>
          </w:tcPr>
          <w:p w14:paraId="612763B1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26BA3451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0B10E154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54332C2D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3B92D90E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1500BDDB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5" w:type="pct"/>
          </w:tcPr>
          <w:p w14:paraId="3EE6427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4C979138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474F63" w:rsidRPr="006A35D3" w14:paraId="7ABF5C74" w14:textId="77777777" w:rsidTr="008847DF">
        <w:trPr>
          <w:tblHeader/>
        </w:trPr>
        <w:tc>
          <w:tcPr>
            <w:tcW w:w="2040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8847DF">
        <w:tc>
          <w:tcPr>
            <w:tcW w:w="2040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465E8" w:rsidRPr="006A35D3" w14:paraId="6D1D6F5B" w14:textId="77777777" w:rsidTr="004857ED">
        <w:tc>
          <w:tcPr>
            <w:tcW w:w="2040" w:type="pct"/>
          </w:tcPr>
          <w:p w14:paraId="56CABB93" w14:textId="77777777" w:rsidR="00A465E8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52FB04BE" w:rsidR="00A465E8" w:rsidRPr="009B7115" w:rsidRDefault="008333D3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</w:t>
            </w:r>
            <w:r w:rsidR="0006121E">
              <w:rPr>
                <w:rFonts w:ascii="Angsana New" w:hAnsi="Angsana New"/>
                <w:sz w:val="30"/>
                <w:szCs w:val="30"/>
                <w:lang w:val="en-US" w:eastAsia="en-US"/>
              </w:rPr>
              <w:t>497</w:t>
            </w:r>
          </w:p>
        </w:tc>
        <w:tc>
          <w:tcPr>
            <w:tcW w:w="146" w:type="pct"/>
            <w:shd w:val="clear" w:color="auto" w:fill="auto"/>
          </w:tcPr>
          <w:p w14:paraId="4F1B98B1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0BD8C5C" w14:textId="09BD1781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14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,065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BEA494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17373FB6" w:rsidR="00A465E8" w:rsidRPr="009B7115" w:rsidRDefault="008333D3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35" w:type="pct"/>
            <w:vAlign w:val="bottom"/>
          </w:tcPr>
          <w:p w14:paraId="1854CCE7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6EBAA542" w:rsidR="00A465E8" w:rsidRPr="00092909" w:rsidRDefault="008F212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A465E8" w:rsidRPr="006A35D3" w14:paraId="20845E9D" w14:textId="77777777" w:rsidTr="004857ED">
        <w:tc>
          <w:tcPr>
            <w:tcW w:w="2040" w:type="pct"/>
          </w:tcPr>
          <w:p w14:paraId="1D45F8D0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0D4D7538" w:rsidR="00A465E8" w:rsidRPr="009B7115" w:rsidRDefault="008333D3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</w:t>
            </w:r>
            <w:r w:rsidR="000612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497</w:t>
            </w:r>
          </w:p>
        </w:tc>
        <w:tc>
          <w:tcPr>
            <w:tcW w:w="146" w:type="pct"/>
            <w:shd w:val="clear" w:color="auto" w:fill="auto"/>
          </w:tcPr>
          <w:p w14:paraId="28EC4EA2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619DC87A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14</w:t>
            </w:r>
            <w:r w:rsidR="008F212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,065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103B25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6E7F4DFF" w:rsidR="00A465E8" w:rsidRPr="009B7115" w:rsidRDefault="008333D3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35" w:type="pct"/>
            <w:vAlign w:val="bottom"/>
          </w:tcPr>
          <w:p w14:paraId="55B54CF2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5BB250E4" w:rsidR="00A465E8" w:rsidRPr="00092909" w:rsidRDefault="008F212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</w:tr>
      <w:tr w:rsidR="00A66C0D" w:rsidRPr="006A35D3" w14:paraId="6CCF6D79" w14:textId="77777777" w:rsidTr="004857ED">
        <w:tc>
          <w:tcPr>
            <w:tcW w:w="2040" w:type="pct"/>
          </w:tcPr>
          <w:p w14:paraId="112E695B" w14:textId="77777777" w:rsidR="00A66C0D" w:rsidRPr="0006121E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A66C0D" w:rsidRPr="0006121E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A66C0D" w:rsidRPr="0006121E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  <w:shd w:val="clear" w:color="auto" w:fill="auto"/>
          </w:tcPr>
          <w:p w14:paraId="1CA16E16" w14:textId="77777777" w:rsidR="00A66C0D" w:rsidRPr="0006121E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A66C0D" w:rsidRPr="0006121E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A66C0D" w:rsidRPr="0006121E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A66C0D" w:rsidRPr="0006121E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14:paraId="6EDE9A39" w14:textId="77777777" w:rsidR="00A66C0D" w:rsidRPr="0006121E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</w:rPr>
            </w:pPr>
          </w:p>
        </w:tc>
      </w:tr>
      <w:tr w:rsidR="00A66C0D" w:rsidRPr="006A35D3" w14:paraId="3B64B65E" w14:textId="77777777" w:rsidTr="008847DF">
        <w:tc>
          <w:tcPr>
            <w:tcW w:w="2040" w:type="pct"/>
          </w:tcPr>
          <w:p w14:paraId="6CA7A308" w14:textId="295BF6FF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76264F48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A66C0D" w:rsidRPr="009B7115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65E8" w:rsidRPr="006A35D3" w14:paraId="60A30EE5" w14:textId="77777777" w:rsidTr="00CD5404">
        <w:tc>
          <w:tcPr>
            <w:tcW w:w="2040" w:type="pct"/>
          </w:tcPr>
          <w:p w14:paraId="21B5115D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283281E8" w14:textId="77777777" w:rsidR="009B7115" w:rsidRDefault="009B7115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467C5096" w:rsidR="008333D3" w:rsidRPr="009B7115" w:rsidRDefault="008333D3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49,241</w:t>
            </w:r>
          </w:p>
        </w:tc>
        <w:tc>
          <w:tcPr>
            <w:tcW w:w="146" w:type="pct"/>
          </w:tcPr>
          <w:p w14:paraId="699542AA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E0362AE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591E884E" w:rsidR="00A465E8" w:rsidRPr="009B7115" w:rsidRDefault="008F212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45,080</w:t>
            </w:r>
          </w:p>
        </w:tc>
        <w:tc>
          <w:tcPr>
            <w:tcW w:w="146" w:type="pct"/>
          </w:tcPr>
          <w:p w14:paraId="14F5BCE8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4D88B57" w14:textId="77777777" w:rsidR="009B7115" w:rsidRDefault="009B7115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21EE500A" w:rsidR="008333D3" w:rsidRPr="009B7115" w:rsidRDefault="008333D3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6,682</w:t>
            </w:r>
          </w:p>
        </w:tc>
        <w:tc>
          <w:tcPr>
            <w:tcW w:w="135" w:type="pct"/>
          </w:tcPr>
          <w:p w14:paraId="5FCF8EC0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7D9FEA2" w14:textId="77777777" w:rsidR="00A465E8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708D221F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6,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620</w:t>
            </w:r>
          </w:p>
        </w:tc>
      </w:tr>
      <w:tr w:rsidR="00A465E8" w:rsidRPr="006A35D3" w14:paraId="3C8E27F8" w14:textId="77777777" w:rsidTr="00CD5404">
        <w:tc>
          <w:tcPr>
            <w:tcW w:w="2040" w:type="pct"/>
          </w:tcPr>
          <w:p w14:paraId="6A7F3FC1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331080CD" w:rsidR="00A465E8" w:rsidRPr="009B7115" w:rsidRDefault="0006121E" w:rsidP="00833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5,740</w:t>
            </w:r>
          </w:p>
        </w:tc>
        <w:tc>
          <w:tcPr>
            <w:tcW w:w="146" w:type="pct"/>
          </w:tcPr>
          <w:p w14:paraId="410C7C04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2A671578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,940</w:t>
            </w:r>
          </w:p>
        </w:tc>
        <w:tc>
          <w:tcPr>
            <w:tcW w:w="146" w:type="pct"/>
          </w:tcPr>
          <w:p w14:paraId="39B450F5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1EB9A6A9" w:rsidR="00A465E8" w:rsidRPr="009B7115" w:rsidRDefault="008333D3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1,017</w:t>
            </w:r>
          </w:p>
        </w:tc>
        <w:tc>
          <w:tcPr>
            <w:tcW w:w="135" w:type="pct"/>
          </w:tcPr>
          <w:p w14:paraId="73DE1F66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1B225D91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1,0</w:t>
            </w:r>
            <w:r w:rsidR="008F2128"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</w:p>
        </w:tc>
      </w:tr>
      <w:tr w:rsidR="00A465E8" w:rsidRPr="006A35D3" w14:paraId="36CA7754" w14:textId="77777777" w:rsidTr="00CD5404">
        <w:tc>
          <w:tcPr>
            <w:tcW w:w="2040" w:type="pct"/>
          </w:tcPr>
          <w:p w14:paraId="34A0215F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1CB11CBC" w:rsidR="00A465E8" w:rsidRPr="009B7115" w:rsidRDefault="008333D3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0612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0612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981</w:t>
            </w:r>
          </w:p>
        </w:tc>
        <w:tc>
          <w:tcPr>
            <w:tcW w:w="146" w:type="pct"/>
          </w:tcPr>
          <w:p w14:paraId="21C7FB51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457F5B0D" w:rsidR="00A465E8" w:rsidRPr="009B7115" w:rsidRDefault="008F212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50,020</w:t>
            </w:r>
          </w:p>
        </w:tc>
        <w:tc>
          <w:tcPr>
            <w:tcW w:w="146" w:type="pct"/>
          </w:tcPr>
          <w:p w14:paraId="17A48309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02DDB33A" w:rsidR="00A465E8" w:rsidRPr="009B7115" w:rsidRDefault="008333D3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7,699</w:t>
            </w:r>
          </w:p>
        </w:tc>
        <w:tc>
          <w:tcPr>
            <w:tcW w:w="135" w:type="pct"/>
          </w:tcPr>
          <w:p w14:paraId="4618F1A1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185F0833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</w:t>
            </w:r>
            <w:r w:rsidR="008F212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637</w:t>
            </w:r>
          </w:p>
        </w:tc>
      </w:tr>
    </w:tbl>
    <w:p w14:paraId="1F7BE5C4" w14:textId="77777777" w:rsidR="00086AF8" w:rsidRPr="00702171" w:rsidRDefault="00086AF8" w:rsidP="008F2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8F28F68" w14:textId="77777777" w:rsidR="00421624" w:rsidRPr="00702171" w:rsidRDefault="00421624" w:rsidP="00086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  <w:highlight w:val="yellow"/>
        </w:rPr>
      </w:pPr>
    </w:p>
    <w:sectPr w:rsidR="00421624" w:rsidRPr="00702171" w:rsidSect="00D83DE3">
      <w:head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A5474" w14:textId="77777777" w:rsidR="00C8411F" w:rsidRDefault="00C8411F">
      <w:r>
        <w:separator/>
      </w:r>
    </w:p>
  </w:endnote>
  <w:endnote w:type="continuationSeparator" w:id="0">
    <w:p w14:paraId="65F7027B" w14:textId="77777777" w:rsidR="00C8411F" w:rsidRDefault="00C8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8B721C">
          <w:rPr>
            <w:rFonts w:ascii="Angsana New" w:hAnsi="Angsana New"/>
            <w:noProof/>
            <w:sz w:val="30"/>
            <w:szCs w:val="30"/>
          </w:rPr>
          <w:t>22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B6E28" w14:textId="77777777" w:rsidR="00C8411F" w:rsidRDefault="00C8411F">
      <w:r>
        <w:separator/>
      </w:r>
    </w:p>
  </w:footnote>
  <w:footnote w:type="continuationSeparator" w:id="0">
    <w:p w14:paraId="549EA5E1" w14:textId="77777777" w:rsidR="00C8411F" w:rsidRDefault="00C84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75BC03D8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0" w:name="_Hlk97820638"/>
    <w:bookmarkStart w:id="1" w:name="_Hlk97820639"/>
    <w:bookmarkStart w:id="2" w:name="_Hlk97820640"/>
    <w:bookmarkStart w:id="3" w:name="_Hlk97820641"/>
    <w:bookmarkStart w:id="4" w:name="_Hlk97820642"/>
    <w:bookmarkStart w:id="5" w:name="_Hlk97820643"/>
    <w:bookmarkStart w:id="6" w:name="_Hlk97822277"/>
    <w:bookmarkStart w:id="7" w:name="_Hlk97822278"/>
    <w:bookmarkStart w:id="8" w:name="_Hlk97822279"/>
    <w:bookmarkStart w:id="9" w:name="_Hlk97822280"/>
    <w:bookmarkStart w:id="10" w:name="_Hlk97822281"/>
    <w:bookmarkStart w:id="11" w:name="_Hlk97822282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สำหรับงวดสามเดือน</w:t>
    </w:r>
    <w:bookmarkStart w:id="12" w:name="_Hlk104556905"/>
    <w:r w:rsidR="008F3CD4"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 w:rsidR="008F3CD4">
      <w:rPr>
        <w:rFonts w:asciiTheme="majorBidi" w:hAnsiTheme="majorBidi" w:cstheme="majorBidi"/>
        <w:bCs/>
        <w:sz w:val="32"/>
        <w:szCs w:val="32"/>
        <w:lang w:val="en-US" w:bidi="th-TH"/>
      </w:rPr>
      <w:t>0</w:t>
    </w:r>
    <w:r w:rsidR="00C11B4B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4E6751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</w:t>
    </w:r>
    <w:r w:rsidR="008F3CD4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="004E6751"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 w:rsidR="00B224E5">
      <w:rPr>
        <w:rFonts w:asciiTheme="majorBidi" w:hAnsiTheme="majorBidi" w:cstheme="majorBidi"/>
        <w:bCs/>
        <w:sz w:val="32"/>
        <w:szCs w:val="32"/>
        <w:lang w:val="en-US"/>
      </w:rPr>
      <w:t>7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bookmarkEnd w:id="0"/>
    <w:bookmarkEnd w:id="1"/>
    <w:bookmarkEnd w:id="2"/>
    <w:bookmarkEnd w:id="3"/>
    <w:bookmarkEnd w:id="4"/>
    <w:bookmarkEnd w:id="5"/>
    <w:bookmarkEnd w:id="12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6"/>
    <w:bookmarkEnd w:id="7"/>
    <w:bookmarkEnd w:id="8"/>
    <w:bookmarkEnd w:id="9"/>
    <w:bookmarkEnd w:id="10"/>
    <w:bookmarkEnd w:id="11"/>
  </w:p>
  <w:p w14:paraId="6677E41F" w14:textId="77777777" w:rsidR="00662236" w:rsidRPr="00D32EDD" w:rsidRDefault="0066223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C9D94" w14:textId="77777777" w:rsidR="00BB06E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FC61759" w14:textId="77777777" w:rsidR="00BB06E3" w:rsidRPr="00A443A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D7A9057" w14:textId="2941B32B" w:rsidR="00BB06E3" w:rsidRPr="007D68D9" w:rsidRDefault="00BB06E3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งวดสามเดือนและหกเดือน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2003FBC" w14:textId="77777777" w:rsidR="00BB06E3" w:rsidRPr="00241A98" w:rsidRDefault="00BB06E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D9955" w14:textId="77777777" w:rsidR="005D0D3A" w:rsidRDefault="005D0D3A" w:rsidP="005D0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810177E" w14:textId="77777777" w:rsidR="005D0D3A" w:rsidRPr="00A443A3" w:rsidRDefault="005D0D3A" w:rsidP="005D0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61E66E" w14:textId="77777777" w:rsidR="005D0D3A" w:rsidRPr="007D68D9" w:rsidRDefault="005D0D3A" w:rsidP="005D0D3A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งวดสามเดือนและหกเดือน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02D209DE" w14:textId="77777777" w:rsidR="005D0D3A" w:rsidRPr="00241A98" w:rsidRDefault="005D0D3A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91D09" w14:textId="77777777" w:rsidR="00A10DB2" w:rsidRDefault="00A10DB2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4BA2DC" w14:textId="77777777" w:rsidR="00A10DB2" w:rsidRPr="00A443A3" w:rsidRDefault="00A10DB2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B39B6E" w14:textId="17506FCA" w:rsidR="00A10DB2" w:rsidRPr="007D68D9" w:rsidRDefault="00A10DB2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r w:rsidR="007D3680"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D938EC">
      <w:rPr>
        <w:rFonts w:ascii="Angsana New" w:hAnsi="Angsana New" w:cs="Angsana New"/>
        <w:bCs/>
        <w:sz w:val="32"/>
        <w:szCs w:val="32"/>
        <w:lang w:val="en-US" w:bidi="th-TH"/>
      </w:rPr>
      <w:t>0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ม</w:t>
    </w:r>
    <w:r w:rsidR="009D1342">
      <w:rPr>
        <w:rFonts w:ascii="Angsana New" w:hAnsi="Angsana New" w:cs="Angsana New" w:hint="cs"/>
        <w:bCs/>
        <w:sz w:val="32"/>
        <w:szCs w:val="32"/>
        <w:cs/>
        <w:lang w:val="en-US" w:bidi="th-TH"/>
      </w:rPr>
      <w:t>ิถุนายน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652454"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785E85B4" w14:textId="77777777" w:rsidR="00A10DB2" w:rsidRPr="00241A98" w:rsidRDefault="00A10DB2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052AD" w14:textId="77777777" w:rsidR="00531916" w:rsidRDefault="00531916" w:rsidP="007D36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531916" w:rsidRPr="00A443A3" w:rsidRDefault="00531916" w:rsidP="007D36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398F36" w14:textId="5097A0B6" w:rsidR="00531916" w:rsidRPr="007D68D9" w:rsidRDefault="00531916" w:rsidP="007D3680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bookmarkStart w:id="17" w:name="_Hlk97820677"/>
    <w:r w:rsidR="00CF781F"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CF781F">
      <w:rPr>
        <w:rFonts w:ascii="Angsana New" w:hAnsi="Angsana New" w:cs="Angsana New"/>
        <w:bCs/>
        <w:sz w:val="32"/>
        <w:szCs w:val="32"/>
        <w:lang w:val="en-US" w:bidi="th-TH"/>
      </w:rPr>
      <w:t>0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4E6751">
      <w:rPr>
        <w:rFonts w:ascii="Angsana New" w:hAnsi="Angsana New" w:cs="Angsana New" w:hint="cs"/>
        <w:bCs/>
        <w:sz w:val="32"/>
        <w:szCs w:val="32"/>
        <w:cs/>
        <w:lang w:val="en-US" w:bidi="th-TH"/>
      </w:rPr>
      <w:t>ม</w:t>
    </w:r>
    <w:r w:rsidR="00CF781F">
      <w:rPr>
        <w:rFonts w:ascii="Angsana New" w:hAnsi="Angsana New" w:cs="Angsana New" w:hint="cs"/>
        <w:bCs/>
        <w:sz w:val="32"/>
        <w:szCs w:val="32"/>
        <w:cs/>
        <w:lang w:val="en-US" w:bidi="th-TH"/>
      </w:rPr>
      <w:t>ิถุนายน</w:t>
    </w:r>
    <w:r w:rsidR="004E6751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6643A8"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17"/>
  </w:p>
  <w:p w14:paraId="71E3760F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393C4" w14:textId="77777777" w:rsidR="00EC194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D68CDD3" w14:textId="77777777" w:rsidR="00EC1943" w:rsidRPr="00A443A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8ACE8CD" w14:textId="666E85DC" w:rsidR="00EC1943" w:rsidRPr="007D68D9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Cs/>
        <w:sz w:val="32"/>
        <w:szCs w:val="32"/>
        <w:rtl/>
        <w:cs/>
      </w:rPr>
    </w:pPr>
    <w:r w:rsidRPr="00B3053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="00CF781F">
      <w:rPr>
        <w:rFonts w:ascii="Angsana New" w:hAnsi="Angsana New" w:hint="cs"/>
        <w:bCs/>
        <w:sz w:val="32"/>
        <w:szCs w:val="32"/>
        <w:cs/>
      </w:rPr>
      <w:t>และหกเดือน</w:t>
    </w:r>
    <w:r w:rsidRPr="00C11B4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95E4C">
      <w:rPr>
        <w:rFonts w:ascii="Angsana New" w:hAnsi="Angsana New"/>
        <w:b/>
        <w:sz w:val="32"/>
        <w:szCs w:val="32"/>
      </w:rPr>
      <w:t>3</w:t>
    </w:r>
    <w:r w:rsidR="00CF781F">
      <w:rPr>
        <w:rFonts w:ascii="Angsana New" w:hAnsi="Angsana New"/>
        <w:b/>
        <w:sz w:val="32"/>
        <w:szCs w:val="32"/>
      </w:rPr>
      <w:t>0</w:t>
    </w:r>
    <w:r>
      <w:rPr>
        <w:rFonts w:asciiTheme="majorBidi" w:hAnsiTheme="majorBidi" w:cstheme="majorBidi"/>
        <w:bCs/>
        <w:sz w:val="32"/>
        <w:szCs w:val="32"/>
      </w:rPr>
      <w:t xml:space="preserve"> </w:t>
    </w:r>
    <w:r w:rsidR="00CF781F">
      <w:rPr>
        <w:rFonts w:asciiTheme="majorBidi" w:hAnsiTheme="majorBidi" w:cstheme="majorBidi" w:hint="cs"/>
        <w:bCs/>
        <w:sz w:val="32"/>
        <w:szCs w:val="32"/>
        <w:cs/>
      </w:rPr>
      <w:t>มิถุนายน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 w:rsidRPr="00D95E4C">
      <w:rPr>
        <w:rFonts w:asciiTheme="majorBidi" w:hAnsiTheme="majorBidi" w:cstheme="majorBidi"/>
        <w:b/>
        <w:sz w:val="32"/>
        <w:szCs w:val="32"/>
      </w:rPr>
      <w:t>256</w:t>
    </w:r>
    <w:r w:rsidR="006643A8">
      <w:rPr>
        <w:rFonts w:asciiTheme="majorBidi" w:hAnsiTheme="majorBidi" w:cstheme="majorBidi"/>
        <w:b/>
        <w:sz w:val="32"/>
        <w:szCs w:val="32"/>
      </w:rPr>
      <w:t>7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(ไม่ได้ตรวจสอบ)</w:t>
    </w:r>
  </w:p>
  <w:p w14:paraId="2C6BCF73" w14:textId="77777777" w:rsidR="00EC1943" w:rsidRPr="00241A98" w:rsidRDefault="00EC194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B79A2" w14:textId="77777777" w:rsidR="004E6751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05FA58" w14:textId="77777777" w:rsidR="004E6751" w:rsidRPr="00A443A3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1C82C" w14:textId="14698E7D" w:rsidR="004E6751" w:rsidRDefault="004E6751" w:rsidP="004E6751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สำหรับงวดสามเดือน</w:t>
    </w:r>
    <w:r w:rsidR="00443278"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 w:rsidR="00443278">
      <w:rPr>
        <w:rFonts w:asciiTheme="majorBidi" w:hAnsiTheme="majorBidi" w:cstheme="majorBidi"/>
        <w:bCs/>
        <w:sz w:val="32"/>
        <w:szCs w:val="32"/>
        <w:lang w:val="en-US" w:bidi="th-TH"/>
      </w:rPr>
      <w:t>0</w:t>
    </w:r>
    <w:r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</w:t>
    </w:r>
    <w:r w:rsidR="00443278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 w:rsidR="008F2128">
      <w:rPr>
        <w:rFonts w:asciiTheme="majorBidi" w:hAnsiTheme="majorBidi" w:cstheme="majorBidi"/>
        <w:bCs/>
        <w:sz w:val="32"/>
        <w:szCs w:val="32"/>
        <w:lang w:val="en-US"/>
      </w:rPr>
      <w:t>7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188564F5"/>
    <w:multiLevelType w:val="hybridMultilevel"/>
    <w:tmpl w:val="ECCCD94A"/>
    <w:lvl w:ilvl="0" w:tplc="03E6F6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6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12444"/>
    <w:multiLevelType w:val="hybridMultilevel"/>
    <w:tmpl w:val="0EF2A1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7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8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3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5"/>
  </w:num>
  <w:num w:numId="3">
    <w:abstractNumId w:val="22"/>
  </w:num>
  <w:num w:numId="4">
    <w:abstractNumId w:val="8"/>
  </w:num>
  <w:num w:numId="5">
    <w:abstractNumId w:val="13"/>
  </w:num>
  <w:num w:numId="6">
    <w:abstractNumId w:val="6"/>
  </w:num>
  <w:num w:numId="7">
    <w:abstractNumId w:val="24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20"/>
  </w:num>
  <w:num w:numId="13">
    <w:abstractNumId w:val="18"/>
  </w:num>
  <w:num w:numId="14">
    <w:abstractNumId w:val="9"/>
  </w:num>
  <w:num w:numId="15">
    <w:abstractNumId w:val="14"/>
  </w:num>
  <w:num w:numId="16">
    <w:abstractNumId w:val="0"/>
  </w:num>
  <w:num w:numId="17">
    <w:abstractNumId w:val="25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27"/>
  </w:num>
  <w:num w:numId="23">
    <w:abstractNumId w:val="23"/>
  </w:num>
  <w:num w:numId="24">
    <w:abstractNumId w:val="26"/>
  </w:num>
  <w:num w:numId="25">
    <w:abstractNumId w:val="8"/>
  </w:num>
  <w:num w:numId="26">
    <w:abstractNumId w:val="19"/>
  </w:num>
  <w:num w:numId="27">
    <w:abstractNumId w:val="7"/>
  </w:num>
  <w:num w:numId="28">
    <w:abstractNumId w:val="3"/>
  </w:num>
  <w:num w:numId="29">
    <w:abstractNumId w:val="8"/>
  </w:num>
  <w:num w:numId="30">
    <w:abstractNumId w:val="8"/>
  </w:num>
  <w:num w:numId="31">
    <w:abstractNumId w:val="11"/>
  </w:num>
  <w:num w:numId="32">
    <w:abstractNumId w:val="8"/>
  </w:num>
  <w:num w:numId="33">
    <w:abstractNumId w:val="8"/>
  </w:num>
  <w:num w:numId="34">
    <w:abstractNumId w:val="17"/>
  </w:num>
  <w:num w:numId="35">
    <w:abstractNumId w:val="8"/>
  </w:num>
  <w:num w:numId="36">
    <w:abstractNumId w:val="21"/>
  </w:num>
  <w:num w:numId="37">
    <w:abstractNumId w:val="8"/>
  </w:num>
  <w:num w:numId="38">
    <w:abstractNumId w:val="8"/>
  </w:num>
  <w:num w:numId="39">
    <w:abstractNumId w:val="8"/>
  </w:num>
  <w:num w:numId="40">
    <w:abstractNumId w:val="12"/>
  </w:num>
  <w:num w:numId="41">
    <w:abstractNumId w:val="15"/>
  </w:num>
  <w:num w:numId="42">
    <w:abstractNumId w:val="2"/>
  </w:num>
  <w:num w:numId="43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1F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4146"/>
    <w:rsid w:val="00214358"/>
    <w:rsid w:val="00214482"/>
    <w:rsid w:val="002144C3"/>
    <w:rsid w:val="00214566"/>
    <w:rsid w:val="002146CE"/>
    <w:rsid w:val="00214BE3"/>
    <w:rsid w:val="00214E2A"/>
    <w:rsid w:val="00215195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22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D32"/>
    <w:rsid w:val="00296F7D"/>
    <w:rsid w:val="00296FA6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F5"/>
    <w:rsid w:val="003133E7"/>
    <w:rsid w:val="003134B2"/>
    <w:rsid w:val="003138A9"/>
    <w:rsid w:val="00313A56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21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AD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6E3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951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11F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24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C410C4-08CA-4436-BCBA-090A49A5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451</TotalTime>
  <Pages>13</Pages>
  <Words>2450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Arisa Seangwichit</cp:lastModifiedBy>
  <cp:revision>59</cp:revision>
  <cp:lastPrinted>2024-08-02T10:53:00Z</cp:lastPrinted>
  <dcterms:created xsi:type="dcterms:W3CDTF">2023-08-03T09:24:00Z</dcterms:created>
  <dcterms:modified xsi:type="dcterms:W3CDTF">2024-08-14T04:17:00Z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