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29908C" w14:textId="77777777" w:rsidR="0025069E" w:rsidRPr="00CD3F5C" w:rsidRDefault="0025069E" w:rsidP="001C04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r w:rsidRPr="00CD3F5C">
        <w:rPr>
          <w:rFonts w:ascii="Angsana New" w:hAnsi="Angsana New"/>
          <w:b/>
          <w:bCs/>
          <w:sz w:val="52"/>
          <w:szCs w:val="52"/>
          <w:cs/>
        </w:rPr>
        <w:t>บริษัท พฤ</w:t>
      </w:r>
      <w:bookmarkStart w:id="0" w:name="SubTitle"/>
      <w:r w:rsidRPr="00CD3F5C">
        <w:rPr>
          <w:rFonts w:ascii="Angsana New" w:hAnsi="Angsana New"/>
          <w:b/>
          <w:bCs/>
          <w:sz w:val="52"/>
          <w:szCs w:val="52"/>
          <w:cs/>
        </w:rPr>
        <w:t>กษา โฮลดิ้ง จำกัด</w:t>
      </w:r>
      <w:r w:rsidRPr="00CD3F5C">
        <w:rPr>
          <w:rFonts w:ascii="Angsana New" w:hAnsi="Angsana New"/>
          <w:b/>
          <w:bCs/>
          <w:sz w:val="52"/>
          <w:szCs w:val="52"/>
        </w:rPr>
        <w:t xml:space="preserve"> </w:t>
      </w:r>
      <w:r w:rsidRPr="00CD3F5C">
        <w:rPr>
          <w:rFonts w:ascii="Angsana New" w:hAnsi="Angsana New"/>
          <w:b/>
          <w:bCs/>
          <w:sz w:val="52"/>
          <w:szCs w:val="52"/>
          <w:cs/>
        </w:rPr>
        <w:t>(มหาชน)</w:t>
      </w:r>
    </w:p>
    <w:p w14:paraId="1B9B448C" w14:textId="77777777" w:rsidR="0025069E" w:rsidRPr="00CD3F5C" w:rsidRDefault="0025069E" w:rsidP="001C04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CD3F5C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2EA161BD" w14:textId="77777777" w:rsidR="0025069E" w:rsidRPr="00CD3F5C" w:rsidRDefault="0025069E" w:rsidP="001C043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36"/>
          <w:szCs w:val="36"/>
        </w:rPr>
      </w:pPr>
    </w:p>
    <w:p w14:paraId="0B22823D" w14:textId="77777777" w:rsidR="001B0B17" w:rsidRPr="00AE65B7" w:rsidRDefault="001B0B17" w:rsidP="001C04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  <w:bookmarkStart w:id="1" w:name="ExtraText"/>
      <w:bookmarkEnd w:id="0"/>
      <w:bookmarkEnd w:id="1"/>
      <w:r w:rsidRPr="00AE65B7">
        <w:rPr>
          <w:rFonts w:ascii="Angsana New" w:hAnsi="Angsana New"/>
          <w:sz w:val="32"/>
          <w:szCs w:val="32"/>
          <w:cs/>
        </w:rPr>
        <w:t>งบการเงินระหว่างกาลแบบย่อ</w:t>
      </w:r>
    </w:p>
    <w:p w14:paraId="45EB05A6" w14:textId="25019B95" w:rsidR="001B0B17" w:rsidRPr="00AE65B7" w:rsidRDefault="001B0B17" w:rsidP="001C04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AE65B7">
        <w:rPr>
          <w:rFonts w:ascii="Angsana New" w:hAnsi="Angsana New"/>
          <w:sz w:val="32"/>
          <w:szCs w:val="32"/>
          <w:cs/>
        </w:rPr>
        <w:t>สำหรับงวดสามเดือน</w:t>
      </w:r>
      <w:r w:rsidR="00524CBF">
        <w:rPr>
          <w:rFonts w:ascii="Angsana New" w:hAnsi="Angsana New" w:hint="cs"/>
          <w:sz w:val="32"/>
          <w:szCs w:val="32"/>
          <w:cs/>
        </w:rPr>
        <w:t>และหกเดือน</w:t>
      </w:r>
      <w:r w:rsidRPr="00AE65B7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524CBF">
        <w:rPr>
          <w:rFonts w:ascii="Angsana New" w:hAnsi="Angsana New"/>
          <w:sz w:val="32"/>
          <w:szCs w:val="32"/>
        </w:rPr>
        <w:t xml:space="preserve">30 </w:t>
      </w:r>
      <w:r w:rsidR="00524CBF">
        <w:rPr>
          <w:rFonts w:ascii="Angsana New" w:hAnsi="Angsana New" w:hint="cs"/>
          <w:sz w:val="32"/>
          <w:szCs w:val="32"/>
          <w:cs/>
        </w:rPr>
        <w:t>มิถุนายน</w:t>
      </w:r>
      <w:r w:rsidRPr="00AE65B7">
        <w:rPr>
          <w:rFonts w:ascii="Angsana New" w:hAnsi="Angsana New"/>
          <w:sz w:val="32"/>
          <w:szCs w:val="32"/>
        </w:rPr>
        <w:t xml:space="preserve"> </w:t>
      </w:r>
      <w:r w:rsidRPr="00DF582C">
        <w:rPr>
          <w:rFonts w:ascii="Angsana New" w:hAnsi="Angsana New"/>
          <w:sz w:val="32"/>
          <w:szCs w:val="32"/>
        </w:rPr>
        <w:t>256</w:t>
      </w:r>
      <w:r w:rsidR="00576272">
        <w:rPr>
          <w:rFonts w:ascii="Angsana New" w:hAnsi="Angsana New"/>
          <w:sz w:val="32"/>
          <w:szCs w:val="32"/>
        </w:rPr>
        <w:t>7</w:t>
      </w:r>
    </w:p>
    <w:p w14:paraId="64448094" w14:textId="77777777" w:rsidR="001B0B17" w:rsidRPr="00AE65B7" w:rsidRDefault="001B0B17" w:rsidP="001C043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AE65B7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33058E59" w14:textId="77777777" w:rsidR="001B0B17" w:rsidRPr="00AE65B7" w:rsidRDefault="001B0B17" w:rsidP="001C043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E65B7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7864F689" w14:textId="77777777" w:rsidR="0025069E" w:rsidRPr="00CD3F5C" w:rsidRDefault="0025069E" w:rsidP="001C043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452EC91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  <w:sectPr w:rsidR="0025069E" w:rsidRPr="00CD3F5C" w:rsidSect="0045358F">
          <w:footerReference w:type="even" r:id="rId11"/>
          <w:footerReference w:type="default" r:id="rId12"/>
          <w:headerReference w:type="first" r:id="rId13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4B495DFB" w14:textId="57D1F75C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CD3F5C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8A74843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48C29A1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CD3F5C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พฤกษา โฮลดิ้ง จำกัด (มหาชน)</w:t>
      </w:r>
    </w:p>
    <w:p w14:paraId="3025BF8F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D85D584" w14:textId="502B685E" w:rsidR="001B0B17" w:rsidRPr="00AE65B7" w:rsidRDefault="001B0B17" w:rsidP="001B0B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050"/>
        </w:tabs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AE65B7">
        <w:rPr>
          <w:rFonts w:ascii="Angsana New" w:hAnsi="Angsana New"/>
          <w:spacing w:val="-2"/>
          <w:sz w:val="30"/>
          <w:szCs w:val="30"/>
          <w:cs/>
        </w:rPr>
        <w:t>ข้าพเจ้าได้สอบทาน</w:t>
      </w:r>
      <w:r w:rsidR="00A465AD">
        <w:rPr>
          <w:rFonts w:ascii="Angsana New" w:hAnsi="Angsana New"/>
          <w:spacing w:val="-2"/>
          <w:sz w:val="30"/>
          <w:szCs w:val="30"/>
          <w:cs/>
        </w:rPr>
        <w:t>งบฐานะการเงิน</w:t>
      </w:r>
      <w:r w:rsidRPr="00AE65B7">
        <w:rPr>
          <w:rFonts w:ascii="Angsana New" w:hAnsi="Angsana New"/>
          <w:spacing w:val="-2"/>
          <w:sz w:val="30"/>
          <w:szCs w:val="30"/>
          <w:cs/>
        </w:rPr>
        <w:t>รวมและ</w:t>
      </w:r>
      <w:r w:rsidR="00A465AD">
        <w:rPr>
          <w:rFonts w:ascii="Angsana New" w:hAnsi="Angsana New"/>
          <w:spacing w:val="-2"/>
          <w:sz w:val="30"/>
          <w:szCs w:val="30"/>
          <w:cs/>
        </w:rPr>
        <w:t>งบฐานะการเงิน</w:t>
      </w:r>
      <w:r w:rsidRPr="00AE65B7">
        <w:rPr>
          <w:rFonts w:ascii="Angsana New" w:hAnsi="Angsana New"/>
          <w:spacing w:val="-2"/>
          <w:sz w:val="30"/>
          <w:szCs w:val="30"/>
          <w:cs/>
        </w:rPr>
        <w:t>เฉพาะกิจการ</w:t>
      </w:r>
      <w:r w:rsidRPr="00AE65B7">
        <w:rPr>
          <w:rFonts w:ascii="Angsana New" w:hAnsi="Angsana New"/>
          <w:spacing w:val="-2"/>
          <w:sz w:val="30"/>
          <w:szCs w:val="30"/>
        </w:rPr>
        <w:t xml:space="preserve"> </w:t>
      </w:r>
      <w:r w:rsidRPr="00AE65B7">
        <w:rPr>
          <w:rFonts w:ascii="Angsana New" w:hAnsi="Angsana New"/>
          <w:spacing w:val="-2"/>
          <w:sz w:val="30"/>
          <w:szCs w:val="30"/>
          <w:cs/>
        </w:rPr>
        <w:t>ณ</w:t>
      </w:r>
      <w:r w:rsidRPr="00AE65B7">
        <w:rPr>
          <w:rFonts w:ascii="Angsana New" w:hAnsi="Angsana New"/>
          <w:spacing w:val="-2"/>
          <w:sz w:val="30"/>
          <w:szCs w:val="30"/>
        </w:rPr>
        <w:t xml:space="preserve"> </w:t>
      </w:r>
      <w:r w:rsidR="00576272" w:rsidRPr="00576272">
        <w:rPr>
          <w:rFonts w:ascii="Angsana New" w:hAnsi="Angsana New"/>
          <w:sz w:val="30"/>
          <w:szCs w:val="30"/>
          <w:cs/>
        </w:rPr>
        <w:t>วันที่</w:t>
      </w:r>
      <w:r w:rsidR="00576272" w:rsidRPr="00576272">
        <w:rPr>
          <w:rFonts w:ascii="Angsana New" w:hAnsi="Angsana New"/>
          <w:sz w:val="30"/>
          <w:szCs w:val="30"/>
        </w:rPr>
        <w:t xml:space="preserve"> </w:t>
      </w:r>
      <w:r w:rsidR="00524CBF">
        <w:rPr>
          <w:rFonts w:ascii="Angsana New" w:hAnsi="Angsana New"/>
          <w:sz w:val="30"/>
          <w:szCs w:val="30"/>
        </w:rPr>
        <w:t xml:space="preserve">30 </w:t>
      </w:r>
      <w:r w:rsidR="00524CBF">
        <w:rPr>
          <w:rFonts w:ascii="Angsana New" w:hAnsi="Angsana New" w:hint="cs"/>
          <w:sz w:val="30"/>
          <w:szCs w:val="30"/>
          <w:cs/>
        </w:rPr>
        <w:t>มิถุนายน</w:t>
      </w:r>
      <w:r w:rsidR="00576272" w:rsidRPr="00576272">
        <w:rPr>
          <w:rFonts w:ascii="Angsana New" w:hAnsi="Angsana New"/>
          <w:sz w:val="30"/>
          <w:szCs w:val="30"/>
          <w:cs/>
        </w:rPr>
        <w:t xml:space="preserve"> </w:t>
      </w:r>
      <w:r w:rsidR="00576272" w:rsidRPr="00576272">
        <w:rPr>
          <w:rFonts w:ascii="Angsana New" w:hAnsi="Angsana New"/>
          <w:sz w:val="30"/>
          <w:szCs w:val="30"/>
        </w:rPr>
        <w:t>256</w:t>
      </w:r>
      <w:r w:rsidR="00576272">
        <w:rPr>
          <w:rFonts w:ascii="Angsana New" w:hAnsi="Angsana New"/>
          <w:sz w:val="30"/>
          <w:szCs w:val="30"/>
        </w:rPr>
        <w:t>7</w:t>
      </w:r>
      <w:r w:rsidR="00576272" w:rsidRPr="00576272">
        <w:rPr>
          <w:rFonts w:ascii="Angsana New" w:hAnsi="Angsana New"/>
          <w:sz w:val="30"/>
          <w:szCs w:val="30"/>
        </w:rPr>
        <w:t xml:space="preserve"> </w:t>
      </w:r>
      <w:r w:rsidRPr="00AE65B7">
        <w:rPr>
          <w:rFonts w:ascii="Angsana New" w:hAnsi="Angsana New"/>
          <w:spacing w:val="-2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524CBF" w:rsidRPr="00AE65B7">
        <w:rPr>
          <w:rFonts w:ascii="Angsana New" w:hAnsi="Angsana New"/>
          <w:spacing w:val="-2"/>
          <w:sz w:val="30"/>
          <w:szCs w:val="30"/>
          <w:cs/>
        </w:rPr>
        <w:t>สำหรับงวด</w:t>
      </w:r>
      <w:r w:rsidR="00524CBF">
        <w:rPr>
          <w:rFonts w:ascii="Angsana New" w:hAnsi="Angsana New" w:hint="cs"/>
          <w:spacing w:val="-2"/>
          <w:sz w:val="30"/>
          <w:szCs w:val="30"/>
          <w:cs/>
        </w:rPr>
        <w:t>สาม</w:t>
      </w:r>
      <w:r w:rsidR="00524CBF" w:rsidRPr="00AE65B7">
        <w:rPr>
          <w:rFonts w:ascii="Angsana New" w:hAnsi="Angsana New"/>
          <w:spacing w:val="-2"/>
          <w:sz w:val="30"/>
          <w:szCs w:val="30"/>
          <w:cs/>
        </w:rPr>
        <w:t>เดือน</w:t>
      </w:r>
      <w:r w:rsidR="00524CBF">
        <w:rPr>
          <w:rFonts w:ascii="Angsana New" w:hAnsi="Angsana New" w:hint="cs"/>
          <w:spacing w:val="-2"/>
          <w:sz w:val="30"/>
          <w:szCs w:val="30"/>
          <w:cs/>
        </w:rPr>
        <w:t>และหกเดือน</w:t>
      </w:r>
      <w:r w:rsidR="00524CBF" w:rsidRPr="00AE65B7">
        <w:rPr>
          <w:rFonts w:ascii="Angsana New" w:hAnsi="Angsana New"/>
          <w:spacing w:val="-2"/>
          <w:sz w:val="30"/>
          <w:szCs w:val="30"/>
          <w:cs/>
        </w:rPr>
        <w:t xml:space="preserve">สิ้นสุดวันที่ </w:t>
      </w:r>
      <w:r w:rsidR="00524CBF">
        <w:rPr>
          <w:rFonts w:ascii="Angsana New" w:hAnsi="Angsana New"/>
          <w:sz w:val="30"/>
          <w:szCs w:val="30"/>
        </w:rPr>
        <w:t xml:space="preserve">30 </w:t>
      </w:r>
      <w:r w:rsidR="00524CBF">
        <w:rPr>
          <w:rFonts w:ascii="Angsana New" w:hAnsi="Angsana New" w:hint="cs"/>
          <w:sz w:val="30"/>
          <w:szCs w:val="30"/>
          <w:cs/>
        </w:rPr>
        <w:t>มิถุนายน</w:t>
      </w:r>
      <w:r w:rsidR="00524CBF" w:rsidRPr="00576272">
        <w:rPr>
          <w:rFonts w:ascii="Angsana New" w:hAnsi="Angsana New"/>
          <w:sz w:val="30"/>
          <w:szCs w:val="30"/>
          <w:cs/>
        </w:rPr>
        <w:t xml:space="preserve"> </w:t>
      </w:r>
      <w:r w:rsidR="00524CBF" w:rsidRPr="00576272">
        <w:rPr>
          <w:rFonts w:ascii="Angsana New" w:hAnsi="Angsana New"/>
          <w:sz w:val="30"/>
          <w:szCs w:val="30"/>
        </w:rPr>
        <w:t>256</w:t>
      </w:r>
      <w:r w:rsidR="00524CBF">
        <w:rPr>
          <w:rFonts w:ascii="Angsana New" w:hAnsi="Angsana New"/>
          <w:sz w:val="30"/>
          <w:szCs w:val="30"/>
        </w:rPr>
        <w:t>7</w:t>
      </w:r>
      <w:r w:rsidR="00524CBF" w:rsidRPr="00AE65B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A87CBA">
        <w:rPr>
          <w:rFonts w:ascii="Angsana New" w:hAnsi="Angsana New"/>
          <w:spacing w:val="-2"/>
          <w:sz w:val="30"/>
          <w:szCs w:val="30"/>
        </w:rPr>
        <w:t xml:space="preserve"> </w:t>
      </w:r>
      <w:r w:rsidR="00A465AD">
        <w:rPr>
          <w:rFonts w:ascii="Angsana New" w:hAnsi="Angsana New"/>
          <w:spacing w:val="-2"/>
          <w:sz w:val="30"/>
          <w:szCs w:val="30"/>
          <w:cs/>
        </w:rPr>
        <w:t>งบการเปลี่ยนแปลงส่วนของผู้ถือหุ้น</w:t>
      </w:r>
      <w:r w:rsidRPr="00AE65B7">
        <w:rPr>
          <w:rFonts w:ascii="Angsana New" w:hAnsi="Angsana New"/>
          <w:spacing w:val="-2"/>
          <w:sz w:val="30"/>
          <w:szCs w:val="30"/>
          <w:cs/>
        </w:rPr>
        <w:t>รวมและ</w:t>
      </w:r>
      <w:r w:rsidR="00A465AD">
        <w:rPr>
          <w:rFonts w:ascii="Angsana New" w:hAnsi="Angsana New"/>
          <w:spacing w:val="-2"/>
          <w:sz w:val="30"/>
          <w:szCs w:val="30"/>
          <w:cs/>
        </w:rPr>
        <w:t>งบการเปลี่ยนแปลงส่วนของผู้ถือหุ้น</w:t>
      </w:r>
      <w:r w:rsidRPr="00AE65B7">
        <w:rPr>
          <w:rFonts w:ascii="Angsana New" w:hAnsi="Angsana New"/>
          <w:spacing w:val="-2"/>
          <w:sz w:val="30"/>
          <w:szCs w:val="30"/>
          <w:cs/>
        </w:rPr>
        <w:t>เฉพาะกิจการ</w:t>
      </w:r>
      <w:r w:rsidRPr="00AE65B7">
        <w:rPr>
          <w:rFonts w:ascii="Angsana New" w:hAnsi="Angsana New"/>
          <w:spacing w:val="-2"/>
          <w:sz w:val="30"/>
          <w:szCs w:val="30"/>
        </w:rPr>
        <w:t xml:space="preserve"> </w:t>
      </w:r>
      <w:r w:rsidRPr="00AE65B7">
        <w:rPr>
          <w:rFonts w:ascii="Angsana New" w:hAnsi="Angsana New"/>
          <w:spacing w:val="-2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Pr="00AE65B7">
        <w:rPr>
          <w:rFonts w:ascii="Angsana New" w:hAnsi="Angsana New"/>
          <w:spacing w:val="-2"/>
          <w:sz w:val="30"/>
          <w:szCs w:val="30"/>
        </w:rPr>
        <w:t xml:space="preserve"> </w:t>
      </w:r>
      <w:r w:rsidRPr="00AE65B7">
        <w:rPr>
          <w:rFonts w:ascii="Angsana New" w:hAnsi="Angsana New"/>
          <w:spacing w:val="-2"/>
          <w:sz w:val="30"/>
          <w:szCs w:val="30"/>
          <w:cs/>
        </w:rPr>
        <w:t>สำหรับงวด</w:t>
      </w:r>
      <w:r w:rsidR="00524CBF">
        <w:rPr>
          <w:rFonts w:ascii="Angsana New" w:hAnsi="Angsana New" w:hint="cs"/>
          <w:spacing w:val="-2"/>
          <w:sz w:val="30"/>
          <w:szCs w:val="30"/>
          <w:cs/>
        </w:rPr>
        <w:t>หก</w:t>
      </w:r>
      <w:r w:rsidRPr="00AE65B7">
        <w:rPr>
          <w:rFonts w:ascii="Angsana New" w:hAnsi="Angsana New"/>
          <w:spacing w:val="-2"/>
          <w:sz w:val="30"/>
          <w:szCs w:val="30"/>
          <w:cs/>
        </w:rPr>
        <w:t xml:space="preserve">เดือนสิ้นสุดวันที่ </w:t>
      </w:r>
      <w:r w:rsidR="00524CBF">
        <w:rPr>
          <w:rFonts w:ascii="Angsana New" w:hAnsi="Angsana New"/>
          <w:sz w:val="30"/>
          <w:szCs w:val="30"/>
        </w:rPr>
        <w:t xml:space="preserve">30 </w:t>
      </w:r>
      <w:r w:rsidR="00524CBF">
        <w:rPr>
          <w:rFonts w:ascii="Angsana New" w:hAnsi="Angsana New" w:hint="cs"/>
          <w:sz w:val="30"/>
          <w:szCs w:val="30"/>
          <w:cs/>
        </w:rPr>
        <w:t>มิถุนายน</w:t>
      </w:r>
      <w:r w:rsidR="00524CBF" w:rsidRPr="00576272">
        <w:rPr>
          <w:rFonts w:ascii="Angsana New" w:hAnsi="Angsana New"/>
          <w:sz w:val="30"/>
          <w:szCs w:val="30"/>
          <w:cs/>
        </w:rPr>
        <w:t xml:space="preserve"> </w:t>
      </w:r>
      <w:r w:rsidR="00576272" w:rsidRPr="00576272">
        <w:rPr>
          <w:rFonts w:ascii="Angsana New" w:hAnsi="Angsana New"/>
          <w:sz w:val="30"/>
          <w:szCs w:val="30"/>
        </w:rPr>
        <w:t>256</w:t>
      </w:r>
      <w:r w:rsidR="00576272">
        <w:rPr>
          <w:rFonts w:ascii="Angsana New" w:hAnsi="Angsana New"/>
          <w:sz w:val="30"/>
          <w:szCs w:val="30"/>
        </w:rPr>
        <w:t>7</w:t>
      </w:r>
      <w:r w:rsidRPr="00AE65B7">
        <w:rPr>
          <w:rFonts w:ascii="Angsana New" w:hAnsi="Angsana New"/>
          <w:spacing w:val="-2"/>
          <w:sz w:val="30"/>
          <w:szCs w:val="30"/>
          <w:cs/>
        </w:rPr>
        <w:t xml:space="preserve"> และหมายเหตุประกอบงบการเงินแบบย่อ </w:t>
      </w:r>
      <w:r w:rsidRPr="00AE65B7">
        <w:rPr>
          <w:rFonts w:ascii="Angsana New" w:hAnsi="Angsana New"/>
          <w:spacing w:val="-2"/>
          <w:sz w:val="30"/>
          <w:szCs w:val="30"/>
        </w:rPr>
        <w:t>(</w:t>
      </w:r>
      <w:r w:rsidRPr="00AE65B7">
        <w:rPr>
          <w:rFonts w:ascii="Angsana New" w:hAnsi="Angsana New"/>
          <w:spacing w:val="-2"/>
          <w:sz w:val="30"/>
          <w:szCs w:val="30"/>
          <w:cs/>
        </w:rPr>
        <w:t>ข้อมูลทางการเงินระหว่างกาล) ของบริษัท</w:t>
      </w:r>
      <w:r w:rsidRPr="00AE65B7">
        <w:rPr>
          <w:rFonts w:ascii="Angsana New" w:hAnsi="Angsana New"/>
          <w:spacing w:val="-2"/>
          <w:sz w:val="30"/>
          <w:szCs w:val="30"/>
        </w:rPr>
        <w:t xml:space="preserve"> </w:t>
      </w:r>
      <w:r w:rsidRPr="00AE65B7">
        <w:rPr>
          <w:rFonts w:ascii="Angsana New" w:hAnsi="Angsana New"/>
          <w:spacing w:val="-2"/>
          <w:sz w:val="30"/>
          <w:szCs w:val="30"/>
          <w:cs/>
        </w:rPr>
        <w:t>พฤกษา โฮลดิ้ง</w:t>
      </w:r>
      <w:r w:rsidRPr="00AE65B7">
        <w:rPr>
          <w:rFonts w:ascii="Angsana New" w:hAnsi="Angsana New"/>
          <w:spacing w:val="-2"/>
          <w:sz w:val="30"/>
          <w:szCs w:val="30"/>
        </w:rPr>
        <w:t xml:space="preserve"> </w:t>
      </w:r>
      <w:r w:rsidRPr="00AE65B7">
        <w:rPr>
          <w:rFonts w:ascii="Angsana New" w:hAnsi="Angsana New"/>
          <w:spacing w:val="-2"/>
          <w:sz w:val="30"/>
          <w:szCs w:val="30"/>
          <w:cs/>
        </w:rPr>
        <w:t>จำกัด</w:t>
      </w:r>
      <w:r w:rsidRPr="00AE65B7">
        <w:rPr>
          <w:rFonts w:ascii="Angsana New" w:hAnsi="Angsana New"/>
          <w:spacing w:val="-2"/>
          <w:sz w:val="30"/>
          <w:szCs w:val="30"/>
        </w:rPr>
        <w:t xml:space="preserve"> </w:t>
      </w:r>
      <w:r w:rsidRPr="00AE65B7">
        <w:rPr>
          <w:rFonts w:ascii="Angsana New" w:hAnsi="Angsana New"/>
          <w:spacing w:val="-2"/>
          <w:sz w:val="30"/>
          <w:szCs w:val="30"/>
          <w:cs/>
        </w:rPr>
        <w:t>(มหาชน) และบริษัทย่อย และของเฉพาะบริษัท พฤกษา โฮลดิ้ง</w:t>
      </w:r>
      <w:r w:rsidRPr="00AE65B7">
        <w:rPr>
          <w:rFonts w:ascii="Angsana New" w:hAnsi="Angsana New"/>
          <w:spacing w:val="-2"/>
          <w:sz w:val="30"/>
          <w:szCs w:val="30"/>
        </w:rPr>
        <w:t xml:space="preserve"> </w:t>
      </w:r>
      <w:r w:rsidRPr="00AE65B7">
        <w:rPr>
          <w:rFonts w:ascii="Angsana New" w:hAnsi="Angsana New"/>
          <w:spacing w:val="-2"/>
          <w:sz w:val="30"/>
          <w:szCs w:val="30"/>
          <w:cs/>
        </w:rPr>
        <w:t>จำกัด</w:t>
      </w:r>
      <w:r w:rsidRPr="00AE65B7">
        <w:rPr>
          <w:rFonts w:ascii="Angsana New" w:hAnsi="Angsana New"/>
          <w:spacing w:val="-2"/>
          <w:sz w:val="30"/>
          <w:szCs w:val="30"/>
        </w:rPr>
        <w:t xml:space="preserve"> </w:t>
      </w:r>
      <w:r w:rsidRPr="00AE65B7">
        <w:rPr>
          <w:rFonts w:ascii="Angsana New" w:hAnsi="Angsana New"/>
          <w:spacing w:val="-2"/>
          <w:sz w:val="30"/>
          <w:szCs w:val="30"/>
          <w:cs/>
        </w:rPr>
        <w:t xml:space="preserve">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DF582C">
        <w:rPr>
          <w:rFonts w:ascii="Angsana New" w:hAnsi="Angsana New"/>
          <w:spacing w:val="-2"/>
          <w:sz w:val="30"/>
          <w:szCs w:val="30"/>
        </w:rPr>
        <w:t>34</w:t>
      </w:r>
      <w:r w:rsidR="00524CBF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EA1024">
        <w:rPr>
          <w:rFonts w:ascii="Angsana New" w:hAnsi="Angsana New"/>
          <w:sz w:val="30"/>
          <w:szCs w:val="30"/>
          <w:cs/>
        </w:rPr>
        <w:t>เรื่อง</w:t>
      </w:r>
      <w:r w:rsidR="00EA1024" w:rsidRPr="00EA1024">
        <w:rPr>
          <w:rFonts w:ascii="Angsana New" w:hAnsi="Angsana New"/>
          <w:sz w:val="30"/>
          <w:szCs w:val="30"/>
        </w:rPr>
        <w:t xml:space="preserve"> </w:t>
      </w:r>
      <w:r w:rsidRPr="00EA1024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</w:t>
      </w:r>
      <w:r w:rsidRPr="00AE65B7">
        <w:rPr>
          <w:rFonts w:ascii="Angsana New" w:hAnsi="Angsana New"/>
          <w:spacing w:val="-2"/>
          <w:sz w:val="30"/>
          <w:szCs w:val="30"/>
          <w:cs/>
        </w:rPr>
        <w:t>กาลดังกล่าวจากผลการสอบทานของข้าพเจ้า</w:t>
      </w:r>
    </w:p>
    <w:p w14:paraId="0DAF7B2E" w14:textId="77777777" w:rsidR="0025094D" w:rsidRPr="00064302" w:rsidRDefault="0025094D" w:rsidP="0025069E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693B6244" w14:textId="76289380" w:rsidR="0025069E" w:rsidRPr="00CD3F5C" w:rsidRDefault="0025069E" w:rsidP="0025069E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CD3F5C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2635B9D3" w14:textId="77777777" w:rsidR="0025069E" w:rsidRPr="00064302" w:rsidRDefault="0025069E" w:rsidP="0025069E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76269570" w14:textId="6173E775" w:rsidR="0025069E" w:rsidRPr="00CD3F5C" w:rsidRDefault="0025069E" w:rsidP="0025069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D3F5C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CD3F5C">
        <w:rPr>
          <w:rFonts w:ascii="Angsana New" w:hAnsi="Angsana New"/>
          <w:sz w:val="30"/>
          <w:szCs w:val="30"/>
        </w:rPr>
        <w:t xml:space="preserve"> </w:t>
      </w:r>
      <w:r w:rsidR="0022308C" w:rsidRPr="0022308C">
        <w:rPr>
          <w:rFonts w:ascii="Angsana New" w:hAnsi="Angsana New"/>
          <w:sz w:val="30"/>
          <w:szCs w:val="30"/>
        </w:rPr>
        <w:t>2410</w:t>
      </w:r>
      <w:r w:rsidRPr="00CD3F5C">
        <w:rPr>
          <w:rFonts w:ascii="Angsana New" w:hAnsi="Angsana New"/>
          <w:sz w:val="30"/>
          <w:szCs w:val="30"/>
        </w:rPr>
        <w:t xml:space="preserve"> “</w:t>
      </w:r>
      <w:r w:rsidRPr="00CD3F5C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D3F5C">
        <w:rPr>
          <w:rFonts w:ascii="Angsana New" w:hAnsi="Angsana New"/>
          <w:sz w:val="30"/>
          <w:szCs w:val="30"/>
        </w:rPr>
        <w:t>”</w:t>
      </w:r>
      <w:r w:rsidRPr="00CD3F5C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413FD5F6" w14:textId="77777777" w:rsidR="0025069E" w:rsidRPr="00CD3F5C" w:rsidRDefault="0025069E" w:rsidP="0025069E">
      <w:pPr>
        <w:spacing w:line="240" w:lineRule="auto"/>
        <w:rPr>
          <w:rFonts w:ascii="Angsana New" w:hAnsi="Angsana New"/>
          <w:sz w:val="30"/>
          <w:szCs w:val="30"/>
        </w:rPr>
      </w:pPr>
    </w:p>
    <w:p w14:paraId="6C80CB0E" w14:textId="77777777" w:rsidR="006D3D1B" w:rsidRDefault="0025069E" w:rsidP="0025069E">
      <w:pPr>
        <w:spacing w:line="240" w:lineRule="auto"/>
        <w:rPr>
          <w:rFonts w:ascii="Angsana New" w:hAnsi="Angsana New"/>
          <w:sz w:val="30"/>
          <w:szCs w:val="30"/>
        </w:rPr>
        <w:sectPr w:rsidR="006D3D1B" w:rsidSect="0045358F">
          <w:headerReference w:type="default" r:id="rId14"/>
          <w:footerReference w:type="default" r:id="rId15"/>
          <w:footerReference w:type="first" r:id="rId16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  <w:r w:rsidRPr="00CD3F5C">
        <w:rPr>
          <w:rFonts w:ascii="Angsana New" w:hAnsi="Angsana New"/>
          <w:sz w:val="30"/>
          <w:szCs w:val="30"/>
        </w:rPr>
        <w:br w:type="page"/>
      </w:r>
    </w:p>
    <w:p w14:paraId="20A55DD9" w14:textId="77777777" w:rsidR="0025069E" w:rsidRPr="00CD3F5C" w:rsidRDefault="0025069E" w:rsidP="0025069E">
      <w:pPr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CD3F5C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030E0103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4B4985E3" w14:textId="68D8D382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CD3F5C">
        <w:rPr>
          <w:rFonts w:ascii="Angsana New" w:hAnsi="Angsana New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="0022308C" w:rsidRPr="0022308C">
        <w:rPr>
          <w:rFonts w:ascii="Angsana New" w:hAnsi="Angsana New"/>
          <w:spacing w:val="-2"/>
          <w:sz w:val="30"/>
          <w:szCs w:val="30"/>
        </w:rPr>
        <w:t>34</w:t>
      </w:r>
      <w:r w:rsidRPr="00CD3F5C">
        <w:rPr>
          <w:rFonts w:ascii="Angsana New" w:hAnsi="Angsana New"/>
          <w:spacing w:val="-2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5EA23F57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164D057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3994403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09D31FF4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37D8699" w14:textId="457ED62D" w:rsidR="0025069E" w:rsidRPr="00CD3F5C" w:rsidRDefault="0076345B" w:rsidP="007634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(นางสาว</w:t>
      </w:r>
      <w:r w:rsidR="00AC25B5" w:rsidRPr="00CD3F5C">
        <w:rPr>
          <w:rFonts w:ascii="Angsana New" w:hAnsi="Angsana New"/>
          <w:sz w:val="30"/>
          <w:szCs w:val="30"/>
          <w:cs/>
        </w:rPr>
        <w:t>สุจิตรา มะเสนา</w:t>
      </w:r>
      <w:r>
        <w:rPr>
          <w:rFonts w:ascii="Angsana New" w:hAnsi="Angsana New"/>
          <w:sz w:val="30"/>
          <w:szCs w:val="30"/>
          <w:cs/>
        </w:rPr>
        <w:t>)</w:t>
      </w:r>
    </w:p>
    <w:p w14:paraId="01A13C7B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CD3F5C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2199E432" w14:textId="6CE84EC4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CD3F5C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22308C" w:rsidRPr="0022308C">
        <w:rPr>
          <w:rFonts w:ascii="Angsana New" w:hAnsi="Angsana New"/>
          <w:sz w:val="30"/>
          <w:szCs w:val="30"/>
        </w:rPr>
        <w:t>8645</w:t>
      </w:r>
    </w:p>
    <w:p w14:paraId="27D41DC5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outlineLvl w:val="0"/>
        <w:rPr>
          <w:rFonts w:ascii="Angsana New" w:hAnsi="Angsana New"/>
          <w:sz w:val="30"/>
          <w:szCs w:val="30"/>
        </w:rPr>
      </w:pPr>
    </w:p>
    <w:p w14:paraId="0F86D81D" w14:textId="77777777" w:rsidR="0025069E" w:rsidRPr="00CD3F5C" w:rsidRDefault="0025069E" w:rsidP="000643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D3F5C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431D7B95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D3F5C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B5A2973" w14:textId="2D23AFAE" w:rsidR="00667C73" w:rsidRPr="00472724" w:rsidRDefault="002237AE" w:rsidP="00F07FC8">
      <w:pPr>
        <w:pStyle w:val="a"/>
        <w:tabs>
          <w:tab w:val="left" w:pos="720"/>
        </w:tabs>
        <w:jc w:val="thaiDistribute"/>
        <w:rPr>
          <w:rFonts w:asciiTheme="majorBidi" w:hAnsiTheme="majorBidi" w:cstheme="majorBidi"/>
          <w:lang w:val="en-US"/>
        </w:rPr>
      </w:pPr>
      <w:r>
        <w:rPr>
          <w:rFonts w:asciiTheme="majorBidi" w:hAnsiTheme="majorBidi" w:cstheme="majorBidi"/>
          <w:lang w:val="en-US"/>
        </w:rPr>
        <w:t>14</w:t>
      </w:r>
      <w:r w:rsidR="00524CBF">
        <w:rPr>
          <w:rFonts w:asciiTheme="majorBidi" w:hAnsiTheme="majorBidi" w:cstheme="majorBidi"/>
          <w:lang w:val="en-US"/>
        </w:rPr>
        <w:t xml:space="preserve"> </w:t>
      </w:r>
      <w:r w:rsidR="00524CBF">
        <w:rPr>
          <w:rFonts w:asciiTheme="majorBidi" w:hAnsiTheme="majorBidi" w:cstheme="majorBidi" w:hint="cs"/>
          <w:cs/>
          <w:lang w:val="en-US"/>
        </w:rPr>
        <w:t>สิงหาคม</w:t>
      </w:r>
      <w:r w:rsidR="00F07FC8">
        <w:rPr>
          <w:rFonts w:asciiTheme="majorBidi" w:hAnsiTheme="majorBidi" w:cstheme="majorBidi" w:hint="cs"/>
          <w:cs/>
          <w:lang w:val="en-US"/>
        </w:rPr>
        <w:t xml:space="preserve"> </w:t>
      </w:r>
      <w:r w:rsidR="00F07FC8">
        <w:rPr>
          <w:rFonts w:asciiTheme="majorBidi" w:hAnsiTheme="majorBidi" w:cstheme="majorBidi"/>
          <w:lang w:val="en-US"/>
        </w:rPr>
        <w:t>2567</w:t>
      </w:r>
    </w:p>
    <w:sectPr w:rsidR="00667C73" w:rsidRPr="00472724" w:rsidSect="0045358F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71AB90" w14:textId="77777777" w:rsidR="002E3DE5" w:rsidRDefault="002E3DE5">
      <w:r>
        <w:separator/>
      </w:r>
    </w:p>
  </w:endnote>
  <w:endnote w:type="continuationSeparator" w:id="0">
    <w:p w14:paraId="60DD9716" w14:textId="77777777" w:rsidR="002E3DE5" w:rsidRDefault="002E3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D3F4C" w14:textId="77777777" w:rsidR="0076628F" w:rsidRDefault="0076628F" w:rsidP="009B7B11">
    <w:pPr>
      <w:pStyle w:val="Footer"/>
      <w:framePr w:wrap="around" w:vAnchor="text" w:hAnchor="margin" w:xAlign="center" w:y="1"/>
      <w:rPr>
        <w:rStyle w:val="PageNumber"/>
        <w:rFonts w:cs="Angsana New"/>
      </w:rPr>
    </w:pPr>
    <w:r>
      <w:rPr>
        <w:rStyle w:val="PageNumber"/>
        <w:rFonts w:cs="Angsana New"/>
      </w:rPr>
      <w:fldChar w:fldCharType="begin"/>
    </w:r>
    <w:r>
      <w:rPr>
        <w:rStyle w:val="PageNumber"/>
        <w:rFonts w:cs="Angsana New"/>
      </w:rPr>
      <w:instrText xml:space="preserve">PAGE  </w:instrText>
    </w:r>
    <w:r>
      <w:rPr>
        <w:rStyle w:val="PageNumber"/>
        <w:rFonts w:cs="Angsana New"/>
      </w:rPr>
      <w:fldChar w:fldCharType="separate"/>
    </w:r>
    <w:r>
      <w:rPr>
        <w:rStyle w:val="PageNumber"/>
        <w:rFonts w:cs="Angsana New"/>
        <w:noProof/>
      </w:rPr>
      <w:t>3</w:t>
    </w:r>
    <w:r w:rsidRPr="00D853FC">
      <w:rPr>
        <w:rStyle w:val="PageNumber"/>
        <w:rFonts w:cs="Angsana New"/>
        <w:noProof/>
        <w:lang w:val="en-US"/>
      </w:rPr>
      <w:t>6</w:t>
    </w:r>
    <w:r>
      <w:rPr>
        <w:rStyle w:val="PageNumber"/>
        <w:rFonts w:cs="Angsana New"/>
      </w:rPr>
      <w:fldChar w:fldCharType="end"/>
    </w:r>
  </w:p>
  <w:p w14:paraId="6F920300" w14:textId="77777777" w:rsidR="0076628F" w:rsidRDefault="0076628F" w:rsidP="00C56AC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95F35" w14:textId="77777777" w:rsidR="0076628F" w:rsidRDefault="0076628F" w:rsidP="00DD75E4">
    <w:pPr>
      <w:rPr>
        <w:rFonts w:ascii="Angsana New" w:hAnsi="Angsana New"/>
        <w:sz w:val="30"/>
        <w:szCs w:val="30"/>
        <w:lang w:val="en-GB"/>
      </w:rPr>
    </w:pPr>
    <w:r>
      <w:rPr>
        <w:rStyle w:val="PageNumber"/>
        <w:rFonts w:ascii="Angsana New" w:hAnsi="Angsana New" w:cs="Angsana New"/>
        <w:sz w:val="30"/>
        <w:szCs w:val="30"/>
        <w:cs/>
        <w:lang w:val="en-GB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>PAGE</w:instrText>
    </w:r>
    <w:r>
      <w:rPr>
        <w:rStyle w:val="PageNumber"/>
        <w:rFonts w:ascii="Angsana New" w:hAnsi="Angsana New" w:cs="Angsana New"/>
        <w:sz w:val="30"/>
        <w:szCs w:val="30"/>
        <w:cs/>
        <w:lang w:val="en-GB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  <w:lang w:val="en-GB"/>
      </w:rPr>
      <w:t>3</w:t>
    </w:r>
    <w:r w:rsidRPr="00D853FC">
      <w:rPr>
        <w:rStyle w:val="PageNumber"/>
        <w:rFonts w:ascii="Angsana New" w:hAnsi="Angsana New" w:cs="Angsana New"/>
        <w:noProof/>
        <w:sz w:val="30"/>
        <w:szCs w:val="30"/>
      </w:rPr>
      <w:t>6</w:t>
    </w:r>
    <w:r>
      <w:rPr>
        <w:rStyle w:val="PageNumber"/>
        <w:rFonts w:ascii="Angsana New" w:hAnsi="Angsana New" w:cs="Angsana New"/>
        <w:sz w:val="30"/>
        <w:szCs w:val="30"/>
        <w:cs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EDFBB" w14:textId="77777777" w:rsidR="0076628F" w:rsidRPr="006D3D1B" w:rsidRDefault="0076628F" w:rsidP="006D3D1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765E1" w14:textId="1A8D55D4" w:rsidR="0076628F" w:rsidRPr="003C3524" w:rsidRDefault="0076628F" w:rsidP="005961B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C3524">
      <w:rPr>
        <w:rStyle w:val="PageNumber"/>
        <w:rFonts w:ascii="Angsana New" w:hAnsi="Angsana New"/>
        <w:sz w:val="30"/>
        <w:szCs w:val="30"/>
      </w:rPr>
      <w:fldChar w:fldCharType="begin"/>
    </w:r>
    <w:r w:rsidRPr="003C352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C352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DF582C">
      <w:rPr>
        <w:rStyle w:val="PageNumber"/>
        <w:rFonts w:ascii="Angsana New" w:hAnsi="Angsana New"/>
        <w:noProof/>
        <w:sz w:val="30"/>
        <w:szCs w:val="30"/>
        <w:lang w:val="en-US"/>
      </w:rPr>
      <w:t>1</w:t>
    </w:r>
    <w:r w:rsidRPr="003C3524">
      <w:rPr>
        <w:rStyle w:val="PageNumber"/>
        <w:rFonts w:ascii="Angsana New" w:hAnsi="Angsana New"/>
        <w:sz w:val="30"/>
        <w:szCs w:val="30"/>
      </w:rPr>
      <w:fldChar w:fldCharType="end"/>
    </w:r>
  </w:p>
  <w:p w14:paraId="3A0C735B" w14:textId="3AA11F35" w:rsidR="0076628F" w:rsidRPr="001D2470" w:rsidRDefault="0076628F" w:rsidP="00C56ACC">
    <w:pPr>
      <w:pStyle w:val="Footer"/>
      <w:ind w:right="360"/>
      <w:rPr>
        <w:rFonts w:ascii="Angsana New" w:hAnsi="Angsana New"/>
        <w:sz w:val="30"/>
        <w:szCs w:val="30"/>
      </w:rPr>
    </w:pPr>
    <w:r w:rsidRPr="001D2470">
      <w:rPr>
        <w:rFonts w:ascii="Angsana New" w:hAnsi="Angsana New"/>
        <w:sz w:val="30"/>
        <w:szCs w:val="30"/>
      </w:rPr>
      <w:fldChar w:fldCharType="begin"/>
    </w:r>
    <w:r w:rsidRPr="001D2470">
      <w:rPr>
        <w:rFonts w:ascii="Angsana New" w:hAnsi="Angsana New"/>
        <w:sz w:val="30"/>
        <w:szCs w:val="30"/>
      </w:rPr>
      <w:instrText xml:space="preserve"> FILENAME </w:instrText>
    </w:r>
    <w:r w:rsidRPr="001D2470">
      <w:rPr>
        <w:rFonts w:ascii="Angsana New" w:hAnsi="Angsana New"/>
        <w:sz w:val="30"/>
        <w:szCs w:val="30"/>
      </w:rPr>
      <w:fldChar w:fldCharType="separate"/>
    </w:r>
    <w:r w:rsidR="00D00251">
      <w:rPr>
        <w:rFonts w:ascii="Angsana New" w:hAnsi="Angsana New"/>
        <w:noProof/>
        <w:sz w:val="30"/>
        <w:szCs w:val="30"/>
      </w:rPr>
      <w:t>PSH TH 2024.08.06_V3.docx</w:t>
    </w:r>
    <w:r w:rsidRPr="001D2470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2B2B2" w14:textId="77777777" w:rsidR="00C443EE" w:rsidRPr="00381B5D" w:rsidRDefault="00000000" w:rsidP="0070026C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81B5D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81B5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81B5D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1</w:t>
    </w:r>
    <w:r w:rsidRPr="00491519">
      <w:rPr>
        <w:rStyle w:val="PageNumber"/>
        <w:rFonts w:ascii="Angsana New" w:hAnsi="Angsana New" w:cs="Angsana New"/>
        <w:noProof/>
        <w:sz w:val="30"/>
        <w:szCs w:val="30"/>
        <w:lang w:val="en-US"/>
      </w:rPr>
      <w:t>5</w:t>
    </w:r>
    <w:r w:rsidRPr="00381B5D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0D3E1DA0" w14:textId="77777777" w:rsidR="00C443EE" w:rsidRPr="0070026C" w:rsidRDefault="00C443EE" w:rsidP="00AA3308">
    <w:pPr>
      <w:pStyle w:val="Footer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0CC93B" w14:textId="77777777" w:rsidR="002E3DE5" w:rsidRDefault="002E3DE5">
      <w:r>
        <w:separator/>
      </w:r>
    </w:p>
  </w:footnote>
  <w:footnote w:type="continuationSeparator" w:id="0">
    <w:p w14:paraId="02D2F6EF" w14:textId="77777777" w:rsidR="002E3DE5" w:rsidRDefault="002E3D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34D096" w14:textId="707386C7" w:rsidR="00CB0970" w:rsidRPr="00CB0970" w:rsidRDefault="00CB0970" w:rsidP="00CB0970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B066D77" w14:textId="60A23ABB" w:rsidR="00CB0970" w:rsidRPr="00CB0970" w:rsidRDefault="00CB0970" w:rsidP="00CB0970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4AB4033B" w14:textId="76ECCC77" w:rsidR="00CB0970" w:rsidRPr="00CB0970" w:rsidRDefault="00CB0970" w:rsidP="00CB0970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56CEFDB" w14:textId="6F3AA3DC" w:rsidR="00CB0970" w:rsidRPr="00CB0970" w:rsidRDefault="00CB0970" w:rsidP="00CB0970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7AD2024" w14:textId="77777777" w:rsidR="00CB0970" w:rsidRDefault="00CB0970" w:rsidP="00CB0970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A6E464" w14:textId="43193C56" w:rsidR="0076628F" w:rsidRPr="00CB0970" w:rsidRDefault="0076628F" w:rsidP="00CB0970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A2C7753" w14:textId="56EA7AF3" w:rsidR="00CB0970" w:rsidRPr="00CB0970" w:rsidRDefault="00CB0970" w:rsidP="00CB0970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C7BA746" w14:textId="2ECD10F5" w:rsidR="00CB0970" w:rsidRPr="00CB0970" w:rsidRDefault="00CB0970" w:rsidP="00CB0970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C104978" w14:textId="6CA81F58" w:rsidR="00CB0970" w:rsidRDefault="00CB0970" w:rsidP="00CB0970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8C76B75" w14:textId="7D9C9692" w:rsidR="004E3B55" w:rsidRDefault="004E3B55" w:rsidP="00CB0970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B49629C" w14:textId="4958F960" w:rsidR="004E3B55" w:rsidRDefault="004E3B55" w:rsidP="00CB0970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563B7B5" w14:textId="0D8B80CF" w:rsidR="004E3B55" w:rsidRDefault="004E3B55" w:rsidP="00CB0970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BD947F6" w14:textId="77777777" w:rsidR="004E3B55" w:rsidRPr="00CB0970" w:rsidRDefault="004E3B55" w:rsidP="00CB0970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8DE75" w14:textId="0475FEC6" w:rsidR="00C443EE" w:rsidRPr="00FA543B" w:rsidRDefault="00C443EE" w:rsidP="00C64EB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  <w:lang w:val="en-US"/>
      </w:rPr>
    </w:pPr>
  </w:p>
  <w:p w14:paraId="3DBBA269" w14:textId="62525DA0" w:rsidR="00AF4AC5" w:rsidRPr="00FA543B" w:rsidRDefault="00AF4AC5" w:rsidP="00C64EB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  <w:lang w:val="en-US"/>
      </w:rPr>
    </w:pPr>
  </w:p>
  <w:p w14:paraId="0CDEA7E8" w14:textId="54DC2E85" w:rsidR="00AF4AC5" w:rsidRPr="00FA543B" w:rsidRDefault="00AF4AC5" w:rsidP="00C64EB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  <w:lang w:val="en-US"/>
      </w:rPr>
    </w:pPr>
  </w:p>
  <w:p w14:paraId="1DF189D9" w14:textId="77777777" w:rsidR="00AF4AC5" w:rsidRPr="00FA543B" w:rsidRDefault="00AF4AC5" w:rsidP="00C64EB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2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2F211F4"/>
    <w:multiLevelType w:val="hybridMultilevel"/>
    <w:tmpl w:val="DDE8A17E"/>
    <w:lvl w:ilvl="0" w:tplc="E084E9D2">
      <w:start w:val="1"/>
      <w:numFmt w:val="decimal"/>
      <w:lvlText w:val="%1"/>
      <w:lvlJc w:val="left"/>
      <w:pPr>
        <w:ind w:left="720" w:hanging="360"/>
      </w:pPr>
      <w:rPr>
        <w:rFonts w:ascii="Angsana New" w:hAnsi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724EC3"/>
    <w:multiLevelType w:val="hybridMultilevel"/>
    <w:tmpl w:val="E6201154"/>
    <w:lvl w:ilvl="0" w:tplc="70FCF7E2">
      <w:start w:val="1"/>
      <w:numFmt w:val="thaiLetters"/>
      <w:lvlText w:val="(%1)"/>
      <w:lvlJc w:val="left"/>
      <w:pPr>
        <w:ind w:left="720" w:hanging="360"/>
      </w:pPr>
      <w:rPr>
        <w:rFonts w:hint="default"/>
        <w:lang w:val="en-US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E12164"/>
    <w:multiLevelType w:val="hybridMultilevel"/>
    <w:tmpl w:val="914A3354"/>
    <w:lvl w:ilvl="0" w:tplc="6F7C48C0">
      <w:start w:val="1"/>
      <w:numFmt w:val="thaiLetters"/>
      <w:lvlText w:val="(%1)"/>
      <w:lvlJc w:val="left"/>
      <w:pPr>
        <w:ind w:left="900" w:hanging="360"/>
      </w:pPr>
      <w:rPr>
        <w:rFonts w:hint="default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99C2AAC"/>
    <w:multiLevelType w:val="hybridMultilevel"/>
    <w:tmpl w:val="850EFAD2"/>
    <w:lvl w:ilvl="0" w:tplc="079C6418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6" w15:restartNumberingAfterBreak="0">
    <w:nsid w:val="2BE776AF"/>
    <w:multiLevelType w:val="hybridMultilevel"/>
    <w:tmpl w:val="F3825B04"/>
    <w:lvl w:ilvl="0" w:tplc="079C6418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9" w15:restartNumberingAfterBreak="0">
    <w:nsid w:val="3A6C0948"/>
    <w:multiLevelType w:val="hybridMultilevel"/>
    <w:tmpl w:val="7A8CB40C"/>
    <w:lvl w:ilvl="0" w:tplc="46FA44D0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3B1A0633"/>
    <w:multiLevelType w:val="hybridMultilevel"/>
    <w:tmpl w:val="0AE2EF6C"/>
    <w:lvl w:ilvl="0" w:tplc="91F4DC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DF5150"/>
    <w:multiLevelType w:val="hybridMultilevel"/>
    <w:tmpl w:val="7E424814"/>
    <w:lvl w:ilvl="0" w:tplc="9990B0A8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3" w15:restartNumberingAfterBreak="0">
    <w:nsid w:val="42992BC2"/>
    <w:multiLevelType w:val="hybridMultilevel"/>
    <w:tmpl w:val="1B7EFF6C"/>
    <w:lvl w:ilvl="0" w:tplc="E7CE5AB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44A53C9C"/>
    <w:multiLevelType w:val="hybridMultilevel"/>
    <w:tmpl w:val="3A0C56AC"/>
    <w:lvl w:ilvl="0" w:tplc="BF26A78C">
      <w:start w:val="1"/>
      <w:numFmt w:val="decimal"/>
      <w:lvlText w:val="%1"/>
      <w:lvlJc w:val="left"/>
      <w:pPr>
        <w:ind w:left="162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2917AA"/>
    <w:multiLevelType w:val="hybridMultilevel"/>
    <w:tmpl w:val="0AE2EF6C"/>
    <w:lvl w:ilvl="0" w:tplc="91F4DC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F484249"/>
    <w:multiLevelType w:val="hybridMultilevel"/>
    <w:tmpl w:val="0AE2EF6C"/>
    <w:lvl w:ilvl="0" w:tplc="91F4DC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7823BB"/>
    <w:multiLevelType w:val="hybridMultilevel"/>
    <w:tmpl w:val="CCE89354"/>
    <w:lvl w:ilvl="0" w:tplc="079C6418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3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920CBB"/>
    <w:multiLevelType w:val="hybridMultilevel"/>
    <w:tmpl w:val="CFBE5854"/>
    <w:lvl w:ilvl="0" w:tplc="460E1A50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330766847">
    <w:abstractNumId w:val="9"/>
  </w:num>
  <w:num w:numId="2" w16cid:durableId="516310318">
    <w:abstractNumId w:val="7"/>
  </w:num>
  <w:num w:numId="3" w16cid:durableId="1013654388">
    <w:abstractNumId w:val="6"/>
  </w:num>
  <w:num w:numId="4" w16cid:durableId="1863545271">
    <w:abstractNumId w:val="5"/>
  </w:num>
  <w:num w:numId="5" w16cid:durableId="331378443">
    <w:abstractNumId w:val="8"/>
  </w:num>
  <w:num w:numId="6" w16cid:durableId="998387675">
    <w:abstractNumId w:val="3"/>
  </w:num>
  <w:num w:numId="7" w16cid:durableId="1143230019">
    <w:abstractNumId w:val="2"/>
  </w:num>
  <w:num w:numId="8" w16cid:durableId="352804832">
    <w:abstractNumId w:val="0"/>
  </w:num>
  <w:num w:numId="9" w16cid:durableId="1256549863">
    <w:abstractNumId w:val="1"/>
  </w:num>
  <w:num w:numId="10" w16cid:durableId="41364427">
    <w:abstractNumId w:val="4"/>
  </w:num>
  <w:num w:numId="11" w16cid:durableId="1046955041">
    <w:abstractNumId w:val="18"/>
  </w:num>
  <w:num w:numId="12" w16cid:durableId="1224178723">
    <w:abstractNumId w:val="15"/>
  </w:num>
  <w:num w:numId="13" w16cid:durableId="156501496">
    <w:abstractNumId w:val="31"/>
  </w:num>
  <w:num w:numId="14" w16cid:durableId="455678199">
    <w:abstractNumId w:val="17"/>
  </w:num>
  <w:num w:numId="15" w16cid:durableId="266625026">
    <w:abstractNumId w:val="22"/>
  </w:num>
  <w:num w:numId="16" w16cid:durableId="1482963176">
    <w:abstractNumId w:val="21"/>
  </w:num>
  <w:num w:numId="17" w16cid:durableId="256906495">
    <w:abstractNumId w:val="33"/>
  </w:num>
  <w:num w:numId="18" w16cid:durableId="963316718">
    <w:abstractNumId w:val="12"/>
  </w:num>
  <w:num w:numId="19" w16cid:durableId="2144275292">
    <w:abstractNumId w:val="14"/>
  </w:num>
  <w:num w:numId="20" w16cid:durableId="2119255851">
    <w:abstractNumId w:val="20"/>
  </w:num>
  <w:num w:numId="21" w16cid:durableId="2118402657">
    <w:abstractNumId w:val="30"/>
  </w:num>
  <w:num w:numId="22" w16cid:durableId="1065683123">
    <w:abstractNumId w:val="32"/>
  </w:num>
  <w:num w:numId="23" w16cid:durableId="1008487521">
    <w:abstractNumId w:val="27"/>
  </w:num>
  <w:num w:numId="24" w16cid:durableId="2108576402">
    <w:abstractNumId w:val="10"/>
  </w:num>
  <w:num w:numId="25" w16cid:durableId="4391840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740713870">
    <w:abstractNumId w:val="26"/>
  </w:num>
  <w:num w:numId="27" w16cid:durableId="1495686611">
    <w:abstractNumId w:val="35"/>
  </w:num>
  <w:num w:numId="28" w16cid:durableId="904996239">
    <w:abstractNumId w:val="23"/>
  </w:num>
  <w:num w:numId="29" w16cid:durableId="1534616609">
    <w:abstractNumId w:val="28"/>
  </w:num>
  <w:num w:numId="30" w16cid:durableId="169811827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270310317">
    <w:abstractNumId w:val="25"/>
  </w:num>
  <w:num w:numId="32" w16cid:durableId="1843741481">
    <w:abstractNumId w:val="13"/>
  </w:num>
  <w:num w:numId="33" w16cid:durableId="1203009805">
    <w:abstractNumId w:val="29"/>
  </w:num>
  <w:num w:numId="34" w16cid:durableId="746078739">
    <w:abstractNumId w:val="16"/>
  </w:num>
  <w:num w:numId="35" w16cid:durableId="1644849719">
    <w:abstractNumId w:val="34"/>
  </w:num>
  <w:num w:numId="36" w16cid:durableId="1177578386">
    <w:abstractNumId w:val="1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F21"/>
    <w:rsid w:val="000002B0"/>
    <w:rsid w:val="000005E3"/>
    <w:rsid w:val="000008DA"/>
    <w:rsid w:val="00000CCB"/>
    <w:rsid w:val="000011B3"/>
    <w:rsid w:val="00001603"/>
    <w:rsid w:val="000017BC"/>
    <w:rsid w:val="00001864"/>
    <w:rsid w:val="00001D58"/>
    <w:rsid w:val="00002263"/>
    <w:rsid w:val="0000226D"/>
    <w:rsid w:val="00002333"/>
    <w:rsid w:val="000023CB"/>
    <w:rsid w:val="0000246E"/>
    <w:rsid w:val="0000264F"/>
    <w:rsid w:val="00002ADF"/>
    <w:rsid w:val="00002FFD"/>
    <w:rsid w:val="000033A7"/>
    <w:rsid w:val="00003EBA"/>
    <w:rsid w:val="0000403C"/>
    <w:rsid w:val="00004045"/>
    <w:rsid w:val="0000434F"/>
    <w:rsid w:val="0000462F"/>
    <w:rsid w:val="0000463D"/>
    <w:rsid w:val="000049E5"/>
    <w:rsid w:val="00004E00"/>
    <w:rsid w:val="00004E31"/>
    <w:rsid w:val="0000509A"/>
    <w:rsid w:val="0000532F"/>
    <w:rsid w:val="00005CD9"/>
    <w:rsid w:val="00005DC5"/>
    <w:rsid w:val="00005F46"/>
    <w:rsid w:val="00005F67"/>
    <w:rsid w:val="00006612"/>
    <w:rsid w:val="00006907"/>
    <w:rsid w:val="00006D29"/>
    <w:rsid w:val="0000711F"/>
    <w:rsid w:val="00007322"/>
    <w:rsid w:val="00007433"/>
    <w:rsid w:val="0000779F"/>
    <w:rsid w:val="00007C06"/>
    <w:rsid w:val="00007DA4"/>
    <w:rsid w:val="00010481"/>
    <w:rsid w:val="00010BAA"/>
    <w:rsid w:val="00010C43"/>
    <w:rsid w:val="00011152"/>
    <w:rsid w:val="000114BF"/>
    <w:rsid w:val="00011AAF"/>
    <w:rsid w:val="00011DE7"/>
    <w:rsid w:val="00012683"/>
    <w:rsid w:val="000129FE"/>
    <w:rsid w:val="00012AF9"/>
    <w:rsid w:val="00012F07"/>
    <w:rsid w:val="0001338A"/>
    <w:rsid w:val="00013A69"/>
    <w:rsid w:val="00013F64"/>
    <w:rsid w:val="00014327"/>
    <w:rsid w:val="00014562"/>
    <w:rsid w:val="00014CC9"/>
    <w:rsid w:val="000153FB"/>
    <w:rsid w:val="00015462"/>
    <w:rsid w:val="00015CCA"/>
    <w:rsid w:val="00015FBF"/>
    <w:rsid w:val="000160F9"/>
    <w:rsid w:val="000160FE"/>
    <w:rsid w:val="00016134"/>
    <w:rsid w:val="00016737"/>
    <w:rsid w:val="00016854"/>
    <w:rsid w:val="000169A2"/>
    <w:rsid w:val="000169F1"/>
    <w:rsid w:val="00016FC9"/>
    <w:rsid w:val="000170AC"/>
    <w:rsid w:val="00017192"/>
    <w:rsid w:val="0001782B"/>
    <w:rsid w:val="00017A4F"/>
    <w:rsid w:val="0002043D"/>
    <w:rsid w:val="00020933"/>
    <w:rsid w:val="000209AF"/>
    <w:rsid w:val="000209E5"/>
    <w:rsid w:val="00020A1D"/>
    <w:rsid w:val="00020F99"/>
    <w:rsid w:val="000212F3"/>
    <w:rsid w:val="00021305"/>
    <w:rsid w:val="00021509"/>
    <w:rsid w:val="00021CE6"/>
    <w:rsid w:val="00022401"/>
    <w:rsid w:val="0002260D"/>
    <w:rsid w:val="0002273A"/>
    <w:rsid w:val="00022BA7"/>
    <w:rsid w:val="00022F86"/>
    <w:rsid w:val="00023267"/>
    <w:rsid w:val="00023BA8"/>
    <w:rsid w:val="00023BFE"/>
    <w:rsid w:val="00023D5B"/>
    <w:rsid w:val="00023DC9"/>
    <w:rsid w:val="000240C0"/>
    <w:rsid w:val="000241AD"/>
    <w:rsid w:val="000242E3"/>
    <w:rsid w:val="000247E2"/>
    <w:rsid w:val="00024964"/>
    <w:rsid w:val="000249E4"/>
    <w:rsid w:val="00024A26"/>
    <w:rsid w:val="00024A55"/>
    <w:rsid w:val="000252CF"/>
    <w:rsid w:val="000253A9"/>
    <w:rsid w:val="0002641B"/>
    <w:rsid w:val="000266D4"/>
    <w:rsid w:val="000269DD"/>
    <w:rsid w:val="00026C25"/>
    <w:rsid w:val="0002740F"/>
    <w:rsid w:val="000279DC"/>
    <w:rsid w:val="00027F43"/>
    <w:rsid w:val="000306B9"/>
    <w:rsid w:val="000308CB"/>
    <w:rsid w:val="00030A33"/>
    <w:rsid w:val="000317D2"/>
    <w:rsid w:val="00031974"/>
    <w:rsid w:val="00031A5C"/>
    <w:rsid w:val="00031AA2"/>
    <w:rsid w:val="00031B00"/>
    <w:rsid w:val="00031C3B"/>
    <w:rsid w:val="0003239B"/>
    <w:rsid w:val="00032660"/>
    <w:rsid w:val="00032A86"/>
    <w:rsid w:val="0003324D"/>
    <w:rsid w:val="00033310"/>
    <w:rsid w:val="000333A8"/>
    <w:rsid w:val="000334D5"/>
    <w:rsid w:val="00033C07"/>
    <w:rsid w:val="00033F91"/>
    <w:rsid w:val="0003489F"/>
    <w:rsid w:val="00034C56"/>
    <w:rsid w:val="00034DAC"/>
    <w:rsid w:val="00034F6B"/>
    <w:rsid w:val="00035CD1"/>
    <w:rsid w:val="00036176"/>
    <w:rsid w:val="000362A0"/>
    <w:rsid w:val="00036364"/>
    <w:rsid w:val="00036864"/>
    <w:rsid w:val="00036B48"/>
    <w:rsid w:val="00036C82"/>
    <w:rsid w:val="00037795"/>
    <w:rsid w:val="0003793B"/>
    <w:rsid w:val="00037A27"/>
    <w:rsid w:val="00037A59"/>
    <w:rsid w:val="00037AC1"/>
    <w:rsid w:val="00037B07"/>
    <w:rsid w:val="0004030D"/>
    <w:rsid w:val="00040937"/>
    <w:rsid w:val="00040C5A"/>
    <w:rsid w:val="00040E88"/>
    <w:rsid w:val="00040F34"/>
    <w:rsid w:val="000410BE"/>
    <w:rsid w:val="00041437"/>
    <w:rsid w:val="00041BB7"/>
    <w:rsid w:val="000422E8"/>
    <w:rsid w:val="000422F0"/>
    <w:rsid w:val="0004244B"/>
    <w:rsid w:val="00042955"/>
    <w:rsid w:val="00042A8D"/>
    <w:rsid w:val="00042D35"/>
    <w:rsid w:val="00043217"/>
    <w:rsid w:val="00043694"/>
    <w:rsid w:val="000437A4"/>
    <w:rsid w:val="00043826"/>
    <w:rsid w:val="0004382A"/>
    <w:rsid w:val="0004384B"/>
    <w:rsid w:val="000438D6"/>
    <w:rsid w:val="000439F7"/>
    <w:rsid w:val="00043D01"/>
    <w:rsid w:val="00043FC2"/>
    <w:rsid w:val="000447A6"/>
    <w:rsid w:val="00044A00"/>
    <w:rsid w:val="00045407"/>
    <w:rsid w:val="000456EA"/>
    <w:rsid w:val="00045A5E"/>
    <w:rsid w:val="00045C56"/>
    <w:rsid w:val="00045E50"/>
    <w:rsid w:val="00045EB2"/>
    <w:rsid w:val="000460EF"/>
    <w:rsid w:val="00046959"/>
    <w:rsid w:val="00046E93"/>
    <w:rsid w:val="00046F9B"/>
    <w:rsid w:val="000476CC"/>
    <w:rsid w:val="00047EC5"/>
    <w:rsid w:val="000501A7"/>
    <w:rsid w:val="0005069C"/>
    <w:rsid w:val="00050845"/>
    <w:rsid w:val="00050994"/>
    <w:rsid w:val="00050B07"/>
    <w:rsid w:val="000510F5"/>
    <w:rsid w:val="000511DF"/>
    <w:rsid w:val="000512B4"/>
    <w:rsid w:val="00051823"/>
    <w:rsid w:val="000518B0"/>
    <w:rsid w:val="000519B5"/>
    <w:rsid w:val="00051A5E"/>
    <w:rsid w:val="00051F21"/>
    <w:rsid w:val="00052BFE"/>
    <w:rsid w:val="00052FA1"/>
    <w:rsid w:val="0005308F"/>
    <w:rsid w:val="00053FA3"/>
    <w:rsid w:val="000540F9"/>
    <w:rsid w:val="000543D1"/>
    <w:rsid w:val="00054654"/>
    <w:rsid w:val="00054860"/>
    <w:rsid w:val="0005503A"/>
    <w:rsid w:val="00055156"/>
    <w:rsid w:val="000553F4"/>
    <w:rsid w:val="00055709"/>
    <w:rsid w:val="000557F2"/>
    <w:rsid w:val="000558D4"/>
    <w:rsid w:val="00055ED9"/>
    <w:rsid w:val="00056986"/>
    <w:rsid w:val="00056BBF"/>
    <w:rsid w:val="0005731B"/>
    <w:rsid w:val="0005768C"/>
    <w:rsid w:val="00057893"/>
    <w:rsid w:val="000608EB"/>
    <w:rsid w:val="00060A48"/>
    <w:rsid w:val="00060FE3"/>
    <w:rsid w:val="000617E1"/>
    <w:rsid w:val="00061981"/>
    <w:rsid w:val="00061A13"/>
    <w:rsid w:val="00061E88"/>
    <w:rsid w:val="0006202D"/>
    <w:rsid w:val="00062240"/>
    <w:rsid w:val="000622C2"/>
    <w:rsid w:val="00062505"/>
    <w:rsid w:val="000625DC"/>
    <w:rsid w:val="000627BC"/>
    <w:rsid w:val="000629E2"/>
    <w:rsid w:val="00062E94"/>
    <w:rsid w:val="00062F3A"/>
    <w:rsid w:val="00063594"/>
    <w:rsid w:val="00063AF7"/>
    <w:rsid w:val="00063C39"/>
    <w:rsid w:val="00064302"/>
    <w:rsid w:val="0006439F"/>
    <w:rsid w:val="00064A8D"/>
    <w:rsid w:val="00064AD5"/>
    <w:rsid w:val="00065113"/>
    <w:rsid w:val="00065245"/>
    <w:rsid w:val="0006576E"/>
    <w:rsid w:val="00065999"/>
    <w:rsid w:val="00066072"/>
    <w:rsid w:val="00066103"/>
    <w:rsid w:val="000664B9"/>
    <w:rsid w:val="00066745"/>
    <w:rsid w:val="00066B78"/>
    <w:rsid w:val="00066D3A"/>
    <w:rsid w:val="00067603"/>
    <w:rsid w:val="0006771B"/>
    <w:rsid w:val="000678E4"/>
    <w:rsid w:val="000679F6"/>
    <w:rsid w:val="00067A5D"/>
    <w:rsid w:val="00067B2B"/>
    <w:rsid w:val="000700F8"/>
    <w:rsid w:val="00070385"/>
    <w:rsid w:val="000707AC"/>
    <w:rsid w:val="00070824"/>
    <w:rsid w:val="000708CF"/>
    <w:rsid w:val="00070AFD"/>
    <w:rsid w:val="00071222"/>
    <w:rsid w:val="00071982"/>
    <w:rsid w:val="00071B5B"/>
    <w:rsid w:val="00072810"/>
    <w:rsid w:val="00072F8D"/>
    <w:rsid w:val="00073EDA"/>
    <w:rsid w:val="00073F5E"/>
    <w:rsid w:val="00073FC4"/>
    <w:rsid w:val="000747BB"/>
    <w:rsid w:val="000747DC"/>
    <w:rsid w:val="00074C1E"/>
    <w:rsid w:val="00074DA7"/>
    <w:rsid w:val="00074DAB"/>
    <w:rsid w:val="00075527"/>
    <w:rsid w:val="0007561E"/>
    <w:rsid w:val="00075620"/>
    <w:rsid w:val="0007574B"/>
    <w:rsid w:val="00075826"/>
    <w:rsid w:val="000758C8"/>
    <w:rsid w:val="00075D98"/>
    <w:rsid w:val="00075FD7"/>
    <w:rsid w:val="00076121"/>
    <w:rsid w:val="000762BF"/>
    <w:rsid w:val="0007645A"/>
    <w:rsid w:val="000764D9"/>
    <w:rsid w:val="00076551"/>
    <w:rsid w:val="0007673D"/>
    <w:rsid w:val="00076862"/>
    <w:rsid w:val="000769F3"/>
    <w:rsid w:val="00076BC4"/>
    <w:rsid w:val="000770C8"/>
    <w:rsid w:val="00077481"/>
    <w:rsid w:val="00077952"/>
    <w:rsid w:val="00077BAA"/>
    <w:rsid w:val="00077DD6"/>
    <w:rsid w:val="00077F57"/>
    <w:rsid w:val="000802EA"/>
    <w:rsid w:val="0008033E"/>
    <w:rsid w:val="00080899"/>
    <w:rsid w:val="000809C8"/>
    <w:rsid w:val="00080B2B"/>
    <w:rsid w:val="00080D61"/>
    <w:rsid w:val="00080E2F"/>
    <w:rsid w:val="00081F46"/>
    <w:rsid w:val="000823F1"/>
    <w:rsid w:val="000828B5"/>
    <w:rsid w:val="00083095"/>
    <w:rsid w:val="000831F8"/>
    <w:rsid w:val="00083301"/>
    <w:rsid w:val="00083812"/>
    <w:rsid w:val="00083AEB"/>
    <w:rsid w:val="00084456"/>
    <w:rsid w:val="000845FE"/>
    <w:rsid w:val="0008496D"/>
    <w:rsid w:val="00084ABD"/>
    <w:rsid w:val="00084D4A"/>
    <w:rsid w:val="00084DDC"/>
    <w:rsid w:val="0008511D"/>
    <w:rsid w:val="00085134"/>
    <w:rsid w:val="00085202"/>
    <w:rsid w:val="0008576F"/>
    <w:rsid w:val="00085E23"/>
    <w:rsid w:val="00086087"/>
    <w:rsid w:val="000864D8"/>
    <w:rsid w:val="000866A2"/>
    <w:rsid w:val="000866A3"/>
    <w:rsid w:val="00087136"/>
    <w:rsid w:val="000874EA"/>
    <w:rsid w:val="00087A3E"/>
    <w:rsid w:val="00087A67"/>
    <w:rsid w:val="00087AE1"/>
    <w:rsid w:val="00087B30"/>
    <w:rsid w:val="00087D23"/>
    <w:rsid w:val="00087E0D"/>
    <w:rsid w:val="000900A7"/>
    <w:rsid w:val="0009069A"/>
    <w:rsid w:val="000906F4"/>
    <w:rsid w:val="00090767"/>
    <w:rsid w:val="00090D2C"/>
    <w:rsid w:val="00090F7F"/>
    <w:rsid w:val="0009114A"/>
    <w:rsid w:val="000918A8"/>
    <w:rsid w:val="00091ABE"/>
    <w:rsid w:val="00091CCD"/>
    <w:rsid w:val="00091ED3"/>
    <w:rsid w:val="0009216A"/>
    <w:rsid w:val="00092AF7"/>
    <w:rsid w:val="00092E90"/>
    <w:rsid w:val="00092F71"/>
    <w:rsid w:val="00093284"/>
    <w:rsid w:val="000934CD"/>
    <w:rsid w:val="000934DB"/>
    <w:rsid w:val="000945EF"/>
    <w:rsid w:val="00094B1C"/>
    <w:rsid w:val="00094E81"/>
    <w:rsid w:val="00095349"/>
    <w:rsid w:val="000958D6"/>
    <w:rsid w:val="00095BF1"/>
    <w:rsid w:val="00096515"/>
    <w:rsid w:val="00097AB2"/>
    <w:rsid w:val="00097B27"/>
    <w:rsid w:val="00097CEE"/>
    <w:rsid w:val="000A0495"/>
    <w:rsid w:val="000A04F0"/>
    <w:rsid w:val="000A0894"/>
    <w:rsid w:val="000A0D2E"/>
    <w:rsid w:val="000A12C5"/>
    <w:rsid w:val="000A12FB"/>
    <w:rsid w:val="000A137E"/>
    <w:rsid w:val="000A196E"/>
    <w:rsid w:val="000A19A4"/>
    <w:rsid w:val="000A1A40"/>
    <w:rsid w:val="000A214D"/>
    <w:rsid w:val="000A236C"/>
    <w:rsid w:val="000A274D"/>
    <w:rsid w:val="000A29FC"/>
    <w:rsid w:val="000A2D6D"/>
    <w:rsid w:val="000A2E6B"/>
    <w:rsid w:val="000A377A"/>
    <w:rsid w:val="000A3CD2"/>
    <w:rsid w:val="000A4272"/>
    <w:rsid w:val="000A4598"/>
    <w:rsid w:val="000A4700"/>
    <w:rsid w:val="000A5560"/>
    <w:rsid w:val="000A5837"/>
    <w:rsid w:val="000A598D"/>
    <w:rsid w:val="000A5C76"/>
    <w:rsid w:val="000A5CF4"/>
    <w:rsid w:val="000A643D"/>
    <w:rsid w:val="000A6556"/>
    <w:rsid w:val="000A66B6"/>
    <w:rsid w:val="000A6856"/>
    <w:rsid w:val="000A6C8D"/>
    <w:rsid w:val="000A6C9B"/>
    <w:rsid w:val="000A6D6D"/>
    <w:rsid w:val="000A6D7A"/>
    <w:rsid w:val="000A7BED"/>
    <w:rsid w:val="000B0396"/>
    <w:rsid w:val="000B0788"/>
    <w:rsid w:val="000B0BB3"/>
    <w:rsid w:val="000B0D0C"/>
    <w:rsid w:val="000B1352"/>
    <w:rsid w:val="000B13E8"/>
    <w:rsid w:val="000B21C7"/>
    <w:rsid w:val="000B26B9"/>
    <w:rsid w:val="000B2C21"/>
    <w:rsid w:val="000B2C3A"/>
    <w:rsid w:val="000B32D7"/>
    <w:rsid w:val="000B3330"/>
    <w:rsid w:val="000B3AC0"/>
    <w:rsid w:val="000B4297"/>
    <w:rsid w:val="000B451D"/>
    <w:rsid w:val="000B4C3E"/>
    <w:rsid w:val="000B5037"/>
    <w:rsid w:val="000B5735"/>
    <w:rsid w:val="000B5DCA"/>
    <w:rsid w:val="000B628F"/>
    <w:rsid w:val="000B6503"/>
    <w:rsid w:val="000B7409"/>
    <w:rsid w:val="000B7532"/>
    <w:rsid w:val="000B7659"/>
    <w:rsid w:val="000C0332"/>
    <w:rsid w:val="000C0387"/>
    <w:rsid w:val="000C071E"/>
    <w:rsid w:val="000C0F60"/>
    <w:rsid w:val="000C104D"/>
    <w:rsid w:val="000C1504"/>
    <w:rsid w:val="000C16DF"/>
    <w:rsid w:val="000C2ED7"/>
    <w:rsid w:val="000C2FDC"/>
    <w:rsid w:val="000C3256"/>
    <w:rsid w:val="000C3986"/>
    <w:rsid w:val="000C3B66"/>
    <w:rsid w:val="000C3BE8"/>
    <w:rsid w:val="000C3C46"/>
    <w:rsid w:val="000C3EFE"/>
    <w:rsid w:val="000C41A4"/>
    <w:rsid w:val="000C44F5"/>
    <w:rsid w:val="000C48BC"/>
    <w:rsid w:val="000C4AB8"/>
    <w:rsid w:val="000C4C72"/>
    <w:rsid w:val="000C4C9A"/>
    <w:rsid w:val="000C4CD4"/>
    <w:rsid w:val="000C4E1E"/>
    <w:rsid w:val="000C5004"/>
    <w:rsid w:val="000C5612"/>
    <w:rsid w:val="000C58A1"/>
    <w:rsid w:val="000C5B6A"/>
    <w:rsid w:val="000C5E8D"/>
    <w:rsid w:val="000C6103"/>
    <w:rsid w:val="000C6113"/>
    <w:rsid w:val="000C646A"/>
    <w:rsid w:val="000C6614"/>
    <w:rsid w:val="000C6DB5"/>
    <w:rsid w:val="000C6F4B"/>
    <w:rsid w:val="000C6F70"/>
    <w:rsid w:val="000C6F8F"/>
    <w:rsid w:val="000C70B9"/>
    <w:rsid w:val="000D0AE0"/>
    <w:rsid w:val="000D0B3C"/>
    <w:rsid w:val="000D0C12"/>
    <w:rsid w:val="000D0CC6"/>
    <w:rsid w:val="000D0D71"/>
    <w:rsid w:val="000D0F75"/>
    <w:rsid w:val="000D11B6"/>
    <w:rsid w:val="000D1343"/>
    <w:rsid w:val="000D19DD"/>
    <w:rsid w:val="000D1C2E"/>
    <w:rsid w:val="000D1C77"/>
    <w:rsid w:val="000D20CE"/>
    <w:rsid w:val="000D21C7"/>
    <w:rsid w:val="000D22CB"/>
    <w:rsid w:val="000D23AA"/>
    <w:rsid w:val="000D2674"/>
    <w:rsid w:val="000D278B"/>
    <w:rsid w:val="000D2970"/>
    <w:rsid w:val="000D3580"/>
    <w:rsid w:val="000D3694"/>
    <w:rsid w:val="000D3A06"/>
    <w:rsid w:val="000D3B2A"/>
    <w:rsid w:val="000D3C85"/>
    <w:rsid w:val="000D3CA0"/>
    <w:rsid w:val="000D41DE"/>
    <w:rsid w:val="000D4509"/>
    <w:rsid w:val="000D499D"/>
    <w:rsid w:val="000D4E8E"/>
    <w:rsid w:val="000D5A11"/>
    <w:rsid w:val="000D6078"/>
    <w:rsid w:val="000D64C6"/>
    <w:rsid w:val="000D69CE"/>
    <w:rsid w:val="000D6AA7"/>
    <w:rsid w:val="000D6CFE"/>
    <w:rsid w:val="000D6F99"/>
    <w:rsid w:val="000D7322"/>
    <w:rsid w:val="000D7380"/>
    <w:rsid w:val="000D75C2"/>
    <w:rsid w:val="000D7702"/>
    <w:rsid w:val="000D79AA"/>
    <w:rsid w:val="000D7E10"/>
    <w:rsid w:val="000D7EEB"/>
    <w:rsid w:val="000E0139"/>
    <w:rsid w:val="000E0152"/>
    <w:rsid w:val="000E01EB"/>
    <w:rsid w:val="000E055E"/>
    <w:rsid w:val="000E0925"/>
    <w:rsid w:val="000E0927"/>
    <w:rsid w:val="000E0B8A"/>
    <w:rsid w:val="000E1650"/>
    <w:rsid w:val="000E1D4F"/>
    <w:rsid w:val="000E1EE2"/>
    <w:rsid w:val="000E1F2B"/>
    <w:rsid w:val="000E26FA"/>
    <w:rsid w:val="000E2ED6"/>
    <w:rsid w:val="000E3153"/>
    <w:rsid w:val="000E32C6"/>
    <w:rsid w:val="000E358F"/>
    <w:rsid w:val="000E3923"/>
    <w:rsid w:val="000E44F5"/>
    <w:rsid w:val="000E4631"/>
    <w:rsid w:val="000E4D0F"/>
    <w:rsid w:val="000E4E5D"/>
    <w:rsid w:val="000E516F"/>
    <w:rsid w:val="000E5267"/>
    <w:rsid w:val="000E5593"/>
    <w:rsid w:val="000E5738"/>
    <w:rsid w:val="000E57DE"/>
    <w:rsid w:val="000E5A74"/>
    <w:rsid w:val="000E5B6A"/>
    <w:rsid w:val="000E5F18"/>
    <w:rsid w:val="000E6275"/>
    <w:rsid w:val="000E6414"/>
    <w:rsid w:val="000E6A08"/>
    <w:rsid w:val="000E6A16"/>
    <w:rsid w:val="000E6E3A"/>
    <w:rsid w:val="000E7129"/>
    <w:rsid w:val="000E774B"/>
    <w:rsid w:val="000E786C"/>
    <w:rsid w:val="000E7A7E"/>
    <w:rsid w:val="000F000B"/>
    <w:rsid w:val="000F0589"/>
    <w:rsid w:val="000F07A2"/>
    <w:rsid w:val="000F0964"/>
    <w:rsid w:val="000F0AE7"/>
    <w:rsid w:val="000F1094"/>
    <w:rsid w:val="000F12F7"/>
    <w:rsid w:val="000F1766"/>
    <w:rsid w:val="000F1B29"/>
    <w:rsid w:val="000F1CCE"/>
    <w:rsid w:val="000F1EA3"/>
    <w:rsid w:val="000F1FF7"/>
    <w:rsid w:val="000F227B"/>
    <w:rsid w:val="000F2304"/>
    <w:rsid w:val="000F23B7"/>
    <w:rsid w:val="000F23BA"/>
    <w:rsid w:val="000F257C"/>
    <w:rsid w:val="000F263D"/>
    <w:rsid w:val="000F28C4"/>
    <w:rsid w:val="000F292E"/>
    <w:rsid w:val="000F2967"/>
    <w:rsid w:val="000F2976"/>
    <w:rsid w:val="000F2987"/>
    <w:rsid w:val="000F2C16"/>
    <w:rsid w:val="000F2D2D"/>
    <w:rsid w:val="000F2E8F"/>
    <w:rsid w:val="000F2F4B"/>
    <w:rsid w:val="000F3119"/>
    <w:rsid w:val="000F3925"/>
    <w:rsid w:val="000F3A79"/>
    <w:rsid w:val="000F3B5B"/>
    <w:rsid w:val="000F3D58"/>
    <w:rsid w:val="000F3DBD"/>
    <w:rsid w:val="000F3E91"/>
    <w:rsid w:val="000F3ED9"/>
    <w:rsid w:val="000F42D5"/>
    <w:rsid w:val="000F42D9"/>
    <w:rsid w:val="000F4686"/>
    <w:rsid w:val="000F543D"/>
    <w:rsid w:val="000F5578"/>
    <w:rsid w:val="000F585F"/>
    <w:rsid w:val="000F5FD8"/>
    <w:rsid w:val="000F663F"/>
    <w:rsid w:val="000F67E1"/>
    <w:rsid w:val="000F69DB"/>
    <w:rsid w:val="000F6DA2"/>
    <w:rsid w:val="000F7433"/>
    <w:rsid w:val="000F79E8"/>
    <w:rsid w:val="001000E5"/>
    <w:rsid w:val="001002AC"/>
    <w:rsid w:val="001004DA"/>
    <w:rsid w:val="00100AF4"/>
    <w:rsid w:val="00100BB4"/>
    <w:rsid w:val="00100C24"/>
    <w:rsid w:val="00100F1D"/>
    <w:rsid w:val="00101375"/>
    <w:rsid w:val="00101D0C"/>
    <w:rsid w:val="00101D30"/>
    <w:rsid w:val="00102046"/>
    <w:rsid w:val="00102C83"/>
    <w:rsid w:val="001034A6"/>
    <w:rsid w:val="00103B57"/>
    <w:rsid w:val="001040E6"/>
    <w:rsid w:val="001043A7"/>
    <w:rsid w:val="0010464D"/>
    <w:rsid w:val="00104727"/>
    <w:rsid w:val="00104B0D"/>
    <w:rsid w:val="00104B92"/>
    <w:rsid w:val="00104C91"/>
    <w:rsid w:val="00104E2B"/>
    <w:rsid w:val="001053C1"/>
    <w:rsid w:val="00106899"/>
    <w:rsid w:val="00106DFC"/>
    <w:rsid w:val="00106F83"/>
    <w:rsid w:val="001074B7"/>
    <w:rsid w:val="0010755D"/>
    <w:rsid w:val="00107AD4"/>
    <w:rsid w:val="00107EF4"/>
    <w:rsid w:val="00107F41"/>
    <w:rsid w:val="00110351"/>
    <w:rsid w:val="0011194A"/>
    <w:rsid w:val="00111C19"/>
    <w:rsid w:val="00111C79"/>
    <w:rsid w:val="00111E16"/>
    <w:rsid w:val="00111E6C"/>
    <w:rsid w:val="00112212"/>
    <w:rsid w:val="001123B8"/>
    <w:rsid w:val="00112724"/>
    <w:rsid w:val="00112C30"/>
    <w:rsid w:val="00112E9B"/>
    <w:rsid w:val="0011317B"/>
    <w:rsid w:val="0011363C"/>
    <w:rsid w:val="00113AD2"/>
    <w:rsid w:val="00113B0D"/>
    <w:rsid w:val="00113B21"/>
    <w:rsid w:val="00113E2F"/>
    <w:rsid w:val="00114313"/>
    <w:rsid w:val="00114C23"/>
    <w:rsid w:val="00114CFD"/>
    <w:rsid w:val="00114DB0"/>
    <w:rsid w:val="00114DD6"/>
    <w:rsid w:val="00114E83"/>
    <w:rsid w:val="00115352"/>
    <w:rsid w:val="0011545B"/>
    <w:rsid w:val="001154E3"/>
    <w:rsid w:val="0011554A"/>
    <w:rsid w:val="0011578D"/>
    <w:rsid w:val="0011622A"/>
    <w:rsid w:val="00116396"/>
    <w:rsid w:val="001168B3"/>
    <w:rsid w:val="00116FC5"/>
    <w:rsid w:val="0011735D"/>
    <w:rsid w:val="001174A5"/>
    <w:rsid w:val="00117E57"/>
    <w:rsid w:val="00117EC1"/>
    <w:rsid w:val="00117F23"/>
    <w:rsid w:val="00120261"/>
    <w:rsid w:val="00120328"/>
    <w:rsid w:val="00120A5D"/>
    <w:rsid w:val="001215CE"/>
    <w:rsid w:val="0012198B"/>
    <w:rsid w:val="00121DA2"/>
    <w:rsid w:val="00121FB3"/>
    <w:rsid w:val="0012209E"/>
    <w:rsid w:val="001223E4"/>
    <w:rsid w:val="00122D56"/>
    <w:rsid w:val="001233F1"/>
    <w:rsid w:val="0012357C"/>
    <w:rsid w:val="001237BD"/>
    <w:rsid w:val="00123A67"/>
    <w:rsid w:val="00123C5F"/>
    <w:rsid w:val="00123E79"/>
    <w:rsid w:val="00123F41"/>
    <w:rsid w:val="0012400C"/>
    <w:rsid w:val="001241CB"/>
    <w:rsid w:val="0012483F"/>
    <w:rsid w:val="00124AAC"/>
    <w:rsid w:val="00124DCD"/>
    <w:rsid w:val="00124EA3"/>
    <w:rsid w:val="00125046"/>
    <w:rsid w:val="0012533E"/>
    <w:rsid w:val="001258A7"/>
    <w:rsid w:val="00125AF8"/>
    <w:rsid w:val="00125B80"/>
    <w:rsid w:val="00125BEE"/>
    <w:rsid w:val="00125BF7"/>
    <w:rsid w:val="00125C41"/>
    <w:rsid w:val="00125DA2"/>
    <w:rsid w:val="0012625F"/>
    <w:rsid w:val="001263D9"/>
    <w:rsid w:val="00126998"/>
    <w:rsid w:val="00126A9E"/>
    <w:rsid w:val="0012720C"/>
    <w:rsid w:val="00127C31"/>
    <w:rsid w:val="00130089"/>
    <w:rsid w:val="00130539"/>
    <w:rsid w:val="00130DD9"/>
    <w:rsid w:val="00130E36"/>
    <w:rsid w:val="00131073"/>
    <w:rsid w:val="001310A1"/>
    <w:rsid w:val="001310A3"/>
    <w:rsid w:val="0013138A"/>
    <w:rsid w:val="00131957"/>
    <w:rsid w:val="001319EB"/>
    <w:rsid w:val="00131A54"/>
    <w:rsid w:val="00131EF9"/>
    <w:rsid w:val="001324A8"/>
    <w:rsid w:val="0013268A"/>
    <w:rsid w:val="00132B88"/>
    <w:rsid w:val="00132E8E"/>
    <w:rsid w:val="0013338B"/>
    <w:rsid w:val="0013338D"/>
    <w:rsid w:val="0013451E"/>
    <w:rsid w:val="00134B72"/>
    <w:rsid w:val="00134D17"/>
    <w:rsid w:val="00134F58"/>
    <w:rsid w:val="001352C7"/>
    <w:rsid w:val="00135554"/>
    <w:rsid w:val="00135802"/>
    <w:rsid w:val="00136168"/>
    <w:rsid w:val="00136422"/>
    <w:rsid w:val="0013647A"/>
    <w:rsid w:val="0013657B"/>
    <w:rsid w:val="00136749"/>
    <w:rsid w:val="0013681E"/>
    <w:rsid w:val="00136CB6"/>
    <w:rsid w:val="00137189"/>
    <w:rsid w:val="0013769A"/>
    <w:rsid w:val="00137A45"/>
    <w:rsid w:val="00137BD2"/>
    <w:rsid w:val="00137DEB"/>
    <w:rsid w:val="00140045"/>
    <w:rsid w:val="0014027D"/>
    <w:rsid w:val="001403B8"/>
    <w:rsid w:val="00140F33"/>
    <w:rsid w:val="001412C7"/>
    <w:rsid w:val="00141BB5"/>
    <w:rsid w:val="00141F3C"/>
    <w:rsid w:val="001427C1"/>
    <w:rsid w:val="0014297A"/>
    <w:rsid w:val="00142B6C"/>
    <w:rsid w:val="00143BF9"/>
    <w:rsid w:val="001442F1"/>
    <w:rsid w:val="001445B0"/>
    <w:rsid w:val="001449F1"/>
    <w:rsid w:val="001450D8"/>
    <w:rsid w:val="0014540C"/>
    <w:rsid w:val="00145C76"/>
    <w:rsid w:val="00145EE8"/>
    <w:rsid w:val="00145FAA"/>
    <w:rsid w:val="001460D0"/>
    <w:rsid w:val="00146180"/>
    <w:rsid w:val="00146232"/>
    <w:rsid w:val="00146C53"/>
    <w:rsid w:val="00146DB3"/>
    <w:rsid w:val="00146EBB"/>
    <w:rsid w:val="001470E0"/>
    <w:rsid w:val="001473F5"/>
    <w:rsid w:val="001475B9"/>
    <w:rsid w:val="001475E4"/>
    <w:rsid w:val="00147EFC"/>
    <w:rsid w:val="00150B8E"/>
    <w:rsid w:val="00150C23"/>
    <w:rsid w:val="00150C8E"/>
    <w:rsid w:val="0015103C"/>
    <w:rsid w:val="001513DA"/>
    <w:rsid w:val="00151420"/>
    <w:rsid w:val="001515AC"/>
    <w:rsid w:val="0015174D"/>
    <w:rsid w:val="00151BAC"/>
    <w:rsid w:val="00151CD2"/>
    <w:rsid w:val="00151DA7"/>
    <w:rsid w:val="00151E28"/>
    <w:rsid w:val="00152120"/>
    <w:rsid w:val="00152648"/>
    <w:rsid w:val="00152C19"/>
    <w:rsid w:val="00152E34"/>
    <w:rsid w:val="00153830"/>
    <w:rsid w:val="00154229"/>
    <w:rsid w:val="001544C9"/>
    <w:rsid w:val="0015462F"/>
    <w:rsid w:val="00155679"/>
    <w:rsid w:val="00155D09"/>
    <w:rsid w:val="0015635B"/>
    <w:rsid w:val="0015665A"/>
    <w:rsid w:val="00156A7E"/>
    <w:rsid w:val="00156B0F"/>
    <w:rsid w:val="001570CD"/>
    <w:rsid w:val="00157273"/>
    <w:rsid w:val="00157481"/>
    <w:rsid w:val="001574B8"/>
    <w:rsid w:val="00160327"/>
    <w:rsid w:val="001603A6"/>
    <w:rsid w:val="001606E1"/>
    <w:rsid w:val="0016083C"/>
    <w:rsid w:val="00160A16"/>
    <w:rsid w:val="00160B7D"/>
    <w:rsid w:val="001616E6"/>
    <w:rsid w:val="00161C3F"/>
    <w:rsid w:val="00161C43"/>
    <w:rsid w:val="00161FF9"/>
    <w:rsid w:val="0016217C"/>
    <w:rsid w:val="001623F2"/>
    <w:rsid w:val="0016278A"/>
    <w:rsid w:val="00162CEA"/>
    <w:rsid w:val="00163059"/>
    <w:rsid w:val="001633B3"/>
    <w:rsid w:val="001633C7"/>
    <w:rsid w:val="00163558"/>
    <w:rsid w:val="001635E5"/>
    <w:rsid w:val="00163681"/>
    <w:rsid w:val="001639C6"/>
    <w:rsid w:val="00163E56"/>
    <w:rsid w:val="001640A1"/>
    <w:rsid w:val="0016470D"/>
    <w:rsid w:val="001647E7"/>
    <w:rsid w:val="00164933"/>
    <w:rsid w:val="00164B4E"/>
    <w:rsid w:val="00164D51"/>
    <w:rsid w:val="00164E34"/>
    <w:rsid w:val="00164E56"/>
    <w:rsid w:val="001656AA"/>
    <w:rsid w:val="00165898"/>
    <w:rsid w:val="00165C8D"/>
    <w:rsid w:val="00165DD4"/>
    <w:rsid w:val="00165EFC"/>
    <w:rsid w:val="00165F56"/>
    <w:rsid w:val="001662F0"/>
    <w:rsid w:val="001666B9"/>
    <w:rsid w:val="00166C17"/>
    <w:rsid w:val="00166F12"/>
    <w:rsid w:val="00167985"/>
    <w:rsid w:val="00170505"/>
    <w:rsid w:val="001705D4"/>
    <w:rsid w:val="00171401"/>
    <w:rsid w:val="001715C7"/>
    <w:rsid w:val="00171854"/>
    <w:rsid w:val="001718C6"/>
    <w:rsid w:val="00171B48"/>
    <w:rsid w:val="00171E94"/>
    <w:rsid w:val="00172C2E"/>
    <w:rsid w:val="00172D63"/>
    <w:rsid w:val="00173402"/>
    <w:rsid w:val="0017371A"/>
    <w:rsid w:val="00173E30"/>
    <w:rsid w:val="00173EE1"/>
    <w:rsid w:val="00173FDC"/>
    <w:rsid w:val="00174484"/>
    <w:rsid w:val="00174950"/>
    <w:rsid w:val="001749E4"/>
    <w:rsid w:val="00174CC9"/>
    <w:rsid w:val="001753F1"/>
    <w:rsid w:val="00175420"/>
    <w:rsid w:val="001758DA"/>
    <w:rsid w:val="0017624C"/>
    <w:rsid w:val="00176968"/>
    <w:rsid w:val="00176AA1"/>
    <w:rsid w:val="00176D35"/>
    <w:rsid w:val="00176D89"/>
    <w:rsid w:val="00176EC1"/>
    <w:rsid w:val="001770F9"/>
    <w:rsid w:val="00177C3D"/>
    <w:rsid w:val="00177F93"/>
    <w:rsid w:val="00180145"/>
    <w:rsid w:val="00180184"/>
    <w:rsid w:val="0018018D"/>
    <w:rsid w:val="001802EE"/>
    <w:rsid w:val="001804FC"/>
    <w:rsid w:val="00180799"/>
    <w:rsid w:val="00180BDA"/>
    <w:rsid w:val="001815A8"/>
    <w:rsid w:val="00181604"/>
    <w:rsid w:val="00181891"/>
    <w:rsid w:val="00181A0B"/>
    <w:rsid w:val="00181BE6"/>
    <w:rsid w:val="0018229D"/>
    <w:rsid w:val="00182DA2"/>
    <w:rsid w:val="0018360B"/>
    <w:rsid w:val="0018389D"/>
    <w:rsid w:val="001839B5"/>
    <w:rsid w:val="00183A2B"/>
    <w:rsid w:val="00184108"/>
    <w:rsid w:val="0018492D"/>
    <w:rsid w:val="00184B43"/>
    <w:rsid w:val="00184CD6"/>
    <w:rsid w:val="001857DE"/>
    <w:rsid w:val="00185DB2"/>
    <w:rsid w:val="001861A9"/>
    <w:rsid w:val="00186343"/>
    <w:rsid w:val="0018640F"/>
    <w:rsid w:val="00186DCD"/>
    <w:rsid w:val="0018754C"/>
    <w:rsid w:val="00190006"/>
    <w:rsid w:val="0019024C"/>
    <w:rsid w:val="00191466"/>
    <w:rsid w:val="0019158B"/>
    <w:rsid w:val="001925F2"/>
    <w:rsid w:val="001926B7"/>
    <w:rsid w:val="001927AB"/>
    <w:rsid w:val="00192A3C"/>
    <w:rsid w:val="00192F3E"/>
    <w:rsid w:val="00193319"/>
    <w:rsid w:val="001934E6"/>
    <w:rsid w:val="001936BA"/>
    <w:rsid w:val="00193970"/>
    <w:rsid w:val="00193A89"/>
    <w:rsid w:val="00193B66"/>
    <w:rsid w:val="00193EB0"/>
    <w:rsid w:val="0019417D"/>
    <w:rsid w:val="001948B3"/>
    <w:rsid w:val="001948C7"/>
    <w:rsid w:val="00194B33"/>
    <w:rsid w:val="0019521C"/>
    <w:rsid w:val="00195382"/>
    <w:rsid w:val="001957D7"/>
    <w:rsid w:val="00195DC1"/>
    <w:rsid w:val="0019601B"/>
    <w:rsid w:val="00196872"/>
    <w:rsid w:val="00196DE1"/>
    <w:rsid w:val="0019721F"/>
    <w:rsid w:val="001975EC"/>
    <w:rsid w:val="001975ED"/>
    <w:rsid w:val="001978EF"/>
    <w:rsid w:val="001A007B"/>
    <w:rsid w:val="001A02E2"/>
    <w:rsid w:val="001A0561"/>
    <w:rsid w:val="001A0652"/>
    <w:rsid w:val="001A08E8"/>
    <w:rsid w:val="001A0CF4"/>
    <w:rsid w:val="001A10CE"/>
    <w:rsid w:val="001A1128"/>
    <w:rsid w:val="001A132F"/>
    <w:rsid w:val="001A1534"/>
    <w:rsid w:val="001A15DC"/>
    <w:rsid w:val="001A18FD"/>
    <w:rsid w:val="001A1CC4"/>
    <w:rsid w:val="001A1F6C"/>
    <w:rsid w:val="001A2471"/>
    <w:rsid w:val="001A25CA"/>
    <w:rsid w:val="001A2609"/>
    <w:rsid w:val="001A265D"/>
    <w:rsid w:val="001A2950"/>
    <w:rsid w:val="001A29C8"/>
    <w:rsid w:val="001A2F2B"/>
    <w:rsid w:val="001A305C"/>
    <w:rsid w:val="001A4189"/>
    <w:rsid w:val="001A4BB3"/>
    <w:rsid w:val="001A4BEA"/>
    <w:rsid w:val="001A4C31"/>
    <w:rsid w:val="001A4E20"/>
    <w:rsid w:val="001A4EFF"/>
    <w:rsid w:val="001A50A3"/>
    <w:rsid w:val="001A5180"/>
    <w:rsid w:val="001A5273"/>
    <w:rsid w:val="001A5723"/>
    <w:rsid w:val="001A5762"/>
    <w:rsid w:val="001A5A49"/>
    <w:rsid w:val="001A5F3E"/>
    <w:rsid w:val="001A5FD6"/>
    <w:rsid w:val="001A60CA"/>
    <w:rsid w:val="001A6519"/>
    <w:rsid w:val="001A66D6"/>
    <w:rsid w:val="001A67C7"/>
    <w:rsid w:val="001A685B"/>
    <w:rsid w:val="001A6C0D"/>
    <w:rsid w:val="001A6E46"/>
    <w:rsid w:val="001A7088"/>
    <w:rsid w:val="001A71D2"/>
    <w:rsid w:val="001A7371"/>
    <w:rsid w:val="001A73B6"/>
    <w:rsid w:val="001A76D7"/>
    <w:rsid w:val="001A77E6"/>
    <w:rsid w:val="001A7A3D"/>
    <w:rsid w:val="001A7F29"/>
    <w:rsid w:val="001B049C"/>
    <w:rsid w:val="001B0684"/>
    <w:rsid w:val="001B0A78"/>
    <w:rsid w:val="001B0B17"/>
    <w:rsid w:val="001B0C06"/>
    <w:rsid w:val="001B0EF1"/>
    <w:rsid w:val="001B1085"/>
    <w:rsid w:val="001B1354"/>
    <w:rsid w:val="001B176B"/>
    <w:rsid w:val="001B17EF"/>
    <w:rsid w:val="001B1BF5"/>
    <w:rsid w:val="001B1FEE"/>
    <w:rsid w:val="001B228A"/>
    <w:rsid w:val="001B24BB"/>
    <w:rsid w:val="001B25F6"/>
    <w:rsid w:val="001B2D5E"/>
    <w:rsid w:val="001B2E10"/>
    <w:rsid w:val="001B3006"/>
    <w:rsid w:val="001B32B7"/>
    <w:rsid w:val="001B36FC"/>
    <w:rsid w:val="001B3D52"/>
    <w:rsid w:val="001B42B7"/>
    <w:rsid w:val="001B437B"/>
    <w:rsid w:val="001B478A"/>
    <w:rsid w:val="001B49B9"/>
    <w:rsid w:val="001B4DD5"/>
    <w:rsid w:val="001B4F15"/>
    <w:rsid w:val="001B5A79"/>
    <w:rsid w:val="001B5ED8"/>
    <w:rsid w:val="001B606B"/>
    <w:rsid w:val="001B6340"/>
    <w:rsid w:val="001B6379"/>
    <w:rsid w:val="001B655F"/>
    <w:rsid w:val="001B676A"/>
    <w:rsid w:val="001B6FD2"/>
    <w:rsid w:val="001B701E"/>
    <w:rsid w:val="001B75FF"/>
    <w:rsid w:val="001B7644"/>
    <w:rsid w:val="001B7BA5"/>
    <w:rsid w:val="001C001A"/>
    <w:rsid w:val="001C043F"/>
    <w:rsid w:val="001C1007"/>
    <w:rsid w:val="001C149D"/>
    <w:rsid w:val="001C196F"/>
    <w:rsid w:val="001C1D36"/>
    <w:rsid w:val="001C205F"/>
    <w:rsid w:val="001C2085"/>
    <w:rsid w:val="001C2566"/>
    <w:rsid w:val="001C2DD8"/>
    <w:rsid w:val="001C30DC"/>
    <w:rsid w:val="001C3896"/>
    <w:rsid w:val="001C3F98"/>
    <w:rsid w:val="001C416F"/>
    <w:rsid w:val="001C41DE"/>
    <w:rsid w:val="001C441B"/>
    <w:rsid w:val="001C44BF"/>
    <w:rsid w:val="001C4C0E"/>
    <w:rsid w:val="001C4C4D"/>
    <w:rsid w:val="001C4CB1"/>
    <w:rsid w:val="001C50AF"/>
    <w:rsid w:val="001C5972"/>
    <w:rsid w:val="001C5D53"/>
    <w:rsid w:val="001C6898"/>
    <w:rsid w:val="001C6DB4"/>
    <w:rsid w:val="001C70F0"/>
    <w:rsid w:val="001C742C"/>
    <w:rsid w:val="001C757D"/>
    <w:rsid w:val="001C7703"/>
    <w:rsid w:val="001C7B38"/>
    <w:rsid w:val="001C7BD0"/>
    <w:rsid w:val="001D05B4"/>
    <w:rsid w:val="001D11CF"/>
    <w:rsid w:val="001D122B"/>
    <w:rsid w:val="001D15AF"/>
    <w:rsid w:val="001D1697"/>
    <w:rsid w:val="001D1A50"/>
    <w:rsid w:val="001D20F9"/>
    <w:rsid w:val="001D2470"/>
    <w:rsid w:val="001D28B8"/>
    <w:rsid w:val="001D28D0"/>
    <w:rsid w:val="001D30DB"/>
    <w:rsid w:val="001D323E"/>
    <w:rsid w:val="001D3778"/>
    <w:rsid w:val="001D380E"/>
    <w:rsid w:val="001D3AA5"/>
    <w:rsid w:val="001D4686"/>
    <w:rsid w:val="001D4985"/>
    <w:rsid w:val="001D4E89"/>
    <w:rsid w:val="001D4FFF"/>
    <w:rsid w:val="001D513D"/>
    <w:rsid w:val="001D5215"/>
    <w:rsid w:val="001D54AF"/>
    <w:rsid w:val="001D558E"/>
    <w:rsid w:val="001D5614"/>
    <w:rsid w:val="001D5656"/>
    <w:rsid w:val="001D5918"/>
    <w:rsid w:val="001D5923"/>
    <w:rsid w:val="001D5BF5"/>
    <w:rsid w:val="001D5D62"/>
    <w:rsid w:val="001D5F94"/>
    <w:rsid w:val="001D65FE"/>
    <w:rsid w:val="001D6792"/>
    <w:rsid w:val="001D6DB6"/>
    <w:rsid w:val="001D6DB9"/>
    <w:rsid w:val="001D7120"/>
    <w:rsid w:val="001D7DF7"/>
    <w:rsid w:val="001E000A"/>
    <w:rsid w:val="001E028F"/>
    <w:rsid w:val="001E11E7"/>
    <w:rsid w:val="001E13B6"/>
    <w:rsid w:val="001E198E"/>
    <w:rsid w:val="001E1ED5"/>
    <w:rsid w:val="001E223E"/>
    <w:rsid w:val="001E24F2"/>
    <w:rsid w:val="001E2686"/>
    <w:rsid w:val="001E2879"/>
    <w:rsid w:val="001E28EB"/>
    <w:rsid w:val="001E2B0C"/>
    <w:rsid w:val="001E2E22"/>
    <w:rsid w:val="001E3821"/>
    <w:rsid w:val="001E3894"/>
    <w:rsid w:val="001E393A"/>
    <w:rsid w:val="001E3AAD"/>
    <w:rsid w:val="001E3CD0"/>
    <w:rsid w:val="001E3D77"/>
    <w:rsid w:val="001E45B4"/>
    <w:rsid w:val="001E4A7E"/>
    <w:rsid w:val="001E4C8E"/>
    <w:rsid w:val="001E4D7A"/>
    <w:rsid w:val="001E57D0"/>
    <w:rsid w:val="001E5D60"/>
    <w:rsid w:val="001E6BA1"/>
    <w:rsid w:val="001E6BBF"/>
    <w:rsid w:val="001E6E43"/>
    <w:rsid w:val="001E7450"/>
    <w:rsid w:val="001E797F"/>
    <w:rsid w:val="001E7CCD"/>
    <w:rsid w:val="001E7E7C"/>
    <w:rsid w:val="001F00B9"/>
    <w:rsid w:val="001F01CA"/>
    <w:rsid w:val="001F02AA"/>
    <w:rsid w:val="001F0631"/>
    <w:rsid w:val="001F0734"/>
    <w:rsid w:val="001F0B66"/>
    <w:rsid w:val="001F1410"/>
    <w:rsid w:val="001F1DD7"/>
    <w:rsid w:val="001F203D"/>
    <w:rsid w:val="001F226A"/>
    <w:rsid w:val="001F2287"/>
    <w:rsid w:val="001F2668"/>
    <w:rsid w:val="001F2B8B"/>
    <w:rsid w:val="001F2EA8"/>
    <w:rsid w:val="001F308B"/>
    <w:rsid w:val="001F30BB"/>
    <w:rsid w:val="001F3357"/>
    <w:rsid w:val="001F346B"/>
    <w:rsid w:val="001F34B4"/>
    <w:rsid w:val="001F47DC"/>
    <w:rsid w:val="001F4E3A"/>
    <w:rsid w:val="001F5E89"/>
    <w:rsid w:val="001F6B1C"/>
    <w:rsid w:val="001F6E25"/>
    <w:rsid w:val="001F6FEB"/>
    <w:rsid w:val="001F7194"/>
    <w:rsid w:val="001F74BA"/>
    <w:rsid w:val="001F77AB"/>
    <w:rsid w:val="001F7AD5"/>
    <w:rsid w:val="001F7D21"/>
    <w:rsid w:val="001F7EDC"/>
    <w:rsid w:val="001F7F31"/>
    <w:rsid w:val="0020026F"/>
    <w:rsid w:val="00200446"/>
    <w:rsid w:val="00200802"/>
    <w:rsid w:val="002008D9"/>
    <w:rsid w:val="00200E16"/>
    <w:rsid w:val="002010A8"/>
    <w:rsid w:val="00201881"/>
    <w:rsid w:val="00201C18"/>
    <w:rsid w:val="002020FC"/>
    <w:rsid w:val="00202DD2"/>
    <w:rsid w:val="00202F4C"/>
    <w:rsid w:val="002036F2"/>
    <w:rsid w:val="00203974"/>
    <w:rsid w:val="002039A3"/>
    <w:rsid w:val="002040EC"/>
    <w:rsid w:val="00204331"/>
    <w:rsid w:val="0020461C"/>
    <w:rsid w:val="002049B2"/>
    <w:rsid w:val="00204E9A"/>
    <w:rsid w:val="00205033"/>
    <w:rsid w:val="002050F3"/>
    <w:rsid w:val="00205280"/>
    <w:rsid w:val="002053AE"/>
    <w:rsid w:val="00205575"/>
    <w:rsid w:val="00206707"/>
    <w:rsid w:val="002070D9"/>
    <w:rsid w:val="0020770E"/>
    <w:rsid w:val="00207D0C"/>
    <w:rsid w:val="0021071F"/>
    <w:rsid w:val="0021081A"/>
    <w:rsid w:val="00210FF5"/>
    <w:rsid w:val="002111F6"/>
    <w:rsid w:val="00211B2D"/>
    <w:rsid w:val="00211F28"/>
    <w:rsid w:val="00212433"/>
    <w:rsid w:val="00212CA0"/>
    <w:rsid w:val="00212D73"/>
    <w:rsid w:val="0021311B"/>
    <w:rsid w:val="0021318A"/>
    <w:rsid w:val="002131A0"/>
    <w:rsid w:val="002135E9"/>
    <w:rsid w:val="002138C4"/>
    <w:rsid w:val="00213CE5"/>
    <w:rsid w:val="00214105"/>
    <w:rsid w:val="00214134"/>
    <w:rsid w:val="002141E1"/>
    <w:rsid w:val="00214502"/>
    <w:rsid w:val="00214E00"/>
    <w:rsid w:val="00214EA3"/>
    <w:rsid w:val="002152EF"/>
    <w:rsid w:val="00215B93"/>
    <w:rsid w:val="00215CF2"/>
    <w:rsid w:val="00215D33"/>
    <w:rsid w:val="00215EE6"/>
    <w:rsid w:val="00215F22"/>
    <w:rsid w:val="0021608B"/>
    <w:rsid w:val="0021628F"/>
    <w:rsid w:val="002162CB"/>
    <w:rsid w:val="002162DC"/>
    <w:rsid w:val="00216385"/>
    <w:rsid w:val="00216582"/>
    <w:rsid w:val="00216908"/>
    <w:rsid w:val="00216AE6"/>
    <w:rsid w:val="00216CF6"/>
    <w:rsid w:val="00216D5E"/>
    <w:rsid w:val="00217481"/>
    <w:rsid w:val="00217E62"/>
    <w:rsid w:val="00217FAB"/>
    <w:rsid w:val="0022036C"/>
    <w:rsid w:val="0022068D"/>
    <w:rsid w:val="00220C34"/>
    <w:rsid w:val="00220F44"/>
    <w:rsid w:val="002211E0"/>
    <w:rsid w:val="00221E3D"/>
    <w:rsid w:val="002220C7"/>
    <w:rsid w:val="0022264F"/>
    <w:rsid w:val="00222667"/>
    <w:rsid w:val="00222802"/>
    <w:rsid w:val="0022290D"/>
    <w:rsid w:val="002229B2"/>
    <w:rsid w:val="00222F16"/>
    <w:rsid w:val="0022308C"/>
    <w:rsid w:val="0022340D"/>
    <w:rsid w:val="002234D7"/>
    <w:rsid w:val="00223661"/>
    <w:rsid w:val="002237AE"/>
    <w:rsid w:val="00223CA2"/>
    <w:rsid w:val="00223F00"/>
    <w:rsid w:val="00223F2F"/>
    <w:rsid w:val="00224191"/>
    <w:rsid w:val="0022424A"/>
    <w:rsid w:val="002242D5"/>
    <w:rsid w:val="00224340"/>
    <w:rsid w:val="00224BFB"/>
    <w:rsid w:val="00224C3F"/>
    <w:rsid w:val="0022563E"/>
    <w:rsid w:val="00225CBA"/>
    <w:rsid w:val="00226074"/>
    <w:rsid w:val="0022609C"/>
    <w:rsid w:val="002263D4"/>
    <w:rsid w:val="00226CC0"/>
    <w:rsid w:val="00226F33"/>
    <w:rsid w:val="00227253"/>
    <w:rsid w:val="0022739B"/>
    <w:rsid w:val="00227D09"/>
    <w:rsid w:val="002304A0"/>
    <w:rsid w:val="00230A76"/>
    <w:rsid w:val="00230AD9"/>
    <w:rsid w:val="00230BC8"/>
    <w:rsid w:val="00230E17"/>
    <w:rsid w:val="00230FBE"/>
    <w:rsid w:val="00231236"/>
    <w:rsid w:val="002315BE"/>
    <w:rsid w:val="0023174A"/>
    <w:rsid w:val="00231B15"/>
    <w:rsid w:val="00231B63"/>
    <w:rsid w:val="00231F33"/>
    <w:rsid w:val="0023224E"/>
    <w:rsid w:val="0023238E"/>
    <w:rsid w:val="0023257A"/>
    <w:rsid w:val="002326C3"/>
    <w:rsid w:val="002329C3"/>
    <w:rsid w:val="00232A7D"/>
    <w:rsid w:val="00232DB0"/>
    <w:rsid w:val="00232E49"/>
    <w:rsid w:val="00232E9E"/>
    <w:rsid w:val="0023348D"/>
    <w:rsid w:val="00233869"/>
    <w:rsid w:val="00233970"/>
    <w:rsid w:val="00233AE2"/>
    <w:rsid w:val="00233B0A"/>
    <w:rsid w:val="00233B5C"/>
    <w:rsid w:val="002340F0"/>
    <w:rsid w:val="002344FB"/>
    <w:rsid w:val="0023539C"/>
    <w:rsid w:val="002354C3"/>
    <w:rsid w:val="0023567D"/>
    <w:rsid w:val="00235793"/>
    <w:rsid w:val="00235845"/>
    <w:rsid w:val="002358DA"/>
    <w:rsid w:val="00236749"/>
    <w:rsid w:val="002368ED"/>
    <w:rsid w:val="0023748E"/>
    <w:rsid w:val="00237A00"/>
    <w:rsid w:val="00237CAE"/>
    <w:rsid w:val="00240187"/>
    <w:rsid w:val="00240287"/>
    <w:rsid w:val="00240669"/>
    <w:rsid w:val="002406B3"/>
    <w:rsid w:val="00240955"/>
    <w:rsid w:val="002409E3"/>
    <w:rsid w:val="00240E19"/>
    <w:rsid w:val="00240E2F"/>
    <w:rsid w:val="00241368"/>
    <w:rsid w:val="00242103"/>
    <w:rsid w:val="00242148"/>
    <w:rsid w:val="0024232F"/>
    <w:rsid w:val="00242766"/>
    <w:rsid w:val="00242C7F"/>
    <w:rsid w:val="00243024"/>
    <w:rsid w:val="00243C9D"/>
    <w:rsid w:val="00243F3F"/>
    <w:rsid w:val="002440EB"/>
    <w:rsid w:val="0024412B"/>
    <w:rsid w:val="002441C0"/>
    <w:rsid w:val="00244255"/>
    <w:rsid w:val="00244852"/>
    <w:rsid w:val="00244FFC"/>
    <w:rsid w:val="0024517B"/>
    <w:rsid w:val="00245221"/>
    <w:rsid w:val="00245241"/>
    <w:rsid w:val="00245283"/>
    <w:rsid w:val="002452A8"/>
    <w:rsid w:val="00245459"/>
    <w:rsid w:val="00245BAD"/>
    <w:rsid w:val="00245BE4"/>
    <w:rsid w:val="002461DC"/>
    <w:rsid w:val="0024624E"/>
    <w:rsid w:val="00246486"/>
    <w:rsid w:val="00246A4F"/>
    <w:rsid w:val="00246CD3"/>
    <w:rsid w:val="0024716E"/>
    <w:rsid w:val="002479E9"/>
    <w:rsid w:val="00247DBA"/>
    <w:rsid w:val="0025069E"/>
    <w:rsid w:val="0025094D"/>
    <w:rsid w:val="00250B90"/>
    <w:rsid w:val="0025143D"/>
    <w:rsid w:val="00251557"/>
    <w:rsid w:val="00251D42"/>
    <w:rsid w:val="002522C4"/>
    <w:rsid w:val="00252538"/>
    <w:rsid w:val="00252A5D"/>
    <w:rsid w:val="00252B6F"/>
    <w:rsid w:val="00252D21"/>
    <w:rsid w:val="00253023"/>
    <w:rsid w:val="0025314D"/>
    <w:rsid w:val="0025336B"/>
    <w:rsid w:val="0025361B"/>
    <w:rsid w:val="00253910"/>
    <w:rsid w:val="00253BA3"/>
    <w:rsid w:val="00254456"/>
    <w:rsid w:val="002547C3"/>
    <w:rsid w:val="00254C85"/>
    <w:rsid w:val="00254EED"/>
    <w:rsid w:val="00254F11"/>
    <w:rsid w:val="00254F8A"/>
    <w:rsid w:val="00254FB3"/>
    <w:rsid w:val="00255257"/>
    <w:rsid w:val="0025553C"/>
    <w:rsid w:val="00256323"/>
    <w:rsid w:val="0025634E"/>
    <w:rsid w:val="002563E5"/>
    <w:rsid w:val="00256A7A"/>
    <w:rsid w:val="00256B80"/>
    <w:rsid w:val="00257386"/>
    <w:rsid w:val="002573F2"/>
    <w:rsid w:val="00260050"/>
    <w:rsid w:val="002603F0"/>
    <w:rsid w:val="002606E4"/>
    <w:rsid w:val="002606FF"/>
    <w:rsid w:val="002608C4"/>
    <w:rsid w:val="00260C9F"/>
    <w:rsid w:val="0026134B"/>
    <w:rsid w:val="00261374"/>
    <w:rsid w:val="00261589"/>
    <w:rsid w:val="002622E2"/>
    <w:rsid w:val="002623E3"/>
    <w:rsid w:val="00262472"/>
    <w:rsid w:val="002626D0"/>
    <w:rsid w:val="00262882"/>
    <w:rsid w:val="00262B75"/>
    <w:rsid w:val="00262CC0"/>
    <w:rsid w:val="0026313B"/>
    <w:rsid w:val="002632C6"/>
    <w:rsid w:val="002637B4"/>
    <w:rsid w:val="00264C66"/>
    <w:rsid w:val="00264F61"/>
    <w:rsid w:val="00264FC5"/>
    <w:rsid w:val="0026528B"/>
    <w:rsid w:val="0026583C"/>
    <w:rsid w:val="0026663C"/>
    <w:rsid w:val="002668FF"/>
    <w:rsid w:val="00266E2A"/>
    <w:rsid w:val="00266E2B"/>
    <w:rsid w:val="002673D5"/>
    <w:rsid w:val="002677DB"/>
    <w:rsid w:val="00267922"/>
    <w:rsid w:val="00267CD2"/>
    <w:rsid w:val="002700C9"/>
    <w:rsid w:val="00270A89"/>
    <w:rsid w:val="00270B26"/>
    <w:rsid w:val="00270DA4"/>
    <w:rsid w:val="00270F5F"/>
    <w:rsid w:val="002717F7"/>
    <w:rsid w:val="00271978"/>
    <w:rsid w:val="00271BC1"/>
    <w:rsid w:val="00271E72"/>
    <w:rsid w:val="002720AD"/>
    <w:rsid w:val="002723FA"/>
    <w:rsid w:val="00272559"/>
    <w:rsid w:val="00272744"/>
    <w:rsid w:val="00272781"/>
    <w:rsid w:val="00272828"/>
    <w:rsid w:val="00272962"/>
    <w:rsid w:val="00272E87"/>
    <w:rsid w:val="00272EB1"/>
    <w:rsid w:val="002731BA"/>
    <w:rsid w:val="002731F6"/>
    <w:rsid w:val="0027357C"/>
    <w:rsid w:val="00274299"/>
    <w:rsid w:val="0027436F"/>
    <w:rsid w:val="00274860"/>
    <w:rsid w:val="00274994"/>
    <w:rsid w:val="002754E3"/>
    <w:rsid w:val="00275878"/>
    <w:rsid w:val="00275AE5"/>
    <w:rsid w:val="00275B2C"/>
    <w:rsid w:val="00275F78"/>
    <w:rsid w:val="00276297"/>
    <w:rsid w:val="00276384"/>
    <w:rsid w:val="00276443"/>
    <w:rsid w:val="00276944"/>
    <w:rsid w:val="002772C0"/>
    <w:rsid w:val="002775BB"/>
    <w:rsid w:val="00277C39"/>
    <w:rsid w:val="00277F91"/>
    <w:rsid w:val="0028006B"/>
    <w:rsid w:val="002802AD"/>
    <w:rsid w:val="002803AF"/>
    <w:rsid w:val="002808DB"/>
    <w:rsid w:val="002809A9"/>
    <w:rsid w:val="00280CBF"/>
    <w:rsid w:val="00280E75"/>
    <w:rsid w:val="00280E9E"/>
    <w:rsid w:val="00280F51"/>
    <w:rsid w:val="00281233"/>
    <w:rsid w:val="002815B6"/>
    <w:rsid w:val="00281CE5"/>
    <w:rsid w:val="00281CF4"/>
    <w:rsid w:val="0028299B"/>
    <w:rsid w:val="0028353C"/>
    <w:rsid w:val="002838D9"/>
    <w:rsid w:val="00283CF5"/>
    <w:rsid w:val="00283E51"/>
    <w:rsid w:val="0028440E"/>
    <w:rsid w:val="002849BB"/>
    <w:rsid w:val="0028523C"/>
    <w:rsid w:val="0028556D"/>
    <w:rsid w:val="00285702"/>
    <w:rsid w:val="0028577F"/>
    <w:rsid w:val="00285BF4"/>
    <w:rsid w:val="00286774"/>
    <w:rsid w:val="00287477"/>
    <w:rsid w:val="00287578"/>
    <w:rsid w:val="002877DE"/>
    <w:rsid w:val="00287D0C"/>
    <w:rsid w:val="00290AAA"/>
    <w:rsid w:val="00290F2B"/>
    <w:rsid w:val="002913ED"/>
    <w:rsid w:val="002914EA"/>
    <w:rsid w:val="00291702"/>
    <w:rsid w:val="0029179A"/>
    <w:rsid w:val="00291A13"/>
    <w:rsid w:val="00292042"/>
    <w:rsid w:val="0029283A"/>
    <w:rsid w:val="00292BB5"/>
    <w:rsid w:val="00292EC3"/>
    <w:rsid w:val="002931B3"/>
    <w:rsid w:val="00293263"/>
    <w:rsid w:val="002934F0"/>
    <w:rsid w:val="00293A66"/>
    <w:rsid w:val="00293B59"/>
    <w:rsid w:val="002940D1"/>
    <w:rsid w:val="00294447"/>
    <w:rsid w:val="002944D4"/>
    <w:rsid w:val="002948D7"/>
    <w:rsid w:val="00294BAA"/>
    <w:rsid w:val="00294D09"/>
    <w:rsid w:val="00294E2E"/>
    <w:rsid w:val="002954AD"/>
    <w:rsid w:val="002956CE"/>
    <w:rsid w:val="00295CC0"/>
    <w:rsid w:val="00295E77"/>
    <w:rsid w:val="00295EC1"/>
    <w:rsid w:val="00296059"/>
    <w:rsid w:val="00296170"/>
    <w:rsid w:val="002961D6"/>
    <w:rsid w:val="00296621"/>
    <w:rsid w:val="00296EDE"/>
    <w:rsid w:val="00297543"/>
    <w:rsid w:val="00297627"/>
    <w:rsid w:val="00297C94"/>
    <w:rsid w:val="00297CC4"/>
    <w:rsid w:val="002A0312"/>
    <w:rsid w:val="002A05BF"/>
    <w:rsid w:val="002A074A"/>
    <w:rsid w:val="002A089F"/>
    <w:rsid w:val="002A095A"/>
    <w:rsid w:val="002A0964"/>
    <w:rsid w:val="002A0CA9"/>
    <w:rsid w:val="002A0DDF"/>
    <w:rsid w:val="002A0FC7"/>
    <w:rsid w:val="002A10DD"/>
    <w:rsid w:val="002A1643"/>
    <w:rsid w:val="002A173B"/>
    <w:rsid w:val="002A1B1C"/>
    <w:rsid w:val="002A230B"/>
    <w:rsid w:val="002A2813"/>
    <w:rsid w:val="002A2936"/>
    <w:rsid w:val="002A3056"/>
    <w:rsid w:val="002A35B8"/>
    <w:rsid w:val="002A363B"/>
    <w:rsid w:val="002A4644"/>
    <w:rsid w:val="002A49BB"/>
    <w:rsid w:val="002A507F"/>
    <w:rsid w:val="002A54E3"/>
    <w:rsid w:val="002A5EAC"/>
    <w:rsid w:val="002A5FF1"/>
    <w:rsid w:val="002A60D4"/>
    <w:rsid w:val="002A6505"/>
    <w:rsid w:val="002A65D0"/>
    <w:rsid w:val="002A66F5"/>
    <w:rsid w:val="002A67CA"/>
    <w:rsid w:val="002A6FDC"/>
    <w:rsid w:val="002A7516"/>
    <w:rsid w:val="002A7891"/>
    <w:rsid w:val="002A7F29"/>
    <w:rsid w:val="002B00F9"/>
    <w:rsid w:val="002B03CC"/>
    <w:rsid w:val="002B0737"/>
    <w:rsid w:val="002B0CDA"/>
    <w:rsid w:val="002B1E75"/>
    <w:rsid w:val="002B2047"/>
    <w:rsid w:val="002B2215"/>
    <w:rsid w:val="002B256B"/>
    <w:rsid w:val="002B3231"/>
    <w:rsid w:val="002B34ED"/>
    <w:rsid w:val="002B372A"/>
    <w:rsid w:val="002B378D"/>
    <w:rsid w:val="002B3D6E"/>
    <w:rsid w:val="002B3E65"/>
    <w:rsid w:val="002B3F88"/>
    <w:rsid w:val="002B430F"/>
    <w:rsid w:val="002B4E1D"/>
    <w:rsid w:val="002B4EF8"/>
    <w:rsid w:val="002B4FDA"/>
    <w:rsid w:val="002B4FF9"/>
    <w:rsid w:val="002B5206"/>
    <w:rsid w:val="002B5441"/>
    <w:rsid w:val="002B5B8F"/>
    <w:rsid w:val="002B5CE9"/>
    <w:rsid w:val="002B5F24"/>
    <w:rsid w:val="002B5F3A"/>
    <w:rsid w:val="002B6480"/>
    <w:rsid w:val="002B658D"/>
    <w:rsid w:val="002B686E"/>
    <w:rsid w:val="002B6EE7"/>
    <w:rsid w:val="002B7298"/>
    <w:rsid w:val="002B77E3"/>
    <w:rsid w:val="002C0572"/>
    <w:rsid w:val="002C074C"/>
    <w:rsid w:val="002C0763"/>
    <w:rsid w:val="002C0F8D"/>
    <w:rsid w:val="002C2014"/>
    <w:rsid w:val="002C2542"/>
    <w:rsid w:val="002C260D"/>
    <w:rsid w:val="002C2855"/>
    <w:rsid w:val="002C292C"/>
    <w:rsid w:val="002C297B"/>
    <w:rsid w:val="002C2D9A"/>
    <w:rsid w:val="002C2DF4"/>
    <w:rsid w:val="002C2F29"/>
    <w:rsid w:val="002C32F3"/>
    <w:rsid w:val="002C372F"/>
    <w:rsid w:val="002C377B"/>
    <w:rsid w:val="002C39CF"/>
    <w:rsid w:val="002C401A"/>
    <w:rsid w:val="002C4750"/>
    <w:rsid w:val="002C4CE6"/>
    <w:rsid w:val="002C4D92"/>
    <w:rsid w:val="002C4FEC"/>
    <w:rsid w:val="002C50E7"/>
    <w:rsid w:val="002C5E11"/>
    <w:rsid w:val="002C5F52"/>
    <w:rsid w:val="002C5F73"/>
    <w:rsid w:val="002C655E"/>
    <w:rsid w:val="002C6861"/>
    <w:rsid w:val="002C692F"/>
    <w:rsid w:val="002C7297"/>
    <w:rsid w:val="002C7B62"/>
    <w:rsid w:val="002C7DF9"/>
    <w:rsid w:val="002D0917"/>
    <w:rsid w:val="002D1671"/>
    <w:rsid w:val="002D198E"/>
    <w:rsid w:val="002D19CA"/>
    <w:rsid w:val="002D2042"/>
    <w:rsid w:val="002D2652"/>
    <w:rsid w:val="002D29F1"/>
    <w:rsid w:val="002D33E7"/>
    <w:rsid w:val="002D3706"/>
    <w:rsid w:val="002D388A"/>
    <w:rsid w:val="002D47B8"/>
    <w:rsid w:val="002D4CE6"/>
    <w:rsid w:val="002D4ED2"/>
    <w:rsid w:val="002D4EF1"/>
    <w:rsid w:val="002D5066"/>
    <w:rsid w:val="002D51F6"/>
    <w:rsid w:val="002D550B"/>
    <w:rsid w:val="002D553B"/>
    <w:rsid w:val="002D5820"/>
    <w:rsid w:val="002D5A22"/>
    <w:rsid w:val="002D6018"/>
    <w:rsid w:val="002D63CB"/>
    <w:rsid w:val="002D6A1F"/>
    <w:rsid w:val="002D6E31"/>
    <w:rsid w:val="002D7198"/>
    <w:rsid w:val="002D71F5"/>
    <w:rsid w:val="002D724C"/>
    <w:rsid w:val="002D7483"/>
    <w:rsid w:val="002D774B"/>
    <w:rsid w:val="002D7D0C"/>
    <w:rsid w:val="002D7D9D"/>
    <w:rsid w:val="002E00CB"/>
    <w:rsid w:val="002E0477"/>
    <w:rsid w:val="002E063F"/>
    <w:rsid w:val="002E0C97"/>
    <w:rsid w:val="002E1121"/>
    <w:rsid w:val="002E1407"/>
    <w:rsid w:val="002E14DC"/>
    <w:rsid w:val="002E18EF"/>
    <w:rsid w:val="002E1ACE"/>
    <w:rsid w:val="002E1B11"/>
    <w:rsid w:val="002E2607"/>
    <w:rsid w:val="002E2783"/>
    <w:rsid w:val="002E282E"/>
    <w:rsid w:val="002E28AE"/>
    <w:rsid w:val="002E29D1"/>
    <w:rsid w:val="002E2FD7"/>
    <w:rsid w:val="002E33F4"/>
    <w:rsid w:val="002E3887"/>
    <w:rsid w:val="002E3DE5"/>
    <w:rsid w:val="002E3E1D"/>
    <w:rsid w:val="002E4705"/>
    <w:rsid w:val="002E4A73"/>
    <w:rsid w:val="002E4C10"/>
    <w:rsid w:val="002E4D2E"/>
    <w:rsid w:val="002E4D48"/>
    <w:rsid w:val="002E4DC1"/>
    <w:rsid w:val="002E4FD7"/>
    <w:rsid w:val="002E5144"/>
    <w:rsid w:val="002E5202"/>
    <w:rsid w:val="002E5330"/>
    <w:rsid w:val="002E55DE"/>
    <w:rsid w:val="002E563E"/>
    <w:rsid w:val="002E566D"/>
    <w:rsid w:val="002E592A"/>
    <w:rsid w:val="002E5C54"/>
    <w:rsid w:val="002E5CC5"/>
    <w:rsid w:val="002E5E08"/>
    <w:rsid w:val="002E5E0A"/>
    <w:rsid w:val="002E6083"/>
    <w:rsid w:val="002E6113"/>
    <w:rsid w:val="002E6141"/>
    <w:rsid w:val="002E6158"/>
    <w:rsid w:val="002E635C"/>
    <w:rsid w:val="002E6386"/>
    <w:rsid w:val="002E6972"/>
    <w:rsid w:val="002E6F0D"/>
    <w:rsid w:val="002E7001"/>
    <w:rsid w:val="002E758E"/>
    <w:rsid w:val="002E75C6"/>
    <w:rsid w:val="002F0556"/>
    <w:rsid w:val="002F06F8"/>
    <w:rsid w:val="002F08EA"/>
    <w:rsid w:val="002F09E6"/>
    <w:rsid w:val="002F0E32"/>
    <w:rsid w:val="002F1182"/>
    <w:rsid w:val="002F170B"/>
    <w:rsid w:val="002F1879"/>
    <w:rsid w:val="002F188A"/>
    <w:rsid w:val="002F1985"/>
    <w:rsid w:val="002F26D6"/>
    <w:rsid w:val="002F2969"/>
    <w:rsid w:val="002F2B1F"/>
    <w:rsid w:val="002F2D1F"/>
    <w:rsid w:val="002F3224"/>
    <w:rsid w:val="002F3282"/>
    <w:rsid w:val="002F32BB"/>
    <w:rsid w:val="002F3B98"/>
    <w:rsid w:val="002F3E8F"/>
    <w:rsid w:val="002F496B"/>
    <w:rsid w:val="002F5503"/>
    <w:rsid w:val="002F583B"/>
    <w:rsid w:val="002F5A50"/>
    <w:rsid w:val="002F60A8"/>
    <w:rsid w:val="002F664D"/>
    <w:rsid w:val="002F6B86"/>
    <w:rsid w:val="002F7574"/>
    <w:rsid w:val="002F7592"/>
    <w:rsid w:val="003000DE"/>
    <w:rsid w:val="00300DD1"/>
    <w:rsid w:val="00300EEB"/>
    <w:rsid w:val="00301807"/>
    <w:rsid w:val="003018C7"/>
    <w:rsid w:val="00301AB7"/>
    <w:rsid w:val="00301ADD"/>
    <w:rsid w:val="00301BFF"/>
    <w:rsid w:val="00301CD4"/>
    <w:rsid w:val="003023C6"/>
    <w:rsid w:val="003026C0"/>
    <w:rsid w:val="00302B11"/>
    <w:rsid w:val="00302BAF"/>
    <w:rsid w:val="00302E7D"/>
    <w:rsid w:val="00303A4C"/>
    <w:rsid w:val="00303B6A"/>
    <w:rsid w:val="00303CE9"/>
    <w:rsid w:val="00303F4D"/>
    <w:rsid w:val="00303FF8"/>
    <w:rsid w:val="0030452D"/>
    <w:rsid w:val="00305623"/>
    <w:rsid w:val="00305B15"/>
    <w:rsid w:val="00305B6C"/>
    <w:rsid w:val="003061FB"/>
    <w:rsid w:val="00306395"/>
    <w:rsid w:val="00306478"/>
    <w:rsid w:val="0030651E"/>
    <w:rsid w:val="0030669C"/>
    <w:rsid w:val="003066C0"/>
    <w:rsid w:val="00306B91"/>
    <w:rsid w:val="00306F98"/>
    <w:rsid w:val="00306FDD"/>
    <w:rsid w:val="003072A1"/>
    <w:rsid w:val="003075D7"/>
    <w:rsid w:val="00307704"/>
    <w:rsid w:val="0030793F"/>
    <w:rsid w:val="00307A83"/>
    <w:rsid w:val="00307F31"/>
    <w:rsid w:val="00310FDA"/>
    <w:rsid w:val="00311368"/>
    <w:rsid w:val="00311630"/>
    <w:rsid w:val="00311724"/>
    <w:rsid w:val="0031191D"/>
    <w:rsid w:val="0031194E"/>
    <w:rsid w:val="00311CA7"/>
    <w:rsid w:val="00311EDF"/>
    <w:rsid w:val="00311F2C"/>
    <w:rsid w:val="00312046"/>
    <w:rsid w:val="0031229A"/>
    <w:rsid w:val="00312501"/>
    <w:rsid w:val="00312546"/>
    <w:rsid w:val="00312B81"/>
    <w:rsid w:val="00312B97"/>
    <w:rsid w:val="00312F90"/>
    <w:rsid w:val="003134A4"/>
    <w:rsid w:val="0031388A"/>
    <w:rsid w:val="00313B9E"/>
    <w:rsid w:val="00313C9E"/>
    <w:rsid w:val="00313FD0"/>
    <w:rsid w:val="003141EB"/>
    <w:rsid w:val="0031456A"/>
    <w:rsid w:val="003149C8"/>
    <w:rsid w:val="00314DBB"/>
    <w:rsid w:val="00314FE0"/>
    <w:rsid w:val="00315231"/>
    <w:rsid w:val="003155BE"/>
    <w:rsid w:val="003155E7"/>
    <w:rsid w:val="003161EE"/>
    <w:rsid w:val="003163AE"/>
    <w:rsid w:val="00316A18"/>
    <w:rsid w:val="00316E76"/>
    <w:rsid w:val="00316F70"/>
    <w:rsid w:val="00317D17"/>
    <w:rsid w:val="00317D43"/>
    <w:rsid w:val="00320126"/>
    <w:rsid w:val="0032074D"/>
    <w:rsid w:val="00320B0C"/>
    <w:rsid w:val="00321D65"/>
    <w:rsid w:val="00321D7C"/>
    <w:rsid w:val="00321FB1"/>
    <w:rsid w:val="003221B3"/>
    <w:rsid w:val="0032244A"/>
    <w:rsid w:val="00322489"/>
    <w:rsid w:val="00322BBD"/>
    <w:rsid w:val="00322D92"/>
    <w:rsid w:val="00323C74"/>
    <w:rsid w:val="0032434D"/>
    <w:rsid w:val="00324C9F"/>
    <w:rsid w:val="00324E9B"/>
    <w:rsid w:val="00324F84"/>
    <w:rsid w:val="003254AA"/>
    <w:rsid w:val="00325BA2"/>
    <w:rsid w:val="00325F0E"/>
    <w:rsid w:val="003267B2"/>
    <w:rsid w:val="00326C1C"/>
    <w:rsid w:val="0032751A"/>
    <w:rsid w:val="00327670"/>
    <w:rsid w:val="00327C17"/>
    <w:rsid w:val="00327E1B"/>
    <w:rsid w:val="00330181"/>
    <w:rsid w:val="00330B21"/>
    <w:rsid w:val="00330F8D"/>
    <w:rsid w:val="003312C1"/>
    <w:rsid w:val="0033142C"/>
    <w:rsid w:val="003315A7"/>
    <w:rsid w:val="00331647"/>
    <w:rsid w:val="00331D58"/>
    <w:rsid w:val="00332086"/>
    <w:rsid w:val="00332237"/>
    <w:rsid w:val="003328AD"/>
    <w:rsid w:val="003328FF"/>
    <w:rsid w:val="0033360A"/>
    <w:rsid w:val="00333A32"/>
    <w:rsid w:val="0033455E"/>
    <w:rsid w:val="00334580"/>
    <w:rsid w:val="00334884"/>
    <w:rsid w:val="00334BBF"/>
    <w:rsid w:val="0033540D"/>
    <w:rsid w:val="00335A9E"/>
    <w:rsid w:val="0033623B"/>
    <w:rsid w:val="00336DDA"/>
    <w:rsid w:val="00336FF3"/>
    <w:rsid w:val="0033723F"/>
    <w:rsid w:val="00337732"/>
    <w:rsid w:val="003378AB"/>
    <w:rsid w:val="00337BBF"/>
    <w:rsid w:val="00337C91"/>
    <w:rsid w:val="00340355"/>
    <w:rsid w:val="00340365"/>
    <w:rsid w:val="0034070E"/>
    <w:rsid w:val="003409C9"/>
    <w:rsid w:val="00340BCF"/>
    <w:rsid w:val="00340C65"/>
    <w:rsid w:val="00340CF9"/>
    <w:rsid w:val="00340DDE"/>
    <w:rsid w:val="00341677"/>
    <w:rsid w:val="00341B5F"/>
    <w:rsid w:val="00341B86"/>
    <w:rsid w:val="00341D76"/>
    <w:rsid w:val="00341E77"/>
    <w:rsid w:val="00341E82"/>
    <w:rsid w:val="0034213E"/>
    <w:rsid w:val="0034274A"/>
    <w:rsid w:val="00342938"/>
    <w:rsid w:val="00342D71"/>
    <w:rsid w:val="00342F55"/>
    <w:rsid w:val="00342F80"/>
    <w:rsid w:val="0034332B"/>
    <w:rsid w:val="003437AD"/>
    <w:rsid w:val="00343A19"/>
    <w:rsid w:val="00343BE1"/>
    <w:rsid w:val="00344083"/>
    <w:rsid w:val="003444B4"/>
    <w:rsid w:val="00344830"/>
    <w:rsid w:val="003448C2"/>
    <w:rsid w:val="00344A27"/>
    <w:rsid w:val="00344E67"/>
    <w:rsid w:val="00345F0B"/>
    <w:rsid w:val="003465A7"/>
    <w:rsid w:val="00346C72"/>
    <w:rsid w:val="00346F00"/>
    <w:rsid w:val="003479F2"/>
    <w:rsid w:val="0035014B"/>
    <w:rsid w:val="003502CD"/>
    <w:rsid w:val="0035036B"/>
    <w:rsid w:val="00350728"/>
    <w:rsid w:val="00350C66"/>
    <w:rsid w:val="00350EFE"/>
    <w:rsid w:val="0035109F"/>
    <w:rsid w:val="00351698"/>
    <w:rsid w:val="00351A3D"/>
    <w:rsid w:val="00351C32"/>
    <w:rsid w:val="00351D3D"/>
    <w:rsid w:val="00351EF0"/>
    <w:rsid w:val="0035234F"/>
    <w:rsid w:val="003526A8"/>
    <w:rsid w:val="00352CB5"/>
    <w:rsid w:val="0035323A"/>
    <w:rsid w:val="0035335A"/>
    <w:rsid w:val="00353C08"/>
    <w:rsid w:val="00354261"/>
    <w:rsid w:val="00354383"/>
    <w:rsid w:val="0035449D"/>
    <w:rsid w:val="003544A2"/>
    <w:rsid w:val="00354583"/>
    <w:rsid w:val="00354993"/>
    <w:rsid w:val="00354B24"/>
    <w:rsid w:val="00354B45"/>
    <w:rsid w:val="003552E5"/>
    <w:rsid w:val="00355EE5"/>
    <w:rsid w:val="003564A5"/>
    <w:rsid w:val="00356C4B"/>
    <w:rsid w:val="0035723D"/>
    <w:rsid w:val="00357982"/>
    <w:rsid w:val="00357CF5"/>
    <w:rsid w:val="00360233"/>
    <w:rsid w:val="0036027F"/>
    <w:rsid w:val="0036053A"/>
    <w:rsid w:val="00360E79"/>
    <w:rsid w:val="00361237"/>
    <w:rsid w:val="00361C40"/>
    <w:rsid w:val="0036224C"/>
    <w:rsid w:val="003628C3"/>
    <w:rsid w:val="003630BF"/>
    <w:rsid w:val="00363A6D"/>
    <w:rsid w:val="00363D42"/>
    <w:rsid w:val="00364151"/>
    <w:rsid w:val="0036436A"/>
    <w:rsid w:val="003643DA"/>
    <w:rsid w:val="0036457B"/>
    <w:rsid w:val="0036460F"/>
    <w:rsid w:val="00364B1A"/>
    <w:rsid w:val="00364DE4"/>
    <w:rsid w:val="00364FE2"/>
    <w:rsid w:val="00365294"/>
    <w:rsid w:val="0036554B"/>
    <w:rsid w:val="00365AEE"/>
    <w:rsid w:val="00365B4F"/>
    <w:rsid w:val="00365D50"/>
    <w:rsid w:val="00365D90"/>
    <w:rsid w:val="00366140"/>
    <w:rsid w:val="00366171"/>
    <w:rsid w:val="00366CBE"/>
    <w:rsid w:val="00366D1F"/>
    <w:rsid w:val="00367004"/>
    <w:rsid w:val="00367348"/>
    <w:rsid w:val="0036738E"/>
    <w:rsid w:val="0036784B"/>
    <w:rsid w:val="00367E9B"/>
    <w:rsid w:val="00367F4F"/>
    <w:rsid w:val="00370542"/>
    <w:rsid w:val="00370832"/>
    <w:rsid w:val="00370B3F"/>
    <w:rsid w:val="00370E77"/>
    <w:rsid w:val="00371794"/>
    <w:rsid w:val="003717C7"/>
    <w:rsid w:val="00371807"/>
    <w:rsid w:val="00371815"/>
    <w:rsid w:val="0037195C"/>
    <w:rsid w:val="00371B77"/>
    <w:rsid w:val="00371CA3"/>
    <w:rsid w:val="0037224C"/>
    <w:rsid w:val="00372522"/>
    <w:rsid w:val="00372632"/>
    <w:rsid w:val="00372678"/>
    <w:rsid w:val="00372722"/>
    <w:rsid w:val="003727EF"/>
    <w:rsid w:val="00372B26"/>
    <w:rsid w:val="00372EC0"/>
    <w:rsid w:val="003732FE"/>
    <w:rsid w:val="003734BA"/>
    <w:rsid w:val="00373F18"/>
    <w:rsid w:val="003740E6"/>
    <w:rsid w:val="00374467"/>
    <w:rsid w:val="0037486C"/>
    <w:rsid w:val="003751FD"/>
    <w:rsid w:val="00375387"/>
    <w:rsid w:val="00375CB8"/>
    <w:rsid w:val="0037623F"/>
    <w:rsid w:val="00376532"/>
    <w:rsid w:val="003767B3"/>
    <w:rsid w:val="00376967"/>
    <w:rsid w:val="00376BD7"/>
    <w:rsid w:val="00377121"/>
    <w:rsid w:val="00377463"/>
    <w:rsid w:val="003776E3"/>
    <w:rsid w:val="003778C1"/>
    <w:rsid w:val="00377CA2"/>
    <w:rsid w:val="00377D90"/>
    <w:rsid w:val="00377F2D"/>
    <w:rsid w:val="00377FA4"/>
    <w:rsid w:val="00380300"/>
    <w:rsid w:val="0038046F"/>
    <w:rsid w:val="0038084C"/>
    <w:rsid w:val="00380CE2"/>
    <w:rsid w:val="00380E57"/>
    <w:rsid w:val="0038124D"/>
    <w:rsid w:val="00381852"/>
    <w:rsid w:val="00381939"/>
    <w:rsid w:val="0038193F"/>
    <w:rsid w:val="00381B15"/>
    <w:rsid w:val="00381B5D"/>
    <w:rsid w:val="00381FA3"/>
    <w:rsid w:val="00381FF2"/>
    <w:rsid w:val="00382444"/>
    <w:rsid w:val="003827CB"/>
    <w:rsid w:val="00382C1E"/>
    <w:rsid w:val="00382EB4"/>
    <w:rsid w:val="00382F08"/>
    <w:rsid w:val="00383C07"/>
    <w:rsid w:val="00384D38"/>
    <w:rsid w:val="00385505"/>
    <w:rsid w:val="00385574"/>
    <w:rsid w:val="00385A50"/>
    <w:rsid w:val="0038601A"/>
    <w:rsid w:val="00386AF0"/>
    <w:rsid w:val="00387702"/>
    <w:rsid w:val="00387777"/>
    <w:rsid w:val="003877B1"/>
    <w:rsid w:val="0038783E"/>
    <w:rsid w:val="00387B77"/>
    <w:rsid w:val="00387C5C"/>
    <w:rsid w:val="00390385"/>
    <w:rsid w:val="0039058A"/>
    <w:rsid w:val="0039091F"/>
    <w:rsid w:val="00390A7C"/>
    <w:rsid w:val="00390C2A"/>
    <w:rsid w:val="00391A0A"/>
    <w:rsid w:val="00391E6E"/>
    <w:rsid w:val="00391FA0"/>
    <w:rsid w:val="00392697"/>
    <w:rsid w:val="00392829"/>
    <w:rsid w:val="0039293F"/>
    <w:rsid w:val="003934C8"/>
    <w:rsid w:val="00394423"/>
    <w:rsid w:val="0039450F"/>
    <w:rsid w:val="003947FA"/>
    <w:rsid w:val="00394C67"/>
    <w:rsid w:val="00395513"/>
    <w:rsid w:val="0039572E"/>
    <w:rsid w:val="003957A8"/>
    <w:rsid w:val="0039580E"/>
    <w:rsid w:val="00395D3E"/>
    <w:rsid w:val="00395E71"/>
    <w:rsid w:val="00396136"/>
    <w:rsid w:val="0039615C"/>
    <w:rsid w:val="0039693C"/>
    <w:rsid w:val="00396BA4"/>
    <w:rsid w:val="00396CB8"/>
    <w:rsid w:val="00396E84"/>
    <w:rsid w:val="00397148"/>
    <w:rsid w:val="00397398"/>
    <w:rsid w:val="003974BB"/>
    <w:rsid w:val="00397CA1"/>
    <w:rsid w:val="00397FDF"/>
    <w:rsid w:val="003A08BE"/>
    <w:rsid w:val="003A14A6"/>
    <w:rsid w:val="003A17A0"/>
    <w:rsid w:val="003A1954"/>
    <w:rsid w:val="003A26B0"/>
    <w:rsid w:val="003A287A"/>
    <w:rsid w:val="003A2968"/>
    <w:rsid w:val="003A2A06"/>
    <w:rsid w:val="003A2A12"/>
    <w:rsid w:val="003A36D9"/>
    <w:rsid w:val="003A382C"/>
    <w:rsid w:val="003A387E"/>
    <w:rsid w:val="003A3AFF"/>
    <w:rsid w:val="003A3FF6"/>
    <w:rsid w:val="003A449E"/>
    <w:rsid w:val="003A457C"/>
    <w:rsid w:val="003A4931"/>
    <w:rsid w:val="003A493A"/>
    <w:rsid w:val="003A4BC7"/>
    <w:rsid w:val="003A4EC3"/>
    <w:rsid w:val="003A500F"/>
    <w:rsid w:val="003A52DF"/>
    <w:rsid w:val="003A53D3"/>
    <w:rsid w:val="003A54C5"/>
    <w:rsid w:val="003A5C2F"/>
    <w:rsid w:val="003A5E8C"/>
    <w:rsid w:val="003A6621"/>
    <w:rsid w:val="003A7142"/>
    <w:rsid w:val="003A71BE"/>
    <w:rsid w:val="003A75F2"/>
    <w:rsid w:val="003A7CB5"/>
    <w:rsid w:val="003B0007"/>
    <w:rsid w:val="003B05D7"/>
    <w:rsid w:val="003B0685"/>
    <w:rsid w:val="003B0868"/>
    <w:rsid w:val="003B0C0C"/>
    <w:rsid w:val="003B0C5D"/>
    <w:rsid w:val="003B100E"/>
    <w:rsid w:val="003B112C"/>
    <w:rsid w:val="003B18ED"/>
    <w:rsid w:val="003B1997"/>
    <w:rsid w:val="003B28AA"/>
    <w:rsid w:val="003B28F4"/>
    <w:rsid w:val="003B2B75"/>
    <w:rsid w:val="003B2CB9"/>
    <w:rsid w:val="003B2E57"/>
    <w:rsid w:val="003B3A01"/>
    <w:rsid w:val="003B3B2C"/>
    <w:rsid w:val="003B3B72"/>
    <w:rsid w:val="003B3E23"/>
    <w:rsid w:val="003B3E24"/>
    <w:rsid w:val="003B3E55"/>
    <w:rsid w:val="003B3FA7"/>
    <w:rsid w:val="003B4027"/>
    <w:rsid w:val="003B4DDA"/>
    <w:rsid w:val="003B4F36"/>
    <w:rsid w:val="003B5729"/>
    <w:rsid w:val="003B57B2"/>
    <w:rsid w:val="003B580F"/>
    <w:rsid w:val="003B5930"/>
    <w:rsid w:val="003B5A8D"/>
    <w:rsid w:val="003B5ED8"/>
    <w:rsid w:val="003B5F34"/>
    <w:rsid w:val="003B6A8A"/>
    <w:rsid w:val="003B6BDF"/>
    <w:rsid w:val="003B71BE"/>
    <w:rsid w:val="003B73E0"/>
    <w:rsid w:val="003B7B6D"/>
    <w:rsid w:val="003B7B94"/>
    <w:rsid w:val="003B7D27"/>
    <w:rsid w:val="003C0078"/>
    <w:rsid w:val="003C007A"/>
    <w:rsid w:val="003C0348"/>
    <w:rsid w:val="003C1008"/>
    <w:rsid w:val="003C11BE"/>
    <w:rsid w:val="003C143D"/>
    <w:rsid w:val="003C14DC"/>
    <w:rsid w:val="003C1504"/>
    <w:rsid w:val="003C1970"/>
    <w:rsid w:val="003C19B4"/>
    <w:rsid w:val="003C1B8B"/>
    <w:rsid w:val="003C1C19"/>
    <w:rsid w:val="003C1E4D"/>
    <w:rsid w:val="003C2665"/>
    <w:rsid w:val="003C2DB3"/>
    <w:rsid w:val="003C303D"/>
    <w:rsid w:val="003C3235"/>
    <w:rsid w:val="003C34BB"/>
    <w:rsid w:val="003C3524"/>
    <w:rsid w:val="003C41A7"/>
    <w:rsid w:val="003C446E"/>
    <w:rsid w:val="003C4C36"/>
    <w:rsid w:val="003C4DBA"/>
    <w:rsid w:val="003C4F9F"/>
    <w:rsid w:val="003C5420"/>
    <w:rsid w:val="003C56A8"/>
    <w:rsid w:val="003C5C29"/>
    <w:rsid w:val="003C5D6E"/>
    <w:rsid w:val="003C5D73"/>
    <w:rsid w:val="003C5F55"/>
    <w:rsid w:val="003C605B"/>
    <w:rsid w:val="003C694A"/>
    <w:rsid w:val="003C6B35"/>
    <w:rsid w:val="003C6B93"/>
    <w:rsid w:val="003C6ED2"/>
    <w:rsid w:val="003C711B"/>
    <w:rsid w:val="003C7325"/>
    <w:rsid w:val="003C763F"/>
    <w:rsid w:val="003C764B"/>
    <w:rsid w:val="003C7CA1"/>
    <w:rsid w:val="003C7CD1"/>
    <w:rsid w:val="003C7D80"/>
    <w:rsid w:val="003C7ECF"/>
    <w:rsid w:val="003C7F5F"/>
    <w:rsid w:val="003D01F7"/>
    <w:rsid w:val="003D06D9"/>
    <w:rsid w:val="003D0838"/>
    <w:rsid w:val="003D0A71"/>
    <w:rsid w:val="003D0D8F"/>
    <w:rsid w:val="003D11BD"/>
    <w:rsid w:val="003D1450"/>
    <w:rsid w:val="003D1A55"/>
    <w:rsid w:val="003D1D0F"/>
    <w:rsid w:val="003D1EFB"/>
    <w:rsid w:val="003D1F5D"/>
    <w:rsid w:val="003D1FAB"/>
    <w:rsid w:val="003D24BE"/>
    <w:rsid w:val="003D27F5"/>
    <w:rsid w:val="003D2B3F"/>
    <w:rsid w:val="003D363B"/>
    <w:rsid w:val="003D3849"/>
    <w:rsid w:val="003D38EF"/>
    <w:rsid w:val="003D3B4B"/>
    <w:rsid w:val="003D3C25"/>
    <w:rsid w:val="003D3F79"/>
    <w:rsid w:val="003D44F5"/>
    <w:rsid w:val="003D4841"/>
    <w:rsid w:val="003D4A1C"/>
    <w:rsid w:val="003D4CEE"/>
    <w:rsid w:val="003D5148"/>
    <w:rsid w:val="003D5204"/>
    <w:rsid w:val="003D5A19"/>
    <w:rsid w:val="003D5A54"/>
    <w:rsid w:val="003D5A8A"/>
    <w:rsid w:val="003D5BA1"/>
    <w:rsid w:val="003D6912"/>
    <w:rsid w:val="003D6AC6"/>
    <w:rsid w:val="003D6C09"/>
    <w:rsid w:val="003D70FC"/>
    <w:rsid w:val="003D72C9"/>
    <w:rsid w:val="003D74A9"/>
    <w:rsid w:val="003D7A34"/>
    <w:rsid w:val="003D7AAE"/>
    <w:rsid w:val="003D7C44"/>
    <w:rsid w:val="003D7C7A"/>
    <w:rsid w:val="003E055B"/>
    <w:rsid w:val="003E11F4"/>
    <w:rsid w:val="003E1778"/>
    <w:rsid w:val="003E18BC"/>
    <w:rsid w:val="003E1ABC"/>
    <w:rsid w:val="003E1CFC"/>
    <w:rsid w:val="003E1D3E"/>
    <w:rsid w:val="003E1EF7"/>
    <w:rsid w:val="003E26D1"/>
    <w:rsid w:val="003E2B73"/>
    <w:rsid w:val="003E2BE5"/>
    <w:rsid w:val="003E2C17"/>
    <w:rsid w:val="003E316E"/>
    <w:rsid w:val="003E3475"/>
    <w:rsid w:val="003E34F4"/>
    <w:rsid w:val="003E3EF4"/>
    <w:rsid w:val="003E443B"/>
    <w:rsid w:val="003E4551"/>
    <w:rsid w:val="003E466B"/>
    <w:rsid w:val="003E4724"/>
    <w:rsid w:val="003E47F2"/>
    <w:rsid w:val="003E54AD"/>
    <w:rsid w:val="003E5B9F"/>
    <w:rsid w:val="003E5FB0"/>
    <w:rsid w:val="003E5FDE"/>
    <w:rsid w:val="003E6198"/>
    <w:rsid w:val="003E63CD"/>
    <w:rsid w:val="003E68DF"/>
    <w:rsid w:val="003E697E"/>
    <w:rsid w:val="003E6B6A"/>
    <w:rsid w:val="003E6C86"/>
    <w:rsid w:val="003E6E49"/>
    <w:rsid w:val="003E7097"/>
    <w:rsid w:val="003E7DEB"/>
    <w:rsid w:val="003E7E04"/>
    <w:rsid w:val="003E7E24"/>
    <w:rsid w:val="003E7F98"/>
    <w:rsid w:val="003F0147"/>
    <w:rsid w:val="003F0B1D"/>
    <w:rsid w:val="003F0BDB"/>
    <w:rsid w:val="003F1199"/>
    <w:rsid w:val="003F11CA"/>
    <w:rsid w:val="003F15C2"/>
    <w:rsid w:val="003F1843"/>
    <w:rsid w:val="003F1959"/>
    <w:rsid w:val="003F20E7"/>
    <w:rsid w:val="003F2243"/>
    <w:rsid w:val="003F29C2"/>
    <w:rsid w:val="003F2B70"/>
    <w:rsid w:val="003F2C95"/>
    <w:rsid w:val="003F2E31"/>
    <w:rsid w:val="003F2F97"/>
    <w:rsid w:val="003F30E6"/>
    <w:rsid w:val="003F325D"/>
    <w:rsid w:val="003F38AA"/>
    <w:rsid w:val="003F3E91"/>
    <w:rsid w:val="003F4677"/>
    <w:rsid w:val="003F49D3"/>
    <w:rsid w:val="003F4CE9"/>
    <w:rsid w:val="003F4D6F"/>
    <w:rsid w:val="003F59C3"/>
    <w:rsid w:val="003F5DAD"/>
    <w:rsid w:val="003F657B"/>
    <w:rsid w:val="003F68AF"/>
    <w:rsid w:val="003F6A95"/>
    <w:rsid w:val="003F6E73"/>
    <w:rsid w:val="003F75FB"/>
    <w:rsid w:val="003F7664"/>
    <w:rsid w:val="003F79C8"/>
    <w:rsid w:val="0040063D"/>
    <w:rsid w:val="004007F8"/>
    <w:rsid w:val="00400826"/>
    <w:rsid w:val="00401138"/>
    <w:rsid w:val="0040151F"/>
    <w:rsid w:val="00401769"/>
    <w:rsid w:val="00402DF4"/>
    <w:rsid w:val="00403579"/>
    <w:rsid w:val="004039CC"/>
    <w:rsid w:val="00403F61"/>
    <w:rsid w:val="0040444C"/>
    <w:rsid w:val="004046A3"/>
    <w:rsid w:val="00404A9C"/>
    <w:rsid w:val="00404C4D"/>
    <w:rsid w:val="004061FC"/>
    <w:rsid w:val="004064F8"/>
    <w:rsid w:val="004065A4"/>
    <w:rsid w:val="00406610"/>
    <w:rsid w:val="00406653"/>
    <w:rsid w:val="004066A6"/>
    <w:rsid w:val="0040683C"/>
    <w:rsid w:val="00406C3B"/>
    <w:rsid w:val="00406CA5"/>
    <w:rsid w:val="00406EE2"/>
    <w:rsid w:val="0040716B"/>
    <w:rsid w:val="00407293"/>
    <w:rsid w:val="0040752A"/>
    <w:rsid w:val="00407796"/>
    <w:rsid w:val="0040779C"/>
    <w:rsid w:val="00407854"/>
    <w:rsid w:val="00407EA9"/>
    <w:rsid w:val="0041018F"/>
    <w:rsid w:val="004106F5"/>
    <w:rsid w:val="00410770"/>
    <w:rsid w:val="00410A99"/>
    <w:rsid w:val="00410C4F"/>
    <w:rsid w:val="00410FA2"/>
    <w:rsid w:val="004112A3"/>
    <w:rsid w:val="0041147C"/>
    <w:rsid w:val="004114FF"/>
    <w:rsid w:val="004118D6"/>
    <w:rsid w:val="00411A29"/>
    <w:rsid w:val="00412419"/>
    <w:rsid w:val="004137F4"/>
    <w:rsid w:val="00413A7B"/>
    <w:rsid w:val="00413B16"/>
    <w:rsid w:val="00414150"/>
    <w:rsid w:val="00415193"/>
    <w:rsid w:val="004152EB"/>
    <w:rsid w:val="00415423"/>
    <w:rsid w:val="00415670"/>
    <w:rsid w:val="004156A8"/>
    <w:rsid w:val="004157E2"/>
    <w:rsid w:val="00415BD5"/>
    <w:rsid w:val="00415D8B"/>
    <w:rsid w:val="00416258"/>
    <w:rsid w:val="00416BBB"/>
    <w:rsid w:val="00416E99"/>
    <w:rsid w:val="004171CD"/>
    <w:rsid w:val="00417A96"/>
    <w:rsid w:val="00417B63"/>
    <w:rsid w:val="00417EE0"/>
    <w:rsid w:val="0042029A"/>
    <w:rsid w:val="00420425"/>
    <w:rsid w:val="0042085A"/>
    <w:rsid w:val="00420AF3"/>
    <w:rsid w:val="00420BB0"/>
    <w:rsid w:val="00420E4E"/>
    <w:rsid w:val="0042140A"/>
    <w:rsid w:val="00421ABE"/>
    <w:rsid w:val="00421BD1"/>
    <w:rsid w:val="00421C01"/>
    <w:rsid w:val="00421CD8"/>
    <w:rsid w:val="00422170"/>
    <w:rsid w:val="0042235A"/>
    <w:rsid w:val="004226A7"/>
    <w:rsid w:val="00422738"/>
    <w:rsid w:val="00422BD9"/>
    <w:rsid w:val="00422C20"/>
    <w:rsid w:val="00422E70"/>
    <w:rsid w:val="00422F92"/>
    <w:rsid w:val="00423616"/>
    <w:rsid w:val="004237D3"/>
    <w:rsid w:val="00423CD4"/>
    <w:rsid w:val="00424BAE"/>
    <w:rsid w:val="00424BF0"/>
    <w:rsid w:val="00424C63"/>
    <w:rsid w:val="00424FC2"/>
    <w:rsid w:val="0042501E"/>
    <w:rsid w:val="004252B7"/>
    <w:rsid w:val="004253A3"/>
    <w:rsid w:val="004254D8"/>
    <w:rsid w:val="0042574A"/>
    <w:rsid w:val="004259A3"/>
    <w:rsid w:val="00425CC9"/>
    <w:rsid w:val="00425F67"/>
    <w:rsid w:val="00426C10"/>
    <w:rsid w:val="004270CB"/>
    <w:rsid w:val="00427371"/>
    <w:rsid w:val="0042769D"/>
    <w:rsid w:val="004277B7"/>
    <w:rsid w:val="00427FCA"/>
    <w:rsid w:val="00430631"/>
    <w:rsid w:val="00430A74"/>
    <w:rsid w:val="00430B38"/>
    <w:rsid w:val="00430D72"/>
    <w:rsid w:val="004310CC"/>
    <w:rsid w:val="004316FE"/>
    <w:rsid w:val="004317A2"/>
    <w:rsid w:val="00431C6A"/>
    <w:rsid w:val="00432651"/>
    <w:rsid w:val="0043274B"/>
    <w:rsid w:val="00433319"/>
    <w:rsid w:val="0043337E"/>
    <w:rsid w:val="0043349F"/>
    <w:rsid w:val="00433C69"/>
    <w:rsid w:val="00433F5F"/>
    <w:rsid w:val="004346CB"/>
    <w:rsid w:val="004349F5"/>
    <w:rsid w:val="0043646C"/>
    <w:rsid w:val="00436AC9"/>
    <w:rsid w:val="00436C46"/>
    <w:rsid w:val="00436F9F"/>
    <w:rsid w:val="00436FC9"/>
    <w:rsid w:val="0043712D"/>
    <w:rsid w:val="0043791A"/>
    <w:rsid w:val="00437B4D"/>
    <w:rsid w:val="00437BDA"/>
    <w:rsid w:val="00437C54"/>
    <w:rsid w:val="00437D77"/>
    <w:rsid w:val="00437EE3"/>
    <w:rsid w:val="00440526"/>
    <w:rsid w:val="00440AD9"/>
    <w:rsid w:val="00440B9B"/>
    <w:rsid w:val="00441099"/>
    <w:rsid w:val="004410F1"/>
    <w:rsid w:val="004415FF"/>
    <w:rsid w:val="004418AE"/>
    <w:rsid w:val="00441B54"/>
    <w:rsid w:val="0044248D"/>
    <w:rsid w:val="00442614"/>
    <w:rsid w:val="00442ECD"/>
    <w:rsid w:val="00443386"/>
    <w:rsid w:val="00443EA6"/>
    <w:rsid w:val="00444EC5"/>
    <w:rsid w:val="0044516F"/>
    <w:rsid w:val="004457E3"/>
    <w:rsid w:val="00445CB5"/>
    <w:rsid w:val="00445FC6"/>
    <w:rsid w:val="00447A20"/>
    <w:rsid w:val="00447F69"/>
    <w:rsid w:val="004508D3"/>
    <w:rsid w:val="00450A05"/>
    <w:rsid w:val="0045149F"/>
    <w:rsid w:val="00451551"/>
    <w:rsid w:val="0045174D"/>
    <w:rsid w:val="00452340"/>
    <w:rsid w:val="0045249F"/>
    <w:rsid w:val="0045299A"/>
    <w:rsid w:val="00452B5E"/>
    <w:rsid w:val="00452C03"/>
    <w:rsid w:val="00452EFC"/>
    <w:rsid w:val="00453000"/>
    <w:rsid w:val="00453344"/>
    <w:rsid w:val="004533A7"/>
    <w:rsid w:val="0045358F"/>
    <w:rsid w:val="00453F82"/>
    <w:rsid w:val="00454261"/>
    <w:rsid w:val="00454575"/>
    <w:rsid w:val="00454942"/>
    <w:rsid w:val="00454D99"/>
    <w:rsid w:val="004553D2"/>
    <w:rsid w:val="004553E5"/>
    <w:rsid w:val="0045570E"/>
    <w:rsid w:val="00455827"/>
    <w:rsid w:val="0045592F"/>
    <w:rsid w:val="00455B44"/>
    <w:rsid w:val="00455DCA"/>
    <w:rsid w:val="00455DF1"/>
    <w:rsid w:val="00455FA5"/>
    <w:rsid w:val="00456085"/>
    <w:rsid w:val="004561FD"/>
    <w:rsid w:val="004562FF"/>
    <w:rsid w:val="00456879"/>
    <w:rsid w:val="00456EDA"/>
    <w:rsid w:val="00456EF4"/>
    <w:rsid w:val="0045771A"/>
    <w:rsid w:val="00457B63"/>
    <w:rsid w:val="00457BA7"/>
    <w:rsid w:val="00457EFB"/>
    <w:rsid w:val="00460113"/>
    <w:rsid w:val="004607CD"/>
    <w:rsid w:val="00460ADE"/>
    <w:rsid w:val="00461655"/>
    <w:rsid w:val="0046169D"/>
    <w:rsid w:val="004616A5"/>
    <w:rsid w:val="004617AA"/>
    <w:rsid w:val="00461CA9"/>
    <w:rsid w:val="00461DF8"/>
    <w:rsid w:val="0046257A"/>
    <w:rsid w:val="0046276B"/>
    <w:rsid w:val="0046287E"/>
    <w:rsid w:val="0046294A"/>
    <w:rsid w:val="00462E26"/>
    <w:rsid w:val="00462F11"/>
    <w:rsid w:val="0046320C"/>
    <w:rsid w:val="00463371"/>
    <w:rsid w:val="00463989"/>
    <w:rsid w:val="00463BA6"/>
    <w:rsid w:val="00463D2D"/>
    <w:rsid w:val="0046412A"/>
    <w:rsid w:val="0046482D"/>
    <w:rsid w:val="00464A06"/>
    <w:rsid w:val="00464AFC"/>
    <w:rsid w:val="00464C23"/>
    <w:rsid w:val="00464C85"/>
    <w:rsid w:val="00464FAF"/>
    <w:rsid w:val="00465091"/>
    <w:rsid w:val="00465104"/>
    <w:rsid w:val="00465320"/>
    <w:rsid w:val="004653F8"/>
    <w:rsid w:val="00465BAD"/>
    <w:rsid w:val="00465F91"/>
    <w:rsid w:val="004661CF"/>
    <w:rsid w:val="004662E2"/>
    <w:rsid w:val="004665F4"/>
    <w:rsid w:val="00466650"/>
    <w:rsid w:val="004666A4"/>
    <w:rsid w:val="004666D8"/>
    <w:rsid w:val="004667DE"/>
    <w:rsid w:val="00466C72"/>
    <w:rsid w:val="0046723A"/>
    <w:rsid w:val="004675A4"/>
    <w:rsid w:val="00467B36"/>
    <w:rsid w:val="00467D53"/>
    <w:rsid w:val="00470420"/>
    <w:rsid w:val="00470533"/>
    <w:rsid w:val="004706EF"/>
    <w:rsid w:val="00470DDF"/>
    <w:rsid w:val="00470E43"/>
    <w:rsid w:val="00471304"/>
    <w:rsid w:val="004718C0"/>
    <w:rsid w:val="00471985"/>
    <w:rsid w:val="004719D9"/>
    <w:rsid w:val="00471B55"/>
    <w:rsid w:val="00471CE9"/>
    <w:rsid w:val="00471F41"/>
    <w:rsid w:val="00472724"/>
    <w:rsid w:val="00472D9B"/>
    <w:rsid w:val="00472FB3"/>
    <w:rsid w:val="004738A8"/>
    <w:rsid w:val="00473B22"/>
    <w:rsid w:val="00473FAF"/>
    <w:rsid w:val="00474252"/>
    <w:rsid w:val="0047441A"/>
    <w:rsid w:val="00474876"/>
    <w:rsid w:val="0047497A"/>
    <w:rsid w:val="00474B92"/>
    <w:rsid w:val="0047515A"/>
    <w:rsid w:val="00475661"/>
    <w:rsid w:val="0047596B"/>
    <w:rsid w:val="00475A73"/>
    <w:rsid w:val="00475B1C"/>
    <w:rsid w:val="00475D53"/>
    <w:rsid w:val="00475F93"/>
    <w:rsid w:val="00476056"/>
    <w:rsid w:val="0047654C"/>
    <w:rsid w:val="00476625"/>
    <w:rsid w:val="00476AB3"/>
    <w:rsid w:val="00476C5F"/>
    <w:rsid w:val="004771F4"/>
    <w:rsid w:val="00477387"/>
    <w:rsid w:val="00477CDE"/>
    <w:rsid w:val="0048013A"/>
    <w:rsid w:val="004809ED"/>
    <w:rsid w:val="00480B04"/>
    <w:rsid w:val="00481092"/>
    <w:rsid w:val="00482AAA"/>
    <w:rsid w:val="00482B95"/>
    <w:rsid w:val="00482C01"/>
    <w:rsid w:val="00482CBF"/>
    <w:rsid w:val="004830B9"/>
    <w:rsid w:val="00483340"/>
    <w:rsid w:val="0048374D"/>
    <w:rsid w:val="00483B23"/>
    <w:rsid w:val="00483E91"/>
    <w:rsid w:val="00483F13"/>
    <w:rsid w:val="00484035"/>
    <w:rsid w:val="0048435A"/>
    <w:rsid w:val="0048441A"/>
    <w:rsid w:val="004844F8"/>
    <w:rsid w:val="004846DE"/>
    <w:rsid w:val="004847FD"/>
    <w:rsid w:val="0048494F"/>
    <w:rsid w:val="00484A2E"/>
    <w:rsid w:val="004854AD"/>
    <w:rsid w:val="0048553E"/>
    <w:rsid w:val="00486437"/>
    <w:rsid w:val="00486724"/>
    <w:rsid w:val="00486F14"/>
    <w:rsid w:val="00487149"/>
    <w:rsid w:val="004874F1"/>
    <w:rsid w:val="00487F63"/>
    <w:rsid w:val="0049003D"/>
    <w:rsid w:val="0049068E"/>
    <w:rsid w:val="00490CAD"/>
    <w:rsid w:val="00490F31"/>
    <w:rsid w:val="004916F1"/>
    <w:rsid w:val="00491824"/>
    <w:rsid w:val="0049182C"/>
    <w:rsid w:val="00491887"/>
    <w:rsid w:val="00491A6F"/>
    <w:rsid w:val="00491AAF"/>
    <w:rsid w:val="00491F49"/>
    <w:rsid w:val="00492062"/>
    <w:rsid w:val="004921E9"/>
    <w:rsid w:val="00492536"/>
    <w:rsid w:val="004925A2"/>
    <w:rsid w:val="004928CB"/>
    <w:rsid w:val="004930B1"/>
    <w:rsid w:val="0049388A"/>
    <w:rsid w:val="00494BB4"/>
    <w:rsid w:val="00494C64"/>
    <w:rsid w:val="00494D39"/>
    <w:rsid w:val="004958EF"/>
    <w:rsid w:val="00495C80"/>
    <w:rsid w:val="00496253"/>
    <w:rsid w:val="00496418"/>
    <w:rsid w:val="00496914"/>
    <w:rsid w:val="004970CD"/>
    <w:rsid w:val="00497217"/>
    <w:rsid w:val="0049733D"/>
    <w:rsid w:val="0049747D"/>
    <w:rsid w:val="00497D5A"/>
    <w:rsid w:val="004A0C48"/>
    <w:rsid w:val="004A121A"/>
    <w:rsid w:val="004A1231"/>
    <w:rsid w:val="004A160B"/>
    <w:rsid w:val="004A18B9"/>
    <w:rsid w:val="004A1FBD"/>
    <w:rsid w:val="004A22B4"/>
    <w:rsid w:val="004A2BA6"/>
    <w:rsid w:val="004A34CA"/>
    <w:rsid w:val="004A3580"/>
    <w:rsid w:val="004A3A0A"/>
    <w:rsid w:val="004A4000"/>
    <w:rsid w:val="004A52ED"/>
    <w:rsid w:val="004A57FF"/>
    <w:rsid w:val="004A60B5"/>
    <w:rsid w:val="004A63B4"/>
    <w:rsid w:val="004A63F3"/>
    <w:rsid w:val="004A66EB"/>
    <w:rsid w:val="004A6CA5"/>
    <w:rsid w:val="004A6F04"/>
    <w:rsid w:val="004A70DE"/>
    <w:rsid w:val="004A7199"/>
    <w:rsid w:val="004A77DA"/>
    <w:rsid w:val="004A7956"/>
    <w:rsid w:val="004B01FE"/>
    <w:rsid w:val="004B03FD"/>
    <w:rsid w:val="004B0533"/>
    <w:rsid w:val="004B0709"/>
    <w:rsid w:val="004B079D"/>
    <w:rsid w:val="004B0899"/>
    <w:rsid w:val="004B08AF"/>
    <w:rsid w:val="004B0AC8"/>
    <w:rsid w:val="004B0DA7"/>
    <w:rsid w:val="004B0FC6"/>
    <w:rsid w:val="004B1E60"/>
    <w:rsid w:val="004B1E95"/>
    <w:rsid w:val="004B20FF"/>
    <w:rsid w:val="004B31C2"/>
    <w:rsid w:val="004B3393"/>
    <w:rsid w:val="004B3AC3"/>
    <w:rsid w:val="004B3B36"/>
    <w:rsid w:val="004B3C3C"/>
    <w:rsid w:val="004B3C62"/>
    <w:rsid w:val="004B3DFF"/>
    <w:rsid w:val="004B4013"/>
    <w:rsid w:val="004B443F"/>
    <w:rsid w:val="004B4784"/>
    <w:rsid w:val="004B47F6"/>
    <w:rsid w:val="004B480D"/>
    <w:rsid w:val="004B50B8"/>
    <w:rsid w:val="004B521D"/>
    <w:rsid w:val="004B5EF3"/>
    <w:rsid w:val="004B6A67"/>
    <w:rsid w:val="004B6E23"/>
    <w:rsid w:val="004B7289"/>
    <w:rsid w:val="004B72E4"/>
    <w:rsid w:val="004B7547"/>
    <w:rsid w:val="004B782C"/>
    <w:rsid w:val="004B7866"/>
    <w:rsid w:val="004C035B"/>
    <w:rsid w:val="004C07D6"/>
    <w:rsid w:val="004C0AC6"/>
    <w:rsid w:val="004C0CF0"/>
    <w:rsid w:val="004C0FC8"/>
    <w:rsid w:val="004C16C4"/>
    <w:rsid w:val="004C19DF"/>
    <w:rsid w:val="004C19F8"/>
    <w:rsid w:val="004C2992"/>
    <w:rsid w:val="004C2A8A"/>
    <w:rsid w:val="004C32DC"/>
    <w:rsid w:val="004C332E"/>
    <w:rsid w:val="004C34AF"/>
    <w:rsid w:val="004C35C7"/>
    <w:rsid w:val="004C436C"/>
    <w:rsid w:val="004C4CFC"/>
    <w:rsid w:val="004C4E7B"/>
    <w:rsid w:val="004C518C"/>
    <w:rsid w:val="004C54FF"/>
    <w:rsid w:val="004C5A7A"/>
    <w:rsid w:val="004C66E1"/>
    <w:rsid w:val="004C712E"/>
    <w:rsid w:val="004C71F0"/>
    <w:rsid w:val="004C7450"/>
    <w:rsid w:val="004C76AF"/>
    <w:rsid w:val="004C7C01"/>
    <w:rsid w:val="004D029C"/>
    <w:rsid w:val="004D04FD"/>
    <w:rsid w:val="004D06B5"/>
    <w:rsid w:val="004D0ACA"/>
    <w:rsid w:val="004D0BB8"/>
    <w:rsid w:val="004D0FC3"/>
    <w:rsid w:val="004D100F"/>
    <w:rsid w:val="004D1168"/>
    <w:rsid w:val="004D1379"/>
    <w:rsid w:val="004D138E"/>
    <w:rsid w:val="004D14D3"/>
    <w:rsid w:val="004D1AB4"/>
    <w:rsid w:val="004D1DE9"/>
    <w:rsid w:val="004D27C4"/>
    <w:rsid w:val="004D2807"/>
    <w:rsid w:val="004D2842"/>
    <w:rsid w:val="004D2A32"/>
    <w:rsid w:val="004D2CD2"/>
    <w:rsid w:val="004D2CE1"/>
    <w:rsid w:val="004D2FA2"/>
    <w:rsid w:val="004D363C"/>
    <w:rsid w:val="004D37D7"/>
    <w:rsid w:val="004D3DB6"/>
    <w:rsid w:val="004D3F38"/>
    <w:rsid w:val="004D4221"/>
    <w:rsid w:val="004D48A7"/>
    <w:rsid w:val="004D498B"/>
    <w:rsid w:val="004D4BEA"/>
    <w:rsid w:val="004D5181"/>
    <w:rsid w:val="004D572D"/>
    <w:rsid w:val="004D59D8"/>
    <w:rsid w:val="004D5E3F"/>
    <w:rsid w:val="004D5F9B"/>
    <w:rsid w:val="004D61C8"/>
    <w:rsid w:val="004D668A"/>
    <w:rsid w:val="004D6E20"/>
    <w:rsid w:val="004D6E45"/>
    <w:rsid w:val="004D6F73"/>
    <w:rsid w:val="004D7733"/>
    <w:rsid w:val="004D77B9"/>
    <w:rsid w:val="004D77F5"/>
    <w:rsid w:val="004D7926"/>
    <w:rsid w:val="004D7BB2"/>
    <w:rsid w:val="004E0290"/>
    <w:rsid w:val="004E05B7"/>
    <w:rsid w:val="004E0C0B"/>
    <w:rsid w:val="004E0D49"/>
    <w:rsid w:val="004E11D2"/>
    <w:rsid w:val="004E17DF"/>
    <w:rsid w:val="004E1A2E"/>
    <w:rsid w:val="004E1AF6"/>
    <w:rsid w:val="004E1C01"/>
    <w:rsid w:val="004E2010"/>
    <w:rsid w:val="004E2777"/>
    <w:rsid w:val="004E284F"/>
    <w:rsid w:val="004E289E"/>
    <w:rsid w:val="004E3442"/>
    <w:rsid w:val="004E3674"/>
    <w:rsid w:val="004E3787"/>
    <w:rsid w:val="004E3B55"/>
    <w:rsid w:val="004E41B7"/>
    <w:rsid w:val="004E41E6"/>
    <w:rsid w:val="004E42EB"/>
    <w:rsid w:val="004E439C"/>
    <w:rsid w:val="004E48F1"/>
    <w:rsid w:val="004E4ADE"/>
    <w:rsid w:val="004E4D9C"/>
    <w:rsid w:val="004E4DB6"/>
    <w:rsid w:val="004E4E70"/>
    <w:rsid w:val="004E522F"/>
    <w:rsid w:val="004E5D3B"/>
    <w:rsid w:val="004E5E4B"/>
    <w:rsid w:val="004E5F37"/>
    <w:rsid w:val="004E629A"/>
    <w:rsid w:val="004E6BDE"/>
    <w:rsid w:val="004E70DD"/>
    <w:rsid w:val="004E7281"/>
    <w:rsid w:val="004E797C"/>
    <w:rsid w:val="004E7D30"/>
    <w:rsid w:val="004F0AF4"/>
    <w:rsid w:val="004F0D2C"/>
    <w:rsid w:val="004F0D62"/>
    <w:rsid w:val="004F16B3"/>
    <w:rsid w:val="004F2118"/>
    <w:rsid w:val="004F211F"/>
    <w:rsid w:val="004F2493"/>
    <w:rsid w:val="004F2FDD"/>
    <w:rsid w:val="004F3156"/>
    <w:rsid w:val="004F385B"/>
    <w:rsid w:val="004F3A30"/>
    <w:rsid w:val="004F3B07"/>
    <w:rsid w:val="004F3E9B"/>
    <w:rsid w:val="004F3F58"/>
    <w:rsid w:val="004F4080"/>
    <w:rsid w:val="004F41BC"/>
    <w:rsid w:val="004F425E"/>
    <w:rsid w:val="004F43E0"/>
    <w:rsid w:val="004F4744"/>
    <w:rsid w:val="004F4DA0"/>
    <w:rsid w:val="004F558D"/>
    <w:rsid w:val="004F5F18"/>
    <w:rsid w:val="004F6797"/>
    <w:rsid w:val="004F695F"/>
    <w:rsid w:val="004F6DAD"/>
    <w:rsid w:val="004F6E50"/>
    <w:rsid w:val="004F70E3"/>
    <w:rsid w:val="004F77B0"/>
    <w:rsid w:val="00500ED8"/>
    <w:rsid w:val="005010E3"/>
    <w:rsid w:val="00502030"/>
    <w:rsid w:val="00502048"/>
    <w:rsid w:val="00502943"/>
    <w:rsid w:val="00502ECC"/>
    <w:rsid w:val="005033DA"/>
    <w:rsid w:val="00503A63"/>
    <w:rsid w:val="00503B0B"/>
    <w:rsid w:val="00503B16"/>
    <w:rsid w:val="00503FA0"/>
    <w:rsid w:val="0050417B"/>
    <w:rsid w:val="00504F18"/>
    <w:rsid w:val="00505502"/>
    <w:rsid w:val="005059BB"/>
    <w:rsid w:val="005062F8"/>
    <w:rsid w:val="0050637C"/>
    <w:rsid w:val="00506437"/>
    <w:rsid w:val="005066B0"/>
    <w:rsid w:val="00506F2F"/>
    <w:rsid w:val="00507A9E"/>
    <w:rsid w:val="00507FEE"/>
    <w:rsid w:val="005101CD"/>
    <w:rsid w:val="005108F1"/>
    <w:rsid w:val="005109E5"/>
    <w:rsid w:val="00510CC1"/>
    <w:rsid w:val="005115B2"/>
    <w:rsid w:val="005119BE"/>
    <w:rsid w:val="00511E10"/>
    <w:rsid w:val="00512052"/>
    <w:rsid w:val="005129ED"/>
    <w:rsid w:val="00512B3B"/>
    <w:rsid w:val="0051372A"/>
    <w:rsid w:val="00513921"/>
    <w:rsid w:val="00513B5A"/>
    <w:rsid w:val="00513F22"/>
    <w:rsid w:val="00514AD0"/>
    <w:rsid w:val="00514CA1"/>
    <w:rsid w:val="00514D6F"/>
    <w:rsid w:val="005151AA"/>
    <w:rsid w:val="005154E6"/>
    <w:rsid w:val="00515758"/>
    <w:rsid w:val="00516008"/>
    <w:rsid w:val="00516747"/>
    <w:rsid w:val="00516860"/>
    <w:rsid w:val="00516BFC"/>
    <w:rsid w:val="00516C59"/>
    <w:rsid w:val="00516D93"/>
    <w:rsid w:val="00516DDA"/>
    <w:rsid w:val="00516E3B"/>
    <w:rsid w:val="005179CE"/>
    <w:rsid w:val="00517BF9"/>
    <w:rsid w:val="00517F70"/>
    <w:rsid w:val="00520129"/>
    <w:rsid w:val="00520B34"/>
    <w:rsid w:val="00520F4E"/>
    <w:rsid w:val="005218FB"/>
    <w:rsid w:val="0052195A"/>
    <w:rsid w:val="00521BEB"/>
    <w:rsid w:val="00521D5F"/>
    <w:rsid w:val="005220BF"/>
    <w:rsid w:val="00522810"/>
    <w:rsid w:val="0052289D"/>
    <w:rsid w:val="005230CB"/>
    <w:rsid w:val="005230CD"/>
    <w:rsid w:val="00523D8F"/>
    <w:rsid w:val="00523E30"/>
    <w:rsid w:val="00523E3E"/>
    <w:rsid w:val="00524063"/>
    <w:rsid w:val="005243D8"/>
    <w:rsid w:val="005244AB"/>
    <w:rsid w:val="0052454F"/>
    <w:rsid w:val="00524621"/>
    <w:rsid w:val="00524C6F"/>
    <w:rsid w:val="00524CBF"/>
    <w:rsid w:val="00525942"/>
    <w:rsid w:val="005263D0"/>
    <w:rsid w:val="005265D4"/>
    <w:rsid w:val="005265DA"/>
    <w:rsid w:val="005268D3"/>
    <w:rsid w:val="005269E1"/>
    <w:rsid w:val="00526D4A"/>
    <w:rsid w:val="0052754D"/>
    <w:rsid w:val="00527A9B"/>
    <w:rsid w:val="00527DF6"/>
    <w:rsid w:val="00530048"/>
    <w:rsid w:val="0053010E"/>
    <w:rsid w:val="005301BD"/>
    <w:rsid w:val="005306FA"/>
    <w:rsid w:val="00530E79"/>
    <w:rsid w:val="00530EEC"/>
    <w:rsid w:val="0053114E"/>
    <w:rsid w:val="0053165C"/>
    <w:rsid w:val="00531CBD"/>
    <w:rsid w:val="00531E6F"/>
    <w:rsid w:val="005323C4"/>
    <w:rsid w:val="0053240B"/>
    <w:rsid w:val="005329EB"/>
    <w:rsid w:val="00532BC6"/>
    <w:rsid w:val="00533EE3"/>
    <w:rsid w:val="00533FEA"/>
    <w:rsid w:val="0053416C"/>
    <w:rsid w:val="0053455B"/>
    <w:rsid w:val="0053483C"/>
    <w:rsid w:val="00535375"/>
    <w:rsid w:val="005354A7"/>
    <w:rsid w:val="005359B5"/>
    <w:rsid w:val="005359F4"/>
    <w:rsid w:val="00535A32"/>
    <w:rsid w:val="00535C97"/>
    <w:rsid w:val="00535F00"/>
    <w:rsid w:val="005362B8"/>
    <w:rsid w:val="005365D7"/>
    <w:rsid w:val="00536AEC"/>
    <w:rsid w:val="005374A0"/>
    <w:rsid w:val="005379B3"/>
    <w:rsid w:val="00537DE5"/>
    <w:rsid w:val="0054031A"/>
    <w:rsid w:val="00540896"/>
    <w:rsid w:val="00540CDC"/>
    <w:rsid w:val="00540F56"/>
    <w:rsid w:val="00541613"/>
    <w:rsid w:val="00541780"/>
    <w:rsid w:val="0054183E"/>
    <w:rsid w:val="00541EC0"/>
    <w:rsid w:val="005420EA"/>
    <w:rsid w:val="00542609"/>
    <w:rsid w:val="0054288F"/>
    <w:rsid w:val="005429BF"/>
    <w:rsid w:val="00542BBB"/>
    <w:rsid w:val="005440C7"/>
    <w:rsid w:val="005442FD"/>
    <w:rsid w:val="00544448"/>
    <w:rsid w:val="00544741"/>
    <w:rsid w:val="00544795"/>
    <w:rsid w:val="0054482E"/>
    <w:rsid w:val="00544E5A"/>
    <w:rsid w:val="00544EBF"/>
    <w:rsid w:val="00546022"/>
    <w:rsid w:val="0054658A"/>
    <w:rsid w:val="00546737"/>
    <w:rsid w:val="00546C1A"/>
    <w:rsid w:val="00546E00"/>
    <w:rsid w:val="00547088"/>
    <w:rsid w:val="00547659"/>
    <w:rsid w:val="005478C2"/>
    <w:rsid w:val="00547C6A"/>
    <w:rsid w:val="00550689"/>
    <w:rsid w:val="00550A4D"/>
    <w:rsid w:val="00551411"/>
    <w:rsid w:val="00551CF0"/>
    <w:rsid w:val="0055200E"/>
    <w:rsid w:val="0055277C"/>
    <w:rsid w:val="0055292F"/>
    <w:rsid w:val="00553796"/>
    <w:rsid w:val="00553A51"/>
    <w:rsid w:val="00553A54"/>
    <w:rsid w:val="005543E2"/>
    <w:rsid w:val="0055446A"/>
    <w:rsid w:val="005545AE"/>
    <w:rsid w:val="0055477B"/>
    <w:rsid w:val="00555015"/>
    <w:rsid w:val="00555691"/>
    <w:rsid w:val="00555C72"/>
    <w:rsid w:val="00555DBD"/>
    <w:rsid w:val="00555EBF"/>
    <w:rsid w:val="005562D1"/>
    <w:rsid w:val="005570F4"/>
    <w:rsid w:val="00557BE4"/>
    <w:rsid w:val="00557CBB"/>
    <w:rsid w:val="00560094"/>
    <w:rsid w:val="00560371"/>
    <w:rsid w:val="0056075E"/>
    <w:rsid w:val="005615C8"/>
    <w:rsid w:val="0056160F"/>
    <w:rsid w:val="0056171D"/>
    <w:rsid w:val="00561727"/>
    <w:rsid w:val="0056182E"/>
    <w:rsid w:val="00561B1C"/>
    <w:rsid w:val="00561B63"/>
    <w:rsid w:val="00562118"/>
    <w:rsid w:val="00562523"/>
    <w:rsid w:val="00562580"/>
    <w:rsid w:val="005626AA"/>
    <w:rsid w:val="00562CB3"/>
    <w:rsid w:val="00563694"/>
    <w:rsid w:val="0056390E"/>
    <w:rsid w:val="00564013"/>
    <w:rsid w:val="00564413"/>
    <w:rsid w:val="00564BBF"/>
    <w:rsid w:val="00565743"/>
    <w:rsid w:val="00565957"/>
    <w:rsid w:val="00565972"/>
    <w:rsid w:val="00566872"/>
    <w:rsid w:val="00566C0F"/>
    <w:rsid w:val="00566D3F"/>
    <w:rsid w:val="0056708A"/>
    <w:rsid w:val="005672CB"/>
    <w:rsid w:val="005677F2"/>
    <w:rsid w:val="00567A25"/>
    <w:rsid w:val="00567CCF"/>
    <w:rsid w:val="00567E1E"/>
    <w:rsid w:val="00567EEE"/>
    <w:rsid w:val="00567F64"/>
    <w:rsid w:val="005700F1"/>
    <w:rsid w:val="005704B9"/>
    <w:rsid w:val="005706D2"/>
    <w:rsid w:val="00570BE4"/>
    <w:rsid w:val="00570D4E"/>
    <w:rsid w:val="00570E5A"/>
    <w:rsid w:val="0057100C"/>
    <w:rsid w:val="00571629"/>
    <w:rsid w:val="00571774"/>
    <w:rsid w:val="00571C91"/>
    <w:rsid w:val="00571C9B"/>
    <w:rsid w:val="00571CBD"/>
    <w:rsid w:val="005722B7"/>
    <w:rsid w:val="0057242F"/>
    <w:rsid w:val="005726D2"/>
    <w:rsid w:val="00572B4A"/>
    <w:rsid w:val="005734F1"/>
    <w:rsid w:val="005735BE"/>
    <w:rsid w:val="00573EE8"/>
    <w:rsid w:val="00574A1A"/>
    <w:rsid w:val="00574ACF"/>
    <w:rsid w:val="00574C2F"/>
    <w:rsid w:val="00574C79"/>
    <w:rsid w:val="00574CB8"/>
    <w:rsid w:val="00574D10"/>
    <w:rsid w:val="00574D2D"/>
    <w:rsid w:val="00575152"/>
    <w:rsid w:val="00575193"/>
    <w:rsid w:val="005758CE"/>
    <w:rsid w:val="00575DA9"/>
    <w:rsid w:val="005760C9"/>
    <w:rsid w:val="00576272"/>
    <w:rsid w:val="0057637D"/>
    <w:rsid w:val="00576D22"/>
    <w:rsid w:val="005775B2"/>
    <w:rsid w:val="005777F5"/>
    <w:rsid w:val="0058005A"/>
    <w:rsid w:val="005803C7"/>
    <w:rsid w:val="005806E6"/>
    <w:rsid w:val="00580854"/>
    <w:rsid w:val="00580A92"/>
    <w:rsid w:val="00580E86"/>
    <w:rsid w:val="00581085"/>
    <w:rsid w:val="0058121F"/>
    <w:rsid w:val="00581535"/>
    <w:rsid w:val="00581B4F"/>
    <w:rsid w:val="00581EFB"/>
    <w:rsid w:val="005820CC"/>
    <w:rsid w:val="005823EA"/>
    <w:rsid w:val="00582492"/>
    <w:rsid w:val="00582BCC"/>
    <w:rsid w:val="00582E01"/>
    <w:rsid w:val="00583598"/>
    <w:rsid w:val="005835C1"/>
    <w:rsid w:val="0058379B"/>
    <w:rsid w:val="00583935"/>
    <w:rsid w:val="00583B93"/>
    <w:rsid w:val="00583CC7"/>
    <w:rsid w:val="00583DC4"/>
    <w:rsid w:val="0058418F"/>
    <w:rsid w:val="0058429F"/>
    <w:rsid w:val="005844AE"/>
    <w:rsid w:val="00584F5C"/>
    <w:rsid w:val="00585078"/>
    <w:rsid w:val="005854A0"/>
    <w:rsid w:val="005857F0"/>
    <w:rsid w:val="005858D5"/>
    <w:rsid w:val="005859DD"/>
    <w:rsid w:val="00585B4A"/>
    <w:rsid w:val="00585CEB"/>
    <w:rsid w:val="00585D12"/>
    <w:rsid w:val="00586268"/>
    <w:rsid w:val="005864C4"/>
    <w:rsid w:val="005868A0"/>
    <w:rsid w:val="00586971"/>
    <w:rsid w:val="00586AD4"/>
    <w:rsid w:val="00586C2D"/>
    <w:rsid w:val="00586E60"/>
    <w:rsid w:val="0058718E"/>
    <w:rsid w:val="005875CD"/>
    <w:rsid w:val="00587673"/>
    <w:rsid w:val="00587BA5"/>
    <w:rsid w:val="005900CE"/>
    <w:rsid w:val="005901EC"/>
    <w:rsid w:val="00590A25"/>
    <w:rsid w:val="005911F4"/>
    <w:rsid w:val="00591305"/>
    <w:rsid w:val="00591457"/>
    <w:rsid w:val="00591656"/>
    <w:rsid w:val="00591E1F"/>
    <w:rsid w:val="00592017"/>
    <w:rsid w:val="00592B66"/>
    <w:rsid w:val="00592CD6"/>
    <w:rsid w:val="00592DBB"/>
    <w:rsid w:val="00592DC2"/>
    <w:rsid w:val="00592EB9"/>
    <w:rsid w:val="0059310E"/>
    <w:rsid w:val="00593130"/>
    <w:rsid w:val="005937A4"/>
    <w:rsid w:val="00593A28"/>
    <w:rsid w:val="00593A79"/>
    <w:rsid w:val="00593A98"/>
    <w:rsid w:val="00593D0D"/>
    <w:rsid w:val="0059453D"/>
    <w:rsid w:val="005946FC"/>
    <w:rsid w:val="005952BD"/>
    <w:rsid w:val="0059555E"/>
    <w:rsid w:val="005957DE"/>
    <w:rsid w:val="00595895"/>
    <w:rsid w:val="0059596A"/>
    <w:rsid w:val="00595AE3"/>
    <w:rsid w:val="005961B9"/>
    <w:rsid w:val="005969A9"/>
    <w:rsid w:val="00596A7E"/>
    <w:rsid w:val="0059718C"/>
    <w:rsid w:val="00597782"/>
    <w:rsid w:val="00597F39"/>
    <w:rsid w:val="005A0107"/>
    <w:rsid w:val="005A01D5"/>
    <w:rsid w:val="005A13A9"/>
    <w:rsid w:val="005A227B"/>
    <w:rsid w:val="005A35A5"/>
    <w:rsid w:val="005A35F7"/>
    <w:rsid w:val="005A3B6A"/>
    <w:rsid w:val="005A3D84"/>
    <w:rsid w:val="005A3EB7"/>
    <w:rsid w:val="005A50CD"/>
    <w:rsid w:val="005A548E"/>
    <w:rsid w:val="005A5490"/>
    <w:rsid w:val="005A5664"/>
    <w:rsid w:val="005A584C"/>
    <w:rsid w:val="005A5B5A"/>
    <w:rsid w:val="005A5D1F"/>
    <w:rsid w:val="005A5F6F"/>
    <w:rsid w:val="005A6627"/>
    <w:rsid w:val="005A6888"/>
    <w:rsid w:val="005A6F88"/>
    <w:rsid w:val="005A7373"/>
    <w:rsid w:val="005A75FC"/>
    <w:rsid w:val="005A765B"/>
    <w:rsid w:val="005B004B"/>
    <w:rsid w:val="005B0077"/>
    <w:rsid w:val="005B00EF"/>
    <w:rsid w:val="005B132D"/>
    <w:rsid w:val="005B1BDF"/>
    <w:rsid w:val="005B1E83"/>
    <w:rsid w:val="005B1FA5"/>
    <w:rsid w:val="005B2337"/>
    <w:rsid w:val="005B276C"/>
    <w:rsid w:val="005B277F"/>
    <w:rsid w:val="005B305A"/>
    <w:rsid w:val="005B311E"/>
    <w:rsid w:val="005B3611"/>
    <w:rsid w:val="005B3859"/>
    <w:rsid w:val="005B3963"/>
    <w:rsid w:val="005B3E06"/>
    <w:rsid w:val="005B3F9C"/>
    <w:rsid w:val="005B461B"/>
    <w:rsid w:val="005B4FAD"/>
    <w:rsid w:val="005B50BC"/>
    <w:rsid w:val="005B5212"/>
    <w:rsid w:val="005B535C"/>
    <w:rsid w:val="005B545B"/>
    <w:rsid w:val="005B5616"/>
    <w:rsid w:val="005B572B"/>
    <w:rsid w:val="005B58C7"/>
    <w:rsid w:val="005B5CB9"/>
    <w:rsid w:val="005B6A16"/>
    <w:rsid w:val="005B6A43"/>
    <w:rsid w:val="005B6FF9"/>
    <w:rsid w:val="005B7163"/>
    <w:rsid w:val="005B7199"/>
    <w:rsid w:val="005B71F3"/>
    <w:rsid w:val="005B7337"/>
    <w:rsid w:val="005B76B7"/>
    <w:rsid w:val="005B7FD5"/>
    <w:rsid w:val="005C0191"/>
    <w:rsid w:val="005C0307"/>
    <w:rsid w:val="005C060C"/>
    <w:rsid w:val="005C0690"/>
    <w:rsid w:val="005C069C"/>
    <w:rsid w:val="005C0870"/>
    <w:rsid w:val="005C08E2"/>
    <w:rsid w:val="005C093B"/>
    <w:rsid w:val="005C0982"/>
    <w:rsid w:val="005C0E2D"/>
    <w:rsid w:val="005C1157"/>
    <w:rsid w:val="005C13FF"/>
    <w:rsid w:val="005C1480"/>
    <w:rsid w:val="005C2085"/>
    <w:rsid w:val="005C21F8"/>
    <w:rsid w:val="005C2746"/>
    <w:rsid w:val="005C2A00"/>
    <w:rsid w:val="005C2A3F"/>
    <w:rsid w:val="005C2C93"/>
    <w:rsid w:val="005C2D00"/>
    <w:rsid w:val="005C340C"/>
    <w:rsid w:val="005C343C"/>
    <w:rsid w:val="005C3734"/>
    <w:rsid w:val="005C383B"/>
    <w:rsid w:val="005C39F5"/>
    <w:rsid w:val="005C3A95"/>
    <w:rsid w:val="005C412D"/>
    <w:rsid w:val="005C4A83"/>
    <w:rsid w:val="005C5053"/>
    <w:rsid w:val="005C5864"/>
    <w:rsid w:val="005C5A01"/>
    <w:rsid w:val="005C5AE7"/>
    <w:rsid w:val="005C5E75"/>
    <w:rsid w:val="005C64DD"/>
    <w:rsid w:val="005C712B"/>
    <w:rsid w:val="005C71F1"/>
    <w:rsid w:val="005C7B41"/>
    <w:rsid w:val="005C7F67"/>
    <w:rsid w:val="005D05F7"/>
    <w:rsid w:val="005D0F64"/>
    <w:rsid w:val="005D1211"/>
    <w:rsid w:val="005D124F"/>
    <w:rsid w:val="005D1414"/>
    <w:rsid w:val="005D1545"/>
    <w:rsid w:val="005D16A3"/>
    <w:rsid w:val="005D1DF0"/>
    <w:rsid w:val="005D21FE"/>
    <w:rsid w:val="005D2464"/>
    <w:rsid w:val="005D254B"/>
    <w:rsid w:val="005D25AC"/>
    <w:rsid w:val="005D2617"/>
    <w:rsid w:val="005D2A90"/>
    <w:rsid w:val="005D2D48"/>
    <w:rsid w:val="005D2E33"/>
    <w:rsid w:val="005D2EFA"/>
    <w:rsid w:val="005D333C"/>
    <w:rsid w:val="005D33D7"/>
    <w:rsid w:val="005D36B1"/>
    <w:rsid w:val="005D3857"/>
    <w:rsid w:val="005D39F3"/>
    <w:rsid w:val="005D3AF9"/>
    <w:rsid w:val="005D3BB8"/>
    <w:rsid w:val="005D3C57"/>
    <w:rsid w:val="005D448C"/>
    <w:rsid w:val="005D472E"/>
    <w:rsid w:val="005D491C"/>
    <w:rsid w:val="005D4DA4"/>
    <w:rsid w:val="005D4DD9"/>
    <w:rsid w:val="005D51A4"/>
    <w:rsid w:val="005D5468"/>
    <w:rsid w:val="005D581D"/>
    <w:rsid w:val="005D5A54"/>
    <w:rsid w:val="005D5C2C"/>
    <w:rsid w:val="005D5D21"/>
    <w:rsid w:val="005D61F8"/>
    <w:rsid w:val="005D626D"/>
    <w:rsid w:val="005D6BB2"/>
    <w:rsid w:val="005D6FE9"/>
    <w:rsid w:val="005D776A"/>
    <w:rsid w:val="005D7C0F"/>
    <w:rsid w:val="005D7D65"/>
    <w:rsid w:val="005E069D"/>
    <w:rsid w:val="005E0885"/>
    <w:rsid w:val="005E0F43"/>
    <w:rsid w:val="005E1454"/>
    <w:rsid w:val="005E1618"/>
    <w:rsid w:val="005E1847"/>
    <w:rsid w:val="005E192E"/>
    <w:rsid w:val="005E230D"/>
    <w:rsid w:val="005E2315"/>
    <w:rsid w:val="005E23A7"/>
    <w:rsid w:val="005E26E5"/>
    <w:rsid w:val="005E293A"/>
    <w:rsid w:val="005E2B18"/>
    <w:rsid w:val="005E336E"/>
    <w:rsid w:val="005E3AE7"/>
    <w:rsid w:val="005E3D6C"/>
    <w:rsid w:val="005E4159"/>
    <w:rsid w:val="005E45D2"/>
    <w:rsid w:val="005E466E"/>
    <w:rsid w:val="005E48C0"/>
    <w:rsid w:val="005E4A3B"/>
    <w:rsid w:val="005E5807"/>
    <w:rsid w:val="005E5E13"/>
    <w:rsid w:val="005E66C6"/>
    <w:rsid w:val="005E69FA"/>
    <w:rsid w:val="005E6E58"/>
    <w:rsid w:val="005E6E6A"/>
    <w:rsid w:val="005E72DE"/>
    <w:rsid w:val="005E7537"/>
    <w:rsid w:val="005E75E2"/>
    <w:rsid w:val="005F0243"/>
    <w:rsid w:val="005F0839"/>
    <w:rsid w:val="005F0C3B"/>
    <w:rsid w:val="005F0C49"/>
    <w:rsid w:val="005F122A"/>
    <w:rsid w:val="005F1340"/>
    <w:rsid w:val="005F146E"/>
    <w:rsid w:val="005F16B4"/>
    <w:rsid w:val="005F1946"/>
    <w:rsid w:val="005F1CC5"/>
    <w:rsid w:val="005F1D6F"/>
    <w:rsid w:val="005F1E79"/>
    <w:rsid w:val="005F21B7"/>
    <w:rsid w:val="005F2747"/>
    <w:rsid w:val="005F2B3D"/>
    <w:rsid w:val="005F2DB0"/>
    <w:rsid w:val="005F2EFE"/>
    <w:rsid w:val="005F3A0D"/>
    <w:rsid w:val="005F4768"/>
    <w:rsid w:val="005F4BE6"/>
    <w:rsid w:val="005F4E62"/>
    <w:rsid w:val="005F5016"/>
    <w:rsid w:val="005F5044"/>
    <w:rsid w:val="005F5110"/>
    <w:rsid w:val="005F5715"/>
    <w:rsid w:val="005F5BDF"/>
    <w:rsid w:val="005F5D24"/>
    <w:rsid w:val="005F5D99"/>
    <w:rsid w:val="005F5E71"/>
    <w:rsid w:val="005F5E98"/>
    <w:rsid w:val="005F60C1"/>
    <w:rsid w:val="005F64C3"/>
    <w:rsid w:val="005F6BB0"/>
    <w:rsid w:val="005F6BF6"/>
    <w:rsid w:val="005F75A4"/>
    <w:rsid w:val="005F77F4"/>
    <w:rsid w:val="005F79AD"/>
    <w:rsid w:val="005F7AF1"/>
    <w:rsid w:val="005F7EB8"/>
    <w:rsid w:val="00600179"/>
    <w:rsid w:val="00600789"/>
    <w:rsid w:val="00600B5F"/>
    <w:rsid w:val="00600DA0"/>
    <w:rsid w:val="00600F60"/>
    <w:rsid w:val="00601237"/>
    <w:rsid w:val="006013BD"/>
    <w:rsid w:val="00601730"/>
    <w:rsid w:val="0060178E"/>
    <w:rsid w:val="00601857"/>
    <w:rsid w:val="0060187F"/>
    <w:rsid w:val="0060197F"/>
    <w:rsid w:val="00601B6D"/>
    <w:rsid w:val="006021EE"/>
    <w:rsid w:val="0060229A"/>
    <w:rsid w:val="00602D8B"/>
    <w:rsid w:val="0060339B"/>
    <w:rsid w:val="00604580"/>
    <w:rsid w:val="0060470E"/>
    <w:rsid w:val="0060471C"/>
    <w:rsid w:val="0060527D"/>
    <w:rsid w:val="00605E52"/>
    <w:rsid w:val="0060629B"/>
    <w:rsid w:val="006062A0"/>
    <w:rsid w:val="00606605"/>
    <w:rsid w:val="006066D6"/>
    <w:rsid w:val="006068D8"/>
    <w:rsid w:val="0060724C"/>
    <w:rsid w:val="0060725F"/>
    <w:rsid w:val="00607597"/>
    <w:rsid w:val="00607D49"/>
    <w:rsid w:val="00610099"/>
    <w:rsid w:val="006107A6"/>
    <w:rsid w:val="00610897"/>
    <w:rsid w:val="00610C0F"/>
    <w:rsid w:val="00611D31"/>
    <w:rsid w:val="00612DB2"/>
    <w:rsid w:val="006133B0"/>
    <w:rsid w:val="00613BFE"/>
    <w:rsid w:val="00613FA6"/>
    <w:rsid w:val="006141CC"/>
    <w:rsid w:val="006146E1"/>
    <w:rsid w:val="00614B11"/>
    <w:rsid w:val="006156CC"/>
    <w:rsid w:val="00615D5F"/>
    <w:rsid w:val="00615E13"/>
    <w:rsid w:val="00615E1D"/>
    <w:rsid w:val="00615F7C"/>
    <w:rsid w:val="00615F92"/>
    <w:rsid w:val="00616024"/>
    <w:rsid w:val="0061612E"/>
    <w:rsid w:val="0061618F"/>
    <w:rsid w:val="00616AB5"/>
    <w:rsid w:val="00617317"/>
    <w:rsid w:val="00617375"/>
    <w:rsid w:val="00620927"/>
    <w:rsid w:val="006209BF"/>
    <w:rsid w:val="00620C0B"/>
    <w:rsid w:val="00621138"/>
    <w:rsid w:val="00621166"/>
    <w:rsid w:val="00621761"/>
    <w:rsid w:val="00621ADD"/>
    <w:rsid w:val="00621C6C"/>
    <w:rsid w:val="00621DF7"/>
    <w:rsid w:val="00621FAC"/>
    <w:rsid w:val="0062203B"/>
    <w:rsid w:val="00622042"/>
    <w:rsid w:val="006220BE"/>
    <w:rsid w:val="006220E2"/>
    <w:rsid w:val="00622317"/>
    <w:rsid w:val="006227C5"/>
    <w:rsid w:val="00622847"/>
    <w:rsid w:val="006229FC"/>
    <w:rsid w:val="00622D05"/>
    <w:rsid w:val="00623328"/>
    <w:rsid w:val="006233C3"/>
    <w:rsid w:val="0062383B"/>
    <w:rsid w:val="00623AC3"/>
    <w:rsid w:val="00623B35"/>
    <w:rsid w:val="0062404B"/>
    <w:rsid w:val="0062427D"/>
    <w:rsid w:val="0062463A"/>
    <w:rsid w:val="00624658"/>
    <w:rsid w:val="0062467E"/>
    <w:rsid w:val="0062473E"/>
    <w:rsid w:val="00624D14"/>
    <w:rsid w:val="00625052"/>
    <w:rsid w:val="006251C0"/>
    <w:rsid w:val="006253BB"/>
    <w:rsid w:val="0062578C"/>
    <w:rsid w:val="00625B46"/>
    <w:rsid w:val="00625E24"/>
    <w:rsid w:val="00625EE0"/>
    <w:rsid w:val="00625F01"/>
    <w:rsid w:val="00626D69"/>
    <w:rsid w:val="00626EB4"/>
    <w:rsid w:val="006271BD"/>
    <w:rsid w:val="00627F8D"/>
    <w:rsid w:val="00627F9E"/>
    <w:rsid w:val="00630199"/>
    <w:rsid w:val="00630207"/>
    <w:rsid w:val="00630222"/>
    <w:rsid w:val="0063033A"/>
    <w:rsid w:val="0063049F"/>
    <w:rsid w:val="0063130E"/>
    <w:rsid w:val="0063158D"/>
    <w:rsid w:val="006316CB"/>
    <w:rsid w:val="00631B03"/>
    <w:rsid w:val="00631D24"/>
    <w:rsid w:val="00632308"/>
    <w:rsid w:val="0063272F"/>
    <w:rsid w:val="00632977"/>
    <w:rsid w:val="00632EE8"/>
    <w:rsid w:val="00632F71"/>
    <w:rsid w:val="006339D8"/>
    <w:rsid w:val="00634021"/>
    <w:rsid w:val="00634070"/>
    <w:rsid w:val="006342D8"/>
    <w:rsid w:val="006344E2"/>
    <w:rsid w:val="0063451E"/>
    <w:rsid w:val="00634CBC"/>
    <w:rsid w:val="00635338"/>
    <w:rsid w:val="006360E3"/>
    <w:rsid w:val="00636248"/>
    <w:rsid w:val="00636784"/>
    <w:rsid w:val="00636DFA"/>
    <w:rsid w:val="00637898"/>
    <w:rsid w:val="00637AE2"/>
    <w:rsid w:val="00637D0B"/>
    <w:rsid w:val="0064005F"/>
    <w:rsid w:val="0064096C"/>
    <w:rsid w:val="00640C1D"/>
    <w:rsid w:val="00640DC0"/>
    <w:rsid w:val="00640EBC"/>
    <w:rsid w:val="0064125D"/>
    <w:rsid w:val="0064180B"/>
    <w:rsid w:val="00641853"/>
    <w:rsid w:val="00641E7D"/>
    <w:rsid w:val="00642170"/>
    <w:rsid w:val="00642226"/>
    <w:rsid w:val="00642478"/>
    <w:rsid w:val="006424E2"/>
    <w:rsid w:val="00642A94"/>
    <w:rsid w:val="00642C4F"/>
    <w:rsid w:val="00642C6E"/>
    <w:rsid w:val="00643113"/>
    <w:rsid w:val="0064345A"/>
    <w:rsid w:val="006435A5"/>
    <w:rsid w:val="00644170"/>
    <w:rsid w:val="00644277"/>
    <w:rsid w:val="006444E8"/>
    <w:rsid w:val="006448C8"/>
    <w:rsid w:val="00644D3A"/>
    <w:rsid w:val="006456CA"/>
    <w:rsid w:val="0064577E"/>
    <w:rsid w:val="0064590B"/>
    <w:rsid w:val="00645958"/>
    <w:rsid w:val="00645B2D"/>
    <w:rsid w:val="006460D9"/>
    <w:rsid w:val="006461F6"/>
    <w:rsid w:val="00646206"/>
    <w:rsid w:val="0064622C"/>
    <w:rsid w:val="00646BAC"/>
    <w:rsid w:val="00646DDF"/>
    <w:rsid w:val="00646E12"/>
    <w:rsid w:val="006473C3"/>
    <w:rsid w:val="00647556"/>
    <w:rsid w:val="0064789A"/>
    <w:rsid w:val="00647DA7"/>
    <w:rsid w:val="00647DF8"/>
    <w:rsid w:val="00650318"/>
    <w:rsid w:val="006503DD"/>
    <w:rsid w:val="00650834"/>
    <w:rsid w:val="00650F20"/>
    <w:rsid w:val="0065108A"/>
    <w:rsid w:val="0065155C"/>
    <w:rsid w:val="00651710"/>
    <w:rsid w:val="0065190D"/>
    <w:rsid w:val="00651FDB"/>
    <w:rsid w:val="006522D6"/>
    <w:rsid w:val="00652ABC"/>
    <w:rsid w:val="006536D9"/>
    <w:rsid w:val="00653E81"/>
    <w:rsid w:val="006544A0"/>
    <w:rsid w:val="006546A6"/>
    <w:rsid w:val="006546C3"/>
    <w:rsid w:val="00654C4A"/>
    <w:rsid w:val="00654D03"/>
    <w:rsid w:val="00654DBF"/>
    <w:rsid w:val="00654FD4"/>
    <w:rsid w:val="00655312"/>
    <w:rsid w:val="0065531B"/>
    <w:rsid w:val="006556F3"/>
    <w:rsid w:val="00655929"/>
    <w:rsid w:val="00655F96"/>
    <w:rsid w:val="00655FA6"/>
    <w:rsid w:val="00656362"/>
    <w:rsid w:val="0065671B"/>
    <w:rsid w:val="00656912"/>
    <w:rsid w:val="00656FDE"/>
    <w:rsid w:val="00657403"/>
    <w:rsid w:val="006574C0"/>
    <w:rsid w:val="00657820"/>
    <w:rsid w:val="00657A3E"/>
    <w:rsid w:val="00657C67"/>
    <w:rsid w:val="00660034"/>
    <w:rsid w:val="006600E7"/>
    <w:rsid w:val="006602B8"/>
    <w:rsid w:val="00660353"/>
    <w:rsid w:val="00660826"/>
    <w:rsid w:val="00660AB6"/>
    <w:rsid w:val="00660B2C"/>
    <w:rsid w:val="00661664"/>
    <w:rsid w:val="00662180"/>
    <w:rsid w:val="006627D4"/>
    <w:rsid w:val="0066294A"/>
    <w:rsid w:val="00662977"/>
    <w:rsid w:val="006629A5"/>
    <w:rsid w:val="00662A80"/>
    <w:rsid w:val="00662D04"/>
    <w:rsid w:val="00662E5F"/>
    <w:rsid w:val="0066300D"/>
    <w:rsid w:val="00663411"/>
    <w:rsid w:val="006637AE"/>
    <w:rsid w:val="006638CF"/>
    <w:rsid w:val="006639A3"/>
    <w:rsid w:val="00663AD1"/>
    <w:rsid w:val="00664625"/>
    <w:rsid w:val="0066496C"/>
    <w:rsid w:val="00664997"/>
    <w:rsid w:val="00664F38"/>
    <w:rsid w:val="006652C2"/>
    <w:rsid w:val="0066540A"/>
    <w:rsid w:val="00665810"/>
    <w:rsid w:val="00665AC9"/>
    <w:rsid w:val="006662BE"/>
    <w:rsid w:val="00666332"/>
    <w:rsid w:val="00666476"/>
    <w:rsid w:val="0066659D"/>
    <w:rsid w:val="006667EB"/>
    <w:rsid w:val="00666E54"/>
    <w:rsid w:val="00666F74"/>
    <w:rsid w:val="00667291"/>
    <w:rsid w:val="006672C4"/>
    <w:rsid w:val="006673C6"/>
    <w:rsid w:val="00667652"/>
    <w:rsid w:val="00667760"/>
    <w:rsid w:val="0066779E"/>
    <w:rsid w:val="00667B42"/>
    <w:rsid w:val="00667C73"/>
    <w:rsid w:val="00667E09"/>
    <w:rsid w:val="006700F9"/>
    <w:rsid w:val="0067021C"/>
    <w:rsid w:val="006706A5"/>
    <w:rsid w:val="006709B5"/>
    <w:rsid w:val="00670D75"/>
    <w:rsid w:val="006713D3"/>
    <w:rsid w:val="00671988"/>
    <w:rsid w:val="00671C9A"/>
    <w:rsid w:val="00671F4F"/>
    <w:rsid w:val="006721F6"/>
    <w:rsid w:val="006725F3"/>
    <w:rsid w:val="0067269F"/>
    <w:rsid w:val="006726A5"/>
    <w:rsid w:val="006726E4"/>
    <w:rsid w:val="0067294B"/>
    <w:rsid w:val="00672AC8"/>
    <w:rsid w:val="00672BEE"/>
    <w:rsid w:val="00672FFD"/>
    <w:rsid w:val="00673A14"/>
    <w:rsid w:val="00673A54"/>
    <w:rsid w:val="0067487D"/>
    <w:rsid w:val="00674A85"/>
    <w:rsid w:val="00674B19"/>
    <w:rsid w:val="0067517E"/>
    <w:rsid w:val="006757BF"/>
    <w:rsid w:val="00675F08"/>
    <w:rsid w:val="006761D2"/>
    <w:rsid w:val="00676FCA"/>
    <w:rsid w:val="00677662"/>
    <w:rsid w:val="0067798D"/>
    <w:rsid w:val="00677BD6"/>
    <w:rsid w:val="00677FE5"/>
    <w:rsid w:val="006802EE"/>
    <w:rsid w:val="006807E4"/>
    <w:rsid w:val="00681027"/>
    <w:rsid w:val="00681883"/>
    <w:rsid w:val="00681FF7"/>
    <w:rsid w:val="00682036"/>
    <w:rsid w:val="006822F6"/>
    <w:rsid w:val="00682A08"/>
    <w:rsid w:val="00682A94"/>
    <w:rsid w:val="00682C02"/>
    <w:rsid w:val="00682C69"/>
    <w:rsid w:val="00682C91"/>
    <w:rsid w:val="006831C2"/>
    <w:rsid w:val="006833EC"/>
    <w:rsid w:val="0068371E"/>
    <w:rsid w:val="00683765"/>
    <w:rsid w:val="00683988"/>
    <w:rsid w:val="00683D91"/>
    <w:rsid w:val="00684079"/>
    <w:rsid w:val="006841F2"/>
    <w:rsid w:val="006842FE"/>
    <w:rsid w:val="006848C7"/>
    <w:rsid w:val="006849EE"/>
    <w:rsid w:val="00684A9E"/>
    <w:rsid w:val="006850A8"/>
    <w:rsid w:val="00685444"/>
    <w:rsid w:val="006857FA"/>
    <w:rsid w:val="00685840"/>
    <w:rsid w:val="00685C4B"/>
    <w:rsid w:val="00686748"/>
    <w:rsid w:val="00686821"/>
    <w:rsid w:val="00686EC6"/>
    <w:rsid w:val="00687063"/>
    <w:rsid w:val="0068784B"/>
    <w:rsid w:val="00687C4D"/>
    <w:rsid w:val="00687C77"/>
    <w:rsid w:val="00690440"/>
    <w:rsid w:val="006904EB"/>
    <w:rsid w:val="00690874"/>
    <w:rsid w:val="00690D2B"/>
    <w:rsid w:val="00691511"/>
    <w:rsid w:val="006917DB"/>
    <w:rsid w:val="00691B8E"/>
    <w:rsid w:val="00691D6D"/>
    <w:rsid w:val="00692D4A"/>
    <w:rsid w:val="0069311D"/>
    <w:rsid w:val="006935E3"/>
    <w:rsid w:val="00693A89"/>
    <w:rsid w:val="00693E2D"/>
    <w:rsid w:val="00693F45"/>
    <w:rsid w:val="00693FE8"/>
    <w:rsid w:val="00694141"/>
    <w:rsid w:val="00694B45"/>
    <w:rsid w:val="0069503B"/>
    <w:rsid w:val="006953FD"/>
    <w:rsid w:val="006957EA"/>
    <w:rsid w:val="00696234"/>
    <w:rsid w:val="00696BC0"/>
    <w:rsid w:val="00696BC1"/>
    <w:rsid w:val="00697500"/>
    <w:rsid w:val="006976B7"/>
    <w:rsid w:val="00697ACE"/>
    <w:rsid w:val="00697B1F"/>
    <w:rsid w:val="00697C46"/>
    <w:rsid w:val="00697D8D"/>
    <w:rsid w:val="006A09AF"/>
    <w:rsid w:val="006A09F6"/>
    <w:rsid w:val="006A0A34"/>
    <w:rsid w:val="006A0A69"/>
    <w:rsid w:val="006A0BEF"/>
    <w:rsid w:val="006A0E9B"/>
    <w:rsid w:val="006A0EA7"/>
    <w:rsid w:val="006A18F5"/>
    <w:rsid w:val="006A2568"/>
    <w:rsid w:val="006A2B88"/>
    <w:rsid w:val="006A2BCA"/>
    <w:rsid w:val="006A2C73"/>
    <w:rsid w:val="006A2C89"/>
    <w:rsid w:val="006A3169"/>
    <w:rsid w:val="006A3868"/>
    <w:rsid w:val="006A3B3B"/>
    <w:rsid w:val="006A4DF5"/>
    <w:rsid w:val="006A4FE9"/>
    <w:rsid w:val="006A532F"/>
    <w:rsid w:val="006A5563"/>
    <w:rsid w:val="006A55DC"/>
    <w:rsid w:val="006A576A"/>
    <w:rsid w:val="006A5F3F"/>
    <w:rsid w:val="006A6440"/>
    <w:rsid w:val="006A64EB"/>
    <w:rsid w:val="006A6C1A"/>
    <w:rsid w:val="006A7041"/>
    <w:rsid w:val="006A7050"/>
    <w:rsid w:val="006A785C"/>
    <w:rsid w:val="006A7A26"/>
    <w:rsid w:val="006A7AA0"/>
    <w:rsid w:val="006A7CDE"/>
    <w:rsid w:val="006A7D94"/>
    <w:rsid w:val="006A7E80"/>
    <w:rsid w:val="006B05F3"/>
    <w:rsid w:val="006B0F9D"/>
    <w:rsid w:val="006B1611"/>
    <w:rsid w:val="006B17EF"/>
    <w:rsid w:val="006B193E"/>
    <w:rsid w:val="006B1A4D"/>
    <w:rsid w:val="006B20BF"/>
    <w:rsid w:val="006B238D"/>
    <w:rsid w:val="006B2439"/>
    <w:rsid w:val="006B2542"/>
    <w:rsid w:val="006B28A4"/>
    <w:rsid w:val="006B29D8"/>
    <w:rsid w:val="006B38AA"/>
    <w:rsid w:val="006B38EF"/>
    <w:rsid w:val="006B3F54"/>
    <w:rsid w:val="006B45F6"/>
    <w:rsid w:val="006B4EA0"/>
    <w:rsid w:val="006B4F01"/>
    <w:rsid w:val="006B50B9"/>
    <w:rsid w:val="006B5114"/>
    <w:rsid w:val="006B52F6"/>
    <w:rsid w:val="006B540A"/>
    <w:rsid w:val="006B5619"/>
    <w:rsid w:val="006B5877"/>
    <w:rsid w:val="006B5996"/>
    <w:rsid w:val="006B5B69"/>
    <w:rsid w:val="006B633A"/>
    <w:rsid w:val="006B68FD"/>
    <w:rsid w:val="006B6C07"/>
    <w:rsid w:val="006B6CDB"/>
    <w:rsid w:val="006B6D1B"/>
    <w:rsid w:val="006C0463"/>
    <w:rsid w:val="006C04A8"/>
    <w:rsid w:val="006C095D"/>
    <w:rsid w:val="006C0C28"/>
    <w:rsid w:val="006C0CBA"/>
    <w:rsid w:val="006C1788"/>
    <w:rsid w:val="006C1A8B"/>
    <w:rsid w:val="006C1C75"/>
    <w:rsid w:val="006C2217"/>
    <w:rsid w:val="006C2227"/>
    <w:rsid w:val="006C22ED"/>
    <w:rsid w:val="006C231B"/>
    <w:rsid w:val="006C2588"/>
    <w:rsid w:val="006C29F6"/>
    <w:rsid w:val="006C2B00"/>
    <w:rsid w:val="006C2C34"/>
    <w:rsid w:val="006C32D2"/>
    <w:rsid w:val="006C35D2"/>
    <w:rsid w:val="006C3961"/>
    <w:rsid w:val="006C3B13"/>
    <w:rsid w:val="006C521C"/>
    <w:rsid w:val="006C5237"/>
    <w:rsid w:val="006C54C2"/>
    <w:rsid w:val="006C58DC"/>
    <w:rsid w:val="006C6510"/>
    <w:rsid w:val="006C75FC"/>
    <w:rsid w:val="006C771F"/>
    <w:rsid w:val="006C78A2"/>
    <w:rsid w:val="006C7D94"/>
    <w:rsid w:val="006C7DFC"/>
    <w:rsid w:val="006D0357"/>
    <w:rsid w:val="006D039F"/>
    <w:rsid w:val="006D0494"/>
    <w:rsid w:val="006D0954"/>
    <w:rsid w:val="006D0A01"/>
    <w:rsid w:val="006D10B5"/>
    <w:rsid w:val="006D155C"/>
    <w:rsid w:val="006D1775"/>
    <w:rsid w:val="006D1824"/>
    <w:rsid w:val="006D1CE2"/>
    <w:rsid w:val="006D1D16"/>
    <w:rsid w:val="006D2C0F"/>
    <w:rsid w:val="006D2CA6"/>
    <w:rsid w:val="006D2CF5"/>
    <w:rsid w:val="006D3006"/>
    <w:rsid w:val="006D3D1B"/>
    <w:rsid w:val="006D47F1"/>
    <w:rsid w:val="006D4F2E"/>
    <w:rsid w:val="006D4F9B"/>
    <w:rsid w:val="006D4FB3"/>
    <w:rsid w:val="006D5E0A"/>
    <w:rsid w:val="006D5E33"/>
    <w:rsid w:val="006D5E7A"/>
    <w:rsid w:val="006D62C8"/>
    <w:rsid w:val="006D6315"/>
    <w:rsid w:val="006D6677"/>
    <w:rsid w:val="006D681D"/>
    <w:rsid w:val="006D6AE0"/>
    <w:rsid w:val="006D6B4B"/>
    <w:rsid w:val="006D6C44"/>
    <w:rsid w:val="006D707A"/>
    <w:rsid w:val="006D734F"/>
    <w:rsid w:val="006D74C4"/>
    <w:rsid w:val="006D7591"/>
    <w:rsid w:val="006D793F"/>
    <w:rsid w:val="006D7B38"/>
    <w:rsid w:val="006E020C"/>
    <w:rsid w:val="006E02FF"/>
    <w:rsid w:val="006E0477"/>
    <w:rsid w:val="006E0946"/>
    <w:rsid w:val="006E0B9F"/>
    <w:rsid w:val="006E0EDE"/>
    <w:rsid w:val="006E1063"/>
    <w:rsid w:val="006E1383"/>
    <w:rsid w:val="006E14B8"/>
    <w:rsid w:val="006E1645"/>
    <w:rsid w:val="006E166C"/>
    <w:rsid w:val="006E170A"/>
    <w:rsid w:val="006E1815"/>
    <w:rsid w:val="006E1AB6"/>
    <w:rsid w:val="006E1B39"/>
    <w:rsid w:val="006E1B8F"/>
    <w:rsid w:val="006E1BBF"/>
    <w:rsid w:val="006E1C32"/>
    <w:rsid w:val="006E2338"/>
    <w:rsid w:val="006E25F0"/>
    <w:rsid w:val="006E28E0"/>
    <w:rsid w:val="006E2934"/>
    <w:rsid w:val="006E342F"/>
    <w:rsid w:val="006E3850"/>
    <w:rsid w:val="006E4280"/>
    <w:rsid w:val="006E43DA"/>
    <w:rsid w:val="006E4B5B"/>
    <w:rsid w:val="006E4E4F"/>
    <w:rsid w:val="006E5C5F"/>
    <w:rsid w:val="006E5E92"/>
    <w:rsid w:val="006E6224"/>
    <w:rsid w:val="006E664E"/>
    <w:rsid w:val="006E6926"/>
    <w:rsid w:val="006E6947"/>
    <w:rsid w:val="006E6F32"/>
    <w:rsid w:val="006E7156"/>
    <w:rsid w:val="006E7316"/>
    <w:rsid w:val="006E7785"/>
    <w:rsid w:val="006E7A11"/>
    <w:rsid w:val="006E7AA9"/>
    <w:rsid w:val="006E7C76"/>
    <w:rsid w:val="006E7E32"/>
    <w:rsid w:val="006F002E"/>
    <w:rsid w:val="006F050B"/>
    <w:rsid w:val="006F0A80"/>
    <w:rsid w:val="006F0C56"/>
    <w:rsid w:val="006F0F16"/>
    <w:rsid w:val="006F0F3C"/>
    <w:rsid w:val="006F1295"/>
    <w:rsid w:val="006F15F4"/>
    <w:rsid w:val="006F193C"/>
    <w:rsid w:val="006F1A4D"/>
    <w:rsid w:val="006F229E"/>
    <w:rsid w:val="006F2788"/>
    <w:rsid w:val="006F2D2C"/>
    <w:rsid w:val="006F30F4"/>
    <w:rsid w:val="006F32CF"/>
    <w:rsid w:val="006F3729"/>
    <w:rsid w:val="006F3849"/>
    <w:rsid w:val="006F38B1"/>
    <w:rsid w:val="006F40D7"/>
    <w:rsid w:val="006F48EC"/>
    <w:rsid w:val="006F50F9"/>
    <w:rsid w:val="006F58D1"/>
    <w:rsid w:val="006F5B57"/>
    <w:rsid w:val="006F5BEC"/>
    <w:rsid w:val="006F5F01"/>
    <w:rsid w:val="006F6751"/>
    <w:rsid w:val="006F7507"/>
    <w:rsid w:val="006F7654"/>
    <w:rsid w:val="006F76CF"/>
    <w:rsid w:val="006F7D49"/>
    <w:rsid w:val="006F7D64"/>
    <w:rsid w:val="006F7EE1"/>
    <w:rsid w:val="0070026C"/>
    <w:rsid w:val="00700D8C"/>
    <w:rsid w:val="00700F75"/>
    <w:rsid w:val="007010AD"/>
    <w:rsid w:val="00701101"/>
    <w:rsid w:val="00701102"/>
    <w:rsid w:val="007014D8"/>
    <w:rsid w:val="0070274A"/>
    <w:rsid w:val="00702EC7"/>
    <w:rsid w:val="0070313C"/>
    <w:rsid w:val="0070317A"/>
    <w:rsid w:val="007034AB"/>
    <w:rsid w:val="0070372A"/>
    <w:rsid w:val="007037BA"/>
    <w:rsid w:val="00703876"/>
    <w:rsid w:val="00703B80"/>
    <w:rsid w:val="0070427B"/>
    <w:rsid w:val="00704AA7"/>
    <w:rsid w:val="00704B29"/>
    <w:rsid w:val="007050BE"/>
    <w:rsid w:val="007053E4"/>
    <w:rsid w:val="00705AF7"/>
    <w:rsid w:val="00705C58"/>
    <w:rsid w:val="00706210"/>
    <w:rsid w:val="007068BD"/>
    <w:rsid w:val="00706B35"/>
    <w:rsid w:val="00706FD5"/>
    <w:rsid w:val="0070735F"/>
    <w:rsid w:val="00707403"/>
    <w:rsid w:val="00707840"/>
    <w:rsid w:val="00707936"/>
    <w:rsid w:val="00707C37"/>
    <w:rsid w:val="00707CD6"/>
    <w:rsid w:val="00707D12"/>
    <w:rsid w:val="00707E5B"/>
    <w:rsid w:val="00710527"/>
    <w:rsid w:val="00710685"/>
    <w:rsid w:val="007106CD"/>
    <w:rsid w:val="00710717"/>
    <w:rsid w:val="0071076E"/>
    <w:rsid w:val="0071094A"/>
    <w:rsid w:val="00711674"/>
    <w:rsid w:val="00711EA0"/>
    <w:rsid w:val="0071208E"/>
    <w:rsid w:val="007120F1"/>
    <w:rsid w:val="00712B08"/>
    <w:rsid w:val="00712BC1"/>
    <w:rsid w:val="00712F07"/>
    <w:rsid w:val="0071325C"/>
    <w:rsid w:val="00713429"/>
    <w:rsid w:val="0071368F"/>
    <w:rsid w:val="00714704"/>
    <w:rsid w:val="00715236"/>
    <w:rsid w:val="007155F6"/>
    <w:rsid w:val="0071587E"/>
    <w:rsid w:val="007159D1"/>
    <w:rsid w:val="00715EAB"/>
    <w:rsid w:val="00716245"/>
    <w:rsid w:val="0071697B"/>
    <w:rsid w:val="00716F5A"/>
    <w:rsid w:val="007170D0"/>
    <w:rsid w:val="00717486"/>
    <w:rsid w:val="00717564"/>
    <w:rsid w:val="007177C7"/>
    <w:rsid w:val="00717B1D"/>
    <w:rsid w:val="00717B1E"/>
    <w:rsid w:val="00717CE5"/>
    <w:rsid w:val="00717D6D"/>
    <w:rsid w:val="00717F61"/>
    <w:rsid w:val="00720962"/>
    <w:rsid w:val="00720C38"/>
    <w:rsid w:val="00720D2F"/>
    <w:rsid w:val="0072113E"/>
    <w:rsid w:val="007213D7"/>
    <w:rsid w:val="007216EC"/>
    <w:rsid w:val="00721A40"/>
    <w:rsid w:val="0072204B"/>
    <w:rsid w:val="007221EA"/>
    <w:rsid w:val="00722B75"/>
    <w:rsid w:val="00722F80"/>
    <w:rsid w:val="00722FA7"/>
    <w:rsid w:val="007233E5"/>
    <w:rsid w:val="00723945"/>
    <w:rsid w:val="00723A6F"/>
    <w:rsid w:val="007242B8"/>
    <w:rsid w:val="00724658"/>
    <w:rsid w:val="00724C04"/>
    <w:rsid w:val="00725161"/>
    <w:rsid w:val="00725495"/>
    <w:rsid w:val="00725599"/>
    <w:rsid w:val="00726220"/>
    <w:rsid w:val="0072636B"/>
    <w:rsid w:val="007263FE"/>
    <w:rsid w:val="007267FB"/>
    <w:rsid w:val="0072732F"/>
    <w:rsid w:val="0072750B"/>
    <w:rsid w:val="007276E9"/>
    <w:rsid w:val="00727BF2"/>
    <w:rsid w:val="00727C7A"/>
    <w:rsid w:val="00727D0F"/>
    <w:rsid w:val="00727E1C"/>
    <w:rsid w:val="00730154"/>
    <w:rsid w:val="007304A4"/>
    <w:rsid w:val="007307B8"/>
    <w:rsid w:val="00730A1D"/>
    <w:rsid w:val="00730A7E"/>
    <w:rsid w:val="00730D7A"/>
    <w:rsid w:val="00730DA8"/>
    <w:rsid w:val="007312B9"/>
    <w:rsid w:val="00731464"/>
    <w:rsid w:val="0073149D"/>
    <w:rsid w:val="007316B6"/>
    <w:rsid w:val="0073173D"/>
    <w:rsid w:val="007318AB"/>
    <w:rsid w:val="007318B9"/>
    <w:rsid w:val="007324E8"/>
    <w:rsid w:val="00732B73"/>
    <w:rsid w:val="00732F07"/>
    <w:rsid w:val="00733063"/>
    <w:rsid w:val="00733527"/>
    <w:rsid w:val="007337BE"/>
    <w:rsid w:val="00733DAB"/>
    <w:rsid w:val="007341C5"/>
    <w:rsid w:val="00734740"/>
    <w:rsid w:val="007350E0"/>
    <w:rsid w:val="00735B10"/>
    <w:rsid w:val="0073605C"/>
    <w:rsid w:val="00736169"/>
    <w:rsid w:val="00736706"/>
    <w:rsid w:val="00736A1B"/>
    <w:rsid w:val="00736B20"/>
    <w:rsid w:val="00736CD9"/>
    <w:rsid w:val="007376B6"/>
    <w:rsid w:val="00737FA5"/>
    <w:rsid w:val="00740144"/>
    <w:rsid w:val="007404CA"/>
    <w:rsid w:val="00740A73"/>
    <w:rsid w:val="00740E9F"/>
    <w:rsid w:val="0074150A"/>
    <w:rsid w:val="00741648"/>
    <w:rsid w:val="007417BD"/>
    <w:rsid w:val="00741B1D"/>
    <w:rsid w:val="007425E9"/>
    <w:rsid w:val="00742752"/>
    <w:rsid w:val="00743A6F"/>
    <w:rsid w:val="00743AF2"/>
    <w:rsid w:val="00743CF1"/>
    <w:rsid w:val="0074416A"/>
    <w:rsid w:val="007441E3"/>
    <w:rsid w:val="0074444E"/>
    <w:rsid w:val="00744A69"/>
    <w:rsid w:val="00744D2E"/>
    <w:rsid w:val="00744E19"/>
    <w:rsid w:val="00745032"/>
    <w:rsid w:val="00745432"/>
    <w:rsid w:val="00745933"/>
    <w:rsid w:val="007462E3"/>
    <w:rsid w:val="0074639F"/>
    <w:rsid w:val="00746450"/>
    <w:rsid w:val="00746A35"/>
    <w:rsid w:val="00746C9C"/>
    <w:rsid w:val="00746CCB"/>
    <w:rsid w:val="00746E6F"/>
    <w:rsid w:val="007476C4"/>
    <w:rsid w:val="0074797B"/>
    <w:rsid w:val="00747C80"/>
    <w:rsid w:val="0075006F"/>
    <w:rsid w:val="007501B0"/>
    <w:rsid w:val="007502CE"/>
    <w:rsid w:val="007502E0"/>
    <w:rsid w:val="00750C22"/>
    <w:rsid w:val="00750C8D"/>
    <w:rsid w:val="00750DD5"/>
    <w:rsid w:val="00751033"/>
    <w:rsid w:val="007512A0"/>
    <w:rsid w:val="007515C7"/>
    <w:rsid w:val="007517B5"/>
    <w:rsid w:val="00751E23"/>
    <w:rsid w:val="00753878"/>
    <w:rsid w:val="00753AA5"/>
    <w:rsid w:val="00753B25"/>
    <w:rsid w:val="007543E7"/>
    <w:rsid w:val="00754499"/>
    <w:rsid w:val="007549BC"/>
    <w:rsid w:val="007550B0"/>
    <w:rsid w:val="0075516C"/>
    <w:rsid w:val="00755298"/>
    <w:rsid w:val="00755C15"/>
    <w:rsid w:val="007561FD"/>
    <w:rsid w:val="00756234"/>
    <w:rsid w:val="00756724"/>
    <w:rsid w:val="00756BEA"/>
    <w:rsid w:val="00756CEB"/>
    <w:rsid w:val="00756FEE"/>
    <w:rsid w:val="007573DA"/>
    <w:rsid w:val="0075742E"/>
    <w:rsid w:val="0075759E"/>
    <w:rsid w:val="00760271"/>
    <w:rsid w:val="007605AF"/>
    <w:rsid w:val="00760A7F"/>
    <w:rsid w:val="00760B2B"/>
    <w:rsid w:val="00760DBE"/>
    <w:rsid w:val="007616D1"/>
    <w:rsid w:val="0076186B"/>
    <w:rsid w:val="00761B92"/>
    <w:rsid w:val="00761E8D"/>
    <w:rsid w:val="00761F63"/>
    <w:rsid w:val="00762269"/>
    <w:rsid w:val="0076228C"/>
    <w:rsid w:val="00762A37"/>
    <w:rsid w:val="00762AF6"/>
    <w:rsid w:val="00762B91"/>
    <w:rsid w:val="00763387"/>
    <w:rsid w:val="0076343F"/>
    <w:rsid w:val="0076345B"/>
    <w:rsid w:val="00763831"/>
    <w:rsid w:val="00764679"/>
    <w:rsid w:val="00765254"/>
    <w:rsid w:val="0076546E"/>
    <w:rsid w:val="007658A5"/>
    <w:rsid w:val="00765F75"/>
    <w:rsid w:val="0076628F"/>
    <w:rsid w:val="00766476"/>
    <w:rsid w:val="00766560"/>
    <w:rsid w:val="00766775"/>
    <w:rsid w:val="00766BB4"/>
    <w:rsid w:val="00766CBA"/>
    <w:rsid w:val="007670D4"/>
    <w:rsid w:val="007671CD"/>
    <w:rsid w:val="00767439"/>
    <w:rsid w:val="00767E15"/>
    <w:rsid w:val="0077010A"/>
    <w:rsid w:val="0077010D"/>
    <w:rsid w:val="007705B8"/>
    <w:rsid w:val="0077062C"/>
    <w:rsid w:val="00770AA3"/>
    <w:rsid w:val="00770B01"/>
    <w:rsid w:val="00770B33"/>
    <w:rsid w:val="00770D61"/>
    <w:rsid w:val="00771219"/>
    <w:rsid w:val="007712F4"/>
    <w:rsid w:val="00771552"/>
    <w:rsid w:val="00771865"/>
    <w:rsid w:val="007718E1"/>
    <w:rsid w:val="00771D93"/>
    <w:rsid w:val="00771F92"/>
    <w:rsid w:val="007729EC"/>
    <w:rsid w:val="00772AFC"/>
    <w:rsid w:val="00772C6D"/>
    <w:rsid w:val="0077315F"/>
    <w:rsid w:val="007732C5"/>
    <w:rsid w:val="007735C4"/>
    <w:rsid w:val="007737FA"/>
    <w:rsid w:val="00773D7C"/>
    <w:rsid w:val="00773E18"/>
    <w:rsid w:val="007745B9"/>
    <w:rsid w:val="00774B54"/>
    <w:rsid w:val="00774F30"/>
    <w:rsid w:val="00774FEB"/>
    <w:rsid w:val="0077505F"/>
    <w:rsid w:val="007752CB"/>
    <w:rsid w:val="007759AA"/>
    <w:rsid w:val="00775C00"/>
    <w:rsid w:val="00775F87"/>
    <w:rsid w:val="00775FFB"/>
    <w:rsid w:val="007765FE"/>
    <w:rsid w:val="00776AF1"/>
    <w:rsid w:val="00776C7A"/>
    <w:rsid w:val="00777014"/>
    <w:rsid w:val="00777253"/>
    <w:rsid w:val="0077765A"/>
    <w:rsid w:val="00777667"/>
    <w:rsid w:val="00777EA7"/>
    <w:rsid w:val="00780D7C"/>
    <w:rsid w:val="0078108D"/>
    <w:rsid w:val="007810BE"/>
    <w:rsid w:val="00781723"/>
    <w:rsid w:val="0078184A"/>
    <w:rsid w:val="0078199A"/>
    <w:rsid w:val="00781E59"/>
    <w:rsid w:val="00781FAB"/>
    <w:rsid w:val="00782152"/>
    <w:rsid w:val="00782343"/>
    <w:rsid w:val="007825EC"/>
    <w:rsid w:val="007826EF"/>
    <w:rsid w:val="00782761"/>
    <w:rsid w:val="00782900"/>
    <w:rsid w:val="007829E7"/>
    <w:rsid w:val="00782E13"/>
    <w:rsid w:val="00782ED8"/>
    <w:rsid w:val="00783172"/>
    <w:rsid w:val="007837AE"/>
    <w:rsid w:val="00783DB7"/>
    <w:rsid w:val="00784386"/>
    <w:rsid w:val="00784506"/>
    <w:rsid w:val="007846EF"/>
    <w:rsid w:val="00784970"/>
    <w:rsid w:val="00784E04"/>
    <w:rsid w:val="0078512C"/>
    <w:rsid w:val="007852AA"/>
    <w:rsid w:val="007853D2"/>
    <w:rsid w:val="00785407"/>
    <w:rsid w:val="00785442"/>
    <w:rsid w:val="007854DD"/>
    <w:rsid w:val="0078554F"/>
    <w:rsid w:val="00785B0E"/>
    <w:rsid w:val="00785F3E"/>
    <w:rsid w:val="00785F75"/>
    <w:rsid w:val="0078671B"/>
    <w:rsid w:val="00786800"/>
    <w:rsid w:val="007873C7"/>
    <w:rsid w:val="007874E5"/>
    <w:rsid w:val="0078762B"/>
    <w:rsid w:val="00787E22"/>
    <w:rsid w:val="0079016E"/>
    <w:rsid w:val="0079056D"/>
    <w:rsid w:val="00790681"/>
    <w:rsid w:val="00790D3E"/>
    <w:rsid w:val="00790E69"/>
    <w:rsid w:val="00790E74"/>
    <w:rsid w:val="00791042"/>
    <w:rsid w:val="0079149E"/>
    <w:rsid w:val="00791FC6"/>
    <w:rsid w:val="0079213A"/>
    <w:rsid w:val="007927B5"/>
    <w:rsid w:val="00792A8E"/>
    <w:rsid w:val="00792FE4"/>
    <w:rsid w:val="0079323E"/>
    <w:rsid w:val="00793A8E"/>
    <w:rsid w:val="00793C09"/>
    <w:rsid w:val="00793F00"/>
    <w:rsid w:val="00793F53"/>
    <w:rsid w:val="00793FAA"/>
    <w:rsid w:val="007940B3"/>
    <w:rsid w:val="00794CEA"/>
    <w:rsid w:val="007960A2"/>
    <w:rsid w:val="0079613B"/>
    <w:rsid w:val="007962E2"/>
    <w:rsid w:val="007963B5"/>
    <w:rsid w:val="00796B44"/>
    <w:rsid w:val="0079793E"/>
    <w:rsid w:val="00797B09"/>
    <w:rsid w:val="00797BA3"/>
    <w:rsid w:val="00797EF7"/>
    <w:rsid w:val="007A00CA"/>
    <w:rsid w:val="007A03E7"/>
    <w:rsid w:val="007A076A"/>
    <w:rsid w:val="007A0F1A"/>
    <w:rsid w:val="007A1105"/>
    <w:rsid w:val="007A14A0"/>
    <w:rsid w:val="007A15A4"/>
    <w:rsid w:val="007A197E"/>
    <w:rsid w:val="007A1A16"/>
    <w:rsid w:val="007A1DB6"/>
    <w:rsid w:val="007A1FB5"/>
    <w:rsid w:val="007A21F1"/>
    <w:rsid w:val="007A27DA"/>
    <w:rsid w:val="007A2933"/>
    <w:rsid w:val="007A2ABB"/>
    <w:rsid w:val="007A2B0C"/>
    <w:rsid w:val="007A2DFD"/>
    <w:rsid w:val="007A30A0"/>
    <w:rsid w:val="007A39B2"/>
    <w:rsid w:val="007A3B11"/>
    <w:rsid w:val="007A3F09"/>
    <w:rsid w:val="007A3F27"/>
    <w:rsid w:val="007A4178"/>
    <w:rsid w:val="007A43E3"/>
    <w:rsid w:val="007A4AA9"/>
    <w:rsid w:val="007A4C7A"/>
    <w:rsid w:val="007A4DE4"/>
    <w:rsid w:val="007A5110"/>
    <w:rsid w:val="007A5784"/>
    <w:rsid w:val="007A591E"/>
    <w:rsid w:val="007A5A5F"/>
    <w:rsid w:val="007A607B"/>
    <w:rsid w:val="007A74C2"/>
    <w:rsid w:val="007B007F"/>
    <w:rsid w:val="007B057D"/>
    <w:rsid w:val="007B0D14"/>
    <w:rsid w:val="007B0F7B"/>
    <w:rsid w:val="007B12FC"/>
    <w:rsid w:val="007B1883"/>
    <w:rsid w:val="007B18B4"/>
    <w:rsid w:val="007B1BA8"/>
    <w:rsid w:val="007B1BB8"/>
    <w:rsid w:val="007B1D75"/>
    <w:rsid w:val="007B2731"/>
    <w:rsid w:val="007B2856"/>
    <w:rsid w:val="007B2B7D"/>
    <w:rsid w:val="007B30BC"/>
    <w:rsid w:val="007B3712"/>
    <w:rsid w:val="007B3717"/>
    <w:rsid w:val="007B3937"/>
    <w:rsid w:val="007B3AE0"/>
    <w:rsid w:val="007B3B64"/>
    <w:rsid w:val="007B3D16"/>
    <w:rsid w:val="007B41F5"/>
    <w:rsid w:val="007B4E37"/>
    <w:rsid w:val="007B4F91"/>
    <w:rsid w:val="007B5021"/>
    <w:rsid w:val="007B57C8"/>
    <w:rsid w:val="007B5846"/>
    <w:rsid w:val="007B5891"/>
    <w:rsid w:val="007B607A"/>
    <w:rsid w:val="007B6086"/>
    <w:rsid w:val="007B6690"/>
    <w:rsid w:val="007B6922"/>
    <w:rsid w:val="007B6BF8"/>
    <w:rsid w:val="007C029C"/>
    <w:rsid w:val="007C02DA"/>
    <w:rsid w:val="007C02EF"/>
    <w:rsid w:val="007C04CE"/>
    <w:rsid w:val="007C090A"/>
    <w:rsid w:val="007C10EA"/>
    <w:rsid w:val="007C121C"/>
    <w:rsid w:val="007C13F3"/>
    <w:rsid w:val="007C1AF8"/>
    <w:rsid w:val="007C1D88"/>
    <w:rsid w:val="007C205E"/>
    <w:rsid w:val="007C209A"/>
    <w:rsid w:val="007C214A"/>
    <w:rsid w:val="007C2262"/>
    <w:rsid w:val="007C276B"/>
    <w:rsid w:val="007C28D9"/>
    <w:rsid w:val="007C317E"/>
    <w:rsid w:val="007C4296"/>
    <w:rsid w:val="007C4301"/>
    <w:rsid w:val="007C430F"/>
    <w:rsid w:val="007C4960"/>
    <w:rsid w:val="007C4AB3"/>
    <w:rsid w:val="007C4BB6"/>
    <w:rsid w:val="007C5A3F"/>
    <w:rsid w:val="007C5AE1"/>
    <w:rsid w:val="007C5CE0"/>
    <w:rsid w:val="007C5E5E"/>
    <w:rsid w:val="007C5F44"/>
    <w:rsid w:val="007C615F"/>
    <w:rsid w:val="007C6840"/>
    <w:rsid w:val="007C6C9B"/>
    <w:rsid w:val="007C6F98"/>
    <w:rsid w:val="007C70C7"/>
    <w:rsid w:val="007C71F9"/>
    <w:rsid w:val="007C740F"/>
    <w:rsid w:val="007C7469"/>
    <w:rsid w:val="007C7520"/>
    <w:rsid w:val="007C7811"/>
    <w:rsid w:val="007C7822"/>
    <w:rsid w:val="007D04C5"/>
    <w:rsid w:val="007D0606"/>
    <w:rsid w:val="007D0619"/>
    <w:rsid w:val="007D065A"/>
    <w:rsid w:val="007D08D9"/>
    <w:rsid w:val="007D13C3"/>
    <w:rsid w:val="007D1667"/>
    <w:rsid w:val="007D17A4"/>
    <w:rsid w:val="007D18FB"/>
    <w:rsid w:val="007D1A0D"/>
    <w:rsid w:val="007D1A10"/>
    <w:rsid w:val="007D252C"/>
    <w:rsid w:val="007D29B6"/>
    <w:rsid w:val="007D2E8C"/>
    <w:rsid w:val="007D3341"/>
    <w:rsid w:val="007D34B1"/>
    <w:rsid w:val="007D36AD"/>
    <w:rsid w:val="007D37E3"/>
    <w:rsid w:val="007D3DD0"/>
    <w:rsid w:val="007D3DE8"/>
    <w:rsid w:val="007D425B"/>
    <w:rsid w:val="007D46E2"/>
    <w:rsid w:val="007D489B"/>
    <w:rsid w:val="007D48C4"/>
    <w:rsid w:val="007D4BD0"/>
    <w:rsid w:val="007D4E06"/>
    <w:rsid w:val="007D508D"/>
    <w:rsid w:val="007D574D"/>
    <w:rsid w:val="007D5CC1"/>
    <w:rsid w:val="007D5EA8"/>
    <w:rsid w:val="007D605F"/>
    <w:rsid w:val="007D6658"/>
    <w:rsid w:val="007D6EC5"/>
    <w:rsid w:val="007D6EE4"/>
    <w:rsid w:val="007D7385"/>
    <w:rsid w:val="007D750A"/>
    <w:rsid w:val="007D78E2"/>
    <w:rsid w:val="007D7ABE"/>
    <w:rsid w:val="007E06D2"/>
    <w:rsid w:val="007E160D"/>
    <w:rsid w:val="007E1B84"/>
    <w:rsid w:val="007E1FB9"/>
    <w:rsid w:val="007E2109"/>
    <w:rsid w:val="007E226A"/>
    <w:rsid w:val="007E2428"/>
    <w:rsid w:val="007E27EF"/>
    <w:rsid w:val="007E2B60"/>
    <w:rsid w:val="007E2E1C"/>
    <w:rsid w:val="007E384C"/>
    <w:rsid w:val="007E4460"/>
    <w:rsid w:val="007E446F"/>
    <w:rsid w:val="007E44B5"/>
    <w:rsid w:val="007E4557"/>
    <w:rsid w:val="007E4D57"/>
    <w:rsid w:val="007E502E"/>
    <w:rsid w:val="007E5130"/>
    <w:rsid w:val="007E5B55"/>
    <w:rsid w:val="007E5EB6"/>
    <w:rsid w:val="007E5FD3"/>
    <w:rsid w:val="007E6821"/>
    <w:rsid w:val="007E68E0"/>
    <w:rsid w:val="007E6AE3"/>
    <w:rsid w:val="007E73E9"/>
    <w:rsid w:val="007E7409"/>
    <w:rsid w:val="007F0105"/>
    <w:rsid w:val="007F0342"/>
    <w:rsid w:val="007F0B17"/>
    <w:rsid w:val="007F1033"/>
    <w:rsid w:val="007F1316"/>
    <w:rsid w:val="007F1393"/>
    <w:rsid w:val="007F142B"/>
    <w:rsid w:val="007F159A"/>
    <w:rsid w:val="007F1A34"/>
    <w:rsid w:val="007F1C29"/>
    <w:rsid w:val="007F207E"/>
    <w:rsid w:val="007F2296"/>
    <w:rsid w:val="007F2A7E"/>
    <w:rsid w:val="007F2BDA"/>
    <w:rsid w:val="007F2C60"/>
    <w:rsid w:val="007F2D83"/>
    <w:rsid w:val="007F2F31"/>
    <w:rsid w:val="007F307B"/>
    <w:rsid w:val="007F3455"/>
    <w:rsid w:val="007F3709"/>
    <w:rsid w:val="007F3C36"/>
    <w:rsid w:val="007F3EAB"/>
    <w:rsid w:val="007F4403"/>
    <w:rsid w:val="007F4618"/>
    <w:rsid w:val="007F4E67"/>
    <w:rsid w:val="007F5161"/>
    <w:rsid w:val="007F5750"/>
    <w:rsid w:val="007F5CB0"/>
    <w:rsid w:val="007F5DF0"/>
    <w:rsid w:val="007F6295"/>
    <w:rsid w:val="007F6434"/>
    <w:rsid w:val="007F6A97"/>
    <w:rsid w:val="007F6D85"/>
    <w:rsid w:val="007F70B7"/>
    <w:rsid w:val="007F7DA1"/>
    <w:rsid w:val="007F7F56"/>
    <w:rsid w:val="0080013C"/>
    <w:rsid w:val="00800739"/>
    <w:rsid w:val="0080089F"/>
    <w:rsid w:val="008009CE"/>
    <w:rsid w:val="00801036"/>
    <w:rsid w:val="00801418"/>
    <w:rsid w:val="008015F2"/>
    <w:rsid w:val="00801CB9"/>
    <w:rsid w:val="00802034"/>
    <w:rsid w:val="008029C1"/>
    <w:rsid w:val="00802BF3"/>
    <w:rsid w:val="00803371"/>
    <w:rsid w:val="00803957"/>
    <w:rsid w:val="00803B92"/>
    <w:rsid w:val="00803CE0"/>
    <w:rsid w:val="00803D08"/>
    <w:rsid w:val="00804DD5"/>
    <w:rsid w:val="00805070"/>
    <w:rsid w:val="00805535"/>
    <w:rsid w:val="00805D00"/>
    <w:rsid w:val="00806469"/>
    <w:rsid w:val="00806513"/>
    <w:rsid w:val="008065C2"/>
    <w:rsid w:val="00806917"/>
    <w:rsid w:val="00806958"/>
    <w:rsid w:val="00806D82"/>
    <w:rsid w:val="00806FFC"/>
    <w:rsid w:val="0080731C"/>
    <w:rsid w:val="00807421"/>
    <w:rsid w:val="0080778D"/>
    <w:rsid w:val="0080780A"/>
    <w:rsid w:val="008078BA"/>
    <w:rsid w:val="00807CB5"/>
    <w:rsid w:val="00807D7B"/>
    <w:rsid w:val="00810649"/>
    <w:rsid w:val="00810841"/>
    <w:rsid w:val="00810DD2"/>
    <w:rsid w:val="00810E96"/>
    <w:rsid w:val="00810F2F"/>
    <w:rsid w:val="00811187"/>
    <w:rsid w:val="0081148D"/>
    <w:rsid w:val="00811561"/>
    <w:rsid w:val="008115E9"/>
    <w:rsid w:val="0081164A"/>
    <w:rsid w:val="00811986"/>
    <w:rsid w:val="00811EF3"/>
    <w:rsid w:val="00811F1D"/>
    <w:rsid w:val="008123FD"/>
    <w:rsid w:val="00812A43"/>
    <w:rsid w:val="00812A98"/>
    <w:rsid w:val="00812D44"/>
    <w:rsid w:val="00813366"/>
    <w:rsid w:val="008133B8"/>
    <w:rsid w:val="008135CB"/>
    <w:rsid w:val="00813A45"/>
    <w:rsid w:val="00814BE0"/>
    <w:rsid w:val="00814F89"/>
    <w:rsid w:val="00815287"/>
    <w:rsid w:val="00815704"/>
    <w:rsid w:val="0081587C"/>
    <w:rsid w:val="00815B65"/>
    <w:rsid w:val="00815D55"/>
    <w:rsid w:val="00817007"/>
    <w:rsid w:val="00817117"/>
    <w:rsid w:val="00817661"/>
    <w:rsid w:val="00820006"/>
    <w:rsid w:val="008207BC"/>
    <w:rsid w:val="0082085B"/>
    <w:rsid w:val="008208FA"/>
    <w:rsid w:val="00820D63"/>
    <w:rsid w:val="00820E7F"/>
    <w:rsid w:val="00821015"/>
    <w:rsid w:val="008211A4"/>
    <w:rsid w:val="008213A0"/>
    <w:rsid w:val="0082154D"/>
    <w:rsid w:val="00821920"/>
    <w:rsid w:val="008226CB"/>
    <w:rsid w:val="008229AB"/>
    <w:rsid w:val="008229E0"/>
    <w:rsid w:val="00822DA7"/>
    <w:rsid w:val="008230AF"/>
    <w:rsid w:val="00823F3A"/>
    <w:rsid w:val="00824087"/>
    <w:rsid w:val="0082443A"/>
    <w:rsid w:val="00824549"/>
    <w:rsid w:val="00824AF0"/>
    <w:rsid w:val="00824F9E"/>
    <w:rsid w:val="00826022"/>
    <w:rsid w:val="00826302"/>
    <w:rsid w:val="0082667C"/>
    <w:rsid w:val="00826834"/>
    <w:rsid w:val="0082742E"/>
    <w:rsid w:val="008274B7"/>
    <w:rsid w:val="00827515"/>
    <w:rsid w:val="00827CD4"/>
    <w:rsid w:val="00827DF8"/>
    <w:rsid w:val="00830473"/>
    <w:rsid w:val="00830809"/>
    <w:rsid w:val="00830F25"/>
    <w:rsid w:val="00831310"/>
    <w:rsid w:val="00831A95"/>
    <w:rsid w:val="00831BB5"/>
    <w:rsid w:val="00831C18"/>
    <w:rsid w:val="00831E87"/>
    <w:rsid w:val="00831FEF"/>
    <w:rsid w:val="0083206D"/>
    <w:rsid w:val="00832188"/>
    <w:rsid w:val="008327AD"/>
    <w:rsid w:val="0083312A"/>
    <w:rsid w:val="00833E98"/>
    <w:rsid w:val="008341AF"/>
    <w:rsid w:val="008341B5"/>
    <w:rsid w:val="008342DD"/>
    <w:rsid w:val="008346B4"/>
    <w:rsid w:val="00834783"/>
    <w:rsid w:val="008349FF"/>
    <w:rsid w:val="00834A1F"/>
    <w:rsid w:val="00834BC5"/>
    <w:rsid w:val="00834E64"/>
    <w:rsid w:val="00835839"/>
    <w:rsid w:val="00835840"/>
    <w:rsid w:val="008364A7"/>
    <w:rsid w:val="00836529"/>
    <w:rsid w:val="0083676E"/>
    <w:rsid w:val="008367C2"/>
    <w:rsid w:val="00836AC8"/>
    <w:rsid w:val="00836BE5"/>
    <w:rsid w:val="00836C77"/>
    <w:rsid w:val="00837461"/>
    <w:rsid w:val="0083797E"/>
    <w:rsid w:val="00837CB9"/>
    <w:rsid w:val="00837EF9"/>
    <w:rsid w:val="00840370"/>
    <w:rsid w:val="0084044B"/>
    <w:rsid w:val="008405EE"/>
    <w:rsid w:val="0084060A"/>
    <w:rsid w:val="00840937"/>
    <w:rsid w:val="008411F6"/>
    <w:rsid w:val="0084151E"/>
    <w:rsid w:val="00841682"/>
    <w:rsid w:val="00841BF5"/>
    <w:rsid w:val="00841F7D"/>
    <w:rsid w:val="00841FF6"/>
    <w:rsid w:val="008421E4"/>
    <w:rsid w:val="00842645"/>
    <w:rsid w:val="00842A5B"/>
    <w:rsid w:val="00842AF3"/>
    <w:rsid w:val="00842ECF"/>
    <w:rsid w:val="00842EDB"/>
    <w:rsid w:val="00843C9B"/>
    <w:rsid w:val="00843E68"/>
    <w:rsid w:val="008444B5"/>
    <w:rsid w:val="008444F5"/>
    <w:rsid w:val="008445F2"/>
    <w:rsid w:val="008446D9"/>
    <w:rsid w:val="00844BFA"/>
    <w:rsid w:val="0084511D"/>
    <w:rsid w:val="00845186"/>
    <w:rsid w:val="00845386"/>
    <w:rsid w:val="00845401"/>
    <w:rsid w:val="008457E8"/>
    <w:rsid w:val="00845A7F"/>
    <w:rsid w:val="00845CB0"/>
    <w:rsid w:val="00845FFD"/>
    <w:rsid w:val="0084664E"/>
    <w:rsid w:val="008471DA"/>
    <w:rsid w:val="00850006"/>
    <w:rsid w:val="00850141"/>
    <w:rsid w:val="008502A7"/>
    <w:rsid w:val="008504D8"/>
    <w:rsid w:val="00850A60"/>
    <w:rsid w:val="00851069"/>
    <w:rsid w:val="00851147"/>
    <w:rsid w:val="0085180D"/>
    <w:rsid w:val="0085211C"/>
    <w:rsid w:val="0085262E"/>
    <w:rsid w:val="00852B6C"/>
    <w:rsid w:val="008533FD"/>
    <w:rsid w:val="0085351F"/>
    <w:rsid w:val="008537F5"/>
    <w:rsid w:val="00853942"/>
    <w:rsid w:val="00853EAC"/>
    <w:rsid w:val="008542D1"/>
    <w:rsid w:val="00854BC7"/>
    <w:rsid w:val="00854CE8"/>
    <w:rsid w:val="0085529B"/>
    <w:rsid w:val="008553B7"/>
    <w:rsid w:val="00855A6C"/>
    <w:rsid w:val="00855DBF"/>
    <w:rsid w:val="00855E2E"/>
    <w:rsid w:val="00855F21"/>
    <w:rsid w:val="00855F58"/>
    <w:rsid w:val="008561FB"/>
    <w:rsid w:val="0085664D"/>
    <w:rsid w:val="00856668"/>
    <w:rsid w:val="008567F2"/>
    <w:rsid w:val="00856B3A"/>
    <w:rsid w:val="00856C83"/>
    <w:rsid w:val="00857565"/>
    <w:rsid w:val="008576A6"/>
    <w:rsid w:val="008577C9"/>
    <w:rsid w:val="00857B91"/>
    <w:rsid w:val="00860BD3"/>
    <w:rsid w:val="00860CE0"/>
    <w:rsid w:val="00860F87"/>
    <w:rsid w:val="00861069"/>
    <w:rsid w:val="00861A49"/>
    <w:rsid w:val="00861B28"/>
    <w:rsid w:val="00861BA0"/>
    <w:rsid w:val="00862360"/>
    <w:rsid w:val="0086245A"/>
    <w:rsid w:val="008628CD"/>
    <w:rsid w:val="00862B9D"/>
    <w:rsid w:val="00862E3D"/>
    <w:rsid w:val="00863484"/>
    <w:rsid w:val="00863DBB"/>
    <w:rsid w:val="00863FF7"/>
    <w:rsid w:val="00864257"/>
    <w:rsid w:val="00864432"/>
    <w:rsid w:val="00864769"/>
    <w:rsid w:val="00864A23"/>
    <w:rsid w:val="00865049"/>
    <w:rsid w:val="0086521C"/>
    <w:rsid w:val="00865513"/>
    <w:rsid w:val="00867283"/>
    <w:rsid w:val="008673B6"/>
    <w:rsid w:val="00867574"/>
    <w:rsid w:val="00867C3A"/>
    <w:rsid w:val="00867F19"/>
    <w:rsid w:val="0087037B"/>
    <w:rsid w:val="00870FBC"/>
    <w:rsid w:val="00871131"/>
    <w:rsid w:val="00871829"/>
    <w:rsid w:val="00871FB9"/>
    <w:rsid w:val="008720D5"/>
    <w:rsid w:val="00872340"/>
    <w:rsid w:val="008723FE"/>
    <w:rsid w:val="008724AE"/>
    <w:rsid w:val="008724BD"/>
    <w:rsid w:val="008728D2"/>
    <w:rsid w:val="00872E6E"/>
    <w:rsid w:val="00872EDB"/>
    <w:rsid w:val="00872FDD"/>
    <w:rsid w:val="00873407"/>
    <w:rsid w:val="00873544"/>
    <w:rsid w:val="00873759"/>
    <w:rsid w:val="008737CE"/>
    <w:rsid w:val="00873C03"/>
    <w:rsid w:val="008740EF"/>
    <w:rsid w:val="008746DB"/>
    <w:rsid w:val="008746E8"/>
    <w:rsid w:val="00874D2C"/>
    <w:rsid w:val="00874D39"/>
    <w:rsid w:val="00874F7D"/>
    <w:rsid w:val="00875110"/>
    <w:rsid w:val="0087526D"/>
    <w:rsid w:val="008755C2"/>
    <w:rsid w:val="00875661"/>
    <w:rsid w:val="008765B9"/>
    <w:rsid w:val="008767AA"/>
    <w:rsid w:val="00876AF4"/>
    <w:rsid w:val="00876CB1"/>
    <w:rsid w:val="008770D8"/>
    <w:rsid w:val="0087753F"/>
    <w:rsid w:val="008778A0"/>
    <w:rsid w:val="008779AF"/>
    <w:rsid w:val="00877B2F"/>
    <w:rsid w:val="00877F8F"/>
    <w:rsid w:val="008804D7"/>
    <w:rsid w:val="00880648"/>
    <w:rsid w:val="00881610"/>
    <w:rsid w:val="00881733"/>
    <w:rsid w:val="00881878"/>
    <w:rsid w:val="0088190A"/>
    <w:rsid w:val="00881A04"/>
    <w:rsid w:val="00881B9A"/>
    <w:rsid w:val="00881DE0"/>
    <w:rsid w:val="008823C9"/>
    <w:rsid w:val="00882AF2"/>
    <w:rsid w:val="00883231"/>
    <w:rsid w:val="0088330A"/>
    <w:rsid w:val="00883458"/>
    <w:rsid w:val="0088393C"/>
    <w:rsid w:val="00883A55"/>
    <w:rsid w:val="00883C2E"/>
    <w:rsid w:val="008842C3"/>
    <w:rsid w:val="008843D7"/>
    <w:rsid w:val="008844E2"/>
    <w:rsid w:val="008847F9"/>
    <w:rsid w:val="00884AB9"/>
    <w:rsid w:val="00884CD6"/>
    <w:rsid w:val="00884DFE"/>
    <w:rsid w:val="00884E26"/>
    <w:rsid w:val="00884F6D"/>
    <w:rsid w:val="00885224"/>
    <w:rsid w:val="0088531A"/>
    <w:rsid w:val="008855E1"/>
    <w:rsid w:val="00885867"/>
    <w:rsid w:val="00885A9F"/>
    <w:rsid w:val="00885D39"/>
    <w:rsid w:val="00886AF5"/>
    <w:rsid w:val="00886C4A"/>
    <w:rsid w:val="00886DA7"/>
    <w:rsid w:val="008870E2"/>
    <w:rsid w:val="008871B4"/>
    <w:rsid w:val="00890262"/>
    <w:rsid w:val="008905BC"/>
    <w:rsid w:val="00890CB8"/>
    <w:rsid w:val="008910E4"/>
    <w:rsid w:val="008914D2"/>
    <w:rsid w:val="008916CB"/>
    <w:rsid w:val="008919B7"/>
    <w:rsid w:val="00891CFD"/>
    <w:rsid w:val="00891D94"/>
    <w:rsid w:val="00891E39"/>
    <w:rsid w:val="00891E44"/>
    <w:rsid w:val="00892A90"/>
    <w:rsid w:val="00892F4A"/>
    <w:rsid w:val="00893276"/>
    <w:rsid w:val="008933A5"/>
    <w:rsid w:val="00893BC3"/>
    <w:rsid w:val="00893F12"/>
    <w:rsid w:val="008940C4"/>
    <w:rsid w:val="0089445C"/>
    <w:rsid w:val="00894923"/>
    <w:rsid w:val="008949D1"/>
    <w:rsid w:val="00894A9D"/>
    <w:rsid w:val="00895194"/>
    <w:rsid w:val="00895240"/>
    <w:rsid w:val="00895EA6"/>
    <w:rsid w:val="0089600A"/>
    <w:rsid w:val="00896119"/>
    <w:rsid w:val="00896571"/>
    <w:rsid w:val="0089673A"/>
    <w:rsid w:val="00896EFE"/>
    <w:rsid w:val="008978FB"/>
    <w:rsid w:val="00897E04"/>
    <w:rsid w:val="00897F9D"/>
    <w:rsid w:val="008A050D"/>
    <w:rsid w:val="008A09D5"/>
    <w:rsid w:val="008A0B3D"/>
    <w:rsid w:val="008A0DBC"/>
    <w:rsid w:val="008A10C5"/>
    <w:rsid w:val="008A1366"/>
    <w:rsid w:val="008A1469"/>
    <w:rsid w:val="008A14FD"/>
    <w:rsid w:val="008A1C99"/>
    <w:rsid w:val="008A2773"/>
    <w:rsid w:val="008A29C5"/>
    <w:rsid w:val="008A3218"/>
    <w:rsid w:val="008A3AB5"/>
    <w:rsid w:val="008A3B79"/>
    <w:rsid w:val="008A417A"/>
    <w:rsid w:val="008A44BE"/>
    <w:rsid w:val="008A4546"/>
    <w:rsid w:val="008A48C6"/>
    <w:rsid w:val="008A49A3"/>
    <w:rsid w:val="008A50DC"/>
    <w:rsid w:val="008A537C"/>
    <w:rsid w:val="008A55F8"/>
    <w:rsid w:val="008A562D"/>
    <w:rsid w:val="008A566C"/>
    <w:rsid w:val="008A5767"/>
    <w:rsid w:val="008A59D9"/>
    <w:rsid w:val="008A59F0"/>
    <w:rsid w:val="008A625F"/>
    <w:rsid w:val="008A6646"/>
    <w:rsid w:val="008A66A2"/>
    <w:rsid w:val="008A66E1"/>
    <w:rsid w:val="008A6C89"/>
    <w:rsid w:val="008A7849"/>
    <w:rsid w:val="008A7A05"/>
    <w:rsid w:val="008A7E8C"/>
    <w:rsid w:val="008A7ECA"/>
    <w:rsid w:val="008B00EC"/>
    <w:rsid w:val="008B0BB8"/>
    <w:rsid w:val="008B0C49"/>
    <w:rsid w:val="008B0D33"/>
    <w:rsid w:val="008B13E8"/>
    <w:rsid w:val="008B16B3"/>
    <w:rsid w:val="008B186C"/>
    <w:rsid w:val="008B22D7"/>
    <w:rsid w:val="008B23EE"/>
    <w:rsid w:val="008B24EF"/>
    <w:rsid w:val="008B2A58"/>
    <w:rsid w:val="008B3012"/>
    <w:rsid w:val="008B3597"/>
    <w:rsid w:val="008B37A0"/>
    <w:rsid w:val="008B388C"/>
    <w:rsid w:val="008B3A67"/>
    <w:rsid w:val="008B4560"/>
    <w:rsid w:val="008B4C78"/>
    <w:rsid w:val="008B4E3B"/>
    <w:rsid w:val="008B4FE9"/>
    <w:rsid w:val="008B5C1F"/>
    <w:rsid w:val="008B6319"/>
    <w:rsid w:val="008B64E8"/>
    <w:rsid w:val="008B6816"/>
    <w:rsid w:val="008B6BC4"/>
    <w:rsid w:val="008B6C3C"/>
    <w:rsid w:val="008B6E93"/>
    <w:rsid w:val="008B79DE"/>
    <w:rsid w:val="008B7A13"/>
    <w:rsid w:val="008B7DFD"/>
    <w:rsid w:val="008C04FA"/>
    <w:rsid w:val="008C07CB"/>
    <w:rsid w:val="008C0F7A"/>
    <w:rsid w:val="008C13B6"/>
    <w:rsid w:val="008C182F"/>
    <w:rsid w:val="008C1CB1"/>
    <w:rsid w:val="008C1DC3"/>
    <w:rsid w:val="008C2001"/>
    <w:rsid w:val="008C209A"/>
    <w:rsid w:val="008C2407"/>
    <w:rsid w:val="008C291D"/>
    <w:rsid w:val="008C2C37"/>
    <w:rsid w:val="008C2E35"/>
    <w:rsid w:val="008C37AF"/>
    <w:rsid w:val="008C38BF"/>
    <w:rsid w:val="008C3935"/>
    <w:rsid w:val="008C3B3F"/>
    <w:rsid w:val="008C3FD4"/>
    <w:rsid w:val="008C41C1"/>
    <w:rsid w:val="008C4690"/>
    <w:rsid w:val="008C490D"/>
    <w:rsid w:val="008C4BD5"/>
    <w:rsid w:val="008C4E86"/>
    <w:rsid w:val="008C5B67"/>
    <w:rsid w:val="008C5C17"/>
    <w:rsid w:val="008C5C47"/>
    <w:rsid w:val="008C5F3B"/>
    <w:rsid w:val="008C604E"/>
    <w:rsid w:val="008C619D"/>
    <w:rsid w:val="008C61B0"/>
    <w:rsid w:val="008C637F"/>
    <w:rsid w:val="008C63A6"/>
    <w:rsid w:val="008C6A58"/>
    <w:rsid w:val="008C6CBC"/>
    <w:rsid w:val="008C6D00"/>
    <w:rsid w:val="008C7234"/>
    <w:rsid w:val="008C75D9"/>
    <w:rsid w:val="008C7762"/>
    <w:rsid w:val="008C785F"/>
    <w:rsid w:val="008C78EF"/>
    <w:rsid w:val="008C7928"/>
    <w:rsid w:val="008D0011"/>
    <w:rsid w:val="008D0168"/>
    <w:rsid w:val="008D02B9"/>
    <w:rsid w:val="008D0714"/>
    <w:rsid w:val="008D14D9"/>
    <w:rsid w:val="008D1964"/>
    <w:rsid w:val="008D1BB4"/>
    <w:rsid w:val="008D22AF"/>
    <w:rsid w:val="008D26AF"/>
    <w:rsid w:val="008D26CD"/>
    <w:rsid w:val="008D289F"/>
    <w:rsid w:val="008D3352"/>
    <w:rsid w:val="008D35D5"/>
    <w:rsid w:val="008D39FD"/>
    <w:rsid w:val="008D4208"/>
    <w:rsid w:val="008D4725"/>
    <w:rsid w:val="008D4A98"/>
    <w:rsid w:val="008D4D06"/>
    <w:rsid w:val="008D5763"/>
    <w:rsid w:val="008D5994"/>
    <w:rsid w:val="008D59A6"/>
    <w:rsid w:val="008D5D5C"/>
    <w:rsid w:val="008D6006"/>
    <w:rsid w:val="008D6155"/>
    <w:rsid w:val="008D61BE"/>
    <w:rsid w:val="008D6856"/>
    <w:rsid w:val="008D70C1"/>
    <w:rsid w:val="008D71C3"/>
    <w:rsid w:val="008D759B"/>
    <w:rsid w:val="008D79F7"/>
    <w:rsid w:val="008D7AAD"/>
    <w:rsid w:val="008D7BC5"/>
    <w:rsid w:val="008D7FAD"/>
    <w:rsid w:val="008E0922"/>
    <w:rsid w:val="008E1EFF"/>
    <w:rsid w:val="008E25E9"/>
    <w:rsid w:val="008E2B9B"/>
    <w:rsid w:val="008E2C13"/>
    <w:rsid w:val="008E3686"/>
    <w:rsid w:val="008E3CD4"/>
    <w:rsid w:val="008E41F4"/>
    <w:rsid w:val="008E4517"/>
    <w:rsid w:val="008E58B2"/>
    <w:rsid w:val="008E5949"/>
    <w:rsid w:val="008E5A9B"/>
    <w:rsid w:val="008E5C18"/>
    <w:rsid w:val="008E5C90"/>
    <w:rsid w:val="008E5E88"/>
    <w:rsid w:val="008E6266"/>
    <w:rsid w:val="008E6364"/>
    <w:rsid w:val="008E64E3"/>
    <w:rsid w:val="008E6552"/>
    <w:rsid w:val="008E6A8F"/>
    <w:rsid w:val="008E74CD"/>
    <w:rsid w:val="008E7DCD"/>
    <w:rsid w:val="008E7E36"/>
    <w:rsid w:val="008E7F21"/>
    <w:rsid w:val="008F00FE"/>
    <w:rsid w:val="008F02E1"/>
    <w:rsid w:val="008F0DD0"/>
    <w:rsid w:val="008F0EF2"/>
    <w:rsid w:val="008F0F89"/>
    <w:rsid w:val="008F10BD"/>
    <w:rsid w:val="008F10F3"/>
    <w:rsid w:val="008F110D"/>
    <w:rsid w:val="008F168A"/>
    <w:rsid w:val="008F1D7C"/>
    <w:rsid w:val="008F250F"/>
    <w:rsid w:val="008F252D"/>
    <w:rsid w:val="008F28D6"/>
    <w:rsid w:val="008F2C27"/>
    <w:rsid w:val="008F31D9"/>
    <w:rsid w:val="008F349A"/>
    <w:rsid w:val="008F35D5"/>
    <w:rsid w:val="008F365D"/>
    <w:rsid w:val="008F367B"/>
    <w:rsid w:val="008F38D8"/>
    <w:rsid w:val="008F3A0C"/>
    <w:rsid w:val="008F3FC8"/>
    <w:rsid w:val="008F4084"/>
    <w:rsid w:val="008F47F6"/>
    <w:rsid w:val="008F4C03"/>
    <w:rsid w:val="008F5212"/>
    <w:rsid w:val="008F5420"/>
    <w:rsid w:val="008F5453"/>
    <w:rsid w:val="008F5469"/>
    <w:rsid w:val="008F554C"/>
    <w:rsid w:val="008F55C3"/>
    <w:rsid w:val="008F5DF9"/>
    <w:rsid w:val="008F6031"/>
    <w:rsid w:val="008F6160"/>
    <w:rsid w:val="008F6461"/>
    <w:rsid w:val="008F67C1"/>
    <w:rsid w:val="008F686D"/>
    <w:rsid w:val="008F6A3A"/>
    <w:rsid w:val="008F6C71"/>
    <w:rsid w:val="008F6DAC"/>
    <w:rsid w:val="008F7167"/>
    <w:rsid w:val="008F723B"/>
    <w:rsid w:val="008F7310"/>
    <w:rsid w:val="008F79E9"/>
    <w:rsid w:val="008F7B79"/>
    <w:rsid w:val="008F7EF9"/>
    <w:rsid w:val="009001D2"/>
    <w:rsid w:val="0090021E"/>
    <w:rsid w:val="0090033A"/>
    <w:rsid w:val="0090046B"/>
    <w:rsid w:val="0090081F"/>
    <w:rsid w:val="00900D84"/>
    <w:rsid w:val="009013F0"/>
    <w:rsid w:val="00901660"/>
    <w:rsid w:val="00901A5A"/>
    <w:rsid w:val="00901B67"/>
    <w:rsid w:val="00901B97"/>
    <w:rsid w:val="00901C3E"/>
    <w:rsid w:val="00901C7A"/>
    <w:rsid w:val="009020EF"/>
    <w:rsid w:val="009021E2"/>
    <w:rsid w:val="009024C8"/>
    <w:rsid w:val="009025A7"/>
    <w:rsid w:val="009029C5"/>
    <w:rsid w:val="00902FFC"/>
    <w:rsid w:val="00903160"/>
    <w:rsid w:val="009036EE"/>
    <w:rsid w:val="0090371E"/>
    <w:rsid w:val="00903787"/>
    <w:rsid w:val="00903D31"/>
    <w:rsid w:val="00903D5C"/>
    <w:rsid w:val="00903DC5"/>
    <w:rsid w:val="00903EB5"/>
    <w:rsid w:val="00903F5B"/>
    <w:rsid w:val="00904388"/>
    <w:rsid w:val="00904414"/>
    <w:rsid w:val="009044A7"/>
    <w:rsid w:val="00904986"/>
    <w:rsid w:val="00904E9F"/>
    <w:rsid w:val="00905EEA"/>
    <w:rsid w:val="009063F3"/>
    <w:rsid w:val="009067D9"/>
    <w:rsid w:val="009068BA"/>
    <w:rsid w:val="00906B36"/>
    <w:rsid w:val="00906CA5"/>
    <w:rsid w:val="00906D45"/>
    <w:rsid w:val="00906D99"/>
    <w:rsid w:val="0090708E"/>
    <w:rsid w:val="00907120"/>
    <w:rsid w:val="00907144"/>
    <w:rsid w:val="00907869"/>
    <w:rsid w:val="00907F70"/>
    <w:rsid w:val="00910525"/>
    <w:rsid w:val="00910530"/>
    <w:rsid w:val="00910BA7"/>
    <w:rsid w:val="00910EB4"/>
    <w:rsid w:val="00911B36"/>
    <w:rsid w:val="00911D21"/>
    <w:rsid w:val="00911DD0"/>
    <w:rsid w:val="00911EA9"/>
    <w:rsid w:val="0091216E"/>
    <w:rsid w:val="0091230A"/>
    <w:rsid w:val="00912A1B"/>
    <w:rsid w:val="00912B78"/>
    <w:rsid w:val="00912C9A"/>
    <w:rsid w:val="00912DB1"/>
    <w:rsid w:val="009131FD"/>
    <w:rsid w:val="00913AB5"/>
    <w:rsid w:val="00914B73"/>
    <w:rsid w:val="00914E39"/>
    <w:rsid w:val="00914E91"/>
    <w:rsid w:val="00914F56"/>
    <w:rsid w:val="00915C76"/>
    <w:rsid w:val="00916A7F"/>
    <w:rsid w:val="00917529"/>
    <w:rsid w:val="00917E21"/>
    <w:rsid w:val="009200F7"/>
    <w:rsid w:val="009203C1"/>
    <w:rsid w:val="0092069F"/>
    <w:rsid w:val="009207CD"/>
    <w:rsid w:val="00920936"/>
    <w:rsid w:val="00921241"/>
    <w:rsid w:val="009213CD"/>
    <w:rsid w:val="00921864"/>
    <w:rsid w:val="0092190C"/>
    <w:rsid w:val="00921C07"/>
    <w:rsid w:val="009220D5"/>
    <w:rsid w:val="00922228"/>
    <w:rsid w:val="009222FF"/>
    <w:rsid w:val="00922686"/>
    <w:rsid w:val="0092273C"/>
    <w:rsid w:val="00922B29"/>
    <w:rsid w:val="00922BB4"/>
    <w:rsid w:val="00922E8C"/>
    <w:rsid w:val="00923BD0"/>
    <w:rsid w:val="00923C86"/>
    <w:rsid w:val="00923FF6"/>
    <w:rsid w:val="009242C3"/>
    <w:rsid w:val="00924B7F"/>
    <w:rsid w:val="00924CCF"/>
    <w:rsid w:val="009250BD"/>
    <w:rsid w:val="0092533D"/>
    <w:rsid w:val="009259F0"/>
    <w:rsid w:val="00926A28"/>
    <w:rsid w:val="00926B5D"/>
    <w:rsid w:val="00926F48"/>
    <w:rsid w:val="00926F93"/>
    <w:rsid w:val="00927976"/>
    <w:rsid w:val="00927F85"/>
    <w:rsid w:val="0093003D"/>
    <w:rsid w:val="009308A0"/>
    <w:rsid w:val="00930C5C"/>
    <w:rsid w:val="00930D1D"/>
    <w:rsid w:val="00931395"/>
    <w:rsid w:val="00932971"/>
    <w:rsid w:val="00933032"/>
    <w:rsid w:val="00933629"/>
    <w:rsid w:val="0093366A"/>
    <w:rsid w:val="009341DA"/>
    <w:rsid w:val="0093439B"/>
    <w:rsid w:val="00934D68"/>
    <w:rsid w:val="0093555D"/>
    <w:rsid w:val="00935975"/>
    <w:rsid w:val="00935B88"/>
    <w:rsid w:val="00935F2F"/>
    <w:rsid w:val="00936468"/>
    <w:rsid w:val="00936572"/>
    <w:rsid w:val="00937111"/>
    <w:rsid w:val="0093753D"/>
    <w:rsid w:val="009375E9"/>
    <w:rsid w:val="00937F74"/>
    <w:rsid w:val="00940609"/>
    <w:rsid w:val="009407A5"/>
    <w:rsid w:val="00940B46"/>
    <w:rsid w:val="00941038"/>
    <w:rsid w:val="00941100"/>
    <w:rsid w:val="0094113F"/>
    <w:rsid w:val="00941ACE"/>
    <w:rsid w:val="00942361"/>
    <w:rsid w:val="009426ED"/>
    <w:rsid w:val="0094274B"/>
    <w:rsid w:val="00942B0A"/>
    <w:rsid w:val="00943340"/>
    <w:rsid w:val="00943344"/>
    <w:rsid w:val="00943779"/>
    <w:rsid w:val="0094381D"/>
    <w:rsid w:val="00943900"/>
    <w:rsid w:val="00943F02"/>
    <w:rsid w:val="009446CB"/>
    <w:rsid w:val="009448C1"/>
    <w:rsid w:val="00944C09"/>
    <w:rsid w:val="00944D8F"/>
    <w:rsid w:val="00944E7B"/>
    <w:rsid w:val="00944EEA"/>
    <w:rsid w:val="009454F7"/>
    <w:rsid w:val="009458D5"/>
    <w:rsid w:val="00945D3A"/>
    <w:rsid w:val="00946193"/>
    <w:rsid w:val="009462F8"/>
    <w:rsid w:val="009462FF"/>
    <w:rsid w:val="00946C41"/>
    <w:rsid w:val="00946C47"/>
    <w:rsid w:val="00946CA3"/>
    <w:rsid w:val="00947152"/>
    <w:rsid w:val="00947872"/>
    <w:rsid w:val="00950162"/>
    <w:rsid w:val="009505F2"/>
    <w:rsid w:val="00950B6C"/>
    <w:rsid w:val="00951050"/>
    <w:rsid w:val="009512A2"/>
    <w:rsid w:val="00951D50"/>
    <w:rsid w:val="00951E97"/>
    <w:rsid w:val="00951F14"/>
    <w:rsid w:val="00952041"/>
    <w:rsid w:val="00952599"/>
    <w:rsid w:val="009526CB"/>
    <w:rsid w:val="00952A17"/>
    <w:rsid w:val="00953253"/>
    <w:rsid w:val="009535F7"/>
    <w:rsid w:val="00953741"/>
    <w:rsid w:val="009537D6"/>
    <w:rsid w:val="00953802"/>
    <w:rsid w:val="00954122"/>
    <w:rsid w:val="009542C5"/>
    <w:rsid w:val="00954591"/>
    <w:rsid w:val="00954A35"/>
    <w:rsid w:val="00954CF0"/>
    <w:rsid w:val="00955639"/>
    <w:rsid w:val="0095596D"/>
    <w:rsid w:val="00955BCE"/>
    <w:rsid w:val="00955EE3"/>
    <w:rsid w:val="0095604E"/>
    <w:rsid w:val="0095623C"/>
    <w:rsid w:val="009572E8"/>
    <w:rsid w:val="00957CC9"/>
    <w:rsid w:val="00957D75"/>
    <w:rsid w:val="00960075"/>
    <w:rsid w:val="0096021D"/>
    <w:rsid w:val="0096023E"/>
    <w:rsid w:val="0096066E"/>
    <w:rsid w:val="00960B11"/>
    <w:rsid w:val="00961453"/>
    <w:rsid w:val="00961667"/>
    <w:rsid w:val="00961974"/>
    <w:rsid w:val="00961BB0"/>
    <w:rsid w:val="00961D69"/>
    <w:rsid w:val="00962040"/>
    <w:rsid w:val="0096223E"/>
    <w:rsid w:val="00962625"/>
    <w:rsid w:val="00962676"/>
    <w:rsid w:val="009626ED"/>
    <w:rsid w:val="00962C34"/>
    <w:rsid w:val="00962D7C"/>
    <w:rsid w:val="00962DAC"/>
    <w:rsid w:val="00962EE8"/>
    <w:rsid w:val="009633BC"/>
    <w:rsid w:val="009635AF"/>
    <w:rsid w:val="009639A3"/>
    <w:rsid w:val="00964007"/>
    <w:rsid w:val="009642AA"/>
    <w:rsid w:val="009642D1"/>
    <w:rsid w:val="00964747"/>
    <w:rsid w:val="0096477B"/>
    <w:rsid w:val="00964885"/>
    <w:rsid w:val="00964D67"/>
    <w:rsid w:val="0096532F"/>
    <w:rsid w:val="00965CA8"/>
    <w:rsid w:val="00965ED7"/>
    <w:rsid w:val="00966087"/>
    <w:rsid w:val="0096609E"/>
    <w:rsid w:val="0096613E"/>
    <w:rsid w:val="00966D2D"/>
    <w:rsid w:val="00966DD6"/>
    <w:rsid w:val="009672F1"/>
    <w:rsid w:val="00967706"/>
    <w:rsid w:val="00967783"/>
    <w:rsid w:val="00967851"/>
    <w:rsid w:val="009678A5"/>
    <w:rsid w:val="00967AAE"/>
    <w:rsid w:val="00970223"/>
    <w:rsid w:val="00970456"/>
    <w:rsid w:val="0097048E"/>
    <w:rsid w:val="00970750"/>
    <w:rsid w:val="00970875"/>
    <w:rsid w:val="0097090B"/>
    <w:rsid w:val="00970C90"/>
    <w:rsid w:val="00970CBB"/>
    <w:rsid w:val="00970D75"/>
    <w:rsid w:val="00970F77"/>
    <w:rsid w:val="009712D2"/>
    <w:rsid w:val="009714A9"/>
    <w:rsid w:val="00971940"/>
    <w:rsid w:val="00971976"/>
    <w:rsid w:val="00971CE6"/>
    <w:rsid w:val="009720E6"/>
    <w:rsid w:val="009721FD"/>
    <w:rsid w:val="00972630"/>
    <w:rsid w:val="00972AAC"/>
    <w:rsid w:val="00972B0F"/>
    <w:rsid w:val="00972FAF"/>
    <w:rsid w:val="0097323B"/>
    <w:rsid w:val="009733DC"/>
    <w:rsid w:val="009734E4"/>
    <w:rsid w:val="00973EBE"/>
    <w:rsid w:val="00973FB5"/>
    <w:rsid w:val="009744B9"/>
    <w:rsid w:val="0097473B"/>
    <w:rsid w:val="00974750"/>
    <w:rsid w:val="00974774"/>
    <w:rsid w:val="00974795"/>
    <w:rsid w:val="00974886"/>
    <w:rsid w:val="00974BBE"/>
    <w:rsid w:val="00974D01"/>
    <w:rsid w:val="00974FBB"/>
    <w:rsid w:val="009750D6"/>
    <w:rsid w:val="009755D3"/>
    <w:rsid w:val="0097598F"/>
    <w:rsid w:val="00975B6D"/>
    <w:rsid w:val="00975CE5"/>
    <w:rsid w:val="009760D3"/>
    <w:rsid w:val="009766D0"/>
    <w:rsid w:val="00976866"/>
    <w:rsid w:val="00977753"/>
    <w:rsid w:val="009777D2"/>
    <w:rsid w:val="009778F1"/>
    <w:rsid w:val="00977CA3"/>
    <w:rsid w:val="00977D02"/>
    <w:rsid w:val="009802E9"/>
    <w:rsid w:val="00980345"/>
    <w:rsid w:val="00980624"/>
    <w:rsid w:val="0098065C"/>
    <w:rsid w:val="009806CB"/>
    <w:rsid w:val="0098084D"/>
    <w:rsid w:val="009809E4"/>
    <w:rsid w:val="00980E5D"/>
    <w:rsid w:val="00981283"/>
    <w:rsid w:val="00981E4D"/>
    <w:rsid w:val="00981F4A"/>
    <w:rsid w:val="00982332"/>
    <w:rsid w:val="00982535"/>
    <w:rsid w:val="00982692"/>
    <w:rsid w:val="009826EB"/>
    <w:rsid w:val="009833BD"/>
    <w:rsid w:val="00984381"/>
    <w:rsid w:val="00984619"/>
    <w:rsid w:val="00984AAC"/>
    <w:rsid w:val="00984BFD"/>
    <w:rsid w:val="00984CB4"/>
    <w:rsid w:val="00984D1B"/>
    <w:rsid w:val="00985018"/>
    <w:rsid w:val="00985066"/>
    <w:rsid w:val="0098561A"/>
    <w:rsid w:val="0098576A"/>
    <w:rsid w:val="0098594D"/>
    <w:rsid w:val="00985A3C"/>
    <w:rsid w:val="00985D3B"/>
    <w:rsid w:val="009866A6"/>
    <w:rsid w:val="00986AB6"/>
    <w:rsid w:val="00986B4A"/>
    <w:rsid w:val="00986B58"/>
    <w:rsid w:val="00986FE1"/>
    <w:rsid w:val="00987A19"/>
    <w:rsid w:val="00987AC0"/>
    <w:rsid w:val="00987F94"/>
    <w:rsid w:val="00990077"/>
    <w:rsid w:val="0099011E"/>
    <w:rsid w:val="00990466"/>
    <w:rsid w:val="00990938"/>
    <w:rsid w:val="00990A42"/>
    <w:rsid w:val="00990ACD"/>
    <w:rsid w:val="00990BE3"/>
    <w:rsid w:val="00990E51"/>
    <w:rsid w:val="00990EEC"/>
    <w:rsid w:val="009915B3"/>
    <w:rsid w:val="009919C2"/>
    <w:rsid w:val="00991F4B"/>
    <w:rsid w:val="0099255C"/>
    <w:rsid w:val="00992637"/>
    <w:rsid w:val="00992B3B"/>
    <w:rsid w:val="009930E4"/>
    <w:rsid w:val="00994080"/>
    <w:rsid w:val="00994098"/>
    <w:rsid w:val="00994579"/>
    <w:rsid w:val="009947E0"/>
    <w:rsid w:val="00995297"/>
    <w:rsid w:val="00995350"/>
    <w:rsid w:val="0099536F"/>
    <w:rsid w:val="00995438"/>
    <w:rsid w:val="00995494"/>
    <w:rsid w:val="009955C1"/>
    <w:rsid w:val="00995E57"/>
    <w:rsid w:val="009962C6"/>
    <w:rsid w:val="009967A5"/>
    <w:rsid w:val="0099680A"/>
    <w:rsid w:val="00997CF9"/>
    <w:rsid w:val="00997EF2"/>
    <w:rsid w:val="00997F9D"/>
    <w:rsid w:val="009A0505"/>
    <w:rsid w:val="009A06B3"/>
    <w:rsid w:val="009A07AC"/>
    <w:rsid w:val="009A09A5"/>
    <w:rsid w:val="009A0A74"/>
    <w:rsid w:val="009A0D14"/>
    <w:rsid w:val="009A11BF"/>
    <w:rsid w:val="009A13A5"/>
    <w:rsid w:val="009A159D"/>
    <w:rsid w:val="009A182C"/>
    <w:rsid w:val="009A1A0F"/>
    <w:rsid w:val="009A22A1"/>
    <w:rsid w:val="009A26F5"/>
    <w:rsid w:val="009A27CA"/>
    <w:rsid w:val="009A2B5B"/>
    <w:rsid w:val="009A2E05"/>
    <w:rsid w:val="009A3195"/>
    <w:rsid w:val="009A32D0"/>
    <w:rsid w:val="009A3506"/>
    <w:rsid w:val="009A3673"/>
    <w:rsid w:val="009A3E7D"/>
    <w:rsid w:val="009A4589"/>
    <w:rsid w:val="009A4819"/>
    <w:rsid w:val="009A4B27"/>
    <w:rsid w:val="009A4B4B"/>
    <w:rsid w:val="009A4C1F"/>
    <w:rsid w:val="009A4C94"/>
    <w:rsid w:val="009A4FA2"/>
    <w:rsid w:val="009A55C5"/>
    <w:rsid w:val="009A5B45"/>
    <w:rsid w:val="009A6111"/>
    <w:rsid w:val="009A6485"/>
    <w:rsid w:val="009A66DD"/>
    <w:rsid w:val="009A6A8E"/>
    <w:rsid w:val="009A6AAB"/>
    <w:rsid w:val="009A6EEB"/>
    <w:rsid w:val="009A7239"/>
    <w:rsid w:val="009A7CDE"/>
    <w:rsid w:val="009B02A3"/>
    <w:rsid w:val="009B0679"/>
    <w:rsid w:val="009B0688"/>
    <w:rsid w:val="009B0A45"/>
    <w:rsid w:val="009B0EFD"/>
    <w:rsid w:val="009B102F"/>
    <w:rsid w:val="009B1575"/>
    <w:rsid w:val="009B1605"/>
    <w:rsid w:val="009B16BD"/>
    <w:rsid w:val="009B17CE"/>
    <w:rsid w:val="009B1AF3"/>
    <w:rsid w:val="009B1D8F"/>
    <w:rsid w:val="009B1EDF"/>
    <w:rsid w:val="009B20A7"/>
    <w:rsid w:val="009B2413"/>
    <w:rsid w:val="009B30BE"/>
    <w:rsid w:val="009B3430"/>
    <w:rsid w:val="009B345D"/>
    <w:rsid w:val="009B35CB"/>
    <w:rsid w:val="009B3DA0"/>
    <w:rsid w:val="009B4083"/>
    <w:rsid w:val="009B40FA"/>
    <w:rsid w:val="009B41A3"/>
    <w:rsid w:val="009B440C"/>
    <w:rsid w:val="009B4EA4"/>
    <w:rsid w:val="009B4F97"/>
    <w:rsid w:val="009B58DA"/>
    <w:rsid w:val="009B5CE1"/>
    <w:rsid w:val="009B5D99"/>
    <w:rsid w:val="009B65CE"/>
    <w:rsid w:val="009B7030"/>
    <w:rsid w:val="009B77D6"/>
    <w:rsid w:val="009B7B11"/>
    <w:rsid w:val="009B7D37"/>
    <w:rsid w:val="009C0AA6"/>
    <w:rsid w:val="009C0DC1"/>
    <w:rsid w:val="009C1967"/>
    <w:rsid w:val="009C1BEE"/>
    <w:rsid w:val="009C1D33"/>
    <w:rsid w:val="009C2ADD"/>
    <w:rsid w:val="009C2EF2"/>
    <w:rsid w:val="009C2F06"/>
    <w:rsid w:val="009C3758"/>
    <w:rsid w:val="009C423D"/>
    <w:rsid w:val="009C4418"/>
    <w:rsid w:val="009C4B89"/>
    <w:rsid w:val="009C4BAB"/>
    <w:rsid w:val="009C4CAD"/>
    <w:rsid w:val="009C5551"/>
    <w:rsid w:val="009C5C2C"/>
    <w:rsid w:val="009C5D2B"/>
    <w:rsid w:val="009C5E2C"/>
    <w:rsid w:val="009C5E79"/>
    <w:rsid w:val="009C5FF1"/>
    <w:rsid w:val="009C60A9"/>
    <w:rsid w:val="009C61A6"/>
    <w:rsid w:val="009C6329"/>
    <w:rsid w:val="009C6B28"/>
    <w:rsid w:val="009C6D52"/>
    <w:rsid w:val="009C736F"/>
    <w:rsid w:val="009C76E6"/>
    <w:rsid w:val="009C772E"/>
    <w:rsid w:val="009C77B4"/>
    <w:rsid w:val="009C78AA"/>
    <w:rsid w:val="009C7A5A"/>
    <w:rsid w:val="009D0733"/>
    <w:rsid w:val="009D1396"/>
    <w:rsid w:val="009D148A"/>
    <w:rsid w:val="009D1976"/>
    <w:rsid w:val="009D1CFA"/>
    <w:rsid w:val="009D2544"/>
    <w:rsid w:val="009D2680"/>
    <w:rsid w:val="009D2806"/>
    <w:rsid w:val="009D2923"/>
    <w:rsid w:val="009D2A57"/>
    <w:rsid w:val="009D2BEB"/>
    <w:rsid w:val="009D2F59"/>
    <w:rsid w:val="009D3191"/>
    <w:rsid w:val="009D32BA"/>
    <w:rsid w:val="009D34CC"/>
    <w:rsid w:val="009D354B"/>
    <w:rsid w:val="009D3FD8"/>
    <w:rsid w:val="009D40B1"/>
    <w:rsid w:val="009D48B8"/>
    <w:rsid w:val="009D4EFD"/>
    <w:rsid w:val="009D4F71"/>
    <w:rsid w:val="009D519A"/>
    <w:rsid w:val="009D57ED"/>
    <w:rsid w:val="009D6EBE"/>
    <w:rsid w:val="009D6FC3"/>
    <w:rsid w:val="009D7311"/>
    <w:rsid w:val="009D73D5"/>
    <w:rsid w:val="009D7763"/>
    <w:rsid w:val="009D7CC5"/>
    <w:rsid w:val="009E007B"/>
    <w:rsid w:val="009E026E"/>
    <w:rsid w:val="009E04F0"/>
    <w:rsid w:val="009E05F2"/>
    <w:rsid w:val="009E0811"/>
    <w:rsid w:val="009E08A2"/>
    <w:rsid w:val="009E08F4"/>
    <w:rsid w:val="009E0D5A"/>
    <w:rsid w:val="009E186F"/>
    <w:rsid w:val="009E1980"/>
    <w:rsid w:val="009E1D1D"/>
    <w:rsid w:val="009E208D"/>
    <w:rsid w:val="009E23E1"/>
    <w:rsid w:val="009E2482"/>
    <w:rsid w:val="009E29FF"/>
    <w:rsid w:val="009E2BAE"/>
    <w:rsid w:val="009E2C9B"/>
    <w:rsid w:val="009E302D"/>
    <w:rsid w:val="009E312C"/>
    <w:rsid w:val="009E331E"/>
    <w:rsid w:val="009E336B"/>
    <w:rsid w:val="009E3A69"/>
    <w:rsid w:val="009E3F44"/>
    <w:rsid w:val="009E4007"/>
    <w:rsid w:val="009E4615"/>
    <w:rsid w:val="009E4B06"/>
    <w:rsid w:val="009E4EAF"/>
    <w:rsid w:val="009E525B"/>
    <w:rsid w:val="009E557E"/>
    <w:rsid w:val="009E559D"/>
    <w:rsid w:val="009E5677"/>
    <w:rsid w:val="009E57CC"/>
    <w:rsid w:val="009E5EEA"/>
    <w:rsid w:val="009E6165"/>
    <w:rsid w:val="009E650F"/>
    <w:rsid w:val="009E671A"/>
    <w:rsid w:val="009E675E"/>
    <w:rsid w:val="009E67A2"/>
    <w:rsid w:val="009E67A4"/>
    <w:rsid w:val="009E6C18"/>
    <w:rsid w:val="009E6D5C"/>
    <w:rsid w:val="009E73B2"/>
    <w:rsid w:val="009E755C"/>
    <w:rsid w:val="009E7B1F"/>
    <w:rsid w:val="009E7B21"/>
    <w:rsid w:val="009E7B8C"/>
    <w:rsid w:val="009E7BE5"/>
    <w:rsid w:val="009E7D6D"/>
    <w:rsid w:val="009F0555"/>
    <w:rsid w:val="009F0A25"/>
    <w:rsid w:val="009F0A99"/>
    <w:rsid w:val="009F1011"/>
    <w:rsid w:val="009F10CB"/>
    <w:rsid w:val="009F12BB"/>
    <w:rsid w:val="009F1342"/>
    <w:rsid w:val="009F140A"/>
    <w:rsid w:val="009F1498"/>
    <w:rsid w:val="009F15AC"/>
    <w:rsid w:val="009F1963"/>
    <w:rsid w:val="009F1A1C"/>
    <w:rsid w:val="009F1ADD"/>
    <w:rsid w:val="009F1B94"/>
    <w:rsid w:val="009F212C"/>
    <w:rsid w:val="009F26DC"/>
    <w:rsid w:val="009F291E"/>
    <w:rsid w:val="009F38D6"/>
    <w:rsid w:val="009F3920"/>
    <w:rsid w:val="009F3A06"/>
    <w:rsid w:val="009F3F9A"/>
    <w:rsid w:val="009F410E"/>
    <w:rsid w:val="009F5200"/>
    <w:rsid w:val="009F617B"/>
    <w:rsid w:val="009F6A83"/>
    <w:rsid w:val="009F6B51"/>
    <w:rsid w:val="009F7186"/>
    <w:rsid w:val="009F728A"/>
    <w:rsid w:val="009F780F"/>
    <w:rsid w:val="009F787A"/>
    <w:rsid w:val="009F7F15"/>
    <w:rsid w:val="00A00329"/>
    <w:rsid w:val="00A008C8"/>
    <w:rsid w:val="00A00956"/>
    <w:rsid w:val="00A00A8A"/>
    <w:rsid w:val="00A00E3B"/>
    <w:rsid w:val="00A00E48"/>
    <w:rsid w:val="00A00E56"/>
    <w:rsid w:val="00A012DE"/>
    <w:rsid w:val="00A0134B"/>
    <w:rsid w:val="00A01384"/>
    <w:rsid w:val="00A0255B"/>
    <w:rsid w:val="00A02611"/>
    <w:rsid w:val="00A02688"/>
    <w:rsid w:val="00A0299B"/>
    <w:rsid w:val="00A02A20"/>
    <w:rsid w:val="00A02B39"/>
    <w:rsid w:val="00A02BF6"/>
    <w:rsid w:val="00A0324B"/>
    <w:rsid w:val="00A037C1"/>
    <w:rsid w:val="00A037D3"/>
    <w:rsid w:val="00A03878"/>
    <w:rsid w:val="00A03A01"/>
    <w:rsid w:val="00A03A5A"/>
    <w:rsid w:val="00A03BEE"/>
    <w:rsid w:val="00A03E1C"/>
    <w:rsid w:val="00A03FF0"/>
    <w:rsid w:val="00A046F3"/>
    <w:rsid w:val="00A04A71"/>
    <w:rsid w:val="00A04E7C"/>
    <w:rsid w:val="00A04FB0"/>
    <w:rsid w:val="00A055D6"/>
    <w:rsid w:val="00A05A2C"/>
    <w:rsid w:val="00A05B85"/>
    <w:rsid w:val="00A05E58"/>
    <w:rsid w:val="00A060D4"/>
    <w:rsid w:val="00A061E8"/>
    <w:rsid w:val="00A06228"/>
    <w:rsid w:val="00A0627A"/>
    <w:rsid w:val="00A062EF"/>
    <w:rsid w:val="00A065B2"/>
    <w:rsid w:val="00A067F1"/>
    <w:rsid w:val="00A06A63"/>
    <w:rsid w:val="00A06C16"/>
    <w:rsid w:val="00A0707C"/>
    <w:rsid w:val="00A073CA"/>
    <w:rsid w:val="00A075E3"/>
    <w:rsid w:val="00A07ADF"/>
    <w:rsid w:val="00A07D84"/>
    <w:rsid w:val="00A07EF0"/>
    <w:rsid w:val="00A10094"/>
    <w:rsid w:val="00A10215"/>
    <w:rsid w:val="00A10AE9"/>
    <w:rsid w:val="00A11546"/>
    <w:rsid w:val="00A1161F"/>
    <w:rsid w:val="00A1171E"/>
    <w:rsid w:val="00A11834"/>
    <w:rsid w:val="00A11852"/>
    <w:rsid w:val="00A12154"/>
    <w:rsid w:val="00A1223B"/>
    <w:rsid w:val="00A12665"/>
    <w:rsid w:val="00A1323C"/>
    <w:rsid w:val="00A133E5"/>
    <w:rsid w:val="00A134FE"/>
    <w:rsid w:val="00A136B3"/>
    <w:rsid w:val="00A13708"/>
    <w:rsid w:val="00A138C4"/>
    <w:rsid w:val="00A13977"/>
    <w:rsid w:val="00A143FB"/>
    <w:rsid w:val="00A14D05"/>
    <w:rsid w:val="00A14F90"/>
    <w:rsid w:val="00A15824"/>
    <w:rsid w:val="00A15B06"/>
    <w:rsid w:val="00A16116"/>
    <w:rsid w:val="00A162D3"/>
    <w:rsid w:val="00A16324"/>
    <w:rsid w:val="00A16390"/>
    <w:rsid w:val="00A1674B"/>
    <w:rsid w:val="00A16765"/>
    <w:rsid w:val="00A16777"/>
    <w:rsid w:val="00A16C32"/>
    <w:rsid w:val="00A16C55"/>
    <w:rsid w:val="00A16ED2"/>
    <w:rsid w:val="00A173EA"/>
    <w:rsid w:val="00A17813"/>
    <w:rsid w:val="00A179FA"/>
    <w:rsid w:val="00A17FC1"/>
    <w:rsid w:val="00A2024C"/>
    <w:rsid w:val="00A207AD"/>
    <w:rsid w:val="00A20B87"/>
    <w:rsid w:val="00A20FF5"/>
    <w:rsid w:val="00A21093"/>
    <w:rsid w:val="00A217FE"/>
    <w:rsid w:val="00A21DB9"/>
    <w:rsid w:val="00A21FFF"/>
    <w:rsid w:val="00A22390"/>
    <w:rsid w:val="00A22654"/>
    <w:rsid w:val="00A22ABB"/>
    <w:rsid w:val="00A22C1C"/>
    <w:rsid w:val="00A22D0B"/>
    <w:rsid w:val="00A232FF"/>
    <w:rsid w:val="00A2361B"/>
    <w:rsid w:val="00A23F48"/>
    <w:rsid w:val="00A2411F"/>
    <w:rsid w:val="00A24156"/>
    <w:rsid w:val="00A24378"/>
    <w:rsid w:val="00A243A2"/>
    <w:rsid w:val="00A244DA"/>
    <w:rsid w:val="00A24716"/>
    <w:rsid w:val="00A249B4"/>
    <w:rsid w:val="00A249F8"/>
    <w:rsid w:val="00A24AAD"/>
    <w:rsid w:val="00A24C03"/>
    <w:rsid w:val="00A24C5A"/>
    <w:rsid w:val="00A24E16"/>
    <w:rsid w:val="00A24FF2"/>
    <w:rsid w:val="00A251A3"/>
    <w:rsid w:val="00A25370"/>
    <w:rsid w:val="00A253ED"/>
    <w:rsid w:val="00A2549E"/>
    <w:rsid w:val="00A256C6"/>
    <w:rsid w:val="00A25754"/>
    <w:rsid w:val="00A2585F"/>
    <w:rsid w:val="00A2598F"/>
    <w:rsid w:val="00A25ACC"/>
    <w:rsid w:val="00A25F3A"/>
    <w:rsid w:val="00A2608C"/>
    <w:rsid w:val="00A26167"/>
    <w:rsid w:val="00A264E8"/>
    <w:rsid w:val="00A2655E"/>
    <w:rsid w:val="00A26B24"/>
    <w:rsid w:val="00A26BF3"/>
    <w:rsid w:val="00A27478"/>
    <w:rsid w:val="00A274A5"/>
    <w:rsid w:val="00A27540"/>
    <w:rsid w:val="00A2794B"/>
    <w:rsid w:val="00A30995"/>
    <w:rsid w:val="00A310D2"/>
    <w:rsid w:val="00A310D8"/>
    <w:rsid w:val="00A315D0"/>
    <w:rsid w:val="00A31767"/>
    <w:rsid w:val="00A31DFE"/>
    <w:rsid w:val="00A32061"/>
    <w:rsid w:val="00A32382"/>
    <w:rsid w:val="00A32425"/>
    <w:rsid w:val="00A32C1B"/>
    <w:rsid w:val="00A33157"/>
    <w:rsid w:val="00A331C1"/>
    <w:rsid w:val="00A33232"/>
    <w:rsid w:val="00A33266"/>
    <w:rsid w:val="00A33A3D"/>
    <w:rsid w:val="00A33DB3"/>
    <w:rsid w:val="00A33F1C"/>
    <w:rsid w:val="00A34142"/>
    <w:rsid w:val="00A3439E"/>
    <w:rsid w:val="00A3479E"/>
    <w:rsid w:val="00A34853"/>
    <w:rsid w:val="00A352CD"/>
    <w:rsid w:val="00A353D9"/>
    <w:rsid w:val="00A3545A"/>
    <w:rsid w:val="00A35E8B"/>
    <w:rsid w:val="00A3606B"/>
    <w:rsid w:val="00A36C44"/>
    <w:rsid w:val="00A37086"/>
    <w:rsid w:val="00A3761E"/>
    <w:rsid w:val="00A3784D"/>
    <w:rsid w:val="00A37EA7"/>
    <w:rsid w:val="00A40973"/>
    <w:rsid w:val="00A40A32"/>
    <w:rsid w:val="00A40AC8"/>
    <w:rsid w:val="00A40B63"/>
    <w:rsid w:val="00A41232"/>
    <w:rsid w:val="00A415CA"/>
    <w:rsid w:val="00A41A42"/>
    <w:rsid w:val="00A4230F"/>
    <w:rsid w:val="00A429C7"/>
    <w:rsid w:val="00A42EFB"/>
    <w:rsid w:val="00A43305"/>
    <w:rsid w:val="00A4336B"/>
    <w:rsid w:val="00A433C2"/>
    <w:rsid w:val="00A436A1"/>
    <w:rsid w:val="00A437AF"/>
    <w:rsid w:val="00A439F8"/>
    <w:rsid w:val="00A43A3D"/>
    <w:rsid w:val="00A43B86"/>
    <w:rsid w:val="00A43D49"/>
    <w:rsid w:val="00A43DAF"/>
    <w:rsid w:val="00A441A0"/>
    <w:rsid w:val="00A442CC"/>
    <w:rsid w:val="00A44625"/>
    <w:rsid w:val="00A44679"/>
    <w:rsid w:val="00A44C8F"/>
    <w:rsid w:val="00A44F25"/>
    <w:rsid w:val="00A457EC"/>
    <w:rsid w:val="00A45E3C"/>
    <w:rsid w:val="00A4654C"/>
    <w:rsid w:val="00A465AD"/>
    <w:rsid w:val="00A466D0"/>
    <w:rsid w:val="00A46FB9"/>
    <w:rsid w:val="00A4718A"/>
    <w:rsid w:val="00A47558"/>
    <w:rsid w:val="00A4761B"/>
    <w:rsid w:val="00A4763C"/>
    <w:rsid w:val="00A478AE"/>
    <w:rsid w:val="00A502AC"/>
    <w:rsid w:val="00A509BA"/>
    <w:rsid w:val="00A51712"/>
    <w:rsid w:val="00A51848"/>
    <w:rsid w:val="00A51965"/>
    <w:rsid w:val="00A51B1E"/>
    <w:rsid w:val="00A51CCA"/>
    <w:rsid w:val="00A521A5"/>
    <w:rsid w:val="00A52256"/>
    <w:rsid w:val="00A52BF8"/>
    <w:rsid w:val="00A52C19"/>
    <w:rsid w:val="00A52EE6"/>
    <w:rsid w:val="00A534BB"/>
    <w:rsid w:val="00A53866"/>
    <w:rsid w:val="00A53E0E"/>
    <w:rsid w:val="00A53FE3"/>
    <w:rsid w:val="00A541A1"/>
    <w:rsid w:val="00A54859"/>
    <w:rsid w:val="00A548CB"/>
    <w:rsid w:val="00A54D62"/>
    <w:rsid w:val="00A55045"/>
    <w:rsid w:val="00A5539B"/>
    <w:rsid w:val="00A557F8"/>
    <w:rsid w:val="00A5669D"/>
    <w:rsid w:val="00A56B3A"/>
    <w:rsid w:val="00A570AD"/>
    <w:rsid w:val="00A571B1"/>
    <w:rsid w:val="00A57343"/>
    <w:rsid w:val="00A603DB"/>
    <w:rsid w:val="00A604C8"/>
    <w:rsid w:val="00A608BA"/>
    <w:rsid w:val="00A60CD5"/>
    <w:rsid w:val="00A60F01"/>
    <w:rsid w:val="00A61095"/>
    <w:rsid w:val="00A61265"/>
    <w:rsid w:val="00A61684"/>
    <w:rsid w:val="00A61C4B"/>
    <w:rsid w:val="00A61E3B"/>
    <w:rsid w:val="00A6247D"/>
    <w:rsid w:val="00A629D7"/>
    <w:rsid w:val="00A630AF"/>
    <w:rsid w:val="00A6319A"/>
    <w:rsid w:val="00A63BC2"/>
    <w:rsid w:val="00A63C10"/>
    <w:rsid w:val="00A643E4"/>
    <w:rsid w:val="00A644A8"/>
    <w:rsid w:val="00A6458F"/>
    <w:rsid w:val="00A64C89"/>
    <w:rsid w:val="00A64D74"/>
    <w:rsid w:val="00A65ACD"/>
    <w:rsid w:val="00A66422"/>
    <w:rsid w:val="00A6646D"/>
    <w:rsid w:val="00A66726"/>
    <w:rsid w:val="00A6673C"/>
    <w:rsid w:val="00A66813"/>
    <w:rsid w:val="00A6693A"/>
    <w:rsid w:val="00A66C0C"/>
    <w:rsid w:val="00A66C48"/>
    <w:rsid w:val="00A66D35"/>
    <w:rsid w:val="00A66E72"/>
    <w:rsid w:val="00A6734A"/>
    <w:rsid w:val="00A6780B"/>
    <w:rsid w:val="00A679F2"/>
    <w:rsid w:val="00A67C1F"/>
    <w:rsid w:val="00A70131"/>
    <w:rsid w:val="00A7094F"/>
    <w:rsid w:val="00A70BEF"/>
    <w:rsid w:val="00A719C2"/>
    <w:rsid w:val="00A71D7B"/>
    <w:rsid w:val="00A72178"/>
    <w:rsid w:val="00A7219A"/>
    <w:rsid w:val="00A72297"/>
    <w:rsid w:val="00A72702"/>
    <w:rsid w:val="00A72B10"/>
    <w:rsid w:val="00A72B5A"/>
    <w:rsid w:val="00A72EDC"/>
    <w:rsid w:val="00A72F88"/>
    <w:rsid w:val="00A7333D"/>
    <w:rsid w:val="00A734DD"/>
    <w:rsid w:val="00A73CF7"/>
    <w:rsid w:val="00A73FE0"/>
    <w:rsid w:val="00A74690"/>
    <w:rsid w:val="00A747BE"/>
    <w:rsid w:val="00A748FC"/>
    <w:rsid w:val="00A74AC6"/>
    <w:rsid w:val="00A751BF"/>
    <w:rsid w:val="00A7524E"/>
    <w:rsid w:val="00A75604"/>
    <w:rsid w:val="00A756C5"/>
    <w:rsid w:val="00A75730"/>
    <w:rsid w:val="00A75AEB"/>
    <w:rsid w:val="00A76B99"/>
    <w:rsid w:val="00A76BEB"/>
    <w:rsid w:val="00A77223"/>
    <w:rsid w:val="00A776D3"/>
    <w:rsid w:val="00A777FD"/>
    <w:rsid w:val="00A77B54"/>
    <w:rsid w:val="00A77C34"/>
    <w:rsid w:val="00A77C72"/>
    <w:rsid w:val="00A77DE3"/>
    <w:rsid w:val="00A80582"/>
    <w:rsid w:val="00A806FB"/>
    <w:rsid w:val="00A80955"/>
    <w:rsid w:val="00A80956"/>
    <w:rsid w:val="00A80CFB"/>
    <w:rsid w:val="00A816EC"/>
    <w:rsid w:val="00A81994"/>
    <w:rsid w:val="00A8291B"/>
    <w:rsid w:val="00A82DD4"/>
    <w:rsid w:val="00A83446"/>
    <w:rsid w:val="00A83BBC"/>
    <w:rsid w:val="00A83BEE"/>
    <w:rsid w:val="00A83E01"/>
    <w:rsid w:val="00A83EFD"/>
    <w:rsid w:val="00A844CC"/>
    <w:rsid w:val="00A84822"/>
    <w:rsid w:val="00A8486A"/>
    <w:rsid w:val="00A849FA"/>
    <w:rsid w:val="00A84E42"/>
    <w:rsid w:val="00A84E93"/>
    <w:rsid w:val="00A850D5"/>
    <w:rsid w:val="00A8527C"/>
    <w:rsid w:val="00A85380"/>
    <w:rsid w:val="00A85967"/>
    <w:rsid w:val="00A85A9D"/>
    <w:rsid w:val="00A85D4D"/>
    <w:rsid w:val="00A866DE"/>
    <w:rsid w:val="00A86E21"/>
    <w:rsid w:val="00A86F2A"/>
    <w:rsid w:val="00A87253"/>
    <w:rsid w:val="00A87448"/>
    <w:rsid w:val="00A87463"/>
    <w:rsid w:val="00A87B5D"/>
    <w:rsid w:val="00A87B8E"/>
    <w:rsid w:val="00A87CBA"/>
    <w:rsid w:val="00A87CD4"/>
    <w:rsid w:val="00A87DC5"/>
    <w:rsid w:val="00A90B01"/>
    <w:rsid w:val="00A90FA0"/>
    <w:rsid w:val="00A9136B"/>
    <w:rsid w:val="00A916A6"/>
    <w:rsid w:val="00A91AE5"/>
    <w:rsid w:val="00A91E0A"/>
    <w:rsid w:val="00A91FEE"/>
    <w:rsid w:val="00A925D4"/>
    <w:rsid w:val="00A92D12"/>
    <w:rsid w:val="00A92F29"/>
    <w:rsid w:val="00A9363F"/>
    <w:rsid w:val="00A93A04"/>
    <w:rsid w:val="00A93A2F"/>
    <w:rsid w:val="00A940E1"/>
    <w:rsid w:val="00A9413E"/>
    <w:rsid w:val="00A94730"/>
    <w:rsid w:val="00A948F0"/>
    <w:rsid w:val="00A95538"/>
    <w:rsid w:val="00A95AC8"/>
    <w:rsid w:val="00A965E6"/>
    <w:rsid w:val="00A96619"/>
    <w:rsid w:val="00A96AE2"/>
    <w:rsid w:val="00A96F81"/>
    <w:rsid w:val="00A97325"/>
    <w:rsid w:val="00A9772A"/>
    <w:rsid w:val="00A97739"/>
    <w:rsid w:val="00A977FC"/>
    <w:rsid w:val="00A979A8"/>
    <w:rsid w:val="00A97B6D"/>
    <w:rsid w:val="00A97BF6"/>
    <w:rsid w:val="00A97E1C"/>
    <w:rsid w:val="00AA03BB"/>
    <w:rsid w:val="00AA0755"/>
    <w:rsid w:val="00AA083B"/>
    <w:rsid w:val="00AA09D7"/>
    <w:rsid w:val="00AA0B57"/>
    <w:rsid w:val="00AA0E3A"/>
    <w:rsid w:val="00AA1162"/>
    <w:rsid w:val="00AA164B"/>
    <w:rsid w:val="00AA18DE"/>
    <w:rsid w:val="00AA1B34"/>
    <w:rsid w:val="00AA1EEE"/>
    <w:rsid w:val="00AA1FAC"/>
    <w:rsid w:val="00AA206B"/>
    <w:rsid w:val="00AA213E"/>
    <w:rsid w:val="00AA236F"/>
    <w:rsid w:val="00AA23A9"/>
    <w:rsid w:val="00AA271B"/>
    <w:rsid w:val="00AA2986"/>
    <w:rsid w:val="00AA3308"/>
    <w:rsid w:val="00AA35BF"/>
    <w:rsid w:val="00AA39C4"/>
    <w:rsid w:val="00AA3BD3"/>
    <w:rsid w:val="00AA3BF6"/>
    <w:rsid w:val="00AA3C07"/>
    <w:rsid w:val="00AA3C1F"/>
    <w:rsid w:val="00AA410C"/>
    <w:rsid w:val="00AA411E"/>
    <w:rsid w:val="00AA4235"/>
    <w:rsid w:val="00AA4338"/>
    <w:rsid w:val="00AA447D"/>
    <w:rsid w:val="00AA4CB9"/>
    <w:rsid w:val="00AA51EA"/>
    <w:rsid w:val="00AA5DF3"/>
    <w:rsid w:val="00AA615D"/>
    <w:rsid w:val="00AA6183"/>
    <w:rsid w:val="00AA625F"/>
    <w:rsid w:val="00AA64F9"/>
    <w:rsid w:val="00AA66C2"/>
    <w:rsid w:val="00AA6DDF"/>
    <w:rsid w:val="00AA6F4A"/>
    <w:rsid w:val="00AA6F78"/>
    <w:rsid w:val="00AA7659"/>
    <w:rsid w:val="00AB02C7"/>
    <w:rsid w:val="00AB060C"/>
    <w:rsid w:val="00AB0686"/>
    <w:rsid w:val="00AB06C3"/>
    <w:rsid w:val="00AB097E"/>
    <w:rsid w:val="00AB0A0C"/>
    <w:rsid w:val="00AB101B"/>
    <w:rsid w:val="00AB11F9"/>
    <w:rsid w:val="00AB1235"/>
    <w:rsid w:val="00AB1352"/>
    <w:rsid w:val="00AB141F"/>
    <w:rsid w:val="00AB179C"/>
    <w:rsid w:val="00AB1B98"/>
    <w:rsid w:val="00AB2058"/>
    <w:rsid w:val="00AB23B7"/>
    <w:rsid w:val="00AB27FB"/>
    <w:rsid w:val="00AB28CA"/>
    <w:rsid w:val="00AB2AB8"/>
    <w:rsid w:val="00AB2E34"/>
    <w:rsid w:val="00AB2F53"/>
    <w:rsid w:val="00AB3680"/>
    <w:rsid w:val="00AB43A5"/>
    <w:rsid w:val="00AB4481"/>
    <w:rsid w:val="00AB453C"/>
    <w:rsid w:val="00AB45CB"/>
    <w:rsid w:val="00AB4920"/>
    <w:rsid w:val="00AB509F"/>
    <w:rsid w:val="00AB560D"/>
    <w:rsid w:val="00AB5C5B"/>
    <w:rsid w:val="00AB5CB1"/>
    <w:rsid w:val="00AB6194"/>
    <w:rsid w:val="00AB63B5"/>
    <w:rsid w:val="00AB6B30"/>
    <w:rsid w:val="00AB731C"/>
    <w:rsid w:val="00AC1B44"/>
    <w:rsid w:val="00AC1D51"/>
    <w:rsid w:val="00AC1F5C"/>
    <w:rsid w:val="00AC21D3"/>
    <w:rsid w:val="00AC25B5"/>
    <w:rsid w:val="00AC279D"/>
    <w:rsid w:val="00AC2D67"/>
    <w:rsid w:val="00AC306D"/>
    <w:rsid w:val="00AC328E"/>
    <w:rsid w:val="00AC35C8"/>
    <w:rsid w:val="00AC3F49"/>
    <w:rsid w:val="00AC3F69"/>
    <w:rsid w:val="00AC4125"/>
    <w:rsid w:val="00AC4407"/>
    <w:rsid w:val="00AC4684"/>
    <w:rsid w:val="00AC4711"/>
    <w:rsid w:val="00AC48E2"/>
    <w:rsid w:val="00AC5095"/>
    <w:rsid w:val="00AC5364"/>
    <w:rsid w:val="00AC55B5"/>
    <w:rsid w:val="00AC57C6"/>
    <w:rsid w:val="00AC5C38"/>
    <w:rsid w:val="00AC6953"/>
    <w:rsid w:val="00AC6AF3"/>
    <w:rsid w:val="00AC7024"/>
    <w:rsid w:val="00AC7483"/>
    <w:rsid w:val="00AC7558"/>
    <w:rsid w:val="00AC78E1"/>
    <w:rsid w:val="00AC7AE9"/>
    <w:rsid w:val="00AC7B28"/>
    <w:rsid w:val="00AC7ED0"/>
    <w:rsid w:val="00AD0052"/>
    <w:rsid w:val="00AD10B9"/>
    <w:rsid w:val="00AD1116"/>
    <w:rsid w:val="00AD1B96"/>
    <w:rsid w:val="00AD1BB4"/>
    <w:rsid w:val="00AD1E5C"/>
    <w:rsid w:val="00AD1FF4"/>
    <w:rsid w:val="00AD21FB"/>
    <w:rsid w:val="00AD296A"/>
    <w:rsid w:val="00AD2A6C"/>
    <w:rsid w:val="00AD2CF6"/>
    <w:rsid w:val="00AD2E79"/>
    <w:rsid w:val="00AD3863"/>
    <w:rsid w:val="00AD4251"/>
    <w:rsid w:val="00AD44C2"/>
    <w:rsid w:val="00AD4B26"/>
    <w:rsid w:val="00AD4BDD"/>
    <w:rsid w:val="00AD4E35"/>
    <w:rsid w:val="00AD502C"/>
    <w:rsid w:val="00AD523B"/>
    <w:rsid w:val="00AD52D9"/>
    <w:rsid w:val="00AD57E4"/>
    <w:rsid w:val="00AD618F"/>
    <w:rsid w:val="00AD662F"/>
    <w:rsid w:val="00AD6FC6"/>
    <w:rsid w:val="00AD718E"/>
    <w:rsid w:val="00AD7736"/>
    <w:rsid w:val="00AD779A"/>
    <w:rsid w:val="00AD77AB"/>
    <w:rsid w:val="00AD77D5"/>
    <w:rsid w:val="00AE0514"/>
    <w:rsid w:val="00AE0C97"/>
    <w:rsid w:val="00AE0CCD"/>
    <w:rsid w:val="00AE0E78"/>
    <w:rsid w:val="00AE0F0C"/>
    <w:rsid w:val="00AE1334"/>
    <w:rsid w:val="00AE13D4"/>
    <w:rsid w:val="00AE180A"/>
    <w:rsid w:val="00AE1C11"/>
    <w:rsid w:val="00AE1CA1"/>
    <w:rsid w:val="00AE293A"/>
    <w:rsid w:val="00AE2A11"/>
    <w:rsid w:val="00AE2DE9"/>
    <w:rsid w:val="00AE3068"/>
    <w:rsid w:val="00AE3270"/>
    <w:rsid w:val="00AE3396"/>
    <w:rsid w:val="00AE3831"/>
    <w:rsid w:val="00AE3EBE"/>
    <w:rsid w:val="00AE4083"/>
    <w:rsid w:val="00AE4979"/>
    <w:rsid w:val="00AE49CC"/>
    <w:rsid w:val="00AE4C8B"/>
    <w:rsid w:val="00AE5013"/>
    <w:rsid w:val="00AE52DC"/>
    <w:rsid w:val="00AE5491"/>
    <w:rsid w:val="00AE5538"/>
    <w:rsid w:val="00AE56E7"/>
    <w:rsid w:val="00AE593E"/>
    <w:rsid w:val="00AE5962"/>
    <w:rsid w:val="00AE63A8"/>
    <w:rsid w:val="00AE65B7"/>
    <w:rsid w:val="00AE67AB"/>
    <w:rsid w:val="00AE680E"/>
    <w:rsid w:val="00AE71AA"/>
    <w:rsid w:val="00AE73B6"/>
    <w:rsid w:val="00AE7CC3"/>
    <w:rsid w:val="00AE7EEC"/>
    <w:rsid w:val="00AF04A8"/>
    <w:rsid w:val="00AF051B"/>
    <w:rsid w:val="00AF057C"/>
    <w:rsid w:val="00AF1552"/>
    <w:rsid w:val="00AF170E"/>
    <w:rsid w:val="00AF22C4"/>
    <w:rsid w:val="00AF22F1"/>
    <w:rsid w:val="00AF25D8"/>
    <w:rsid w:val="00AF2718"/>
    <w:rsid w:val="00AF273B"/>
    <w:rsid w:val="00AF27AF"/>
    <w:rsid w:val="00AF2809"/>
    <w:rsid w:val="00AF2A51"/>
    <w:rsid w:val="00AF2C50"/>
    <w:rsid w:val="00AF3193"/>
    <w:rsid w:val="00AF3711"/>
    <w:rsid w:val="00AF3B8C"/>
    <w:rsid w:val="00AF4260"/>
    <w:rsid w:val="00AF4314"/>
    <w:rsid w:val="00AF48C2"/>
    <w:rsid w:val="00AF4AC5"/>
    <w:rsid w:val="00AF4AEC"/>
    <w:rsid w:val="00AF4D35"/>
    <w:rsid w:val="00AF4DB4"/>
    <w:rsid w:val="00AF4E61"/>
    <w:rsid w:val="00AF52BD"/>
    <w:rsid w:val="00AF5809"/>
    <w:rsid w:val="00AF5B1B"/>
    <w:rsid w:val="00AF5B2E"/>
    <w:rsid w:val="00AF5D31"/>
    <w:rsid w:val="00AF63C1"/>
    <w:rsid w:val="00AF69E5"/>
    <w:rsid w:val="00AF6D31"/>
    <w:rsid w:val="00AF719E"/>
    <w:rsid w:val="00AF76F3"/>
    <w:rsid w:val="00AF7889"/>
    <w:rsid w:val="00AF7965"/>
    <w:rsid w:val="00AF7E71"/>
    <w:rsid w:val="00B0043A"/>
    <w:rsid w:val="00B007C7"/>
    <w:rsid w:val="00B0104A"/>
    <w:rsid w:val="00B017D2"/>
    <w:rsid w:val="00B01C66"/>
    <w:rsid w:val="00B01CFE"/>
    <w:rsid w:val="00B021F7"/>
    <w:rsid w:val="00B02463"/>
    <w:rsid w:val="00B02662"/>
    <w:rsid w:val="00B02E63"/>
    <w:rsid w:val="00B02E7A"/>
    <w:rsid w:val="00B02F54"/>
    <w:rsid w:val="00B034B0"/>
    <w:rsid w:val="00B0351A"/>
    <w:rsid w:val="00B03A3C"/>
    <w:rsid w:val="00B048A4"/>
    <w:rsid w:val="00B04C0C"/>
    <w:rsid w:val="00B05101"/>
    <w:rsid w:val="00B05561"/>
    <w:rsid w:val="00B055A5"/>
    <w:rsid w:val="00B05A43"/>
    <w:rsid w:val="00B05E67"/>
    <w:rsid w:val="00B0621D"/>
    <w:rsid w:val="00B0639F"/>
    <w:rsid w:val="00B06566"/>
    <w:rsid w:val="00B068CE"/>
    <w:rsid w:val="00B06967"/>
    <w:rsid w:val="00B06DF6"/>
    <w:rsid w:val="00B076F2"/>
    <w:rsid w:val="00B07967"/>
    <w:rsid w:val="00B07BDA"/>
    <w:rsid w:val="00B07D83"/>
    <w:rsid w:val="00B07FAA"/>
    <w:rsid w:val="00B1001A"/>
    <w:rsid w:val="00B10A0B"/>
    <w:rsid w:val="00B10B63"/>
    <w:rsid w:val="00B1106F"/>
    <w:rsid w:val="00B11369"/>
    <w:rsid w:val="00B1179F"/>
    <w:rsid w:val="00B117A0"/>
    <w:rsid w:val="00B120C8"/>
    <w:rsid w:val="00B13062"/>
    <w:rsid w:val="00B13223"/>
    <w:rsid w:val="00B1325C"/>
    <w:rsid w:val="00B1328A"/>
    <w:rsid w:val="00B13C24"/>
    <w:rsid w:val="00B13E87"/>
    <w:rsid w:val="00B148EA"/>
    <w:rsid w:val="00B14B59"/>
    <w:rsid w:val="00B14EF6"/>
    <w:rsid w:val="00B150C5"/>
    <w:rsid w:val="00B15280"/>
    <w:rsid w:val="00B153C1"/>
    <w:rsid w:val="00B15617"/>
    <w:rsid w:val="00B15ACA"/>
    <w:rsid w:val="00B15B0D"/>
    <w:rsid w:val="00B15C87"/>
    <w:rsid w:val="00B15EE0"/>
    <w:rsid w:val="00B15F78"/>
    <w:rsid w:val="00B16022"/>
    <w:rsid w:val="00B160D3"/>
    <w:rsid w:val="00B16165"/>
    <w:rsid w:val="00B161F2"/>
    <w:rsid w:val="00B168EE"/>
    <w:rsid w:val="00B16BB1"/>
    <w:rsid w:val="00B16F5B"/>
    <w:rsid w:val="00B17020"/>
    <w:rsid w:val="00B170D2"/>
    <w:rsid w:val="00B17530"/>
    <w:rsid w:val="00B1767D"/>
    <w:rsid w:val="00B178AA"/>
    <w:rsid w:val="00B17939"/>
    <w:rsid w:val="00B17CAB"/>
    <w:rsid w:val="00B20160"/>
    <w:rsid w:val="00B20359"/>
    <w:rsid w:val="00B2056F"/>
    <w:rsid w:val="00B206D8"/>
    <w:rsid w:val="00B2087E"/>
    <w:rsid w:val="00B20ABB"/>
    <w:rsid w:val="00B2137C"/>
    <w:rsid w:val="00B215B0"/>
    <w:rsid w:val="00B216A3"/>
    <w:rsid w:val="00B21E4D"/>
    <w:rsid w:val="00B22000"/>
    <w:rsid w:val="00B2226A"/>
    <w:rsid w:val="00B222B5"/>
    <w:rsid w:val="00B222CB"/>
    <w:rsid w:val="00B22422"/>
    <w:rsid w:val="00B22E4C"/>
    <w:rsid w:val="00B22EF1"/>
    <w:rsid w:val="00B238BC"/>
    <w:rsid w:val="00B23949"/>
    <w:rsid w:val="00B23D7D"/>
    <w:rsid w:val="00B23E6A"/>
    <w:rsid w:val="00B23FA2"/>
    <w:rsid w:val="00B23FC4"/>
    <w:rsid w:val="00B2437C"/>
    <w:rsid w:val="00B247DF"/>
    <w:rsid w:val="00B24C68"/>
    <w:rsid w:val="00B2501C"/>
    <w:rsid w:val="00B25049"/>
    <w:rsid w:val="00B25119"/>
    <w:rsid w:val="00B25220"/>
    <w:rsid w:val="00B252D0"/>
    <w:rsid w:val="00B2587F"/>
    <w:rsid w:val="00B25AD9"/>
    <w:rsid w:val="00B25CDA"/>
    <w:rsid w:val="00B261D5"/>
    <w:rsid w:val="00B261DB"/>
    <w:rsid w:val="00B262F4"/>
    <w:rsid w:val="00B263B7"/>
    <w:rsid w:val="00B265EC"/>
    <w:rsid w:val="00B26A65"/>
    <w:rsid w:val="00B26C8E"/>
    <w:rsid w:val="00B26EDC"/>
    <w:rsid w:val="00B2765A"/>
    <w:rsid w:val="00B278DA"/>
    <w:rsid w:val="00B300B7"/>
    <w:rsid w:val="00B301F4"/>
    <w:rsid w:val="00B30912"/>
    <w:rsid w:val="00B3096D"/>
    <w:rsid w:val="00B310BB"/>
    <w:rsid w:val="00B31324"/>
    <w:rsid w:val="00B313E8"/>
    <w:rsid w:val="00B31C95"/>
    <w:rsid w:val="00B31FF6"/>
    <w:rsid w:val="00B325ED"/>
    <w:rsid w:val="00B32A5D"/>
    <w:rsid w:val="00B32C06"/>
    <w:rsid w:val="00B33388"/>
    <w:rsid w:val="00B337BA"/>
    <w:rsid w:val="00B33947"/>
    <w:rsid w:val="00B33A9E"/>
    <w:rsid w:val="00B34247"/>
    <w:rsid w:val="00B3469A"/>
    <w:rsid w:val="00B34783"/>
    <w:rsid w:val="00B348DB"/>
    <w:rsid w:val="00B34F04"/>
    <w:rsid w:val="00B352F9"/>
    <w:rsid w:val="00B357A8"/>
    <w:rsid w:val="00B35A0F"/>
    <w:rsid w:val="00B35A2B"/>
    <w:rsid w:val="00B35BB6"/>
    <w:rsid w:val="00B360A0"/>
    <w:rsid w:val="00B36159"/>
    <w:rsid w:val="00B365E6"/>
    <w:rsid w:val="00B36B6C"/>
    <w:rsid w:val="00B37755"/>
    <w:rsid w:val="00B4021F"/>
    <w:rsid w:val="00B40388"/>
    <w:rsid w:val="00B40EF6"/>
    <w:rsid w:val="00B41078"/>
    <w:rsid w:val="00B4116C"/>
    <w:rsid w:val="00B415FB"/>
    <w:rsid w:val="00B421DE"/>
    <w:rsid w:val="00B424E4"/>
    <w:rsid w:val="00B42FC9"/>
    <w:rsid w:val="00B430B4"/>
    <w:rsid w:val="00B433EC"/>
    <w:rsid w:val="00B4361B"/>
    <w:rsid w:val="00B43C99"/>
    <w:rsid w:val="00B44036"/>
    <w:rsid w:val="00B4408C"/>
    <w:rsid w:val="00B44324"/>
    <w:rsid w:val="00B444BC"/>
    <w:rsid w:val="00B44B88"/>
    <w:rsid w:val="00B44DBF"/>
    <w:rsid w:val="00B44F14"/>
    <w:rsid w:val="00B44F2D"/>
    <w:rsid w:val="00B44F42"/>
    <w:rsid w:val="00B45516"/>
    <w:rsid w:val="00B4557F"/>
    <w:rsid w:val="00B456F8"/>
    <w:rsid w:val="00B458F3"/>
    <w:rsid w:val="00B45B4F"/>
    <w:rsid w:val="00B45C82"/>
    <w:rsid w:val="00B45DE8"/>
    <w:rsid w:val="00B4661E"/>
    <w:rsid w:val="00B4673E"/>
    <w:rsid w:val="00B468A2"/>
    <w:rsid w:val="00B46BE5"/>
    <w:rsid w:val="00B46D68"/>
    <w:rsid w:val="00B46F8A"/>
    <w:rsid w:val="00B47047"/>
    <w:rsid w:val="00B47113"/>
    <w:rsid w:val="00B4770F"/>
    <w:rsid w:val="00B4773B"/>
    <w:rsid w:val="00B47ECD"/>
    <w:rsid w:val="00B50137"/>
    <w:rsid w:val="00B501B6"/>
    <w:rsid w:val="00B50458"/>
    <w:rsid w:val="00B5059A"/>
    <w:rsid w:val="00B50670"/>
    <w:rsid w:val="00B508AF"/>
    <w:rsid w:val="00B50C29"/>
    <w:rsid w:val="00B50FA3"/>
    <w:rsid w:val="00B512B1"/>
    <w:rsid w:val="00B51D23"/>
    <w:rsid w:val="00B51D51"/>
    <w:rsid w:val="00B51EB6"/>
    <w:rsid w:val="00B525E2"/>
    <w:rsid w:val="00B52A8D"/>
    <w:rsid w:val="00B52F17"/>
    <w:rsid w:val="00B533AE"/>
    <w:rsid w:val="00B53BE0"/>
    <w:rsid w:val="00B53D7D"/>
    <w:rsid w:val="00B540B5"/>
    <w:rsid w:val="00B541C9"/>
    <w:rsid w:val="00B542F1"/>
    <w:rsid w:val="00B5430E"/>
    <w:rsid w:val="00B54332"/>
    <w:rsid w:val="00B54433"/>
    <w:rsid w:val="00B54898"/>
    <w:rsid w:val="00B54E0D"/>
    <w:rsid w:val="00B5560E"/>
    <w:rsid w:val="00B55685"/>
    <w:rsid w:val="00B559CB"/>
    <w:rsid w:val="00B55BCE"/>
    <w:rsid w:val="00B55D58"/>
    <w:rsid w:val="00B55DB5"/>
    <w:rsid w:val="00B55EC8"/>
    <w:rsid w:val="00B55EDF"/>
    <w:rsid w:val="00B5628D"/>
    <w:rsid w:val="00B566DE"/>
    <w:rsid w:val="00B566E4"/>
    <w:rsid w:val="00B57045"/>
    <w:rsid w:val="00B572B4"/>
    <w:rsid w:val="00B577E2"/>
    <w:rsid w:val="00B578F0"/>
    <w:rsid w:val="00B6040D"/>
    <w:rsid w:val="00B605B6"/>
    <w:rsid w:val="00B6087C"/>
    <w:rsid w:val="00B60DC9"/>
    <w:rsid w:val="00B6211B"/>
    <w:rsid w:val="00B6235E"/>
    <w:rsid w:val="00B62440"/>
    <w:rsid w:val="00B6278D"/>
    <w:rsid w:val="00B63007"/>
    <w:rsid w:val="00B636A9"/>
    <w:rsid w:val="00B63ADC"/>
    <w:rsid w:val="00B64C94"/>
    <w:rsid w:val="00B650BB"/>
    <w:rsid w:val="00B65408"/>
    <w:rsid w:val="00B6581C"/>
    <w:rsid w:val="00B65AF9"/>
    <w:rsid w:val="00B65F89"/>
    <w:rsid w:val="00B66364"/>
    <w:rsid w:val="00B665B8"/>
    <w:rsid w:val="00B66A9B"/>
    <w:rsid w:val="00B66E95"/>
    <w:rsid w:val="00B67180"/>
    <w:rsid w:val="00B67568"/>
    <w:rsid w:val="00B67581"/>
    <w:rsid w:val="00B67EBF"/>
    <w:rsid w:val="00B7019E"/>
    <w:rsid w:val="00B70443"/>
    <w:rsid w:val="00B70673"/>
    <w:rsid w:val="00B71020"/>
    <w:rsid w:val="00B71220"/>
    <w:rsid w:val="00B71C31"/>
    <w:rsid w:val="00B7209F"/>
    <w:rsid w:val="00B722DC"/>
    <w:rsid w:val="00B73179"/>
    <w:rsid w:val="00B73D4B"/>
    <w:rsid w:val="00B73F8E"/>
    <w:rsid w:val="00B740BC"/>
    <w:rsid w:val="00B7415C"/>
    <w:rsid w:val="00B741C9"/>
    <w:rsid w:val="00B74520"/>
    <w:rsid w:val="00B74632"/>
    <w:rsid w:val="00B747A7"/>
    <w:rsid w:val="00B74AFF"/>
    <w:rsid w:val="00B75894"/>
    <w:rsid w:val="00B7589C"/>
    <w:rsid w:val="00B761C5"/>
    <w:rsid w:val="00B76577"/>
    <w:rsid w:val="00B768CB"/>
    <w:rsid w:val="00B76C7D"/>
    <w:rsid w:val="00B76DB0"/>
    <w:rsid w:val="00B7747D"/>
    <w:rsid w:val="00B777B0"/>
    <w:rsid w:val="00B7791C"/>
    <w:rsid w:val="00B802B0"/>
    <w:rsid w:val="00B80417"/>
    <w:rsid w:val="00B816DB"/>
    <w:rsid w:val="00B819DC"/>
    <w:rsid w:val="00B81BF2"/>
    <w:rsid w:val="00B8212F"/>
    <w:rsid w:val="00B82646"/>
    <w:rsid w:val="00B82909"/>
    <w:rsid w:val="00B8389C"/>
    <w:rsid w:val="00B84272"/>
    <w:rsid w:val="00B8429C"/>
    <w:rsid w:val="00B8461A"/>
    <w:rsid w:val="00B8521C"/>
    <w:rsid w:val="00B854CB"/>
    <w:rsid w:val="00B8563F"/>
    <w:rsid w:val="00B85918"/>
    <w:rsid w:val="00B85D8C"/>
    <w:rsid w:val="00B867B6"/>
    <w:rsid w:val="00B86F7F"/>
    <w:rsid w:val="00B870B0"/>
    <w:rsid w:val="00B8733C"/>
    <w:rsid w:val="00B87E52"/>
    <w:rsid w:val="00B9055C"/>
    <w:rsid w:val="00B909DE"/>
    <w:rsid w:val="00B90DA5"/>
    <w:rsid w:val="00B91786"/>
    <w:rsid w:val="00B91C38"/>
    <w:rsid w:val="00B91D17"/>
    <w:rsid w:val="00B92277"/>
    <w:rsid w:val="00B9228B"/>
    <w:rsid w:val="00B92386"/>
    <w:rsid w:val="00B9286E"/>
    <w:rsid w:val="00B932CD"/>
    <w:rsid w:val="00B93719"/>
    <w:rsid w:val="00B937C2"/>
    <w:rsid w:val="00B93AF7"/>
    <w:rsid w:val="00B93BD1"/>
    <w:rsid w:val="00B93D6F"/>
    <w:rsid w:val="00B94181"/>
    <w:rsid w:val="00B94AC8"/>
    <w:rsid w:val="00B94F70"/>
    <w:rsid w:val="00B95308"/>
    <w:rsid w:val="00B95568"/>
    <w:rsid w:val="00B958C6"/>
    <w:rsid w:val="00B9760A"/>
    <w:rsid w:val="00B97CBF"/>
    <w:rsid w:val="00B97DD2"/>
    <w:rsid w:val="00B97FC0"/>
    <w:rsid w:val="00BA02F5"/>
    <w:rsid w:val="00BA0BD5"/>
    <w:rsid w:val="00BA0C94"/>
    <w:rsid w:val="00BA113F"/>
    <w:rsid w:val="00BA11FA"/>
    <w:rsid w:val="00BA19A7"/>
    <w:rsid w:val="00BA1B15"/>
    <w:rsid w:val="00BA1F22"/>
    <w:rsid w:val="00BA22B5"/>
    <w:rsid w:val="00BA22FB"/>
    <w:rsid w:val="00BA2374"/>
    <w:rsid w:val="00BA254C"/>
    <w:rsid w:val="00BA278A"/>
    <w:rsid w:val="00BA294C"/>
    <w:rsid w:val="00BA29D4"/>
    <w:rsid w:val="00BA2E8A"/>
    <w:rsid w:val="00BA30E1"/>
    <w:rsid w:val="00BA311A"/>
    <w:rsid w:val="00BA328D"/>
    <w:rsid w:val="00BA3C03"/>
    <w:rsid w:val="00BA4BBD"/>
    <w:rsid w:val="00BA5892"/>
    <w:rsid w:val="00BA595C"/>
    <w:rsid w:val="00BA5EC6"/>
    <w:rsid w:val="00BA60CB"/>
    <w:rsid w:val="00BA6135"/>
    <w:rsid w:val="00BA6389"/>
    <w:rsid w:val="00BA6692"/>
    <w:rsid w:val="00BA73AC"/>
    <w:rsid w:val="00BA7C80"/>
    <w:rsid w:val="00BA7EDD"/>
    <w:rsid w:val="00BA7FB9"/>
    <w:rsid w:val="00BB0458"/>
    <w:rsid w:val="00BB0466"/>
    <w:rsid w:val="00BB0F0B"/>
    <w:rsid w:val="00BB0F85"/>
    <w:rsid w:val="00BB11D6"/>
    <w:rsid w:val="00BB1B50"/>
    <w:rsid w:val="00BB1B63"/>
    <w:rsid w:val="00BB226C"/>
    <w:rsid w:val="00BB227E"/>
    <w:rsid w:val="00BB24CD"/>
    <w:rsid w:val="00BB2730"/>
    <w:rsid w:val="00BB28CD"/>
    <w:rsid w:val="00BB2A81"/>
    <w:rsid w:val="00BB2D1F"/>
    <w:rsid w:val="00BB330B"/>
    <w:rsid w:val="00BB3D89"/>
    <w:rsid w:val="00BB40CF"/>
    <w:rsid w:val="00BB48C6"/>
    <w:rsid w:val="00BB4E7C"/>
    <w:rsid w:val="00BB4EFC"/>
    <w:rsid w:val="00BB4F66"/>
    <w:rsid w:val="00BB5597"/>
    <w:rsid w:val="00BB5A13"/>
    <w:rsid w:val="00BB6312"/>
    <w:rsid w:val="00BB6483"/>
    <w:rsid w:val="00BB64B1"/>
    <w:rsid w:val="00BB689B"/>
    <w:rsid w:val="00BB6B1D"/>
    <w:rsid w:val="00BB6D7C"/>
    <w:rsid w:val="00BB6F6F"/>
    <w:rsid w:val="00BB719B"/>
    <w:rsid w:val="00BB72BA"/>
    <w:rsid w:val="00BB7C28"/>
    <w:rsid w:val="00BC0ADF"/>
    <w:rsid w:val="00BC0CB6"/>
    <w:rsid w:val="00BC0D33"/>
    <w:rsid w:val="00BC113E"/>
    <w:rsid w:val="00BC127E"/>
    <w:rsid w:val="00BC188A"/>
    <w:rsid w:val="00BC198F"/>
    <w:rsid w:val="00BC1B9A"/>
    <w:rsid w:val="00BC1DCF"/>
    <w:rsid w:val="00BC2009"/>
    <w:rsid w:val="00BC20D4"/>
    <w:rsid w:val="00BC233D"/>
    <w:rsid w:val="00BC2AF7"/>
    <w:rsid w:val="00BC2F75"/>
    <w:rsid w:val="00BC3143"/>
    <w:rsid w:val="00BC317F"/>
    <w:rsid w:val="00BC379E"/>
    <w:rsid w:val="00BC3A26"/>
    <w:rsid w:val="00BC3AE1"/>
    <w:rsid w:val="00BC46D5"/>
    <w:rsid w:val="00BC4737"/>
    <w:rsid w:val="00BC4749"/>
    <w:rsid w:val="00BC4775"/>
    <w:rsid w:val="00BC4DE7"/>
    <w:rsid w:val="00BC4E07"/>
    <w:rsid w:val="00BC54ED"/>
    <w:rsid w:val="00BC5C03"/>
    <w:rsid w:val="00BC5C30"/>
    <w:rsid w:val="00BC5CF6"/>
    <w:rsid w:val="00BC6031"/>
    <w:rsid w:val="00BC6A87"/>
    <w:rsid w:val="00BC6E01"/>
    <w:rsid w:val="00BC6EFB"/>
    <w:rsid w:val="00BC74EB"/>
    <w:rsid w:val="00BC787F"/>
    <w:rsid w:val="00BC788E"/>
    <w:rsid w:val="00BD0347"/>
    <w:rsid w:val="00BD03D5"/>
    <w:rsid w:val="00BD04E3"/>
    <w:rsid w:val="00BD1451"/>
    <w:rsid w:val="00BD185D"/>
    <w:rsid w:val="00BD1C26"/>
    <w:rsid w:val="00BD1D43"/>
    <w:rsid w:val="00BD1D92"/>
    <w:rsid w:val="00BD1ECB"/>
    <w:rsid w:val="00BD20EC"/>
    <w:rsid w:val="00BD2186"/>
    <w:rsid w:val="00BD25E1"/>
    <w:rsid w:val="00BD2C76"/>
    <w:rsid w:val="00BD2C98"/>
    <w:rsid w:val="00BD2F65"/>
    <w:rsid w:val="00BD31B2"/>
    <w:rsid w:val="00BD370C"/>
    <w:rsid w:val="00BD380B"/>
    <w:rsid w:val="00BD3EC0"/>
    <w:rsid w:val="00BD3F1E"/>
    <w:rsid w:val="00BD439C"/>
    <w:rsid w:val="00BD4D46"/>
    <w:rsid w:val="00BD5096"/>
    <w:rsid w:val="00BD5280"/>
    <w:rsid w:val="00BD555C"/>
    <w:rsid w:val="00BD5591"/>
    <w:rsid w:val="00BD5A7F"/>
    <w:rsid w:val="00BD5C2C"/>
    <w:rsid w:val="00BD5FDA"/>
    <w:rsid w:val="00BD68BE"/>
    <w:rsid w:val="00BD6932"/>
    <w:rsid w:val="00BD6BDE"/>
    <w:rsid w:val="00BD6E14"/>
    <w:rsid w:val="00BD6E15"/>
    <w:rsid w:val="00BD6E4F"/>
    <w:rsid w:val="00BD7250"/>
    <w:rsid w:val="00BD7F9E"/>
    <w:rsid w:val="00BD7FE0"/>
    <w:rsid w:val="00BE07F5"/>
    <w:rsid w:val="00BE0A6B"/>
    <w:rsid w:val="00BE0D24"/>
    <w:rsid w:val="00BE10F8"/>
    <w:rsid w:val="00BE125B"/>
    <w:rsid w:val="00BE17F4"/>
    <w:rsid w:val="00BE1C4A"/>
    <w:rsid w:val="00BE1C98"/>
    <w:rsid w:val="00BE1FED"/>
    <w:rsid w:val="00BE2BBA"/>
    <w:rsid w:val="00BE3165"/>
    <w:rsid w:val="00BE32B5"/>
    <w:rsid w:val="00BE3324"/>
    <w:rsid w:val="00BE3DC1"/>
    <w:rsid w:val="00BE3E92"/>
    <w:rsid w:val="00BE4359"/>
    <w:rsid w:val="00BE46D1"/>
    <w:rsid w:val="00BE5D77"/>
    <w:rsid w:val="00BE659C"/>
    <w:rsid w:val="00BE70A3"/>
    <w:rsid w:val="00BE7314"/>
    <w:rsid w:val="00BE77FD"/>
    <w:rsid w:val="00BE792A"/>
    <w:rsid w:val="00BE7952"/>
    <w:rsid w:val="00BE79DF"/>
    <w:rsid w:val="00BE7CB1"/>
    <w:rsid w:val="00BE7EBC"/>
    <w:rsid w:val="00BF03C4"/>
    <w:rsid w:val="00BF096F"/>
    <w:rsid w:val="00BF0F88"/>
    <w:rsid w:val="00BF15D3"/>
    <w:rsid w:val="00BF1723"/>
    <w:rsid w:val="00BF1820"/>
    <w:rsid w:val="00BF1C1E"/>
    <w:rsid w:val="00BF1CA4"/>
    <w:rsid w:val="00BF24E9"/>
    <w:rsid w:val="00BF28FE"/>
    <w:rsid w:val="00BF2C5B"/>
    <w:rsid w:val="00BF32C2"/>
    <w:rsid w:val="00BF33BE"/>
    <w:rsid w:val="00BF35ED"/>
    <w:rsid w:val="00BF362E"/>
    <w:rsid w:val="00BF3C0E"/>
    <w:rsid w:val="00BF3FA3"/>
    <w:rsid w:val="00BF3FF6"/>
    <w:rsid w:val="00BF4170"/>
    <w:rsid w:val="00BF4312"/>
    <w:rsid w:val="00BF4536"/>
    <w:rsid w:val="00BF4666"/>
    <w:rsid w:val="00BF471D"/>
    <w:rsid w:val="00BF4927"/>
    <w:rsid w:val="00BF4F61"/>
    <w:rsid w:val="00BF5349"/>
    <w:rsid w:val="00BF56BB"/>
    <w:rsid w:val="00BF5964"/>
    <w:rsid w:val="00BF59F3"/>
    <w:rsid w:val="00BF5B84"/>
    <w:rsid w:val="00BF5BA7"/>
    <w:rsid w:val="00BF61D4"/>
    <w:rsid w:val="00BF67AE"/>
    <w:rsid w:val="00BF7738"/>
    <w:rsid w:val="00BF7880"/>
    <w:rsid w:val="00BF7F7D"/>
    <w:rsid w:val="00C007E9"/>
    <w:rsid w:val="00C0105A"/>
    <w:rsid w:val="00C01208"/>
    <w:rsid w:val="00C019FD"/>
    <w:rsid w:val="00C0234D"/>
    <w:rsid w:val="00C027CD"/>
    <w:rsid w:val="00C02DBB"/>
    <w:rsid w:val="00C03031"/>
    <w:rsid w:val="00C03216"/>
    <w:rsid w:val="00C03323"/>
    <w:rsid w:val="00C03E2F"/>
    <w:rsid w:val="00C040E8"/>
    <w:rsid w:val="00C04106"/>
    <w:rsid w:val="00C041F4"/>
    <w:rsid w:val="00C0433B"/>
    <w:rsid w:val="00C0437E"/>
    <w:rsid w:val="00C045DD"/>
    <w:rsid w:val="00C0464A"/>
    <w:rsid w:val="00C04D9B"/>
    <w:rsid w:val="00C05320"/>
    <w:rsid w:val="00C05328"/>
    <w:rsid w:val="00C0532F"/>
    <w:rsid w:val="00C0552C"/>
    <w:rsid w:val="00C05550"/>
    <w:rsid w:val="00C056FB"/>
    <w:rsid w:val="00C0596B"/>
    <w:rsid w:val="00C05C92"/>
    <w:rsid w:val="00C05E8A"/>
    <w:rsid w:val="00C06394"/>
    <w:rsid w:val="00C064E6"/>
    <w:rsid w:val="00C06661"/>
    <w:rsid w:val="00C068BF"/>
    <w:rsid w:val="00C06B91"/>
    <w:rsid w:val="00C06C57"/>
    <w:rsid w:val="00C070B2"/>
    <w:rsid w:val="00C071FE"/>
    <w:rsid w:val="00C07B4C"/>
    <w:rsid w:val="00C07DD3"/>
    <w:rsid w:val="00C07E5C"/>
    <w:rsid w:val="00C10289"/>
    <w:rsid w:val="00C103A4"/>
    <w:rsid w:val="00C1047C"/>
    <w:rsid w:val="00C10AC8"/>
    <w:rsid w:val="00C10B3B"/>
    <w:rsid w:val="00C1107F"/>
    <w:rsid w:val="00C11285"/>
    <w:rsid w:val="00C114C9"/>
    <w:rsid w:val="00C114D9"/>
    <w:rsid w:val="00C11851"/>
    <w:rsid w:val="00C1186D"/>
    <w:rsid w:val="00C11B65"/>
    <w:rsid w:val="00C11F97"/>
    <w:rsid w:val="00C125D1"/>
    <w:rsid w:val="00C12BB4"/>
    <w:rsid w:val="00C12DFF"/>
    <w:rsid w:val="00C12EAF"/>
    <w:rsid w:val="00C12EBB"/>
    <w:rsid w:val="00C1303B"/>
    <w:rsid w:val="00C131B7"/>
    <w:rsid w:val="00C134BB"/>
    <w:rsid w:val="00C1368E"/>
    <w:rsid w:val="00C13BE6"/>
    <w:rsid w:val="00C13D02"/>
    <w:rsid w:val="00C13DD2"/>
    <w:rsid w:val="00C13EEF"/>
    <w:rsid w:val="00C14035"/>
    <w:rsid w:val="00C14268"/>
    <w:rsid w:val="00C1437D"/>
    <w:rsid w:val="00C143D9"/>
    <w:rsid w:val="00C145DB"/>
    <w:rsid w:val="00C14C6C"/>
    <w:rsid w:val="00C14DBA"/>
    <w:rsid w:val="00C150E0"/>
    <w:rsid w:val="00C15190"/>
    <w:rsid w:val="00C15605"/>
    <w:rsid w:val="00C158FE"/>
    <w:rsid w:val="00C15E17"/>
    <w:rsid w:val="00C16688"/>
    <w:rsid w:val="00C16BBB"/>
    <w:rsid w:val="00C16FCA"/>
    <w:rsid w:val="00C17199"/>
    <w:rsid w:val="00C17343"/>
    <w:rsid w:val="00C175FC"/>
    <w:rsid w:val="00C17816"/>
    <w:rsid w:val="00C17E1C"/>
    <w:rsid w:val="00C20262"/>
    <w:rsid w:val="00C203F1"/>
    <w:rsid w:val="00C204AF"/>
    <w:rsid w:val="00C20782"/>
    <w:rsid w:val="00C213A3"/>
    <w:rsid w:val="00C213F7"/>
    <w:rsid w:val="00C22619"/>
    <w:rsid w:val="00C23499"/>
    <w:rsid w:val="00C238FC"/>
    <w:rsid w:val="00C23AFB"/>
    <w:rsid w:val="00C23C40"/>
    <w:rsid w:val="00C23D04"/>
    <w:rsid w:val="00C241FA"/>
    <w:rsid w:val="00C24596"/>
    <w:rsid w:val="00C248B8"/>
    <w:rsid w:val="00C24CFD"/>
    <w:rsid w:val="00C250B3"/>
    <w:rsid w:val="00C2565F"/>
    <w:rsid w:val="00C261E1"/>
    <w:rsid w:val="00C26CCD"/>
    <w:rsid w:val="00C26E90"/>
    <w:rsid w:val="00C27174"/>
    <w:rsid w:val="00C279E1"/>
    <w:rsid w:val="00C30005"/>
    <w:rsid w:val="00C30075"/>
    <w:rsid w:val="00C30631"/>
    <w:rsid w:val="00C306A6"/>
    <w:rsid w:val="00C308CE"/>
    <w:rsid w:val="00C309F0"/>
    <w:rsid w:val="00C30E59"/>
    <w:rsid w:val="00C31312"/>
    <w:rsid w:val="00C31A62"/>
    <w:rsid w:val="00C31DE3"/>
    <w:rsid w:val="00C3204C"/>
    <w:rsid w:val="00C322C9"/>
    <w:rsid w:val="00C3238D"/>
    <w:rsid w:val="00C324D9"/>
    <w:rsid w:val="00C33520"/>
    <w:rsid w:val="00C337A0"/>
    <w:rsid w:val="00C33AC3"/>
    <w:rsid w:val="00C33B73"/>
    <w:rsid w:val="00C33EEF"/>
    <w:rsid w:val="00C33F2F"/>
    <w:rsid w:val="00C342FF"/>
    <w:rsid w:val="00C34C53"/>
    <w:rsid w:val="00C357B8"/>
    <w:rsid w:val="00C35841"/>
    <w:rsid w:val="00C35AE2"/>
    <w:rsid w:val="00C35BDC"/>
    <w:rsid w:val="00C35C98"/>
    <w:rsid w:val="00C35E4B"/>
    <w:rsid w:val="00C35FC6"/>
    <w:rsid w:val="00C36120"/>
    <w:rsid w:val="00C3618C"/>
    <w:rsid w:val="00C3634C"/>
    <w:rsid w:val="00C36496"/>
    <w:rsid w:val="00C366FD"/>
    <w:rsid w:val="00C36806"/>
    <w:rsid w:val="00C36D03"/>
    <w:rsid w:val="00C37116"/>
    <w:rsid w:val="00C375D3"/>
    <w:rsid w:val="00C37801"/>
    <w:rsid w:val="00C378FE"/>
    <w:rsid w:val="00C37DAC"/>
    <w:rsid w:val="00C37E4C"/>
    <w:rsid w:val="00C37F32"/>
    <w:rsid w:val="00C40908"/>
    <w:rsid w:val="00C40920"/>
    <w:rsid w:val="00C40EFB"/>
    <w:rsid w:val="00C40FEA"/>
    <w:rsid w:val="00C412C7"/>
    <w:rsid w:val="00C416F4"/>
    <w:rsid w:val="00C419E3"/>
    <w:rsid w:val="00C41BA3"/>
    <w:rsid w:val="00C41E34"/>
    <w:rsid w:val="00C42402"/>
    <w:rsid w:val="00C42BD3"/>
    <w:rsid w:val="00C42DB0"/>
    <w:rsid w:val="00C42F16"/>
    <w:rsid w:val="00C430D2"/>
    <w:rsid w:val="00C431EC"/>
    <w:rsid w:val="00C43294"/>
    <w:rsid w:val="00C43356"/>
    <w:rsid w:val="00C4382A"/>
    <w:rsid w:val="00C443C0"/>
    <w:rsid w:val="00C443EE"/>
    <w:rsid w:val="00C445F8"/>
    <w:rsid w:val="00C44604"/>
    <w:rsid w:val="00C4464E"/>
    <w:rsid w:val="00C457E4"/>
    <w:rsid w:val="00C45BE7"/>
    <w:rsid w:val="00C45D47"/>
    <w:rsid w:val="00C4624F"/>
    <w:rsid w:val="00C46253"/>
    <w:rsid w:val="00C46764"/>
    <w:rsid w:val="00C469EE"/>
    <w:rsid w:val="00C46E41"/>
    <w:rsid w:val="00C47034"/>
    <w:rsid w:val="00C4749B"/>
    <w:rsid w:val="00C47722"/>
    <w:rsid w:val="00C5031B"/>
    <w:rsid w:val="00C505F0"/>
    <w:rsid w:val="00C506D8"/>
    <w:rsid w:val="00C50EDC"/>
    <w:rsid w:val="00C51B5B"/>
    <w:rsid w:val="00C51C70"/>
    <w:rsid w:val="00C51EAF"/>
    <w:rsid w:val="00C520D1"/>
    <w:rsid w:val="00C5210E"/>
    <w:rsid w:val="00C522E8"/>
    <w:rsid w:val="00C52A95"/>
    <w:rsid w:val="00C52D32"/>
    <w:rsid w:val="00C52EB7"/>
    <w:rsid w:val="00C53638"/>
    <w:rsid w:val="00C53797"/>
    <w:rsid w:val="00C54331"/>
    <w:rsid w:val="00C544C1"/>
    <w:rsid w:val="00C5455B"/>
    <w:rsid w:val="00C54FAD"/>
    <w:rsid w:val="00C55483"/>
    <w:rsid w:val="00C561E8"/>
    <w:rsid w:val="00C563D1"/>
    <w:rsid w:val="00C567C9"/>
    <w:rsid w:val="00C56857"/>
    <w:rsid w:val="00C56ACC"/>
    <w:rsid w:val="00C57298"/>
    <w:rsid w:val="00C57331"/>
    <w:rsid w:val="00C57775"/>
    <w:rsid w:val="00C577D6"/>
    <w:rsid w:val="00C57ABB"/>
    <w:rsid w:val="00C57BFB"/>
    <w:rsid w:val="00C61B47"/>
    <w:rsid w:val="00C62392"/>
    <w:rsid w:val="00C6240C"/>
    <w:rsid w:val="00C62600"/>
    <w:rsid w:val="00C6294C"/>
    <w:rsid w:val="00C62A05"/>
    <w:rsid w:val="00C62CD5"/>
    <w:rsid w:val="00C62D0D"/>
    <w:rsid w:val="00C63528"/>
    <w:rsid w:val="00C637FF"/>
    <w:rsid w:val="00C63B3C"/>
    <w:rsid w:val="00C63B45"/>
    <w:rsid w:val="00C63C6E"/>
    <w:rsid w:val="00C64136"/>
    <w:rsid w:val="00C64163"/>
    <w:rsid w:val="00C6428B"/>
    <w:rsid w:val="00C64471"/>
    <w:rsid w:val="00C64493"/>
    <w:rsid w:val="00C64A72"/>
    <w:rsid w:val="00C64EBB"/>
    <w:rsid w:val="00C65487"/>
    <w:rsid w:val="00C659EA"/>
    <w:rsid w:val="00C65EEA"/>
    <w:rsid w:val="00C660AE"/>
    <w:rsid w:val="00C660B3"/>
    <w:rsid w:val="00C66346"/>
    <w:rsid w:val="00C666DA"/>
    <w:rsid w:val="00C6671E"/>
    <w:rsid w:val="00C671BE"/>
    <w:rsid w:val="00C67359"/>
    <w:rsid w:val="00C67663"/>
    <w:rsid w:val="00C679CD"/>
    <w:rsid w:val="00C679E2"/>
    <w:rsid w:val="00C67C9D"/>
    <w:rsid w:val="00C70699"/>
    <w:rsid w:val="00C707F6"/>
    <w:rsid w:val="00C70B59"/>
    <w:rsid w:val="00C71039"/>
    <w:rsid w:val="00C71090"/>
    <w:rsid w:val="00C71535"/>
    <w:rsid w:val="00C71CE8"/>
    <w:rsid w:val="00C723BB"/>
    <w:rsid w:val="00C729FD"/>
    <w:rsid w:val="00C72A45"/>
    <w:rsid w:val="00C732DC"/>
    <w:rsid w:val="00C73358"/>
    <w:rsid w:val="00C7346B"/>
    <w:rsid w:val="00C73502"/>
    <w:rsid w:val="00C739F9"/>
    <w:rsid w:val="00C73D48"/>
    <w:rsid w:val="00C7425B"/>
    <w:rsid w:val="00C75110"/>
    <w:rsid w:val="00C751F9"/>
    <w:rsid w:val="00C752BD"/>
    <w:rsid w:val="00C7596A"/>
    <w:rsid w:val="00C75A8B"/>
    <w:rsid w:val="00C761DD"/>
    <w:rsid w:val="00C76206"/>
    <w:rsid w:val="00C76539"/>
    <w:rsid w:val="00C76A76"/>
    <w:rsid w:val="00C76A8D"/>
    <w:rsid w:val="00C76EE7"/>
    <w:rsid w:val="00C7715B"/>
    <w:rsid w:val="00C77A20"/>
    <w:rsid w:val="00C8023E"/>
    <w:rsid w:val="00C8056A"/>
    <w:rsid w:val="00C806F4"/>
    <w:rsid w:val="00C80CF7"/>
    <w:rsid w:val="00C81398"/>
    <w:rsid w:val="00C81489"/>
    <w:rsid w:val="00C8155F"/>
    <w:rsid w:val="00C815A9"/>
    <w:rsid w:val="00C822AB"/>
    <w:rsid w:val="00C82603"/>
    <w:rsid w:val="00C826F8"/>
    <w:rsid w:val="00C82F78"/>
    <w:rsid w:val="00C82FCD"/>
    <w:rsid w:val="00C833DF"/>
    <w:rsid w:val="00C8345A"/>
    <w:rsid w:val="00C8365C"/>
    <w:rsid w:val="00C83716"/>
    <w:rsid w:val="00C8412C"/>
    <w:rsid w:val="00C845C1"/>
    <w:rsid w:val="00C8471E"/>
    <w:rsid w:val="00C84AB2"/>
    <w:rsid w:val="00C84D8B"/>
    <w:rsid w:val="00C85FC1"/>
    <w:rsid w:val="00C86109"/>
    <w:rsid w:val="00C86229"/>
    <w:rsid w:val="00C8697E"/>
    <w:rsid w:val="00C86A85"/>
    <w:rsid w:val="00C872C5"/>
    <w:rsid w:val="00C8773B"/>
    <w:rsid w:val="00C87DB3"/>
    <w:rsid w:val="00C87E15"/>
    <w:rsid w:val="00C90A3B"/>
    <w:rsid w:val="00C90C92"/>
    <w:rsid w:val="00C90F71"/>
    <w:rsid w:val="00C91101"/>
    <w:rsid w:val="00C91208"/>
    <w:rsid w:val="00C914AC"/>
    <w:rsid w:val="00C9198D"/>
    <w:rsid w:val="00C91BEF"/>
    <w:rsid w:val="00C92446"/>
    <w:rsid w:val="00C926AE"/>
    <w:rsid w:val="00C92F9E"/>
    <w:rsid w:val="00C933C4"/>
    <w:rsid w:val="00C933CA"/>
    <w:rsid w:val="00C93937"/>
    <w:rsid w:val="00C939D9"/>
    <w:rsid w:val="00C93C08"/>
    <w:rsid w:val="00C93CA7"/>
    <w:rsid w:val="00C9430B"/>
    <w:rsid w:val="00C94943"/>
    <w:rsid w:val="00C95136"/>
    <w:rsid w:val="00C967B1"/>
    <w:rsid w:val="00C9694B"/>
    <w:rsid w:val="00C96A18"/>
    <w:rsid w:val="00C96A52"/>
    <w:rsid w:val="00C96D4D"/>
    <w:rsid w:val="00CA021F"/>
    <w:rsid w:val="00CA0BE7"/>
    <w:rsid w:val="00CA0E4F"/>
    <w:rsid w:val="00CA1428"/>
    <w:rsid w:val="00CA17E1"/>
    <w:rsid w:val="00CA21A6"/>
    <w:rsid w:val="00CA25B7"/>
    <w:rsid w:val="00CA265E"/>
    <w:rsid w:val="00CA2B1C"/>
    <w:rsid w:val="00CA2BCC"/>
    <w:rsid w:val="00CA3072"/>
    <w:rsid w:val="00CA39EC"/>
    <w:rsid w:val="00CA401F"/>
    <w:rsid w:val="00CA43A0"/>
    <w:rsid w:val="00CA4728"/>
    <w:rsid w:val="00CA479E"/>
    <w:rsid w:val="00CA47CC"/>
    <w:rsid w:val="00CA4842"/>
    <w:rsid w:val="00CA48F3"/>
    <w:rsid w:val="00CA521F"/>
    <w:rsid w:val="00CA550C"/>
    <w:rsid w:val="00CA5773"/>
    <w:rsid w:val="00CA669C"/>
    <w:rsid w:val="00CA736A"/>
    <w:rsid w:val="00CA7571"/>
    <w:rsid w:val="00CB0518"/>
    <w:rsid w:val="00CB07DB"/>
    <w:rsid w:val="00CB0970"/>
    <w:rsid w:val="00CB1656"/>
    <w:rsid w:val="00CB1977"/>
    <w:rsid w:val="00CB1BF1"/>
    <w:rsid w:val="00CB2EE2"/>
    <w:rsid w:val="00CB3386"/>
    <w:rsid w:val="00CB3394"/>
    <w:rsid w:val="00CB3464"/>
    <w:rsid w:val="00CB3558"/>
    <w:rsid w:val="00CB36B5"/>
    <w:rsid w:val="00CB36C7"/>
    <w:rsid w:val="00CB3B1B"/>
    <w:rsid w:val="00CB3F98"/>
    <w:rsid w:val="00CB460A"/>
    <w:rsid w:val="00CB4B0E"/>
    <w:rsid w:val="00CB4DC3"/>
    <w:rsid w:val="00CB505A"/>
    <w:rsid w:val="00CB538E"/>
    <w:rsid w:val="00CB5A4B"/>
    <w:rsid w:val="00CB5A9B"/>
    <w:rsid w:val="00CB63F3"/>
    <w:rsid w:val="00CB6706"/>
    <w:rsid w:val="00CB6B75"/>
    <w:rsid w:val="00CB73B1"/>
    <w:rsid w:val="00CB7D25"/>
    <w:rsid w:val="00CB7FF5"/>
    <w:rsid w:val="00CC00E0"/>
    <w:rsid w:val="00CC040B"/>
    <w:rsid w:val="00CC0ADB"/>
    <w:rsid w:val="00CC0F6E"/>
    <w:rsid w:val="00CC1024"/>
    <w:rsid w:val="00CC142E"/>
    <w:rsid w:val="00CC1A41"/>
    <w:rsid w:val="00CC1C20"/>
    <w:rsid w:val="00CC1DD7"/>
    <w:rsid w:val="00CC2084"/>
    <w:rsid w:val="00CC2443"/>
    <w:rsid w:val="00CC2635"/>
    <w:rsid w:val="00CC3249"/>
    <w:rsid w:val="00CC326D"/>
    <w:rsid w:val="00CC35B3"/>
    <w:rsid w:val="00CC3FF0"/>
    <w:rsid w:val="00CC416E"/>
    <w:rsid w:val="00CC458D"/>
    <w:rsid w:val="00CC4BFC"/>
    <w:rsid w:val="00CC4DCE"/>
    <w:rsid w:val="00CC4DDA"/>
    <w:rsid w:val="00CC50F0"/>
    <w:rsid w:val="00CC53CF"/>
    <w:rsid w:val="00CC567F"/>
    <w:rsid w:val="00CC569B"/>
    <w:rsid w:val="00CC5E3B"/>
    <w:rsid w:val="00CC65E3"/>
    <w:rsid w:val="00CC66F7"/>
    <w:rsid w:val="00CC67F2"/>
    <w:rsid w:val="00CC6C6C"/>
    <w:rsid w:val="00CC6F37"/>
    <w:rsid w:val="00CC7253"/>
    <w:rsid w:val="00CC7B24"/>
    <w:rsid w:val="00CC7E7D"/>
    <w:rsid w:val="00CC7F4A"/>
    <w:rsid w:val="00CD03CF"/>
    <w:rsid w:val="00CD06B3"/>
    <w:rsid w:val="00CD1576"/>
    <w:rsid w:val="00CD1C44"/>
    <w:rsid w:val="00CD238C"/>
    <w:rsid w:val="00CD23CB"/>
    <w:rsid w:val="00CD26C7"/>
    <w:rsid w:val="00CD2748"/>
    <w:rsid w:val="00CD280D"/>
    <w:rsid w:val="00CD299F"/>
    <w:rsid w:val="00CD2AFB"/>
    <w:rsid w:val="00CD2D4F"/>
    <w:rsid w:val="00CD2E7E"/>
    <w:rsid w:val="00CD3010"/>
    <w:rsid w:val="00CD314D"/>
    <w:rsid w:val="00CD329B"/>
    <w:rsid w:val="00CD3579"/>
    <w:rsid w:val="00CD3F5C"/>
    <w:rsid w:val="00CD42CC"/>
    <w:rsid w:val="00CD4821"/>
    <w:rsid w:val="00CD4EE6"/>
    <w:rsid w:val="00CD54B2"/>
    <w:rsid w:val="00CD5553"/>
    <w:rsid w:val="00CD580F"/>
    <w:rsid w:val="00CD586E"/>
    <w:rsid w:val="00CD5FC2"/>
    <w:rsid w:val="00CD62D0"/>
    <w:rsid w:val="00CD637F"/>
    <w:rsid w:val="00CD6521"/>
    <w:rsid w:val="00CD6790"/>
    <w:rsid w:val="00CD6935"/>
    <w:rsid w:val="00CD6AF7"/>
    <w:rsid w:val="00CD728F"/>
    <w:rsid w:val="00CD7D99"/>
    <w:rsid w:val="00CE0466"/>
    <w:rsid w:val="00CE066F"/>
    <w:rsid w:val="00CE085C"/>
    <w:rsid w:val="00CE08E0"/>
    <w:rsid w:val="00CE08E1"/>
    <w:rsid w:val="00CE0CBF"/>
    <w:rsid w:val="00CE1323"/>
    <w:rsid w:val="00CE161C"/>
    <w:rsid w:val="00CE17E5"/>
    <w:rsid w:val="00CE261F"/>
    <w:rsid w:val="00CE2693"/>
    <w:rsid w:val="00CE2AD7"/>
    <w:rsid w:val="00CE2BF9"/>
    <w:rsid w:val="00CE2D0B"/>
    <w:rsid w:val="00CE34CC"/>
    <w:rsid w:val="00CE39A1"/>
    <w:rsid w:val="00CE39A7"/>
    <w:rsid w:val="00CE3B47"/>
    <w:rsid w:val="00CE410F"/>
    <w:rsid w:val="00CE415F"/>
    <w:rsid w:val="00CE46BE"/>
    <w:rsid w:val="00CE46EB"/>
    <w:rsid w:val="00CE4EF1"/>
    <w:rsid w:val="00CE50D9"/>
    <w:rsid w:val="00CE5556"/>
    <w:rsid w:val="00CE5D9D"/>
    <w:rsid w:val="00CE67F3"/>
    <w:rsid w:val="00CE6C1B"/>
    <w:rsid w:val="00CE6E0C"/>
    <w:rsid w:val="00CE6F9E"/>
    <w:rsid w:val="00CE70B4"/>
    <w:rsid w:val="00CE73A1"/>
    <w:rsid w:val="00CE7CBA"/>
    <w:rsid w:val="00CE7D21"/>
    <w:rsid w:val="00CF0341"/>
    <w:rsid w:val="00CF0793"/>
    <w:rsid w:val="00CF0E81"/>
    <w:rsid w:val="00CF0ECB"/>
    <w:rsid w:val="00CF114A"/>
    <w:rsid w:val="00CF1188"/>
    <w:rsid w:val="00CF1347"/>
    <w:rsid w:val="00CF189B"/>
    <w:rsid w:val="00CF1A43"/>
    <w:rsid w:val="00CF1D0D"/>
    <w:rsid w:val="00CF1F50"/>
    <w:rsid w:val="00CF238A"/>
    <w:rsid w:val="00CF27BA"/>
    <w:rsid w:val="00CF2983"/>
    <w:rsid w:val="00CF29CF"/>
    <w:rsid w:val="00CF314E"/>
    <w:rsid w:val="00CF3EAA"/>
    <w:rsid w:val="00CF4CE4"/>
    <w:rsid w:val="00CF5D69"/>
    <w:rsid w:val="00CF5F98"/>
    <w:rsid w:val="00CF64AE"/>
    <w:rsid w:val="00CF6E5C"/>
    <w:rsid w:val="00CF6E64"/>
    <w:rsid w:val="00CF7210"/>
    <w:rsid w:val="00CF741D"/>
    <w:rsid w:val="00CF74C3"/>
    <w:rsid w:val="00CF784A"/>
    <w:rsid w:val="00D00100"/>
    <w:rsid w:val="00D00251"/>
    <w:rsid w:val="00D00721"/>
    <w:rsid w:val="00D008A0"/>
    <w:rsid w:val="00D00FDA"/>
    <w:rsid w:val="00D016F2"/>
    <w:rsid w:val="00D01CAD"/>
    <w:rsid w:val="00D0223C"/>
    <w:rsid w:val="00D023A6"/>
    <w:rsid w:val="00D03020"/>
    <w:rsid w:val="00D03102"/>
    <w:rsid w:val="00D03671"/>
    <w:rsid w:val="00D03852"/>
    <w:rsid w:val="00D0390E"/>
    <w:rsid w:val="00D03F1A"/>
    <w:rsid w:val="00D044A2"/>
    <w:rsid w:val="00D0537C"/>
    <w:rsid w:val="00D05AD8"/>
    <w:rsid w:val="00D05D60"/>
    <w:rsid w:val="00D0622C"/>
    <w:rsid w:val="00D06615"/>
    <w:rsid w:val="00D06777"/>
    <w:rsid w:val="00D06EFB"/>
    <w:rsid w:val="00D07155"/>
    <w:rsid w:val="00D07AD7"/>
    <w:rsid w:val="00D07C6B"/>
    <w:rsid w:val="00D10000"/>
    <w:rsid w:val="00D104E5"/>
    <w:rsid w:val="00D1057B"/>
    <w:rsid w:val="00D111C3"/>
    <w:rsid w:val="00D11298"/>
    <w:rsid w:val="00D1192C"/>
    <w:rsid w:val="00D11ACA"/>
    <w:rsid w:val="00D11C4A"/>
    <w:rsid w:val="00D11C95"/>
    <w:rsid w:val="00D11DCA"/>
    <w:rsid w:val="00D121C7"/>
    <w:rsid w:val="00D12234"/>
    <w:rsid w:val="00D122B7"/>
    <w:rsid w:val="00D12412"/>
    <w:rsid w:val="00D1292D"/>
    <w:rsid w:val="00D129B9"/>
    <w:rsid w:val="00D12ADA"/>
    <w:rsid w:val="00D1328D"/>
    <w:rsid w:val="00D13C57"/>
    <w:rsid w:val="00D140F2"/>
    <w:rsid w:val="00D14366"/>
    <w:rsid w:val="00D149FA"/>
    <w:rsid w:val="00D14DD6"/>
    <w:rsid w:val="00D15A2A"/>
    <w:rsid w:val="00D15C14"/>
    <w:rsid w:val="00D1645B"/>
    <w:rsid w:val="00D164B4"/>
    <w:rsid w:val="00D16728"/>
    <w:rsid w:val="00D1679D"/>
    <w:rsid w:val="00D168DA"/>
    <w:rsid w:val="00D169CF"/>
    <w:rsid w:val="00D16C73"/>
    <w:rsid w:val="00D1734B"/>
    <w:rsid w:val="00D1739C"/>
    <w:rsid w:val="00D17546"/>
    <w:rsid w:val="00D176F9"/>
    <w:rsid w:val="00D20503"/>
    <w:rsid w:val="00D206C5"/>
    <w:rsid w:val="00D20808"/>
    <w:rsid w:val="00D2084F"/>
    <w:rsid w:val="00D20EC0"/>
    <w:rsid w:val="00D2122E"/>
    <w:rsid w:val="00D21729"/>
    <w:rsid w:val="00D219A6"/>
    <w:rsid w:val="00D21EA5"/>
    <w:rsid w:val="00D21FB5"/>
    <w:rsid w:val="00D224E4"/>
    <w:rsid w:val="00D226EC"/>
    <w:rsid w:val="00D22C8B"/>
    <w:rsid w:val="00D232FA"/>
    <w:rsid w:val="00D2398E"/>
    <w:rsid w:val="00D23A5C"/>
    <w:rsid w:val="00D23EB2"/>
    <w:rsid w:val="00D2424B"/>
    <w:rsid w:val="00D243CF"/>
    <w:rsid w:val="00D245C1"/>
    <w:rsid w:val="00D248FB"/>
    <w:rsid w:val="00D25418"/>
    <w:rsid w:val="00D254B1"/>
    <w:rsid w:val="00D2567B"/>
    <w:rsid w:val="00D25ECF"/>
    <w:rsid w:val="00D260A7"/>
    <w:rsid w:val="00D267B9"/>
    <w:rsid w:val="00D26869"/>
    <w:rsid w:val="00D26881"/>
    <w:rsid w:val="00D26DC8"/>
    <w:rsid w:val="00D2719C"/>
    <w:rsid w:val="00D27747"/>
    <w:rsid w:val="00D27BA3"/>
    <w:rsid w:val="00D27C56"/>
    <w:rsid w:val="00D27FCB"/>
    <w:rsid w:val="00D30C79"/>
    <w:rsid w:val="00D30CE8"/>
    <w:rsid w:val="00D311D5"/>
    <w:rsid w:val="00D3165C"/>
    <w:rsid w:val="00D31DCE"/>
    <w:rsid w:val="00D32897"/>
    <w:rsid w:val="00D32CF4"/>
    <w:rsid w:val="00D33342"/>
    <w:rsid w:val="00D33B23"/>
    <w:rsid w:val="00D33CE0"/>
    <w:rsid w:val="00D33DED"/>
    <w:rsid w:val="00D3436D"/>
    <w:rsid w:val="00D343BD"/>
    <w:rsid w:val="00D34C81"/>
    <w:rsid w:val="00D34CBC"/>
    <w:rsid w:val="00D34CDB"/>
    <w:rsid w:val="00D35103"/>
    <w:rsid w:val="00D356A8"/>
    <w:rsid w:val="00D35A7D"/>
    <w:rsid w:val="00D35E27"/>
    <w:rsid w:val="00D35F54"/>
    <w:rsid w:val="00D36674"/>
    <w:rsid w:val="00D366F3"/>
    <w:rsid w:val="00D36A05"/>
    <w:rsid w:val="00D36ECB"/>
    <w:rsid w:val="00D373B9"/>
    <w:rsid w:val="00D377CC"/>
    <w:rsid w:val="00D377EC"/>
    <w:rsid w:val="00D400CA"/>
    <w:rsid w:val="00D4021E"/>
    <w:rsid w:val="00D40474"/>
    <w:rsid w:val="00D408A3"/>
    <w:rsid w:val="00D40971"/>
    <w:rsid w:val="00D40B59"/>
    <w:rsid w:val="00D41456"/>
    <w:rsid w:val="00D41A7D"/>
    <w:rsid w:val="00D421C4"/>
    <w:rsid w:val="00D4243E"/>
    <w:rsid w:val="00D43758"/>
    <w:rsid w:val="00D439EA"/>
    <w:rsid w:val="00D43A90"/>
    <w:rsid w:val="00D43BF8"/>
    <w:rsid w:val="00D43F91"/>
    <w:rsid w:val="00D44046"/>
    <w:rsid w:val="00D44113"/>
    <w:rsid w:val="00D443DA"/>
    <w:rsid w:val="00D44462"/>
    <w:rsid w:val="00D445CB"/>
    <w:rsid w:val="00D44701"/>
    <w:rsid w:val="00D449BE"/>
    <w:rsid w:val="00D44ACB"/>
    <w:rsid w:val="00D44E02"/>
    <w:rsid w:val="00D454AC"/>
    <w:rsid w:val="00D45877"/>
    <w:rsid w:val="00D4587F"/>
    <w:rsid w:val="00D45D78"/>
    <w:rsid w:val="00D468D6"/>
    <w:rsid w:val="00D47606"/>
    <w:rsid w:val="00D50350"/>
    <w:rsid w:val="00D50A0C"/>
    <w:rsid w:val="00D50C68"/>
    <w:rsid w:val="00D51378"/>
    <w:rsid w:val="00D5168F"/>
    <w:rsid w:val="00D51DFD"/>
    <w:rsid w:val="00D51F5D"/>
    <w:rsid w:val="00D51F8B"/>
    <w:rsid w:val="00D52783"/>
    <w:rsid w:val="00D52BC0"/>
    <w:rsid w:val="00D5340C"/>
    <w:rsid w:val="00D5357B"/>
    <w:rsid w:val="00D54560"/>
    <w:rsid w:val="00D54F80"/>
    <w:rsid w:val="00D5524B"/>
    <w:rsid w:val="00D552E9"/>
    <w:rsid w:val="00D55403"/>
    <w:rsid w:val="00D55784"/>
    <w:rsid w:val="00D557E3"/>
    <w:rsid w:val="00D55A12"/>
    <w:rsid w:val="00D55F61"/>
    <w:rsid w:val="00D56106"/>
    <w:rsid w:val="00D56533"/>
    <w:rsid w:val="00D56BB9"/>
    <w:rsid w:val="00D56D3A"/>
    <w:rsid w:val="00D56E09"/>
    <w:rsid w:val="00D56E52"/>
    <w:rsid w:val="00D57316"/>
    <w:rsid w:val="00D5744A"/>
    <w:rsid w:val="00D57B3B"/>
    <w:rsid w:val="00D60125"/>
    <w:rsid w:val="00D60264"/>
    <w:rsid w:val="00D609CF"/>
    <w:rsid w:val="00D60C1C"/>
    <w:rsid w:val="00D61429"/>
    <w:rsid w:val="00D6195E"/>
    <w:rsid w:val="00D61C96"/>
    <w:rsid w:val="00D61E43"/>
    <w:rsid w:val="00D61E48"/>
    <w:rsid w:val="00D62024"/>
    <w:rsid w:val="00D625D0"/>
    <w:rsid w:val="00D62836"/>
    <w:rsid w:val="00D6289D"/>
    <w:rsid w:val="00D628F4"/>
    <w:rsid w:val="00D62AF2"/>
    <w:rsid w:val="00D62E49"/>
    <w:rsid w:val="00D62F2F"/>
    <w:rsid w:val="00D63118"/>
    <w:rsid w:val="00D63351"/>
    <w:rsid w:val="00D6369C"/>
    <w:rsid w:val="00D637E3"/>
    <w:rsid w:val="00D63EA6"/>
    <w:rsid w:val="00D63F81"/>
    <w:rsid w:val="00D6429F"/>
    <w:rsid w:val="00D646E6"/>
    <w:rsid w:val="00D6491B"/>
    <w:rsid w:val="00D64948"/>
    <w:rsid w:val="00D64DF8"/>
    <w:rsid w:val="00D64FAA"/>
    <w:rsid w:val="00D657A8"/>
    <w:rsid w:val="00D65AB2"/>
    <w:rsid w:val="00D65E4E"/>
    <w:rsid w:val="00D6603A"/>
    <w:rsid w:val="00D66140"/>
    <w:rsid w:val="00D6682D"/>
    <w:rsid w:val="00D66A22"/>
    <w:rsid w:val="00D66A4C"/>
    <w:rsid w:val="00D66A62"/>
    <w:rsid w:val="00D66D15"/>
    <w:rsid w:val="00D66D1B"/>
    <w:rsid w:val="00D67497"/>
    <w:rsid w:val="00D675F9"/>
    <w:rsid w:val="00D67AB8"/>
    <w:rsid w:val="00D67BDF"/>
    <w:rsid w:val="00D70433"/>
    <w:rsid w:val="00D70932"/>
    <w:rsid w:val="00D70CAE"/>
    <w:rsid w:val="00D70F84"/>
    <w:rsid w:val="00D71158"/>
    <w:rsid w:val="00D712F0"/>
    <w:rsid w:val="00D7187F"/>
    <w:rsid w:val="00D71C60"/>
    <w:rsid w:val="00D71F2B"/>
    <w:rsid w:val="00D72625"/>
    <w:rsid w:val="00D7346E"/>
    <w:rsid w:val="00D73A69"/>
    <w:rsid w:val="00D73E0D"/>
    <w:rsid w:val="00D73F66"/>
    <w:rsid w:val="00D74405"/>
    <w:rsid w:val="00D74962"/>
    <w:rsid w:val="00D7555D"/>
    <w:rsid w:val="00D755D1"/>
    <w:rsid w:val="00D75CAE"/>
    <w:rsid w:val="00D75E7F"/>
    <w:rsid w:val="00D76051"/>
    <w:rsid w:val="00D76237"/>
    <w:rsid w:val="00D7633C"/>
    <w:rsid w:val="00D76646"/>
    <w:rsid w:val="00D766F5"/>
    <w:rsid w:val="00D7679F"/>
    <w:rsid w:val="00D76B26"/>
    <w:rsid w:val="00D76BB4"/>
    <w:rsid w:val="00D771D4"/>
    <w:rsid w:val="00D77483"/>
    <w:rsid w:val="00D77A3A"/>
    <w:rsid w:val="00D77A86"/>
    <w:rsid w:val="00D77EF9"/>
    <w:rsid w:val="00D80092"/>
    <w:rsid w:val="00D803BF"/>
    <w:rsid w:val="00D80426"/>
    <w:rsid w:val="00D80838"/>
    <w:rsid w:val="00D80903"/>
    <w:rsid w:val="00D80BCD"/>
    <w:rsid w:val="00D80EFA"/>
    <w:rsid w:val="00D816B5"/>
    <w:rsid w:val="00D81E13"/>
    <w:rsid w:val="00D82930"/>
    <w:rsid w:val="00D82A6E"/>
    <w:rsid w:val="00D82E8A"/>
    <w:rsid w:val="00D82FD8"/>
    <w:rsid w:val="00D831F5"/>
    <w:rsid w:val="00D8409D"/>
    <w:rsid w:val="00D840FF"/>
    <w:rsid w:val="00D848A5"/>
    <w:rsid w:val="00D84AEA"/>
    <w:rsid w:val="00D84DBC"/>
    <w:rsid w:val="00D853FC"/>
    <w:rsid w:val="00D8582F"/>
    <w:rsid w:val="00D859CC"/>
    <w:rsid w:val="00D85AFB"/>
    <w:rsid w:val="00D85F02"/>
    <w:rsid w:val="00D85F4B"/>
    <w:rsid w:val="00D862F7"/>
    <w:rsid w:val="00D8698E"/>
    <w:rsid w:val="00D86BE1"/>
    <w:rsid w:val="00D8732F"/>
    <w:rsid w:val="00D8757E"/>
    <w:rsid w:val="00D8774D"/>
    <w:rsid w:val="00D87CE2"/>
    <w:rsid w:val="00D90DC9"/>
    <w:rsid w:val="00D90F1B"/>
    <w:rsid w:val="00D90FEF"/>
    <w:rsid w:val="00D91020"/>
    <w:rsid w:val="00D91480"/>
    <w:rsid w:val="00D91586"/>
    <w:rsid w:val="00D91C9F"/>
    <w:rsid w:val="00D9244B"/>
    <w:rsid w:val="00D938E0"/>
    <w:rsid w:val="00D9394F"/>
    <w:rsid w:val="00D93CE2"/>
    <w:rsid w:val="00D94090"/>
    <w:rsid w:val="00D946BA"/>
    <w:rsid w:val="00D94E57"/>
    <w:rsid w:val="00D94F8D"/>
    <w:rsid w:val="00D94FD6"/>
    <w:rsid w:val="00D94FEF"/>
    <w:rsid w:val="00D95E1B"/>
    <w:rsid w:val="00D96047"/>
    <w:rsid w:val="00D96437"/>
    <w:rsid w:val="00D966CE"/>
    <w:rsid w:val="00D96807"/>
    <w:rsid w:val="00D96901"/>
    <w:rsid w:val="00D969BD"/>
    <w:rsid w:val="00D96AC7"/>
    <w:rsid w:val="00D96C8B"/>
    <w:rsid w:val="00D96F1F"/>
    <w:rsid w:val="00D9713B"/>
    <w:rsid w:val="00D9742C"/>
    <w:rsid w:val="00D9744E"/>
    <w:rsid w:val="00D97498"/>
    <w:rsid w:val="00D979E3"/>
    <w:rsid w:val="00D97B50"/>
    <w:rsid w:val="00D97E89"/>
    <w:rsid w:val="00DA00F6"/>
    <w:rsid w:val="00DA034D"/>
    <w:rsid w:val="00DA0B19"/>
    <w:rsid w:val="00DA13EF"/>
    <w:rsid w:val="00DA190B"/>
    <w:rsid w:val="00DA1AE2"/>
    <w:rsid w:val="00DA1D4C"/>
    <w:rsid w:val="00DA1F23"/>
    <w:rsid w:val="00DA24A0"/>
    <w:rsid w:val="00DA2A9F"/>
    <w:rsid w:val="00DA2D4E"/>
    <w:rsid w:val="00DA3039"/>
    <w:rsid w:val="00DA30B5"/>
    <w:rsid w:val="00DA35ED"/>
    <w:rsid w:val="00DA3B04"/>
    <w:rsid w:val="00DA3B13"/>
    <w:rsid w:val="00DA3FD1"/>
    <w:rsid w:val="00DA48DA"/>
    <w:rsid w:val="00DA4A25"/>
    <w:rsid w:val="00DA4B2E"/>
    <w:rsid w:val="00DA4C8E"/>
    <w:rsid w:val="00DA5141"/>
    <w:rsid w:val="00DA5365"/>
    <w:rsid w:val="00DA546C"/>
    <w:rsid w:val="00DA5BD7"/>
    <w:rsid w:val="00DA61A3"/>
    <w:rsid w:val="00DA659F"/>
    <w:rsid w:val="00DA6952"/>
    <w:rsid w:val="00DA6C74"/>
    <w:rsid w:val="00DA7022"/>
    <w:rsid w:val="00DA7467"/>
    <w:rsid w:val="00DA760A"/>
    <w:rsid w:val="00DA7C74"/>
    <w:rsid w:val="00DA7EF1"/>
    <w:rsid w:val="00DA7F05"/>
    <w:rsid w:val="00DA7FC9"/>
    <w:rsid w:val="00DB0580"/>
    <w:rsid w:val="00DB0696"/>
    <w:rsid w:val="00DB08BA"/>
    <w:rsid w:val="00DB0FCE"/>
    <w:rsid w:val="00DB12E2"/>
    <w:rsid w:val="00DB1F6D"/>
    <w:rsid w:val="00DB2129"/>
    <w:rsid w:val="00DB2509"/>
    <w:rsid w:val="00DB2566"/>
    <w:rsid w:val="00DB2C2C"/>
    <w:rsid w:val="00DB2CED"/>
    <w:rsid w:val="00DB35E0"/>
    <w:rsid w:val="00DB36BE"/>
    <w:rsid w:val="00DB370A"/>
    <w:rsid w:val="00DB37CE"/>
    <w:rsid w:val="00DB3A36"/>
    <w:rsid w:val="00DB3E3E"/>
    <w:rsid w:val="00DB401D"/>
    <w:rsid w:val="00DB411F"/>
    <w:rsid w:val="00DB48AB"/>
    <w:rsid w:val="00DB4DF7"/>
    <w:rsid w:val="00DB4F09"/>
    <w:rsid w:val="00DB50E4"/>
    <w:rsid w:val="00DB5538"/>
    <w:rsid w:val="00DB5573"/>
    <w:rsid w:val="00DB59DA"/>
    <w:rsid w:val="00DB5A8E"/>
    <w:rsid w:val="00DB5FE1"/>
    <w:rsid w:val="00DB6047"/>
    <w:rsid w:val="00DB634C"/>
    <w:rsid w:val="00DB6C18"/>
    <w:rsid w:val="00DB6D15"/>
    <w:rsid w:val="00DB75DA"/>
    <w:rsid w:val="00DB7C44"/>
    <w:rsid w:val="00DB7D3F"/>
    <w:rsid w:val="00DC0147"/>
    <w:rsid w:val="00DC0605"/>
    <w:rsid w:val="00DC06A7"/>
    <w:rsid w:val="00DC0886"/>
    <w:rsid w:val="00DC09EF"/>
    <w:rsid w:val="00DC16CB"/>
    <w:rsid w:val="00DC1D16"/>
    <w:rsid w:val="00DC1FD0"/>
    <w:rsid w:val="00DC207B"/>
    <w:rsid w:val="00DC239E"/>
    <w:rsid w:val="00DC28F3"/>
    <w:rsid w:val="00DC29D4"/>
    <w:rsid w:val="00DC31F6"/>
    <w:rsid w:val="00DC350C"/>
    <w:rsid w:val="00DC3716"/>
    <w:rsid w:val="00DC3746"/>
    <w:rsid w:val="00DC37F6"/>
    <w:rsid w:val="00DC3834"/>
    <w:rsid w:val="00DC3B25"/>
    <w:rsid w:val="00DC3E66"/>
    <w:rsid w:val="00DC40F9"/>
    <w:rsid w:val="00DC445C"/>
    <w:rsid w:val="00DC46BC"/>
    <w:rsid w:val="00DC46F4"/>
    <w:rsid w:val="00DC5263"/>
    <w:rsid w:val="00DC53E6"/>
    <w:rsid w:val="00DC541E"/>
    <w:rsid w:val="00DC5881"/>
    <w:rsid w:val="00DC5C58"/>
    <w:rsid w:val="00DC6647"/>
    <w:rsid w:val="00DC6827"/>
    <w:rsid w:val="00DC6DA3"/>
    <w:rsid w:val="00DC6E2B"/>
    <w:rsid w:val="00DC7636"/>
    <w:rsid w:val="00DC7BD8"/>
    <w:rsid w:val="00DC7CD5"/>
    <w:rsid w:val="00DD00BA"/>
    <w:rsid w:val="00DD03B3"/>
    <w:rsid w:val="00DD0D53"/>
    <w:rsid w:val="00DD0DFF"/>
    <w:rsid w:val="00DD0F1C"/>
    <w:rsid w:val="00DD1878"/>
    <w:rsid w:val="00DD1C2A"/>
    <w:rsid w:val="00DD1D68"/>
    <w:rsid w:val="00DD1E9D"/>
    <w:rsid w:val="00DD296B"/>
    <w:rsid w:val="00DD2A47"/>
    <w:rsid w:val="00DD2A51"/>
    <w:rsid w:val="00DD2C75"/>
    <w:rsid w:val="00DD2D41"/>
    <w:rsid w:val="00DD2D86"/>
    <w:rsid w:val="00DD31B8"/>
    <w:rsid w:val="00DD3898"/>
    <w:rsid w:val="00DD3A23"/>
    <w:rsid w:val="00DD3E5A"/>
    <w:rsid w:val="00DD40AD"/>
    <w:rsid w:val="00DD469D"/>
    <w:rsid w:val="00DD48DB"/>
    <w:rsid w:val="00DD4B8F"/>
    <w:rsid w:val="00DD4D53"/>
    <w:rsid w:val="00DD4ED3"/>
    <w:rsid w:val="00DD5030"/>
    <w:rsid w:val="00DD50F9"/>
    <w:rsid w:val="00DD5A06"/>
    <w:rsid w:val="00DD5CE8"/>
    <w:rsid w:val="00DD5F4C"/>
    <w:rsid w:val="00DD61AE"/>
    <w:rsid w:val="00DD677D"/>
    <w:rsid w:val="00DD6BCD"/>
    <w:rsid w:val="00DD6DD4"/>
    <w:rsid w:val="00DD72A1"/>
    <w:rsid w:val="00DD75E4"/>
    <w:rsid w:val="00DD76D2"/>
    <w:rsid w:val="00DD7F07"/>
    <w:rsid w:val="00DD7FD8"/>
    <w:rsid w:val="00DE055B"/>
    <w:rsid w:val="00DE056B"/>
    <w:rsid w:val="00DE104A"/>
    <w:rsid w:val="00DE146C"/>
    <w:rsid w:val="00DE15B9"/>
    <w:rsid w:val="00DE17E6"/>
    <w:rsid w:val="00DE2093"/>
    <w:rsid w:val="00DE22AD"/>
    <w:rsid w:val="00DE25D5"/>
    <w:rsid w:val="00DE261E"/>
    <w:rsid w:val="00DE3379"/>
    <w:rsid w:val="00DE3A0E"/>
    <w:rsid w:val="00DE3DBA"/>
    <w:rsid w:val="00DE52DA"/>
    <w:rsid w:val="00DE530E"/>
    <w:rsid w:val="00DE5361"/>
    <w:rsid w:val="00DE53EA"/>
    <w:rsid w:val="00DE5629"/>
    <w:rsid w:val="00DE5C68"/>
    <w:rsid w:val="00DE5CE9"/>
    <w:rsid w:val="00DE6030"/>
    <w:rsid w:val="00DE63A3"/>
    <w:rsid w:val="00DE66A6"/>
    <w:rsid w:val="00DE744C"/>
    <w:rsid w:val="00DF0100"/>
    <w:rsid w:val="00DF0250"/>
    <w:rsid w:val="00DF06DC"/>
    <w:rsid w:val="00DF0A91"/>
    <w:rsid w:val="00DF0AFB"/>
    <w:rsid w:val="00DF0F67"/>
    <w:rsid w:val="00DF1BCC"/>
    <w:rsid w:val="00DF1E88"/>
    <w:rsid w:val="00DF1F36"/>
    <w:rsid w:val="00DF2334"/>
    <w:rsid w:val="00DF23AB"/>
    <w:rsid w:val="00DF24C8"/>
    <w:rsid w:val="00DF29F1"/>
    <w:rsid w:val="00DF2CA3"/>
    <w:rsid w:val="00DF2CF8"/>
    <w:rsid w:val="00DF2F9D"/>
    <w:rsid w:val="00DF3630"/>
    <w:rsid w:val="00DF366E"/>
    <w:rsid w:val="00DF36AF"/>
    <w:rsid w:val="00DF3844"/>
    <w:rsid w:val="00DF389A"/>
    <w:rsid w:val="00DF3A12"/>
    <w:rsid w:val="00DF3B18"/>
    <w:rsid w:val="00DF3BA8"/>
    <w:rsid w:val="00DF3BD0"/>
    <w:rsid w:val="00DF3C54"/>
    <w:rsid w:val="00DF3E12"/>
    <w:rsid w:val="00DF407F"/>
    <w:rsid w:val="00DF432A"/>
    <w:rsid w:val="00DF43F8"/>
    <w:rsid w:val="00DF46FA"/>
    <w:rsid w:val="00DF531C"/>
    <w:rsid w:val="00DF582C"/>
    <w:rsid w:val="00DF58FD"/>
    <w:rsid w:val="00DF5C4A"/>
    <w:rsid w:val="00DF5E7B"/>
    <w:rsid w:val="00DF62D0"/>
    <w:rsid w:val="00DF72F3"/>
    <w:rsid w:val="00DF7394"/>
    <w:rsid w:val="00DF7824"/>
    <w:rsid w:val="00DF7A28"/>
    <w:rsid w:val="00DF7DAC"/>
    <w:rsid w:val="00DF7E6E"/>
    <w:rsid w:val="00DF7E85"/>
    <w:rsid w:val="00E002A2"/>
    <w:rsid w:val="00E00509"/>
    <w:rsid w:val="00E00DD1"/>
    <w:rsid w:val="00E011B1"/>
    <w:rsid w:val="00E01DCD"/>
    <w:rsid w:val="00E02758"/>
    <w:rsid w:val="00E02CFE"/>
    <w:rsid w:val="00E02D13"/>
    <w:rsid w:val="00E030BC"/>
    <w:rsid w:val="00E03359"/>
    <w:rsid w:val="00E03AF5"/>
    <w:rsid w:val="00E0404E"/>
    <w:rsid w:val="00E040AC"/>
    <w:rsid w:val="00E04A40"/>
    <w:rsid w:val="00E04E11"/>
    <w:rsid w:val="00E05091"/>
    <w:rsid w:val="00E05566"/>
    <w:rsid w:val="00E05B34"/>
    <w:rsid w:val="00E05D7E"/>
    <w:rsid w:val="00E05FD2"/>
    <w:rsid w:val="00E068BF"/>
    <w:rsid w:val="00E06A13"/>
    <w:rsid w:val="00E06E3F"/>
    <w:rsid w:val="00E06E7F"/>
    <w:rsid w:val="00E06F49"/>
    <w:rsid w:val="00E0733B"/>
    <w:rsid w:val="00E103DE"/>
    <w:rsid w:val="00E105E0"/>
    <w:rsid w:val="00E10A7A"/>
    <w:rsid w:val="00E1165E"/>
    <w:rsid w:val="00E11932"/>
    <w:rsid w:val="00E11E58"/>
    <w:rsid w:val="00E11F1E"/>
    <w:rsid w:val="00E11F9F"/>
    <w:rsid w:val="00E1204E"/>
    <w:rsid w:val="00E1288A"/>
    <w:rsid w:val="00E129D3"/>
    <w:rsid w:val="00E12C7C"/>
    <w:rsid w:val="00E130CD"/>
    <w:rsid w:val="00E13368"/>
    <w:rsid w:val="00E13690"/>
    <w:rsid w:val="00E13B40"/>
    <w:rsid w:val="00E142D3"/>
    <w:rsid w:val="00E1460B"/>
    <w:rsid w:val="00E146CB"/>
    <w:rsid w:val="00E14CA4"/>
    <w:rsid w:val="00E14FFC"/>
    <w:rsid w:val="00E15509"/>
    <w:rsid w:val="00E1573D"/>
    <w:rsid w:val="00E1579C"/>
    <w:rsid w:val="00E160A8"/>
    <w:rsid w:val="00E16375"/>
    <w:rsid w:val="00E16959"/>
    <w:rsid w:val="00E16EA6"/>
    <w:rsid w:val="00E16EEC"/>
    <w:rsid w:val="00E16F84"/>
    <w:rsid w:val="00E17156"/>
    <w:rsid w:val="00E17B7B"/>
    <w:rsid w:val="00E17C3B"/>
    <w:rsid w:val="00E17FF0"/>
    <w:rsid w:val="00E20240"/>
    <w:rsid w:val="00E20ABF"/>
    <w:rsid w:val="00E212F0"/>
    <w:rsid w:val="00E219C1"/>
    <w:rsid w:val="00E21A7E"/>
    <w:rsid w:val="00E21D4C"/>
    <w:rsid w:val="00E21F39"/>
    <w:rsid w:val="00E22937"/>
    <w:rsid w:val="00E22A49"/>
    <w:rsid w:val="00E22CE6"/>
    <w:rsid w:val="00E22D7C"/>
    <w:rsid w:val="00E22DC8"/>
    <w:rsid w:val="00E22FB6"/>
    <w:rsid w:val="00E23584"/>
    <w:rsid w:val="00E237D7"/>
    <w:rsid w:val="00E23A48"/>
    <w:rsid w:val="00E23F98"/>
    <w:rsid w:val="00E23FED"/>
    <w:rsid w:val="00E24234"/>
    <w:rsid w:val="00E245C4"/>
    <w:rsid w:val="00E24BF6"/>
    <w:rsid w:val="00E24E0D"/>
    <w:rsid w:val="00E24F46"/>
    <w:rsid w:val="00E24F50"/>
    <w:rsid w:val="00E251F3"/>
    <w:rsid w:val="00E25567"/>
    <w:rsid w:val="00E261AE"/>
    <w:rsid w:val="00E26357"/>
    <w:rsid w:val="00E26742"/>
    <w:rsid w:val="00E27077"/>
    <w:rsid w:val="00E2714B"/>
    <w:rsid w:val="00E27293"/>
    <w:rsid w:val="00E273DA"/>
    <w:rsid w:val="00E27631"/>
    <w:rsid w:val="00E27D97"/>
    <w:rsid w:val="00E302CB"/>
    <w:rsid w:val="00E3032C"/>
    <w:rsid w:val="00E30360"/>
    <w:rsid w:val="00E30434"/>
    <w:rsid w:val="00E30535"/>
    <w:rsid w:val="00E30570"/>
    <w:rsid w:val="00E3071C"/>
    <w:rsid w:val="00E30738"/>
    <w:rsid w:val="00E308DA"/>
    <w:rsid w:val="00E30D82"/>
    <w:rsid w:val="00E30E83"/>
    <w:rsid w:val="00E30F73"/>
    <w:rsid w:val="00E30FC7"/>
    <w:rsid w:val="00E31356"/>
    <w:rsid w:val="00E313DE"/>
    <w:rsid w:val="00E314AB"/>
    <w:rsid w:val="00E325D4"/>
    <w:rsid w:val="00E326F2"/>
    <w:rsid w:val="00E32730"/>
    <w:rsid w:val="00E329C1"/>
    <w:rsid w:val="00E32E1F"/>
    <w:rsid w:val="00E32ED9"/>
    <w:rsid w:val="00E3393D"/>
    <w:rsid w:val="00E34160"/>
    <w:rsid w:val="00E3419C"/>
    <w:rsid w:val="00E3421C"/>
    <w:rsid w:val="00E34482"/>
    <w:rsid w:val="00E346A6"/>
    <w:rsid w:val="00E34A44"/>
    <w:rsid w:val="00E3513D"/>
    <w:rsid w:val="00E359E8"/>
    <w:rsid w:val="00E35B97"/>
    <w:rsid w:val="00E35FDA"/>
    <w:rsid w:val="00E36811"/>
    <w:rsid w:val="00E369CE"/>
    <w:rsid w:val="00E36DAC"/>
    <w:rsid w:val="00E370A0"/>
    <w:rsid w:val="00E3798C"/>
    <w:rsid w:val="00E37F19"/>
    <w:rsid w:val="00E40903"/>
    <w:rsid w:val="00E40F40"/>
    <w:rsid w:val="00E41335"/>
    <w:rsid w:val="00E41BCC"/>
    <w:rsid w:val="00E41E16"/>
    <w:rsid w:val="00E41F98"/>
    <w:rsid w:val="00E43002"/>
    <w:rsid w:val="00E43530"/>
    <w:rsid w:val="00E437EC"/>
    <w:rsid w:val="00E43802"/>
    <w:rsid w:val="00E439C7"/>
    <w:rsid w:val="00E43AFF"/>
    <w:rsid w:val="00E43C81"/>
    <w:rsid w:val="00E43F8B"/>
    <w:rsid w:val="00E4410E"/>
    <w:rsid w:val="00E442D8"/>
    <w:rsid w:val="00E44368"/>
    <w:rsid w:val="00E4498A"/>
    <w:rsid w:val="00E44D2B"/>
    <w:rsid w:val="00E454C5"/>
    <w:rsid w:val="00E45ADD"/>
    <w:rsid w:val="00E45D35"/>
    <w:rsid w:val="00E463C8"/>
    <w:rsid w:val="00E46718"/>
    <w:rsid w:val="00E46D05"/>
    <w:rsid w:val="00E46D26"/>
    <w:rsid w:val="00E46EE2"/>
    <w:rsid w:val="00E46FB3"/>
    <w:rsid w:val="00E4734C"/>
    <w:rsid w:val="00E47910"/>
    <w:rsid w:val="00E5055E"/>
    <w:rsid w:val="00E50620"/>
    <w:rsid w:val="00E506C0"/>
    <w:rsid w:val="00E507E3"/>
    <w:rsid w:val="00E512B6"/>
    <w:rsid w:val="00E51572"/>
    <w:rsid w:val="00E5166D"/>
    <w:rsid w:val="00E523EA"/>
    <w:rsid w:val="00E52683"/>
    <w:rsid w:val="00E526A9"/>
    <w:rsid w:val="00E527E2"/>
    <w:rsid w:val="00E527F6"/>
    <w:rsid w:val="00E530EB"/>
    <w:rsid w:val="00E53614"/>
    <w:rsid w:val="00E5365F"/>
    <w:rsid w:val="00E53941"/>
    <w:rsid w:val="00E539A6"/>
    <w:rsid w:val="00E54990"/>
    <w:rsid w:val="00E54F4E"/>
    <w:rsid w:val="00E5509A"/>
    <w:rsid w:val="00E5577D"/>
    <w:rsid w:val="00E558A3"/>
    <w:rsid w:val="00E558CC"/>
    <w:rsid w:val="00E55C5B"/>
    <w:rsid w:val="00E55CAE"/>
    <w:rsid w:val="00E5605C"/>
    <w:rsid w:val="00E56102"/>
    <w:rsid w:val="00E564AE"/>
    <w:rsid w:val="00E56641"/>
    <w:rsid w:val="00E567D1"/>
    <w:rsid w:val="00E5691E"/>
    <w:rsid w:val="00E56A40"/>
    <w:rsid w:val="00E57310"/>
    <w:rsid w:val="00E573EC"/>
    <w:rsid w:val="00E574D5"/>
    <w:rsid w:val="00E5785D"/>
    <w:rsid w:val="00E57ABE"/>
    <w:rsid w:val="00E57C7A"/>
    <w:rsid w:val="00E60644"/>
    <w:rsid w:val="00E60D88"/>
    <w:rsid w:val="00E60F12"/>
    <w:rsid w:val="00E60F24"/>
    <w:rsid w:val="00E60F9B"/>
    <w:rsid w:val="00E612B9"/>
    <w:rsid w:val="00E6160B"/>
    <w:rsid w:val="00E618C6"/>
    <w:rsid w:val="00E6246A"/>
    <w:rsid w:val="00E62482"/>
    <w:rsid w:val="00E626D7"/>
    <w:rsid w:val="00E627E4"/>
    <w:rsid w:val="00E62994"/>
    <w:rsid w:val="00E62CE8"/>
    <w:rsid w:val="00E630A3"/>
    <w:rsid w:val="00E635F8"/>
    <w:rsid w:val="00E638E6"/>
    <w:rsid w:val="00E643AC"/>
    <w:rsid w:val="00E644A0"/>
    <w:rsid w:val="00E64571"/>
    <w:rsid w:val="00E64699"/>
    <w:rsid w:val="00E647AA"/>
    <w:rsid w:val="00E64F2B"/>
    <w:rsid w:val="00E650D9"/>
    <w:rsid w:val="00E65448"/>
    <w:rsid w:val="00E654D2"/>
    <w:rsid w:val="00E6587B"/>
    <w:rsid w:val="00E65EB5"/>
    <w:rsid w:val="00E65EBD"/>
    <w:rsid w:val="00E65FAC"/>
    <w:rsid w:val="00E66422"/>
    <w:rsid w:val="00E665CE"/>
    <w:rsid w:val="00E6760D"/>
    <w:rsid w:val="00E677B2"/>
    <w:rsid w:val="00E6799E"/>
    <w:rsid w:val="00E67C1E"/>
    <w:rsid w:val="00E70045"/>
    <w:rsid w:val="00E7064F"/>
    <w:rsid w:val="00E70B24"/>
    <w:rsid w:val="00E70C32"/>
    <w:rsid w:val="00E7104D"/>
    <w:rsid w:val="00E7126E"/>
    <w:rsid w:val="00E71E6E"/>
    <w:rsid w:val="00E72398"/>
    <w:rsid w:val="00E725A1"/>
    <w:rsid w:val="00E72AB3"/>
    <w:rsid w:val="00E72D07"/>
    <w:rsid w:val="00E72F93"/>
    <w:rsid w:val="00E72FE4"/>
    <w:rsid w:val="00E739B4"/>
    <w:rsid w:val="00E74322"/>
    <w:rsid w:val="00E7493F"/>
    <w:rsid w:val="00E74ED4"/>
    <w:rsid w:val="00E74FFB"/>
    <w:rsid w:val="00E7527A"/>
    <w:rsid w:val="00E754EA"/>
    <w:rsid w:val="00E75FB3"/>
    <w:rsid w:val="00E761D6"/>
    <w:rsid w:val="00E76227"/>
    <w:rsid w:val="00E76296"/>
    <w:rsid w:val="00E765CD"/>
    <w:rsid w:val="00E7684E"/>
    <w:rsid w:val="00E76DC2"/>
    <w:rsid w:val="00E77235"/>
    <w:rsid w:val="00E7750D"/>
    <w:rsid w:val="00E77B47"/>
    <w:rsid w:val="00E80092"/>
    <w:rsid w:val="00E800A9"/>
    <w:rsid w:val="00E8027F"/>
    <w:rsid w:val="00E80590"/>
    <w:rsid w:val="00E805CF"/>
    <w:rsid w:val="00E806F4"/>
    <w:rsid w:val="00E807E2"/>
    <w:rsid w:val="00E807EC"/>
    <w:rsid w:val="00E8137C"/>
    <w:rsid w:val="00E816D5"/>
    <w:rsid w:val="00E817F8"/>
    <w:rsid w:val="00E81DBC"/>
    <w:rsid w:val="00E81E3F"/>
    <w:rsid w:val="00E81F90"/>
    <w:rsid w:val="00E82086"/>
    <w:rsid w:val="00E82599"/>
    <w:rsid w:val="00E8288F"/>
    <w:rsid w:val="00E83207"/>
    <w:rsid w:val="00E836B0"/>
    <w:rsid w:val="00E836C0"/>
    <w:rsid w:val="00E83F2C"/>
    <w:rsid w:val="00E842D4"/>
    <w:rsid w:val="00E8451B"/>
    <w:rsid w:val="00E84934"/>
    <w:rsid w:val="00E84B02"/>
    <w:rsid w:val="00E8516F"/>
    <w:rsid w:val="00E85ACC"/>
    <w:rsid w:val="00E85BAB"/>
    <w:rsid w:val="00E86162"/>
    <w:rsid w:val="00E861C4"/>
    <w:rsid w:val="00E8651F"/>
    <w:rsid w:val="00E86701"/>
    <w:rsid w:val="00E86B39"/>
    <w:rsid w:val="00E86EC4"/>
    <w:rsid w:val="00E871F9"/>
    <w:rsid w:val="00E876C5"/>
    <w:rsid w:val="00E87914"/>
    <w:rsid w:val="00E87BFC"/>
    <w:rsid w:val="00E87E31"/>
    <w:rsid w:val="00E9026D"/>
    <w:rsid w:val="00E91025"/>
    <w:rsid w:val="00E91A2F"/>
    <w:rsid w:val="00E91FAB"/>
    <w:rsid w:val="00E92164"/>
    <w:rsid w:val="00E921C6"/>
    <w:rsid w:val="00E926BB"/>
    <w:rsid w:val="00E92750"/>
    <w:rsid w:val="00E92BDB"/>
    <w:rsid w:val="00E92C31"/>
    <w:rsid w:val="00E92CD2"/>
    <w:rsid w:val="00E92D2A"/>
    <w:rsid w:val="00E92ED3"/>
    <w:rsid w:val="00E93A79"/>
    <w:rsid w:val="00E940D3"/>
    <w:rsid w:val="00E940E1"/>
    <w:rsid w:val="00E94115"/>
    <w:rsid w:val="00E942AE"/>
    <w:rsid w:val="00E9489A"/>
    <w:rsid w:val="00E94AB7"/>
    <w:rsid w:val="00E952CA"/>
    <w:rsid w:val="00E95375"/>
    <w:rsid w:val="00E955E5"/>
    <w:rsid w:val="00E9592D"/>
    <w:rsid w:val="00E959DD"/>
    <w:rsid w:val="00E95BBF"/>
    <w:rsid w:val="00E95CD9"/>
    <w:rsid w:val="00E9602C"/>
    <w:rsid w:val="00E96D1A"/>
    <w:rsid w:val="00E96DD0"/>
    <w:rsid w:val="00E97FB3"/>
    <w:rsid w:val="00EA02FB"/>
    <w:rsid w:val="00EA0676"/>
    <w:rsid w:val="00EA06A0"/>
    <w:rsid w:val="00EA0759"/>
    <w:rsid w:val="00EA0A56"/>
    <w:rsid w:val="00EA1024"/>
    <w:rsid w:val="00EA114C"/>
    <w:rsid w:val="00EA1369"/>
    <w:rsid w:val="00EA156E"/>
    <w:rsid w:val="00EA16F5"/>
    <w:rsid w:val="00EA1923"/>
    <w:rsid w:val="00EA1C61"/>
    <w:rsid w:val="00EA1E86"/>
    <w:rsid w:val="00EA2259"/>
    <w:rsid w:val="00EA2507"/>
    <w:rsid w:val="00EA2A74"/>
    <w:rsid w:val="00EA2BEE"/>
    <w:rsid w:val="00EA31CD"/>
    <w:rsid w:val="00EA33D4"/>
    <w:rsid w:val="00EA34D1"/>
    <w:rsid w:val="00EA3646"/>
    <w:rsid w:val="00EA3D4D"/>
    <w:rsid w:val="00EA40B4"/>
    <w:rsid w:val="00EA4448"/>
    <w:rsid w:val="00EA44D9"/>
    <w:rsid w:val="00EA4702"/>
    <w:rsid w:val="00EA51CA"/>
    <w:rsid w:val="00EA551F"/>
    <w:rsid w:val="00EA5C01"/>
    <w:rsid w:val="00EA6386"/>
    <w:rsid w:val="00EA650B"/>
    <w:rsid w:val="00EA6761"/>
    <w:rsid w:val="00EA6C19"/>
    <w:rsid w:val="00EA6EAA"/>
    <w:rsid w:val="00EA760E"/>
    <w:rsid w:val="00EA76F9"/>
    <w:rsid w:val="00EA7841"/>
    <w:rsid w:val="00EA786F"/>
    <w:rsid w:val="00EA7C12"/>
    <w:rsid w:val="00EA7C27"/>
    <w:rsid w:val="00EA7D09"/>
    <w:rsid w:val="00EB02C8"/>
    <w:rsid w:val="00EB07F9"/>
    <w:rsid w:val="00EB0EF0"/>
    <w:rsid w:val="00EB1002"/>
    <w:rsid w:val="00EB16AB"/>
    <w:rsid w:val="00EB1C26"/>
    <w:rsid w:val="00EB1D94"/>
    <w:rsid w:val="00EB1E02"/>
    <w:rsid w:val="00EB1E4B"/>
    <w:rsid w:val="00EB1FFA"/>
    <w:rsid w:val="00EB25E7"/>
    <w:rsid w:val="00EB2E51"/>
    <w:rsid w:val="00EB2E89"/>
    <w:rsid w:val="00EB32F4"/>
    <w:rsid w:val="00EB343C"/>
    <w:rsid w:val="00EB38C9"/>
    <w:rsid w:val="00EB3E1A"/>
    <w:rsid w:val="00EB4244"/>
    <w:rsid w:val="00EB46F7"/>
    <w:rsid w:val="00EB4D07"/>
    <w:rsid w:val="00EB4F8A"/>
    <w:rsid w:val="00EB554B"/>
    <w:rsid w:val="00EB5E5D"/>
    <w:rsid w:val="00EB5E7F"/>
    <w:rsid w:val="00EB603A"/>
    <w:rsid w:val="00EB6424"/>
    <w:rsid w:val="00EB64FD"/>
    <w:rsid w:val="00EB66F2"/>
    <w:rsid w:val="00EB67A3"/>
    <w:rsid w:val="00EB69DB"/>
    <w:rsid w:val="00EB7360"/>
    <w:rsid w:val="00EB742C"/>
    <w:rsid w:val="00EB7431"/>
    <w:rsid w:val="00EB74DA"/>
    <w:rsid w:val="00EB79C3"/>
    <w:rsid w:val="00EC03B0"/>
    <w:rsid w:val="00EC071B"/>
    <w:rsid w:val="00EC0A72"/>
    <w:rsid w:val="00EC0ADB"/>
    <w:rsid w:val="00EC0F15"/>
    <w:rsid w:val="00EC0F50"/>
    <w:rsid w:val="00EC1121"/>
    <w:rsid w:val="00EC156B"/>
    <w:rsid w:val="00EC18BB"/>
    <w:rsid w:val="00EC197A"/>
    <w:rsid w:val="00EC24D6"/>
    <w:rsid w:val="00EC2539"/>
    <w:rsid w:val="00EC3CAB"/>
    <w:rsid w:val="00EC40C1"/>
    <w:rsid w:val="00EC454A"/>
    <w:rsid w:val="00EC4A50"/>
    <w:rsid w:val="00EC53F1"/>
    <w:rsid w:val="00EC58AE"/>
    <w:rsid w:val="00EC59BA"/>
    <w:rsid w:val="00EC59FB"/>
    <w:rsid w:val="00EC6154"/>
    <w:rsid w:val="00EC61E2"/>
    <w:rsid w:val="00EC6828"/>
    <w:rsid w:val="00EC689A"/>
    <w:rsid w:val="00EC6BB7"/>
    <w:rsid w:val="00EC6C5A"/>
    <w:rsid w:val="00EC7410"/>
    <w:rsid w:val="00EC752A"/>
    <w:rsid w:val="00EC7593"/>
    <w:rsid w:val="00EC7A44"/>
    <w:rsid w:val="00EC7A91"/>
    <w:rsid w:val="00EC7BC7"/>
    <w:rsid w:val="00EC7BC9"/>
    <w:rsid w:val="00EC7C7F"/>
    <w:rsid w:val="00EC7D2B"/>
    <w:rsid w:val="00ED005D"/>
    <w:rsid w:val="00ED0704"/>
    <w:rsid w:val="00ED0776"/>
    <w:rsid w:val="00ED0A7E"/>
    <w:rsid w:val="00ED0E17"/>
    <w:rsid w:val="00ED105D"/>
    <w:rsid w:val="00ED15B2"/>
    <w:rsid w:val="00ED1717"/>
    <w:rsid w:val="00ED17F3"/>
    <w:rsid w:val="00ED1CC0"/>
    <w:rsid w:val="00ED1FE9"/>
    <w:rsid w:val="00ED25EC"/>
    <w:rsid w:val="00ED27D7"/>
    <w:rsid w:val="00ED2C2C"/>
    <w:rsid w:val="00ED2E02"/>
    <w:rsid w:val="00ED2E98"/>
    <w:rsid w:val="00ED32D9"/>
    <w:rsid w:val="00ED3931"/>
    <w:rsid w:val="00ED3A5A"/>
    <w:rsid w:val="00ED3A65"/>
    <w:rsid w:val="00ED3C05"/>
    <w:rsid w:val="00ED3D5A"/>
    <w:rsid w:val="00ED417F"/>
    <w:rsid w:val="00ED44DF"/>
    <w:rsid w:val="00ED4A81"/>
    <w:rsid w:val="00ED4CD2"/>
    <w:rsid w:val="00ED58A8"/>
    <w:rsid w:val="00ED5F76"/>
    <w:rsid w:val="00ED61B2"/>
    <w:rsid w:val="00ED6374"/>
    <w:rsid w:val="00ED654F"/>
    <w:rsid w:val="00ED665D"/>
    <w:rsid w:val="00ED679C"/>
    <w:rsid w:val="00ED6A54"/>
    <w:rsid w:val="00ED6DB5"/>
    <w:rsid w:val="00ED6E9D"/>
    <w:rsid w:val="00ED725D"/>
    <w:rsid w:val="00EE056A"/>
    <w:rsid w:val="00EE106E"/>
    <w:rsid w:val="00EE1155"/>
    <w:rsid w:val="00EE1365"/>
    <w:rsid w:val="00EE148A"/>
    <w:rsid w:val="00EE14C7"/>
    <w:rsid w:val="00EE14ED"/>
    <w:rsid w:val="00EE18E6"/>
    <w:rsid w:val="00EE1B85"/>
    <w:rsid w:val="00EE1ECC"/>
    <w:rsid w:val="00EE2328"/>
    <w:rsid w:val="00EE247D"/>
    <w:rsid w:val="00EE25F0"/>
    <w:rsid w:val="00EE2B1B"/>
    <w:rsid w:val="00EE2B4C"/>
    <w:rsid w:val="00EE2D74"/>
    <w:rsid w:val="00EE2DDB"/>
    <w:rsid w:val="00EE3149"/>
    <w:rsid w:val="00EE3AF4"/>
    <w:rsid w:val="00EE3DF0"/>
    <w:rsid w:val="00EE40E5"/>
    <w:rsid w:val="00EE4E70"/>
    <w:rsid w:val="00EE4F36"/>
    <w:rsid w:val="00EE51D3"/>
    <w:rsid w:val="00EE5519"/>
    <w:rsid w:val="00EE58CC"/>
    <w:rsid w:val="00EE59AB"/>
    <w:rsid w:val="00EE5D46"/>
    <w:rsid w:val="00EE5DED"/>
    <w:rsid w:val="00EE640B"/>
    <w:rsid w:val="00EE689F"/>
    <w:rsid w:val="00EE6D5A"/>
    <w:rsid w:val="00EE7AEE"/>
    <w:rsid w:val="00EE7B17"/>
    <w:rsid w:val="00EE7E3D"/>
    <w:rsid w:val="00EF0130"/>
    <w:rsid w:val="00EF013C"/>
    <w:rsid w:val="00EF0212"/>
    <w:rsid w:val="00EF02B5"/>
    <w:rsid w:val="00EF0301"/>
    <w:rsid w:val="00EF03A8"/>
    <w:rsid w:val="00EF0523"/>
    <w:rsid w:val="00EF08EC"/>
    <w:rsid w:val="00EF142E"/>
    <w:rsid w:val="00EF15ED"/>
    <w:rsid w:val="00EF163B"/>
    <w:rsid w:val="00EF2897"/>
    <w:rsid w:val="00EF293B"/>
    <w:rsid w:val="00EF2CD5"/>
    <w:rsid w:val="00EF302E"/>
    <w:rsid w:val="00EF30FF"/>
    <w:rsid w:val="00EF3210"/>
    <w:rsid w:val="00EF3925"/>
    <w:rsid w:val="00EF395F"/>
    <w:rsid w:val="00EF3A1E"/>
    <w:rsid w:val="00EF3D79"/>
    <w:rsid w:val="00EF4133"/>
    <w:rsid w:val="00EF50C2"/>
    <w:rsid w:val="00EF520C"/>
    <w:rsid w:val="00EF5C15"/>
    <w:rsid w:val="00EF614D"/>
    <w:rsid w:val="00EF65C8"/>
    <w:rsid w:val="00EF65D9"/>
    <w:rsid w:val="00EF68A8"/>
    <w:rsid w:val="00EF6C05"/>
    <w:rsid w:val="00EF6F8E"/>
    <w:rsid w:val="00EF72AF"/>
    <w:rsid w:val="00EF72F6"/>
    <w:rsid w:val="00EF736D"/>
    <w:rsid w:val="00EF744D"/>
    <w:rsid w:val="00EF75B0"/>
    <w:rsid w:val="00EF7BC2"/>
    <w:rsid w:val="00EF7CB8"/>
    <w:rsid w:val="00F00482"/>
    <w:rsid w:val="00F00599"/>
    <w:rsid w:val="00F007E1"/>
    <w:rsid w:val="00F012DE"/>
    <w:rsid w:val="00F014EC"/>
    <w:rsid w:val="00F016BA"/>
    <w:rsid w:val="00F0185D"/>
    <w:rsid w:val="00F0194B"/>
    <w:rsid w:val="00F01967"/>
    <w:rsid w:val="00F01B63"/>
    <w:rsid w:val="00F02042"/>
    <w:rsid w:val="00F023C7"/>
    <w:rsid w:val="00F02D2F"/>
    <w:rsid w:val="00F0317E"/>
    <w:rsid w:val="00F03CB3"/>
    <w:rsid w:val="00F03EDE"/>
    <w:rsid w:val="00F03F01"/>
    <w:rsid w:val="00F04629"/>
    <w:rsid w:val="00F04A43"/>
    <w:rsid w:val="00F04D4A"/>
    <w:rsid w:val="00F04EA0"/>
    <w:rsid w:val="00F05530"/>
    <w:rsid w:val="00F05652"/>
    <w:rsid w:val="00F0577A"/>
    <w:rsid w:val="00F061CB"/>
    <w:rsid w:val="00F06883"/>
    <w:rsid w:val="00F06A81"/>
    <w:rsid w:val="00F07012"/>
    <w:rsid w:val="00F0778C"/>
    <w:rsid w:val="00F07C61"/>
    <w:rsid w:val="00F07FC8"/>
    <w:rsid w:val="00F07FF8"/>
    <w:rsid w:val="00F105E9"/>
    <w:rsid w:val="00F10830"/>
    <w:rsid w:val="00F1098E"/>
    <w:rsid w:val="00F10D39"/>
    <w:rsid w:val="00F11675"/>
    <w:rsid w:val="00F12135"/>
    <w:rsid w:val="00F126F1"/>
    <w:rsid w:val="00F127CA"/>
    <w:rsid w:val="00F12C3B"/>
    <w:rsid w:val="00F12F39"/>
    <w:rsid w:val="00F12F8B"/>
    <w:rsid w:val="00F1324F"/>
    <w:rsid w:val="00F133A5"/>
    <w:rsid w:val="00F134F8"/>
    <w:rsid w:val="00F1378F"/>
    <w:rsid w:val="00F13BE5"/>
    <w:rsid w:val="00F13BEF"/>
    <w:rsid w:val="00F13CC0"/>
    <w:rsid w:val="00F142FA"/>
    <w:rsid w:val="00F14526"/>
    <w:rsid w:val="00F147A4"/>
    <w:rsid w:val="00F147F4"/>
    <w:rsid w:val="00F14B4A"/>
    <w:rsid w:val="00F14EB1"/>
    <w:rsid w:val="00F150E5"/>
    <w:rsid w:val="00F1538A"/>
    <w:rsid w:val="00F1561F"/>
    <w:rsid w:val="00F1577F"/>
    <w:rsid w:val="00F15EFA"/>
    <w:rsid w:val="00F16642"/>
    <w:rsid w:val="00F16655"/>
    <w:rsid w:val="00F168D3"/>
    <w:rsid w:val="00F16DCD"/>
    <w:rsid w:val="00F16EBF"/>
    <w:rsid w:val="00F17A33"/>
    <w:rsid w:val="00F17AEC"/>
    <w:rsid w:val="00F17E43"/>
    <w:rsid w:val="00F2054E"/>
    <w:rsid w:val="00F21445"/>
    <w:rsid w:val="00F214F0"/>
    <w:rsid w:val="00F2164D"/>
    <w:rsid w:val="00F216C0"/>
    <w:rsid w:val="00F217B9"/>
    <w:rsid w:val="00F21C2D"/>
    <w:rsid w:val="00F21D86"/>
    <w:rsid w:val="00F21E2D"/>
    <w:rsid w:val="00F21E34"/>
    <w:rsid w:val="00F222C5"/>
    <w:rsid w:val="00F226C9"/>
    <w:rsid w:val="00F22A63"/>
    <w:rsid w:val="00F22B55"/>
    <w:rsid w:val="00F22B97"/>
    <w:rsid w:val="00F2321E"/>
    <w:rsid w:val="00F23656"/>
    <w:rsid w:val="00F23A79"/>
    <w:rsid w:val="00F23E01"/>
    <w:rsid w:val="00F240DE"/>
    <w:rsid w:val="00F24781"/>
    <w:rsid w:val="00F24B18"/>
    <w:rsid w:val="00F24D22"/>
    <w:rsid w:val="00F24E67"/>
    <w:rsid w:val="00F255A8"/>
    <w:rsid w:val="00F26325"/>
    <w:rsid w:val="00F26356"/>
    <w:rsid w:val="00F265A1"/>
    <w:rsid w:val="00F26977"/>
    <w:rsid w:val="00F26A30"/>
    <w:rsid w:val="00F26E22"/>
    <w:rsid w:val="00F2742D"/>
    <w:rsid w:val="00F2753E"/>
    <w:rsid w:val="00F27614"/>
    <w:rsid w:val="00F27848"/>
    <w:rsid w:val="00F278CF"/>
    <w:rsid w:val="00F2797F"/>
    <w:rsid w:val="00F27C3E"/>
    <w:rsid w:val="00F27EB5"/>
    <w:rsid w:val="00F3030E"/>
    <w:rsid w:val="00F310EA"/>
    <w:rsid w:val="00F31415"/>
    <w:rsid w:val="00F317BE"/>
    <w:rsid w:val="00F31891"/>
    <w:rsid w:val="00F31904"/>
    <w:rsid w:val="00F31B56"/>
    <w:rsid w:val="00F329B4"/>
    <w:rsid w:val="00F32C63"/>
    <w:rsid w:val="00F335EF"/>
    <w:rsid w:val="00F33A32"/>
    <w:rsid w:val="00F33C89"/>
    <w:rsid w:val="00F33D21"/>
    <w:rsid w:val="00F33F4D"/>
    <w:rsid w:val="00F344A6"/>
    <w:rsid w:val="00F35997"/>
    <w:rsid w:val="00F359C0"/>
    <w:rsid w:val="00F359D1"/>
    <w:rsid w:val="00F35A25"/>
    <w:rsid w:val="00F366AD"/>
    <w:rsid w:val="00F367B2"/>
    <w:rsid w:val="00F36864"/>
    <w:rsid w:val="00F36BF7"/>
    <w:rsid w:val="00F36F74"/>
    <w:rsid w:val="00F37166"/>
    <w:rsid w:val="00F3747B"/>
    <w:rsid w:val="00F377A1"/>
    <w:rsid w:val="00F37E22"/>
    <w:rsid w:val="00F37EC0"/>
    <w:rsid w:val="00F40138"/>
    <w:rsid w:val="00F408C7"/>
    <w:rsid w:val="00F40D37"/>
    <w:rsid w:val="00F41869"/>
    <w:rsid w:val="00F419B8"/>
    <w:rsid w:val="00F41A6E"/>
    <w:rsid w:val="00F41B4D"/>
    <w:rsid w:val="00F41B5A"/>
    <w:rsid w:val="00F41DBC"/>
    <w:rsid w:val="00F420DC"/>
    <w:rsid w:val="00F42258"/>
    <w:rsid w:val="00F42265"/>
    <w:rsid w:val="00F422CE"/>
    <w:rsid w:val="00F4259B"/>
    <w:rsid w:val="00F428C9"/>
    <w:rsid w:val="00F4323B"/>
    <w:rsid w:val="00F438CF"/>
    <w:rsid w:val="00F43C39"/>
    <w:rsid w:val="00F43F47"/>
    <w:rsid w:val="00F4402F"/>
    <w:rsid w:val="00F44157"/>
    <w:rsid w:val="00F443EE"/>
    <w:rsid w:val="00F44623"/>
    <w:rsid w:val="00F447D9"/>
    <w:rsid w:val="00F44906"/>
    <w:rsid w:val="00F44F9B"/>
    <w:rsid w:val="00F4504E"/>
    <w:rsid w:val="00F454FE"/>
    <w:rsid w:val="00F45A41"/>
    <w:rsid w:val="00F45B11"/>
    <w:rsid w:val="00F45C10"/>
    <w:rsid w:val="00F45C7E"/>
    <w:rsid w:val="00F46378"/>
    <w:rsid w:val="00F4651F"/>
    <w:rsid w:val="00F4671B"/>
    <w:rsid w:val="00F469E4"/>
    <w:rsid w:val="00F46FBF"/>
    <w:rsid w:val="00F475CE"/>
    <w:rsid w:val="00F47AE2"/>
    <w:rsid w:val="00F47C4E"/>
    <w:rsid w:val="00F47D5D"/>
    <w:rsid w:val="00F47E87"/>
    <w:rsid w:val="00F47FDA"/>
    <w:rsid w:val="00F501B8"/>
    <w:rsid w:val="00F50263"/>
    <w:rsid w:val="00F502C9"/>
    <w:rsid w:val="00F50649"/>
    <w:rsid w:val="00F50889"/>
    <w:rsid w:val="00F50930"/>
    <w:rsid w:val="00F50EE3"/>
    <w:rsid w:val="00F51B20"/>
    <w:rsid w:val="00F51E7E"/>
    <w:rsid w:val="00F523C0"/>
    <w:rsid w:val="00F524DB"/>
    <w:rsid w:val="00F5271D"/>
    <w:rsid w:val="00F52978"/>
    <w:rsid w:val="00F52B07"/>
    <w:rsid w:val="00F53449"/>
    <w:rsid w:val="00F53B3F"/>
    <w:rsid w:val="00F53C80"/>
    <w:rsid w:val="00F53D99"/>
    <w:rsid w:val="00F53E55"/>
    <w:rsid w:val="00F540EC"/>
    <w:rsid w:val="00F5430D"/>
    <w:rsid w:val="00F5490D"/>
    <w:rsid w:val="00F54FE3"/>
    <w:rsid w:val="00F550B2"/>
    <w:rsid w:val="00F5536E"/>
    <w:rsid w:val="00F556FA"/>
    <w:rsid w:val="00F55884"/>
    <w:rsid w:val="00F55965"/>
    <w:rsid w:val="00F55BA2"/>
    <w:rsid w:val="00F55C1B"/>
    <w:rsid w:val="00F5632D"/>
    <w:rsid w:val="00F56648"/>
    <w:rsid w:val="00F571F5"/>
    <w:rsid w:val="00F5724C"/>
    <w:rsid w:val="00F57263"/>
    <w:rsid w:val="00F5747A"/>
    <w:rsid w:val="00F578A0"/>
    <w:rsid w:val="00F5799B"/>
    <w:rsid w:val="00F57B13"/>
    <w:rsid w:val="00F57B7A"/>
    <w:rsid w:val="00F57FB7"/>
    <w:rsid w:val="00F60101"/>
    <w:rsid w:val="00F60187"/>
    <w:rsid w:val="00F60788"/>
    <w:rsid w:val="00F61140"/>
    <w:rsid w:val="00F611A2"/>
    <w:rsid w:val="00F6173A"/>
    <w:rsid w:val="00F61B7D"/>
    <w:rsid w:val="00F61DBA"/>
    <w:rsid w:val="00F61F2F"/>
    <w:rsid w:val="00F62205"/>
    <w:rsid w:val="00F62463"/>
    <w:rsid w:val="00F62975"/>
    <w:rsid w:val="00F629F5"/>
    <w:rsid w:val="00F62AD8"/>
    <w:rsid w:val="00F62F37"/>
    <w:rsid w:val="00F63170"/>
    <w:rsid w:val="00F631D7"/>
    <w:rsid w:val="00F63523"/>
    <w:rsid w:val="00F63C81"/>
    <w:rsid w:val="00F63DC6"/>
    <w:rsid w:val="00F63DDE"/>
    <w:rsid w:val="00F64B8A"/>
    <w:rsid w:val="00F64CD0"/>
    <w:rsid w:val="00F64F60"/>
    <w:rsid w:val="00F65270"/>
    <w:rsid w:val="00F65564"/>
    <w:rsid w:val="00F65821"/>
    <w:rsid w:val="00F6595F"/>
    <w:rsid w:val="00F65B85"/>
    <w:rsid w:val="00F65C28"/>
    <w:rsid w:val="00F66120"/>
    <w:rsid w:val="00F665F7"/>
    <w:rsid w:val="00F66B97"/>
    <w:rsid w:val="00F66BF4"/>
    <w:rsid w:val="00F66E6B"/>
    <w:rsid w:val="00F670EA"/>
    <w:rsid w:val="00F676F7"/>
    <w:rsid w:val="00F677BE"/>
    <w:rsid w:val="00F677EB"/>
    <w:rsid w:val="00F67F27"/>
    <w:rsid w:val="00F70414"/>
    <w:rsid w:val="00F7071A"/>
    <w:rsid w:val="00F711EF"/>
    <w:rsid w:val="00F7130E"/>
    <w:rsid w:val="00F7137E"/>
    <w:rsid w:val="00F713ED"/>
    <w:rsid w:val="00F713F3"/>
    <w:rsid w:val="00F71679"/>
    <w:rsid w:val="00F71817"/>
    <w:rsid w:val="00F718B9"/>
    <w:rsid w:val="00F7272A"/>
    <w:rsid w:val="00F7278B"/>
    <w:rsid w:val="00F7345C"/>
    <w:rsid w:val="00F7393C"/>
    <w:rsid w:val="00F73C39"/>
    <w:rsid w:val="00F73C85"/>
    <w:rsid w:val="00F73FA1"/>
    <w:rsid w:val="00F74158"/>
    <w:rsid w:val="00F74296"/>
    <w:rsid w:val="00F74781"/>
    <w:rsid w:val="00F749E1"/>
    <w:rsid w:val="00F75369"/>
    <w:rsid w:val="00F76008"/>
    <w:rsid w:val="00F7660D"/>
    <w:rsid w:val="00F768E3"/>
    <w:rsid w:val="00F773F8"/>
    <w:rsid w:val="00F774A2"/>
    <w:rsid w:val="00F77D1C"/>
    <w:rsid w:val="00F77E8D"/>
    <w:rsid w:val="00F80107"/>
    <w:rsid w:val="00F80E34"/>
    <w:rsid w:val="00F813EA"/>
    <w:rsid w:val="00F8146B"/>
    <w:rsid w:val="00F816C4"/>
    <w:rsid w:val="00F81975"/>
    <w:rsid w:val="00F819C7"/>
    <w:rsid w:val="00F81F04"/>
    <w:rsid w:val="00F823F2"/>
    <w:rsid w:val="00F82593"/>
    <w:rsid w:val="00F8282A"/>
    <w:rsid w:val="00F83341"/>
    <w:rsid w:val="00F83940"/>
    <w:rsid w:val="00F8408A"/>
    <w:rsid w:val="00F84C1C"/>
    <w:rsid w:val="00F84ECB"/>
    <w:rsid w:val="00F84EF3"/>
    <w:rsid w:val="00F84F22"/>
    <w:rsid w:val="00F85096"/>
    <w:rsid w:val="00F855E9"/>
    <w:rsid w:val="00F85870"/>
    <w:rsid w:val="00F85AC4"/>
    <w:rsid w:val="00F8639E"/>
    <w:rsid w:val="00F86D68"/>
    <w:rsid w:val="00F86DB0"/>
    <w:rsid w:val="00F874A0"/>
    <w:rsid w:val="00F87541"/>
    <w:rsid w:val="00F87A71"/>
    <w:rsid w:val="00F87E65"/>
    <w:rsid w:val="00F9026E"/>
    <w:rsid w:val="00F9056F"/>
    <w:rsid w:val="00F90F98"/>
    <w:rsid w:val="00F912B0"/>
    <w:rsid w:val="00F9142A"/>
    <w:rsid w:val="00F914A9"/>
    <w:rsid w:val="00F91741"/>
    <w:rsid w:val="00F91ADC"/>
    <w:rsid w:val="00F91D28"/>
    <w:rsid w:val="00F91FC7"/>
    <w:rsid w:val="00F9203C"/>
    <w:rsid w:val="00F92891"/>
    <w:rsid w:val="00F929FE"/>
    <w:rsid w:val="00F92DBF"/>
    <w:rsid w:val="00F939A4"/>
    <w:rsid w:val="00F93F95"/>
    <w:rsid w:val="00F93F9F"/>
    <w:rsid w:val="00F940CD"/>
    <w:rsid w:val="00F94149"/>
    <w:rsid w:val="00F94698"/>
    <w:rsid w:val="00F94742"/>
    <w:rsid w:val="00F94DD2"/>
    <w:rsid w:val="00F95084"/>
    <w:rsid w:val="00F954BD"/>
    <w:rsid w:val="00F954DA"/>
    <w:rsid w:val="00F958AD"/>
    <w:rsid w:val="00F95A23"/>
    <w:rsid w:val="00F95DDF"/>
    <w:rsid w:val="00F962C6"/>
    <w:rsid w:val="00F96360"/>
    <w:rsid w:val="00F96385"/>
    <w:rsid w:val="00F964F5"/>
    <w:rsid w:val="00F970D2"/>
    <w:rsid w:val="00F97794"/>
    <w:rsid w:val="00F97E1A"/>
    <w:rsid w:val="00FA01FF"/>
    <w:rsid w:val="00FA08E0"/>
    <w:rsid w:val="00FA0A53"/>
    <w:rsid w:val="00FA0CBC"/>
    <w:rsid w:val="00FA19FF"/>
    <w:rsid w:val="00FA1AF2"/>
    <w:rsid w:val="00FA1E97"/>
    <w:rsid w:val="00FA218E"/>
    <w:rsid w:val="00FA21C0"/>
    <w:rsid w:val="00FA2431"/>
    <w:rsid w:val="00FA294D"/>
    <w:rsid w:val="00FA2D19"/>
    <w:rsid w:val="00FA4571"/>
    <w:rsid w:val="00FA46DF"/>
    <w:rsid w:val="00FA4968"/>
    <w:rsid w:val="00FA496D"/>
    <w:rsid w:val="00FA4C54"/>
    <w:rsid w:val="00FA50D8"/>
    <w:rsid w:val="00FA543B"/>
    <w:rsid w:val="00FA5D74"/>
    <w:rsid w:val="00FA5E9E"/>
    <w:rsid w:val="00FA5ED8"/>
    <w:rsid w:val="00FA5FBA"/>
    <w:rsid w:val="00FA5FEE"/>
    <w:rsid w:val="00FA61B3"/>
    <w:rsid w:val="00FA6309"/>
    <w:rsid w:val="00FA71D7"/>
    <w:rsid w:val="00FA7296"/>
    <w:rsid w:val="00FA7747"/>
    <w:rsid w:val="00FA7BD9"/>
    <w:rsid w:val="00FA7F9E"/>
    <w:rsid w:val="00FB01D4"/>
    <w:rsid w:val="00FB0328"/>
    <w:rsid w:val="00FB0394"/>
    <w:rsid w:val="00FB06DD"/>
    <w:rsid w:val="00FB0748"/>
    <w:rsid w:val="00FB1824"/>
    <w:rsid w:val="00FB1955"/>
    <w:rsid w:val="00FB1A08"/>
    <w:rsid w:val="00FB23B6"/>
    <w:rsid w:val="00FB244E"/>
    <w:rsid w:val="00FB24FA"/>
    <w:rsid w:val="00FB28E6"/>
    <w:rsid w:val="00FB2FB2"/>
    <w:rsid w:val="00FB34B4"/>
    <w:rsid w:val="00FB3C89"/>
    <w:rsid w:val="00FB3D65"/>
    <w:rsid w:val="00FB4402"/>
    <w:rsid w:val="00FB4577"/>
    <w:rsid w:val="00FB46AA"/>
    <w:rsid w:val="00FB4940"/>
    <w:rsid w:val="00FB4DC0"/>
    <w:rsid w:val="00FB4ECC"/>
    <w:rsid w:val="00FB52B4"/>
    <w:rsid w:val="00FB53A5"/>
    <w:rsid w:val="00FB57B6"/>
    <w:rsid w:val="00FB5C4F"/>
    <w:rsid w:val="00FB69F9"/>
    <w:rsid w:val="00FB6A09"/>
    <w:rsid w:val="00FB6C9F"/>
    <w:rsid w:val="00FB6E00"/>
    <w:rsid w:val="00FB6F11"/>
    <w:rsid w:val="00FB72AD"/>
    <w:rsid w:val="00FB73F2"/>
    <w:rsid w:val="00FB7A49"/>
    <w:rsid w:val="00FB7D77"/>
    <w:rsid w:val="00FB7E0D"/>
    <w:rsid w:val="00FC0222"/>
    <w:rsid w:val="00FC04C6"/>
    <w:rsid w:val="00FC074A"/>
    <w:rsid w:val="00FC09E3"/>
    <w:rsid w:val="00FC0C66"/>
    <w:rsid w:val="00FC1AF0"/>
    <w:rsid w:val="00FC1C7F"/>
    <w:rsid w:val="00FC1CDE"/>
    <w:rsid w:val="00FC1EE6"/>
    <w:rsid w:val="00FC2A2C"/>
    <w:rsid w:val="00FC2DDB"/>
    <w:rsid w:val="00FC2F63"/>
    <w:rsid w:val="00FC3381"/>
    <w:rsid w:val="00FC36E1"/>
    <w:rsid w:val="00FC3993"/>
    <w:rsid w:val="00FC3B5A"/>
    <w:rsid w:val="00FC3C91"/>
    <w:rsid w:val="00FC3DC1"/>
    <w:rsid w:val="00FC47B5"/>
    <w:rsid w:val="00FC483E"/>
    <w:rsid w:val="00FC4942"/>
    <w:rsid w:val="00FC4C4C"/>
    <w:rsid w:val="00FC4DC9"/>
    <w:rsid w:val="00FC55AE"/>
    <w:rsid w:val="00FC5A5F"/>
    <w:rsid w:val="00FC5CCB"/>
    <w:rsid w:val="00FC604E"/>
    <w:rsid w:val="00FC61A9"/>
    <w:rsid w:val="00FC632B"/>
    <w:rsid w:val="00FC64EE"/>
    <w:rsid w:val="00FC6C50"/>
    <w:rsid w:val="00FC6C7D"/>
    <w:rsid w:val="00FC6F93"/>
    <w:rsid w:val="00FC75ED"/>
    <w:rsid w:val="00FD06B3"/>
    <w:rsid w:val="00FD06EF"/>
    <w:rsid w:val="00FD0802"/>
    <w:rsid w:val="00FD0C91"/>
    <w:rsid w:val="00FD0FB9"/>
    <w:rsid w:val="00FD153C"/>
    <w:rsid w:val="00FD1811"/>
    <w:rsid w:val="00FD1ED4"/>
    <w:rsid w:val="00FD3997"/>
    <w:rsid w:val="00FD3DB1"/>
    <w:rsid w:val="00FD3FF1"/>
    <w:rsid w:val="00FD4166"/>
    <w:rsid w:val="00FD42A2"/>
    <w:rsid w:val="00FD432A"/>
    <w:rsid w:val="00FD44D3"/>
    <w:rsid w:val="00FD4594"/>
    <w:rsid w:val="00FD4692"/>
    <w:rsid w:val="00FD4C29"/>
    <w:rsid w:val="00FD4C44"/>
    <w:rsid w:val="00FD4F89"/>
    <w:rsid w:val="00FD5BF1"/>
    <w:rsid w:val="00FD5FD1"/>
    <w:rsid w:val="00FD62B4"/>
    <w:rsid w:val="00FE038A"/>
    <w:rsid w:val="00FE050A"/>
    <w:rsid w:val="00FE0FE6"/>
    <w:rsid w:val="00FE106E"/>
    <w:rsid w:val="00FE1C74"/>
    <w:rsid w:val="00FE1C90"/>
    <w:rsid w:val="00FE25A4"/>
    <w:rsid w:val="00FE29F2"/>
    <w:rsid w:val="00FE3221"/>
    <w:rsid w:val="00FE3248"/>
    <w:rsid w:val="00FE327A"/>
    <w:rsid w:val="00FE357F"/>
    <w:rsid w:val="00FE3DE2"/>
    <w:rsid w:val="00FE40E2"/>
    <w:rsid w:val="00FE46E6"/>
    <w:rsid w:val="00FE4959"/>
    <w:rsid w:val="00FE4C21"/>
    <w:rsid w:val="00FE4C9A"/>
    <w:rsid w:val="00FE5851"/>
    <w:rsid w:val="00FE5BA5"/>
    <w:rsid w:val="00FE5CEF"/>
    <w:rsid w:val="00FE5D05"/>
    <w:rsid w:val="00FE5D81"/>
    <w:rsid w:val="00FE5D9C"/>
    <w:rsid w:val="00FE64B0"/>
    <w:rsid w:val="00FE66EC"/>
    <w:rsid w:val="00FE6C72"/>
    <w:rsid w:val="00FE71D3"/>
    <w:rsid w:val="00FE732C"/>
    <w:rsid w:val="00FE7597"/>
    <w:rsid w:val="00FE7CD1"/>
    <w:rsid w:val="00FF0CDB"/>
    <w:rsid w:val="00FF0DF5"/>
    <w:rsid w:val="00FF0EF0"/>
    <w:rsid w:val="00FF12C0"/>
    <w:rsid w:val="00FF1344"/>
    <w:rsid w:val="00FF1953"/>
    <w:rsid w:val="00FF1C39"/>
    <w:rsid w:val="00FF1EB0"/>
    <w:rsid w:val="00FF1F95"/>
    <w:rsid w:val="00FF2155"/>
    <w:rsid w:val="00FF2629"/>
    <w:rsid w:val="00FF2C33"/>
    <w:rsid w:val="00FF2EE4"/>
    <w:rsid w:val="00FF3006"/>
    <w:rsid w:val="00FF3151"/>
    <w:rsid w:val="00FF37FC"/>
    <w:rsid w:val="00FF3C3C"/>
    <w:rsid w:val="00FF4222"/>
    <w:rsid w:val="00FF433F"/>
    <w:rsid w:val="00FF4737"/>
    <w:rsid w:val="00FF4B9D"/>
    <w:rsid w:val="00FF4C38"/>
    <w:rsid w:val="00FF4F05"/>
    <w:rsid w:val="00FF5247"/>
    <w:rsid w:val="00FF5602"/>
    <w:rsid w:val="00FF5ABB"/>
    <w:rsid w:val="00FF61DD"/>
    <w:rsid w:val="00FF642B"/>
    <w:rsid w:val="00FF6699"/>
    <w:rsid w:val="00FF6739"/>
    <w:rsid w:val="00FF6979"/>
    <w:rsid w:val="00FF69A1"/>
    <w:rsid w:val="00FF6C20"/>
    <w:rsid w:val="00FF7490"/>
    <w:rsid w:val="00FF7E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13C8339"/>
  <w15:chartTrackingRefBased/>
  <w15:docId w15:val="{E370FFEB-A785-4322-9779-A420C9D0D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nhideWhenUsed="1"/>
    <w:lsdException w:name="toc 6" w:unhideWhenUsed="1"/>
    <w:lsdException w:name="toc 7" w:unhideWhenUsed="1"/>
    <w:lsdException w:name="toc 8" w:unhideWhenUsed="1"/>
    <w:lsdException w:name="toc 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iPriority="0" w:unhideWhenUsed="1"/>
    <w:lsdException w:name="caption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uiPriority="20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iPriority="0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10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9D197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9D197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9D197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9D197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"/>
      <w:jc w:val="center"/>
      <w:outlineLvl w:val="4"/>
    </w:pPr>
    <w:rPr>
      <w:rFonts w:ascii="Times New Roman" w:hAnsi="Times New Roman" w:cs="EucrosiaUPC"/>
      <w:b/>
      <w:bCs/>
      <w:sz w:val="30"/>
      <w:szCs w:val="30"/>
      <w:u w:val="single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000CCB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000CCB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locked/>
    <w:rsid w:val="00000CCB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000CCB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000CCB"/>
    <w:rPr>
      <w:rFonts w:cs="EucrosiaUPC"/>
      <w:b/>
      <w:bCs/>
      <w:sz w:val="30"/>
      <w:szCs w:val="30"/>
      <w:u w:val="single"/>
      <w:lang w:bidi="th-TH"/>
    </w:rPr>
  </w:style>
  <w:style w:type="character" w:customStyle="1" w:styleId="Heading6Char">
    <w:name w:val="Heading 6 Char"/>
    <w:link w:val="Heading6"/>
    <w:locked/>
    <w:rsid w:val="00000CCB"/>
    <w:rPr>
      <w:rFonts w:cs="EucrosiaUPC"/>
      <w:b/>
      <w:bCs/>
      <w:sz w:val="32"/>
      <w:szCs w:val="32"/>
      <w:lang w:bidi="th-TH"/>
    </w:rPr>
  </w:style>
  <w:style w:type="character" w:customStyle="1" w:styleId="Heading7Char">
    <w:name w:val="Heading 7 Char"/>
    <w:link w:val="Heading7"/>
    <w:locked/>
    <w:rsid w:val="00EF65D9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000CCB"/>
    <w:rPr>
      <w:rFonts w:cs="EucrosiaUPC"/>
      <w:b/>
      <w:bCs/>
      <w:sz w:val="28"/>
      <w:szCs w:val="28"/>
      <w:lang w:bidi="th-TH"/>
    </w:rPr>
  </w:style>
  <w:style w:type="character" w:customStyle="1" w:styleId="Heading9Char">
    <w:name w:val="Heading 9 Char"/>
    <w:link w:val="Heading9"/>
    <w:locked/>
    <w:rsid w:val="00000CCB"/>
    <w:rPr>
      <w:rFonts w:cs="EucrosiaUPC"/>
      <w:sz w:val="28"/>
      <w:szCs w:val="28"/>
      <w:lang w:val="th-TH" w:bidi="th-TH"/>
    </w:rPr>
  </w:style>
  <w:style w:type="character" w:customStyle="1" w:styleId="BodyTextChar">
    <w:name w:val="Body Text Char"/>
    <w:aliases w:val="bt Char,body text Char,Body Char,Body Char Char"/>
    <w:uiPriority w:val="99"/>
    <w:locked/>
    <w:rsid w:val="000F5578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9D1976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000CCB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9D197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locked/>
    <w:rsid w:val="00000CCB"/>
    <w:rPr>
      <w:rFonts w:ascii="Arial" w:hAnsi="Arial" w:cs="Times New Roman"/>
      <w:sz w:val="18"/>
      <w:szCs w:val="18"/>
    </w:rPr>
  </w:style>
  <w:style w:type="character" w:customStyle="1" w:styleId="AAAddress">
    <w:name w:val="AA Address"/>
    <w:uiPriority w:val="99"/>
    <w:rsid w:val="009D1976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D1976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9D197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883C2E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9D1976"/>
    <w:rPr>
      <w:rFonts w:cs="Times New Roman"/>
      <w:b/>
      <w:bCs/>
    </w:rPr>
  </w:style>
  <w:style w:type="paragraph" w:styleId="ListBullet">
    <w:name w:val="List Bullet"/>
    <w:basedOn w:val="Normal"/>
    <w:rsid w:val="009D1976"/>
    <w:pPr>
      <w:numPr>
        <w:numId w:val="3"/>
      </w:numPr>
      <w:tabs>
        <w:tab w:val="clear" w:pos="926"/>
        <w:tab w:val="left" w:pos="284"/>
        <w:tab w:val="left" w:pos="907"/>
      </w:tabs>
      <w:ind w:left="284" w:hanging="284"/>
    </w:pPr>
  </w:style>
  <w:style w:type="paragraph" w:styleId="ListBullet2">
    <w:name w:val="List Bullet 2"/>
    <w:basedOn w:val="Normal"/>
    <w:rsid w:val="009D1976"/>
    <w:pPr>
      <w:numPr>
        <w:numId w:val="4"/>
      </w:numPr>
      <w:tabs>
        <w:tab w:val="clear" w:pos="1209"/>
        <w:tab w:val="left" w:pos="567"/>
      </w:tabs>
      <w:ind w:left="851" w:hanging="284"/>
    </w:pPr>
  </w:style>
  <w:style w:type="paragraph" w:styleId="ListBullet3">
    <w:name w:val="List Bullet 3"/>
    <w:basedOn w:val="Normal"/>
    <w:rsid w:val="009D1976"/>
    <w:pPr>
      <w:numPr>
        <w:numId w:val="1"/>
      </w:numPr>
      <w:tabs>
        <w:tab w:val="clear" w:pos="360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9D1976"/>
    <w:pPr>
      <w:numPr>
        <w:numId w:val="2"/>
      </w:numPr>
      <w:tabs>
        <w:tab w:val="clear" w:pos="643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9D197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9D197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9D197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9D1976"/>
    <w:pPr>
      <w:ind w:left="284"/>
    </w:pPr>
  </w:style>
  <w:style w:type="paragraph" w:customStyle="1" w:styleId="AAFrameAddress">
    <w:name w:val="AA Frame Address"/>
    <w:basedOn w:val="Heading1"/>
    <w:uiPriority w:val="99"/>
    <w:rsid w:val="009D197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9D197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9D197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9D1976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9D1976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9D1976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9D1976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9D1976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9D1976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9D1976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9D1976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9D1976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9D1976"/>
    <w:pPr>
      <w:ind w:left="2552" w:hanging="284"/>
    </w:pPr>
  </w:style>
  <w:style w:type="paragraph" w:styleId="TOC2">
    <w:name w:val="toc 2"/>
    <w:basedOn w:val="Normal"/>
    <w:next w:val="Normal"/>
    <w:semiHidden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9D1976"/>
    <w:pPr>
      <w:ind w:left="851"/>
    </w:pPr>
  </w:style>
  <w:style w:type="paragraph" w:styleId="TOC5">
    <w:name w:val="toc 5"/>
    <w:basedOn w:val="Normal"/>
    <w:next w:val="Normal"/>
    <w:uiPriority w:val="99"/>
    <w:semiHidden/>
    <w:rsid w:val="009D1976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9D1976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9D1976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9D1976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9D1976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9D1976"/>
    <w:pPr>
      <w:ind w:left="567" w:hanging="567"/>
    </w:pPr>
  </w:style>
  <w:style w:type="paragraph" w:styleId="ListBullet5">
    <w:name w:val="List Bullet 5"/>
    <w:basedOn w:val="Normal"/>
    <w:uiPriority w:val="99"/>
    <w:rsid w:val="009D197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9D1976"/>
    <w:pPr>
      <w:ind w:firstLine="284"/>
    </w:pPr>
    <w:rPr>
      <w:sz w:val="18"/>
      <w:szCs w:val="18"/>
      <w:lang w:val="en-US" w:eastAsia="en-US"/>
    </w:rPr>
  </w:style>
  <w:style w:type="character" w:customStyle="1" w:styleId="BodyTextFirstIndentChar">
    <w:name w:val="Body Text First Indent Char"/>
    <w:link w:val="BodyTextFirstIndent"/>
    <w:uiPriority w:val="99"/>
    <w:locked/>
    <w:rsid w:val="00000CCB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9D1976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000CCB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D1976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000CCB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9D197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9D197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9D197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9D1976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9D197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9D197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9D197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9D197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D1976"/>
    <w:pPr>
      <w:framePr w:h="443" w:wrap="around" w:y="8223"/>
    </w:pPr>
  </w:style>
  <w:style w:type="paragraph" w:customStyle="1" w:styleId="a">
    <w:name w:val="¢éÍ¤ÇÒÁ"/>
    <w:basedOn w:val="Normal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9D197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9D197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9D197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9D197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9D1976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9D1976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000CCB"/>
    <w:rPr>
      <w:rFonts w:cs="EucrosiaUPC"/>
      <w:sz w:val="30"/>
      <w:szCs w:val="30"/>
      <w:lang w:bidi="th-TH"/>
    </w:rPr>
  </w:style>
  <w:style w:type="character" w:styleId="PageNumber">
    <w:name w:val="page number"/>
    <w:rsid w:val="009D1976"/>
    <w:rPr>
      <w:rFonts w:cs="Times New Roman"/>
    </w:rPr>
  </w:style>
  <w:style w:type="paragraph" w:customStyle="1" w:styleId="a0">
    <w:name w:val="ºÇ¡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3">
    <w:name w:val="µÒÃÒ§3ªèÍ§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000CCB"/>
    <w:rPr>
      <w:rFonts w:ascii="Book Antiqua" w:hAnsi="Book Antiqua" w:cs="Times New Roman"/>
      <w:sz w:val="22"/>
      <w:szCs w:val="22"/>
    </w:rPr>
  </w:style>
  <w:style w:type="paragraph" w:customStyle="1" w:styleId="a2">
    <w:name w:val="??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051F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policyheading"/>
    <w:basedOn w:val="Normal"/>
    <w:uiPriority w:val="99"/>
    <w:rsid w:val="00EF5C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eastAsia="MS Mincho" w:hAnsi="Times New Roman"/>
      <w:sz w:val="28"/>
      <w:szCs w:val="28"/>
      <w:lang w:eastAsia="ja-JP"/>
    </w:rPr>
  </w:style>
  <w:style w:type="paragraph" w:styleId="BodyText3">
    <w:name w:val="Body Text 3"/>
    <w:basedOn w:val="Normal"/>
    <w:link w:val="BodyText3Char"/>
    <w:rsid w:val="00BD6BDE"/>
    <w:pPr>
      <w:spacing w:after="120"/>
    </w:pPr>
    <w:rPr>
      <w:sz w:val="16"/>
      <w:szCs w:val="16"/>
      <w:lang w:val="x-none" w:eastAsia="x-none"/>
    </w:rPr>
  </w:style>
  <w:style w:type="character" w:customStyle="1" w:styleId="BodyText3Char">
    <w:name w:val="Body Text 3 Char"/>
    <w:link w:val="BodyText3"/>
    <w:locked/>
    <w:rsid w:val="00000CCB"/>
    <w:rPr>
      <w:rFonts w:ascii="Arial" w:hAnsi="Arial" w:cs="Times New Roman"/>
      <w:sz w:val="16"/>
      <w:szCs w:val="16"/>
    </w:rPr>
  </w:style>
  <w:style w:type="paragraph" w:customStyle="1" w:styleId="30">
    <w:name w:val="?????3????"/>
    <w:basedOn w:val="Normal"/>
    <w:uiPriority w:val="99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7B1883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000CCB"/>
    <w:rPr>
      <w:rFonts w:ascii="Tahoma" w:hAnsi="Tahoma" w:cs="Tahoma"/>
      <w:sz w:val="16"/>
      <w:szCs w:val="16"/>
    </w:rPr>
  </w:style>
  <w:style w:type="paragraph" w:customStyle="1" w:styleId="a4">
    <w:name w:val="???????"/>
    <w:basedOn w:val="Normal"/>
    <w:uiPriority w:val="99"/>
    <w:rsid w:val="00824A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183A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link w:val="blockChar"/>
    <w:rsid w:val="008C29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 w:val="18"/>
      <w:szCs w:val="18"/>
      <w:lang w:val="en-GB" w:eastAsia="en-US" w:bidi="ar-SA"/>
    </w:rPr>
  </w:style>
  <w:style w:type="character" w:customStyle="1" w:styleId="blockChar">
    <w:name w:val="block Char"/>
    <w:aliases w:val="b Char"/>
    <w:link w:val="block"/>
    <w:locked/>
    <w:rsid w:val="00000CCB"/>
    <w:rPr>
      <w:rFonts w:ascii="Arial" w:hAnsi="Arial" w:cs="Angsana New"/>
      <w:sz w:val="18"/>
      <w:szCs w:val="18"/>
      <w:lang w:val="en-GB" w:eastAsia="en-US" w:bidi="ar-SA"/>
    </w:rPr>
  </w:style>
  <w:style w:type="paragraph" w:customStyle="1" w:styleId="index">
    <w:name w:val="index"/>
    <w:aliases w:val="ix"/>
    <w:basedOn w:val="BodyText"/>
    <w:rsid w:val="00984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170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10">
    <w:name w:val="10"/>
    <w:basedOn w:val="Normal"/>
    <w:uiPriority w:val="99"/>
    <w:rsid w:val="009F10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cs="BrowalliaUPC"/>
      <w:sz w:val="20"/>
      <w:szCs w:val="20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F10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15"/>
      </w:tabs>
      <w:spacing w:after="0" w:line="260" w:lineRule="atLeast"/>
      <w:ind w:left="540" w:right="389"/>
    </w:pPr>
    <w:rPr>
      <w:rFonts w:ascii="Times New Roman" w:hAnsi="Times New Roman" w:cs="Times New Roman"/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9F10CB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a5">
    <w:name w:val="ลบ"/>
    <w:basedOn w:val="Normal"/>
    <w:uiPriority w:val="99"/>
    <w:rsid w:val="009E7B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ccPolicyHeading0">
    <w:name w:val="Acc Policy Heading"/>
    <w:basedOn w:val="BodyText"/>
    <w:link w:val="AccPolicyHeadingChar"/>
    <w:autoRedefine/>
    <w:rsid w:val="000E3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right="27"/>
      <w:jc w:val="thaiDistribute"/>
    </w:pPr>
    <w:rPr>
      <w:rFonts w:ascii="Angsana New" w:hAnsi="Angsana New"/>
      <w:sz w:val="30"/>
      <w:szCs w:val="30"/>
      <w:lang w:val="en-GB" w:eastAsia="en-US"/>
    </w:rPr>
  </w:style>
  <w:style w:type="character" w:customStyle="1" w:styleId="AccPolicyHeadingChar">
    <w:name w:val="Acc Policy Heading Char"/>
    <w:link w:val="AccPolicyHeading0"/>
    <w:uiPriority w:val="99"/>
    <w:locked/>
    <w:rsid w:val="000E358F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E">
    <w:name w:val="?????? E"/>
    <w:basedOn w:val="Normal"/>
    <w:uiPriority w:val="99"/>
    <w:rsid w:val="00C15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Times New Roman"/>
      <w:sz w:val="22"/>
      <w:szCs w:val="22"/>
      <w:lang w:val="th-TH"/>
    </w:rPr>
  </w:style>
  <w:style w:type="paragraph" w:styleId="EnvelopeReturn">
    <w:name w:val="envelope return"/>
    <w:basedOn w:val="Normal"/>
    <w:uiPriority w:val="99"/>
    <w:rsid w:val="00125A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sz w:val="24"/>
      <w:szCs w:val="24"/>
    </w:rPr>
  </w:style>
  <w:style w:type="paragraph" w:customStyle="1" w:styleId="T0">
    <w:name w:val="????? T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E0">
    <w:name w:val="ª×èÍºÃÔÉÑ· E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000CCB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000CCB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000CC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locked/>
    <w:rsid w:val="00000CCB"/>
    <w:rPr>
      <w:rFonts w:ascii="Arial" w:hAnsi="Arial" w:cs="Times New Roman"/>
      <w:sz w:val="18"/>
      <w:lang w:val="en-GB" w:bidi="ar-SA"/>
    </w:rPr>
  </w:style>
  <w:style w:type="paragraph" w:customStyle="1" w:styleId="Graphic">
    <w:name w:val="Graphic"/>
    <w:basedOn w:val="Signature"/>
    <w:rsid w:val="00000C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00CCB"/>
    <w:pPr>
      <w:spacing w:after="0"/>
    </w:pPr>
  </w:style>
  <w:style w:type="paragraph" w:customStyle="1" w:styleId="acctdividends">
    <w:name w:val="acct dividends"/>
    <w:aliases w:val="ad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00CCB"/>
    <w:pPr>
      <w:spacing w:after="0"/>
    </w:pPr>
  </w:style>
  <w:style w:type="paragraph" w:customStyle="1" w:styleId="acctindent">
    <w:name w:val="acct indent"/>
    <w:aliases w:val="ai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cs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00CCB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cs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00CCB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00CC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00CC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00CC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00CCB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000CC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00CCB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000CCB"/>
    <w:pPr>
      <w:spacing w:after="0"/>
    </w:pPr>
  </w:style>
  <w:style w:type="paragraph" w:customStyle="1" w:styleId="List1a">
    <w:name w:val="List 1a"/>
    <w:aliases w:val="1a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000C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000CCB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000CCB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000CCB"/>
  </w:style>
  <w:style w:type="paragraph" w:customStyle="1" w:styleId="zreportaddinfo">
    <w:name w:val="zreport addinfo"/>
    <w:basedOn w:val="Normal"/>
    <w:rsid w:val="00000CCB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00CCB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00CCB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00CC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cs="Times New Roman"/>
      <w:szCs w:val="20"/>
      <w:lang w:val="en-GB" w:bidi="ar-SA"/>
    </w:rPr>
  </w:style>
  <w:style w:type="paragraph" w:customStyle="1" w:styleId="ind">
    <w:name w:val="*ind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cs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00CC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00CCB"/>
    <w:rPr>
      <w:b/>
      <w:bCs/>
    </w:rPr>
  </w:style>
  <w:style w:type="paragraph" w:customStyle="1" w:styleId="nineptbodytext">
    <w:name w:val="nine pt body text"/>
    <w:aliases w:val="9bt"/>
    <w:basedOn w:val="nineptnormal"/>
    <w:rsid w:val="00000CCB"/>
    <w:pPr>
      <w:spacing w:after="220"/>
    </w:pPr>
  </w:style>
  <w:style w:type="paragraph" w:customStyle="1" w:styleId="nineptnormal">
    <w:name w:val="nine pt normal"/>
    <w:aliases w:val="9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00CCB"/>
    <w:pPr>
      <w:jc w:val="center"/>
    </w:pPr>
  </w:style>
  <w:style w:type="paragraph" w:customStyle="1" w:styleId="heading">
    <w:name w:val="heading"/>
    <w:aliases w:val="h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00CC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00CCB"/>
  </w:style>
  <w:style w:type="paragraph" w:customStyle="1" w:styleId="nineptheadingcentredbold">
    <w:name w:val="nine pt heading centred bold"/>
    <w:aliases w:val="9hcb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00CC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00CC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00CCB"/>
    <w:rPr>
      <w:b/>
    </w:rPr>
  </w:style>
  <w:style w:type="paragraph" w:customStyle="1" w:styleId="nineptcolumntab1">
    <w:name w:val="nine pt column tab1"/>
    <w:aliases w:val="a91"/>
    <w:basedOn w:val="nineptnormal"/>
    <w:rsid w:val="00000CC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00CC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00CCB"/>
    <w:pPr>
      <w:jc w:val="center"/>
    </w:pPr>
  </w:style>
  <w:style w:type="paragraph" w:customStyle="1" w:styleId="Normalheading">
    <w:name w:val="Normal heading"/>
    <w:aliases w:val="nh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00CCB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  <w:tab w:val="left" w:pos="907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00CCB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00CCB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00CC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cs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00CC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00CCB"/>
    <w:pPr>
      <w:tabs>
        <w:tab w:val="right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00CCB"/>
    <w:pPr>
      <w:tabs>
        <w:tab w:val="right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00CC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styleId="IndexHeading">
    <w:name w:val="index heading"/>
    <w:aliases w:val="ixh,Index Heading1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00CC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00CC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00CC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00CCB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000CC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00CCB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000CC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00CC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00CC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00CCB"/>
    <w:pPr>
      <w:spacing w:after="0"/>
    </w:pPr>
  </w:style>
  <w:style w:type="paragraph" w:customStyle="1" w:styleId="smallreturn">
    <w:name w:val="small return"/>
    <w:aliases w:val="sr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00CCB"/>
    <w:pPr>
      <w:spacing w:after="0"/>
    </w:pPr>
  </w:style>
  <w:style w:type="paragraph" w:customStyle="1" w:styleId="headingbolditalic">
    <w:name w:val="heading bold italic"/>
    <w:aliases w:val="hbi"/>
    <w:basedOn w:val="heading"/>
    <w:rsid w:val="00000CC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00CC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00CC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00CC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00CCB"/>
    <w:pPr>
      <w:spacing w:after="0"/>
    </w:pPr>
  </w:style>
  <w:style w:type="paragraph" w:customStyle="1" w:styleId="blockbullet">
    <w:name w:val="block bullet"/>
    <w:aliases w:val="bb"/>
    <w:basedOn w:val="block"/>
    <w:rsid w:val="00000CCB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00CC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00CCB"/>
    <w:pPr>
      <w:spacing w:after="0"/>
    </w:pPr>
  </w:style>
  <w:style w:type="paragraph" w:customStyle="1" w:styleId="eightptnormal">
    <w:name w:val="eight pt normal"/>
    <w:aliases w:val="8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00CC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00CC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00CC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00CCB"/>
    <w:rPr>
      <w:b/>
      <w:bCs/>
    </w:rPr>
  </w:style>
  <w:style w:type="paragraph" w:customStyle="1" w:styleId="eightptbodytext">
    <w:name w:val="eight pt body text"/>
    <w:aliases w:val="8bt"/>
    <w:basedOn w:val="eightptnormal"/>
    <w:rsid w:val="00000CC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00CC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00CC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00CC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00CCB"/>
    <w:pPr>
      <w:spacing w:after="0"/>
    </w:pPr>
  </w:style>
  <w:style w:type="paragraph" w:customStyle="1" w:styleId="eightptblock">
    <w:name w:val="eight pt block"/>
    <w:aliases w:val="8b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00CC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00CC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00CC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00CCB"/>
    <w:pPr>
      <w:spacing w:after="0"/>
    </w:pPr>
  </w:style>
  <w:style w:type="paragraph" w:customStyle="1" w:styleId="blockindent">
    <w:name w:val="block indent"/>
    <w:aliases w:val="bi"/>
    <w:basedOn w:val="block"/>
    <w:rsid w:val="00000CCB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000CCB"/>
    <w:pPr>
      <w:jc w:val="center"/>
    </w:pPr>
  </w:style>
  <w:style w:type="paragraph" w:customStyle="1" w:styleId="nineptcol">
    <w:name w:val="nine pt %col"/>
    <w:aliases w:val="9%"/>
    <w:basedOn w:val="nineptnormal"/>
    <w:rsid w:val="00000CC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00CC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00CC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00CCB"/>
    <w:pPr>
      <w:spacing w:after="0"/>
    </w:pPr>
  </w:style>
  <w:style w:type="paragraph" w:customStyle="1" w:styleId="nineptblocklist">
    <w:name w:val="nine pt block list"/>
    <w:aliases w:val="9bl"/>
    <w:basedOn w:val="nineptblock"/>
    <w:rsid w:val="00000CC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00CC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00CC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00CC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00CC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00CC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00CC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00CCB"/>
    <w:pPr>
      <w:spacing w:after="20"/>
    </w:pPr>
  </w:style>
  <w:style w:type="paragraph" w:customStyle="1" w:styleId="blockbulletnospaceafter">
    <w:name w:val="block bullet no space after"/>
    <w:aliases w:val="bbn,block bullet no sp"/>
    <w:rsid w:val="00000CCB"/>
    <w:pPr>
      <w:tabs>
        <w:tab w:val="num" w:pos="907"/>
      </w:tabs>
      <w:spacing w:line="260" w:lineRule="atLeast"/>
      <w:ind w:left="907" w:hanging="340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00CC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00CC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00CCB"/>
    <w:pPr>
      <w:spacing w:after="80"/>
    </w:pPr>
  </w:style>
  <w:style w:type="paragraph" w:customStyle="1" w:styleId="nineptratecol">
    <w:name w:val="nine pt rate col"/>
    <w:aliases w:val="a9r"/>
    <w:basedOn w:val="nineptnormal"/>
    <w:rsid w:val="00000CC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00CC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00CC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00CC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00CC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00CC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00CC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00CC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00CC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00CC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00CC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00CCB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000CC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00CC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00CC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00CC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00CC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00CC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00CC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00CCB"/>
    <w:pPr>
      <w:spacing w:after="80"/>
    </w:pPr>
  </w:style>
  <w:style w:type="paragraph" w:customStyle="1" w:styleId="blockbullet2">
    <w:name w:val="block bullet 2"/>
    <w:aliases w:val="bb2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cs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00CC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00CCB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cs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00CCB"/>
    <w:pPr>
      <w:tabs>
        <w:tab w:val="clear" w:pos="9315"/>
      </w:tabs>
      <w:spacing w:after="120"/>
      <w:ind w:left="1134"/>
      <w:jc w:val="both"/>
    </w:pPr>
    <w:rPr>
      <w:rFonts w:ascii="Arial" w:hAnsi="Arial"/>
    </w:rPr>
  </w:style>
  <w:style w:type="character" w:customStyle="1" w:styleId="AccPolicyalternativeChar">
    <w:name w:val="Acc Policy alternative Char"/>
    <w:link w:val="AccPolicyalternative"/>
    <w:locked/>
    <w:rsid w:val="00000CCB"/>
    <w:rPr>
      <w:rFonts w:ascii="Arial" w:hAnsi="Arial"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00CC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00CCB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000CCB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locked/>
    <w:rsid w:val="00000CCB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00CCB"/>
    <w:rPr>
      <w:rFonts w:cs="Times New Roman"/>
      <w:bCs/>
      <w:sz w:val="22"/>
      <w:szCs w:val="22"/>
      <w:lang w:val="en-US" w:eastAsia="en-GB" w:bidi="th-TH"/>
    </w:rPr>
  </w:style>
  <w:style w:type="paragraph" w:customStyle="1" w:styleId="Char">
    <w:name w:val="Char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8&quot;,H..."/>
    <w:basedOn w:val="block"/>
    <w:link w:val="NormalAngsanaNewChar"/>
    <w:uiPriority w:val="99"/>
    <w:rsid w:val="00000CCB"/>
    <w:pPr>
      <w:tabs>
        <w:tab w:val="left" w:pos="540"/>
        <w:tab w:val="left" w:pos="5670"/>
      </w:tabs>
      <w:spacing w:after="0" w:line="240" w:lineRule="atLeast"/>
      <w:ind w:left="540"/>
      <w:jc w:val="both"/>
    </w:pPr>
    <w:rPr>
      <w:rFonts w:ascii="Angsana New" w:hAnsi="Angsana New" w:cs="Times New Roman"/>
      <w:sz w:val="30"/>
      <w:szCs w:val="30"/>
    </w:rPr>
  </w:style>
  <w:style w:type="character" w:customStyle="1" w:styleId="NormalAngsanaNewChar">
    <w:name w:val="Normal + Angsana New Char"/>
    <w:aliases w:val="15 pt Char,Thai Distributed Justification Char,Left:  0.38&quot; Char,H... Char Char"/>
    <w:link w:val="NormalAngsanaNew"/>
    <w:uiPriority w:val="99"/>
    <w:locked/>
    <w:rsid w:val="00000CCB"/>
    <w:rPr>
      <w:rFonts w:ascii="Angsana New" w:hAnsi="Angsana New" w:cs="Times New Roman"/>
      <w:sz w:val="30"/>
      <w:szCs w:val="30"/>
      <w:lang w:val="en-GB" w:eastAsia="en-US"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000CCB"/>
    <w:pPr>
      <w:ind w:left="720"/>
    </w:pPr>
    <w:rPr>
      <w:szCs w:val="22"/>
    </w:rPr>
  </w:style>
  <w:style w:type="character" w:customStyle="1" w:styleId="shorttext1">
    <w:name w:val="short_text1"/>
    <w:uiPriority w:val="99"/>
    <w:rsid w:val="00000CCB"/>
    <w:rPr>
      <w:rFonts w:cs="Times New Roman"/>
      <w:sz w:val="29"/>
      <w:szCs w:val="29"/>
    </w:rPr>
  </w:style>
  <w:style w:type="character" w:customStyle="1" w:styleId="hps">
    <w:name w:val="hps"/>
    <w:uiPriority w:val="99"/>
    <w:rsid w:val="00000CCB"/>
    <w:rPr>
      <w:rFonts w:cs="Times New Roman"/>
    </w:rPr>
  </w:style>
  <w:style w:type="character" w:customStyle="1" w:styleId="gt-icon-text1">
    <w:name w:val="gt-icon-text1"/>
    <w:uiPriority w:val="99"/>
    <w:rsid w:val="00000CCB"/>
    <w:rPr>
      <w:rFonts w:cs="Times New Roman"/>
    </w:rPr>
  </w:style>
  <w:style w:type="character" w:customStyle="1" w:styleId="shorttext">
    <w:name w:val="short_text"/>
    <w:uiPriority w:val="99"/>
    <w:rsid w:val="00000CCB"/>
    <w:rPr>
      <w:rFonts w:cs="Times New Roman"/>
    </w:rPr>
  </w:style>
  <w:style w:type="paragraph" w:customStyle="1" w:styleId="Default">
    <w:name w:val="Default"/>
    <w:rsid w:val="00000CCB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000CCB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locked/>
    <w:rsid w:val="00000CCB"/>
    <w:rPr>
      <w:rFonts w:ascii="Consolas" w:hAnsi="Consolas" w:cs="Times New Roman"/>
      <w:sz w:val="26"/>
      <w:szCs w:val="26"/>
    </w:rPr>
  </w:style>
  <w:style w:type="character" w:styleId="CommentReference">
    <w:name w:val="annotation reference"/>
    <w:uiPriority w:val="99"/>
    <w:rsid w:val="00000CC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00CCB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000CCB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000CCB"/>
    <w:rPr>
      <w:b/>
      <w:bCs/>
    </w:rPr>
  </w:style>
  <w:style w:type="character" w:customStyle="1" w:styleId="CommentSubjectChar">
    <w:name w:val="Comment Subject Char"/>
    <w:link w:val="CommentSubject"/>
    <w:locked/>
    <w:rsid w:val="00000CCB"/>
    <w:rPr>
      <w:rFonts w:ascii="Arial" w:hAnsi="Arial" w:cs="Times New Roman"/>
      <w:b/>
      <w:bCs/>
      <w:sz w:val="25"/>
      <w:szCs w:val="25"/>
    </w:rPr>
  </w:style>
  <w:style w:type="character" w:styleId="Emphasis">
    <w:name w:val="Emphasis"/>
    <w:uiPriority w:val="20"/>
    <w:qFormat/>
    <w:rsid w:val="009E6165"/>
    <w:rPr>
      <w:rFonts w:cs="Times New Roman"/>
      <w:i/>
      <w:iCs/>
    </w:rPr>
  </w:style>
  <w:style w:type="paragraph" w:styleId="NormalWeb">
    <w:name w:val="Normal (Web)"/>
    <w:basedOn w:val="Normal"/>
    <w:uiPriority w:val="99"/>
    <w:locked/>
    <w:rsid w:val="00AD4B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037B07"/>
    <w:rPr>
      <w:rFonts w:ascii="Arial" w:hAnsi="Arial"/>
      <w:sz w:val="18"/>
      <w:szCs w:val="22"/>
    </w:rPr>
  </w:style>
  <w:style w:type="paragraph" w:styleId="NoSpacing">
    <w:name w:val="No Spacing"/>
    <w:uiPriority w:val="1"/>
    <w:qFormat/>
    <w:rsid w:val="00593D0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365294"/>
    <w:rPr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locked/>
    <w:rsid w:val="00365294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rsid w:val="00365294"/>
    <w:rPr>
      <w:rFonts w:ascii="Arial" w:hAnsi="Arial"/>
      <w:sz w:val="16"/>
    </w:rPr>
  </w:style>
  <w:style w:type="paragraph" w:styleId="Closing">
    <w:name w:val="Closing"/>
    <w:basedOn w:val="Normal"/>
    <w:link w:val="ClosingChar"/>
    <w:uiPriority w:val="99"/>
    <w:semiHidden/>
    <w:unhideWhenUsed/>
    <w:locked/>
    <w:rsid w:val="00365294"/>
    <w:pPr>
      <w:ind w:left="4320"/>
    </w:pPr>
    <w:rPr>
      <w:szCs w:val="22"/>
    </w:rPr>
  </w:style>
  <w:style w:type="character" w:customStyle="1" w:styleId="ClosingChar">
    <w:name w:val="Closing Char"/>
    <w:link w:val="Closing"/>
    <w:uiPriority w:val="99"/>
    <w:semiHidden/>
    <w:rsid w:val="00365294"/>
    <w:rPr>
      <w:rFonts w:ascii="Arial" w:hAnsi="Arial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locked/>
    <w:rsid w:val="00365294"/>
    <w:rPr>
      <w:szCs w:val="22"/>
    </w:rPr>
  </w:style>
  <w:style w:type="character" w:customStyle="1" w:styleId="DateChar">
    <w:name w:val="Date Char"/>
    <w:link w:val="Date"/>
    <w:uiPriority w:val="99"/>
    <w:semiHidden/>
    <w:rsid w:val="00365294"/>
    <w:rPr>
      <w:rFonts w:ascii="Arial" w:hAnsi="Arial"/>
      <w:sz w:val="18"/>
      <w:szCs w:val="22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locked/>
    <w:rsid w:val="00365294"/>
    <w:rPr>
      <w:szCs w:val="22"/>
    </w:rPr>
  </w:style>
  <w:style w:type="character" w:customStyle="1" w:styleId="E-mailSignatureChar">
    <w:name w:val="E-mail Signature Char"/>
    <w:link w:val="E-mailSignature"/>
    <w:uiPriority w:val="99"/>
    <w:semiHidden/>
    <w:rsid w:val="00365294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365294"/>
    <w:rPr>
      <w:sz w:val="20"/>
      <w:szCs w:val="25"/>
    </w:rPr>
  </w:style>
  <w:style w:type="character" w:customStyle="1" w:styleId="EndnoteTextChar">
    <w:name w:val="Endnote Text Char"/>
    <w:link w:val="EndnoteText"/>
    <w:uiPriority w:val="99"/>
    <w:semiHidden/>
    <w:rsid w:val="00365294"/>
    <w:rPr>
      <w:rFonts w:ascii="Arial" w:hAnsi="Arial"/>
      <w:szCs w:val="25"/>
    </w:rPr>
  </w:style>
  <w:style w:type="paragraph" w:styleId="EnvelopeAddress">
    <w:name w:val="envelope address"/>
    <w:basedOn w:val="Normal"/>
    <w:uiPriority w:val="99"/>
    <w:semiHidden/>
    <w:unhideWhenUsed/>
    <w:locked/>
    <w:rsid w:val="00365294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30"/>
    </w:rPr>
  </w:style>
  <w:style w:type="paragraph" w:styleId="HTMLAddress">
    <w:name w:val="HTML Address"/>
    <w:basedOn w:val="Normal"/>
    <w:link w:val="HTMLAddressChar"/>
    <w:uiPriority w:val="99"/>
    <w:semiHidden/>
    <w:unhideWhenUsed/>
    <w:locked/>
    <w:rsid w:val="00365294"/>
    <w:rPr>
      <w:i/>
      <w:iCs/>
      <w:szCs w:val="22"/>
    </w:rPr>
  </w:style>
  <w:style w:type="character" w:customStyle="1" w:styleId="HTMLAddressChar">
    <w:name w:val="HTML Address Char"/>
    <w:link w:val="HTMLAddress"/>
    <w:uiPriority w:val="99"/>
    <w:semiHidden/>
    <w:rsid w:val="00365294"/>
    <w:rPr>
      <w:rFonts w:ascii="Arial" w:hAnsi="Arial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365294"/>
    <w:rPr>
      <w:rFonts w:ascii="Courier New" w:hAnsi="Courier New"/>
      <w:sz w:val="20"/>
      <w:szCs w:val="25"/>
    </w:rPr>
  </w:style>
  <w:style w:type="character" w:customStyle="1" w:styleId="HTMLPreformattedChar">
    <w:name w:val="HTML Preformatted Char"/>
    <w:link w:val="HTMLPreformatted"/>
    <w:uiPriority w:val="99"/>
    <w:semiHidden/>
    <w:rsid w:val="00365294"/>
    <w:rPr>
      <w:rFonts w:ascii="Courier New" w:hAnsi="Courier New"/>
      <w:szCs w:val="2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65294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  <w:szCs w:val="22"/>
    </w:rPr>
  </w:style>
  <w:style w:type="character" w:customStyle="1" w:styleId="IntenseQuoteChar">
    <w:name w:val="Intense Quote Char"/>
    <w:link w:val="IntenseQuote"/>
    <w:uiPriority w:val="30"/>
    <w:rsid w:val="00365294"/>
    <w:rPr>
      <w:rFonts w:ascii="Arial" w:hAnsi="Arial"/>
      <w:i/>
      <w:iCs/>
      <w:color w:val="5B9BD5"/>
      <w:sz w:val="18"/>
      <w:szCs w:val="22"/>
    </w:rPr>
  </w:style>
  <w:style w:type="paragraph" w:styleId="List">
    <w:name w:val="List"/>
    <w:basedOn w:val="Normal"/>
    <w:uiPriority w:val="99"/>
    <w:semiHidden/>
    <w:unhideWhenUsed/>
    <w:locked/>
    <w:rsid w:val="00365294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uiPriority w:val="99"/>
    <w:semiHidden/>
    <w:unhideWhenUsed/>
    <w:locked/>
    <w:rsid w:val="00365294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uiPriority w:val="99"/>
    <w:semiHidden/>
    <w:unhideWhenUsed/>
    <w:locked/>
    <w:rsid w:val="00365294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uiPriority w:val="99"/>
    <w:semiHidden/>
    <w:unhideWhenUsed/>
    <w:locked/>
    <w:rsid w:val="00365294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uiPriority w:val="99"/>
    <w:semiHidden/>
    <w:unhideWhenUsed/>
    <w:locked/>
    <w:rsid w:val="00365294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uiPriority w:val="99"/>
    <w:semiHidden/>
    <w:unhideWhenUsed/>
    <w:locked/>
    <w:rsid w:val="00365294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uiPriority w:val="99"/>
    <w:semiHidden/>
    <w:unhideWhenUsed/>
    <w:locked/>
    <w:rsid w:val="00365294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uiPriority w:val="99"/>
    <w:semiHidden/>
    <w:unhideWhenUsed/>
    <w:locked/>
    <w:rsid w:val="00365294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uiPriority w:val="99"/>
    <w:semiHidden/>
    <w:unhideWhenUsed/>
    <w:locked/>
    <w:rsid w:val="00365294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uiPriority w:val="99"/>
    <w:semiHidden/>
    <w:unhideWhenUsed/>
    <w:locked/>
    <w:rsid w:val="00365294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uiPriority w:val="99"/>
    <w:semiHidden/>
    <w:unhideWhenUsed/>
    <w:locked/>
    <w:rsid w:val="0036529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hAnsi="Calibri Light"/>
      <w:sz w:val="24"/>
      <w:szCs w:val="30"/>
    </w:rPr>
  </w:style>
  <w:style w:type="character" w:customStyle="1" w:styleId="MessageHeaderChar">
    <w:name w:val="Message Header Char"/>
    <w:link w:val="MessageHeader"/>
    <w:uiPriority w:val="99"/>
    <w:semiHidden/>
    <w:rsid w:val="00365294"/>
    <w:rPr>
      <w:rFonts w:ascii="Calibri Light" w:eastAsia="Times New Roman" w:hAnsi="Calibri Light" w:cs="Angsana New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locked/>
    <w:rsid w:val="00365294"/>
    <w:rPr>
      <w:szCs w:val="22"/>
    </w:rPr>
  </w:style>
  <w:style w:type="character" w:customStyle="1" w:styleId="NoteHeadingChar">
    <w:name w:val="Note Heading Char"/>
    <w:link w:val="NoteHeading"/>
    <w:uiPriority w:val="99"/>
    <w:semiHidden/>
    <w:rsid w:val="00365294"/>
    <w:rPr>
      <w:rFonts w:ascii="Arial" w:hAnsi="Arial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365294"/>
    <w:pPr>
      <w:spacing w:before="200" w:after="160"/>
      <w:ind w:left="864" w:right="864"/>
      <w:jc w:val="center"/>
    </w:pPr>
    <w:rPr>
      <w:i/>
      <w:iCs/>
      <w:color w:val="404040"/>
      <w:szCs w:val="22"/>
    </w:rPr>
  </w:style>
  <w:style w:type="character" w:customStyle="1" w:styleId="QuoteChar">
    <w:name w:val="Quote Char"/>
    <w:link w:val="Quote"/>
    <w:uiPriority w:val="29"/>
    <w:rsid w:val="00365294"/>
    <w:rPr>
      <w:rFonts w:ascii="Arial" w:hAnsi="Arial"/>
      <w:i/>
      <w:iCs/>
      <w:color w:val="404040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locked/>
    <w:rsid w:val="00365294"/>
    <w:rPr>
      <w:szCs w:val="22"/>
    </w:rPr>
  </w:style>
  <w:style w:type="character" w:customStyle="1" w:styleId="SalutationChar">
    <w:name w:val="Salutation Char"/>
    <w:link w:val="Salutation"/>
    <w:uiPriority w:val="99"/>
    <w:semiHidden/>
    <w:rsid w:val="00365294"/>
    <w:rPr>
      <w:rFonts w:ascii="Arial" w:hAnsi="Arial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365294"/>
    <w:pPr>
      <w:spacing w:after="60"/>
      <w:jc w:val="center"/>
      <w:outlineLvl w:val="1"/>
    </w:pPr>
    <w:rPr>
      <w:rFonts w:ascii="Calibri Light" w:hAnsi="Calibri Light"/>
      <w:sz w:val="24"/>
      <w:szCs w:val="30"/>
    </w:rPr>
  </w:style>
  <w:style w:type="character" w:customStyle="1" w:styleId="SubtitleChar">
    <w:name w:val="Subtitle Char"/>
    <w:link w:val="Subtitle"/>
    <w:rsid w:val="00365294"/>
    <w:rPr>
      <w:rFonts w:ascii="Calibri Light" w:eastAsia="Times New Roman" w:hAnsi="Calibri Light" w:cs="Angsana New"/>
      <w:sz w:val="24"/>
      <w:szCs w:val="30"/>
    </w:rPr>
  </w:style>
  <w:style w:type="paragraph" w:styleId="Title">
    <w:name w:val="Title"/>
    <w:basedOn w:val="Normal"/>
    <w:next w:val="Normal"/>
    <w:link w:val="TitleChar"/>
    <w:qFormat/>
    <w:rsid w:val="00365294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40"/>
    </w:rPr>
  </w:style>
  <w:style w:type="character" w:customStyle="1" w:styleId="TitleChar">
    <w:name w:val="Title Char"/>
    <w:link w:val="Title"/>
    <w:rsid w:val="00365294"/>
    <w:rPr>
      <w:rFonts w:ascii="Calibri Light" w:eastAsia="Times New Roman" w:hAnsi="Calibri Light" w:cs="Angsana New"/>
      <w:b/>
      <w:bCs/>
      <w:kern w:val="28"/>
      <w:sz w:val="32"/>
      <w:szCs w:val="40"/>
    </w:rPr>
  </w:style>
  <w:style w:type="paragraph" w:styleId="TOAHeading">
    <w:name w:val="toa heading"/>
    <w:basedOn w:val="Normal"/>
    <w:next w:val="Normal"/>
    <w:uiPriority w:val="99"/>
    <w:semiHidden/>
    <w:unhideWhenUsed/>
    <w:locked/>
    <w:rsid w:val="00365294"/>
    <w:pPr>
      <w:spacing w:before="120"/>
    </w:pPr>
    <w:rPr>
      <w:rFonts w:ascii="Calibri Light" w:hAnsi="Calibri Light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65294"/>
    <w:pPr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/>
      <w:outlineLvl w:val="9"/>
    </w:pPr>
    <w:rPr>
      <w:rFonts w:ascii="Calibri Light" w:hAnsi="Calibri Light"/>
      <w:kern w:val="32"/>
      <w:sz w:val="32"/>
      <w:szCs w:val="40"/>
      <w:u w:val="none"/>
      <w:lang w:val="en-US" w:eastAsia="en-US"/>
    </w:rPr>
  </w:style>
  <w:style w:type="paragraph" w:styleId="Revision">
    <w:name w:val="Revision"/>
    <w:hidden/>
    <w:uiPriority w:val="99"/>
    <w:semiHidden/>
    <w:rsid w:val="00BF67AE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BF67A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F67A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BF67A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BF67A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BF67A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F67A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F67A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F67A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F67AE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F67AE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F67AE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F67AE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F67AE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F67AE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rsid w:val="00BF67AE"/>
  </w:style>
  <w:style w:type="table" w:styleId="Table3Deffects2">
    <w:name w:val="Table 3D effects 2"/>
    <w:basedOn w:val="TableNormal"/>
    <w:locked/>
    <w:rsid w:val="00BF67AE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semiHidden/>
    <w:unhideWhenUsed/>
    <w:locked/>
    <w:rsid w:val="00BF67AE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BF67AE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BF67A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uiPriority w:val="99"/>
    <w:locked/>
    <w:rsid w:val="00BF67AE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BF67AE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character" w:styleId="FollowedHyperlink">
    <w:name w:val="FollowedHyperlink"/>
    <w:uiPriority w:val="99"/>
    <w:semiHidden/>
    <w:unhideWhenUsed/>
    <w:locked/>
    <w:rsid w:val="00BF67AE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BF67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BF67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rsid w:val="00BF67AE"/>
    <w:rPr>
      <w:rFonts w:ascii="Book Antiqua" w:eastAsia="Times New Roman" w:hAnsi="Book Antiqua" w:cs="Times New Roman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01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9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1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6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95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1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8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04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044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7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4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45C6A331-EFD9-44E2-8F56-5434D7FB2D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3D4B5B-2BB9-4E37-BB5D-EA33523D8F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A156E2-1AF3-4B96-A799-FDB87C63B75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0BA9FB3-26B7-41CC-8B07-768B61C13AAE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133</TotalTime>
  <Pages>3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พฤกษา เรียลเอสเตท จำกัด</vt:lpstr>
    </vt:vector>
  </TitlesOfParts>
  <Company>KPMG</Company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พฤกษา เรียลเอสเตท จำกัด</dc:title>
  <dc:subject/>
  <dc:creator>thippapha_670</dc:creator>
  <cp:keywords/>
  <cp:lastModifiedBy>Praewwipa, Silawal</cp:lastModifiedBy>
  <cp:revision>20</cp:revision>
  <cp:lastPrinted>2024-08-13T08:48:00Z</cp:lastPrinted>
  <dcterms:created xsi:type="dcterms:W3CDTF">2024-04-30T09:13:00Z</dcterms:created>
  <dcterms:modified xsi:type="dcterms:W3CDTF">2024-08-13T09:36:00Z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