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72E87FBE" w14:textId="77777777" w:rsidTr="006673C6">
        <w:tc>
          <w:tcPr>
            <w:tcW w:w="1458" w:type="dxa"/>
          </w:tcPr>
          <w:p w14:paraId="30C10331" w14:textId="5799D992" w:rsidR="00667C73" w:rsidRPr="006F48DE" w:rsidRDefault="001C2C0D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6F48DE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6F48DE" w14:paraId="679E9495" w14:textId="77777777" w:rsidTr="006673C6">
        <w:tc>
          <w:tcPr>
            <w:tcW w:w="1458" w:type="dxa"/>
          </w:tcPr>
          <w:p w14:paraId="5C798359" w14:textId="69F20B20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67C73" w:rsidRPr="006F48DE" w14:paraId="541A4121" w14:textId="77777777" w:rsidTr="006673C6">
        <w:tc>
          <w:tcPr>
            <w:tcW w:w="1458" w:type="dxa"/>
          </w:tcPr>
          <w:p w14:paraId="49B6FF4E" w14:textId="507A30BB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C6D31C0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วงเงินสินเชื่อและสินทรัพย์ใช้เป็นหลักประกัน</w:t>
            </w:r>
          </w:p>
        </w:tc>
      </w:tr>
      <w:tr w:rsidR="00667C73" w:rsidRPr="006F48DE" w14:paraId="3B169CF2" w14:textId="77777777" w:rsidTr="006673C6">
        <w:tc>
          <w:tcPr>
            <w:tcW w:w="1458" w:type="dxa"/>
          </w:tcPr>
          <w:p w14:paraId="0E41798A" w14:textId="330BDCFC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00E061DA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7C73" w:rsidRPr="006F48DE" w14:paraId="3FC9C5B2" w14:textId="77777777" w:rsidTr="00C10A1C">
        <w:tc>
          <w:tcPr>
            <w:tcW w:w="1458" w:type="dxa"/>
          </w:tcPr>
          <w:p w14:paraId="6D8FC4F5" w14:textId="0FB449B9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3F83D687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9D1B4B" w:rsidRPr="006F48DE" w14:paraId="65ADC653" w14:textId="77777777" w:rsidTr="00C10A1C">
        <w:tc>
          <w:tcPr>
            <w:tcW w:w="1458" w:type="dxa"/>
          </w:tcPr>
          <w:p w14:paraId="3AB21089" w14:textId="30C31F02" w:rsidR="009D1B4B" w:rsidRPr="006F48DE" w:rsidRDefault="001C2C0D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  <w:shd w:val="clear" w:color="auto" w:fill="auto"/>
          </w:tcPr>
          <w:p w14:paraId="5C312D90" w14:textId="2FF4EDCC" w:rsidR="009D1B4B" w:rsidRPr="006F48DE" w:rsidRDefault="009D1B4B" w:rsidP="009D1B4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9D1B4B" w:rsidRPr="006F48DE" w14:paraId="12F1AD49" w14:textId="77777777" w:rsidTr="006673C6">
        <w:tc>
          <w:tcPr>
            <w:tcW w:w="1458" w:type="dxa"/>
          </w:tcPr>
          <w:p w14:paraId="6F7B0654" w14:textId="25C7DDE0" w:rsidR="009D1B4B" w:rsidRPr="006F48DE" w:rsidRDefault="001C2C0D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5DAEB8BA" w14:textId="1FA184B3" w:rsidR="009D1B4B" w:rsidRPr="006F48DE" w:rsidRDefault="009D1B4B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1B4B" w:rsidRPr="006F48DE" w14:paraId="6B062521" w14:textId="77777777" w:rsidTr="006673C6">
        <w:tc>
          <w:tcPr>
            <w:tcW w:w="1458" w:type="dxa"/>
          </w:tcPr>
          <w:p w14:paraId="569E5643" w14:textId="49ED4337" w:rsidR="009D1B4B" w:rsidRPr="006F48DE" w:rsidRDefault="001C2C0D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136028B3" w14:textId="77777777" w:rsidR="009D1B4B" w:rsidRPr="006F48DE" w:rsidRDefault="009D1B4B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6016A7" w:rsidRPr="006F48DE" w14:paraId="0CF9E95C" w14:textId="77777777" w:rsidTr="006673C6">
        <w:tc>
          <w:tcPr>
            <w:tcW w:w="1458" w:type="dxa"/>
          </w:tcPr>
          <w:p w14:paraId="65CB557A" w14:textId="0A178A7E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49B1824" w14:textId="77777777" w:rsidR="006016A7" w:rsidRPr="006F48DE" w:rsidRDefault="006016A7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16A7" w:rsidRPr="006F48DE" w14:paraId="50CC9CFD" w14:textId="77777777" w:rsidTr="006673C6">
        <w:tc>
          <w:tcPr>
            <w:tcW w:w="1458" w:type="dxa"/>
          </w:tcPr>
          <w:p w14:paraId="7D8D0A50" w14:textId="62C75824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26D191A1" w14:textId="22CC18FA" w:rsidR="006016A7" w:rsidRPr="006F48DE" w:rsidRDefault="006016A7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1C6AB9" w:rsidRPr="006F48DE" w14:paraId="7CB31503" w14:textId="77777777" w:rsidTr="006673C6">
        <w:tc>
          <w:tcPr>
            <w:tcW w:w="1458" w:type="dxa"/>
          </w:tcPr>
          <w:p w14:paraId="6F10CC94" w14:textId="44330438" w:rsidR="001C6AB9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72853E47" w14:textId="61E6CA33" w:rsidR="001C6AB9" w:rsidRPr="006F48DE" w:rsidRDefault="001C6AB9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016A7" w:rsidRPr="006F48DE" w14:paraId="12B2F17E" w14:textId="77777777" w:rsidTr="006673C6">
        <w:tc>
          <w:tcPr>
            <w:tcW w:w="1458" w:type="dxa"/>
          </w:tcPr>
          <w:p w14:paraId="6A7A1E73" w14:textId="29B886A8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75" w:type="dxa"/>
          </w:tcPr>
          <w:p w14:paraId="69EF0C2C" w14:textId="480204C8" w:rsidR="006016A7" w:rsidRPr="006F48DE" w:rsidRDefault="006016A7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016A7" w:rsidRPr="006F48DE" w14:paraId="0F463951" w14:textId="77777777" w:rsidTr="006673C6">
        <w:tc>
          <w:tcPr>
            <w:tcW w:w="1458" w:type="dxa"/>
          </w:tcPr>
          <w:p w14:paraId="75E72BC3" w14:textId="3F6071E5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75" w:type="dxa"/>
          </w:tcPr>
          <w:p w14:paraId="4086D27F" w14:textId="107E39D6" w:rsidR="006016A7" w:rsidRPr="006F48DE" w:rsidRDefault="006016A7" w:rsidP="006016A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016A7" w:rsidRPr="006F48DE" w14:paraId="37052B94" w14:textId="77777777" w:rsidTr="006673C6">
        <w:tc>
          <w:tcPr>
            <w:tcW w:w="1458" w:type="dxa"/>
          </w:tcPr>
          <w:p w14:paraId="1411907A" w14:textId="76B12D5A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075" w:type="dxa"/>
          </w:tcPr>
          <w:p w14:paraId="00E046B5" w14:textId="557D7DAA" w:rsidR="006016A7" w:rsidRPr="006F48DE" w:rsidRDefault="006016A7" w:rsidP="006016A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76DB96D3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F02AA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14</w:t>
      </w:r>
      <w:r w:rsidR="00C349DD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C349DD" w:rsidRPr="006F48DE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1937E642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25D316FB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5BCD174D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7B2298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667C73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60D2CBC4" w:rsidR="00667C73" w:rsidRPr="006F48DE" w:rsidRDefault="008D126C" w:rsidP="00272D6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667C73" w:rsidRPr="006F48DE" w:rsidRDefault="00E24234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667C73" w:rsidRPr="006F48DE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667C73" w:rsidRPr="006F48DE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65D7616A" w:rsidR="00667C73" w:rsidRPr="006F48DE" w:rsidRDefault="00A465AD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49DD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349DD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8" w:type="pct"/>
            <w:vAlign w:val="center"/>
            <w:hideMark/>
          </w:tcPr>
          <w:p w14:paraId="77678564" w14:textId="75344156" w:rsidR="00667C73" w:rsidRPr="006F48DE" w:rsidRDefault="001C2C0D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5975559F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530B7196" w:rsidR="00667C73" w:rsidRPr="006F48DE" w:rsidRDefault="001C2C0D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</w:tcPr>
          <w:p w14:paraId="335B60B8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61C023D1" w:rsidR="00667C73" w:rsidRPr="006F48DE" w:rsidRDefault="001C2C0D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5F717EC8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1850B122" w:rsidR="00667C73" w:rsidRPr="006F48DE" w:rsidRDefault="001C2C0D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67C73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F464E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667C73" w:rsidRPr="006F48DE" w:rsidRDefault="00667C73" w:rsidP="007B2298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58E99FF1" w14:textId="77777777" w:rsidTr="00C349DD">
        <w:tc>
          <w:tcPr>
            <w:tcW w:w="2263" w:type="pct"/>
            <w:hideMark/>
          </w:tcPr>
          <w:p w14:paraId="1EC9783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3660BC1D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2BEB91DD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820222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43E3D846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</w:tcPr>
          <w:p w14:paraId="040A77D8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616DB190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7A3C91" w:rsidRPr="006F48DE" w14:paraId="637CF869" w14:textId="77777777" w:rsidTr="00C349DD">
        <w:tc>
          <w:tcPr>
            <w:tcW w:w="2263" w:type="pct"/>
          </w:tcPr>
          <w:p w14:paraId="15A9B705" w14:textId="796257C4" w:rsidR="007A3C91" w:rsidRPr="006F48DE" w:rsidRDefault="008641BB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="007A3C91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78" w:type="pct"/>
          </w:tcPr>
          <w:p w14:paraId="2ADF05D2" w14:textId="381D7635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EF1C4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1DE66E" w14:textId="07478B5A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1DDAB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5D30CA" w14:textId="16E68F96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3C9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44" w:type="pct"/>
          </w:tcPr>
          <w:p w14:paraId="1425B510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59FEE13" w14:textId="1F16FD6D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A3C91" w:rsidRPr="006F4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7A3C91" w:rsidRPr="006F48DE" w14:paraId="564BDACF" w14:textId="77777777" w:rsidTr="00C349DD">
        <w:tc>
          <w:tcPr>
            <w:tcW w:w="2263" w:type="pct"/>
          </w:tcPr>
          <w:p w14:paraId="4C52C61C" w14:textId="79AC25AB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1E870494" w14:textId="5D4CA8A4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76487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862D0" w14:textId="5EB9BAC9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7A3A23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943F2E" w14:textId="4A82CC79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4" w:type="pct"/>
          </w:tcPr>
          <w:p w14:paraId="51487797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0B851" w14:textId="4273A5A2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7A3C91" w:rsidRPr="006F48DE" w14:paraId="763AF20E" w14:textId="77777777" w:rsidTr="00C349DD">
        <w:tc>
          <w:tcPr>
            <w:tcW w:w="2263" w:type="pct"/>
          </w:tcPr>
          <w:p w14:paraId="371619C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5E8CF2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60B4E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F5AC0A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0A44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7A3C91" w:rsidRPr="006F48DE" w14:paraId="0DBD373E" w14:textId="77777777" w:rsidTr="00C349DD">
        <w:tc>
          <w:tcPr>
            <w:tcW w:w="2263" w:type="pct"/>
          </w:tcPr>
          <w:p w14:paraId="243964B3" w14:textId="1E9A5374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48D8F268" w14:textId="6905242E" w:rsidR="007A3C91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45D84F48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664C49" w14:textId="16521D1B" w:rsidR="007A3C91" w:rsidRPr="00F140F8" w:rsidRDefault="007A3C91" w:rsidP="005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8938CD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54F7B9" w14:textId="7D4A2F71" w:rsidR="007A3C91" w:rsidRPr="00F140F8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0AB059BD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6F5FDC" w14:textId="6418611A" w:rsidR="007A3C91" w:rsidRPr="00F140F8" w:rsidRDefault="007A3C91" w:rsidP="005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3C91" w:rsidRPr="006F48DE" w14:paraId="7498B1CE" w14:textId="77777777" w:rsidTr="00C349DD">
        <w:tc>
          <w:tcPr>
            <w:tcW w:w="2263" w:type="pct"/>
          </w:tcPr>
          <w:p w14:paraId="2FF04625" w14:textId="458FCA03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2FBFD1A2" w14:textId="6A03C659" w:rsidR="007A3C91" w:rsidRPr="00F140F8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14:paraId="6CDA05AC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187ED1" w14:textId="4D4ED461" w:rsidR="007A3C91" w:rsidRPr="00F140F8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4" w:type="pct"/>
          </w:tcPr>
          <w:p w14:paraId="5DC5B79E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22223D" w14:textId="38AB7B28" w:rsidR="007A3C91" w:rsidRPr="00F140F8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09882F9E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76F61" w14:textId="14798ED2" w:rsidR="007A3C91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A3C91" w:rsidRPr="006F48DE" w14:paraId="6DC64243" w14:textId="77777777" w:rsidTr="00C349DD">
        <w:tc>
          <w:tcPr>
            <w:tcW w:w="2263" w:type="pct"/>
          </w:tcPr>
          <w:p w14:paraId="20EA1650" w14:textId="3DAB1AB5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66B2E2" w14:textId="21846528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1E96E4E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3976E2" w14:textId="2CEDE65C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92A00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131EC3" w14:textId="24A0190E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900B56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0FBCAE" w14:textId="7820FD3E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7A3C91" w:rsidRPr="006F48DE" w:rsidRDefault="007A3C91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208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32960540" w14:textId="77777777" w:rsidR="009C3208" w:rsidRPr="00F140F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3503F" w14:textId="129FA303" w:rsidR="009C3208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4" w:type="pct"/>
          </w:tcPr>
          <w:p w14:paraId="2DAA3A82" w14:textId="77777777" w:rsidR="009C3208" w:rsidRPr="00F140F8" w:rsidRDefault="009C3208" w:rsidP="00F14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8C020" w14:textId="77777777" w:rsidR="009C3208" w:rsidRPr="00F140F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13DEE" w14:textId="0294CF17" w:rsidR="009C3208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</w:tcPr>
          <w:p w14:paraId="46819A1E" w14:textId="77777777" w:rsidR="009C3208" w:rsidRPr="00F140F8" w:rsidRDefault="009C3208" w:rsidP="00F14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65A0D3" w14:textId="77777777" w:rsidR="009C3208" w:rsidRPr="00F140F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09351" w14:textId="0B90C44E" w:rsidR="009C3208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2C409246" w14:textId="77777777" w:rsidR="009C3208" w:rsidRPr="00F140F8" w:rsidRDefault="009C3208" w:rsidP="00F14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941478" w14:textId="77777777" w:rsidR="009C3208" w:rsidRPr="00F140F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A5301" w14:textId="4FBB2163" w:rsidR="009C3208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C3208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3C8BC121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31334A2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2C00803C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8A607FA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16D248B5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F9C3CF9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4369E062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C3208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1A541585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14:paraId="6EAEDDD3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79F7C32A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4" w:type="pct"/>
          </w:tcPr>
          <w:p w14:paraId="79FB9461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70B1EA2D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44" w:type="pct"/>
          </w:tcPr>
          <w:p w14:paraId="77656F35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3D07D329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</w:tbl>
    <w:p w14:paraId="5C478F37" w14:textId="77777777" w:rsidR="00667C73" w:rsidRPr="006F48DE" w:rsidRDefault="00667C73" w:rsidP="00544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55CF05EC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DD" w:rsidRPr="006F48DE" w14:paraId="51B7A44B" w14:textId="77777777" w:rsidTr="00F140F8">
        <w:trPr>
          <w:trHeight w:val="393"/>
          <w:tblHeader/>
        </w:trPr>
        <w:tc>
          <w:tcPr>
            <w:tcW w:w="4230" w:type="dxa"/>
          </w:tcPr>
          <w:p w14:paraId="0C777D4C" w14:textId="062FF8EF" w:rsidR="00C349DD" w:rsidRPr="006F48DE" w:rsidRDefault="00C349DD" w:rsidP="00C3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4AFCDEB0" w:rsidR="00C349DD" w:rsidRPr="006F48DE" w:rsidRDefault="001C2C0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D17BDD9" w14:textId="77777777" w:rsidR="00C349DD" w:rsidRPr="006F48DE" w:rsidRDefault="00C349D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7D3F67BD" w:rsidR="00C349DD" w:rsidRPr="006F48DE" w:rsidRDefault="001C2C0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C349DD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C349DD" w:rsidRPr="006F48DE" w:rsidRDefault="00C349DD" w:rsidP="00C3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18133159" w:rsidR="00C349DD" w:rsidRPr="006F48DE" w:rsidRDefault="001C2C0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07" w:type="dxa"/>
          </w:tcPr>
          <w:p w14:paraId="3B10FC5B" w14:textId="77777777" w:rsidR="00C349DD" w:rsidRPr="006F48DE" w:rsidRDefault="00C349D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744F1CAF" w:rsidR="00C349DD" w:rsidRPr="006F48DE" w:rsidRDefault="001C2C0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C349DD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3DE8" w:rsidRPr="006F48DE" w14:paraId="796257FC" w14:textId="77777777" w:rsidTr="00F140F8">
        <w:trPr>
          <w:trHeight w:val="382"/>
          <w:tblHeader/>
        </w:trPr>
        <w:tc>
          <w:tcPr>
            <w:tcW w:w="4230" w:type="dxa"/>
          </w:tcPr>
          <w:p w14:paraId="0D26B488" w14:textId="4B57E66E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62FC5FF7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F923D6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56053C7E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CA5D62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51656F89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7" w:type="dxa"/>
          </w:tcPr>
          <w:p w14:paraId="5E4310BA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2C82592C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D3DE8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E8" w:rsidRPr="006F48DE" w14:paraId="1CA309E5" w14:textId="77777777" w:rsidTr="00F140F8">
        <w:trPr>
          <w:trHeight w:val="81"/>
        </w:trPr>
        <w:tc>
          <w:tcPr>
            <w:tcW w:w="4230" w:type="dxa"/>
          </w:tcPr>
          <w:p w14:paraId="386F3CD8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E7E0D8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3C91" w:rsidRPr="006F48DE" w14:paraId="7904DBF8" w14:textId="77777777" w:rsidTr="00F140F8">
        <w:trPr>
          <w:trHeight w:val="81"/>
        </w:trPr>
        <w:tc>
          <w:tcPr>
            <w:tcW w:w="4230" w:type="dxa"/>
          </w:tcPr>
          <w:p w14:paraId="35BF5774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5175BAA1" w:rsidR="007A3C91" w:rsidRPr="006F48DE" w:rsidRDefault="007A3C91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BF04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4A176EAB" w:rsidR="007A3C91" w:rsidRPr="006F48DE" w:rsidRDefault="007A3C91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3C7C76D2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3C9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307" w:type="dxa"/>
          </w:tcPr>
          <w:p w14:paraId="5820263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7881BB6B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3C9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7A3C91" w:rsidRPr="006F48DE" w14:paraId="50853D35" w14:textId="77777777" w:rsidTr="00F140F8">
        <w:trPr>
          <w:trHeight w:val="81"/>
        </w:trPr>
        <w:tc>
          <w:tcPr>
            <w:tcW w:w="4230" w:type="dxa"/>
          </w:tcPr>
          <w:p w14:paraId="6AA006E9" w14:textId="0E509026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6175A" w14:textId="05EE659C" w:rsidR="007A3C91" w:rsidRPr="006F48DE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2A9117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CFE70" w14:textId="53F5AAB8" w:rsidR="007A3C91" w:rsidRPr="006F48DE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89FBD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38FF36D" w14:textId="1BEEE278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07" w:type="dxa"/>
          </w:tcPr>
          <w:p w14:paraId="447A619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5FF5C50" w14:textId="6F056D46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3C91" w:rsidRPr="006F48DE" w14:paraId="45B395BE" w14:textId="77777777" w:rsidTr="00F140F8">
        <w:trPr>
          <w:trHeight w:val="81"/>
        </w:trPr>
        <w:tc>
          <w:tcPr>
            <w:tcW w:w="4230" w:type="dxa"/>
          </w:tcPr>
          <w:p w14:paraId="6589308E" w14:textId="7D92112A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6DBAE4D2" w:rsidR="007A3C91" w:rsidRPr="006F48DE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07E0C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5214305A" w:rsidR="007A3C91" w:rsidRPr="006F48DE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0EB6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65AE2540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A3C91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307" w:type="dxa"/>
          </w:tcPr>
          <w:p w14:paraId="51F8A7AD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76B0EAEE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A3C91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p w14:paraId="1AE3BC2D" w14:textId="77777777" w:rsidR="00087816" w:rsidRDefault="00087816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4548B9">
        <w:tc>
          <w:tcPr>
            <w:tcW w:w="2520" w:type="dxa"/>
            <w:shd w:val="clear" w:color="auto" w:fill="auto"/>
            <w:vAlign w:val="bottom"/>
          </w:tcPr>
          <w:p w14:paraId="4CC896C3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464CA2E3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11B576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36B1EED" w14:textId="69CBC7EA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87816" w:rsidRPr="006F48DE" w14:paraId="20777C03" w14:textId="77777777" w:rsidTr="004548B9">
        <w:tc>
          <w:tcPr>
            <w:tcW w:w="2520" w:type="dxa"/>
            <w:shd w:val="clear" w:color="auto" w:fill="auto"/>
            <w:vAlign w:val="bottom"/>
          </w:tcPr>
          <w:p w14:paraId="5A78DD6B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9D3305A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F2EEC5" w14:textId="15F3C760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BEE1FF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CF0B2BA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056129" w14:textId="2B89E8B6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6D48B2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8AB699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005368B4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80795A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ABC4205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3D88DE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AB87854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ECF387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A4740AE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894DB9" w14:textId="49923841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87816" w:rsidRPr="006F48DE" w14:paraId="615973DE" w14:textId="77777777" w:rsidTr="004548B9">
        <w:tc>
          <w:tcPr>
            <w:tcW w:w="2520" w:type="dxa"/>
            <w:shd w:val="clear" w:color="auto" w:fill="auto"/>
            <w:vAlign w:val="bottom"/>
          </w:tcPr>
          <w:p w14:paraId="22DD55B6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2DD9B2" w14:textId="042B4F83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054C72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526F87" w14:textId="0441F8A5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8D7E22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CD45D" w14:textId="7A3A0021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DBD0EC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DEABF1A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B252B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11B08B9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2A726E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874BBE7" w14:textId="1B5F592E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7816" w:rsidRPr="006F48DE" w14:paraId="3C5A4B3C" w14:textId="77777777" w:rsidTr="004548B9">
        <w:tc>
          <w:tcPr>
            <w:tcW w:w="2520" w:type="dxa"/>
            <w:shd w:val="clear" w:color="auto" w:fill="auto"/>
          </w:tcPr>
          <w:p w14:paraId="3FBEFB84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1CC3D81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044A0E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3DC7AA9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7816" w:rsidRPr="006F48DE" w14:paraId="1AEB9021" w14:textId="77777777" w:rsidTr="004548B9">
        <w:tc>
          <w:tcPr>
            <w:tcW w:w="2520" w:type="dxa"/>
            <w:shd w:val="clear" w:color="auto" w:fill="auto"/>
          </w:tcPr>
          <w:p w14:paraId="6F050C38" w14:textId="39B10F38" w:rsidR="00087816" w:rsidRPr="006F48DE" w:rsidRDefault="00CC20EC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45" w:type="dxa"/>
            <w:shd w:val="clear" w:color="auto" w:fill="auto"/>
          </w:tcPr>
          <w:p w14:paraId="2FB2AEDD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4EB2B2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CE25877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268D886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4759EE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51E3B7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F99BEAA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48221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1712E4B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E09A1ED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295E129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16" w:rsidRPr="006F48DE" w14:paraId="1CEF5F71" w14:textId="77777777" w:rsidTr="004548B9">
        <w:tc>
          <w:tcPr>
            <w:tcW w:w="2520" w:type="dxa"/>
            <w:shd w:val="clear" w:color="auto" w:fill="auto"/>
          </w:tcPr>
          <w:p w14:paraId="5A04F83C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0BB4031F" w14:textId="11CE6747" w:rsidR="00087816" w:rsidRPr="006F48DE" w:rsidRDefault="00087816" w:rsidP="005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3E87044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27966D" w14:textId="28D601E2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78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24C2B681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043B6" w14:textId="524DFB08" w:rsidR="00087816" w:rsidRPr="006F48DE" w:rsidRDefault="00087816" w:rsidP="00B8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927695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7DC0752" w14:textId="39FB05B3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78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40" w:type="dxa"/>
            <w:shd w:val="clear" w:color="auto" w:fill="auto"/>
          </w:tcPr>
          <w:p w14:paraId="7F11C2C8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76A655F" w14:textId="71770D5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7BFCAF2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3D9932A" w14:textId="135BB064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29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87816" w:rsidRPr="006F48DE" w14:paraId="4BB489A1" w14:textId="77777777" w:rsidTr="004548B9">
        <w:tc>
          <w:tcPr>
            <w:tcW w:w="2520" w:type="dxa"/>
            <w:shd w:val="clear" w:color="auto" w:fill="auto"/>
          </w:tcPr>
          <w:p w14:paraId="262D39D6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30107AAB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3EC73E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6E563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5ED3FEA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B9C1A2" w14:textId="7E2A024F" w:rsidR="00087816" w:rsidRPr="006F48DE" w:rsidRDefault="00087816" w:rsidP="00B8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464495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0C1F514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BE3B7F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A144A74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79286E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10F5DA" w14:textId="46FB92A9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7816" w:rsidRPr="006F48DE" w14:paraId="78336A53" w14:textId="77777777" w:rsidTr="004548B9">
        <w:tc>
          <w:tcPr>
            <w:tcW w:w="2520" w:type="dxa"/>
            <w:shd w:val="clear" w:color="auto" w:fill="auto"/>
          </w:tcPr>
          <w:p w14:paraId="6810D2BB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687149B1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D24EB82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C6BBCC1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C3532D8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76B1" w14:textId="350CAD0B" w:rsidR="00087816" w:rsidRPr="006F48DE" w:rsidRDefault="00087816" w:rsidP="00B8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D921F45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C67207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D118030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36F7ED7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61C9EF" w14:textId="77777777" w:rsidR="00087816" w:rsidRPr="006F48DE" w:rsidRDefault="0008781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D8CA8C5" w14:textId="3F8790F4" w:rsidR="0008781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667C73" w:rsidRPr="006F48DE" w14:paraId="09A9C217" w14:textId="77777777" w:rsidTr="00585EE5">
        <w:tc>
          <w:tcPr>
            <w:tcW w:w="2520" w:type="dxa"/>
            <w:shd w:val="clear" w:color="auto" w:fill="auto"/>
            <w:vAlign w:val="bottom"/>
          </w:tcPr>
          <w:p w14:paraId="6ADC0F15" w14:textId="77777777" w:rsidR="00667C73" w:rsidRPr="006F48DE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173B8C79" w14:textId="77777777" w:rsidR="00667C73" w:rsidRPr="006F48DE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88AA8A" w14:textId="77777777" w:rsidR="00667C73" w:rsidRPr="006F48DE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30034CE5" w14:textId="77777777" w:rsidR="00667C73" w:rsidRPr="006F48DE" w:rsidRDefault="00667C73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32735CA7" w14:textId="77777777" w:rsidTr="00585EE5">
        <w:tc>
          <w:tcPr>
            <w:tcW w:w="2520" w:type="dxa"/>
            <w:shd w:val="clear" w:color="auto" w:fill="auto"/>
            <w:vAlign w:val="bottom"/>
          </w:tcPr>
          <w:p w14:paraId="5087981D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CE36D5E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BE7B160" w14:textId="49D7DE59" w:rsidR="00667C73" w:rsidRPr="006F48DE" w:rsidRDefault="001C2C0D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C7E06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37D8CFE" w14:textId="77777777" w:rsidR="005E0F43" w:rsidRPr="006F48DE" w:rsidRDefault="005E0F43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79419C" w14:textId="553383F6" w:rsidR="00667C73" w:rsidRPr="006F48DE" w:rsidRDefault="001C2C0D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D7048C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6208A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0971022B" w:rsidR="00667C73" w:rsidRPr="006F48DE" w:rsidRDefault="001C2C0D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DF2A06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E5C0AB6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13BC7C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C32CF1E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408538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E204F0C" w14:textId="77777777" w:rsidR="005E0F43" w:rsidRPr="006F48DE" w:rsidRDefault="005E0F43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C1D0C7" w14:textId="1F304E53" w:rsidR="00667C73" w:rsidRPr="006F48DE" w:rsidRDefault="001C2C0D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67C73" w:rsidRPr="006F48DE" w14:paraId="26EFE8BE" w14:textId="77777777" w:rsidTr="00585EE5">
        <w:tc>
          <w:tcPr>
            <w:tcW w:w="2520" w:type="dxa"/>
            <w:shd w:val="clear" w:color="auto" w:fill="auto"/>
            <w:vAlign w:val="bottom"/>
          </w:tcPr>
          <w:p w14:paraId="0EB63DF9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7441FE" w14:textId="3E2DB1F6" w:rsidR="00667C73" w:rsidRPr="006F48DE" w:rsidRDefault="001C2C0D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145A29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2D382CE" w14:textId="278CEB7C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DE8BE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6C9A9" w14:textId="052382C9" w:rsidR="00667C73" w:rsidRPr="006F48DE" w:rsidRDefault="001C2C0D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3013A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BE30E0D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9EDC92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9808A55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47A8B0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1F1831" w14:textId="09C129C8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25B88EF5" w14:textId="77777777" w:rsidTr="00585EE5">
        <w:tc>
          <w:tcPr>
            <w:tcW w:w="2520" w:type="dxa"/>
            <w:shd w:val="clear" w:color="auto" w:fill="auto"/>
          </w:tcPr>
          <w:p w14:paraId="5CC08BCD" w14:textId="77777777" w:rsidR="00667C73" w:rsidRPr="00557FA6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61C01BF3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1FD295F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828F12A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  <w:shd w:val="clear" w:color="auto" w:fill="auto"/>
          </w:tcPr>
          <w:p w14:paraId="34511769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25FBD8C9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B84EFE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EBB340D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C89F08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9B43F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D4B385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CF7DEF7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318810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33DC1F3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4675F3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127A9B1" w14:textId="77777777" w:rsidR="00667C73" w:rsidRPr="006F48DE" w:rsidRDefault="00667C73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DB1" w:rsidRPr="006F48DE" w14:paraId="1F8EB505" w14:textId="77777777" w:rsidTr="00585EE5">
        <w:tc>
          <w:tcPr>
            <w:tcW w:w="2520" w:type="dxa"/>
            <w:shd w:val="clear" w:color="auto" w:fill="auto"/>
          </w:tcPr>
          <w:p w14:paraId="794C137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7692DAF8" w14:textId="153FABA1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7AE7654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2591D7" w14:textId="545CCBCB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63F3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41B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41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2E58A35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804B2E" w14:textId="4C82FFF2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40" w:type="dxa"/>
            <w:shd w:val="clear" w:color="auto" w:fill="auto"/>
          </w:tcPr>
          <w:p w14:paraId="69D0EB1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ED8BBB6" w14:textId="40976D6E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40" w:type="dxa"/>
            <w:shd w:val="clear" w:color="auto" w:fill="auto"/>
          </w:tcPr>
          <w:p w14:paraId="2BA5F87B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93A457A" w14:textId="5865F067" w:rsidR="008A1DB1" w:rsidRPr="006F48DE" w:rsidRDefault="008641BB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B88150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E9BF18E" w14:textId="2586F7DF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8A1DB1" w:rsidRPr="006F48DE" w14:paraId="4DA2D191" w14:textId="77777777" w:rsidTr="00087816">
        <w:tc>
          <w:tcPr>
            <w:tcW w:w="2520" w:type="dxa"/>
            <w:shd w:val="clear" w:color="auto" w:fill="auto"/>
          </w:tcPr>
          <w:p w14:paraId="40C351E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0295FD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4E5D9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F68992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C87BC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8E5A" w14:textId="6EECE6A9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0" w:type="dxa"/>
            <w:shd w:val="clear" w:color="auto" w:fill="auto"/>
          </w:tcPr>
          <w:p w14:paraId="5FA1FA9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4187D33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880CC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05E324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BC031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D0859F" w14:textId="53DD6E1C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8A1DB1" w:rsidRPr="006F48DE" w14:paraId="43DF1421" w14:textId="77777777" w:rsidTr="00087816">
        <w:tc>
          <w:tcPr>
            <w:tcW w:w="2520" w:type="dxa"/>
            <w:shd w:val="clear" w:color="auto" w:fill="auto"/>
          </w:tcPr>
          <w:p w14:paraId="7A4E995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45D8D8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0A3AC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77C83A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D3AEC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E875" w14:textId="7F5F8D10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A1DB1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40" w:type="dxa"/>
            <w:shd w:val="clear" w:color="auto" w:fill="auto"/>
          </w:tcPr>
          <w:p w14:paraId="44139F4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FD156C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B0C2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60DF15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EF45E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9A53" w14:textId="5218CA84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A1DB1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</w:p>
        </w:tc>
      </w:tr>
    </w:tbl>
    <w:p w14:paraId="560F2CEF" w14:textId="77777777" w:rsidR="00087816" w:rsidRPr="00557FA6" w:rsidRDefault="00087816">
      <w:pPr>
        <w:rPr>
          <w:sz w:val="30"/>
          <w:szCs w:val="30"/>
        </w:rPr>
      </w:pPr>
    </w:p>
    <w:tbl>
      <w:tblPr>
        <w:tblW w:w="94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7"/>
        <w:gridCol w:w="1198"/>
        <w:gridCol w:w="276"/>
        <w:gridCol w:w="1108"/>
        <w:gridCol w:w="276"/>
        <w:gridCol w:w="1089"/>
        <w:gridCol w:w="242"/>
        <w:gridCol w:w="1170"/>
      </w:tblGrid>
      <w:tr w:rsidR="008A1DB1" w:rsidRPr="006F48DE" w14:paraId="3BE9D915" w14:textId="77777777" w:rsidTr="00890CF0">
        <w:trPr>
          <w:trHeight w:val="418"/>
        </w:trPr>
        <w:tc>
          <w:tcPr>
            <w:tcW w:w="4057" w:type="dxa"/>
          </w:tcPr>
          <w:p w14:paraId="76648DD2" w14:textId="236CBA9C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82" w:type="dxa"/>
            <w:gridSpan w:val="3"/>
          </w:tcPr>
          <w:p w14:paraId="0AA1AA2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7094D3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3AE3456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1DB1" w:rsidRPr="006F48DE" w14:paraId="4B8AFD2F" w14:textId="77777777" w:rsidTr="00890CF0">
        <w:trPr>
          <w:trHeight w:val="63"/>
        </w:trPr>
        <w:tc>
          <w:tcPr>
            <w:tcW w:w="4057" w:type="dxa"/>
          </w:tcPr>
          <w:p w14:paraId="1539C69C" w14:textId="3456AA89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98" w:type="dxa"/>
          </w:tcPr>
          <w:p w14:paraId="64850930" w14:textId="449D35ED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6" w:type="dxa"/>
          </w:tcPr>
          <w:p w14:paraId="5EBE7151" w14:textId="77777777" w:rsidR="008A1DB1" w:rsidRPr="006F48DE" w:rsidRDefault="008A1DB1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6" w:type="dxa"/>
          </w:tcPr>
          <w:p w14:paraId="4B0E2C6F" w14:textId="2206A70C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8A1DB1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6" w:type="dxa"/>
          </w:tcPr>
          <w:p w14:paraId="79CB696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976E69" w14:textId="503F405F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" w:type="dxa"/>
          </w:tcPr>
          <w:p w14:paraId="4B736B77" w14:textId="77777777" w:rsidR="008A1DB1" w:rsidRPr="006F48DE" w:rsidRDefault="008A1DB1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</w:tcPr>
          <w:p w14:paraId="25EE8C59" w14:textId="6BF9598E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8A1DB1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1DB1" w:rsidRPr="006F48DE" w14:paraId="160A7E73" w14:textId="77777777" w:rsidTr="00890CF0">
        <w:trPr>
          <w:trHeight w:val="401"/>
        </w:trPr>
        <w:tc>
          <w:tcPr>
            <w:tcW w:w="4057" w:type="dxa"/>
          </w:tcPr>
          <w:p w14:paraId="2E1FDF86" w14:textId="35205481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CEDD4A" w14:textId="68714260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760C2FE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4C96B0D2" w14:textId="64BE9A76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6" w:type="dxa"/>
          </w:tcPr>
          <w:p w14:paraId="4C0A448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0F3B986" w14:textId="5CBE2F17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6121124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CC754BC" w14:textId="12EF431F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A1DB1" w:rsidRPr="006F48DE" w14:paraId="7CA566A6" w14:textId="77777777" w:rsidTr="00890CF0">
        <w:trPr>
          <w:trHeight w:val="418"/>
        </w:trPr>
        <w:tc>
          <w:tcPr>
            <w:tcW w:w="4057" w:type="dxa"/>
          </w:tcPr>
          <w:p w14:paraId="2BA1C69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784B526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1DB1" w:rsidRPr="006F48DE" w14:paraId="1C7A618A" w14:textId="77777777" w:rsidTr="00890CF0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057" w:type="dxa"/>
            <w:shd w:val="clear" w:color="auto" w:fill="auto"/>
          </w:tcPr>
          <w:p w14:paraId="705FECB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B08C61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shd w:val="clear" w:color="auto" w:fill="auto"/>
          </w:tcPr>
          <w:p w14:paraId="0AA3BD8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6AA390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B5ADE1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8061D2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D9A098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96BA8F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23E561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08C00D80" w14:textId="77777777" w:rsidTr="00890CF0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057" w:type="dxa"/>
            <w:shd w:val="clear" w:color="auto" w:fill="auto"/>
          </w:tcPr>
          <w:p w14:paraId="1DFCBE2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0417C1E7" w14:textId="6E2B8063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6" w:type="dxa"/>
            <w:shd w:val="clear" w:color="auto" w:fill="auto"/>
          </w:tcPr>
          <w:p w14:paraId="1E76655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F1A1A03" w14:textId="01F2C1AF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6" w:type="dxa"/>
            <w:shd w:val="clear" w:color="auto" w:fill="auto"/>
          </w:tcPr>
          <w:p w14:paraId="6764BE6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1EE9630A" w14:textId="0CAB1592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42" w:type="dxa"/>
            <w:shd w:val="clear" w:color="auto" w:fill="auto"/>
          </w:tcPr>
          <w:p w14:paraId="7A89468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7F62B4D3" w14:textId="273F44C2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A1DB1" w:rsidRPr="006F48DE" w14:paraId="78831310" w14:textId="77777777" w:rsidTr="00890CF0">
        <w:trPr>
          <w:trHeight w:val="79"/>
        </w:trPr>
        <w:tc>
          <w:tcPr>
            <w:tcW w:w="4057" w:type="dxa"/>
          </w:tcPr>
          <w:p w14:paraId="4AD28AF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0A29162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544488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07A0871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346B61D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95187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0D8A99A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EF7C5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04E83AE9" w14:textId="77777777" w:rsidTr="00890CF0">
        <w:trPr>
          <w:trHeight w:val="79"/>
        </w:trPr>
        <w:tc>
          <w:tcPr>
            <w:tcW w:w="4057" w:type="dxa"/>
          </w:tcPr>
          <w:p w14:paraId="1C306277" w14:textId="5D09643A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8" w:type="dxa"/>
          </w:tcPr>
          <w:p w14:paraId="073E23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5E8C9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7E9564A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44413A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B26FD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2796F3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AC37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7EE16582" w14:textId="77777777" w:rsidTr="00890CF0">
        <w:trPr>
          <w:trHeight w:val="79"/>
        </w:trPr>
        <w:tc>
          <w:tcPr>
            <w:tcW w:w="4057" w:type="dxa"/>
          </w:tcPr>
          <w:p w14:paraId="0051383D" w14:textId="57CABFE6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</w:tcPr>
          <w:p w14:paraId="46E71CAE" w14:textId="2EF296F7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6" w:type="dxa"/>
          </w:tcPr>
          <w:p w14:paraId="2B4412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6D8AB2E6" w14:textId="607FD215" w:rsidR="008A1DB1" w:rsidRPr="00305BB3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CFE25A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CF75A80" w14:textId="04797C03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857AA73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63308B2" w14:textId="3AF20DC5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A1DB1" w:rsidRPr="006F48DE" w14:paraId="422DF78A" w14:textId="77777777" w:rsidTr="00890CF0">
        <w:trPr>
          <w:trHeight w:val="79"/>
        </w:trPr>
        <w:tc>
          <w:tcPr>
            <w:tcW w:w="4057" w:type="dxa"/>
          </w:tcPr>
          <w:p w14:paraId="0C79708A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29DF1D9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F7F4AA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015FBAD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090942A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590EDF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40618D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8F2B59B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BB3" w:rsidRPr="006F48DE" w14:paraId="72905A82" w14:textId="77777777" w:rsidTr="00890CF0">
        <w:trPr>
          <w:trHeight w:val="79"/>
        </w:trPr>
        <w:tc>
          <w:tcPr>
            <w:tcW w:w="4057" w:type="dxa"/>
          </w:tcPr>
          <w:p w14:paraId="3AFF80F8" w14:textId="61DD91FC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98" w:type="dxa"/>
          </w:tcPr>
          <w:p w14:paraId="770370C0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A095A9A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33E5B2AB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E04131B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5DA323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C4855A0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09A1C9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BB3" w:rsidRPr="006F48DE" w14:paraId="00C3A480" w14:textId="77777777" w:rsidTr="00890CF0">
        <w:trPr>
          <w:trHeight w:val="79"/>
        </w:trPr>
        <w:tc>
          <w:tcPr>
            <w:tcW w:w="4057" w:type="dxa"/>
          </w:tcPr>
          <w:p w14:paraId="26ED19CD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1038897" w14:textId="03C20309" w:rsidR="00305BB3" w:rsidRPr="006F48DE" w:rsidRDefault="001C2C0D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2F9BEEC2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0C236385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4AD8D07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10829B9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135726D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A739FBB" w14:textId="77777777" w:rsidR="00305BB3" w:rsidRPr="006F48DE" w:rsidRDefault="00305BB3" w:rsidP="00DE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A0EB8B5" w14:textId="77777777" w:rsidR="00B82936" w:rsidRDefault="00B82936">
      <w:pPr>
        <w:rPr>
          <w:sz w:val="30"/>
          <w:szCs w:val="30"/>
        </w:rPr>
      </w:pPr>
    </w:p>
    <w:p w14:paraId="72FD63EE" w14:textId="77777777" w:rsidR="00557FA6" w:rsidRDefault="00557FA6">
      <w:pPr>
        <w:rPr>
          <w:sz w:val="30"/>
          <w:szCs w:val="30"/>
        </w:rPr>
      </w:pPr>
    </w:p>
    <w:p w14:paraId="6C33D2D9" w14:textId="77777777" w:rsidR="00557FA6" w:rsidRDefault="00557FA6">
      <w:pPr>
        <w:rPr>
          <w:sz w:val="30"/>
          <w:szCs w:val="30"/>
        </w:rPr>
      </w:pPr>
    </w:p>
    <w:p w14:paraId="1FB66D8A" w14:textId="77777777" w:rsidR="00557FA6" w:rsidRDefault="00557FA6">
      <w:pPr>
        <w:rPr>
          <w:sz w:val="30"/>
          <w:szCs w:val="30"/>
        </w:rPr>
      </w:pPr>
    </w:p>
    <w:p w14:paraId="52B82055" w14:textId="77777777" w:rsidR="00557FA6" w:rsidRDefault="00557FA6">
      <w:pPr>
        <w:rPr>
          <w:sz w:val="30"/>
          <w:szCs w:val="30"/>
        </w:rPr>
      </w:pPr>
    </w:p>
    <w:p w14:paraId="05B1B6F0" w14:textId="77777777" w:rsidR="00557FA6" w:rsidRDefault="00557FA6">
      <w:pPr>
        <w:rPr>
          <w:sz w:val="30"/>
          <w:szCs w:val="30"/>
        </w:rPr>
      </w:pPr>
    </w:p>
    <w:p w14:paraId="29BF8166" w14:textId="77777777" w:rsidR="00557FA6" w:rsidRDefault="00557FA6">
      <w:pPr>
        <w:rPr>
          <w:sz w:val="30"/>
          <w:szCs w:val="30"/>
        </w:rPr>
      </w:pPr>
    </w:p>
    <w:p w14:paraId="07B12107" w14:textId="77777777" w:rsidR="00557FA6" w:rsidRDefault="00557FA6">
      <w:pPr>
        <w:rPr>
          <w:sz w:val="30"/>
          <w:szCs w:val="30"/>
        </w:rPr>
      </w:pPr>
    </w:p>
    <w:p w14:paraId="6561587D" w14:textId="77777777" w:rsidR="00557FA6" w:rsidRDefault="00557FA6">
      <w:pPr>
        <w:rPr>
          <w:sz w:val="30"/>
          <w:szCs w:val="30"/>
        </w:rPr>
      </w:pPr>
    </w:p>
    <w:p w14:paraId="4A4F25A8" w14:textId="77777777" w:rsidR="00557FA6" w:rsidRPr="00557FA6" w:rsidRDefault="00557FA6">
      <w:pPr>
        <w:rPr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B82936" w:rsidRPr="006F48DE" w14:paraId="666FD745" w14:textId="77777777" w:rsidTr="00B82936">
        <w:tc>
          <w:tcPr>
            <w:tcW w:w="2520" w:type="dxa"/>
            <w:shd w:val="clear" w:color="auto" w:fill="auto"/>
            <w:vAlign w:val="bottom"/>
          </w:tcPr>
          <w:p w14:paraId="264C3D90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55E28B3D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047966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9B240E2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82936" w:rsidRPr="006F48DE" w14:paraId="1CA4FDA9" w14:textId="77777777" w:rsidTr="00B82936">
        <w:tc>
          <w:tcPr>
            <w:tcW w:w="2520" w:type="dxa"/>
            <w:shd w:val="clear" w:color="auto" w:fill="auto"/>
            <w:vAlign w:val="bottom"/>
          </w:tcPr>
          <w:p w14:paraId="6BA2629B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FADCDC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BBC2FA" w14:textId="515446C0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333C471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3F1CD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601BA3" w14:textId="74BABFC1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113813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EE0A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D8FE3A" w14:textId="3A37FA00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9DD601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827C385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84B962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6C8A605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A95B0E2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AFA83E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D619B4" w14:textId="682E3648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93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82936" w:rsidRPr="006F48DE" w14:paraId="49FA4E41" w14:textId="77777777" w:rsidTr="00B82936">
        <w:tc>
          <w:tcPr>
            <w:tcW w:w="2520" w:type="dxa"/>
            <w:shd w:val="clear" w:color="auto" w:fill="auto"/>
            <w:vAlign w:val="bottom"/>
          </w:tcPr>
          <w:p w14:paraId="00A40C1F" w14:textId="30F34C65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071BEEE" w14:textId="6FEFA329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B676BF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0F64AE6" w14:textId="2719E9A8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A4430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BD070" w14:textId="5DC3F9D9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682650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F92ABCB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D577B2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05D9F2F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B0BEC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193463C" w14:textId="449365F9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2936" w:rsidRPr="006F48DE" w14:paraId="62EC2F25" w14:textId="77777777" w:rsidTr="00B82936">
        <w:tc>
          <w:tcPr>
            <w:tcW w:w="2520" w:type="dxa"/>
            <w:shd w:val="clear" w:color="auto" w:fill="auto"/>
          </w:tcPr>
          <w:p w14:paraId="2298E10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5DFD2247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318F71A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7FCC7D3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2936" w:rsidRPr="006F48DE" w14:paraId="11380920" w14:textId="77777777" w:rsidTr="00042722">
        <w:tc>
          <w:tcPr>
            <w:tcW w:w="2520" w:type="dxa"/>
            <w:shd w:val="clear" w:color="auto" w:fill="auto"/>
          </w:tcPr>
          <w:p w14:paraId="19D99701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945" w:type="dxa"/>
            <w:shd w:val="clear" w:color="auto" w:fill="auto"/>
          </w:tcPr>
          <w:p w14:paraId="4B82BECE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1DEBC93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08F54825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4DD66EB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C2170A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CFADA63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E98D643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860C16C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2E93A7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745567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1FCFB0D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936" w:rsidRPr="006F48DE" w14:paraId="379C07D5" w14:textId="77777777" w:rsidTr="00042722">
        <w:tc>
          <w:tcPr>
            <w:tcW w:w="2520" w:type="dxa"/>
            <w:shd w:val="clear" w:color="auto" w:fill="auto"/>
          </w:tcPr>
          <w:p w14:paraId="2DC2DD94" w14:textId="3DFDACC9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27BB3F26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725A1D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EF7E50D" w14:textId="789D718F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0C3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271AE762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2B7544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3E834C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1D3FF365" w14:textId="117D3904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0" w:type="dxa"/>
            <w:shd w:val="clear" w:color="auto" w:fill="auto"/>
          </w:tcPr>
          <w:p w14:paraId="39693C0A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5311703" w14:textId="24FE5784" w:rsidR="00B82936" w:rsidRPr="006F48DE" w:rsidRDefault="00557FA6" w:rsidP="0055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right="-4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4C9D97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4678FA" w14:textId="206899F8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B82936" w:rsidRPr="006F48DE" w14:paraId="796D230D" w14:textId="77777777" w:rsidTr="00042722">
        <w:tc>
          <w:tcPr>
            <w:tcW w:w="2520" w:type="dxa"/>
            <w:shd w:val="clear" w:color="auto" w:fill="auto"/>
          </w:tcPr>
          <w:p w14:paraId="492F362D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33E3E35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5E53345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4ECCADC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2F503C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5E072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20364D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FD00D59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B9D0651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02083C5A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10003F7" w14:textId="77777777" w:rsidR="00B82936" w:rsidRPr="006F48DE" w:rsidRDefault="00B82936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4E835" w14:textId="35B5B61E" w:rsidR="00B82936" w:rsidRPr="006F48DE" w:rsidRDefault="001C2C0D" w:rsidP="0045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662FE95D" w14:textId="77777777" w:rsidR="00B82936" w:rsidRPr="006A0EE4" w:rsidRDefault="00B82936">
      <w:pPr>
        <w:rPr>
          <w:sz w:val="30"/>
          <w:szCs w:val="30"/>
        </w:rPr>
      </w:pPr>
    </w:p>
    <w:tbl>
      <w:tblPr>
        <w:tblW w:w="93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9"/>
        <w:gridCol w:w="1190"/>
        <w:gridCol w:w="274"/>
        <w:gridCol w:w="1100"/>
        <w:gridCol w:w="274"/>
        <w:gridCol w:w="1081"/>
        <w:gridCol w:w="241"/>
        <w:gridCol w:w="1163"/>
      </w:tblGrid>
      <w:tr w:rsidR="00120C33" w:rsidRPr="006F48DE" w14:paraId="15694B0C" w14:textId="77777777" w:rsidTr="00890CF0">
        <w:trPr>
          <w:trHeight w:val="80"/>
        </w:trPr>
        <w:tc>
          <w:tcPr>
            <w:tcW w:w="4029" w:type="dxa"/>
          </w:tcPr>
          <w:p w14:paraId="037985D4" w14:textId="54B39867" w:rsidR="00120C33" w:rsidRPr="006F48DE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64" w:type="dxa"/>
            <w:gridSpan w:val="3"/>
          </w:tcPr>
          <w:p w14:paraId="2A8EF8E1" w14:textId="69B7356B" w:rsidR="00120C33" w:rsidRPr="006F48DE" w:rsidRDefault="00120C33" w:rsidP="00DD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49EE8D41" w14:textId="77777777" w:rsidR="00120C33" w:rsidRPr="006F48DE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129FBED9" w14:textId="1BB61991" w:rsidR="00120C33" w:rsidRPr="006F48DE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C33" w:rsidRPr="006F48DE" w14:paraId="30FBCD8A" w14:textId="77777777" w:rsidTr="00890CF0">
        <w:trPr>
          <w:trHeight w:val="80"/>
        </w:trPr>
        <w:tc>
          <w:tcPr>
            <w:tcW w:w="4029" w:type="dxa"/>
          </w:tcPr>
          <w:p w14:paraId="17AB54ED" w14:textId="08EA96B1" w:rsidR="00120C33" w:rsidRPr="006F48DE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90" w:type="dxa"/>
          </w:tcPr>
          <w:p w14:paraId="22E5B7AE" w14:textId="2CBC5BCC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right="-30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20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0C33" w:rsidRPr="00120C3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61C44ECC" w14:textId="77777777" w:rsidR="00120C33" w:rsidRPr="00120C33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right="-30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30FD7FA" w14:textId="7D144EAA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30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20C33" w:rsidRPr="00120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0C33" w:rsidRPr="00120C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51DD72ED" w14:textId="77777777" w:rsidR="00120C33" w:rsidRPr="006F48DE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78ED786" w14:textId="139D370D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right="-30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20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0C33" w:rsidRPr="00120C3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7DEEF8F5" w14:textId="77777777" w:rsidR="00120C33" w:rsidRPr="006F48DE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D1C192" w14:textId="1C441CA4" w:rsidR="00120C33" w:rsidRPr="006F48DE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right="-30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20C33" w:rsidRPr="00120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0C33" w:rsidRPr="00120C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20C33" w:rsidRPr="006F48DE" w14:paraId="283103EF" w14:textId="77777777" w:rsidTr="00890CF0">
        <w:trPr>
          <w:trHeight w:val="80"/>
        </w:trPr>
        <w:tc>
          <w:tcPr>
            <w:tcW w:w="4029" w:type="dxa"/>
          </w:tcPr>
          <w:p w14:paraId="1C3F5037" w14:textId="77777777" w:rsidR="00120C33" w:rsidRPr="006F48DE" w:rsidRDefault="00120C33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43F50F2B" w14:textId="73825CA6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7" w:right="-193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2B53BF83" w14:textId="77777777" w:rsidR="00120C33" w:rsidRPr="00120C33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6E6C4BA" w14:textId="48AB3AD5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1E15FFFE" w14:textId="77777777" w:rsidR="00120C33" w:rsidRPr="00120C33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D0A86BE" w14:textId="2866600D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27E00E34" w14:textId="77777777" w:rsidR="00120C33" w:rsidRPr="00120C33" w:rsidRDefault="00120C33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8D98F0" w14:textId="23C559DB" w:rsidR="00120C33" w:rsidRPr="00120C33" w:rsidRDefault="001C2C0D" w:rsidP="0012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20C33" w:rsidRPr="006F48DE" w14:paraId="7F8F73E3" w14:textId="77777777" w:rsidTr="00890CF0">
        <w:trPr>
          <w:trHeight w:val="80"/>
        </w:trPr>
        <w:tc>
          <w:tcPr>
            <w:tcW w:w="4029" w:type="dxa"/>
          </w:tcPr>
          <w:p w14:paraId="3C162E0D" w14:textId="77777777" w:rsidR="00120C33" w:rsidRPr="006F48DE" w:rsidRDefault="00120C33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7"/>
          </w:tcPr>
          <w:p w14:paraId="7346D612" w14:textId="5D0DC597" w:rsidR="00120C33" w:rsidRPr="006F48DE" w:rsidRDefault="00954DB0" w:rsidP="0095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1DB1" w:rsidRPr="006F48DE" w14:paraId="2CE1F37C" w14:textId="77777777" w:rsidTr="00890CF0">
        <w:trPr>
          <w:trHeight w:val="80"/>
        </w:trPr>
        <w:tc>
          <w:tcPr>
            <w:tcW w:w="4029" w:type="dxa"/>
          </w:tcPr>
          <w:p w14:paraId="577F42C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483095F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AF70DB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2D6C4A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44429D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05124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B9A7E4B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EBB09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28B8186E" w14:textId="77777777" w:rsidTr="00890CF0">
        <w:trPr>
          <w:trHeight w:val="80"/>
        </w:trPr>
        <w:tc>
          <w:tcPr>
            <w:tcW w:w="4029" w:type="dxa"/>
          </w:tcPr>
          <w:p w14:paraId="7346AE1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991A495" w14:textId="69DB6F32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4" w:type="dxa"/>
          </w:tcPr>
          <w:p w14:paraId="6363EEA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0BC64BC4" w14:textId="78A92C89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4" w:type="dxa"/>
          </w:tcPr>
          <w:p w14:paraId="5155574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202E82F" w14:textId="0DC543FD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41" w:type="dxa"/>
          </w:tcPr>
          <w:p w14:paraId="54922A4A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66D4336" w14:textId="44ACF574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</w:tr>
    </w:tbl>
    <w:p w14:paraId="398DF513" w14:textId="77777777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x-none"/>
        </w:rPr>
      </w:pPr>
    </w:p>
    <w:p w14:paraId="15FFADD3" w14:textId="77777777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6F48DE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</w:p>
    <w:p w14:paraId="2C5345B1" w14:textId="51BCBB4C" w:rsidR="00667C73" w:rsidRPr="006F48DE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1C2C0D" w:rsidRPr="001C2C0D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1C2C0D" w:rsidRPr="001C2C0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1C2C0D" w:rsidRPr="001C2C0D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1C2C0D" w:rsidRPr="001C2C0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1C2C0D" w:rsidRPr="001C2C0D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14AA3E4C" w14:textId="77777777" w:rsidR="00667C73" w:rsidRDefault="00667C73" w:rsidP="00C10A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224A999" w14:textId="14632783" w:rsidR="00667C73" w:rsidRPr="006F48DE" w:rsidRDefault="00667C73" w:rsidP="004B295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C349DD" w:rsidRPr="006F48DE">
        <w:rPr>
          <w:rFonts w:asciiTheme="majorBidi" w:hAnsiTheme="majorBidi" w:cstheme="majorBidi"/>
          <w:lang w:val="en-US"/>
        </w:rPr>
        <w:t xml:space="preserve"> </w:t>
      </w:r>
      <w:r w:rsidR="00C349DD" w:rsidRPr="006F48DE">
        <w:rPr>
          <w:rFonts w:asciiTheme="majorBidi" w:hAnsiTheme="majorBidi" w:cstheme="majorBidi"/>
          <w:cs/>
          <w:lang w:val="en-US"/>
        </w:rPr>
        <w:t>มิถุนายน</w:t>
      </w:r>
      <w:r w:rsidR="00D0390E"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  <w:r w:rsidRPr="006F48DE">
        <w:rPr>
          <w:rFonts w:asciiTheme="majorBidi" w:hAnsiTheme="majorBidi" w:cstheme="majorBidi"/>
          <w:cs/>
        </w:rPr>
        <w:t xml:space="preserve"> เป็นจำนวนเงิน </w:t>
      </w:r>
      <w:r w:rsidRPr="006F48DE">
        <w:rPr>
          <w:rFonts w:asciiTheme="majorBidi" w:hAnsiTheme="majorBidi" w:cstheme="majorBidi"/>
          <w:cs/>
        </w:rPr>
        <w:br/>
      </w:r>
      <w:r w:rsidR="001C2C0D" w:rsidRPr="001C2C0D">
        <w:rPr>
          <w:rFonts w:asciiTheme="majorBidi" w:hAnsiTheme="majorBidi" w:cstheme="majorBidi"/>
          <w:lang w:val="en-US"/>
        </w:rPr>
        <w:t>2</w:t>
      </w:r>
      <w:r w:rsidR="007A3C91"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083</w:t>
      </w:r>
      <w:r w:rsidR="007A3C91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</w:t>
      </w:r>
      <w:r w:rsidRPr="006F48DE">
        <w:rPr>
          <w:rFonts w:asciiTheme="majorBidi" w:hAnsiTheme="majorBidi" w:cstheme="majorBidi"/>
          <w:i/>
          <w:iCs/>
          <w:lang w:val="en-US"/>
        </w:rPr>
        <w:t>,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073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7A322C" w:rsidRPr="006F48DE">
        <w:rPr>
          <w:rFonts w:asciiTheme="majorBidi" w:hAnsiTheme="majorBidi" w:cstheme="majorBidi"/>
          <w:cs/>
          <w:lang w:val="en-US"/>
        </w:rPr>
        <w:t>หก</w:t>
      </w:r>
      <w:r w:rsidRPr="006F48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C349DD" w:rsidRPr="006F48DE">
        <w:rPr>
          <w:rFonts w:asciiTheme="majorBidi" w:hAnsiTheme="majorBidi" w:cstheme="majorBidi"/>
          <w:lang w:val="en-US"/>
        </w:rPr>
        <w:t xml:space="preserve"> </w:t>
      </w:r>
      <w:r w:rsidR="00C349DD" w:rsidRPr="006F48DE">
        <w:rPr>
          <w:rFonts w:asciiTheme="majorBidi" w:hAnsiTheme="majorBidi" w:cstheme="majorBidi"/>
          <w:cs/>
          <w:lang w:val="en-US"/>
        </w:rPr>
        <w:t>มิถุนายน</w:t>
      </w:r>
      <w:r w:rsidR="00D0390E"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บริษัทย่อยได้จดภาระจำยอมในที่ดิน</w:t>
      </w:r>
      <w:r w:rsidRPr="006F48DE">
        <w:rPr>
          <w:rFonts w:asciiTheme="majorBidi" w:hAnsiTheme="majorBidi" w:cstheme="majorBidi"/>
          <w:cs/>
          <w:lang w:val="en-US"/>
        </w:rPr>
        <w:t>รวมถึงยกที่ดินเป็นที่สาธารณะประโยชน์</w:t>
      </w:r>
      <w:r w:rsidRPr="006F48DE">
        <w:rPr>
          <w:rFonts w:asciiTheme="majorBidi" w:hAnsiTheme="majorBidi" w:cstheme="majorBidi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lang w:val="en-US"/>
        </w:rPr>
        <w:t>39</w:t>
      </w:r>
      <w:r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894A9D" w:rsidRPr="006F48DE">
        <w:rPr>
          <w:rFonts w:asciiTheme="majorBidi" w:hAnsiTheme="majorBidi" w:cstheme="majorBidi"/>
          <w:i/>
          <w:iCs/>
          <w:lang w:val="en-US"/>
        </w:rPr>
        <w:t>-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โดยได้รับค่าตอบแทนเป็นจำนวนเงิน </w:t>
      </w:r>
      <w:r w:rsidR="001C2C0D" w:rsidRPr="001C2C0D">
        <w:rPr>
          <w:rFonts w:asciiTheme="majorBidi" w:hAnsiTheme="majorBidi" w:cstheme="majorBidi"/>
          <w:lang w:val="en-US"/>
        </w:rPr>
        <w:t>41</w:t>
      </w:r>
      <w:r w:rsidR="000B2CA5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894A9D" w:rsidRPr="006F48DE">
        <w:rPr>
          <w:rFonts w:asciiTheme="majorBidi" w:hAnsiTheme="majorBidi" w:cstheme="majorBidi"/>
          <w:i/>
          <w:iCs/>
          <w:lang w:val="en-US"/>
        </w:rPr>
        <w:t>-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338B3111" w14:textId="77777777" w:rsidR="00667C73" w:rsidRPr="006F48DE" w:rsidRDefault="00667C73" w:rsidP="008D71C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5EE15EC" w14:textId="6CF819CA" w:rsidR="00674F78" w:rsidRPr="006F48DE" w:rsidRDefault="00674F78" w:rsidP="00674F7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  <w:lang w:val="en-US"/>
        </w:rPr>
        <w:t>บริษัท</w:t>
      </w:r>
      <w:r w:rsidRPr="006F48DE">
        <w:rPr>
          <w:rFonts w:asciiTheme="majorBidi" w:hAnsiTheme="majorBidi" w:cstheme="majorBidi"/>
          <w:cs/>
        </w:rPr>
        <w:t>มีสัญญาให้</w:t>
      </w:r>
      <w:r w:rsidRPr="006F48DE">
        <w:rPr>
          <w:rFonts w:asciiTheme="majorBidi" w:hAnsiTheme="majorBidi" w:cstheme="majorBidi"/>
          <w:cs/>
          <w:lang w:val="en-US"/>
        </w:rPr>
        <w:t xml:space="preserve">กู้ยืมเงินแก่บริษัทย่อยบางแห่งวงเงินรวม </w:t>
      </w:r>
      <w:r w:rsidR="001C2C0D" w:rsidRPr="001C2C0D">
        <w:rPr>
          <w:rFonts w:asciiTheme="majorBidi" w:hAnsiTheme="majorBidi" w:cstheme="majorBidi"/>
          <w:lang w:val="en-US"/>
        </w:rPr>
        <w:t>2</w:t>
      </w:r>
      <w:r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745</w:t>
      </w:r>
      <w:r w:rsidRPr="006F48D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652707"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และมีสัญญากู้ยืมเงินจากบริษัทย่อยแห่</w:t>
      </w:r>
      <w:r w:rsidR="00652707" w:rsidRPr="006F48DE">
        <w:rPr>
          <w:rFonts w:asciiTheme="majorBidi" w:hAnsiTheme="majorBidi" w:cstheme="majorBidi"/>
          <w:cs/>
          <w:lang w:val="en-US"/>
        </w:rPr>
        <w:t>ง</w:t>
      </w:r>
      <w:r w:rsidRPr="006F48DE">
        <w:rPr>
          <w:rFonts w:asciiTheme="majorBidi" w:hAnsiTheme="majorBidi" w:cstheme="majorBidi"/>
          <w:cs/>
          <w:lang w:val="en-US"/>
        </w:rPr>
        <w:t xml:space="preserve">หนึ่งวงเงินรวม </w:t>
      </w:r>
      <w:r w:rsidR="001C2C0D" w:rsidRPr="001C2C0D">
        <w:rPr>
          <w:rFonts w:asciiTheme="majorBidi" w:hAnsiTheme="majorBidi" w:cstheme="majorBidi"/>
          <w:lang w:val="en-US"/>
        </w:rPr>
        <w:t>500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305BB3">
        <w:rPr>
          <w:rFonts w:asciiTheme="majorBidi" w:hAnsiTheme="majorBidi" w:cstheme="majorBidi"/>
          <w:cs/>
          <w:lang w:val="en-US"/>
        </w:rPr>
        <w:t>โดยอัตร</w:t>
      </w:r>
      <w:r w:rsidR="00433CDC">
        <w:rPr>
          <w:rFonts w:asciiTheme="majorBidi" w:hAnsiTheme="majorBidi" w:cstheme="majorBidi"/>
          <w:cs/>
          <w:lang w:val="en-US"/>
        </w:rPr>
        <w:t>า</w:t>
      </w:r>
      <w:r w:rsidR="00305BB3">
        <w:rPr>
          <w:rFonts w:asciiTheme="majorBidi" w:hAnsiTheme="majorBidi" w:cstheme="majorBidi"/>
          <w:cs/>
          <w:lang w:val="en-US"/>
        </w:rPr>
        <w:t>ดอกเบี้ยเป็นไปตามที่ตกลงร่วมกัน</w:t>
      </w:r>
      <w:r w:rsidR="00433CDC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4F118D23" w14:textId="41CB09AC" w:rsidR="00831C18" w:rsidRPr="006F48DE" w:rsidRDefault="00831C18" w:rsidP="00831C1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6F48DE">
        <w:rPr>
          <w:rFonts w:asciiTheme="majorBidi" w:hAnsiTheme="majorBidi" w:cstheme="majorBidi"/>
          <w:cs/>
        </w:rPr>
        <w:lastRenderedPageBreak/>
        <w:t xml:space="preserve">ในเดือนพฤษภาคม </w:t>
      </w:r>
      <w:r w:rsidR="001C2C0D" w:rsidRPr="001C2C0D">
        <w:rPr>
          <w:rFonts w:asciiTheme="majorBidi" w:hAnsiTheme="majorBidi" w:cstheme="majorBidi"/>
          <w:lang w:val="en-US"/>
        </w:rPr>
        <w:t>2566</w:t>
      </w:r>
      <w:r w:rsidRPr="006F48DE">
        <w:rPr>
          <w:rFonts w:asciiTheme="majorBidi" w:hAnsiTheme="majorBidi" w:cstheme="majorBidi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 (ผู้เช่า) เป็นระยะเวลา </w:t>
      </w:r>
      <w:r w:rsidR="001C2C0D" w:rsidRPr="001C2C0D">
        <w:rPr>
          <w:rFonts w:asciiTheme="majorBidi" w:hAnsiTheme="majorBidi" w:cstheme="majorBidi"/>
          <w:lang w:val="en-US"/>
        </w:rPr>
        <w:t>10</w:t>
      </w:r>
      <w:r w:rsidRPr="006F48DE">
        <w:rPr>
          <w:rFonts w:asciiTheme="majorBidi" w:hAnsiTheme="majorBidi" w:cstheme="majorBidi"/>
          <w:cs/>
        </w:rPr>
        <w:t xml:space="preserve"> ปี สิ้นสุดวันที่ </w:t>
      </w:r>
      <w:r w:rsidR="001C2C0D" w:rsidRPr="001C2C0D">
        <w:rPr>
          <w:rFonts w:asciiTheme="majorBidi" w:hAnsiTheme="majorBidi" w:cstheme="majorBidi"/>
          <w:lang w:val="en-US"/>
        </w:rPr>
        <w:t>25</w:t>
      </w:r>
      <w:r w:rsidRPr="006F48DE">
        <w:rPr>
          <w:rFonts w:asciiTheme="majorBidi" w:hAnsiTheme="majorBidi" w:cstheme="majorBidi"/>
          <w:cs/>
        </w:rPr>
        <w:t xml:space="preserve"> พฤษภาคม </w:t>
      </w:r>
      <w:r w:rsidR="001C2C0D" w:rsidRPr="001C2C0D">
        <w:rPr>
          <w:rFonts w:asciiTheme="majorBidi" w:hAnsiTheme="majorBidi" w:cstheme="majorBidi"/>
          <w:lang w:val="en-US"/>
        </w:rPr>
        <w:t>2576</w:t>
      </w:r>
      <w:r w:rsidRPr="006F48DE">
        <w:rPr>
          <w:rFonts w:asciiTheme="majorBidi" w:hAnsiTheme="majorBidi" w:cstheme="majorBidi"/>
          <w:cs/>
        </w:rPr>
        <w:t xml:space="preserve"> ทั้งนี้คู่สัญญาสามารถต่ออายุสัญญาไปได้อีก</w:t>
      </w:r>
      <w:r w:rsidR="00433CDC">
        <w:rPr>
          <w:rFonts w:asciiTheme="majorBidi" w:hAnsiTheme="majorBidi" w:cstheme="majorBidi"/>
          <w:cs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</w:t>
      </w:r>
      <w:r w:rsidRPr="006F48DE">
        <w:rPr>
          <w:rFonts w:asciiTheme="majorBidi" w:hAnsiTheme="majorBidi" w:cstheme="majorBidi"/>
          <w:cs/>
        </w:rPr>
        <w:t xml:space="preserve"> คราว คราวละ </w:t>
      </w:r>
      <w:r w:rsidR="001C2C0D" w:rsidRPr="001C2C0D">
        <w:rPr>
          <w:rFonts w:asciiTheme="majorBidi" w:hAnsiTheme="majorBidi" w:cstheme="majorBidi"/>
          <w:lang w:val="en-US"/>
        </w:rPr>
        <w:t>5</w:t>
      </w:r>
      <w:r w:rsidRPr="006F48DE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324A0F9F" w14:textId="77777777" w:rsidR="00667C73" w:rsidRPr="006F48DE" w:rsidRDefault="0066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E460314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วงเงินสินเชื่อและสินทรัพย์ใช้เป็นหลักประกัน</w:t>
      </w:r>
    </w:p>
    <w:p w14:paraId="3EF0F892" w14:textId="77777777" w:rsidR="00667C73" w:rsidRPr="006F48DE" w:rsidRDefault="00667C73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CDEDE" w14:textId="7B09FAA3" w:rsidR="00667C73" w:rsidRPr="006F48DE" w:rsidRDefault="00667C73" w:rsidP="005E231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349DD"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349DD"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มิถุนายน</w:t>
      </w:r>
      <w:r w:rsidR="00535F00"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C2C0D" w:rsidRPr="001C2C0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7A7EBEB7" w14:textId="77777777" w:rsidR="00667C73" w:rsidRPr="006F48DE" w:rsidRDefault="00667C73" w:rsidP="005823E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B676B0A" w14:textId="2B43CB1E" w:rsidR="00667C73" w:rsidRPr="006F48DE" w:rsidRDefault="00667C73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 xml:space="preserve">วงเงินเบิกเกินบัญชีจำนวน </w:t>
      </w:r>
      <w:r w:rsidR="001C2C0D" w:rsidRPr="001C2C0D">
        <w:rPr>
          <w:rFonts w:asciiTheme="majorBidi" w:hAnsiTheme="majorBidi" w:cstheme="majorBidi"/>
          <w:lang w:val="en-US"/>
        </w:rPr>
        <w:t>5</w:t>
      </w:r>
      <w:r w:rsidR="00535F00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5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</w:rPr>
        <w:t>ล้านบาท)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cs/>
        </w:rPr>
        <w:t>สำหรับกลุ่มบริษัท</w:t>
      </w:r>
    </w:p>
    <w:p w14:paraId="79824282" w14:textId="77777777" w:rsidR="00667C73" w:rsidRPr="006F48DE" w:rsidRDefault="00667C73" w:rsidP="002E635C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</w:rPr>
      </w:pPr>
    </w:p>
    <w:p w14:paraId="153E7A61" w14:textId="15737EAA" w:rsidR="00667C73" w:rsidRPr="006F48DE" w:rsidRDefault="00667C73" w:rsidP="00986B58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 xml:space="preserve">วงเงินหนังสือค้ำประกันที่ออกโดยสถาบันการเงินจำนวน </w:t>
      </w:r>
      <w:r w:rsidR="001C2C0D" w:rsidRPr="001C2C0D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</w:rPr>
        <w:t>ล้านบาท</w:t>
      </w:r>
      <w:r w:rsidRPr="006F48DE">
        <w:rPr>
          <w:rFonts w:asciiTheme="majorBidi" w:hAnsiTheme="majorBidi" w:cstheme="majorBidi"/>
          <w:i/>
          <w:iCs/>
        </w:rPr>
        <w:t>)</w:t>
      </w:r>
      <w:r w:rsidRPr="006F48DE">
        <w:rPr>
          <w:rFonts w:asciiTheme="majorBidi" w:hAnsiTheme="majorBidi" w:cstheme="majorBidi"/>
        </w:rPr>
        <w:t xml:space="preserve"> </w:t>
      </w:r>
      <w:r w:rsidRPr="006F48DE">
        <w:rPr>
          <w:rFonts w:asciiTheme="majorBidi" w:hAnsiTheme="majorBidi" w:cstheme="majorBidi"/>
          <w:cs/>
        </w:rPr>
        <w:t>สำหรับกลุ่มบริษัท</w:t>
      </w:r>
    </w:p>
    <w:p w14:paraId="18E9862D" w14:textId="77777777" w:rsidR="00667C73" w:rsidRPr="006F48DE" w:rsidRDefault="00667C73" w:rsidP="00986B58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rtl/>
          <w:cs/>
        </w:rPr>
      </w:pPr>
    </w:p>
    <w:p w14:paraId="16989891" w14:textId="77777777" w:rsidR="00667C73" w:rsidRPr="006F48DE" w:rsidRDefault="00667C73" w:rsidP="00C306A6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77219DD5" w14:textId="77777777" w:rsidR="00667C73" w:rsidRPr="006F48DE" w:rsidRDefault="00667C73" w:rsidP="00A51B1E">
      <w:pPr>
        <w:pStyle w:val="BodyTextIndent2"/>
        <w:spacing w:line="240" w:lineRule="auto"/>
        <w:ind w:left="547" w:firstLine="0"/>
        <w:jc w:val="lef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667C73" w:rsidRPr="006F48DE" w14:paraId="4BB50BBA" w14:textId="77777777" w:rsidTr="00EF0212">
        <w:tc>
          <w:tcPr>
            <w:tcW w:w="6210" w:type="dxa"/>
            <w:shd w:val="clear" w:color="auto" w:fill="auto"/>
          </w:tcPr>
          <w:p w14:paraId="5FB0E632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07BE2B5" w14:textId="77777777" w:rsidR="00667C73" w:rsidRPr="006F48DE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6F48DE" w14:paraId="25C1478D" w14:textId="77777777" w:rsidTr="00EF0212">
        <w:tc>
          <w:tcPr>
            <w:tcW w:w="6210" w:type="dxa"/>
            <w:shd w:val="clear" w:color="auto" w:fill="auto"/>
          </w:tcPr>
          <w:p w14:paraId="7B8FAD77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FEB8B2" w14:textId="3CDF657E" w:rsidR="00667C73" w:rsidRPr="006F48DE" w:rsidRDefault="001C2C0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4007848" w14:textId="77777777" w:rsidR="00667C73" w:rsidRPr="006F48DE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113200D" w14:textId="3D312E0E" w:rsidR="00667C73" w:rsidRPr="006F48DE" w:rsidRDefault="001C2C0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667C73" w:rsidRPr="006F48DE" w14:paraId="052492D6" w14:textId="77777777" w:rsidTr="00EF0212">
        <w:tc>
          <w:tcPr>
            <w:tcW w:w="6210" w:type="dxa"/>
            <w:shd w:val="clear" w:color="auto" w:fill="auto"/>
          </w:tcPr>
          <w:p w14:paraId="02E2A1E0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68C3F3" w14:textId="03B82424" w:rsidR="00667C73" w:rsidRPr="006F48DE" w:rsidRDefault="001C2C0D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321640" w14:textId="77777777" w:rsidR="00667C73" w:rsidRPr="006F48DE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8C5EFA" w14:textId="066436A3" w:rsidR="00667C73" w:rsidRPr="006F48DE" w:rsidRDefault="001C2C0D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667C73" w:rsidRPr="006F48DE" w14:paraId="7DF86123" w14:textId="77777777" w:rsidTr="00EF0212">
        <w:tc>
          <w:tcPr>
            <w:tcW w:w="6210" w:type="dxa"/>
            <w:shd w:val="clear" w:color="auto" w:fill="auto"/>
          </w:tcPr>
          <w:p w14:paraId="6721D270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7930375" w14:textId="77777777" w:rsidR="00667C73" w:rsidRPr="006F48DE" w:rsidRDefault="00667C73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31F5" w:rsidRPr="006F48DE" w14:paraId="7196D0E5" w14:textId="77777777" w:rsidTr="00EF0212">
        <w:tc>
          <w:tcPr>
            <w:tcW w:w="6210" w:type="dxa"/>
            <w:shd w:val="clear" w:color="auto" w:fill="auto"/>
          </w:tcPr>
          <w:p w14:paraId="3CB3806A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4D52305C" w14:textId="5C5C14BD" w:rsidR="00D831F5" w:rsidRPr="006F48DE" w:rsidRDefault="001C2C0D" w:rsidP="0053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1608B2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587540" w14:textId="035311A8" w:rsidR="00D831F5" w:rsidRPr="006F48DE" w:rsidRDefault="001C2C0D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831F5" w:rsidRPr="006F48DE" w14:paraId="2FBA9CE4" w14:textId="77777777" w:rsidTr="00EF0212">
        <w:tc>
          <w:tcPr>
            <w:tcW w:w="6210" w:type="dxa"/>
            <w:shd w:val="clear" w:color="auto" w:fill="auto"/>
          </w:tcPr>
          <w:p w14:paraId="243521D8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1158" w14:textId="33D15DF5" w:rsidR="00D831F5" w:rsidRPr="006F48DE" w:rsidRDefault="001C2C0D" w:rsidP="0053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862772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42F62" w14:textId="791E41B8" w:rsidR="00D831F5" w:rsidRPr="006F48DE" w:rsidRDefault="001C2C0D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521ABF3" w14:textId="77777777" w:rsidR="00667C73" w:rsidRPr="006F48DE" w:rsidRDefault="00667C73" w:rsidP="00A51B1E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</w:p>
    <w:p w14:paraId="17CE49F1" w14:textId="60EA3CA8" w:rsidR="00667C73" w:rsidRPr="006F48DE" w:rsidRDefault="00667C73" w:rsidP="006304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</w:t>
      </w:r>
      <w:r w:rsidRPr="006F48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วงเงินสินเชื่อบางส่วนของบริษัทย่อยค้ำประกันโดยบริษัท พฤกษา เรียลเอสเตท จำกัด </w:t>
      </w:r>
      <w:r w:rsidRPr="006F48DE">
        <w:rPr>
          <w:rFonts w:asciiTheme="majorBidi" w:hAnsiTheme="majorBidi" w:cstheme="majorBidi"/>
          <w:sz w:val="30"/>
          <w:szCs w:val="30"/>
          <w:rtl/>
          <w:cs/>
        </w:rPr>
        <w:t>(</w:t>
      </w:r>
      <w:r w:rsidRPr="006F48DE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Pr="006F48DE">
        <w:rPr>
          <w:rFonts w:asciiTheme="majorBidi" w:hAnsiTheme="majorBidi" w:cstheme="majorBidi"/>
          <w:sz w:val="30"/>
          <w:szCs w:val="30"/>
          <w:rtl/>
          <w:cs/>
        </w:rPr>
        <w:t>)</w:t>
      </w:r>
    </w:p>
    <w:p w14:paraId="5FF77306" w14:textId="77777777" w:rsidR="00667C73" w:rsidRPr="006F48DE" w:rsidRDefault="00667C73" w:rsidP="0063049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3048A2B" w14:textId="19D0EAD6" w:rsidR="00667C73" w:rsidRPr="006F48DE" w:rsidRDefault="00667C73" w:rsidP="0081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30</w:t>
      </w:r>
      <w:r w:rsidR="00E37478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E37478" w:rsidRPr="006F48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1C2C0D" w:rsidRPr="001C2C0D">
        <w:rPr>
          <w:rFonts w:asciiTheme="majorBidi" w:hAnsiTheme="majorBidi" w:cstheme="majorBidi"/>
          <w:sz w:val="30"/>
          <w:szCs w:val="30"/>
        </w:rPr>
        <w:t>17</w:t>
      </w:r>
      <w:r w:rsidR="00C3624D" w:rsidRPr="006F48DE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566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F48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F48D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287477" w:rsidRPr="006F48D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341</w:t>
      </w:r>
      <w:r w:rsidRPr="006F48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035570E" w14:textId="7539E871" w:rsidR="00A65F33" w:rsidRDefault="00A6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F9D4EF" w14:textId="77777777" w:rsidR="00667C73" w:rsidRPr="006F48DE" w:rsidRDefault="00667C73" w:rsidP="000552B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อสังหาริมทรัพย์พัฒนาเพื่อขาย</w:t>
      </w:r>
    </w:p>
    <w:p w14:paraId="2E6AC871" w14:textId="77777777" w:rsidR="00667C73" w:rsidRPr="00E42286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50328D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6F48DE" w14:paraId="3C9F6A64" w14:textId="77777777" w:rsidTr="0050328D">
        <w:trPr>
          <w:tblHeader/>
        </w:trPr>
        <w:tc>
          <w:tcPr>
            <w:tcW w:w="5220" w:type="dxa"/>
          </w:tcPr>
          <w:p w14:paraId="5FFB3F92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0D50A891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7478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7478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67C6EE9A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691CA0AB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3FBFB57" w14:textId="77777777" w:rsidTr="0050328D">
        <w:trPr>
          <w:tblHeader/>
        </w:trPr>
        <w:tc>
          <w:tcPr>
            <w:tcW w:w="5220" w:type="dxa"/>
          </w:tcPr>
          <w:p w14:paraId="4AC15ADD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3B5CF31B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F01D3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3FF51E3D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67C73" w:rsidRPr="006F48DE" w14:paraId="7DF94ACF" w14:textId="77777777" w:rsidTr="0050328D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6EBB" w:rsidRPr="006F48DE" w14:paraId="796F9F55" w14:textId="77777777" w:rsidTr="0050328D">
        <w:tc>
          <w:tcPr>
            <w:tcW w:w="5220" w:type="dxa"/>
          </w:tcPr>
          <w:p w14:paraId="5FB7E082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3B41DB6E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88" w:type="dxa"/>
          </w:tcPr>
          <w:p w14:paraId="2E4BCFD9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3B1C6BF9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16EBB" w:rsidRPr="006F48DE" w14:paraId="413848CB" w14:textId="77777777" w:rsidTr="0050328D">
        <w:tc>
          <w:tcPr>
            <w:tcW w:w="5220" w:type="dxa"/>
          </w:tcPr>
          <w:p w14:paraId="4A40860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6ACC9715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88" w:type="dxa"/>
          </w:tcPr>
          <w:p w14:paraId="1BE8B7D0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63DF661F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F16EBB" w:rsidRPr="006F48DE" w14:paraId="5FAE1F76" w14:textId="77777777" w:rsidTr="0050328D">
        <w:tc>
          <w:tcPr>
            <w:tcW w:w="5220" w:type="dxa"/>
          </w:tcPr>
          <w:p w14:paraId="274D6C5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EBB" w:rsidRPr="006F48DE" w14:paraId="29F0088C" w14:textId="77777777" w:rsidTr="0050328D">
        <w:tc>
          <w:tcPr>
            <w:tcW w:w="5220" w:type="dxa"/>
          </w:tcPr>
          <w:p w14:paraId="35F9D958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133BA4E4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88" w:type="dxa"/>
          </w:tcPr>
          <w:p w14:paraId="45A3A30A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3839CC64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F16EBB" w:rsidRPr="006F48DE" w14:paraId="07F053AA" w14:textId="77777777" w:rsidTr="0050328D">
        <w:tc>
          <w:tcPr>
            <w:tcW w:w="5220" w:type="dxa"/>
          </w:tcPr>
          <w:p w14:paraId="78849908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189971FC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88" w:type="dxa"/>
          </w:tcPr>
          <w:p w14:paraId="2DDA625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79D3F78B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F16EBB" w:rsidRPr="006F48DE" w14:paraId="1B139828" w14:textId="77777777" w:rsidTr="0050328D">
        <w:tc>
          <w:tcPr>
            <w:tcW w:w="5220" w:type="dxa"/>
          </w:tcPr>
          <w:p w14:paraId="29C64AF2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5B2B3387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88" w:type="dxa"/>
          </w:tcPr>
          <w:p w14:paraId="3D58E7A1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40CB51A2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F16EBB" w:rsidRPr="006F48DE" w14:paraId="5A8750AE" w14:textId="77777777" w:rsidTr="0050328D">
        <w:tc>
          <w:tcPr>
            <w:tcW w:w="5220" w:type="dxa"/>
          </w:tcPr>
          <w:p w14:paraId="59C0EEF3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1B9AC5AA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88" w:type="dxa"/>
          </w:tcPr>
          <w:p w14:paraId="1F160B06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57513701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F16EBB" w:rsidRPr="006F48DE" w14:paraId="1BE48C79" w14:textId="77777777" w:rsidTr="0050328D">
        <w:tc>
          <w:tcPr>
            <w:tcW w:w="5220" w:type="dxa"/>
          </w:tcPr>
          <w:p w14:paraId="142F0CA3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2480FCCA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88" w:type="dxa"/>
          </w:tcPr>
          <w:p w14:paraId="4C827F1B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44A63E2B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F16EBB" w:rsidRPr="006F48DE" w14:paraId="24A98505" w14:textId="77777777" w:rsidTr="0050328D">
        <w:tc>
          <w:tcPr>
            <w:tcW w:w="5220" w:type="dxa"/>
          </w:tcPr>
          <w:p w14:paraId="29EDBED9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69559BE9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88" w:type="dxa"/>
          </w:tcPr>
          <w:p w14:paraId="1B497F11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4A28DA5A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F16EBB" w:rsidRPr="006F48DE" w14:paraId="287063D6" w14:textId="77777777" w:rsidTr="0050328D">
        <w:tc>
          <w:tcPr>
            <w:tcW w:w="5220" w:type="dxa"/>
          </w:tcPr>
          <w:p w14:paraId="1660E7D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11550A68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88" w:type="dxa"/>
          </w:tcPr>
          <w:p w14:paraId="4889292D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6D99841E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F16EBB" w:rsidRPr="006F48DE" w14:paraId="44487D6C" w14:textId="77777777" w:rsidTr="0050328D">
        <w:tc>
          <w:tcPr>
            <w:tcW w:w="5220" w:type="dxa"/>
          </w:tcPr>
          <w:p w14:paraId="7AB2C08F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64CD519C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7AE8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88" w:type="dxa"/>
          </w:tcPr>
          <w:p w14:paraId="6028D474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2C6BB418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F16EBB" w:rsidRPr="006F48DE" w14:paraId="0CA79BD9" w14:textId="77777777" w:rsidTr="00176297">
        <w:tc>
          <w:tcPr>
            <w:tcW w:w="5220" w:type="dxa"/>
          </w:tcPr>
          <w:p w14:paraId="2C0072AD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00E43E65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88" w:type="dxa"/>
          </w:tcPr>
          <w:p w14:paraId="0F59CF99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0D7B88F6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F16EBB" w:rsidRPr="006F48DE" w14:paraId="270413A3" w14:textId="77777777" w:rsidTr="00861BA0">
        <w:tc>
          <w:tcPr>
            <w:tcW w:w="5220" w:type="dxa"/>
          </w:tcPr>
          <w:p w14:paraId="15129D57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1916C697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F16EB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88" w:type="dxa"/>
          </w:tcPr>
          <w:p w14:paraId="3D00B3C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29B32052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F16EB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</w:tr>
      <w:tr w:rsidR="00F16EBB" w:rsidRPr="006F48DE" w14:paraId="7821320B" w14:textId="77777777" w:rsidTr="00861BA0">
        <w:tc>
          <w:tcPr>
            <w:tcW w:w="5220" w:type="dxa"/>
          </w:tcPr>
          <w:p w14:paraId="62721C5E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767B9A40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932206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573E8521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6EBB" w:rsidRPr="006F48DE" w14:paraId="256D0BAF" w14:textId="77777777" w:rsidTr="00861BA0">
        <w:tc>
          <w:tcPr>
            <w:tcW w:w="5220" w:type="dxa"/>
          </w:tcPr>
          <w:p w14:paraId="2C89C35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77C917EC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F16EB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88" w:type="dxa"/>
          </w:tcPr>
          <w:p w14:paraId="148FAB9D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05D975BB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F16EB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</w:tbl>
    <w:p w14:paraId="3BA46EE7" w14:textId="77777777" w:rsidR="00340B02" w:rsidRDefault="00340B02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A8FF8" w14:textId="5EE04FB3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เงินลงทุนในบริษัทย่อย บริษัทร่วมและการร่วมค้า</w:t>
      </w:r>
    </w:p>
    <w:p w14:paraId="33C20432" w14:textId="77777777" w:rsidR="00667C73" w:rsidRPr="00E42286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cs/>
        </w:rPr>
      </w:pPr>
    </w:p>
    <w:p w14:paraId="3527C99B" w14:textId="77777777" w:rsidR="00667C73" w:rsidRPr="006F48DE" w:rsidRDefault="00667C73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526E182C" w14:textId="77777777" w:rsidR="00667C73" w:rsidRPr="00E42286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</w:rPr>
      </w:pPr>
    </w:p>
    <w:p w14:paraId="6161BC1B" w14:textId="5529A40A" w:rsidR="00247E7F" w:rsidRDefault="00247E7F" w:rsidP="00247E7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52E70">
        <w:rPr>
          <w:rFonts w:asciiTheme="majorBidi" w:hAnsiTheme="majorBidi" w:cstheme="majorBidi"/>
          <w:sz w:val="30"/>
          <w:szCs w:val="30"/>
          <w:cs/>
        </w:rPr>
        <w:t>ใน</w:t>
      </w:r>
      <w:r w:rsidR="00933E78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552E70">
        <w:rPr>
          <w:rFonts w:asciiTheme="majorBidi" w:hAnsiTheme="majorBidi" w:cstheme="majorBidi"/>
          <w:sz w:val="30"/>
          <w:szCs w:val="30"/>
          <w:cs/>
        </w:rPr>
        <w:t xml:space="preserve"> บริษัทได้มีการชำระค่าหุ้นให้บริษัท อินโน สเปราท์ โฮลดิ้ง จำกัด ซึ่งเป็นบริษัทย่อยทางตรงของบริษัท</w:t>
      </w:r>
      <w:r w:rsidRPr="00552E70">
        <w:rPr>
          <w:rFonts w:asciiTheme="majorBidi" w:hAnsiTheme="majorBidi" w:cstheme="majorBidi"/>
          <w:sz w:val="30"/>
          <w:szCs w:val="30"/>
        </w:rPr>
        <w:t xml:space="preserve"> </w:t>
      </w:r>
      <w:r w:rsidRPr="00552E70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33E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298</w:t>
      </w:r>
      <w:r w:rsidRPr="00552E70">
        <w:rPr>
          <w:rFonts w:asciiTheme="majorBidi" w:hAnsiTheme="majorBidi" w:cstheme="majorBidi"/>
          <w:sz w:val="30"/>
          <w:szCs w:val="30"/>
        </w:rPr>
        <w:t xml:space="preserve"> </w:t>
      </w:r>
      <w:r w:rsidRPr="00552E70">
        <w:rPr>
          <w:rFonts w:asciiTheme="majorBidi" w:hAnsiTheme="majorBidi" w:cstheme="majorBidi"/>
          <w:sz w:val="30"/>
          <w:szCs w:val="30"/>
          <w:cs/>
        </w:rPr>
        <w:t>ล้านบาท การชำระค่าหุ้นดังกล่าวแล้วเสร็จในเดือน</w:t>
      </w:r>
      <w:r w:rsidR="00933E78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552E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552E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837E04" w14:textId="77777777" w:rsidR="00D15298" w:rsidRPr="00D15298" w:rsidRDefault="00D15298" w:rsidP="00D15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8F535" w14:textId="30B008C0" w:rsidR="00CE0490" w:rsidRPr="00DE08DB" w:rsidRDefault="00247E7F" w:rsidP="00D01CC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22"/>
        </w:rPr>
      </w:pPr>
      <w:r w:rsidRPr="00DE08DB">
        <w:rPr>
          <w:rFonts w:asciiTheme="majorBidi" w:hAnsiTheme="majorBidi" w:cstheme="majorBidi"/>
          <w:sz w:val="30"/>
          <w:szCs w:val="30"/>
          <w:cs/>
        </w:rPr>
        <w:t>ใน</w:t>
      </w:r>
      <w:r w:rsidR="002E613A" w:rsidRPr="00DE08DB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DE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DE08DB">
        <w:rPr>
          <w:rFonts w:asciiTheme="majorBidi" w:hAnsiTheme="majorBidi" w:cstheme="majorBidi"/>
          <w:sz w:val="30"/>
          <w:szCs w:val="30"/>
        </w:rPr>
        <w:t xml:space="preserve"> </w:t>
      </w:r>
      <w:r w:rsidRPr="00DE08DB">
        <w:rPr>
          <w:rFonts w:asciiTheme="majorBidi" w:hAnsiTheme="majorBidi" w:cs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ซึ่งเป็นบริษัทย่อยทางตรงของบริษัทได้มีการชำระ</w:t>
      </w:r>
      <w:r w:rsidR="00595DB2">
        <w:rPr>
          <w:rFonts w:asciiTheme="majorBidi" w:hAnsiTheme="majorBidi" w:cstheme="majorBidi"/>
          <w:sz w:val="30"/>
          <w:szCs w:val="30"/>
          <w:cs/>
        </w:rPr>
        <w:br/>
      </w:r>
      <w:r w:rsidRPr="00DE08DB">
        <w:rPr>
          <w:rFonts w:asciiTheme="majorBidi" w:hAnsiTheme="majorBidi" w:cstheme="majorBidi"/>
          <w:sz w:val="30"/>
          <w:szCs w:val="30"/>
          <w:cs/>
        </w:rPr>
        <w:t>ค่าหุ้นในบริษัท รีเจน พร็อพเพอร์ตี้ จำกัด ซึ่งเป็นบริษัทจำกัดที่จดทะเบียนในประเทศไทย และเป็นบริษัทย่อย</w:t>
      </w:r>
      <w:r w:rsidRPr="00DE08DB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ทางตรงของบริษัท อินโน สเปราท์ โฮลดิ้ง จำกัด </w:t>
      </w:r>
      <w:r w:rsidRPr="00DE08D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83</w:t>
      </w:r>
      <w:r w:rsidRPr="00DE08DB">
        <w:rPr>
          <w:rFonts w:asciiTheme="majorBidi" w:hAnsiTheme="majorBidi" w:cstheme="majorBidi"/>
          <w:sz w:val="30"/>
          <w:szCs w:val="30"/>
        </w:rPr>
        <w:t xml:space="preserve"> </w:t>
      </w:r>
      <w:r w:rsidRPr="00DE08DB">
        <w:rPr>
          <w:rFonts w:asciiTheme="majorBidi" w:hAnsiTheme="majorBidi" w:cstheme="majorBidi"/>
          <w:sz w:val="30"/>
          <w:szCs w:val="30"/>
          <w:cs/>
        </w:rPr>
        <w:t>ล้านบาท การชำระค่าหุ้นดังกล่าวแล้วเสร็จภายในเดือน</w:t>
      </w:r>
      <w:r w:rsidR="00DE08DB" w:rsidRPr="00DE08DB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DE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DE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9D590F" w14:textId="340CE3E8" w:rsidR="00247E7F" w:rsidRPr="0018146D" w:rsidRDefault="0018146D" w:rsidP="00247E7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8146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18146D">
        <w:rPr>
          <w:rFonts w:asciiTheme="majorBidi" w:hAnsiTheme="majorBidi" w:cstheme="majorBidi"/>
          <w:sz w:val="30"/>
          <w:szCs w:val="30"/>
        </w:rPr>
        <w:t xml:space="preserve"> </w:t>
      </w:r>
      <w:r w:rsidRPr="0018146D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AC7427">
        <w:rPr>
          <w:rFonts w:asciiTheme="majorBidi" w:hAnsiTheme="majorBidi" w:cstheme="majorBidi"/>
          <w:sz w:val="30"/>
          <w:szCs w:val="30"/>
          <w:cs/>
        </w:rPr>
        <w:t>ของ</w:t>
      </w:r>
      <w:r w:rsidRPr="0018146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 โรงพยาบาลวิมุต โฮลดิ้ง จำกัด ซึ่งเป็นบริษัทย่อยทางตรงของบริษัท</w:t>
      </w:r>
      <w:r w:rsidR="00AC74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146D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>
        <w:rPr>
          <w:rFonts w:asciiTheme="majorBidi" w:hAnsiTheme="majorBidi" w:cstheme="majorBidi"/>
          <w:sz w:val="30"/>
          <w:szCs w:val="30"/>
          <w:cs/>
        </w:rPr>
        <w:t>ให้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จัดตั้งบริษัท วิมุต พร็อพเพอร์ตี้ ทองหล่อ จำกัด และบริษัท ไทยออร์โธปิดิกส์ จำกัด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ซึ่งทั้งสองบริษัท เป็นบริษัทจำกัดที่จดทะเบียนในประเทศไทย 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99</w:t>
      </w:r>
      <w:r w:rsidR="00247E7F" w:rsidRPr="0018146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9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 และอัตราร้อยละ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99</w:t>
      </w:r>
      <w:r w:rsidR="00247E7F" w:rsidRPr="0018146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7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ตามลำดับ 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247E7F" w:rsidRPr="0018146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โดยทั้งสองบริษัทดังกล่าวได้จดทะเบียนกับกระทรวงพาณิชย์เมื่อวันที่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="00247E7F" w:rsidRPr="0018146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0E7FEE15" w14:textId="77777777" w:rsidR="00C37AE8" w:rsidRPr="0018146D" w:rsidRDefault="00C37AE8" w:rsidP="00C37AE8">
      <w:pPr>
        <w:pStyle w:val="ListParagraph"/>
        <w:rPr>
          <w:rFonts w:asciiTheme="majorBidi" w:hAnsiTheme="majorBidi" w:cstheme="majorBidi"/>
          <w:sz w:val="22"/>
        </w:rPr>
      </w:pPr>
    </w:p>
    <w:p w14:paraId="07BBB5D9" w14:textId="18405BB6" w:rsidR="00247E7F" w:rsidRPr="0005220A" w:rsidRDefault="00247E7F" w:rsidP="00247E7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5220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05220A">
        <w:rPr>
          <w:rFonts w:asciiTheme="majorBidi" w:hAnsiTheme="majorBidi" w:cstheme="majorBidi"/>
          <w:sz w:val="30"/>
          <w:szCs w:val="30"/>
        </w:rPr>
        <w:t xml:space="preserve"> </w:t>
      </w:r>
      <w:r w:rsidRPr="0005220A">
        <w:rPr>
          <w:rFonts w:asciiTheme="majorBidi" w:hAnsiTheme="majorBidi" w:cstheme="majorBidi"/>
          <w:sz w:val="30"/>
          <w:szCs w:val="30"/>
          <w:cs/>
        </w:rPr>
        <w:t>บริษัท ซินเนอร์จี โกรท จำกัด ซึ่งเป็นบริษัทย่อยทางตรงของบริษัทได้ซื้อหุ้นสามัญใน</w:t>
      </w:r>
      <w:r w:rsidRPr="0005220A">
        <w:rPr>
          <w:rFonts w:asciiTheme="majorBidi" w:hAnsiTheme="majorBidi" w:cstheme="majorBidi"/>
          <w:sz w:val="30"/>
          <w:szCs w:val="30"/>
          <w:cs/>
        </w:rPr>
        <w:br/>
      </w:r>
      <w:r w:rsidRPr="00D93B6E">
        <w:rPr>
          <w:rFonts w:asciiTheme="majorBidi" w:hAnsiTheme="majorBidi" w:cstheme="majorBidi"/>
          <w:spacing w:val="-2"/>
          <w:sz w:val="30"/>
          <w:szCs w:val="30"/>
          <w:cs/>
        </w:rPr>
        <w:t>บริษัท มายเฮาส์ เทค จำกัด จากบริษัท พฤกษา โฮลดิ้ง จำกัด (มหาชน)</w:t>
      </w:r>
      <w:r w:rsidR="0005220A" w:rsidRPr="00D93B6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="001C2C0D" w:rsidRPr="001C2C0D">
        <w:rPr>
          <w:rFonts w:asciiTheme="majorBidi" w:hAnsiTheme="majorBidi" w:cstheme="majorBidi"/>
          <w:spacing w:val="-2"/>
          <w:sz w:val="30"/>
          <w:szCs w:val="30"/>
        </w:rPr>
        <w:t>199</w:t>
      </w:r>
      <w:r w:rsidR="0005220A" w:rsidRPr="00D93B6E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pacing w:val="-2"/>
          <w:sz w:val="30"/>
          <w:szCs w:val="30"/>
        </w:rPr>
        <w:t>999</w:t>
      </w:r>
      <w:r w:rsidR="0005220A" w:rsidRPr="00D93B6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220A" w:rsidRPr="00D93B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ราคาหุ้นละ </w:t>
      </w:r>
      <w:r w:rsidR="001C2C0D" w:rsidRPr="001C2C0D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05220A" w:rsidRPr="00D93B6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220A" w:rsidRPr="00D93B6E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05220A" w:rsidRPr="0005220A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100</w:t>
      </w:r>
      <w:r w:rsidR="0075699E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75699E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</w:t>
      </w:r>
      <w:r w:rsidRPr="0005220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05220A">
        <w:rPr>
          <w:rFonts w:asciiTheme="majorBidi" w:hAnsiTheme="majorBidi" w:cstheme="majorBidi"/>
          <w:sz w:val="30"/>
          <w:szCs w:val="30"/>
        </w:rPr>
        <w:t xml:space="preserve"> </w:t>
      </w:r>
      <w:r w:rsidRPr="0005220A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โดยบริษัทได้ชำระค่าหุ้นแล้วเสร็จในเดือนเมษายน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5AD3E834" w14:textId="77777777" w:rsidR="00C37AE8" w:rsidRPr="00247E7F" w:rsidRDefault="00C37AE8" w:rsidP="00C37A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Theme="majorBidi" w:hAnsiTheme="majorBidi" w:cstheme="majorBidi"/>
          <w:sz w:val="22"/>
        </w:rPr>
      </w:pPr>
    </w:p>
    <w:p w14:paraId="06E2B0D8" w14:textId="4DA98FC4" w:rsidR="00247E7F" w:rsidRDefault="00247E7F" w:rsidP="00247E7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คณะกรรมการ</w:t>
      </w:r>
      <w:r w:rsidR="00C3101E">
        <w:rPr>
          <w:rFonts w:asciiTheme="majorBidi" w:hAnsiTheme="majorBidi" w:cstheme="majorBidi"/>
          <w:sz w:val="30"/>
          <w:szCs w:val="30"/>
          <w:cs/>
        </w:rPr>
        <w:t>ของ</w:t>
      </w:r>
      <w:r w:rsidR="0018146D" w:rsidRPr="006F48DE">
        <w:rPr>
          <w:rFonts w:asciiTheme="majorBidi" w:hAnsiTheme="majorBidi" w:cstheme="majorBidi"/>
          <w:sz w:val="30"/>
          <w:szCs w:val="30"/>
          <w:cs/>
        </w:rPr>
        <w:t>บริษัท พฤกษา เรียลเอสเตท จำกัด (มหาชน)</w:t>
      </w:r>
      <w:r w:rsidR="00E427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2756" w:rsidRPr="006A5B5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ซึ่งเป็นบริษัทย่อยทางตรงของบริษัท</w:t>
      </w:r>
      <w:r w:rsidR="001814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มีมติอนุมัติให้จัดตั้งบริษัท แพลนท์ แอสเซท จำกัด ซึ่งเป็นบริษัทจำกัดที่จดทะเบียนในประเทศไทย 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99</w:t>
      </w:r>
      <w:r w:rsidRPr="006F48DE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9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ล้านบาท โดยได้จดทะเบียนจัดตั้งกับกระทรวงพาณิชย์แล้วเมื่อวันที่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19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49DD69B8" w14:textId="77777777" w:rsidR="00645382" w:rsidRPr="00247E7F" w:rsidRDefault="00645382" w:rsidP="00645382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08D81587" w14:textId="6A1D5988" w:rsidR="00667C73" w:rsidRPr="006F48DE" w:rsidRDefault="00667C73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3A71C358" w14:textId="77777777" w:rsidR="008542C7" w:rsidRPr="006F48DE" w:rsidRDefault="008542C7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8542C7" w:rsidRPr="006F48DE" w14:paraId="55675AA4" w14:textId="77777777" w:rsidTr="00213EDD">
        <w:trPr>
          <w:tblHeader/>
        </w:trPr>
        <w:tc>
          <w:tcPr>
            <w:tcW w:w="6300" w:type="dxa"/>
            <w:vAlign w:val="bottom"/>
          </w:tcPr>
          <w:p w14:paraId="099D3304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BAD640" w14:textId="0BFC4E12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84" w:type="dxa"/>
            <w:vAlign w:val="bottom"/>
          </w:tcPr>
          <w:p w14:paraId="10BA3F20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54147B6D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CFE568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2A09455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2C7" w:rsidRPr="006F48DE" w14:paraId="226D70FE" w14:textId="77777777" w:rsidTr="00213EDD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790D36A4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0AF63575" w14:textId="77777777" w:rsidR="008542C7" w:rsidRPr="006F48DE" w:rsidRDefault="008542C7" w:rsidP="00213E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542C7" w:rsidRPr="006F48DE" w14:paraId="12312C59" w14:textId="77777777" w:rsidTr="00213EDD">
        <w:tc>
          <w:tcPr>
            <w:tcW w:w="6300" w:type="dxa"/>
            <w:vAlign w:val="bottom"/>
          </w:tcPr>
          <w:p w14:paraId="5B948F8C" w14:textId="1B2223FD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4" w:type="dxa"/>
          </w:tcPr>
          <w:p w14:paraId="6D53CE71" w14:textId="34A7B924" w:rsidR="008542C7" w:rsidRPr="006F48DE" w:rsidRDefault="001C2C0D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42C7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4323A40F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59B994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0B1E2DCF" w14:textId="77777777" w:rsidTr="00213EDD">
        <w:tc>
          <w:tcPr>
            <w:tcW w:w="6300" w:type="dxa"/>
            <w:vAlign w:val="bottom"/>
          </w:tcPr>
          <w:p w14:paraId="037F140C" w14:textId="7A6A3DCA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Wizlah Ventures Pte.</w:t>
            </w:r>
            <w:r w:rsidR="000878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384" w:type="dxa"/>
          </w:tcPr>
          <w:p w14:paraId="3D30CF4D" w14:textId="64230880" w:rsidR="008542C7" w:rsidRPr="006F48DE" w:rsidRDefault="001C2C0D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148D86A1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2972C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1DDDD515" w14:textId="77777777" w:rsidTr="00213EDD">
        <w:tc>
          <w:tcPr>
            <w:tcW w:w="6300" w:type="dxa"/>
            <w:vAlign w:val="bottom"/>
          </w:tcPr>
          <w:p w14:paraId="1FD001DE" w14:textId="330FA644" w:rsidR="008542C7" w:rsidRPr="006F48DE" w:rsidRDefault="00087816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8542C7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วิซลาห์ ทีเอช จำกัด</w:t>
            </w:r>
            <w:r w:rsidR="00CE0490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E0490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บริษัท แซดเดคอร์ จำกัด)</w:t>
            </w:r>
          </w:p>
        </w:tc>
        <w:tc>
          <w:tcPr>
            <w:tcW w:w="1384" w:type="dxa"/>
          </w:tcPr>
          <w:p w14:paraId="09E466D0" w14:textId="57E254B3" w:rsidR="008542C7" w:rsidRPr="006F48DE" w:rsidRDefault="001C2C0D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A48DFC7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BDA131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3C3E05B5" w14:textId="77777777" w:rsidTr="00213EDD">
        <w:tc>
          <w:tcPr>
            <w:tcW w:w="6300" w:type="dxa"/>
            <w:vAlign w:val="bottom"/>
          </w:tcPr>
          <w:p w14:paraId="624438E7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384" w:type="dxa"/>
          </w:tcPr>
          <w:p w14:paraId="6E47F18C" w14:textId="2AAB5E6E" w:rsidR="008542C7" w:rsidRPr="006F48DE" w:rsidRDefault="001C2C0D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0A7CD2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6372F6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7433E2A7" w14:textId="77777777" w:rsidTr="00213EDD">
        <w:tc>
          <w:tcPr>
            <w:tcW w:w="6300" w:type="dxa"/>
            <w:vAlign w:val="bottom"/>
          </w:tcPr>
          <w:p w14:paraId="326DCF64" w14:textId="1EF565B1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9BA099E" w14:textId="2062A2DD" w:rsidR="008542C7" w:rsidRPr="006F48DE" w:rsidRDefault="001C2C0D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542C7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310FC785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5F9FB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FDD7A0" w14:textId="77777777" w:rsidR="00312850" w:rsidRDefault="00312850" w:rsidP="00E42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2E0C7" w14:textId="77777777" w:rsidR="00E42286" w:rsidRDefault="00E42286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A2D66" w14:textId="77777777" w:rsidR="00E42286" w:rsidRDefault="00E42286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6650F" w14:textId="77777777" w:rsidR="00E42286" w:rsidRDefault="00E42286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B7304" w14:textId="77777777" w:rsidR="00E42286" w:rsidRDefault="00E42286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EE77C" w14:textId="27015794" w:rsidR="00340B02" w:rsidRPr="00A00C9F" w:rsidRDefault="00340B02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C9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ในเดือนพฤษภาคม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A00C9F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 ซินเนอร์จี โกรท จำกัด มีมติอนุมัติการนำหุ้นสามัญของบริษัท </w:t>
      </w:r>
      <w:r w:rsidR="00C72787">
        <w:rPr>
          <w:rFonts w:asciiTheme="majorBidi" w:hAnsiTheme="majorBidi" w:cstheme="majorBidi"/>
          <w:sz w:val="30"/>
          <w:szCs w:val="30"/>
          <w:cs/>
        </w:rPr>
        <w:br/>
      </w:r>
      <w:r w:rsidRPr="00A00C9F">
        <w:rPr>
          <w:rFonts w:asciiTheme="majorBidi" w:hAnsiTheme="majorBidi" w:cstheme="majorBidi"/>
          <w:sz w:val="30"/>
          <w:szCs w:val="30"/>
          <w:cs/>
        </w:rPr>
        <w:t xml:space="preserve">วิซลาห์ ทีเอช จำกัด (เดิมชื่อ บริษัท แซดเดคอร์ จำกัด) ในสัดส่วนร้อยละ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50</w:t>
      </w:r>
      <w:r w:rsidR="00C80F8E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Pr="00A00C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787">
        <w:rPr>
          <w:rFonts w:asciiTheme="majorBidi" w:hAnsiTheme="majorBidi" w:cstheme="majorBidi" w:hint="cs"/>
          <w:sz w:val="30"/>
          <w:szCs w:val="30"/>
          <w:cs/>
        </w:rPr>
        <w:t>คิดเป็นมูลค่า</w:t>
      </w:r>
      <w:r w:rsidR="00C72787">
        <w:rPr>
          <w:rFonts w:asciiTheme="majorBidi" w:hAnsiTheme="majorBidi" w:cstheme="majorBidi"/>
          <w:sz w:val="30"/>
          <w:szCs w:val="30"/>
        </w:rPr>
        <w:t xml:space="preserve"> 23</w:t>
      </w:r>
      <w:r w:rsidR="00C72787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และเงินสดจำนวน </w:t>
      </w:r>
      <w:r w:rsidR="00C72787">
        <w:rPr>
          <w:rFonts w:asciiTheme="majorBidi" w:hAnsiTheme="majorBidi" w:cstheme="majorBidi"/>
          <w:sz w:val="30"/>
          <w:szCs w:val="30"/>
        </w:rPr>
        <w:t xml:space="preserve">52 </w:t>
      </w:r>
      <w:r w:rsidR="00C7278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A00C9F">
        <w:rPr>
          <w:rFonts w:asciiTheme="majorBidi" w:hAnsiTheme="majorBidi" w:cstheme="majorBidi"/>
          <w:sz w:val="30"/>
          <w:szCs w:val="30"/>
          <w:cs/>
        </w:rPr>
        <w:t>ไปชำระมูลค่าหุ้น</w:t>
      </w:r>
      <w:r w:rsidR="00933E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C9F">
        <w:rPr>
          <w:rFonts w:asciiTheme="majorBidi" w:hAnsiTheme="majorBidi" w:cstheme="majorBidi"/>
          <w:sz w:val="30"/>
          <w:szCs w:val="30"/>
          <w:cs/>
        </w:rPr>
        <w:t>ให้แก่</w:t>
      </w:r>
      <w:r w:rsidR="00C727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A00C9F">
        <w:rPr>
          <w:rFonts w:asciiTheme="majorBidi" w:hAnsiTheme="majorBidi" w:cstheme="majorBidi"/>
          <w:sz w:val="30"/>
          <w:szCs w:val="30"/>
        </w:rPr>
        <w:t>Wizlah</w:t>
      </w:r>
      <w:proofErr w:type="spellEnd"/>
      <w:r w:rsidRPr="00A00C9F">
        <w:rPr>
          <w:rFonts w:asciiTheme="majorBidi" w:hAnsiTheme="majorBidi" w:cstheme="majorBidi"/>
          <w:sz w:val="30"/>
          <w:szCs w:val="30"/>
        </w:rPr>
        <w:t xml:space="preserve"> Ventures Pte. Ltd.</w:t>
      </w:r>
      <w:r w:rsidRPr="00A00C9F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ซึ่งเป็นบริษัทจำกัดที่จดทะเบียนในประเทศสิงคโปร์ โดยบริษัท ซินเนอร์จี โกรท จำกัด ได้รับค่าตอบแทนเป็นหุ้นบุริมสิทธิจำนวน </w:t>
      </w:r>
      <w:r w:rsidR="001C2C0D" w:rsidRPr="001C2C0D">
        <w:rPr>
          <w:rFonts w:asciiTheme="majorBidi" w:hAnsiTheme="majorBidi" w:cstheme="majorBidi"/>
          <w:sz w:val="30"/>
          <w:szCs w:val="30"/>
        </w:rPr>
        <w:t>56</w:t>
      </w:r>
      <w:r w:rsidRPr="00A00C9F">
        <w:rPr>
          <w:rFonts w:asciiTheme="majorBidi" w:hAnsiTheme="majorBidi" w:cstheme="majorBidi"/>
          <w:sz w:val="30"/>
          <w:szCs w:val="30"/>
          <w:cs/>
        </w:rPr>
        <w:t xml:space="preserve"> ล้านหุ้น คิดเป็นร้อยละ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34</w:t>
      </w:r>
      <w:r w:rsidRPr="00A00C9F">
        <w:rPr>
          <w:rFonts w:asciiTheme="majorBidi" w:hAnsiTheme="majorBidi" w:cstheme="majorBidi"/>
          <w:sz w:val="30"/>
          <w:szCs w:val="30"/>
          <w:cs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Pr="00A00C9F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ของจำนวนหุ้นทั้งหมดของ</w:t>
      </w:r>
      <w:r w:rsidR="00933E78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A00C9F">
        <w:rPr>
          <w:rFonts w:asciiTheme="majorBidi" w:hAnsiTheme="majorBidi" w:cstheme="majorBidi"/>
          <w:sz w:val="30"/>
          <w:szCs w:val="30"/>
        </w:rPr>
        <w:t>Wizlah</w:t>
      </w:r>
      <w:proofErr w:type="spellEnd"/>
      <w:r w:rsidRPr="00A00C9F">
        <w:rPr>
          <w:rFonts w:asciiTheme="majorBidi" w:hAnsiTheme="majorBidi" w:cstheme="majorBidi"/>
          <w:sz w:val="30"/>
          <w:szCs w:val="30"/>
        </w:rPr>
        <w:t xml:space="preserve"> </w:t>
      </w:r>
      <w:r w:rsidRPr="008D78E0">
        <w:rPr>
          <w:rFonts w:asciiTheme="majorBidi" w:hAnsiTheme="majorBidi" w:cstheme="majorBidi"/>
          <w:spacing w:val="-4"/>
          <w:sz w:val="30"/>
          <w:szCs w:val="30"/>
        </w:rPr>
        <w:t xml:space="preserve">Ventures Pte. Ltd. </w:t>
      </w:r>
      <w:r w:rsidRPr="008D78E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หรือคิดเป็นจำนวนเงิน </w:t>
      </w:r>
      <w:r w:rsidR="001C2C0D" w:rsidRPr="008D78E0">
        <w:rPr>
          <w:rFonts w:asciiTheme="majorBidi" w:hAnsiTheme="majorBidi" w:cstheme="majorBidi"/>
          <w:spacing w:val="-4"/>
          <w:sz w:val="30"/>
          <w:szCs w:val="30"/>
        </w:rPr>
        <w:t>124</w:t>
      </w:r>
      <w:r w:rsidRPr="008D78E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ส่งผลให้บริษัท </w:t>
      </w:r>
      <w:r w:rsidR="00C7278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D78E0">
        <w:rPr>
          <w:rFonts w:asciiTheme="majorBidi" w:hAnsiTheme="majorBidi" w:cstheme="majorBidi"/>
          <w:spacing w:val="-4"/>
          <w:sz w:val="30"/>
          <w:szCs w:val="30"/>
          <w:cs/>
        </w:rPr>
        <w:t>วิซลาห์ ทีเอช จำกัด สิ้นสุดการเป็นบริษัท</w:t>
      </w:r>
      <w:r w:rsidRPr="00A00C9F">
        <w:rPr>
          <w:rFonts w:asciiTheme="majorBidi" w:hAnsiTheme="majorBidi" w:cstheme="majorBidi"/>
          <w:sz w:val="30"/>
          <w:szCs w:val="30"/>
          <w:cs/>
        </w:rPr>
        <w:t>ย่อย</w:t>
      </w:r>
      <w:r w:rsidRPr="00A479C9">
        <w:rPr>
          <w:rFonts w:asciiTheme="majorBidi" w:hAnsiTheme="majorBidi" w:cstheme="majorBidi"/>
          <w:spacing w:val="-2"/>
          <w:sz w:val="30"/>
          <w:szCs w:val="30"/>
          <w:cs/>
        </w:rPr>
        <w:t>ทางอ้อมของบริษัท และเปลี่ยนแปลงเป็นบริษัทร่วม โดยบริษัทรับรู้กำไรจากการสูญเสียอำนาจควบคุมในบริษัท</w:t>
      </w:r>
      <w:r w:rsidRPr="00A00C9F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ย่อย จำนวน </w:t>
      </w:r>
      <w:r w:rsidR="001C2C0D" w:rsidRPr="001C2C0D">
        <w:rPr>
          <w:rFonts w:asciiTheme="majorBidi" w:hAnsiTheme="majorBidi" w:cstheme="majorBidi"/>
          <w:spacing w:val="-2"/>
          <w:sz w:val="30"/>
          <w:szCs w:val="30"/>
        </w:rPr>
        <w:t>49</w:t>
      </w:r>
      <w:r w:rsidRPr="00A00C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C9F">
        <w:rPr>
          <w:rFonts w:asciiTheme="majorBidi" w:hAnsiTheme="majorBidi" w:cstheme="majorBidi"/>
          <w:spacing w:val="-2"/>
          <w:sz w:val="30"/>
          <w:szCs w:val="30"/>
          <w:cs/>
        </w:rPr>
        <w:t>ล้านบาท ในงบกำไรขาดทุนเบ็ดเสร็จรวมสำหรับงวด</w:t>
      </w:r>
      <w:r w:rsidR="00C7278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00C9F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หกเดือนสิ้นสุดวันที่ </w:t>
      </w:r>
      <w:r w:rsidR="001C2C0D" w:rsidRPr="001C2C0D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C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C9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1C2C0D" w:rsidRPr="001C2C0D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27E61AB8" w14:textId="47E6B9EB" w:rsidR="00E02CFE" w:rsidRPr="00340B02" w:rsidRDefault="00E02CFE" w:rsidP="00CE0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1FE6B41" w14:textId="1DCB33FE" w:rsidR="00667C73" w:rsidRPr="006F48DE" w:rsidRDefault="00667C73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28658A9C" w14:textId="77777777" w:rsidR="00667C73" w:rsidRPr="006F48DE" w:rsidRDefault="00667C73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8542C7" w:rsidRPr="006F48DE" w14:paraId="3450E978" w14:textId="77777777" w:rsidTr="00213EDD">
        <w:trPr>
          <w:tblHeader/>
        </w:trPr>
        <w:tc>
          <w:tcPr>
            <w:tcW w:w="6300" w:type="dxa"/>
            <w:vAlign w:val="bottom"/>
          </w:tcPr>
          <w:p w14:paraId="2D994E90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D67B0F8" w14:textId="5BF4EB30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84" w:type="dxa"/>
            <w:vAlign w:val="bottom"/>
          </w:tcPr>
          <w:p w14:paraId="3DFCFEF3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2DCD76A3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E4D1432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E0C98DC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2C7" w:rsidRPr="006F48DE" w14:paraId="4DA0BD04" w14:textId="77777777" w:rsidTr="00213EDD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1F196741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2C9AE71B" w14:textId="77777777" w:rsidR="008542C7" w:rsidRPr="006F48DE" w:rsidRDefault="008542C7" w:rsidP="00213E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542C7" w:rsidRPr="006F48DE" w14:paraId="5E0AE9B7" w14:textId="77777777" w:rsidTr="00213EDD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2A8023DD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(ถือหุ้นโดยบริษัทย่อยทางตรง)</w:t>
            </w:r>
          </w:p>
        </w:tc>
        <w:tc>
          <w:tcPr>
            <w:tcW w:w="3004" w:type="dxa"/>
            <w:gridSpan w:val="3"/>
          </w:tcPr>
          <w:p w14:paraId="10EC8DDC" w14:textId="77777777" w:rsidR="008542C7" w:rsidRPr="006F48DE" w:rsidRDefault="008542C7" w:rsidP="00213E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542C7" w:rsidRPr="006F48DE" w14:paraId="24DCDDCB" w14:textId="77777777" w:rsidTr="00213EDD">
        <w:tc>
          <w:tcPr>
            <w:tcW w:w="6300" w:type="dxa"/>
            <w:vAlign w:val="bottom"/>
          </w:tcPr>
          <w:p w14:paraId="63B5058B" w14:textId="46AFE1BD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4" w:type="dxa"/>
          </w:tcPr>
          <w:p w14:paraId="32A28D33" w14:textId="74535BA5" w:rsidR="008542C7" w:rsidRPr="006F48DE" w:rsidRDefault="001C2C0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</w:p>
        </w:tc>
        <w:tc>
          <w:tcPr>
            <w:tcW w:w="270" w:type="dxa"/>
          </w:tcPr>
          <w:p w14:paraId="210F9FFE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798B2B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542C7" w:rsidRPr="006F48DE" w14:paraId="3256517B" w14:textId="77777777" w:rsidTr="00213EDD">
        <w:tc>
          <w:tcPr>
            <w:tcW w:w="6300" w:type="dxa"/>
            <w:vAlign w:val="bottom"/>
          </w:tcPr>
          <w:p w14:paraId="4835813F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4" w:type="dxa"/>
          </w:tcPr>
          <w:p w14:paraId="47AC392F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A9E1C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307070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5382" w:rsidRPr="006F48DE" w14:paraId="63B79ADA" w14:textId="77777777" w:rsidTr="00C12F51">
        <w:tc>
          <w:tcPr>
            <w:tcW w:w="6300" w:type="dxa"/>
            <w:vAlign w:val="bottom"/>
          </w:tcPr>
          <w:p w14:paraId="1281E2F7" w14:textId="77777777" w:rsidR="00645382" w:rsidRPr="006F48DE" w:rsidRDefault="00645382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พีเอส เวล โฮลดิ้ง จำกัด</w:t>
            </w:r>
          </w:p>
        </w:tc>
        <w:tc>
          <w:tcPr>
            <w:tcW w:w="1384" w:type="dxa"/>
          </w:tcPr>
          <w:p w14:paraId="1BECD1A9" w14:textId="6C6B6504" w:rsidR="00645382" w:rsidRPr="006F48DE" w:rsidRDefault="001C2C0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6733EF26" w14:textId="77777777" w:rsidR="00645382" w:rsidRPr="006F48DE" w:rsidRDefault="00645382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6A6BD5" w14:textId="77777777" w:rsidR="00645382" w:rsidRPr="006F48DE" w:rsidRDefault="00645382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AD" w:rsidRPr="006F48DE" w14:paraId="4E6D88A0" w14:textId="77777777" w:rsidTr="00C12F51">
        <w:tc>
          <w:tcPr>
            <w:tcW w:w="6300" w:type="dxa"/>
            <w:vAlign w:val="bottom"/>
          </w:tcPr>
          <w:p w14:paraId="2422BC8A" w14:textId="77777777" w:rsidR="005E7EAD" w:rsidRPr="006F48DE" w:rsidRDefault="005E7EAD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โอเมก้า โลจิสติกส์ แคมปัส จำกัด</w:t>
            </w:r>
          </w:p>
        </w:tc>
        <w:tc>
          <w:tcPr>
            <w:tcW w:w="1384" w:type="dxa"/>
          </w:tcPr>
          <w:p w14:paraId="63A7C2A9" w14:textId="5BDDB29A" w:rsidR="005E7EAD" w:rsidRPr="006F48DE" w:rsidRDefault="001C2C0D" w:rsidP="00C12F51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35E3C701" w14:textId="77777777" w:rsidR="005E7EAD" w:rsidRPr="006F48DE" w:rsidRDefault="005E7EAD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5643A2" w14:textId="77777777" w:rsidR="005E7EAD" w:rsidRPr="006F48DE" w:rsidRDefault="005E7EAD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5382" w:rsidRPr="006F48DE" w14:paraId="78A5CD35" w14:textId="77777777" w:rsidTr="00C12F51">
        <w:tc>
          <w:tcPr>
            <w:tcW w:w="6300" w:type="dxa"/>
            <w:vAlign w:val="bottom"/>
          </w:tcPr>
          <w:p w14:paraId="177B4AC4" w14:textId="2EB072FA" w:rsidR="00645382" w:rsidRPr="006F48DE" w:rsidRDefault="00645382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พาร์ค ลักชัวรี่ เอสพีวี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84" w:type="dxa"/>
          </w:tcPr>
          <w:p w14:paraId="6FEFF87F" w14:textId="022D7CE2" w:rsidR="00645382" w:rsidRPr="006F48DE" w:rsidRDefault="001C2C0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641D2249" w14:textId="77777777" w:rsidR="00645382" w:rsidRPr="006F48DE" w:rsidRDefault="00645382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B937FD" w14:textId="77777777" w:rsidR="00645382" w:rsidRPr="006F48DE" w:rsidRDefault="00645382" w:rsidP="00C1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450BD75F" w14:textId="77777777" w:rsidTr="00213EDD">
        <w:tc>
          <w:tcPr>
            <w:tcW w:w="6300" w:type="dxa"/>
            <w:vAlign w:val="bottom"/>
          </w:tcPr>
          <w:p w14:paraId="34809887" w14:textId="6A5AAC9B" w:rsidR="008542C7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ออริจิ้น โฮเทล พฤกษา สุขุมวิท จำกัด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  </w:t>
            </w:r>
            <w:proofErr w:type="gramStart"/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เดิมชื่อ บริษัท วัน ออริจิ้น สมุย เฉวง บีช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จำกัด)</w:t>
            </w:r>
          </w:p>
        </w:tc>
        <w:tc>
          <w:tcPr>
            <w:tcW w:w="1384" w:type="dxa"/>
          </w:tcPr>
          <w:p w14:paraId="6F3E5180" w14:textId="77777777" w:rsidR="005E7EAD" w:rsidRPr="006F48DE" w:rsidRDefault="005E7EA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683967" w14:textId="6B89E187" w:rsidR="008542C7" w:rsidRPr="006F48DE" w:rsidRDefault="001C2C0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6D6EED65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9638BF" w14:textId="58D16C56" w:rsidR="008542C7" w:rsidRPr="006F48DE" w:rsidRDefault="00087816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542C7"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7008590D" w14:textId="77777777" w:rsidTr="00213EDD">
        <w:tc>
          <w:tcPr>
            <w:tcW w:w="6300" w:type="dxa"/>
            <w:vAlign w:val="bottom"/>
          </w:tcPr>
          <w:p w14:paraId="5F0D73C7" w14:textId="533CD110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บริทาเนีย เอสพีวี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84" w:type="dxa"/>
          </w:tcPr>
          <w:p w14:paraId="221F783B" w14:textId="41B72473" w:rsidR="008542C7" w:rsidRPr="006F48DE" w:rsidRDefault="001C2C0D" w:rsidP="00213ED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2C54283B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982D23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2C7" w:rsidRPr="006F48DE" w14:paraId="2486B0A7" w14:textId="77777777" w:rsidTr="00213EDD">
        <w:tc>
          <w:tcPr>
            <w:tcW w:w="6300" w:type="dxa"/>
            <w:vAlign w:val="bottom"/>
          </w:tcPr>
          <w:p w14:paraId="6ECEE3F9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เอ็นแอลอาร์ ทีเอช จำกัด</w:t>
            </w:r>
          </w:p>
        </w:tc>
        <w:tc>
          <w:tcPr>
            <w:tcW w:w="1384" w:type="dxa"/>
          </w:tcPr>
          <w:p w14:paraId="120CB11C" w14:textId="35294963" w:rsidR="008542C7" w:rsidRPr="006F48DE" w:rsidRDefault="001C2C0D" w:rsidP="00213ED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BF33726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975438" w14:textId="77777777" w:rsidR="008542C7" w:rsidRPr="006F48DE" w:rsidRDefault="008542C7" w:rsidP="0021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AD" w:rsidRPr="006F48DE" w14:paraId="4D3EEFA4" w14:textId="77777777" w:rsidTr="00213EDD">
        <w:tc>
          <w:tcPr>
            <w:tcW w:w="6300" w:type="dxa"/>
            <w:vAlign w:val="bottom"/>
          </w:tcPr>
          <w:p w14:paraId="554D2BD3" w14:textId="1BE0AE0E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84" w:type="dxa"/>
          </w:tcPr>
          <w:p w14:paraId="0C9716F8" w14:textId="103D0F05" w:rsidR="005E7EAD" w:rsidRPr="006F48DE" w:rsidRDefault="001C2C0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58EF5A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E31F92" w14:textId="77EB351E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AD" w:rsidRPr="006F48DE" w14:paraId="3834E422" w14:textId="77777777" w:rsidTr="00213EDD">
        <w:tc>
          <w:tcPr>
            <w:tcW w:w="6300" w:type="dxa"/>
            <w:vAlign w:val="bottom"/>
          </w:tcPr>
          <w:p w14:paraId="11EEC6CE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4" w:type="dxa"/>
          </w:tcPr>
          <w:p w14:paraId="104D9A8A" w14:textId="77777777" w:rsidR="005E7EAD" w:rsidRPr="006F48DE" w:rsidRDefault="005E7EA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2E6179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5E216B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EAD" w:rsidRPr="006F48DE" w14:paraId="2DDE2421" w14:textId="77777777" w:rsidTr="00213EDD">
        <w:tc>
          <w:tcPr>
            <w:tcW w:w="6300" w:type="dxa"/>
            <w:vAlign w:val="bottom"/>
          </w:tcPr>
          <w:p w14:paraId="6020B328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ปัน นิว เอนเนอจี จำกัด</w:t>
            </w:r>
          </w:p>
        </w:tc>
        <w:tc>
          <w:tcPr>
            <w:tcW w:w="1384" w:type="dxa"/>
          </w:tcPr>
          <w:p w14:paraId="6185F852" w14:textId="31381B10" w:rsidR="005E7EAD" w:rsidRPr="006F48DE" w:rsidRDefault="005E7EA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94461E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52CF0E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AD" w:rsidRPr="006F48DE" w14:paraId="225ED7AA" w14:textId="77777777" w:rsidTr="00213EDD">
        <w:tc>
          <w:tcPr>
            <w:tcW w:w="6300" w:type="dxa"/>
            <w:vAlign w:val="bottom"/>
          </w:tcPr>
          <w:p w14:paraId="3E1CC9E0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กลับรายการส่วนแบ่งขาดทุนการร่วมค้าที่ใช้วิธีส่วนได้เสียที่เลิกกิจการ</w:t>
            </w:r>
          </w:p>
        </w:tc>
        <w:tc>
          <w:tcPr>
            <w:tcW w:w="1384" w:type="dxa"/>
          </w:tcPr>
          <w:p w14:paraId="71795F94" w14:textId="71A0AD78" w:rsidR="005E7EAD" w:rsidRPr="006F48DE" w:rsidRDefault="001C2C0D" w:rsidP="005E7EA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8549C5D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FF6F55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AD" w:rsidRPr="006F48DE" w14:paraId="4DA877E5" w14:textId="77777777" w:rsidTr="00213EDD">
        <w:tc>
          <w:tcPr>
            <w:tcW w:w="6300" w:type="dxa"/>
            <w:vAlign w:val="bottom"/>
          </w:tcPr>
          <w:p w14:paraId="2B8448AF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CE536B2" w14:textId="4D9BCD4E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700B54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6F65FC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AD" w:rsidRPr="006F48DE" w14:paraId="79F4DC31" w14:textId="77777777" w:rsidTr="00213EDD">
        <w:tc>
          <w:tcPr>
            <w:tcW w:w="6300" w:type="dxa"/>
            <w:vAlign w:val="bottom"/>
          </w:tcPr>
          <w:p w14:paraId="530C7610" w14:textId="3EF3DAF9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01A36E8" w14:textId="3BA2B3A1" w:rsidR="005E7EAD" w:rsidRPr="006F48DE" w:rsidRDefault="001C2C0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7EAD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28B915C2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48526" w14:textId="77777777" w:rsidR="005E7EAD" w:rsidRPr="006F48DE" w:rsidRDefault="005E7EAD" w:rsidP="005E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D7EB674" w14:textId="412A4AFF" w:rsidR="00764B69" w:rsidRPr="006F48DE" w:rsidRDefault="00764B69" w:rsidP="009E5996">
      <w:pPr>
        <w:rPr>
          <w:rFonts w:asciiTheme="majorBidi" w:hAnsiTheme="majorBidi" w:cstheme="majorBidi"/>
          <w:sz w:val="30"/>
          <w:szCs w:val="30"/>
        </w:rPr>
      </w:pPr>
    </w:p>
    <w:p w14:paraId="08442CB2" w14:textId="593FE346" w:rsidR="00C92D22" w:rsidRPr="00C92D22" w:rsidRDefault="00340B02" w:rsidP="00C92D2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 พฤกษา เรียลเอสเตท จำกัด (มหาชน)</w:t>
      </w:r>
      <w:r w:rsidR="0019146E">
        <w:rPr>
          <w:rFonts w:asciiTheme="majorBidi" w:hAnsiTheme="majorBidi" w:cstheme="majorBidi"/>
          <w:sz w:val="30"/>
          <w:szCs w:val="30"/>
          <w:cs/>
        </w:rPr>
        <w:t xml:space="preserve"> ซึ่งเป็น</w:t>
      </w:r>
      <w:r w:rsidR="0019146E" w:rsidRPr="006F48DE">
        <w:rPr>
          <w:rFonts w:asciiTheme="majorBidi" w:hAnsiTheme="majorBidi" w:cstheme="majorBidi"/>
          <w:sz w:val="30"/>
          <w:szCs w:val="30"/>
          <w:cs/>
        </w:rPr>
        <w:t>บริษัทย่อยทางตรงของบริษัท</w:t>
      </w:r>
      <w:r w:rsidRPr="006F48DE">
        <w:rPr>
          <w:rFonts w:asciiTheme="majorBidi" w:hAnsiTheme="majorBidi" w:cstheme="majorBidi"/>
          <w:sz w:val="30"/>
          <w:szCs w:val="30"/>
          <w:cs/>
        </w:rPr>
        <w:br/>
        <w:t>ได้เข้าร่วมทุนกับบริษัท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วัน ออริจิ้น จำกัด (มหาชน) ซึ่งเป็นบริษัทที่จดทะเบียนในประเทศไทย เพื่อลงทุน</w:t>
      </w:r>
      <w:r w:rsidR="00CD572A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ในบริษัท ออริจิ้น โฮเทล พฤกษา สุขุมวิท จำกัด (เดิมชื่อ บริษัท วัน ออริจิ้น สมุย เฉวง บีช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จำกัด)</w:t>
      </w:r>
      <w:r w:rsidR="00DB0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18146D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="00AB67D5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4681" w:rsidRPr="00E74681">
        <w:rPr>
          <w:rFonts w:asciiTheme="majorBidi" w:hAnsiTheme="majorBidi"/>
          <w:sz w:val="30"/>
          <w:szCs w:val="30"/>
          <w:cs/>
        </w:rPr>
        <w:t xml:space="preserve">บริษัท พฤกษา เรียลเอสเตท จำกัด (มหาชน) </w:t>
      </w:r>
      <w:r w:rsidRPr="006F48DE">
        <w:rPr>
          <w:rFonts w:asciiTheme="majorBidi" w:hAnsiTheme="majorBidi" w:cstheme="majorBidi"/>
          <w:sz w:val="30"/>
          <w:szCs w:val="30"/>
          <w:cs/>
        </w:rPr>
        <w:t>ได้ลงทุนเพิ่มในบริษัทดังกล่าว</w:t>
      </w:r>
      <w:r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ล้านบาท 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4681">
        <w:rPr>
          <w:rFonts w:asciiTheme="majorBidi" w:hAnsiTheme="majorBidi" w:cstheme="majorBidi"/>
          <w:sz w:val="30"/>
          <w:szCs w:val="30"/>
        </w:rPr>
        <w:br/>
      </w:r>
      <w:r w:rsidR="001C2C0D" w:rsidRPr="001C2C0D">
        <w:rPr>
          <w:rFonts w:asciiTheme="majorBidi" w:hAnsiTheme="majorBidi" w:cstheme="majorBidi"/>
          <w:sz w:val="30"/>
          <w:szCs w:val="30"/>
        </w:rPr>
        <w:t>15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ล้านบาท โดยสัดส่วนการถือหุ้นไม่เปลี่ยนแปลง การชำระค่าหุ้นดังกล่าวแล้วเสร็จในเดือน</w:t>
      </w:r>
      <w:r w:rsidR="0018146D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</w:p>
    <w:p w14:paraId="46D056C6" w14:textId="77777777" w:rsidR="00CD5420" w:rsidRPr="00340B02" w:rsidRDefault="00CD5420" w:rsidP="00CD5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E425A" w14:textId="52B0B0CF" w:rsidR="00340B02" w:rsidRPr="0047241B" w:rsidRDefault="00340B02" w:rsidP="00C10AE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7241B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  <w:r w:rsidRPr="0047241B">
        <w:rPr>
          <w:rFonts w:asciiTheme="majorBidi" w:hAnsiTheme="majorBidi" w:cstheme="majorBidi"/>
          <w:sz w:val="30"/>
          <w:szCs w:val="30"/>
        </w:rPr>
        <w:t xml:space="preserve"> </w:t>
      </w:r>
      <w:r w:rsidR="0047241B" w:rsidRPr="0047241B">
        <w:rPr>
          <w:rFonts w:asciiTheme="majorBidi" w:hAnsiTheme="majorBidi" w:cstheme="majorBidi"/>
          <w:sz w:val="30"/>
          <w:szCs w:val="30"/>
          <w:cs/>
        </w:rPr>
        <w:t>บริษัท พฤกษา เรียลเอสเตท จำกัด (มหาชน) ซึ่งเป็นบริษัทย่อยทางตรงของบริษัท</w:t>
      </w:r>
      <w:r w:rsidRPr="0047241B">
        <w:rPr>
          <w:rFonts w:asciiTheme="majorBidi" w:hAnsiTheme="majorBidi" w:cstheme="majorBidi"/>
          <w:sz w:val="30"/>
          <w:szCs w:val="30"/>
        </w:rPr>
        <w:br/>
      </w:r>
      <w:r w:rsidRPr="0047241B">
        <w:rPr>
          <w:rFonts w:asciiTheme="majorBidi" w:hAnsiTheme="majorBidi" w:cstheme="majorBidi"/>
          <w:sz w:val="30"/>
          <w:szCs w:val="30"/>
          <w:cs/>
        </w:rPr>
        <w:t>ได้เข้าร่วมทุนกับบริษัท พาร์ค ลักชัวรี่ จำกัด ซึ่งเป็นบริษัทที่จดทะเบียนในประเทศไทย เพื่อลงทุน</w:t>
      </w:r>
      <w:r w:rsidR="00A23002">
        <w:rPr>
          <w:rFonts w:asciiTheme="majorBidi" w:hAnsiTheme="majorBidi" w:cstheme="majorBidi"/>
          <w:sz w:val="30"/>
          <w:szCs w:val="30"/>
          <w:cs/>
        </w:rPr>
        <w:br/>
      </w:r>
      <w:r w:rsidRPr="0047241B">
        <w:rPr>
          <w:rFonts w:asciiTheme="majorBidi" w:hAnsiTheme="majorBidi" w:cstheme="majorBidi"/>
          <w:sz w:val="30"/>
          <w:szCs w:val="30"/>
          <w:cs/>
        </w:rPr>
        <w:t xml:space="preserve">ในบริษัท พาร์ค ลักชัวรี่ เอสวีพี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47241B">
        <w:rPr>
          <w:rFonts w:asciiTheme="majorBidi" w:hAnsiTheme="majorBidi" w:cstheme="majorBidi"/>
          <w:sz w:val="30"/>
          <w:szCs w:val="30"/>
        </w:rPr>
        <w:t xml:space="preserve"> </w:t>
      </w:r>
      <w:r w:rsidRPr="0047241B">
        <w:rPr>
          <w:rFonts w:asciiTheme="majorBidi" w:hAnsiTheme="majorBidi" w:cstheme="majorBidi"/>
          <w:sz w:val="30"/>
          <w:szCs w:val="30"/>
          <w:cs/>
        </w:rPr>
        <w:t>จำกัด ใน</w:t>
      </w:r>
      <w:r w:rsidR="00AB67D5" w:rsidRPr="0047241B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4724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4681" w:rsidRPr="00E74681">
        <w:rPr>
          <w:rFonts w:asciiTheme="majorBidi" w:hAnsiTheme="majorBidi"/>
          <w:sz w:val="30"/>
          <w:szCs w:val="30"/>
          <w:cs/>
        </w:rPr>
        <w:t xml:space="preserve">บริษัท พฤกษา เรียลเอสเตท จำกัด (มหาชน) </w:t>
      </w:r>
      <w:r w:rsidRPr="0047241B">
        <w:rPr>
          <w:rFonts w:asciiTheme="majorBidi" w:hAnsiTheme="majorBidi" w:cstheme="majorBidi"/>
          <w:sz w:val="30"/>
          <w:szCs w:val="30"/>
          <w:cs/>
        </w:rPr>
        <w:t xml:space="preserve">ได้ลงทุนเพิ่มในบริษัทดังกล่าวจาก 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Pr="0047241B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5</w:t>
      </w:r>
      <w:r w:rsidRPr="0047241B">
        <w:rPr>
          <w:rFonts w:asciiTheme="majorBidi" w:hAnsiTheme="majorBidi" w:cstheme="majorBidi"/>
          <w:sz w:val="30"/>
          <w:szCs w:val="30"/>
        </w:rPr>
        <w:t xml:space="preserve"> </w:t>
      </w:r>
      <w:r w:rsidRPr="0047241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7241B" w:rsidRPr="0047241B">
        <w:rPr>
          <w:rFonts w:asciiTheme="majorBidi" w:hAnsiTheme="majorBidi" w:cstheme="majorBidi"/>
          <w:sz w:val="30"/>
          <w:szCs w:val="30"/>
        </w:rPr>
        <w:t xml:space="preserve"> </w:t>
      </w:r>
      <w:r w:rsidRPr="0047241B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1C2C0D" w:rsidRPr="001C2C0D">
        <w:rPr>
          <w:rFonts w:asciiTheme="majorBidi" w:hAnsiTheme="majorBidi" w:cstheme="majorBidi"/>
          <w:sz w:val="30"/>
          <w:szCs w:val="30"/>
        </w:rPr>
        <w:t>24</w:t>
      </w:r>
      <w:r w:rsidRPr="0047241B">
        <w:rPr>
          <w:rFonts w:asciiTheme="majorBidi" w:hAnsiTheme="majorBidi" w:cstheme="majorBidi"/>
          <w:sz w:val="30"/>
          <w:szCs w:val="30"/>
          <w:cs/>
        </w:rPr>
        <w:t xml:space="preserve"> ล้านบาท โดยสัดส่วนการถือหุ้นไม่เปลี่ยนแปลง การชำระค่าหุ้นดังกล่าวแล้วเสร็จในเดือน</w:t>
      </w:r>
      <w:r w:rsidR="0047241B" w:rsidRPr="0047241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7241B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47241B">
        <w:rPr>
          <w:rFonts w:asciiTheme="majorBidi" w:hAnsiTheme="majorBidi" w:cstheme="majorBidi"/>
          <w:sz w:val="30"/>
          <w:szCs w:val="30"/>
        </w:rPr>
        <w:t xml:space="preserve"> </w:t>
      </w:r>
    </w:p>
    <w:p w14:paraId="3480E9AD" w14:textId="77777777" w:rsidR="0047241B" w:rsidRPr="0047241B" w:rsidRDefault="0047241B" w:rsidP="004724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8E528" w14:textId="5EE60B3E" w:rsidR="00A0688E" w:rsidRPr="006F48DE" w:rsidRDefault="00340B0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บริษัท ซีเนร่า วิมุต เฮลท์ เซอร์วิส จำกัด ได้จดทะเบียนเลิกบริษัทต่อกระทรวงพาณิชย์แล้วเมื่อวันที่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27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และได้ดำเนินการชำระบัญชีเสร็จสิ้นแล้วในเดือนมกราคม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744384C2" w14:textId="77777777" w:rsidR="009E5996" w:rsidRPr="006F48DE" w:rsidRDefault="009E5996" w:rsidP="007852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61843F" w14:textId="3543A8B6" w:rsidR="00AA19B0" w:rsidRPr="0047241B" w:rsidRDefault="00AA19B0" w:rsidP="00AA19B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7241B">
        <w:rPr>
          <w:rFonts w:asciiTheme="majorBidi" w:hAnsiTheme="majorBidi" w:cstheme="majorBidi"/>
          <w:sz w:val="30"/>
          <w:szCs w:val="30"/>
          <w:cs/>
        </w:rPr>
        <w:t>ใน</w:t>
      </w:r>
      <w:r w:rsidR="00DC2A28">
        <w:rPr>
          <w:rFonts w:asciiTheme="majorBidi" w:hAnsiTheme="majorBidi" w:cstheme="majorBidi"/>
          <w:sz w:val="30"/>
          <w:szCs w:val="30"/>
          <w:cs/>
        </w:rPr>
        <w:t>เดือนมกราคม</w:t>
      </w:r>
      <w:r w:rsidRPr="004724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47241B">
        <w:rPr>
          <w:rFonts w:asciiTheme="majorBidi" w:hAnsiTheme="majorBidi" w:cstheme="majorBidi"/>
          <w:sz w:val="30"/>
          <w:szCs w:val="30"/>
        </w:rPr>
        <w:t xml:space="preserve"> </w:t>
      </w:r>
      <w:r w:rsidR="00340B02" w:rsidRPr="0047241B">
        <w:rPr>
          <w:rFonts w:asciiTheme="majorBidi" w:hAnsiTheme="majorBidi" w:cstheme="majorBidi"/>
          <w:sz w:val="30"/>
          <w:szCs w:val="30"/>
          <w:cs/>
        </w:rPr>
        <w:t>บริษัท พฤกษา เรียลเอสเตท จำกัด (มหาชน)</w:t>
      </w:r>
      <w:r w:rsidR="0047241B" w:rsidRPr="0047241B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ซึ่งเป็นบริษัทย่อยทางตรงของบริษัท </w:t>
      </w:r>
      <w:r w:rsidR="00A23002">
        <w:rPr>
          <w:rFonts w:asciiTheme="majorBidi" w:hAnsiTheme="majorBidi" w:cstheme="majorBidi"/>
          <w:sz w:val="30"/>
          <w:szCs w:val="30"/>
          <w:cs/>
        </w:rPr>
        <w:br/>
      </w:r>
      <w:r w:rsidR="00340B02" w:rsidRPr="0047241B">
        <w:rPr>
          <w:rFonts w:asciiTheme="majorBidi" w:hAnsiTheme="majorBidi" w:cstheme="majorBidi"/>
          <w:sz w:val="30"/>
          <w:szCs w:val="30"/>
          <w:cs/>
        </w:rPr>
        <w:t>ได้เข้าร่วมทุนกับบริษัท บริทาเนีย จำกัด (มหาชน) ซึ่งเป็นบริษัทที่จดทะเบียนในตลาดหลักทรัพย์แห่ง</w:t>
      </w:r>
      <w:r w:rsidR="00A23002">
        <w:rPr>
          <w:rFonts w:asciiTheme="majorBidi" w:hAnsiTheme="majorBidi" w:cstheme="majorBidi"/>
          <w:sz w:val="30"/>
          <w:szCs w:val="30"/>
          <w:cs/>
        </w:rPr>
        <w:br/>
      </w:r>
      <w:r w:rsidR="00340B02" w:rsidRPr="0047241B">
        <w:rPr>
          <w:rFonts w:asciiTheme="majorBidi" w:hAnsiTheme="majorBidi" w:cstheme="majorBidi"/>
          <w:sz w:val="30"/>
          <w:szCs w:val="30"/>
          <w:cs/>
        </w:rPr>
        <w:t xml:space="preserve">ประเทศไทย เพื่อลงทุนในบริษัท บริทาเนีย เอสพีวี </w:t>
      </w:r>
      <w:r w:rsidR="001C2C0D" w:rsidRPr="001C2C0D">
        <w:rPr>
          <w:rFonts w:asciiTheme="majorBidi" w:hAnsiTheme="majorBidi" w:cstheme="majorBidi"/>
          <w:sz w:val="30"/>
          <w:szCs w:val="30"/>
        </w:rPr>
        <w:t>16</w:t>
      </w:r>
      <w:r w:rsidR="00340B02" w:rsidRPr="0047241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0C1345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="000E6846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053</w:t>
      </w:r>
      <w:r w:rsidR="000E6846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450</w:t>
      </w:r>
      <w:r w:rsidR="000C1345">
        <w:rPr>
          <w:rFonts w:asciiTheme="majorBidi" w:hAnsiTheme="majorBidi" w:cstheme="majorBidi"/>
          <w:sz w:val="30"/>
          <w:szCs w:val="30"/>
        </w:rPr>
        <w:t xml:space="preserve"> </w:t>
      </w:r>
      <w:r w:rsidR="000C1345">
        <w:rPr>
          <w:rFonts w:asciiTheme="majorBidi" w:hAnsiTheme="majorBidi" w:cstheme="majorBidi"/>
          <w:sz w:val="30"/>
          <w:szCs w:val="30"/>
          <w:cs/>
        </w:rPr>
        <w:t xml:space="preserve">หุ้น ราคาหุ้นละ </w:t>
      </w:r>
      <w:r w:rsidR="001C2C0D" w:rsidRPr="001C2C0D">
        <w:rPr>
          <w:rFonts w:asciiTheme="majorBidi" w:hAnsiTheme="majorBidi" w:cstheme="majorBidi"/>
          <w:sz w:val="30"/>
          <w:szCs w:val="30"/>
        </w:rPr>
        <w:t>10</w:t>
      </w:r>
      <w:r w:rsidR="000C1345">
        <w:rPr>
          <w:rFonts w:asciiTheme="majorBidi" w:hAnsiTheme="majorBidi" w:cstheme="majorBidi"/>
          <w:sz w:val="30"/>
          <w:szCs w:val="30"/>
        </w:rPr>
        <w:t xml:space="preserve"> </w:t>
      </w:r>
      <w:r w:rsidR="000C134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0C1345">
        <w:rPr>
          <w:rFonts w:asciiTheme="majorBidi" w:hAnsiTheme="majorBidi" w:cstheme="majorBidi"/>
          <w:sz w:val="30"/>
          <w:szCs w:val="30"/>
        </w:rPr>
        <w:br/>
      </w:r>
      <w:r w:rsidR="000C1345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50</w:t>
      </w:r>
      <w:r w:rsidR="000C1345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340B02" w:rsidRPr="004724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846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4E318A" w:rsidRPr="007B32C2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11</w:t>
      </w:r>
      <w:r w:rsidR="004E318A" w:rsidRPr="007B32C2">
        <w:rPr>
          <w:rFonts w:asciiTheme="majorBidi" w:hAnsiTheme="majorBidi" w:cstheme="majorBidi"/>
          <w:sz w:val="30"/>
          <w:szCs w:val="30"/>
        </w:rPr>
        <w:t xml:space="preserve"> </w:t>
      </w:r>
      <w:r w:rsidR="004E318A" w:rsidRPr="007B32C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40B02" w:rsidRPr="007B32C2">
        <w:rPr>
          <w:rFonts w:asciiTheme="majorBidi" w:hAnsiTheme="majorBidi" w:cstheme="majorBidi"/>
          <w:sz w:val="30"/>
          <w:szCs w:val="30"/>
          <w:cs/>
        </w:rPr>
        <w:t>การชำระค่าหุ้นดังกล่าวแล้วเสร็จในเดือนมกราคม</w:t>
      </w:r>
      <w:r w:rsidR="00340B02" w:rsidRPr="007B32C2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371226A6" w14:textId="77777777" w:rsidR="00AA19B0" w:rsidRPr="006F48DE" w:rsidRDefault="00AA19B0" w:rsidP="007852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F4C85" w14:textId="20206700" w:rsidR="00340B02" w:rsidRDefault="00943E2E" w:rsidP="00340B0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8146D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0E6846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814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18146D">
        <w:rPr>
          <w:rFonts w:asciiTheme="majorBidi" w:hAnsiTheme="majorBidi" w:cstheme="majorBidi"/>
          <w:sz w:val="30"/>
          <w:szCs w:val="30"/>
        </w:rPr>
        <w:t xml:space="preserve"> </w:t>
      </w:r>
      <w:r w:rsidRPr="0018146D">
        <w:rPr>
          <w:rFonts w:asciiTheme="majorBidi" w:hAnsiTheme="majorBidi" w:cstheme="majorBidi"/>
          <w:sz w:val="30"/>
          <w:szCs w:val="30"/>
          <w:cs/>
        </w:rPr>
        <w:t>คณะกรรมการบริษัท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มีมติอนุมัติให้บริษัท โรงพยาบาลวิมุต โฮลดิ้ง จำกัด ซึ่งเป็นบริษัทย่อยทางตรงของบริษัท ซื้อหุ้นสามัญในบริษัท แอมิลิ เฮลท์ (ประเทศไทย) จำกัด จากบริษัท ลีฟเวลล์ ฟาร์มาซี โซลูชั่น จำกัด (เดิมชื่อ บริษัท วิมุต ฟาร์มาซี โซลูชั่น จำกัด) จำนวน </w:t>
      </w:r>
      <w:r w:rsidR="001C2C0D" w:rsidRPr="001C2C0D">
        <w:rPr>
          <w:rFonts w:asciiTheme="majorBidi" w:hAnsiTheme="majorBidi" w:cstheme="majorBidi"/>
          <w:sz w:val="30"/>
          <w:szCs w:val="30"/>
        </w:rPr>
        <w:t>25</w:t>
      </w:r>
      <w:r w:rsidR="00340B02" w:rsidRPr="006F48DE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500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F80323">
        <w:rPr>
          <w:rFonts w:asciiTheme="majorBidi" w:hAnsiTheme="majorBidi" w:cstheme="majorBidi"/>
          <w:sz w:val="30"/>
          <w:szCs w:val="30"/>
          <w:cs/>
        </w:rPr>
        <w:t xml:space="preserve">ราคาหุ้นละ </w:t>
      </w:r>
      <w:r w:rsidR="001C2C0D" w:rsidRPr="001C2C0D">
        <w:rPr>
          <w:rFonts w:asciiTheme="majorBidi" w:hAnsiTheme="majorBidi" w:cstheme="majorBidi"/>
          <w:sz w:val="30"/>
          <w:szCs w:val="30"/>
        </w:rPr>
        <w:t>100</w:t>
      </w:r>
      <w:r w:rsidR="00F80323">
        <w:rPr>
          <w:rFonts w:asciiTheme="majorBidi" w:hAnsiTheme="majorBidi" w:cstheme="majorBidi"/>
          <w:sz w:val="30"/>
          <w:szCs w:val="30"/>
        </w:rPr>
        <w:t xml:space="preserve"> </w:t>
      </w:r>
      <w:r w:rsidR="00F80323">
        <w:rPr>
          <w:rFonts w:asciiTheme="majorBidi" w:hAnsiTheme="majorBidi" w:cstheme="majorBidi"/>
          <w:sz w:val="30"/>
          <w:szCs w:val="30"/>
          <w:cs/>
        </w:rPr>
        <w:t xml:space="preserve">บาท 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51</w:t>
      </w:r>
      <w:r w:rsidR="00F80323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F80323">
        <w:rPr>
          <w:rFonts w:asciiTheme="majorBidi" w:hAnsiTheme="majorBidi" w:cstheme="majorBidi"/>
          <w:sz w:val="30"/>
          <w:szCs w:val="30"/>
        </w:rPr>
        <w:t xml:space="preserve"> </w:t>
      </w:r>
      <w:r w:rsidR="000E6846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585ECE" w:rsidRPr="00D47ECF">
        <w:rPr>
          <w:rFonts w:asciiTheme="majorBidi" w:hAnsiTheme="majorBidi" w:cstheme="majorBidi" w:hint="cs"/>
          <w:sz w:val="30"/>
          <w:szCs w:val="30"/>
          <w:cs/>
        </w:rPr>
        <w:t>คิด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F80323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80323">
        <w:rPr>
          <w:rFonts w:asciiTheme="majorBidi" w:hAnsiTheme="majorBidi" w:cstheme="majorBidi"/>
          <w:sz w:val="30"/>
          <w:szCs w:val="30"/>
          <w:cs/>
        </w:rPr>
        <w:t>โดยบริษัทได้ดำเนินการซื้อหุ้นดังกล่าว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แล้วเสร็จในเดือนเมษายน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2A9DAD71" w14:textId="77777777" w:rsidR="00943E2E" w:rsidRDefault="00943E2E" w:rsidP="00943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7D588" w14:textId="2698E591" w:rsidR="00AA19B0" w:rsidRDefault="00AA19B0" w:rsidP="00340B0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340B02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บริษัท ปัน นิว เอนเนอจี จำกัด ได้จดทะเบียนเลิกบริษัทต่อกระทรวงพาณิชย์แล้วเมื่อวันที่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  <w:r w:rsidR="00340B02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340B02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>และอยู่ระหว่างดำเนินการชำระบัญชี</w:t>
      </w:r>
    </w:p>
    <w:p w14:paraId="5948FF4E" w14:textId="77777777" w:rsidR="0005220A" w:rsidRPr="00340B02" w:rsidRDefault="0005220A" w:rsidP="000522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FB810" w14:textId="77777777" w:rsidR="00AA19B0" w:rsidRDefault="00AA19B0" w:rsidP="00AA19B0">
      <w:pPr>
        <w:rPr>
          <w:rFonts w:asciiTheme="majorBidi" w:hAnsiTheme="majorBidi" w:cstheme="majorBidi"/>
          <w:sz w:val="30"/>
          <w:szCs w:val="30"/>
        </w:rPr>
      </w:pPr>
    </w:p>
    <w:p w14:paraId="51237955" w14:textId="77777777" w:rsidR="00555E54" w:rsidRPr="006F48DE" w:rsidRDefault="00555E54" w:rsidP="00AA19B0">
      <w:pPr>
        <w:rPr>
          <w:rFonts w:asciiTheme="majorBidi" w:hAnsiTheme="majorBidi" w:cstheme="majorBidi"/>
          <w:sz w:val="30"/>
          <w:szCs w:val="30"/>
          <w:cs/>
        </w:rPr>
      </w:pPr>
    </w:p>
    <w:p w14:paraId="18ABFE78" w14:textId="62E3E193" w:rsidR="00340B02" w:rsidRPr="008726BD" w:rsidRDefault="00AA19B0" w:rsidP="00340B0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74230696"/>
      <w:r w:rsidRPr="008726BD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8E0F52" w:rsidRPr="008726BD">
        <w:rPr>
          <w:rFonts w:asciiTheme="majorBidi" w:hAnsiTheme="majorBidi" w:cstheme="majorBidi"/>
          <w:sz w:val="30"/>
          <w:szCs w:val="30"/>
          <w:cs/>
        </w:rPr>
        <w:t>ของ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>บริษัท พฤกษา เรียลเอสเตท จำกัด (มหาชน) ซึ่งเป็นบริษัทย่อยทางตรงของบริษัท มีมติอนุมัติให้จัดตั้ง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>บริษัท พีเอส เวล โฮลดิ้ง จำกัด ซึ่งเป็นบริษัทที่จดทะเบียนในประเทศไทย</w:t>
      </w:r>
      <w:r w:rsidR="00BA2A87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C2C0D" w:rsidRPr="001C2C0D">
        <w:rPr>
          <w:rFonts w:asciiTheme="majorBidi" w:hAnsiTheme="majorBidi" w:cstheme="majorBidi"/>
          <w:sz w:val="30"/>
          <w:szCs w:val="30"/>
        </w:rPr>
        <w:t>30</w:t>
      </w:r>
      <w:r w:rsidR="00BA2A87" w:rsidRPr="008726BD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000</w:t>
      </w:r>
      <w:r w:rsidR="00BA2A87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 xml:space="preserve">หุ้น ราคาหุ้นละ </w:t>
      </w:r>
      <w:r w:rsidR="001C2C0D" w:rsidRPr="001C2C0D">
        <w:rPr>
          <w:rFonts w:asciiTheme="majorBidi" w:hAnsiTheme="majorBidi" w:cstheme="majorBidi"/>
          <w:sz w:val="30"/>
          <w:szCs w:val="30"/>
        </w:rPr>
        <w:t>100</w:t>
      </w:r>
      <w:r w:rsidR="00BA2A87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>บาท</w:t>
      </w:r>
      <w:r w:rsidR="00340B02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99</w:t>
      </w:r>
      <w:r w:rsidR="00340B02" w:rsidRPr="008726B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9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846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C423E3" w:rsidRPr="008726BD">
        <w:rPr>
          <w:rFonts w:asciiTheme="majorBidi" w:hAnsiTheme="majorBidi" w:cstheme="majorBidi"/>
          <w:sz w:val="30"/>
          <w:szCs w:val="30"/>
          <w:cs/>
        </w:rPr>
        <w:t>คิด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0E6846">
        <w:rPr>
          <w:rFonts w:asciiTheme="majorBidi" w:hAnsiTheme="majorBidi" w:cstheme="majorBidi"/>
          <w:sz w:val="30"/>
          <w:szCs w:val="30"/>
          <w:cs/>
        </w:rPr>
        <w:br/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ล้านบาท โดยได้จดทะเบียนจัดตั้งกับกระทรวงพาณิชย์เมื่อวันที่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23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ต่อมาในเดือนมิถุนายน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บริษัท พีเอส เวล โฮลดิ้ง จำกัด ได้จดทะเบียนเพิ่มทุนจาก</w:t>
      </w:r>
      <w:r w:rsidR="00340B02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1C2C0D" w:rsidRPr="001C2C0D">
        <w:rPr>
          <w:rFonts w:asciiTheme="majorBidi" w:hAnsiTheme="majorBidi" w:cstheme="majorBidi"/>
          <w:sz w:val="30"/>
          <w:szCs w:val="30"/>
        </w:rPr>
        <w:t>202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บริษัทชำระค่าหุ้นเพิ่มทุนในบริษัทดังกล่าวเป็นจำนวน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="00BA2A87" w:rsidRPr="008726BD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000</w:t>
      </w:r>
      <w:r w:rsidR="00BA2A87" w:rsidRPr="008726BD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200</w:t>
      </w:r>
      <w:r w:rsidR="00BA2A87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 xml:space="preserve">หุ้น ราคาหุ้นละ </w:t>
      </w:r>
      <w:r w:rsidR="001C2C0D" w:rsidRPr="001C2C0D">
        <w:rPr>
          <w:rFonts w:asciiTheme="majorBidi" w:hAnsiTheme="majorBidi" w:cstheme="majorBidi"/>
          <w:sz w:val="30"/>
          <w:szCs w:val="30"/>
        </w:rPr>
        <w:t>100</w:t>
      </w:r>
      <w:r w:rsidR="00BA2A87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 xml:space="preserve">บาท 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51</w:t>
      </w:r>
      <w:r w:rsidR="008E0F52" w:rsidRPr="008726B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BA2A87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0E6846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0E6846">
        <w:rPr>
          <w:rFonts w:asciiTheme="majorBidi" w:hAnsiTheme="majorBidi" w:cstheme="majorBidi"/>
          <w:sz w:val="30"/>
          <w:szCs w:val="30"/>
          <w:cs/>
        </w:rPr>
        <w:br/>
        <w:t xml:space="preserve">จดทะเบียน </w:t>
      </w:r>
      <w:r w:rsidR="00744507" w:rsidRPr="008726BD">
        <w:rPr>
          <w:rFonts w:asciiTheme="majorBidi" w:hAnsiTheme="majorBidi" w:cstheme="majorBidi"/>
          <w:sz w:val="30"/>
          <w:szCs w:val="30"/>
          <w:cs/>
        </w:rPr>
        <w:t>คิด</w:t>
      </w:r>
      <w:r w:rsidR="004E318A" w:rsidRPr="008726B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100</w:t>
      </w:r>
      <w:r w:rsidR="004E318A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4E318A" w:rsidRPr="008726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ทำให้สัดส่วนการถือหุ้นเปลี่ยนแปลงจากอัตราร้อยละ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99</w:t>
      </w:r>
      <w:r w:rsidR="00340B02" w:rsidRPr="008726B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9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846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เป็นอัตราร้อยละ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51</w:t>
      </w:r>
      <w:r w:rsidR="00340B02" w:rsidRPr="008726BD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340B02" w:rsidRPr="008726BD">
        <w:rPr>
          <w:rFonts w:asciiTheme="majorBidi" w:hAnsiTheme="majorBidi" w:cstheme="majorBidi"/>
          <w:sz w:val="30"/>
          <w:szCs w:val="30"/>
        </w:rPr>
        <w:t xml:space="preserve"> </w:t>
      </w:r>
      <w:r w:rsidR="008726BD" w:rsidRPr="008726BD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="00340B02" w:rsidRPr="008726BD">
        <w:rPr>
          <w:rFonts w:asciiTheme="majorBidi" w:hAnsiTheme="majorBidi" w:cstheme="majorBidi"/>
          <w:sz w:val="30"/>
          <w:szCs w:val="30"/>
        </w:rPr>
        <w:t>C-Well (TH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="00340B02" w:rsidRPr="008726BD">
        <w:rPr>
          <w:rFonts w:asciiTheme="majorBidi" w:hAnsiTheme="majorBidi" w:cstheme="majorBidi"/>
          <w:sz w:val="30"/>
          <w:szCs w:val="30"/>
        </w:rPr>
        <w:t xml:space="preserve">) Pte. Ltd. 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>เป็นบริษัท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>จำกัด</w:t>
      </w:r>
      <w:r w:rsidR="000E6846">
        <w:rPr>
          <w:rFonts w:asciiTheme="majorBidi" w:hAnsiTheme="majorBidi" w:cstheme="majorBidi"/>
          <w:sz w:val="30"/>
          <w:szCs w:val="30"/>
          <w:cs/>
        </w:rPr>
        <w:br/>
        <w:t>ที่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จดทะเบียนในประเทศสิงคโปร์เป็นผู้ร่วมทุน </w:t>
      </w:r>
      <w:r w:rsidR="00BA2A87" w:rsidRPr="008726BD">
        <w:rPr>
          <w:rFonts w:asciiTheme="majorBidi" w:hAnsiTheme="majorBidi" w:cstheme="majorBidi"/>
          <w:sz w:val="30"/>
          <w:szCs w:val="30"/>
          <w:cs/>
        </w:rPr>
        <w:t>ซึ่ง</w:t>
      </w:r>
      <w:r w:rsidR="00340B02" w:rsidRPr="008726BD">
        <w:rPr>
          <w:rFonts w:asciiTheme="majorBidi" w:hAnsiTheme="majorBidi" w:cstheme="majorBidi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การดำเนินการจดทะเบียนเพิ่มทุนและการชำระค่าหุ้นเพิ่มทุนดังกล่าวแล้วเสร็จในเดือนมิถุนายน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bookmarkEnd w:id="0"/>
    <w:p w14:paraId="348B1944" w14:textId="194E0688" w:rsidR="00AA19B0" w:rsidRPr="00340B02" w:rsidRDefault="00AA19B0" w:rsidP="003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77226" w14:textId="47BC2AE3" w:rsidR="00AA19B0" w:rsidRPr="006F48DE" w:rsidRDefault="00AA19B0" w:rsidP="00AA19B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8E0F52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บริษัท อินโน สเปราท์ โฮลดิ้ง จำกัด ซึ่งเป็นบริษัทย่อยทางตรงของบริษัทได้ชำระค่าหุ้น</w:t>
      </w:r>
      <w:r w:rsidR="00340B02" w:rsidRPr="008E0F5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เพิ่มทุนให้กับบริษัท โอเมก้า โลจิสติกส์ แคมปัส จำกัด ซึ่งเป็นการร่วมค้าทางอ้อมของบริษัท จำนวน 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102</w:t>
      </w:r>
      <w:r w:rsidR="00340B02" w:rsidRPr="008E0F52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340B02" w:rsidRPr="008E0F5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ราคาหุ้นละ </w:t>
      </w:r>
      <w:r w:rsidR="001C2C0D" w:rsidRPr="001C2C0D">
        <w:rPr>
          <w:rFonts w:asciiTheme="majorBidi" w:hAnsiTheme="majorBidi" w:cstheme="majorBidi"/>
          <w:sz w:val="30"/>
          <w:szCs w:val="30"/>
        </w:rPr>
        <w:t>250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8E0F52">
        <w:rPr>
          <w:rFonts w:asciiTheme="majorBidi" w:hAnsiTheme="majorBidi" w:cstheme="majorBidi"/>
          <w:sz w:val="30"/>
          <w:szCs w:val="30"/>
          <w:cs/>
        </w:rPr>
        <w:t>คิด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26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A2A87">
        <w:rPr>
          <w:rFonts w:asciiTheme="majorBidi" w:hAnsiTheme="majorBidi" w:cstheme="majorBidi"/>
          <w:sz w:val="30"/>
          <w:szCs w:val="30"/>
          <w:cs/>
        </w:rPr>
        <w:t xml:space="preserve"> โดยสัดส่วนการถือหุ้นไม่เปลี่ยนแปลง</w:t>
      </w:r>
      <w:r w:rsidR="00340B02" w:rsidRPr="006F48DE">
        <w:rPr>
          <w:rFonts w:asciiTheme="majorBidi" w:hAnsiTheme="majorBidi" w:cstheme="majorBidi"/>
          <w:sz w:val="30"/>
          <w:szCs w:val="30"/>
          <w:cs/>
        </w:rPr>
        <w:t xml:space="preserve"> การชำระค่าหุ้นเพิ่มทุนดังกล่าวแล้วเสร็จในเดือนพฤษภาคม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037EDA58" w14:textId="77777777" w:rsidR="00AA19B0" w:rsidRPr="006F48DE" w:rsidRDefault="00AA19B0" w:rsidP="00AA1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04D96" w14:textId="3C779D9E" w:rsidR="00340B02" w:rsidRPr="005733D1" w:rsidRDefault="00340B02" w:rsidP="005733D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73599827"/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913774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บริษัท โรงพยาบาลวิมุต โฮลดิ้ง จำกัด ซึ่งเป็นบริษัทย่อยทางตรงของบริษัท ได้ชำระ</w:t>
      </w:r>
      <w:r w:rsidRPr="005733D1">
        <w:rPr>
          <w:rFonts w:asciiTheme="majorBidi" w:hAnsiTheme="majorBidi" w:cstheme="majorBidi"/>
          <w:spacing w:val="-6"/>
          <w:sz w:val="30"/>
          <w:szCs w:val="30"/>
          <w:cs/>
        </w:rPr>
        <w:t>ค่าหุ้นเพิ่มทุนให้กับบริษัท เอ็นแอลอาร์ ทีเอช จำกัด ซึ่งเป็นการร่วมค้าทางอ้อมของบริษัท เป็น</w:t>
      </w:r>
      <w:r w:rsidR="005733D1" w:rsidRPr="005733D1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73</w:t>
      </w:r>
      <w:r w:rsidR="005733D1" w:rsidRPr="005733D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440</w:t>
      </w:r>
      <w:r w:rsidR="005733D1" w:rsidRPr="005733D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733D1" w:rsidRPr="005733D1">
        <w:rPr>
          <w:rFonts w:asciiTheme="majorBidi" w:hAnsiTheme="majorBidi" w:cstheme="majorBidi"/>
          <w:spacing w:val="-6"/>
          <w:sz w:val="30"/>
          <w:szCs w:val="30"/>
          <w:cs/>
        </w:rPr>
        <w:t>หุ้น</w:t>
      </w:r>
      <w:r w:rsidR="005733D1">
        <w:rPr>
          <w:rFonts w:asciiTheme="majorBidi" w:hAnsiTheme="majorBidi" w:cstheme="majorBidi"/>
          <w:sz w:val="30"/>
          <w:szCs w:val="30"/>
          <w:cs/>
        </w:rPr>
        <w:t xml:space="preserve"> ราคาหุ้นละ </w:t>
      </w:r>
      <w:r w:rsidR="001C2C0D" w:rsidRPr="001C2C0D">
        <w:rPr>
          <w:rFonts w:asciiTheme="majorBidi" w:hAnsiTheme="majorBidi" w:cstheme="majorBidi"/>
          <w:sz w:val="30"/>
          <w:szCs w:val="30"/>
        </w:rPr>
        <w:t>100</w:t>
      </w:r>
      <w:r w:rsidR="005733D1">
        <w:rPr>
          <w:rFonts w:asciiTheme="majorBidi" w:hAnsiTheme="majorBidi" w:cstheme="majorBidi"/>
          <w:sz w:val="30"/>
          <w:szCs w:val="30"/>
        </w:rPr>
        <w:t xml:space="preserve"> </w:t>
      </w:r>
      <w:r w:rsidR="005733D1">
        <w:rPr>
          <w:rFonts w:asciiTheme="majorBidi" w:hAnsiTheme="majorBidi" w:cstheme="majorBidi"/>
          <w:sz w:val="30"/>
          <w:szCs w:val="30"/>
          <w:cs/>
        </w:rPr>
        <w:t>บาท</w:t>
      </w:r>
      <w:r w:rsidR="0091377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Pr="005733D1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5733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7</w:t>
      </w:r>
      <w:r w:rsidRPr="005733D1">
        <w:rPr>
          <w:rFonts w:asciiTheme="majorBidi" w:hAnsiTheme="majorBidi" w:cstheme="majorBidi"/>
          <w:sz w:val="30"/>
          <w:szCs w:val="30"/>
          <w:cs/>
        </w:rPr>
        <w:t xml:space="preserve"> ล้านบาท โดยสัดส่วนการถือหุ้นไม่เปลี่ยนแปลง การชำระค่าหุ้นเพิ่มทุนดังกล่าวแล้วเสร็จในเดือนมิถุนายน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0A4069E4" w14:textId="77777777" w:rsidR="00F910BF" w:rsidRPr="00340B02" w:rsidRDefault="00F910BF" w:rsidP="00F9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781DF400" w14:textId="733DFA7E" w:rsidR="00AA19B0" w:rsidRPr="0011198A" w:rsidRDefault="00340B02" w:rsidP="00B0634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="00913774" w:rsidRPr="0011198A">
        <w:rPr>
          <w:rFonts w:asciiTheme="majorBidi" w:hAnsiTheme="majorBidi" w:cstheme="majorBidi"/>
          <w:spacing w:val="-6"/>
          <w:sz w:val="30"/>
          <w:szCs w:val="30"/>
          <w:cs/>
        </w:rPr>
        <w:t>ระหว่างปี</w:t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โรงพยาบาลวิมุต โฮลดิ้ง จำกัด ซึ่งเป็นบริษัทย่อยทางตรงของบริษัท ได้เข้าร่วมทุน</w:t>
      </w:r>
      <w:r w:rsidRPr="0011198A">
        <w:rPr>
          <w:rFonts w:asciiTheme="majorBidi" w:hAnsiTheme="majorBidi" w:cstheme="majorBidi"/>
          <w:sz w:val="30"/>
          <w:szCs w:val="30"/>
          <w:cs/>
        </w:rPr>
        <w:t>กับบริษัท นำวิวัฒน์ เมดิคอล คอร์ปอเรชั่น จำกัด</w:t>
      </w:r>
      <w:r w:rsidRPr="0011198A">
        <w:rPr>
          <w:rFonts w:asciiTheme="majorBidi" w:hAnsiTheme="majorBidi" w:cstheme="majorBidi"/>
          <w:sz w:val="30"/>
          <w:szCs w:val="30"/>
        </w:rPr>
        <w:t xml:space="preserve"> </w:t>
      </w:r>
      <w:r w:rsidRPr="0011198A">
        <w:rPr>
          <w:rFonts w:asciiTheme="majorBidi" w:hAnsiTheme="majorBidi" w:cstheme="majorBidi"/>
          <w:sz w:val="30"/>
          <w:szCs w:val="30"/>
          <w:cs/>
        </w:rPr>
        <w:t>(มหาชน) ซึ่งเป็นบริษัทที่จดทะเบียนในตลาดหลักทรัพย์</w:t>
      </w:r>
      <w:r w:rsidR="00933E78" w:rsidRPr="0011198A">
        <w:rPr>
          <w:rFonts w:asciiTheme="majorBidi" w:hAnsiTheme="majorBidi" w:cstheme="majorBidi"/>
          <w:sz w:val="30"/>
          <w:szCs w:val="30"/>
          <w:cs/>
        </w:rPr>
        <w:br/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>แห่งประเทศไทย เพื่อลงทุนในบริษัท เซอร์วิโซ เฮลท์แคร์ โซลูชั่น</w:t>
      </w:r>
      <w:r w:rsidRPr="001119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1119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11198A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999</w:t>
      </w:r>
      <w:r w:rsidRPr="001119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ราคาหุ้นละ </w:t>
      </w:r>
      <w:r w:rsidR="001C2C0D" w:rsidRPr="001C2C0D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1119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1198A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1119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3E78" w:rsidRPr="0011198A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1C2C0D" w:rsidRPr="001C2C0D">
        <w:rPr>
          <w:rFonts w:asciiTheme="majorBidi" w:hAnsiTheme="majorBidi" w:cstheme="majorBidi"/>
          <w:sz w:val="30"/>
          <w:szCs w:val="30"/>
        </w:rPr>
        <w:t>40</w:t>
      </w:r>
      <w:r w:rsidR="00933E78" w:rsidRPr="0011198A">
        <w:rPr>
          <w:rFonts w:asciiTheme="majorBidi" w:hAnsiTheme="majorBidi" w:cstheme="majorBidi"/>
          <w:sz w:val="30"/>
          <w:szCs w:val="30"/>
        </w:rPr>
        <w:t>.</w:t>
      </w:r>
      <w:r w:rsidR="001C2C0D" w:rsidRPr="001C2C0D">
        <w:rPr>
          <w:rFonts w:asciiTheme="majorBidi" w:hAnsiTheme="majorBidi" w:cstheme="majorBidi"/>
          <w:sz w:val="30"/>
          <w:szCs w:val="30"/>
        </w:rPr>
        <w:t>0</w:t>
      </w:r>
      <w:r w:rsidR="00933E78" w:rsidRPr="0011198A">
        <w:rPr>
          <w:rFonts w:asciiTheme="majorBidi" w:hAnsiTheme="majorBidi" w:cstheme="majorBidi"/>
          <w:sz w:val="30"/>
          <w:szCs w:val="30"/>
        </w:rPr>
        <w:t xml:space="preserve"> </w:t>
      </w:r>
      <w:r w:rsidR="0011198A" w:rsidRPr="0011198A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913774" w:rsidRPr="0011198A">
        <w:rPr>
          <w:rFonts w:asciiTheme="majorBidi" w:hAnsiTheme="majorBidi" w:cstheme="majorBidi"/>
          <w:sz w:val="30"/>
          <w:szCs w:val="30"/>
          <w:cs/>
        </w:rPr>
        <w:t>คิด</w:t>
      </w:r>
      <w:r w:rsidRPr="0011198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11198A">
        <w:rPr>
          <w:rFonts w:asciiTheme="majorBidi" w:hAnsiTheme="majorBidi" w:cstheme="majorBidi"/>
          <w:sz w:val="30"/>
          <w:szCs w:val="30"/>
        </w:rPr>
        <w:t xml:space="preserve"> </w:t>
      </w:r>
      <w:r w:rsidRPr="0011198A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โดยการชำระค่าหุ้นดังกล่าวแล้วเสร็จในเดือนกรกฎาคม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11198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6927E7" w14:textId="77777777" w:rsidR="00355C37" w:rsidRDefault="00355C37" w:rsidP="006F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01B4E6" w14:textId="7E858463" w:rsidR="00355C37" w:rsidRDefault="00355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DD5A76" w14:textId="2D367F6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สินทรัพย์ทางการเงิน</w:t>
      </w:r>
      <w:r w:rsidR="00E02CFE" w:rsidRPr="006F48DE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0E426C7" w14:textId="11ED520B" w:rsidR="00667C73" w:rsidRPr="006F48DE" w:rsidRDefault="00667C7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A26868" w:rsidRPr="006F48DE" w14:paraId="4AEE0201" w14:textId="77777777" w:rsidTr="003D6115">
        <w:trPr>
          <w:tblHeader/>
        </w:trPr>
        <w:tc>
          <w:tcPr>
            <w:tcW w:w="3060" w:type="dxa"/>
          </w:tcPr>
          <w:p w14:paraId="60B0DE94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C57AF53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A26868" w:rsidRPr="006F48DE" w14:paraId="7106D4CE" w14:textId="77777777" w:rsidTr="003D6115">
        <w:trPr>
          <w:trHeight w:val="416"/>
          <w:tblHeader/>
        </w:trPr>
        <w:tc>
          <w:tcPr>
            <w:tcW w:w="3060" w:type="dxa"/>
            <w:vAlign w:val="bottom"/>
            <w:hideMark/>
          </w:tcPr>
          <w:p w14:paraId="27CFCE23" w14:textId="77777777" w:rsidR="00A26868" w:rsidRPr="006F48DE" w:rsidRDefault="00A26868" w:rsidP="00F4527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6A23CC29" w14:textId="77777777" w:rsidR="00A26868" w:rsidRPr="006F48DE" w:rsidRDefault="00A26868" w:rsidP="00F4527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A5C2A9D" w14:textId="7025E3EC" w:rsidR="00A26868" w:rsidRPr="006F48DE" w:rsidRDefault="001C2C0D" w:rsidP="00F4527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CDBD48D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8760774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4308CC00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386F431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B52CDA0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2A73417" w14:textId="77777777" w:rsidR="00A26868" w:rsidRPr="006F48DE" w:rsidRDefault="00A26868" w:rsidP="00F4527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A700CD2" w14:textId="77777777" w:rsidR="00A26868" w:rsidRPr="006F48DE" w:rsidRDefault="00A26868" w:rsidP="00F4527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03861C58" w14:textId="4B51B65A" w:rsidR="005C005E" w:rsidRPr="006F48DE" w:rsidRDefault="005C005E" w:rsidP="00F4527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4AFA021B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42FB11A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AA36D7" w14:textId="47DBC036" w:rsidR="00A26868" w:rsidRPr="006F48DE" w:rsidRDefault="001C2C0D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3747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3747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A26868" w:rsidRPr="006F48DE" w14:paraId="77E99ED3" w14:textId="77777777" w:rsidTr="003D6115">
        <w:trPr>
          <w:tblHeader/>
        </w:trPr>
        <w:tc>
          <w:tcPr>
            <w:tcW w:w="3060" w:type="dxa"/>
          </w:tcPr>
          <w:p w14:paraId="2E1EE8F6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72DBDE3C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26868" w:rsidRPr="006F48DE" w14:paraId="0A599231" w14:textId="77777777" w:rsidTr="003D6115">
        <w:tc>
          <w:tcPr>
            <w:tcW w:w="3060" w:type="dxa"/>
            <w:hideMark/>
          </w:tcPr>
          <w:p w14:paraId="587F0EBE" w14:textId="2C13B055" w:rsidR="00A26868" w:rsidRPr="006F48DE" w:rsidRDefault="001C2C0D" w:rsidP="00F452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4" w:type="dxa"/>
          </w:tcPr>
          <w:p w14:paraId="1D65863D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5ADB8543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2943089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16BF66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5B99EC5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CC900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87F23E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52E48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4AD6071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67B3E92B" w14:textId="77777777" w:rsidTr="003D6115">
        <w:tc>
          <w:tcPr>
            <w:tcW w:w="3060" w:type="dxa"/>
          </w:tcPr>
          <w:p w14:paraId="294A0BB0" w14:textId="077D2268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18AF2705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1278BA9E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C9C0409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538F6E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8B257B6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B868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3E5F13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27F5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453A37F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175AEEA6" w14:textId="77777777" w:rsidTr="003D6115">
        <w:trPr>
          <w:trHeight w:val="51"/>
        </w:trPr>
        <w:tc>
          <w:tcPr>
            <w:tcW w:w="3060" w:type="dxa"/>
          </w:tcPr>
          <w:p w14:paraId="7C051300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4" w:type="dxa"/>
          </w:tcPr>
          <w:p w14:paraId="69B6D4EB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132732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7D36B40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C65809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2C0652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B4257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2CF98B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E1FBD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CC4721E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2249487A" w14:textId="77777777" w:rsidTr="003D6115">
        <w:trPr>
          <w:trHeight w:val="53"/>
        </w:trPr>
        <w:tc>
          <w:tcPr>
            <w:tcW w:w="3060" w:type="dxa"/>
          </w:tcPr>
          <w:p w14:paraId="168212A0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</w:tcPr>
          <w:p w14:paraId="17114012" w14:textId="00B0A0D1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0BD3B202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360A46F" w14:textId="51FD4CB7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40" w:type="dxa"/>
          </w:tcPr>
          <w:p w14:paraId="3D910885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000BA20" w14:textId="3F2C115C" w:rsidR="00F910BF" w:rsidRPr="006F48DE" w:rsidRDefault="003D0EB2" w:rsidP="0008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5"/>
                <w:tab w:val="left" w:pos="660"/>
                <w:tab w:val="left" w:pos="77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F10F0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D967BD" w14:textId="78D1C441" w:rsidR="00F910BF" w:rsidRPr="006F48DE" w:rsidRDefault="001C2C0D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76DA52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46503A3" w14:textId="34289200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F910BF" w:rsidRPr="006F48DE" w14:paraId="7646AE89" w14:textId="77777777" w:rsidTr="003D6115">
        <w:trPr>
          <w:trHeight w:val="43"/>
        </w:trPr>
        <w:tc>
          <w:tcPr>
            <w:tcW w:w="3060" w:type="dxa"/>
          </w:tcPr>
          <w:p w14:paraId="706E3600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</w:tcPr>
          <w:p w14:paraId="4F1A9B5B" w14:textId="77777777" w:rsidR="00F910BF" w:rsidRPr="006F48DE" w:rsidRDefault="00F910BF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C6C78D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6E24FBA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1974C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A2BB55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9843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52381B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F1C8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3365424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31B0F2F8" w14:textId="77777777" w:rsidTr="003D6115">
        <w:trPr>
          <w:trHeight w:val="43"/>
        </w:trPr>
        <w:tc>
          <w:tcPr>
            <w:tcW w:w="3060" w:type="dxa"/>
          </w:tcPr>
          <w:p w14:paraId="10A2A63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ACF9446" w14:textId="1FF0F746" w:rsidR="00F910BF" w:rsidRPr="006F48DE" w:rsidRDefault="00F910BF" w:rsidP="0008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96"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8782AC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50DFCF8" w14:textId="3E2E24F3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240" w:type="dxa"/>
          </w:tcPr>
          <w:p w14:paraId="14AE866B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785ED" w14:textId="710FB61B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591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C897A6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29F984" w14:textId="0B936D81" w:rsidR="00F910BF" w:rsidRPr="006F48DE" w:rsidRDefault="001C2C0D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236" w:type="dxa"/>
          </w:tcPr>
          <w:p w14:paraId="525621F5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D618826" w14:textId="52B43CF4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F910BF" w:rsidRPr="006F48DE" w14:paraId="1BBA29DE" w14:textId="77777777" w:rsidTr="003D6115">
        <w:trPr>
          <w:trHeight w:val="43"/>
        </w:trPr>
        <w:tc>
          <w:tcPr>
            <w:tcW w:w="3060" w:type="dxa"/>
          </w:tcPr>
          <w:p w14:paraId="6C65F3C6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E45F169" w14:textId="176859C5" w:rsidR="00F910BF" w:rsidRPr="006F48DE" w:rsidRDefault="001C2C0D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7C4B13FF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674B0915" w14:textId="0F2D914B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240" w:type="dxa"/>
          </w:tcPr>
          <w:p w14:paraId="44A856C0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914E1B7" w14:textId="1C061CF4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591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23D46B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698C36B" w14:textId="338437B4" w:rsidR="00F910BF" w:rsidRPr="006F48DE" w:rsidRDefault="001C2C0D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36" w:type="dxa"/>
          </w:tcPr>
          <w:p w14:paraId="3D8DC2B4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27348BD" w14:textId="797A886A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014659" w:rsidRPr="006F48DE" w14:paraId="37E15F1B" w14:textId="77777777" w:rsidTr="00340B02">
        <w:trPr>
          <w:trHeight w:val="43"/>
        </w:trPr>
        <w:tc>
          <w:tcPr>
            <w:tcW w:w="3060" w:type="dxa"/>
          </w:tcPr>
          <w:p w14:paraId="494002E4" w14:textId="77777777" w:rsidR="00014659" w:rsidRPr="006F48DE" w:rsidRDefault="00014659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7BBB0F5" w14:textId="77777777" w:rsidR="00014659" w:rsidRPr="006F48DE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6808677" w14:textId="77777777" w:rsidR="00014659" w:rsidRPr="006F48DE" w:rsidRDefault="00014659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BB34670" w14:textId="77777777" w:rsidR="00014659" w:rsidRPr="006F48DE" w:rsidRDefault="00014659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A23445" w14:textId="77777777" w:rsidR="00014659" w:rsidRPr="006F48DE" w:rsidRDefault="00014659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4BBFF08" w14:textId="77777777" w:rsidR="00014659" w:rsidRPr="006F48DE" w:rsidRDefault="00014659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37FB8" w14:textId="77777777" w:rsidR="00014659" w:rsidRPr="006F48DE" w:rsidRDefault="00014659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1B776F5" w14:textId="77777777" w:rsidR="00014659" w:rsidRPr="006F48DE" w:rsidRDefault="00014659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B68ED" w14:textId="77777777" w:rsidR="00014659" w:rsidRPr="006F48DE" w:rsidRDefault="00014659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BD5105B" w14:textId="77777777" w:rsidR="00014659" w:rsidRPr="006F48DE" w:rsidRDefault="00014659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0984C248" w14:textId="77777777" w:rsidTr="00014659">
        <w:tc>
          <w:tcPr>
            <w:tcW w:w="3060" w:type="dxa"/>
            <w:hideMark/>
          </w:tcPr>
          <w:p w14:paraId="4FE4EDC3" w14:textId="60C52EF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1C822098" w14:textId="77777777" w:rsidR="00A26868" w:rsidRPr="006F48DE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7291706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E6516AD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23A7FD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DF07725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77EF0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6D9560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87C10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C8C32C6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32B01E87" w14:textId="77777777" w:rsidTr="003D6115">
        <w:tc>
          <w:tcPr>
            <w:tcW w:w="3060" w:type="dxa"/>
          </w:tcPr>
          <w:p w14:paraId="451DEA4B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</w:tcPr>
          <w:p w14:paraId="27B22A8C" w14:textId="77777777" w:rsidR="00A26868" w:rsidRPr="006F48DE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916F487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0AFDDAD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D7E86C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6FC6860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D1AE4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3D8BF2" w14:textId="77777777" w:rsidR="00A26868" w:rsidRPr="006F48DE" w:rsidRDefault="00A26868" w:rsidP="006C10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EAB10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4657116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4B17D628" w14:textId="77777777" w:rsidTr="003D6115">
        <w:tc>
          <w:tcPr>
            <w:tcW w:w="3060" w:type="dxa"/>
            <w:hideMark/>
          </w:tcPr>
          <w:p w14:paraId="298FEA1A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vAlign w:val="bottom"/>
          </w:tcPr>
          <w:p w14:paraId="11149EBF" w14:textId="0C3C8BF9" w:rsidR="00F910BF" w:rsidRPr="006F48DE" w:rsidRDefault="001C2C0D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46" w:type="dxa"/>
            <w:vAlign w:val="bottom"/>
          </w:tcPr>
          <w:p w14:paraId="5F1ABACF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F7D8499" w14:textId="5B0D7D47" w:rsidR="00F910BF" w:rsidRPr="006F48DE" w:rsidRDefault="00F910BF" w:rsidP="00087816">
            <w:pPr>
              <w:tabs>
                <w:tab w:val="clear" w:pos="454"/>
                <w:tab w:val="clear" w:pos="680"/>
                <w:tab w:val="left" w:pos="734"/>
              </w:tabs>
              <w:spacing w:line="240" w:lineRule="auto"/>
              <w:ind w:right="-4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D549C8D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206A531" w14:textId="19F17ECA" w:rsidR="00F910BF" w:rsidRPr="006F48DE" w:rsidRDefault="003D0EB2" w:rsidP="00087816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FC05B7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74312C" w14:textId="6D2C4E8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497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28F29D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9451A89" w14:textId="5784013D" w:rsidR="00F910BF" w:rsidRPr="006F48DE" w:rsidRDefault="003D0EB2" w:rsidP="006A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2"/>
                <w:tab w:val="left" w:pos="776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10BF" w:rsidRPr="006F48DE" w14:paraId="24B91C68" w14:textId="77777777" w:rsidTr="003D6115">
        <w:tc>
          <w:tcPr>
            <w:tcW w:w="3060" w:type="dxa"/>
          </w:tcPr>
          <w:p w14:paraId="6C7F94F2" w14:textId="77777777" w:rsidR="00F910BF" w:rsidRPr="006F48DE" w:rsidRDefault="00F910BF" w:rsidP="00F910B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vAlign w:val="bottom"/>
          </w:tcPr>
          <w:p w14:paraId="7581EEA3" w14:textId="06B77E6A" w:rsidR="00F910BF" w:rsidRPr="006F48DE" w:rsidRDefault="00F910BF" w:rsidP="0008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ind w:left="-286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46" w:type="dxa"/>
            <w:vAlign w:val="bottom"/>
          </w:tcPr>
          <w:p w14:paraId="14ACE49E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7CB4F8C" w14:textId="00C3583F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240" w:type="dxa"/>
            <w:vAlign w:val="bottom"/>
          </w:tcPr>
          <w:p w14:paraId="5DB7990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775B1D3" w14:textId="27400393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504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933CC2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32C18EF" w14:textId="76FB65B9" w:rsidR="00F910BF" w:rsidRPr="006F48DE" w:rsidRDefault="001C2C0D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2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36" w:type="dxa"/>
            <w:vAlign w:val="bottom"/>
          </w:tcPr>
          <w:p w14:paraId="0DC5731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DC691B" w14:textId="5E5DED4F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2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F910BF" w:rsidRPr="006F48DE" w14:paraId="0B2B76EB" w14:textId="77777777" w:rsidTr="003D6115">
        <w:tc>
          <w:tcPr>
            <w:tcW w:w="3060" w:type="dxa"/>
          </w:tcPr>
          <w:p w14:paraId="6C839553" w14:textId="77777777" w:rsidR="00F910BF" w:rsidRPr="006F48DE" w:rsidRDefault="00F910BF" w:rsidP="00F910B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0F047F4D" w14:textId="77777777" w:rsidR="00F910BF" w:rsidRPr="006F48DE" w:rsidRDefault="00F910BF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A94610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95BEC6A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6897D4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3987777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2C0C8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3E9CAB9" w14:textId="77777777" w:rsidR="00F910BF" w:rsidRPr="006F48DE" w:rsidRDefault="00F910BF" w:rsidP="00F910BF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12E4DD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EE2BAF7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58BE10A1" w14:textId="77777777" w:rsidTr="006A0EE4">
        <w:tc>
          <w:tcPr>
            <w:tcW w:w="3060" w:type="dxa"/>
          </w:tcPr>
          <w:p w14:paraId="1D7DB91D" w14:textId="77777777" w:rsidR="00F910BF" w:rsidRPr="006F48DE" w:rsidRDefault="00F910BF" w:rsidP="00F910B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vAlign w:val="bottom"/>
          </w:tcPr>
          <w:p w14:paraId="7B3359A9" w14:textId="1012434B" w:rsidR="00F910BF" w:rsidRPr="006F48DE" w:rsidRDefault="001C2C0D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46" w:type="dxa"/>
            <w:vAlign w:val="bottom"/>
          </w:tcPr>
          <w:p w14:paraId="7C039736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0CCE555" w14:textId="6EC33882" w:rsidR="00F910BF" w:rsidRPr="006F48DE" w:rsidRDefault="00F910BF" w:rsidP="00087816">
            <w:pPr>
              <w:tabs>
                <w:tab w:val="clear" w:pos="454"/>
              </w:tabs>
              <w:spacing w:line="240" w:lineRule="auto"/>
              <w:ind w:right="-4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86CB5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32A94F" w14:textId="525BBE4C" w:rsidR="00F910BF" w:rsidRPr="003D0EB2" w:rsidRDefault="00F910BF" w:rsidP="0008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5"/>
                <w:tab w:val="left" w:pos="526"/>
                <w:tab w:val="left" w:pos="664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960F17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CDEBED" w14:textId="3192BDA5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199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8E0C5A2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20A85DC" w14:textId="3689FEF2" w:rsidR="00F910BF" w:rsidRPr="006F48DE" w:rsidRDefault="00F910BF" w:rsidP="006A0EE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22"/>
                <w:tab w:val="left" w:pos="503"/>
                <w:tab w:val="left" w:pos="800"/>
              </w:tabs>
              <w:spacing w:line="240" w:lineRule="auto"/>
              <w:ind w:right="-5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10BF" w:rsidRPr="006F48DE" w14:paraId="74766991" w14:textId="77777777" w:rsidTr="003D6115">
        <w:tc>
          <w:tcPr>
            <w:tcW w:w="3060" w:type="dxa"/>
            <w:hideMark/>
          </w:tcPr>
          <w:p w14:paraId="0E90C3D0" w14:textId="77777777" w:rsidR="00F910BF" w:rsidRPr="006F48DE" w:rsidRDefault="00F910BF" w:rsidP="00F910BF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4B570" w14:textId="4B20FE8A" w:rsidR="00F910BF" w:rsidRPr="006F48DE" w:rsidRDefault="001C2C0D" w:rsidP="00F910BF">
            <w:pPr>
              <w:tabs>
                <w:tab w:val="clear" w:pos="454"/>
                <w:tab w:val="left" w:pos="4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246" w:type="dxa"/>
            <w:vAlign w:val="bottom"/>
          </w:tcPr>
          <w:p w14:paraId="49A17057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F8D99" w14:textId="21F13210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40" w:type="dxa"/>
            <w:vAlign w:val="bottom"/>
          </w:tcPr>
          <w:p w14:paraId="59C8182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4A56B" w14:textId="77777777" w:rsidR="00F910BF" w:rsidRPr="006F48DE" w:rsidRDefault="00F910BF" w:rsidP="003D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5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F1BD02" w14:textId="128A9B38" w:rsidR="00F910BF" w:rsidRPr="003D0EB2" w:rsidRDefault="00F910BF" w:rsidP="0008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5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ECEE2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88AA7" w14:textId="4C800313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219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46C35F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FCE34" w14:textId="3E48D423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F910BF" w:rsidRPr="006F48DE" w14:paraId="3A1955DE" w14:textId="77777777" w:rsidTr="003D6115">
        <w:tc>
          <w:tcPr>
            <w:tcW w:w="3060" w:type="dxa"/>
            <w:hideMark/>
          </w:tcPr>
          <w:p w14:paraId="7DBCE73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F3FCF" w14:textId="1BE41519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46" w:type="dxa"/>
            <w:vAlign w:val="bottom"/>
          </w:tcPr>
          <w:p w14:paraId="253FDAC4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860A1" w14:textId="792237CE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40" w:type="dxa"/>
            <w:vAlign w:val="bottom"/>
          </w:tcPr>
          <w:p w14:paraId="455FC8A5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138B6" w14:textId="4BC91044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="001C2C0D" w:rsidRPr="001C2C0D">
              <w:rPr>
                <w:rFonts w:ascii="Angsana New" w:hAnsi="Angsana New"/>
                <w:sz w:val="28"/>
                <w:szCs w:val="28"/>
              </w:rPr>
              <w:t>504</w:t>
            </w:r>
            <w:r w:rsidRPr="006F4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2095EA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02F63" w14:textId="1AF996F7" w:rsidR="00F910BF" w:rsidRPr="006F48DE" w:rsidRDefault="001C2C0D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36" w:type="dxa"/>
            <w:vAlign w:val="bottom"/>
          </w:tcPr>
          <w:p w14:paraId="0CA6CE32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116EC" w14:textId="394AAC88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2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F910BF" w:rsidRPr="006F48DE" w14:paraId="5B1E6FF2" w14:textId="77777777" w:rsidTr="003D6115">
        <w:tc>
          <w:tcPr>
            <w:tcW w:w="3060" w:type="dxa"/>
          </w:tcPr>
          <w:p w14:paraId="7900027B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C2AEA" w14:textId="57312A6B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46" w:type="dxa"/>
            <w:vAlign w:val="bottom"/>
          </w:tcPr>
          <w:p w14:paraId="20B6FAC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028E5" w14:textId="5722DCA4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910BF" w:rsidRPr="006F48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40" w:type="dxa"/>
            <w:vAlign w:val="bottom"/>
          </w:tcPr>
          <w:p w14:paraId="34EDA94A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45C65" w14:textId="5652714E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F48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C2C0D" w:rsidRPr="001C2C0D">
              <w:rPr>
                <w:rFonts w:ascii="Angsana New" w:hAnsi="Angsana New"/>
                <w:b/>
                <w:bCs/>
                <w:sz w:val="28"/>
                <w:szCs w:val="28"/>
              </w:rPr>
              <w:t>095</w:t>
            </w:r>
            <w:r w:rsidRPr="006F48D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D9405F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74065" w14:textId="09B2D5C2" w:rsidR="00F910BF" w:rsidRPr="006F48DE" w:rsidRDefault="001C2C0D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236" w:type="dxa"/>
            <w:vAlign w:val="bottom"/>
          </w:tcPr>
          <w:p w14:paraId="40BE524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69992" w14:textId="63824F89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F910BF" w:rsidRPr="006F48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518</w:t>
            </w:r>
          </w:p>
        </w:tc>
      </w:tr>
    </w:tbl>
    <w:p w14:paraId="61637201" w14:textId="77777777" w:rsidR="00BC300D" w:rsidRDefault="00BC300D">
      <w:pPr>
        <w:rPr>
          <w:rFonts w:asciiTheme="majorBidi" w:hAnsiTheme="majorBidi" w:cstheme="majorBidi"/>
        </w:rPr>
      </w:pPr>
    </w:p>
    <w:p w14:paraId="467EC0A3" w14:textId="77777777" w:rsidR="00890CF0" w:rsidRDefault="00890CF0">
      <w:pPr>
        <w:rPr>
          <w:rFonts w:asciiTheme="majorBidi" w:hAnsiTheme="majorBidi" w:cstheme="majorBidi"/>
        </w:rPr>
      </w:pPr>
    </w:p>
    <w:p w14:paraId="2D62B605" w14:textId="77777777" w:rsidR="00890CF0" w:rsidRDefault="00890CF0">
      <w:pPr>
        <w:rPr>
          <w:rFonts w:asciiTheme="majorBidi" w:hAnsiTheme="majorBidi" w:cstheme="majorBidi"/>
        </w:rPr>
      </w:pPr>
    </w:p>
    <w:p w14:paraId="3C16AE78" w14:textId="77777777" w:rsidR="00890CF0" w:rsidRPr="006F48DE" w:rsidRDefault="00890CF0">
      <w:pPr>
        <w:rPr>
          <w:rFonts w:asciiTheme="majorBidi" w:hAnsiTheme="majorBidi" w:cstheme="majorBidi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A26868" w:rsidRPr="006F48DE" w14:paraId="3235A9C8" w14:textId="77777777" w:rsidTr="000552BC">
        <w:trPr>
          <w:tblHeader/>
        </w:trPr>
        <w:tc>
          <w:tcPr>
            <w:tcW w:w="3060" w:type="dxa"/>
          </w:tcPr>
          <w:p w14:paraId="39B9850F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1D326ABE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A26868" w:rsidRPr="006F48DE" w14:paraId="3735B761" w14:textId="77777777" w:rsidTr="000552BC">
        <w:trPr>
          <w:trHeight w:val="416"/>
          <w:tblHeader/>
        </w:trPr>
        <w:tc>
          <w:tcPr>
            <w:tcW w:w="3060" w:type="dxa"/>
            <w:vAlign w:val="bottom"/>
            <w:hideMark/>
          </w:tcPr>
          <w:p w14:paraId="4FBF1E52" w14:textId="77777777" w:rsidR="00A26868" w:rsidRPr="006F48DE" w:rsidRDefault="00A26868" w:rsidP="00F4527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71FB0042" w14:textId="77777777" w:rsidR="00A26868" w:rsidRPr="006F48DE" w:rsidRDefault="00A26868" w:rsidP="00F4527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545E753" w14:textId="6833B626" w:rsidR="00A26868" w:rsidRPr="006F48DE" w:rsidRDefault="001C2C0D" w:rsidP="00F4527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5C84507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F0CEA46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D8432E7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3A1BFF4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F4DCD2D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6C539DF" w14:textId="77777777" w:rsidR="00A26868" w:rsidRPr="006F48DE" w:rsidRDefault="00A26868" w:rsidP="00F4527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1ED3E83C" w14:textId="77777777" w:rsidR="00A26868" w:rsidRPr="006F48DE" w:rsidRDefault="00A26868" w:rsidP="00F4527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74A0A09" w14:textId="3400B91C" w:rsidR="005C005E" w:rsidRPr="006F48DE" w:rsidRDefault="005C005E" w:rsidP="00F4527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2E6FD5EF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136F036D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E318A8" w14:textId="1D731C16" w:rsidR="00A26868" w:rsidRPr="006F48DE" w:rsidRDefault="001C2C0D" w:rsidP="00F4527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26868" w:rsidRPr="006F48DE" w14:paraId="6355D9AD" w14:textId="77777777" w:rsidTr="000552BC">
        <w:trPr>
          <w:tblHeader/>
        </w:trPr>
        <w:tc>
          <w:tcPr>
            <w:tcW w:w="3060" w:type="dxa"/>
          </w:tcPr>
          <w:p w14:paraId="22C8CF9E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0CD1AFE7" w14:textId="77777777" w:rsidR="00A26868" w:rsidRPr="006F48DE" w:rsidRDefault="00A26868" w:rsidP="00F4527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26868" w:rsidRPr="006F48DE" w14:paraId="3B7F3021" w14:textId="77777777" w:rsidTr="003D6115">
        <w:tc>
          <w:tcPr>
            <w:tcW w:w="3060" w:type="dxa"/>
          </w:tcPr>
          <w:p w14:paraId="6F8CBADB" w14:textId="3F6E52BD" w:rsidR="00A26868" w:rsidRPr="006F48DE" w:rsidRDefault="001C2C0D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4E94AD0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4E7CCBB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BA5DA21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AE06AB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1342B06E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72B6E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6C9C8AA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41A52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221284D9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5C861576" w14:textId="77777777" w:rsidTr="003D6115">
        <w:tc>
          <w:tcPr>
            <w:tcW w:w="3060" w:type="dxa"/>
          </w:tcPr>
          <w:p w14:paraId="19663DC7" w14:textId="0CB7BB3C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25CC254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B97CB7C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9662C04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B3695F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50DE4C22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BA078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6DE81FEA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D4BD1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67F27BD9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456B6005" w14:textId="77777777" w:rsidTr="003D6115">
        <w:tc>
          <w:tcPr>
            <w:tcW w:w="3060" w:type="dxa"/>
          </w:tcPr>
          <w:p w14:paraId="1EF243B5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F1C498D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B3E750D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1D2A7E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F41B82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4AD02E41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B6043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10F8AC5B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8D383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1AD701C3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68ED8C70" w14:textId="77777777" w:rsidTr="003D6115">
        <w:tc>
          <w:tcPr>
            <w:tcW w:w="3060" w:type="dxa"/>
          </w:tcPr>
          <w:p w14:paraId="434F72E9" w14:textId="77777777" w:rsidR="00A26868" w:rsidRPr="006F48DE" w:rsidRDefault="00A26868" w:rsidP="00F45277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59F83F57" w14:textId="567983C1" w:rsidR="00A26868" w:rsidRPr="006F48DE" w:rsidRDefault="00A26868" w:rsidP="006A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46" w:type="dxa"/>
          </w:tcPr>
          <w:p w14:paraId="23A2DF9F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3A69A9A2" w14:textId="32D744A1" w:rsidR="00A26868" w:rsidRPr="006F48DE" w:rsidRDefault="001C2C0D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29D81A6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</w:tcPr>
          <w:p w14:paraId="6F836FF4" w14:textId="77777777" w:rsidR="00A26868" w:rsidRPr="006F48DE" w:rsidRDefault="00A26868" w:rsidP="006A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573"/>
              </w:tabs>
              <w:spacing w:line="240" w:lineRule="auto"/>
              <w:ind w:left="-235" w:right="-2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206ADBC1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E7D4C1C" w14:textId="115993A6" w:rsidR="00A26868" w:rsidRPr="006F48DE" w:rsidRDefault="00A26868" w:rsidP="000A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70"/>
                <w:tab w:val="left" w:pos="1190"/>
              </w:tabs>
              <w:spacing w:line="240" w:lineRule="auto"/>
              <w:ind w:left="-73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6A0EE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67DDB592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3F8B955B" w14:textId="04AC6E6E" w:rsidR="00A26868" w:rsidRPr="006F48DE" w:rsidRDefault="001C2C0D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26868" w:rsidRPr="006F48DE" w14:paraId="5118ABFB" w14:textId="77777777" w:rsidTr="003D6115">
        <w:tc>
          <w:tcPr>
            <w:tcW w:w="3060" w:type="dxa"/>
          </w:tcPr>
          <w:p w14:paraId="7C31905B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BF3F0" w14:textId="77777777" w:rsidR="00A26868" w:rsidRPr="006F48DE" w:rsidRDefault="00A26868" w:rsidP="00F45277">
            <w:pPr>
              <w:tabs>
                <w:tab w:val="clear" w:pos="680"/>
                <w:tab w:val="left" w:pos="6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4A01D8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5BC7F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8D25E2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32F76" w14:textId="77777777" w:rsidR="00A26868" w:rsidRPr="006F48DE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08BF9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69B97" w14:textId="77777777" w:rsidR="00A26868" w:rsidRPr="006F48DE" w:rsidRDefault="00A26868" w:rsidP="006C10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B91F2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AE390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1DFDD880" w14:textId="77777777" w:rsidTr="003D6115">
        <w:tc>
          <w:tcPr>
            <w:tcW w:w="3060" w:type="dxa"/>
          </w:tcPr>
          <w:p w14:paraId="3A8A9D84" w14:textId="0DBEC6D0" w:rsidR="00A26868" w:rsidRPr="006F48DE" w:rsidRDefault="00A26868" w:rsidP="00F45277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72C9B461" w14:textId="77777777" w:rsidR="00A26868" w:rsidRPr="006F48DE" w:rsidRDefault="00A26868" w:rsidP="00F45277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F19EEDD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0ED776A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10B0343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6E88EE70" w14:textId="77777777" w:rsidR="00A26868" w:rsidRPr="006F48DE" w:rsidRDefault="00A26868" w:rsidP="00F45277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03B5F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53626894" w14:textId="77777777" w:rsidR="00A26868" w:rsidRPr="006F48DE" w:rsidRDefault="00A26868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2D108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6129DC86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5F86D5F2" w14:textId="77777777" w:rsidTr="003D6115">
        <w:tc>
          <w:tcPr>
            <w:tcW w:w="3060" w:type="dxa"/>
            <w:hideMark/>
          </w:tcPr>
          <w:p w14:paraId="2E6760F2" w14:textId="77777777" w:rsidR="00A26868" w:rsidRPr="006F48DE" w:rsidRDefault="00A26868" w:rsidP="00F45277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EFEF177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823BFF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447058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96971E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83027C0" w14:textId="77777777" w:rsidR="00A26868" w:rsidRPr="006F48DE" w:rsidRDefault="00A26868" w:rsidP="00F45277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71C006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8E086C3" w14:textId="77777777" w:rsidR="00A26868" w:rsidRPr="006F48DE" w:rsidRDefault="00A26868" w:rsidP="006C102E">
            <w:pPr>
              <w:tabs>
                <w:tab w:val="clear" w:pos="907"/>
                <w:tab w:val="left" w:pos="737"/>
              </w:tabs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9EC5DA" w14:textId="77777777" w:rsidR="00A26868" w:rsidRPr="006F48DE" w:rsidRDefault="00A26868" w:rsidP="00F4527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3E18FBF6" w14:textId="77777777" w:rsidR="00A26868" w:rsidRPr="006F48DE" w:rsidRDefault="00A26868" w:rsidP="00F452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00D" w:rsidRPr="006F48DE" w14:paraId="59B68A2A" w14:textId="77777777" w:rsidTr="003D6115">
        <w:tc>
          <w:tcPr>
            <w:tcW w:w="3060" w:type="dxa"/>
          </w:tcPr>
          <w:p w14:paraId="52CA8CFD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F8FAB37" w14:textId="046656EF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6" w:type="dxa"/>
            <w:vAlign w:val="bottom"/>
          </w:tcPr>
          <w:p w14:paraId="05A826A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EDF03E6" w14:textId="549D679C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40" w:type="dxa"/>
            <w:vAlign w:val="bottom"/>
          </w:tcPr>
          <w:p w14:paraId="6CA5495F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1BFCB1E8" w14:textId="67D70DCE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841D67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0CC79A1" w14:textId="7BD85152" w:rsidR="00BC300D" w:rsidRPr="006F48DE" w:rsidRDefault="001C2C0D" w:rsidP="00D5141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bottom"/>
          </w:tcPr>
          <w:p w14:paraId="5F62E16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F6D933D" w14:textId="3BB956A6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BC300D" w:rsidRPr="006F48DE" w14:paraId="21D9698A" w14:textId="77777777" w:rsidTr="003D6115">
        <w:tc>
          <w:tcPr>
            <w:tcW w:w="3060" w:type="dxa"/>
          </w:tcPr>
          <w:p w14:paraId="4ADF429A" w14:textId="0D5041BB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20AE383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6C7031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3BCD5AFF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028CED7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893DEA7" w14:textId="77777777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D1909F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1A60970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C4FA42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54C19762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00D" w:rsidRPr="006F48DE" w14:paraId="65C6AE25" w14:textId="77777777" w:rsidTr="003D6115">
        <w:tc>
          <w:tcPr>
            <w:tcW w:w="3060" w:type="dxa"/>
          </w:tcPr>
          <w:p w14:paraId="2CB28BEE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58AEF729" w14:textId="693E9066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46" w:type="dxa"/>
            <w:vAlign w:val="bottom"/>
          </w:tcPr>
          <w:p w14:paraId="4B4CC798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B91FB0B" w14:textId="64A343F4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40" w:type="dxa"/>
            <w:vAlign w:val="bottom"/>
          </w:tcPr>
          <w:p w14:paraId="0A58B342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07E1B1CA" w14:textId="54CB8CAB" w:rsidR="00BC300D" w:rsidRPr="006F48DE" w:rsidRDefault="00BC300D" w:rsidP="00BC300D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86E3871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77851BE" w14:textId="5782234D" w:rsidR="00BC300D" w:rsidRPr="006F48DE" w:rsidRDefault="00BC300D" w:rsidP="00D514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DE4C842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CE34478" w14:textId="3D3366A1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BC300D" w:rsidRPr="006F48DE" w14:paraId="39427BDD" w14:textId="77777777" w:rsidTr="003D6115">
        <w:tc>
          <w:tcPr>
            <w:tcW w:w="3060" w:type="dxa"/>
          </w:tcPr>
          <w:p w14:paraId="1213B9B4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7F653" w14:textId="735194CC" w:rsidR="00BC300D" w:rsidRPr="006F48DE" w:rsidRDefault="00BC300D" w:rsidP="00A3113E">
            <w:pPr>
              <w:tabs>
                <w:tab w:val="clear" w:pos="454"/>
                <w:tab w:val="clear" w:pos="680"/>
                <w:tab w:val="left" w:pos="434"/>
              </w:tabs>
              <w:spacing w:line="240" w:lineRule="auto"/>
              <w:ind w:left="-286" w:right="-2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246" w:type="dxa"/>
            <w:vAlign w:val="bottom"/>
          </w:tcPr>
          <w:p w14:paraId="2741900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EB655" w14:textId="5AFF9774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40" w:type="dxa"/>
            <w:vAlign w:val="bottom"/>
          </w:tcPr>
          <w:p w14:paraId="15E59C4B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9B2AE" w14:textId="34A7049A" w:rsidR="00BC300D" w:rsidRPr="006F48DE" w:rsidRDefault="00BC300D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ind w:left="-235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1D3870FD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36118" w14:textId="4F6DD731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EC09EA0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22FDA" w14:textId="2DE0D2BB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BC300D" w:rsidRPr="006F48DE" w14:paraId="74B7785B" w14:textId="77777777" w:rsidTr="005C005E">
        <w:tc>
          <w:tcPr>
            <w:tcW w:w="3060" w:type="dxa"/>
          </w:tcPr>
          <w:p w14:paraId="46969391" w14:textId="77777777" w:rsidR="00BC300D" w:rsidRPr="006F48DE" w:rsidRDefault="00BC300D" w:rsidP="00BC300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80A0E" w14:textId="5C69B25C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46" w:type="dxa"/>
            <w:vAlign w:val="bottom"/>
          </w:tcPr>
          <w:p w14:paraId="5E966F89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1BA4D" w14:textId="0F3065F9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40" w:type="dxa"/>
            <w:vAlign w:val="bottom"/>
          </w:tcPr>
          <w:p w14:paraId="10950C85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DF70D" w14:textId="37872FCB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CB720E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3761A" w14:textId="7C2371FA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369652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17738" w14:textId="5E7A82EA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BC300D" w:rsidRPr="006F48DE" w14:paraId="276F7235" w14:textId="77777777" w:rsidTr="005C005E">
        <w:tc>
          <w:tcPr>
            <w:tcW w:w="3060" w:type="dxa"/>
          </w:tcPr>
          <w:p w14:paraId="3D91332B" w14:textId="77777777" w:rsidR="00BC300D" w:rsidRPr="006F48DE" w:rsidRDefault="00BC300D" w:rsidP="00BC300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4D90F" w14:textId="524ABC3D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46" w:type="dxa"/>
            <w:vAlign w:val="bottom"/>
          </w:tcPr>
          <w:p w14:paraId="65E7BF28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D4FE8" w14:textId="423D9EEC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40" w:type="dxa"/>
            <w:vAlign w:val="bottom"/>
          </w:tcPr>
          <w:p w14:paraId="5C0F19BF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BA381" w14:textId="5D9FC7C9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9C740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B835C" w14:textId="69006683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B8B4C5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BAED8" w14:textId="6E43A521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</w:tr>
      <w:tr w:rsidR="00BC300D" w:rsidRPr="006F48DE" w14:paraId="5CD916DE" w14:textId="77777777" w:rsidTr="005C005E">
        <w:tc>
          <w:tcPr>
            <w:tcW w:w="3060" w:type="dxa"/>
          </w:tcPr>
          <w:p w14:paraId="3D1FCE9A" w14:textId="77777777" w:rsidR="00BC300D" w:rsidRPr="006F48DE" w:rsidRDefault="00BC300D" w:rsidP="00BC300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45BCF8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66F3375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1606A4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F09943A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8835F5" w14:textId="77777777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ADD6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BC939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437AA2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540B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9E3A69" w:rsidRPr="006F48DE" w14:paraId="58143312" w14:textId="77777777" w:rsidTr="003D6115">
        <w:trPr>
          <w:tblHeader/>
        </w:trPr>
        <w:tc>
          <w:tcPr>
            <w:tcW w:w="3060" w:type="dxa"/>
          </w:tcPr>
          <w:p w14:paraId="0CFA6FE4" w14:textId="77777777" w:rsidR="009E3A69" w:rsidRPr="006F48DE" w:rsidRDefault="009E3A69" w:rsidP="002E76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9E3A69" w:rsidRPr="006F48DE" w14:paraId="764EB845" w14:textId="77777777" w:rsidTr="003D6115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9E3A69" w:rsidRPr="006F48DE" w:rsidRDefault="009E3A69" w:rsidP="002E76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="00283B10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4" w:type="dxa"/>
            <w:vAlign w:val="bottom"/>
            <w:hideMark/>
          </w:tcPr>
          <w:p w14:paraId="61958DA9" w14:textId="77777777" w:rsidR="009E3A69" w:rsidRPr="006F48DE" w:rsidRDefault="009E3A69" w:rsidP="002E76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687CDD" w14:textId="09E34BDB" w:rsidR="009E3A69" w:rsidRPr="006F48DE" w:rsidRDefault="001C2C0D" w:rsidP="002E76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3A69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3A69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08AF669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4E1C08F7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490B802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EEFFB1E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9E3A69" w:rsidRPr="006F48DE" w:rsidRDefault="009E3A69" w:rsidP="002E76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EF018CE" w14:textId="77777777" w:rsidR="009E3A69" w:rsidRPr="006F48DE" w:rsidRDefault="009E3A69" w:rsidP="002E76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58B131B" w14:textId="5DBFEA6F" w:rsidR="00D21516" w:rsidRPr="006F48DE" w:rsidRDefault="00D21516" w:rsidP="002E76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3368C71B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5AB2E8C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25A59A" w14:textId="213B6AD2" w:rsidR="009E3A69" w:rsidRPr="006F48DE" w:rsidRDefault="001C2C0D" w:rsidP="002E76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9191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1912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9E3A69" w:rsidRPr="006F48DE" w14:paraId="3036954E" w14:textId="77777777" w:rsidTr="003D6115">
        <w:trPr>
          <w:tblHeader/>
        </w:trPr>
        <w:tc>
          <w:tcPr>
            <w:tcW w:w="3060" w:type="dxa"/>
          </w:tcPr>
          <w:p w14:paraId="4500192A" w14:textId="77777777" w:rsidR="009E3A69" w:rsidRPr="006F48DE" w:rsidRDefault="009E3A69" w:rsidP="002E76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6F48DE" w:rsidRDefault="009E3A69" w:rsidP="002E76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6F48DE" w14:paraId="4ECF0103" w14:textId="77777777" w:rsidTr="003D6115">
        <w:tc>
          <w:tcPr>
            <w:tcW w:w="3060" w:type="dxa"/>
            <w:hideMark/>
          </w:tcPr>
          <w:p w14:paraId="390AA422" w14:textId="07C36BF7" w:rsidR="009E3A69" w:rsidRPr="006F48DE" w:rsidRDefault="001C2C0D" w:rsidP="002E76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4" w:type="dxa"/>
          </w:tcPr>
          <w:p w14:paraId="68477B2D" w14:textId="77777777" w:rsidR="009E3A69" w:rsidRPr="006F48DE" w:rsidRDefault="009E3A69" w:rsidP="002E76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94D4A7C" w14:textId="77777777" w:rsidR="009E3A69" w:rsidRPr="006F48DE" w:rsidRDefault="009E3A69" w:rsidP="002E76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2F486B" w14:textId="77777777" w:rsidR="009E3A69" w:rsidRPr="006F48DE" w:rsidRDefault="009E3A69" w:rsidP="002E76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1FA14C0" w14:textId="77777777" w:rsidR="009E3A69" w:rsidRPr="006F48DE" w:rsidRDefault="009E3A69" w:rsidP="002E76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FAE876" w14:textId="77777777" w:rsidR="009E3A69" w:rsidRPr="006F48DE" w:rsidRDefault="009E3A69" w:rsidP="002E76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6F48DE" w:rsidRDefault="009E3A69" w:rsidP="002E76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6F48DE" w:rsidRDefault="009E3A69" w:rsidP="002E76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6F48DE" w:rsidRDefault="009E3A69" w:rsidP="002E769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6F48DE" w:rsidRDefault="009E3A69" w:rsidP="002E76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78151326" w14:textId="77777777" w:rsidTr="003D6115">
        <w:tc>
          <w:tcPr>
            <w:tcW w:w="3060" w:type="dxa"/>
          </w:tcPr>
          <w:p w14:paraId="3159A35B" w14:textId="0619911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56DCA237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947EEBF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79EFC4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9407F3C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A5E2C6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42FE4AD4" w14:textId="77777777" w:rsidTr="003D6115">
        <w:tc>
          <w:tcPr>
            <w:tcW w:w="3060" w:type="dxa"/>
          </w:tcPr>
          <w:p w14:paraId="32A8BC7E" w14:textId="427EFE2F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0E54061E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87B664B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1102A5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434C59D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78DDD7F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028" w:rsidRPr="006F48DE" w14:paraId="6D543113" w14:textId="77777777" w:rsidTr="00C57DB1">
        <w:trPr>
          <w:trHeight w:val="128"/>
        </w:trPr>
        <w:tc>
          <w:tcPr>
            <w:tcW w:w="3060" w:type="dxa"/>
          </w:tcPr>
          <w:p w14:paraId="25A4A503" w14:textId="25C92774" w:rsidR="00375028" w:rsidRPr="006F48DE" w:rsidRDefault="00375028" w:rsidP="003750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85B377C" w14:textId="4D1ED205" w:rsidR="00375028" w:rsidRPr="006F48DE" w:rsidRDefault="001C2C0D" w:rsidP="0037502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46" w:type="dxa"/>
            <w:vAlign w:val="bottom"/>
          </w:tcPr>
          <w:p w14:paraId="1E6C7042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411B5025" w14:textId="38316BCD" w:rsidR="00375028" w:rsidRPr="004D29F1" w:rsidRDefault="00320292" w:rsidP="0032029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281"/>
                <w:tab w:val="left" w:pos="551"/>
                <w:tab w:val="left" w:pos="677"/>
              </w:tabs>
              <w:spacing w:line="240" w:lineRule="auto"/>
              <w:ind w:right="-3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DE6FCF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23744645" w14:textId="5B016CF8" w:rsidR="00375028" w:rsidRPr="004D29F1" w:rsidRDefault="00320292" w:rsidP="00320292">
            <w:pPr>
              <w:tabs>
                <w:tab w:val="clear" w:pos="680"/>
                <w:tab w:val="clear" w:pos="907"/>
                <w:tab w:val="left" w:pos="387"/>
                <w:tab w:val="left" w:pos="676"/>
              </w:tabs>
              <w:spacing w:line="240" w:lineRule="auto"/>
              <w:ind w:right="-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714F6BDF" w:rsidR="00375028" w:rsidRPr="004D29F1" w:rsidRDefault="00320292" w:rsidP="0022307C">
            <w:pPr>
              <w:tabs>
                <w:tab w:val="clear" w:pos="680"/>
                <w:tab w:val="clear" w:pos="907"/>
                <w:tab w:val="left" w:pos="825"/>
              </w:tabs>
              <w:spacing w:line="240" w:lineRule="auto"/>
              <w:ind w:right="-4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F449C8A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0E8BBA26" w:rsidR="00375028" w:rsidRPr="006F48DE" w:rsidRDefault="001C2C0D" w:rsidP="003750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</w:p>
        </w:tc>
      </w:tr>
    </w:tbl>
    <w:p w14:paraId="4374A9E5" w14:textId="6B5F8C84" w:rsidR="00B322FE" w:rsidRPr="006F48DE" w:rsidRDefault="00B322FE">
      <w:pPr>
        <w:rPr>
          <w:rFonts w:asciiTheme="majorBidi" w:hAnsiTheme="majorBidi" w:cstheme="majorBidi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283B10" w:rsidRPr="006F48DE" w14:paraId="6C1DF4CD" w14:textId="77777777" w:rsidTr="00FF446A">
        <w:trPr>
          <w:tblHeader/>
        </w:trPr>
        <w:tc>
          <w:tcPr>
            <w:tcW w:w="3150" w:type="dxa"/>
          </w:tcPr>
          <w:p w14:paraId="5BBC3F5C" w14:textId="12B4F701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5FD7928C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83B10" w:rsidRPr="006F48DE" w14:paraId="3C0B32AC" w14:textId="77777777" w:rsidTr="00FF446A">
        <w:trPr>
          <w:trHeight w:val="164"/>
          <w:tblHeader/>
        </w:trPr>
        <w:tc>
          <w:tcPr>
            <w:tcW w:w="3150" w:type="dxa"/>
            <w:vAlign w:val="bottom"/>
            <w:hideMark/>
          </w:tcPr>
          <w:p w14:paraId="5445448C" w14:textId="77777777" w:rsidR="00283B10" w:rsidRPr="006F48DE" w:rsidRDefault="00283B10" w:rsidP="001E65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4" w:type="dxa"/>
            <w:vAlign w:val="bottom"/>
            <w:hideMark/>
          </w:tcPr>
          <w:p w14:paraId="0063943E" w14:textId="77777777" w:rsidR="00283B10" w:rsidRPr="006F48DE" w:rsidRDefault="00283B10" w:rsidP="001E65A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73AB8C9" w14:textId="5C1BEBE5" w:rsidR="00283B10" w:rsidRPr="006F48DE" w:rsidRDefault="001C2C0D" w:rsidP="001E65A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2CFBB94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65C0CB3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46007F8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31E7FDF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41C727E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72611580" w14:textId="77777777" w:rsidR="00283B10" w:rsidRPr="006F48DE" w:rsidRDefault="00283B10" w:rsidP="001E65A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9C3DED9" w14:textId="77777777" w:rsidR="00283B10" w:rsidRPr="006F48DE" w:rsidRDefault="00283B10" w:rsidP="001E65A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1182C584" w14:textId="5FEBB7D2" w:rsidR="00D21516" w:rsidRPr="006F48DE" w:rsidRDefault="00D21516" w:rsidP="001E65A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60E00FB9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0EC823F2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F17B86E" w14:textId="477EF568" w:rsidR="00283B10" w:rsidRPr="006F48DE" w:rsidRDefault="001C2C0D" w:rsidP="001E65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B10" w:rsidRPr="006F48DE" w14:paraId="7084A5C8" w14:textId="77777777" w:rsidTr="00FF446A">
        <w:trPr>
          <w:tblHeader/>
        </w:trPr>
        <w:tc>
          <w:tcPr>
            <w:tcW w:w="3150" w:type="dxa"/>
          </w:tcPr>
          <w:p w14:paraId="14A3BABE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683FBEB9" w14:textId="77777777" w:rsidR="00283B10" w:rsidRPr="006F48DE" w:rsidRDefault="00283B10" w:rsidP="001E65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83B10" w:rsidRPr="006F48DE" w14:paraId="675E6CDB" w14:textId="77777777" w:rsidTr="00FF446A">
        <w:tc>
          <w:tcPr>
            <w:tcW w:w="3150" w:type="dxa"/>
          </w:tcPr>
          <w:p w14:paraId="19093C29" w14:textId="193C8831" w:rsidR="00283B10" w:rsidRPr="006F48DE" w:rsidRDefault="001C2C0D" w:rsidP="001E65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4" w:type="dxa"/>
          </w:tcPr>
          <w:p w14:paraId="1255AB91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BA395C4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DB573F8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52EBCFF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D155C8D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C65DD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2CA48E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1AA2F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9DABBAB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10" w:rsidRPr="006F48DE" w14:paraId="5A4AABAF" w14:textId="77777777" w:rsidTr="00FF446A">
        <w:tc>
          <w:tcPr>
            <w:tcW w:w="3150" w:type="dxa"/>
            <w:hideMark/>
          </w:tcPr>
          <w:p w14:paraId="2C82F051" w14:textId="7EACB778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364A1656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5347C2F3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0EB8BA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D15FE1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958304F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1EA98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D17CEB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229F3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7001C4D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10" w:rsidRPr="006F48DE" w14:paraId="14755B0B" w14:textId="77777777" w:rsidTr="00FF446A">
        <w:tc>
          <w:tcPr>
            <w:tcW w:w="3150" w:type="dxa"/>
          </w:tcPr>
          <w:p w14:paraId="7DA94032" w14:textId="77777777" w:rsidR="00283B10" w:rsidRPr="006F48DE" w:rsidRDefault="00283B10" w:rsidP="001E65AA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6110C662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B978022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E1B6CB8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D26BCE9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22A3054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8CDFC2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70D5C5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C59433" w14:textId="77777777" w:rsidR="00283B10" w:rsidRPr="006F48DE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FD333C1" w14:textId="77777777" w:rsidR="00283B10" w:rsidRPr="006F48DE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10" w:rsidRPr="006F48DE" w14:paraId="752E7EA5" w14:textId="77777777" w:rsidTr="00FF446A">
        <w:tc>
          <w:tcPr>
            <w:tcW w:w="3150" w:type="dxa"/>
            <w:hideMark/>
          </w:tcPr>
          <w:p w14:paraId="75326612" w14:textId="02831852" w:rsidR="00283B10" w:rsidRPr="006F48DE" w:rsidRDefault="00C57DB1" w:rsidP="00C57DB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2BFC5" w14:textId="351E876C" w:rsidR="00283B10" w:rsidRPr="004D29F1" w:rsidRDefault="00283B10" w:rsidP="00A3113E">
            <w:pPr>
              <w:tabs>
                <w:tab w:val="clear" w:pos="227"/>
                <w:tab w:val="clear" w:pos="454"/>
                <w:tab w:val="clear" w:pos="680"/>
                <w:tab w:val="left" w:pos="74"/>
              </w:tabs>
              <w:spacing w:line="240" w:lineRule="auto"/>
              <w:ind w:left="-466" w:right="-8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    </w:t>
            </w:r>
          </w:p>
        </w:tc>
        <w:tc>
          <w:tcPr>
            <w:tcW w:w="246" w:type="dxa"/>
            <w:vAlign w:val="bottom"/>
          </w:tcPr>
          <w:p w14:paraId="1803AC87" w14:textId="77777777" w:rsidR="00283B10" w:rsidRPr="004D29F1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E8737" w14:textId="20F1F9CE" w:rsidR="00283B10" w:rsidRPr="004D29F1" w:rsidRDefault="001C2C0D" w:rsidP="001E65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40" w:type="dxa"/>
            <w:vAlign w:val="bottom"/>
          </w:tcPr>
          <w:p w14:paraId="42963075" w14:textId="77777777" w:rsidR="00283B10" w:rsidRPr="004D29F1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CDCC6D" w14:textId="0AB90ACA" w:rsidR="00283B10" w:rsidRPr="004D29F1" w:rsidRDefault="00283B10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ind w:left="-235" w:right="-7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2835DB" w14:textId="77777777" w:rsidR="00283B10" w:rsidRPr="004D29F1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A6FE9B" w14:textId="6ED5E38A" w:rsidR="00283B10" w:rsidRPr="004D29F1" w:rsidRDefault="00283B10" w:rsidP="001E65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E825774" w14:textId="77777777" w:rsidR="00283B10" w:rsidRPr="004D29F1" w:rsidRDefault="00283B10" w:rsidP="001E65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61BA22" w14:textId="446BF454" w:rsidR="00283B10" w:rsidRPr="004D29F1" w:rsidRDefault="001C2C0D" w:rsidP="001E65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</w:tr>
    </w:tbl>
    <w:p w14:paraId="3C3148B3" w14:textId="77777777" w:rsidR="00283B10" w:rsidRPr="006F48DE" w:rsidRDefault="00283B1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4C86C9" w14:textId="37B8439F" w:rsidR="001A7E70" w:rsidRPr="006F48DE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F48DE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6F48DE">
        <w:rPr>
          <w:rFonts w:asciiTheme="majorBidi" w:hAnsiTheme="majorBidi" w:cstheme="majorBidi"/>
          <w:sz w:val="30"/>
          <w:szCs w:val="30"/>
        </w:rPr>
        <w:t xml:space="preserve">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ซึ่งเป็นเงินลงทุนในตราสารหนี้</w:t>
      </w:r>
      <w:r w:rsidR="006F081B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6F081B" w:rsidRPr="006F48DE">
        <w:rPr>
          <w:rFonts w:asciiTheme="majorBidi" w:hAnsiTheme="majorBidi" w:cstheme="majorBidi"/>
          <w:sz w:val="30"/>
          <w:szCs w:val="30"/>
          <w:cs/>
        </w:rPr>
        <w:t>โดย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บริษัทได้รับรู้กำไรจากการจำหน่ายสินทรัพย์ทางการเงิน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รวม</w:t>
      </w:r>
      <w:r w:rsidRPr="006F48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F446A">
        <w:rPr>
          <w:rFonts w:asciiTheme="majorBidi" w:hAnsiTheme="majorBidi" w:cstheme="majorBidi"/>
          <w:sz w:val="30"/>
          <w:szCs w:val="30"/>
          <w:cs/>
        </w:rPr>
        <w:t>หก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30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FF446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B44068" w:rsidRPr="006F48DE">
        <w:rPr>
          <w:rFonts w:asciiTheme="majorBidi" w:hAnsiTheme="majorBidi" w:cstheme="majorBidi"/>
          <w:sz w:val="30"/>
          <w:szCs w:val="30"/>
          <w:cs/>
        </w:rPr>
        <w:t>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80FFB7B" w14:textId="77777777" w:rsidR="00F910BF" w:rsidRPr="006F48DE" w:rsidRDefault="00F910BF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910CED" w14:textId="26997FE1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t>อสังหาริมทรัพย์เพื่อการลงทุน</w:t>
      </w:r>
    </w:p>
    <w:p w14:paraId="69CB93E8" w14:textId="41F61BD3" w:rsidR="00585EE5" w:rsidRPr="006F48DE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38"/>
        <w:gridCol w:w="1170"/>
        <w:gridCol w:w="270"/>
        <w:gridCol w:w="1170"/>
        <w:gridCol w:w="270"/>
        <w:gridCol w:w="1170"/>
      </w:tblGrid>
      <w:tr w:rsidR="00B61E1B" w:rsidRPr="006F48DE" w14:paraId="7646FD5D" w14:textId="77777777" w:rsidTr="00FF446A">
        <w:trPr>
          <w:tblHeader/>
        </w:trPr>
        <w:tc>
          <w:tcPr>
            <w:tcW w:w="5238" w:type="dxa"/>
          </w:tcPr>
          <w:p w14:paraId="3541BE5A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5"/>
          </w:tcPr>
          <w:p w14:paraId="36304EAC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1E1B" w:rsidRPr="006F48DE" w14:paraId="2CDE2AA3" w14:textId="77777777" w:rsidTr="00FF446A">
        <w:trPr>
          <w:tblHeader/>
        </w:trPr>
        <w:tc>
          <w:tcPr>
            <w:tcW w:w="5238" w:type="dxa"/>
          </w:tcPr>
          <w:p w14:paraId="1C72D3AC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F1CC3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6F5648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84DE24B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F44CB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A01E63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AC65B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61E1B" w:rsidRPr="006F48DE" w14:paraId="6C9A1F75" w14:textId="77777777" w:rsidTr="00FF446A">
        <w:trPr>
          <w:tblHeader/>
        </w:trPr>
        <w:tc>
          <w:tcPr>
            <w:tcW w:w="5238" w:type="dxa"/>
          </w:tcPr>
          <w:p w14:paraId="621685E8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5"/>
          </w:tcPr>
          <w:p w14:paraId="151BF531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E1B" w:rsidRPr="006F48DE" w14:paraId="75F761B9" w14:textId="77777777" w:rsidTr="00FF446A">
        <w:tc>
          <w:tcPr>
            <w:tcW w:w="5238" w:type="dxa"/>
          </w:tcPr>
          <w:p w14:paraId="6FB5B05B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83B7FC8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FF7C8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16915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911AA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E1B" w:rsidRPr="006F48DE" w14:paraId="78FF2A73" w14:textId="77777777" w:rsidTr="00FF446A">
        <w:tc>
          <w:tcPr>
            <w:tcW w:w="5238" w:type="dxa"/>
          </w:tcPr>
          <w:p w14:paraId="2E6CF48A" w14:textId="6A98D590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4EE0F34" w14:textId="3D8101AE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70" w:type="dxa"/>
          </w:tcPr>
          <w:p w14:paraId="5BC9F2CA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74125C" w14:textId="60643B16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8F1519B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CD45649" w14:textId="05C81694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B61E1B" w:rsidRPr="006F48DE" w14:paraId="69171413" w14:textId="77777777" w:rsidTr="00FF446A">
        <w:tc>
          <w:tcPr>
            <w:tcW w:w="5238" w:type="dxa"/>
          </w:tcPr>
          <w:p w14:paraId="46A68B49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7E3A3FFD" w14:textId="21357FB4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1BB5D043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035DDA" w14:textId="77777777" w:rsidR="00B61E1B" w:rsidRPr="006F48DE" w:rsidRDefault="00B61E1B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3440ED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CAB7793" w14:textId="45419A91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B61E1B" w:rsidRPr="006F48DE" w14:paraId="4146D781" w14:textId="77777777" w:rsidTr="00FF446A">
        <w:tc>
          <w:tcPr>
            <w:tcW w:w="5238" w:type="dxa"/>
          </w:tcPr>
          <w:p w14:paraId="356A01C2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</w:tcPr>
          <w:p w14:paraId="3ED235AF" w14:textId="067325E2" w:rsidR="00B61E1B" w:rsidRPr="006F48DE" w:rsidRDefault="00B61E1B" w:rsidP="000E0E9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625BFC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F8B1E" w14:textId="77777777" w:rsidR="00B61E1B" w:rsidRPr="006F48DE" w:rsidRDefault="00B61E1B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8DD0F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55627" w14:textId="0FC316AB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0ACC99B8" w14:textId="77777777" w:rsidTr="00FF446A">
        <w:tc>
          <w:tcPr>
            <w:tcW w:w="5238" w:type="dxa"/>
          </w:tcPr>
          <w:p w14:paraId="55C658B0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453633" w14:textId="31C1FA06" w:rsidR="00B61E1B" w:rsidRPr="006F48DE" w:rsidRDefault="00B61E1B" w:rsidP="000E0E9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3D0956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BF4AC" w14:textId="77777777" w:rsidR="00B61E1B" w:rsidRPr="006F48DE" w:rsidRDefault="00B61E1B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062874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AA5EF" w14:textId="46C7975A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618E6888" w14:textId="77777777" w:rsidTr="00FF446A">
        <w:tc>
          <w:tcPr>
            <w:tcW w:w="5238" w:type="dxa"/>
          </w:tcPr>
          <w:p w14:paraId="5C61A5B1" w14:textId="2B761626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1E629A" w14:textId="658B3DE0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0DB9659F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C36AB" w14:textId="50B8F4F7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449F08C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E0E12" w14:textId="7B531AAA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  <w:tr w:rsidR="00953704" w:rsidRPr="0013112D" w14:paraId="3CF9F5BA" w14:textId="77777777" w:rsidTr="00FF446A">
        <w:tc>
          <w:tcPr>
            <w:tcW w:w="5238" w:type="dxa"/>
          </w:tcPr>
          <w:p w14:paraId="2F4D18C0" w14:textId="191C6DC8" w:rsidR="00953704" w:rsidRPr="0013112D" w:rsidRDefault="00953704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3BBB5471" w14:textId="7DD31593" w:rsidR="00953704" w:rsidRPr="0013112D" w:rsidRDefault="001C2C0D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53704"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</w:tcPr>
          <w:p w14:paraId="1CA352F6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B26E06" w14:textId="170E2317" w:rsidR="00953704" w:rsidRPr="0013112D" w:rsidRDefault="00953704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33C109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813C7B" w14:textId="5C5DCB5E" w:rsidR="00953704" w:rsidRPr="0013112D" w:rsidRDefault="001C2C0D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53704"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</w:tr>
      <w:tr w:rsidR="00953704" w:rsidRPr="0013112D" w14:paraId="3D9E9701" w14:textId="77777777" w:rsidTr="00FF446A">
        <w:tc>
          <w:tcPr>
            <w:tcW w:w="5238" w:type="dxa"/>
          </w:tcPr>
          <w:p w14:paraId="5C54BF81" w14:textId="2F06CE35" w:rsidR="00953704" w:rsidRPr="0013112D" w:rsidRDefault="00953704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12D">
              <w:rPr>
                <w:rFonts w:asciiTheme="majorBidi" w:hAnsiTheme="majorBidi"/>
                <w:sz w:val="30"/>
                <w:szCs w:val="30"/>
                <w:cs/>
              </w:rPr>
              <w:t>โอนไป</w:t>
            </w:r>
            <w:r w:rsidR="00FF446A">
              <w:rPr>
                <w:rFonts w:asciiTheme="majorBidi" w:hAnsiTheme="majorBidi"/>
                <w:sz w:val="30"/>
                <w:szCs w:val="30"/>
                <w:cs/>
              </w:rPr>
              <w:t>โครงการ</w:t>
            </w:r>
            <w:r w:rsidRPr="0013112D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="00FF446A">
              <w:rPr>
                <w:rFonts w:asciiTheme="majorBidi" w:hAnsi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170" w:type="dxa"/>
          </w:tcPr>
          <w:p w14:paraId="3A439706" w14:textId="2D468E17" w:rsidR="00953704" w:rsidRPr="0013112D" w:rsidRDefault="00953704" w:rsidP="0095370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058EE1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73570" w14:textId="49EA95A1" w:rsidR="00953704" w:rsidRPr="0013112D" w:rsidRDefault="00953704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D9F283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969DA" w14:textId="7104C403" w:rsidR="00953704" w:rsidRPr="0013112D" w:rsidRDefault="00953704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53704" w:rsidRPr="0013112D" w14:paraId="60F7F528" w14:textId="77777777" w:rsidTr="00FF446A">
        <w:tc>
          <w:tcPr>
            <w:tcW w:w="5238" w:type="dxa"/>
          </w:tcPr>
          <w:p w14:paraId="0813CDCB" w14:textId="77777777" w:rsidR="00953704" w:rsidRPr="0013112D" w:rsidRDefault="00953704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AA2B5" w14:textId="11AF9E84" w:rsidR="00953704" w:rsidRPr="0013112D" w:rsidRDefault="00953704" w:rsidP="0095370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D10246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510F78" w14:textId="150C75A4" w:rsidR="00953704" w:rsidRPr="0013112D" w:rsidRDefault="00953704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CB58D7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C1FAC" w14:textId="362AC553" w:rsidR="00953704" w:rsidRPr="0013112D" w:rsidRDefault="00953704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  <w:r w:rsidRPr="00131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0A7F33EB" w14:textId="77777777" w:rsidTr="00FF446A">
        <w:tc>
          <w:tcPr>
            <w:tcW w:w="5238" w:type="dxa"/>
          </w:tcPr>
          <w:p w14:paraId="2384DA0C" w14:textId="6C61CFD9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DC205" w14:textId="4C9CC9D7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8734A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36F9147B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38449" w14:textId="6162E166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2469095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3F00F73D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8734A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</w:tr>
      <w:tr w:rsidR="00B61E1B" w:rsidRPr="006F48DE" w14:paraId="750AE11E" w14:textId="77777777" w:rsidTr="00FF446A">
        <w:trPr>
          <w:tblHeader/>
        </w:trPr>
        <w:tc>
          <w:tcPr>
            <w:tcW w:w="5238" w:type="dxa"/>
          </w:tcPr>
          <w:p w14:paraId="4CF76782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AB55A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C1058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BC0DB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276EF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9A5CF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E1B" w:rsidRPr="006F48DE" w14:paraId="420F4666" w14:textId="77777777" w:rsidTr="00FF446A">
        <w:tc>
          <w:tcPr>
            <w:tcW w:w="5238" w:type="dxa"/>
          </w:tcPr>
          <w:p w14:paraId="3D6B43D2" w14:textId="25F4FF37" w:rsidR="00B61E1B" w:rsidRPr="006F48DE" w:rsidRDefault="00B61E1B" w:rsidP="000E0E9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ค่าเสื่อมราคา</w:t>
            </w:r>
            <w:r w:rsidR="00131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170" w:type="dxa"/>
          </w:tcPr>
          <w:p w14:paraId="571595F2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8D0C6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9E1D6A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DB2B0D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7106665B" w14:textId="77777777" w:rsidTr="00FF446A">
        <w:tc>
          <w:tcPr>
            <w:tcW w:w="5238" w:type="dxa"/>
          </w:tcPr>
          <w:p w14:paraId="5F0C8521" w14:textId="6C6C5E80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7E5C272A" w14:textId="6700496D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305770D7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90C83E" w14:textId="7D9BF800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E5EA7B9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553CB2" w14:textId="2B04ED15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B61E1B" w:rsidRPr="006F48DE" w14:paraId="65BF3471" w14:textId="77777777" w:rsidTr="00FF446A">
        <w:tc>
          <w:tcPr>
            <w:tcW w:w="5238" w:type="dxa"/>
          </w:tcPr>
          <w:p w14:paraId="3AD1AF22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938711D" w14:textId="77777777" w:rsidR="00B61E1B" w:rsidRPr="004D29F1" w:rsidRDefault="00B61E1B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581D22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6272A6" w14:textId="72CDC7DC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BD52738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4E4BCF" w14:textId="52148235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61E1B" w:rsidRPr="006F48DE" w14:paraId="7731B23B" w14:textId="77777777" w:rsidTr="00FF446A">
        <w:tc>
          <w:tcPr>
            <w:tcW w:w="5238" w:type="dxa"/>
          </w:tcPr>
          <w:p w14:paraId="734BB0A2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39C43209" w14:textId="17AB10D4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36C04E6C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8D6632" w14:textId="77777777" w:rsidR="00B61E1B" w:rsidRPr="004D29F1" w:rsidRDefault="00B61E1B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964149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8538568" w14:textId="675BB73B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B61E1B" w:rsidRPr="006F48DE" w14:paraId="0700E008" w14:textId="77777777" w:rsidTr="00FF446A">
        <w:tc>
          <w:tcPr>
            <w:tcW w:w="5238" w:type="dxa"/>
          </w:tcPr>
          <w:p w14:paraId="488F7E44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EBC1DB" w14:textId="7017C3ED" w:rsidR="00B61E1B" w:rsidRPr="004D29F1" w:rsidRDefault="00B61E1B" w:rsidP="000E0E9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78CF84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DD671" w14:textId="77777777" w:rsidR="00B61E1B" w:rsidRPr="004D29F1" w:rsidRDefault="00B61E1B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87E93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7C98DB" w14:textId="36F88CDD" w:rsidR="00B61E1B" w:rsidRPr="004D29F1" w:rsidRDefault="00B61E1B" w:rsidP="000E0E9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744F7393" w14:textId="77777777" w:rsidTr="00FF446A">
        <w:tc>
          <w:tcPr>
            <w:tcW w:w="5238" w:type="dxa"/>
          </w:tcPr>
          <w:p w14:paraId="2A19CCBB" w14:textId="7B2DAC03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CFECF0" w14:textId="0DD7B7BD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55C18635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4682FB" w14:textId="6761E076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81BCE52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C6F270" w14:textId="1C04E3F4" w:rsidR="00B61E1B" w:rsidRPr="004D29F1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</w:tr>
      <w:tr w:rsidR="00ED42BF" w:rsidRPr="006F48DE" w14:paraId="7856B0FD" w14:textId="77777777" w:rsidTr="00FF446A">
        <w:tc>
          <w:tcPr>
            <w:tcW w:w="5238" w:type="dxa"/>
          </w:tcPr>
          <w:p w14:paraId="2711B3C8" w14:textId="5D6A81F6" w:rsidR="00ED42BF" w:rsidRPr="006F48DE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6D2AD05A" w14:textId="083092CC" w:rsidR="00ED42BF" w:rsidRPr="004D29F1" w:rsidRDefault="00ED42BF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7FE97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23E9DED" w14:textId="09C059A2" w:rsidR="00ED42BF" w:rsidRPr="004D29F1" w:rsidRDefault="001C2C0D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73D7A59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8B555E" w14:textId="045986F6" w:rsidR="00ED42BF" w:rsidRPr="004D29F1" w:rsidRDefault="001C2C0D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D42BF" w:rsidRPr="006F48DE" w14:paraId="1C4E39E7" w14:textId="77777777" w:rsidTr="00FF446A">
        <w:tc>
          <w:tcPr>
            <w:tcW w:w="5238" w:type="dxa"/>
          </w:tcPr>
          <w:p w14:paraId="30D0E2CE" w14:textId="66BA7628" w:rsidR="00ED42BF" w:rsidRPr="006F48DE" w:rsidRDefault="001D4DA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5899CD47" w14:textId="2F8BF183" w:rsidR="00ED42BF" w:rsidRPr="004D29F1" w:rsidRDefault="00ED42BF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6511D5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69E795" w14:textId="6FC307BB" w:rsidR="00ED42BF" w:rsidRPr="004D29F1" w:rsidRDefault="00ED42BF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5F262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90565E" w14:textId="3D5251A0" w:rsidR="00ED42BF" w:rsidRPr="004D29F1" w:rsidRDefault="00ED42BF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42BF" w:rsidRPr="006F48DE" w14:paraId="4C5999CF" w14:textId="77777777" w:rsidTr="00FF446A">
        <w:tc>
          <w:tcPr>
            <w:tcW w:w="5238" w:type="dxa"/>
          </w:tcPr>
          <w:p w14:paraId="4ADC0136" w14:textId="475C0C09" w:rsidR="00ED42BF" w:rsidRPr="006F48DE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27568C" w14:textId="79B3A4F0" w:rsidR="00ED42BF" w:rsidRPr="004D29F1" w:rsidRDefault="001C2C0D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01302236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9D3414" w14:textId="5C472D27" w:rsidR="00ED42BF" w:rsidRPr="004D29F1" w:rsidRDefault="001C2C0D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FE3C186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48F1C10C" w:rsidR="00ED42BF" w:rsidRPr="004D29F1" w:rsidRDefault="001C2C0D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</w:tr>
      <w:tr w:rsidR="00B61E1B" w:rsidRPr="006F48DE" w14:paraId="30B9D8BB" w14:textId="77777777" w:rsidTr="00FF446A">
        <w:tc>
          <w:tcPr>
            <w:tcW w:w="5238" w:type="dxa"/>
          </w:tcPr>
          <w:p w14:paraId="43E7272C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D69077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283594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9C7243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86C26" w14:textId="77777777" w:rsidR="00B61E1B" w:rsidRPr="004D29F1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1AAC7165" w14:textId="77777777" w:rsidTr="00FF446A">
        <w:tc>
          <w:tcPr>
            <w:tcW w:w="5238" w:type="dxa"/>
          </w:tcPr>
          <w:p w14:paraId="47E38D26" w14:textId="77777777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7FAABBA6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020B1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63223C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51BE8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04E80BE1" w14:textId="77777777" w:rsidTr="00FF446A">
        <w:tc>
          <w:tcPr>
            <w:tcW w:w="5238" w:type="dxa"/>
          </w:tcPr>
          <w:p w14:paraId="6486FF90" w14:textId="4D4A8A64" w:rsidR="00B61E1B" w:rsidRPr="006F48DE" w:rsidRDefault="00B61E1B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072948" w14:textId="4536A5F4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6FC76D32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B5004A" w14:textId="51B2CF9B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4AD8EABA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B1C539" w14:textId="1E0B5DE6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</w:tr>
      <w:tr w:rsidR="00B61E1B" w:rsidRPr="006F48DE" w14:paraId="63119121" w14:textId="77777777" w:rsidTr="00FF446A">
        <w:tc>
          <w:tcPr>
            <w:tcW w:w="5238" w:type="dxa"/>
          </w:tcPr>
          <w:p w14:paraId="551C6711" w14:textId="5A4764FE" w:rsidR="00B61E1B" w:rsidRPr="006F48DE" w:rsidRDefault="00B322FE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DAAD716" w14:textId="10B5BF3B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8734A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</w:tcPr>
          <w:p w14:paraId="5E0A2DA6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861E28" w14:textId="65444489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7F3FD119" w14:textId="77777777" w:rsidR="00B61E1B" w:rsidRPr="006F48DE" w:rsidRDefault="00B61E1B" w:rsidP="000E0E9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75EF2A61" w:rsidR="00B61E1B" w:rsidRPr="006F48DE" w:rsidRDefault="001C2C0D" w:rsidP="000E0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8734A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</w:tbl>
    <w:p w14:paraId="1D93416D" w14:textId="77777777" w:rsidR="00B61E1B" w:rsidRPr="006F48DE" w:rsidRDefault="00B61E1B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2274"/>
        <w:gridCol w:w="1284"/>
        <w:gridCol w:w="275"/>
        <w:gridCol w:w="1408"/>
      </w:tblGrid>
      <w:tr w:rsidR="00D40298" w:rsidRPr="006F48DE" w14:paraId="037A8987" w14:textId="77777777" w:rsidTr="00FF446A">
        <w:trPr>
          <w:trHeight w:val="789"/>
        </w:trPr>
        <w:tc>
          <w:tcPr>
            <w:tcW w:w="4052" w:type="dxa"/>
          </w:tcPr>
          <w:p w14:paraId="35B5B198" w14:textId="234164C7" w:rsidR="00D40298" w:rsidRPr="006F48DE" w:rsidRDefault="00D40298" w:rsidP="000E0E9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74" w:type="dxa"/>
          </w:tcPr>
          <w:p w14:paraId="1EF68A3A" w14:textId="77777777" w:rsidR="00D40298" w:rsidRPr="006F48DE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EFAAE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78C91735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431FA576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40298" w:rsidRPr="006F48DE" w14:paraId="1DD9FE18" w14:textId="77777777" w:rsidTr="00FF446A">
        <w:trPr>
          <w:trHeight w:val="390"/>
        </w:trPr>
        <w:tc>
          <w:tcPr>
            <w:tcW w:w="4052" w:type="dxa"/>
          </w:tcPr>
          <w:p w14:paraId="6B28192C" w14:textId="1CB05AED" w:rsidR="00D40298" w:rsidRPr="00FF446A" w:rsidRDefault="00D40298" w:rsidP="000E0E9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  <w:lang w:val="en-US"/>
              </w:rPr>
            </w:pPr>
            <w:r w:rsidRPr="00FF446A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1C2C0D" w:rsidRPr="001C2C0D">
              <w:rPr>
                <w:rFonts w:asciiTheme="majorBidi" w:hAnsiTheme="majorBidi" w:cstheme="majorBidi"/>
                <w:i/>
                <w:iCs/>
                <w:lang w:val="en-US"/>
              </w:rPr>
              <w:t>30</w:t>
            </w:r>
            <w:r w:rsidRPr="00FF446A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FF446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2274" w:type="dxa"/>
          </w:tcPr>
          <w:p w14:paraId="3C262E08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FC0C299" w14:textId="4288FE07" w:rsidR="00D40298" w:rsidRPr="00FF446A" w:rsidRDefault="001C2C0D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5" w:type="dxa"/>
          </w:tcPr>
          <w:p w14:paraId="7DEAA0EC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2D2C76E5" w14:textId="642D6894" w:rsidR="00D40298" w:rsidRPr="00FF446A" w:rsidRDefault="001C2C0D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0574" w:rsidRPr="006F48DE" w14:paraId="7CD411DA" w14:textId="77777777" w:rsidTr="00FF446A">
        <w:trPr>
          <w:trHeight w:val="381"/>
        </w:trPr>
        <w:tc>
          <w:tcPr>
            <w:tcW w:w="4052" w:type="dxa"/>
          </w:tcPr>
          <w:p w14:paraId="136A81AB" w14:textId="77777777" w:rsidR="008D0574" w:rsidRPr="00FF446A" w:rsidRDefault="008D0574" w:rsidP="000E0E9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274" w:type="dxa"/>
          </w:tcPr>
          <w:p w14:paraId="77FD3D7B" w14:textId="77777777" w:rsidR="008D0574" w:rsidRPr="00FF446A" w:rsidRDefault="008D0574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7" w:type="dxa"/>
            <w:gridSpan w:val="3"/>
          </w:tcPr>
          <w:p w14:paraId="6D7D5934" w14:textId="4DEED430" w:rsidR="008D0574" w:rsidRPr="00FF446A" w:rsidRDefault="008D0574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0298" w:rsidRPr="006F48DE" w14:paraId="576C91F3" w14:textId="77777777" w:rsidTr="00FF446A">
        <w:trPr>
          <w:trHeight w:val="258"/>
        </w:trPr>
        <w:tc>
          <w:tcPr>
            <w:tcW w:w="4052" w:type="dxa"/>
          </w:tcPr>
          <w:p w14:paraId="563D125B" w14:textId="77777777" w:rsidR="00D40298" w:rsidRPr="00FF446A" w:rsidRDefault="00D40298" w:rsidP="000E0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2274" w:type="dxa"/>
          </w:tcPr>
          <w:p w14:paraId="1CC6D37B" w14:textId="77777777" w:rsidR="00D40298" w:rsidRPr="00FF446A" w:rsidRDefault="00D40298" w:rsidP="000E0E9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</w:tcPr>
          <w:p w14:paraId="12ABC45E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E67246C" w14:textId="77777777" w:rsidR="00D40298" w:rsidRPr="00FF446A" w:rsidRDefault="00D40298" w:rsidP="000E0E9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</w:tcPr>
          <w:p w14:paraId="65ED308E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298" w:rsidRPr="006F48DE" w14:paraId="7679A52A" w14:textId="77777777" w:rsidTr="00FF446A">
        <w:trPr>
          <w:trHeight w:val="399"/>
        </w:trPr>
        <w:tc>
          <w:tcPr>
            <w:tcW w:w="4052" w:type="dxa"/>
          </w:tcPr>
          <w:p w14:paraId="7B27F35C" w14:textId="77777777" w:rsidR="00D40298" w:rsidRPr="00FF446A" w:rsidRDefault="00D40298" w:rsidP="000E0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74" w:type="dxa"/>
            <w:shd w:val="clear" w:color="auto" w:fill="auto"/>
          </w:tcPr>
          <w:p w14:paraId="6CD66C25" w14:textId="77777777" w:rsidR="00D40298" w:rsidRPr="00FF446A" w:rsidRDefault="00D40298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78FFC744" w14:textId="41F2DBEA" w:rsidR="00D40298" w:rsidRPr="00FF446A" w:rsidRDefault="001C2C0D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5" w:type="dxa"/>
            <w:shd w:val="clear" w:color="auto" w:fill="auto"/>
          </w:tcPr>
          <w:p w14:paraId="1C362C77" w14:textId="77777777" w:rsidR="00D40298" w:rsidRPr="00FF446A" w:rsidRDefault="00D40298" w:rsidP="000E0E9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655484DB" w14:textId="0FE9E019" w:rsidR="00D40298" w:rsidRPr="00FF446A" w:rsidRDefault="00953704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6F48DE" w:rsidRDefault="003C0BD6" w:rsidP="003C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C48DB9E" w14:textId="3086606A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298" w:rsidRPr="00FF446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D40298" w:rsidRPr="00FF446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3112D" w:rsidRPr="00FF446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729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937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521E0813" w14:textId="77777777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8AC46" w14:textId="75623126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DB675A9" w14:textId="77777777" w:rsidR="00ED42BF" w:rsidRPr="00FF446A" w:rsidRDefault="00ED42BF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640C0" w14:textId="468FBB86" w:rsidR="00585EE5" w:rsidRPr="006F48DE" w:rsidRDefault="001E6F41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FF446A">
        <w:rPr>
          <w:rFonts w:asciiTheme="majorBidi" w:hAnsiTheme="majorBidi" w:cstheme="majorBidi"/>
          <w:sz w:val="30"/>
          <w:szCs w:val="30"/>
        </w:rPr>
        <w:t> 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>และมกราคม</w:t>
      </w:r>
      <w:r w:rsidRPr="00FF446A">
        <w:rPr>
          <w:rFonts w:asciiTheme="majorBidi" w:hAnsiTheme="majorBidi" w:cstheme="majorBidi"/>
          <w:sz w:val="30"/>
          <w:szCs w:val="30"/>
        </w:rPr>
        <w:t> 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บริษัทย่อยทางตรงแห่งหนึ่งได้มีการทำสัญญาจะซื้อจะขายที่ดิน</w:t>
      </w:r>
      <w:r w:rsidRPr="006F48DE">
        <w:rPr>
          <w:rFonts w:asciiTheme="majorBidi" w:hAnsiTheme="majorBidi" w:cstheme="majorBidi"/>
          <w:sz w:val="30"/>
          <w:szCs w:val="30"/>
        </w:rPr>
        <w:t> 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สัญญา และสัญญาต่างตอบแทนและข้อตกลงการเช่าที่ดิน</w:t>
      </w:r>
      <w:r w:rsidRPr="006F48DE">
        <w:rPr>
          <w:rFonts w:asciiTheme="majorBidi" w:hAnsiTheme="majorBidi" w:cstheme="majorBidi"/>
          <w:sz w:val="30"/>
          <w:szCs w:val="30"/>
        </w:rPr>
        <w:t> 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สัญญา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โดยสัญญาจะซื้อจะขายที่ดิน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มี</w:t>
      </w:r>
      <w:r w:rsidRPr="006F48DE">
        <w:rPr>
          <w:rFonts w:asciiTheme="majorBidi" w:hAnsiTheme="majorBidi" w:cstheme="majorBidi"/>
          <w:sz w:val="30"/>
          <w:szCs w:val="30"/>
          <w:cs/>
        </w:rPr>
        <w:t>กำหนด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การ</w:t>
      </w:r>
      <w:r w:rsidRPr="006F48DE">
        <w:rPr>
          <w:rFonts w:asciiTheme="majorBidi" w:hAnsiTheme="majorBidi" w:cstheme="majorBidi"/>
          <w:sz w:val="30"/>
          <w:szCs w:val="30"/>
          <w:cs/>
        </w:rPr>
        <w:t>โอนกรรมสิทธิ์ในเดือน</w:t>
      </w:r>
      <w:r w:rsidR="0013112D" w:rsidRPr="0013112D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1C2C0D" w:rsidRPr="001C2C0D">
        <w:rPr>
          <w:rFonts w:asciiTheme="majorBidi" w:hAnsiTheme="majorBidi"/>
          <w:sz w:val="30"/>
          <w:szCs w:val="30"/>
        </w:rPr>
        <w:t>2567</w:t>
      </w:r>
      <w:r w:rsidR="0013112D" w:rsidRPr="0013112D">
        <w:rPr>
          <w:rFonts w:asciiTheme="majorBidi" w:hAnsiTheme="majorBidi"/>
          <w:sz w:val="30"/>
          <w:szCs w:val="30"/>
          <w:cs/>
        </w:rPr>
        <w:t xml:space="preserve"> และ</w:t>
      </w:r>
      <w:r w:rsidRPr="006F48D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F48DE">
        <w:rPr>
          <w:rFonts w:asciiTheme="majorBidi" w:hAnsiTheme="majorBidi" w:cstheme="majorBidi"/>
          <w:sz w:val="30"/>
          <w:szCs w:val="30"/>
        </w:rPr>
        <w:t> 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ทั้งนี้บริษัทย่อยทางตรงได้มีการจัดประเภทรายการจากอสังหาริมทรัพย์เพื่อขายดังกล่าวไปเป็นอสังหาริมทรัพย์เพื่อการลงทุน 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 xml:space="preserve">ในงบฐานะการเงินรวม ณ 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30</w:t>
      </w:r>
      <w:r w:rsidR="00814B2E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A1749A" w:rsidRPr="006F48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="00814B2E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มูลค่าต้นทุน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6F48DE">
        <w:rPr>
          <w:rFonts w:asciiTheme="majorBidi" w:hAnsiTheme="majorBidi" w:cstheme="majorBidi"/>
          <w:sz w:val="30"/>
          <w:szCs w:val="30"/>
        </w:rPr>
        <w:t> 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="0013112D">
        <w:rPr>
          <w:rFonts w:asciiTheme="majorBidi" w:hAnsiTheme="majorBidi" w:cstheme="majorBidi"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sz w:val="30"/>
          <w:szCs w:val="30"/>
        </w:rPr>
        <w:t>707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7C891FB" w14:textId="34950860" w:rsidR="005C005E" w:rsidRPr="006F48DE" w:rsidRDefault="005C005E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5D0B5CF7" w14:textId="70359BF9" w:rsidR="005C005E" w:rsidRPr="006F48DE" w:rsidRDefault="00B22EB3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  <w:sectPr w:rsidR="005C005E" w:rsidRPr="006F48DE" w:rsidSect="00805F2F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7"/>
          <w:cols w:space="720"/>
          <w:docGrid w:linePitch="245"/>
        </w:sectPr>
      </w:pPr>
      <w:r w:rsidRPr="006F48DE">
        <w:rPr>
          <w:rFonts w:asciiTheme="majorBidi" w:hAnsiTheme="majorBidi" w:cstheme="majorBidi"/>
          <w:b/>
          <w:bCs/>
          <w:cs/>
        </w:rPr>
        <w:t xml:space="preserve"> </w:t>
      </w:r>
    </w:p>
    <w:p w14:paraId="351CD780" w14:textId="271AB4FC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หุ้นกู้</w:t>
      </w:r>
    </w:p>
    <w:p w14:paraId="2E841FAB" w14:textId="77777777" w:rsidR="00667C73" w:rsidRPr="006F48DE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67C73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38DC9791" w:rsidR="00667C73" w:rsidRPr="006F48DE" w:rsidRDefault="001C2C0D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54644B4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4210EFBB" w:rsidR="00667C73" w:rsidRPr="006F48DE" w:rsidRDefault="001C2C0D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667C73" w:rsidRPr="006F48DE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2C608719" w14:textId="77777777" w:rsidTr="008A6C13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E24BAB9" w14:textId="11ACB375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121C4964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238304E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0A21C45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0623472E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26E6776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083D2BD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C387154" w14:textId="77777777" w:rsidR="00667C73" w:rsidRPr="006F48DE" w:rsidRDefault="00667C73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12BE5" w:rsidRPr="006F48DE" w14:paraId="0A4F48F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E2B8CEC" w14:textId="3E83B99A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37C9EE1C" w14:textId="004233F6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58C080BC" w14:textId="60C91C2E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C17A0F5" w14:textId="77B3F0B3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186D016" w14:textId="3DBB5660" w:rsidR="00612BE5" w:rsidRPr="006F48DE" w:rsidRDefault="00612BE5" w:rsidP="000A2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BE9CA37" w14:textId="385E1B51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22FF5AE0" w14:textId="58403E6E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94E146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37067EB" w14:textId="4CD5948B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67C73" w:rsidRPr="006F48DE" w14:paraId="1B6745FD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57F178B8" w14:textId="64125388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8" w:type="dxa"/>
            <w:shd w:val="clear" w:color="000000" w:fill="FFFFFF"/>
          </w:tcPr>
          <w:p w14:paraId="65B11AB6" w14:textId="77777777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65A9939" w14:textId="77777777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CB50921" w14:textId="77777777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2C26A1" w14:textId="77777777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0D2E134" w14:textId="77777777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5166554" w14:textId="77777777" w:rsidR="00667C73" w:rsidRPr="006F48DE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073A0E67" w14:textId="77777777" w:rsidR="00667C73" w:rsidRPr="006F48DE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9473273" w14:textId="77777777" w:rsidR="00667C73" w:rsidRPr="006F48DE" w:rsidRDefault="00667C73" w:rsidP="005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ind w:right="-173" w:firstLine="10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3E43017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A61A1AD" w14:textId="06FDC7C0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2E842FAF" w14:textId="70281F5C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0260B24" w14:textId="70B3A195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E863140" w14:textId="678057FC" w:rsidR="00667C73" w:rsidRPr="006F48DE" w:rsidRDefault="001C2C0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D1C67E7" w14:textId="6F533B5D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5CAC1F0" w14:textId="4696CADE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E7EF6CB" w14:textId="371FC87B" w:rsidR="00667C73" w:rsidRPr="006F48DE" w:rsidRDefault="001C2C0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5A51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27CEA516" w14:textId="77777777" w:rsidR="00667C73" w:rsidRPr="006F48DE" w:rsidRDefault="00667C73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DA00094" w14:textId="0D1B40C6" w:rsidR="00667C73" w:rsidRPr="006F48DE" w:rsidRDefault="001C2C0D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859E9" w:rsidRPr="006F48DE" w14:paraId="7DD2A24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39F16C4A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D859E9" w:rsidRPr="006F48DE" w:rsidRDefault="00D859E9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D859E9" w:rsidRPr="006F48DE" w:rsidRDefault="00D859E9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BE5" w:rsidRPr="006F48DE" w14:paraId="119A7C2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4F55578D" w14:textId="6FEB64C3" w:rsidR="00612BE5" w:rsidRPr="001853B8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3B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[1]</w:t>
            </w:r>
          </w:p>
        </w:tc>
        <w:tc>
          <w:tcPr>
            <w:tcW w:w="1388" w:type="dxa"/>
            <w:shd w:val="clear" w:color="000000" w:fill="FFFFFF"/>
          </w:tcPr>
          <w:p w14:paraId="180C94B7" w14:textId="498A6531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5B1F7D0" w14:textId="420EF763" w:rsidR="00612BE5" w:rsidRPr="006F48DE" w:rsidRDefault="00D126E6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7CBD68" w14:textId="0215FF2F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77B0643" w14:textId="4D1B458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5AC1D1F" w14:textId="45410858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6E5ED80" w14:textId="1209D1CD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DD52D07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62D441B" w14:textId="4370EFBD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12BE5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2867FA95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387C8269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6D9A8D6E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36A23847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091A4308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06FF97A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739A3189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1ACFC699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12BE5" w:rsidRPr="006F48DE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769FA604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12BE5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4FA27F1E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12BE5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612BE5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7745BDE6" w:rsidR="00612BE5" w:rsidRPr="006F48DE" w:rsidRDefault="00F61E99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right="-288" w:firstLine="9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2D53B91A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731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12BE5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5520439E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12BE5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09DFC870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12BE5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123E821C" w14:textId="77777777" w:rsidR="007165E5" w:rsidRDefault="007165E5" w:rsidP="0071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C2AB0" w14:textId="3F070E94" w:rsidR="00667C73" w:rsidRPr="006F48DE" w:rsidRDefault="001853B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667C73" w:rsidRPr="006F48DE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vertAlign w:val="superscript"/>
        </w:rPr>
        <w:t>[</w:t>
      </w:r>
      <w:r>
        <w:rPr>
          <w:rFonts w:asciiTheme="majorBidi" w:hAnsiTheme="majorBidi" w:cstheme="majorBidi"/>
          <w:sz w:val="30"/>
          <w:szCs w:val="30"/>
          <w:vertAlign w:val="superscript"/>
        </w:rPr>
        <w:t>1</w:t>
      </w:r>
      <w:proofErr w:type="gramStart"/>
      <w:r>
        <w:rPr>
          <w:rFonts w:asciiTheme="majorBidi" w:hAnsiTheme="majorBidi" w:cstheme="majorBidi"/>
          <w:sz w:val="30"/>
          <w:szCs w:val="30"/>
          <w:vertAlign w:val="superscript"/>
        </w:rPr>
        <w:t>]</w:t>
      </w: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หุ้นกู้ที่เสนอขายด้วยมูลค่าอัตราคิดลด</w:t>
      </w:r>
      <w:r w:rsidR="00AF603C">
        <w:rPr>
          <w:rFonts w:asciiTheme="majorBidi" w:hAnsiTheme="majorBidi" w:hint="cs"/>
          <w:sz w:val="30"/>
          <w:szCs w:val="30"/>
          <w:cs/>
        </w:rPr>
        <w:t>ร้</w:t>
      </w:r>
      <w:r w:rsidR="00AF603C" w:rsidRPr="00AF603C">
        <w:rPr>
          <w:rFonts w:asciiTheme="majorBidi" w:hAnsiTheme="majorBidi"/>
          <w:sz w:val="30"/>
          <w:szCs w:val="30"/>
          <w:cs/>
        </w:rPr>
        <w:t>อยละ</w:t>
      </w:r>
      <w:proofErr w:type="gramEnd"/>
      <w:r w:rsidR="00AF603C" w:rsidRPr="00AF603C">
        <w:rPr>
          <w:rFonts w:asciiTheme="majorBidi" w:hAnsiTheme="majorBidi"/>
          <w:sz w:val="30"/>
          <w:szCs w:val="30"/>
          <w:cs/>
        </w:rPr>
        <w:t xml:space="preserve"> </w:t>
      </w:r>
      <w:r w:rsidR="00AF603C">
        <w:rPr>
          <w:rFonts w:asciiTheme="majorBidi" w:hAnsiTheme="majorBidi"/>
          <w:sz w:val="30"/>
          <w:szCs w:val="30"/>
        </w:rPr>
        <w:t>3.18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1853B8">
        <w:rPr>
          <w:rFonts w:asciiTheme="majorBidi" w:hAnsiTheme="majorBidi"/>
          <w:sz w:val="30"/>
          <w:szCs w:val="30"/>
          <w:cs/>
        </w:rPr>
        <w:t>ไม่มีการช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1853B8">
        <w:rPr>
          <w:rFonts w:asciiTheme="majorBidi" w:hAnsiTheme="majorBidi"/>
          <w:sz w:val="30"/>
          <w:szCs w:val="30"/>
          <w:cs/>
        </w:rPr>
        <w:t>ระดอกเบี้ยตลอดอายุหุ้นกู้</w:t>
      </w:r>
    </w:p>
    <w:p w14:paraId="3F1E87C4" w14:textId="77777777" w:rsidR="00667C73" w:rsidRPr="006F48DE" w:rsidRDefault="00667C73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114B3E47" w14:textId="77777777" w:rsidR="00667C73" w:rsidRPr="006F48DE" w:rsidRDefault="00667C73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08198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ส่วนงานดำเนินงานและการจำแนกรายได้ 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C508E5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71101767"/>
      <w:r w:rsidRPr="006F48DE"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04F319A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AE032" w14:textId="549E746B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</w:p>
    <w:p w14:paraId="70E7CC88" w14:textId="611F4BF1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</w:p>
    <w:p w14:paraId="079E6CAE" w14:textId="1521C1BF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1C2C0D" w:rsidRPr="001C2C0D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1C2C0D" w:rsidRPr="001C2C0D">
        <w:rPr>
          <w:rFonts w:asciiTheme="majorBidi" w:hAnsiTheme="majorBidi" w:cstheme="majorBidi"/>
          <w:sz w:val="30"/>
          <w:szCs w:val="30"/>
        </w:rPr>
        <w:t>5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1C2C0D" w:rsidRPr="001C2C0D">
        <w:rPr>
          <w:rFonts w:asciiTheme="majorBidi" w:hAnsiTheme="majorBidi" w:cstheme="majorBidi"/>
          <w:sz w:val="30"/>
          <w:szCs w:val="30"/>
        </w:rPr>
        <w:t>6</w:t>
      </w:r>
    </w:p>
    <w:p w14:paraId="63BBF8A5" w14:textId="0ED85D12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3D3EBCF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2AE32BB7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10CDDD" w14:textId="77777777" w:rsidR="00667C73" w:rsidRPr="006F48DE" w:rsidRDefault="00667C73" w:rsidP="00871FB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22"/>
        <w:gridCol w:w="653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036228" w:rsidRPr="006F48DE" w14:paraId="7FBBDC13" w14:textId="77777777" w:rsidTr="00DF1D7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63F1B6BC" w14:textId="3D76FD61" w:rsidR="00036228" w:rsidRPr="006F48DE" w:rsidRDefault="00036228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27"/>
          </w:tcPr>
          <w:p w14:paraId="677146F4" w14:textId="105E9B2D" w:rsidR="00036228" w:rsidRPr="006F48DE" w:rsidRDefault="00036228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36228" w:rsidRPr="006F48DE" w14:paraId="377EA451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3DAE7E92" w14:textId="385F1F02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3" w:type="dxa"/>
            <w:gridSpan w:val="3"/>
          </w:tcPr>
          <w:p w14:paraId="0CCB3634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6A3A8812" w14:textId="4FB2EB4B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82FCFE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0EB5B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56309009" w14:textId="0715BD65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29B76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73489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4E2D0D1" w14:textId="7BE03200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C719854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06ECC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CED7D0B" w14:textId="7CBD370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E3077B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2D685" w14:textId="136E3385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C882F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B3B14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6D11AB7" w14:textId="7AD625DC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FA9555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04776096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E3F8FDC" w14:textId="72C1111D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6EEB" w:rsidRPr="006F48DE" w14:paraId="1FF511E5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64F6B225" w14:textId="6F69251F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53" w:type="dxa"/>
          </w:tcPr>
          <w:p w14:paraId="671D2F59" w14:textId="6E881BB6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AE577A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C5EBD9B" w14:textId="733E025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99CDEC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21BD268" w14:textId="598C635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063D69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2D4862" w14:textId="30FF452D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EC166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8E522E" w14:textId="13530323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F36662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B95DE" w14:textId="0CA9B759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A13E70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AE531E4" w14:textId="4D5C694D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7E48C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AC7BE35" w14:textId="36B025F9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BD8A796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A1DF0A" w14:textId="5E0CF968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F6494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6680BC" w14:textId="74FB531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598D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7A65E0E" w14:textId="644747C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731E06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F5384FA" w14:textId="50D4DD49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2213885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5F822E04" w14:textId="1C3B3892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4" w:type="dxa"/>
          </w:tcPr>
          <w:p w14:paraId="202C384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14:paraId="5B77DA0D" w14:textId="0BF3B951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9A6EEB" w:rsidRPr="006F48DE" w14:paraId="406F88BA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17BC4A9F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27"/>
          </w:tcPr>
          <w:p w14:paraId="2D8773B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A6EEB" w:rsidRPr="006F48DE" w14:paraId="61A7E8A0" w14:textId="77777777" w:rsidTr="00283B1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1DD1F77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53" w:type="dxa"/>
            <w:tcBorders>
              <w:left w:val="nil"/>
              <w:right w:val="nil"/>
            </w:tcBorders>
            <w:vAlign w:val="bottom"/>
          </w:tcPr>
          <w:p w14:paraId="6B0CCE2D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54E8C2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1163C575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B9AD4B3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DDE9D89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E67B0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AEC9962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C54B9F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F2F8E3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430C6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33FD9D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958BD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B2366F1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0F43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9165C9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9EBE36D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80B81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2449E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D3468E1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EA8558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AE61B6C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8B6CFF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855B08A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628E9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02057627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6925F3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585C2297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3222" w:rsidRPr="006F48DE" w14:paraId="507609B3" w14:textId="77777777" w:rsidTr="00864E52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1941FF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9FD8D" w14:textId="60FB61E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0C90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634C65AC" w14:textId="3CBC14DF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572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DE4BC" w14:textId="4E19B529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CF18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A1A1E" w14:textId="1D95BE50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8971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9FF71" w14:textId="2A16F915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95C9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219E8" w14:textId="16680B2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8C3F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340D6" w14:textId="657C408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B249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870D4" w14:textId="455FD67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D4E1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A3A86" w14:textId="0EDB2B8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402E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0BBDB" w14:textId="13C51D3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362F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EC6D" w14:textId="2D9A3F72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6095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0E5E9" w14:textId="11DEA98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0E1E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6B82979" w14:textId="512E971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1BE1C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2B1221A" w14:textId="2D72DB8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</w:p>
        </w:tc>
      </w:tr>
      <w:tr w:rsidR="004D3222" w:rsidRPr="006F48DE" w14:paraId="358D273E" w14:textId="77777777" w:rsidTr="00864E52">
        <w:trPr>
          <w:trHeight w:val="299"/>
        </w:trPr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5B5EF21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งาน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A42EE" w14:textId="36AFC046" w:rsidR="004D3222" w:rsidRPr="006F48DE" w:rsidRDefault="00F61E99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697D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17DC558C" w14:textId="3EC566FB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A9D0B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7B03F" w14:textId="0F701613" w:rsidR="004D3222" w:rsidRPr="006F48DE" w:rsidRDefault="00F61E99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4777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F6D43" w14:textId="19B404B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F4C54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FF3B4" w14:textId="5A0B85CE" w:rsidR="004D3222" w:rsidRPr="006F48DE" w:rsidRDefault="00F61E99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0351B47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4594B" w14:textId="01D48B36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C27EAB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46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24823998" w14:textId="071924CE" w:rsidR="004D3222" w:rsidRPr="006F48DE" w:rsidRDefault="00F61E99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E83D08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46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A3A52" w14:textId="157FE092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1C0A2B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EFE2C" w14:textId="7FE715D5" w:rsidR="004D3222" w:rsidRPr="006F48DE" w:rsidRDefault="00F61E99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99CDA" w14:textId="77777777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319E1" w14:textId="046C06BD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4BFE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2E1CD" w14:textId="2D1D690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D49F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6AEB" w14:textId="31D015F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E848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82EE9A3" w14:textId="1E69505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C5EDD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642A3A8" w14:textId="26DDE470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788</w:t>
            </w:r>
          </w:p>
        </w:tc>
      </w:tr>
      <w:tr w:rsidR="004D3222" w:rsidRPr="006F48DE" w14:paraId="54576369" w14:textId="77777777" w:rsidTr="00864E52">
        <w:tc>
          <w:tcPr>
            <w:tcW w:w="2322" w:type="dxa"/>
            <w:tcBorders>
              <w:left w:val="nil"/>
              <w:right w:val="nil"/>
            </w:tcBorders>
          </w:tcPr>
          <w:p w14:paraId="03274CB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7D8FC" w14:textId="38C32655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C0BB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2A9052" w14:textId="433102D0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F8B0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490E4" w14:textId="6EBBBBE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7211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E4EC4" w14:textId="21D48B1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B15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0EF82" w14:textId="49C26A2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9214D4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F8592" w14:textId="344C996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BD422E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B00B6" w14:textId="2E72E2F7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66F9F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06D3E" w14:textId="4CBCDA30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0BBCEB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4C74" w14:textId="28C4DEA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DA8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84576" w14:textId="40D1AA9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D803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3266" w14:textId="7C461E76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3512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D977F" w14:textId="6BF5238C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9917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7FA1" w14:textId="58EB305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2062CB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36AE" w14:textId="24014FF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</w:t>
            </w:r>
          </w:p>
        </w:tc>
      </w:tr>
      <w:tr w:rsidR="004D3222" w:rsidRPr="006F48DE" w14:paraId="7C2068ED" w14:textId="77777777" w:rsidTr="00864E52">
        <w:tc>
          <w:tcPr>
            <w:tcW w:w="2322" w:type="dxa"/>
            <w:tcBorders>
              <w:left w:val="nil"/>
              <w:right w:val="nil"/>
            </w:tcBorders>
          </w:tcPr>
          <w:p w14:paraId="378DA7C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B82EB" w14:textId="007EE356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A5F97" w14:textId="77777777" w:rsidR="004D3222" w:rsidRPr="006F48DE" w:rsidRDefault="004D3222" w:rsidP="004D3222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2051D" w14:textId="444539B0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AFA8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3A1ACF" w14:textId="3D963786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442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A548C" w14:textId="2AF55FC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A6A8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5BDEB" w14:textId="24649C8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653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CA6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A85F5A" w14:textId="49116B2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25EF7A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FBA86" w14:textId="0173612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B3A65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1DEAE" w14:textId="5A01A2CF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8891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FDC98" w14:textId="1D6D5498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E97A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0B97E3" w14:textId="44069D4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EB33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BEE17B" w14:textId="02382B8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D1FF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069B4" w14:textId="3DA20F0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D47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B9ECC" w14:textId="437199C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87B45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EBC08" w14:textId="37D3243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481</w:t>
            </w:r>
          </w:p>
        </w:tc>
      </w:tr>
      <w:tr w:rsidR="004D3222" w:rsidRPr="006F48DE" w14:paraId="6472E027" w14:textId="77777777" w:rsidTr="00283B10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2664D3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C762B" w14:textId="37B4987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184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E24E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1A246E" w14:textId="5AD339A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757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C1AF8" w14:textId="604E589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559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7EE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913FB" w14:textId="4CF832F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3B6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93D99A" w14:textId="7C571925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FB41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7D040B" w14:textId="7ECC253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0CF1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6A9C9" w14:textId="324A4E9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110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C4F7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1AB6E" w14:textId="1B59BA2A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154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A3F9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6C9F6" w14:textId="1829393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EC7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923BB7" w14:textId="099E7A9C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B4F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F7D1C" w14:textId="1E431CF5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62C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1E452F" w14:textId="08E90B9B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1FC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DBB89" w14:textId="083C5B0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505C3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ECE74" w14:textId="42E0728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316</w:t>
            </w:r>
          </w:p>
        </w:tc>
      </w:tr>
      <w:tr w:rsidR="004D3222" w:rsidRPr="006F48DE" w14:paraId="419BA15C" w14:textId="77777777" w:rsidTr="00283B1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60E11D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F42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22E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CE8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109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4A8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E6D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C35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55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0DC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7166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82F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537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2D802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5CB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E3BEA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7101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2593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578A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2B18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1627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BEBB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FA77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AEE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EDD9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97D0B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12F7ED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21969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3222" w:rsidRPr="006F48DE" w14:paraId="020A8ED6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0A8A133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0528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A5F8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16EB1B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4181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C0E4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CAC4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A34F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F272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EA05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A364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FE67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9BD2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303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B12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AE77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4F2A0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B5DC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519670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3035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DB2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A2F2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741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3B1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7FB8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3A949B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07E3CA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5EAF6C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3222" w:rsidRPr="006F48DE" w14:paraId="63ABDBF8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6A1646FC" w14:textId="20044A14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E27E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EEC5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37FEA56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BE60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4D90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6179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3CAF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ED1D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4994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8AB1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820D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1AF2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4D9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59A6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627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178A71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F86E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D752C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FE76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47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ED26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8CA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3280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7F5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F981A0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92C0D1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9FFC16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3222" w:rsidRPr="006F48DE" w14:paraId="59F56EB0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532298A0" w14:textId="4C230256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22AA" w14:textId="7EE52B9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765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D3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49A1C1" w14:textId="0CE373A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F3CB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59C70C" w14:textId="3713450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ED8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E62989" w14:textId="23924C67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504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86FAA" w14:textId="3FB3D73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773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855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7C6AC" w14:textId="2740CFDC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DDA88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7EAA3" w14:textId="68AEB3DF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8A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6EC15" w14:textId="12E12AC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A8D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7FC77" w14:textId="0FE6F89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FD575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BA274" w14:textId="30FCAA2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28C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D8F65" w14:textId="2627C57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F09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44444" w14:textId="794D270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D12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28C18" w14:textId="1E2F45B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5D55BE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33E9A" w14:textId="29212F6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514</w:t>
            </w:r>
          </w:p>
        </w:tc>
      </w:tr>
      <w:tr w:rsidR="004D3222" w:rsidRPr="006F48DE" w14:paraId="7A1F67D2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7A4407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4ABA2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338B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46347FB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13FC7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C89C6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3C52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4E239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7E57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EBEED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750D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24A5D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BE8C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CE2F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3B258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C383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A54CF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86F93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614CB6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CC801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59EED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2D29D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6EABE91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1AD19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E7F9A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15616D6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5AF24A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B1D9D1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3222" w:rsidRPr="006F48DE" w14:paraId="4F41C351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21DECA8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F5A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932F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1C649D7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F4D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935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AD25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F86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1BA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EA8AC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B5F4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2A58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F4B5C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EEAB0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D83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2A004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B4B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C6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960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3C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9C2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4A7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BFE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E67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A81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494748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E4775E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5681DE8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3222" w:rsidRPr="006F48DE" w14:paraId="02BD94A0" w14:textId="77777777" w:rsidTr="00864E52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28EEED1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7B91" w14:textId="5D7D9865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541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2064340C" w14:textId="4ADE175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6D5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9FD" w14:textId="6F1B536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760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887" w14:textId="24379AB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C24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BB64" w14:textId="614A655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DEBB8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C04FA" w14:textId="78952A28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E7BEB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8D4349" w14:textId="651CE70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B0D3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65AE1" w14:textId="282B9510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658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7BDB" w14:textId="490ABF38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408C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1959" w14:textId="3233836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2C2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65DA" w14:textId="66989AA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30F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51BC" w14:textId="64BCBF5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7E5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4F03FD" w14:textId="152E993F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F61E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58D5F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5D14D1B2" w14:textId="7AEAFE2C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4D3222" w:rsidRPr="006F4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</w:p>
        </w:tc>
      </w:tr>
      <w:tr w:rsidR="004D3222" w:rsidRPr="006F48DE" w14:paraId="5CB787AC" w14:textId="77777777" w:rsidTr="00864E52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DFB746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C4DD5" w14:textId="6AA21B1A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D5B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ED37B" w14:textId="6CA9FDF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006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7C42" w14:textId="209ABCF6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9C7D" w14:textId="77777777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616D7" w14:textId="73538B11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11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0F20" w14:textId="77777777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C0103" w14:textId="670B042F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5FA762" w14:textId="77777777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52589" w14:textId="6CE14366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11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9E7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D65B" w14:textId="3CA72438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30319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BEB43" w14:textId="7633F04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4F2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2F8B0" w14:textId="0C2BDD6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70A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D5BAF" w14:textId="4BA3383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181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6007" w14:textId="1A8BB5D9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11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3BF30" w14:textId="77777777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A7BB0" w14:textId="3A7282FD" w:rsidR="004D3222" w:rsidRPr="00A3113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311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F47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57C9" w14:textId="538E63A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26C30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161F32" w14:textId="5835F7A6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</w:tr>
      <w:tr w:rsidR="004D3222" w:rsidRPr="006F48DE" w14:paraId="31ACB822" w14:textId="77777777" w:rsidTr="00864E52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7DCA86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545DE" w14:textId="74430489" w:rsidR="004D3222" w:rsidRPr="00F61E99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4D3222" w:rsidRPr="00F61E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6364F" w14:textId="77777777" w:rsidR="004D3222" w:rsidRPr="006F48DE" w:rsidRDefault="004D3222" w:rsidP="004D3222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E344F" w14:textId="4E146F1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C31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4D537F" w14:textId="0F55AFA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ED54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58037" w14:textId="2ED1331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898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C1DA9" w14:textId="1EA958FF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C9B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594BD8" w14:textId="0B403F45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798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71F7E" w14:textId="4FE7D77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FF59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2EAE3A" w14:textId="605802E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BC6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EF0414" w14:textId="77C6B392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376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53BFD" w14:textId="634D2AE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B11C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5FA54" w14:textId="6EF907D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125B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16022" w14:textId="6E8AE1A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D31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F1EC" w14:textId="701516E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6CB90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90360FE" w14:textId="7203C76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="004D3222"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481</w:t>
            </w:r>
          </w:p>
        </w:tc>
      </w:tr>
    </w:tbl>
    <w:p w14:paraId="78CE2DE0" w14:textId="77777777" w:rsidR="00667C73" w:rsidRPr="006F48DE" w:rsidRDefault="00667C73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cs/>
        </w:rPr>
        <w:sectPr w:rsidR="00667C73" w:rsidRPr="006F48DE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667C73" w:rsidRPr="006F48DE" w14:paraId="5BBA8D89" w14:textId="77777777" w:rsidTr="00272D6B">
        <w:trPr>
          <w:tblHeader/>
        </w:trPr>
        <w:tc>
          <w:tcPr>
            <w:tcW w:w="3420" w:type="pct"/>
            <w:vAlign w:val="center"/>
          </w:tcPr>
          <w:p w14:paraId="18C2DDD8" w14:textId="77777777" w:rsidR="00667C73" w:rsidRPr="006F48DE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667C73" w:rsidRPr="006F48DE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67C73" w:rsidRPr="006F48DE" w14:paraId="28FD02C6" w14:textId="77777777" w:rsidTr="00272D6B">
        <w:trPr>
          <w:tblHeader/>
        </w:trPr>
        <w:tc>
          <w:tcPr>
            <w:tcW w:w="3420" w:type="pct"/>
            <w:vAlign w:val="center"/>
          </w:tcPr>
          <w:p w14:paraId="1ED497EA" w14:textId="201C5921" w:rsidR="00667C73" w:rsidRPr="006F48DE" w:rsidRDefault="00667C73" w:rsidP="00A5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5CD4A8FF" w14:textId="71C08DFB" w:rsidR="00667C73" w:rsidRPr="006F48DE" w:rsidRDefault="001C2C0D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6564394B" w14:textId="77777777" w:rsidR="00667C73" w:rsidRPr="006F48DE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6C107B90" w:rsidR="00667C73" w:rsidRPr="006F48DE" w:rsidRDefault="001C2C0D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667C73" w:rsidRPr="006F48DE" w14:paraId="38E2AEF9" w14:textId="77777777" w:rsidTr="00272D6B">
        <w:trPr>
          <w:tblHeader/>
        </w:trPr>
        <w:tc>
          <w:tcPr>
            <w:tcW w:w="3420" w:type="pct"/>
          </w:tcPr>
          <w:p w14:paraId="0D603ECC" w14:textId="77777777" w:rsidR="00667C73" w:rsidRPr="006F48DE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667C73" w:rsidRPr="006F48DE" w:rsidRDefault="00667C73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667C73" w:rsidRPr="006F48DE" w14:paraId="22C43F59" w14:textId="77777777" w:rsidTr="00272D6B">
        <w:tc>
          <w:tcPr>
            <w:tcW w:w="3420" w:type="pct"/>
          </w:tcPr>
          <w:p w14:paraId="6B5F4FCF" w14:textId="77777777" w:rsidR="00667C73" w:rsidRPr="006F48DE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667C73" w:rsidRPr="006F48DE" w:rsidRDefault="00667C73" w:rsidP="00272D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667C73" w:rsidRPr="006F48DE" w:rsidRDefault="00667C73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667C73" w:rsidRPr="006F48DE" w:rsidRDefault="00667C73" w:rsidP="00272D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222" w:rsidRPr="006F48DE" w14:paraId="4A5D1B1E" w14:textId="77777777" w:rsidTr="00060F3D">
        <w:trPr>
          <w:trHeight w:val="64"/>
        </w:trPr>
        <w:tc>
          <w:tcPr>
            <w:tcW w:w="3420" w:type="pct"/>
          </w:tcPr>
          <w:p w14:paraId="5DBF0C5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622EBC95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30" w:type="pct"/>
          </w:tcPr>
          <w:p w14:paraId="78CE725E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00FE3D3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4D3222" w:rsidRPr="006F48DE" w14:paraId="5F3BCED8" w14:textId="77777777" w:rsidTr="00272D6B">
        <w:tc>
          <w:tcPr>
            <w:tcW w:w="3420" w:type="pct"/>
          </w:tcPr>
          <w:p w14:paraId="70E61C1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0C7261C4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8412C4A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03BE8BC5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222" w:rsidRPr="006F48DE" w14:paraId="3A5F3061" w14:textId="77777777" w:rsidTr="00272D6B">
        <w:tc>
          <w:tcPr>
            <w:tcW w:w="3420" w:type="pct"/>
          </w:tcPr>
          <w:p w14:paraId="147B188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167ACC8" w14:textId="518EB4F7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30" w:type="pct"/>
          </w:tcPr>
          <w:p w14:paraId="115C5D09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F69D6B9" w14:textId="5FE10249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4D3222" w:rsidRPr="006F48DE" w14:paraId="296623AB" w14:textId="77777777" w:rsidTr="00272D6B">
        <w:tc>
          <w:tcPr>
            <w:tcW w:w="3420" w:type="pct"/>
          </w:tcPr>
          <w:p w14:paraId="70CFC36A" w14:textId="594B169F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</w:t>
            </w:r>
            <w:r w:rsidR="00F61E99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กำไ</w:t>
            </w:r>
            <w:r w:rsidR="00F61E99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728" w:type="pct"/>
          </w:tcPr>
          <w:p w14:paraId="6D88B2F7" w14:textId="323DB04B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046988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F55608F" w14:textId="2FCC42E3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222" w:rsidRPr="006F48DE" w14:paraId="7D7AC328" w14:textId="77777777" w:rsidTr="00272D6B">
        <w:tc>
          <w:tcPr>
            <w:tcW w:w="3420" w:type="pct"/>
          </w:tcPr>
          <w:p w14:paraId="4E73292B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32FF2C7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86ECB51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222" w:rsidRPr="006F48DE" w14:paraId="5F64D1E8" w14:textId="77777777" w:rsidTr="00272D6B">
        <w:tc>
          <w:tcPr>
            <w:tcW w:w="3420" w:type="pct"/>
          </w:tcPr>
          <w:p w14:paraId="699DD97A" w14:textId="77777777" w:rsidR="004D3222" w:rsidRPr="006F48DE" w:rsidRDefault="004D3222" w:rsidP="004D3222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67AD1893" w14:textId="030CBABB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0" w:type="pct"/>
          </w:tcPr>
          <w:p w14:paraId="7694B7E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7767E2E7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4D3222" w:rsidRPr="006F48DE" w14:paraId="30DC69F3" w14:textId="77777777" w:rsidTr="00272D6B">
        <w:tc>
          <w:tcPr>
            <w:tcW w:w="3420" w:type="pct"/>
          </w:tcPr>
          <w:p w14:paraId="39D5AC9D" w14:textId="5C13A86E" w:rsidR="004D3222" w:rsidRPr="006F48DE" w:rsidRDefault="004D3222" w:rsidP="004D3222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 w:rsidR="00F61E99">
              <w:rPr>
                <w:rFonts w:asciiTheme="majorBidi" w:hAnsiTheme="majorBidi" w:cstheme="majorBidi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cs/>
              </w:rPr>
              <w:t>ข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องบริษัทร่วมและการร่วมค้า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3FEF2B5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5A489057" w14:textId="77777777" w:rsidR="004D3222" w:rsidRPr="006F48DE" w:rsidRDefault="004D3222" w:rsidP="004D3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489A9763" w:rsidR="004D3222" w:rsidRPr="006F48DE" w:rsidRDefault="004D3222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3222" w:rsidRPr="006F48DE" w14:paraId="0B5CB353" w14:textId="77777777" w:rsidTr="00272D6B">
        <w:tc>
          <w:tcPr>
            <w:tcW w:w="3420" w:type="pct"/>
          </w:tcPr>
          <w:p w14:paraId="12D957E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635A7B7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30" w:type="pct"/>
          </w:tcPr>
          <w:p w14:paraId="15421894" w14:textId="77777777" w:rsidR="004D3222" w:rsidRPr="006F48DE" w:rsidRDefault="004D3222" w:rsidP="004D3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45E4695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D3222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</w:tbl>
    <w:p w14:paraId="7E58314B" w14:textId="77777777" w:rsidR="00667C73" w:rsidRPr="006F48DE" w:rsidRDefault="00667C73" w:rsidP="002C768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2"/>
        <w:gridCol w:w="1349"/>
        <w:gridCol w:w="271"/>
        <w:gridCol w:w="1258"/>
      </w:tblGrid>
      <w:tr w:rsidR="00667C73" w:rsidRPr="006F48DE" w14:paraId="03719AAA" w14:textId="77777777" w:rsidTr="002645BE">
        <w:trPr>
          <w:trHeight w:val="388"/>
          <w:tblHeader/>
        </w:trPr>
        <w:tc>
          <w:tcPr>
            <w:tcW w:w="3417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83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6F48DE" w14:paraId="0BCF0FD8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4571948B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20C1A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0C1A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41AC89A6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12E650C0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29F6F146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67C73" w:rsidRPr="006F48DE" w14:paraId="39C6F7CF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3222" w:rsidRPr="006F48DE" w14:paraId="70CAF975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0FE5577D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555F797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4D3222" w:rsidRPr="006F48DE" w14:paraId="7EE81B5B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4D75" w14:textId="442D91C7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9223" w14:textId="40A4B78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4D3222" w:rsidRPr="006F48DE" w14:paraId="3E67C3DA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4785946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4927692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4D3222" w:rsidRPr="006F48DE" w14:paraId="466EAC16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222" w:rsidRPr="006F48DE" w14:paraId="41806923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7E76C9E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44B75339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4D3222" w:rsidRPr="006F48DE" w14:paraId="0AA99CF2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118EF4D1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4D3222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6B1214E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4D3222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3CA4BC77" w14:textId="74CE9004" w:rsidR="00667C73" w:rsidRPr="006F48DE" w:rsidRDefault="0066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50D5AF" w14:textId="77777777" w:rsidR="00573791" w:rsidRPr="006F48DE" w:rsidRDefault="00573791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เงินปันผล</w:t>
      </w:r>
    </w:p>
    <w:p w14:paraId="36226A00" w14:textId="77777777" w:rsidR="00573791" w:rsidRPr="006F48DE" w:rsidRDefault="00573791" w:rsidP="0057379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D66531" w14:textId="6315FCC3" w:rsidR="00CC256F" w:rsidRPr="006F48DE" w:rsidRDefault="00F4065F" w:rsidP="00CC25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</w:t>
      </w:r>
      <w:r w:rsidR="00CC256F" w:rsidRPr="006F48DE">
        <w:rPr>
          <w:rFonts w:asciiTheme="majorBidi" w:hAnsiTheme="majorBidi" w:cstheme="majorBidi"/>
          <w:sz w:val="30"/>
          <w:szCs w:val="30"/>
          <w:cs/>
        </w:rPr>
        <w:t>ดัง</w:t>
      </w:r>
      <w:r>
        <w:rPr>
          <w:rFonts w:asciiTheme="majorBidi" w:hAnsiTheme="majorBidi" w:cstheme="majorBidi"/>
          <w:sz w:val="30"/>
          <w:szCs w:val="30"/>
          <w:cs/>
        </w:rPr>
        <w:t>ต่อไป</w:t>
      </w:r>
      <w:r w:rsidR="00CC256F" w:rsidRPr="006F48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F4CEB6" w14:textId="77777777" w:rsidR="00CC256F" w:rsidRPr="006F48DE" w:rsidRDefault="00CC256F" w:rsidP="00CC25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083"/>
        <w:gridCol w:w="1708"/>
        <w:gridCol w:w="1437"/>
        <w:gridCol w:w="1612"/>
        <w:gridCol w:w="1260"/>
        <w:gridCol w:w="238"/>
        <w:gridCol w:w="1112"/>
      </w:tblGrid>
      <w:tr w:rsidR="00CC256F" w:rsidRPr="006F48DE" w14:paraId="6AF75A07" w14:textId="77777777" w:rsidTr="00FD1E63">
        <w:trPr>
          <w:tblHeader/>
        </w:trPr>
        <w:tc>
          <w:tcPr>
            <w:tcW w:w="2083" w:type="dxa"/>
            <w:vAlign w:val="bottom"/>
          </w:tcPr>
          <w:p w14:paraId="45AAE1A7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hideMark/>
          </w:tcPr>
          <w:p w14:paraId="479F8CB9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</w:p>
          <w:p w14:paraId="4EE672DE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79D18A6F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12" w:type="dxa"/>
            <w:vAlign w:val="bottom"/>
            <w:hideMark/>
          </w:tcPr>
          <w:p w14:paraId="76B8B1B7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686C12D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1AADB364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14C7C737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8" w:type="dxa"/>
          </w:tcPr>
          <w:p w14:paraId="4F32522F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  <w:vAlign w:val="bottom"/>
            <w:hideMark/>
          </w:tcPr>
          <w:p w14:paraId="5887C0AC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C256F" w:rsidRPr="006F48DE" w14:paraId="6E6D7A10" w14:textId="77777777" w:rsidTr="00FD1E63">
        <w:trPr>
          <w:tblHeader/>
        </w:trPr>
        <w:tc>
          <w:tcPr>
            <w:tcW w:w="2083" w:type="dxa"/>
            <w:vAlign w:val="bottom"/>
          </w:tcPr>
          <w:p w14:paraId="2E45ACB0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  <w:hideMark/>
          </w:tcPr>
          <w:p w14:paraId="41FEB660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  <w:hideMark/>
          </w:tcPr>
          <w:p w14:paraId="63A763EE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  <w:hideMark/>
          </w:tcPr>
          <w:p w14:paraId="27B1803F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F91C21B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75D0821D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  <w:hideMark/>
          </w:tcPr>
          <w:p w14:paraId="5B1C797C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256F" w:rsidRPr="006F48DE" w14:paraId="58C9BA72" w14:textId="77777777" w:rsidTr="00FD1E63">
        <w:tc>
          <w:tcPr>
            <w:tcW w:w="3791" w:type="dxa"/>
            <w:gridSpan w:val="2"/>
          </w:tcPr>
          <w:p w14:paraId="78F0A6DA" w14:textId="6430AF75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="001C2C0D" w:rsidRPr="001C2C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433E00E4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</w:tcPr>
          <w:p w14:paraId="3CB502DF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3BE8E7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6288C3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256612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56F" w:rsidRPr="006F48DE" w14:paraId="502F91D2" w14:textId="77777777" w:rsidTr="00FD1E63">
        <w:tc>
          <w:tcPr>
            <w:tcW w:w="2083" w:type="dxa"/>
            <w:hideMark/>
          </w:tcPr>
          <w:p w14:paraId="4E0295A2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5433491C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สามัญผู้ถือหุ้น</w:t>
            </w:r>
          </w:p>
        </w:tc>
        <w:tc>
          <w:tcPr>
            <w:tcW w:w="1437" w:type="dxa"/>
          </w:tcPr>
          <w:p w14:paraId="4E88882B" w14:textId="27E0CDC0" w:rsidR="00CC256F" w:rsidRPr="006F48DE" w:rsidRDefault="002B267C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2" w:type="dxa"/>
          </w:tcPr>
          <w:p w14:paraId="66DCC105" w14:textId="4B3429FD" w:rsidR="00CC256F" w:rsidRPr="006F48DE" w:rsidRDefault="001C2C0D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DE5D022" w14:textId="1E3663D6" w:rsidR="00CC256F" w:rsidRPr="006F48DE" w:rsidRDefault="001C2C0D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8" w:type="dxa"/>
          </w:tcPr>
          <w:p w14:paraId="346E70BC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BE7A19C" w14:textId="69F86403" w:rsidR="00CC256F" w:rsidRPr="006F48DE" w:rsidRDefault="001C2C0D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CC256F" w:rsidRPr="006F48DE" w14:paraId="69E73180" w14:textId="77777777" w:rsidTr="00FD1E63">
        <w:tc>
          <w:tcPr>
            <w:tcW w:w="2083" w:type="dxa"/>
            <w:hideMark/>
          </w:tcPr>
          <w:p w14:paraId="4BFA0F50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532A4ABA" w14:textId="28C6B985" w:rsidR="00CC256F" w:rsidRPr="006F48DE" w:rsidRDefault="002B267C" w:rsidP="002B2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1881932C" w14:textId="5ED6EFFB" w:rsidR="00CC256F" w:rsidRPr="006F48DE" w:rsidRDefault="001C2C0D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256F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12" w:type="dxa"/>
          </w:tcPr>
          <w:p w14:paraId="3DF7AB0B" w14:textId="0B2DFFB3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99757" w14:textId="6B587F13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ADFD659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EE3D4" w14:textId="51D481A6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256F" w:rsidRPr="006F48DE" w14:paraId="0BBBCE26" w14:textId="77777777" w:rsidTr="00FD1E63">
        <w:tc>
          <w:tcPr>
            <w:tcW w:w="3791" w:type="dxa"/>
            <w:gridSpan w:val="2"/>
            <w:shd w:val="clear" w:color="auto" w:fill="auto"/>
            <w:hideMark/>
          </w:tcPr>
          <w:p w14:paraId="6562F482" w14:textId="15FDFB2B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37" w:type="dxa"/>
            <w:shd w:val="clear" w:color="auto" w:fill="auto"/>
          </w:tcPr>
          <w:p w14:paraId="204B067B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79445BB2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7EB2A6" w14:textId="63E3F9B0" w:rsidR="00CC256F" w:rsidRPr="006F48DE" w:rsidRDefault="001C2C0D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C256F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8" w:type="dxa"/>
            <w:shd w:val="clear" w:color="auto" w:fill="auto"/>
          </w:tcPr>
          <w:p w14:paraId="6D98753A" w14:textId="77777777" w:rsidR="00CC256F" w:rsidRPr="006F48DE" w:rsidRDefault="00CC256F" w:rsidP="00FD1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13A1" w14:textId="3D16365A" w:rsidR="00CC256F" w:rsidRPr="006F48DE" w:rsidRDefault="001C2C0D" w:rsidP="00FD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256F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</w:tr>
    </w:tbl>
    <w:p w14:paraId="37C82D2D" w14:textId="77777777" w:rsidR="00573791" w:rsidRPr="006F48DE" w:rsidRDefault="0057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090706" w14:textId="0DDE9C35" w:rsidR="00685948" w:rsidRPr="006F48DE" w:rsidRDefault="00685948" w:rsidP="00685948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28614372" w14:textId="4B9E046D" w:rsidR="00685948" w:rsidRPr="006F48DE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313A76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99CB4C8" w14:textId="77777777" w:rsidR="0023282F" w:rsidRPr="006F48DE" w:rsidRDefault="0023282F" w:rsidP="000E0E9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84C19BD" w14:textId="77777777" w:rsidR="0023282F" w:rsidRPr="006F48DE" w:rsidRDefault="0023282F" w:rsidP="000E0E9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650E4D0F" w14:textId="3A96EF82" w:rsidR="0023282F" w:rsidRPr="006F48DE" w:rsidRDefault="0023282F" w:rsidP="000E0E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69704355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44DC93C9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36151E97" w:rsidR="0023282F" w:rsidRPr="006F48DE" w:rsidRDefault="0023282F" w:rsidP="000E0E9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</w:tcPr>
          <w:p w14:paraId="4492AA52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3282F" w:rsidRPr="006F48DE" w14:paraId="4650973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5B0DF66" w14:textId="567DDAC2" w:rsidR="0023282F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D774DE8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3282F" w:rsidRPr="006F48DE" w:rsidRDefault="0023282F" w:rsidP="000E0E9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3282F" w:rsidRPr="006F48DE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195A16C" w14:textId="0C85127A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0E0E9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0266D6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CC6F0E7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5C6A21A0" w:rsidR="00ED42BF" w:rsidRPr="002B267C" w:rsidRDefault="001C2C0D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572A" w:rsidRPr="002B2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2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260" w:type="dxa"/>
          </w:tcPr>
          <w:p w14:paraId="0CE7E100" w14:textId="2D6560D9" w:rsidR="00ED42BF" w:rsidRPr="002B267C" w:rsidRDefault="001C2C0D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170" w:type="dxa"/>
          </w:tcPr>
          <w:p w14:paraId="36AF6949" w14:textId="4E59B458" w:rsidR="00ED42BF" w:rsidRPr="002B267C" w:rsidRDefault="001C2C0D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D42BF" w:rsidRPr="002B26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267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ED42BF" w:rsidRPr="006F48DE" w14:paraId="4C6311C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E3C3929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226D0248" w:rsidR="00ED42BF" w:rsidRPr="002B267C" w:rsidRDefault="00ED42B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B26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4AFD5455" w:rsidR="00ED42BF" w:rsidRPr="002B267C" w:rsidRDefault="00ED42BF" w:rsidP="00A3113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7B69994D" w:rsidR="00ED42BF" w:rsidRPr="002B267C" w:rsidRDefault="001C2C0D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705F34" w:rsidRPr="006F48DE" w14:paraId="585621C5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E209062" w14:textId="77777777" w:rsidR="00705F34" w:rsidRPr="006F48DE" w:rsidRDefault="00705F34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25004BF" w14:textId="77777777" w:rsidR="00705F34" w:rsidRPr="002B267C" w:rsidRDefault="00705F34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D30B0D" w14:textId="77777777" w:rsidR="00705F34" w:rsidRPr="002B267C" w:rsidRDefault="00705F34" w:rsidP="00A3113E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A858" w14:textId="77777777" w:rsidR="00705F34" w:rsidRPr="002B267C" w:rsidRDefault="00705F34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14595D7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E530CEF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ED42BF" w:rsidRPr="002B267C" w:rsidRDefault="00ED42B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ED42BF" w:rsidRPr="002B267C" w:rsidRDefault="00ED42BF" w:rsidP="00A3113E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ED42BF" w:rsidRPr="002B267C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062C8498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43625CD7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51A77D61" w:rsidR="00ED42BF" w:rsidRPr="002B267C" w:rsidRDefault="00ED42B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4D924D" w14:textId="2181CD94" w:rsidR="00ED42BF" w:rsidRPr="002B267C" w:rsidRDefault="00ED42B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F2657E" w14:textId="5197A88A" w:rsidR="00ED42BF" w:rsidRPr="002B267C" w:rsidRDefault="00242E3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E36">
              <w:rPr>
                <w:rFonts w:asciiTheme="majorBidi" w:hAnsiTheme="majorBidi" w:cstheme="majorBidi"/>
                <w:sz w:val="30"/>
                <w:szCs w:val="30"/>
              </w:rPr>
              <w:t>(5,564)</w:t>
            </w:r>
          </w:p>
        </w:tc>
      </w:tr>
      <w:tr w:rsidR="00ED42BF" w:rsidRPr="006F48DE" w14:paraId="46F9FB6F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4E76B65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3CD4D264" w:rsidR="00ED42BF" w:rsidRPr="002B267C" w:rsidRDefault="00ED42B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F7AD98" w14:textId="7C98AD7F" w:rsidR="00ED42BF" w:rsidRPr="002B267C" w:rsidRDefault="0050227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2276">
              <w:rPr>
                <w:rFonts w:asciiTheme="majorBidi" w:hAnsiTheme="majorBidi" w:cstheme="majorBidi"/>
                <w:sz w:val="30"/>
                <w:szCs w:val="30"/>
              </w:rPr>
              <w:t>(8,280)</w:t>
            </w:r>
          </w:p>
        </w:tc>
        <w:tc>
          <w:tcPr>
            <w:tcW w:w="1170" w:type="dxa"/>
            <w:shd w:val="clear" w:color="auto" w:fill="auto"/>
          </w:tcPr>
          <w:p w14:paraId="70CB6BF8" w14:textId="2578CA68" w:rsidR="00ED42BF" w:rsidRPr="002B267C" w:rsidRDefault="00ED42B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B26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282F" w:rsidRPr="006F48DE" w14:paraId="570B5EF6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9BDB30C" w14:textId="1403E55A" w:rsidR="0023282F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D8ABC7C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23282F" w:rsidRPr="006F48DE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23282F" w:rsidRPr="006F48DE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0F20644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295EE975" w14:textId="77777777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886210" w:rsidRPr="006F48DE" w:rsidRDefault="00886210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886210" w:rsidRPr="006F48DE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886210" w:rsidRPr="006F48DE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36D701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A5D24D6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024290DE" w:rsidR="0023282F" w:rsidRPr="006F48DE" w:rsidRDefault="001C2C0D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3282F"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260" w:type="dxa"/>
          </w:tcPr>
          <w:p w14:paraId="18060910" w14:textId="16A8FD84" w:rsidR="0023282F" w:rsidRPr="006F48DE" w:rsidRDefault="001C2C0D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170" w:type="dxa"/>
          </w:tcPr>
          <w:p w14:paraId="3A966615" w14:textId="1E2FC314" w:rsidR="0023282F" w:rsidRPr="006F48DE" w:rsidRDefault="001C2C0D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3282F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23282F" w:rsidRPr="006F48DE" w14:paraId="06014D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1523B9A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77777777" w:rsidR="0023282F" w:rsidRPr="006F48DE" w:rsidRDefault="0023282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77777777" w:rsidR="0023282F" w:rsidRPr="006F48DE" w:rsidRDefault="0023282F" w:rsidP="00A3113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3890167D" w:rsidR="0023282F" w:rsidRPr="006F48DE" w:rsidRDefault="001C2C0D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23282F" w:rsidRPr="006F48DE" w14:paraId="298150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7431FA4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23282F" w:rsidRPr="006F48DE" w:rsidRDefault="0023282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23282F" w:rsidRPr="006F48DE" w:rsidRDefault="002328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23282F" w:rsidRPr="006F48DE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617A470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0EAE72F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23282F" w:rsidRPr="006F48DE" w:rsidRDefault="0023282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23282F" w:rsidRPr="006F48DE" w:rsidRDefault="002328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23282F" w:rsidRPr="006F48DE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D23F6F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50C140E9" w14:textId="77777777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77777777" w:rsidR="00886210" w:rsidRPr="006F48DE" w:rsidRDefault="00886210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7B18F6" w14:textId="77777777" w:rsidR="00886210" w:rsidRPr="006F48DE" w:rsidRDefault="00886210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7993B3" w14:textId="11E5F07A" w:rsidR="00886210" w:rsidRPr="006F48DE" w:rsidRDefault="00242E36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E36">
              <w:rPr>
                <w:rFonts w:asciiTheme="majorBidi" w:hAnsiTheme="majorBidi" w:cstheme="majorBidi"/>
                <w:sz w:val="30"/>
                <w:szCs w:val="30"/>
              </w:rPr>
              <w:t>(4,636)</w:t>
            </w:r>
          </w:p>
        </w:tc>
      </w:tr>
      <w:tr w:rsidR="00886210" w:rsidRPr="006F48DE" w14:paraId="6B0C7FA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7C56F3D" w14:textId="77777777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77777777" w:rsidR="00886210" w:rsidRPr="006F48DE" w:rsidRDefault="00886210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5020AB" w14:textId="2AE420AE" w:rsidR="00886210" w:rsidRPr="006F48DE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021C83" w14:textId="77777777" w:rsidR="00886210" w:rsidRPr="006F48DE" w:rsidRDefault="00886210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442D100F" w14:textId="77777777" w:rsidR="0023282F" w:rsidRPr="006F48DE" w:rsidRDefault="0023282F" w:rsidP="000E0E9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D41EE53" w14:textId="77777777" w:rsidR="0023282F" w:rsidRPr="006F48DE" w:rsidRDefault="0023282F" w:rsidP="000E0E9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1F1B2CA" w14:textId="3FC7EFA2" w:rsidR="0023282F" w:rsidRPr="006F48DE" w:rsidRDefault="0023282F" w:rsidP="000E0E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10D846F4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0E0E9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2E5E1703" w:rsidR="0023282F" w:rsidRPr="006F48DE" w:rsidRDefault="0023282F" w:rsidP="000E0E9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</w:tcPr>
          <w:p w14:paraId="38E16CD6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86210" w:rsidRPr="006F48DE" w14:paraId="55C6CCAE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29965134" w14:textId="45E45E7A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20" w:type="dxa"/>
          </w:tcPr>
          <w:p w14:paraId="06B612C8" w14:textId="77777777" w:rsidR="00886210" w:rsidRPr="006F48DE" w:rsidRDefault="00886210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886210" w:rsidRPr="006F48DE" w:rsidRDefault="00886210" w:rsidP="000E0E9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886210" w:rsidRPr="006F48DE" w:rsidRDefault="00886210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886210" w:rsidRPr="006F48DE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6A71B8F" w14:textId="77777777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0E0E9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33B4FEE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1A49A069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ED42BF" w:rsidRPr="006F48DE" w:rsidRDefault="00ED42BF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403C6D97" w:rsidR="00ED42BF" w:rsidRPr="00CD572A" w:rsidRDefault="00ED42B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ED42BF" w:rsidRPr="00CD572A" w:rsidRDefault="00ED42BF" w:rsidP="00ED42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672A8C54" w:rsidR="00ED42BF" w:rsidRPr="00CD572A" w:rsidRDefault="00242E3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E36">
              <w:rPr>
                <w:rFonts w:asciiTheme="majorBidi" w:hAnsiTheme="majorBidi" w:cstheme="majorBidi"/>
                <w:sz w:val="30"/>
                <w:szCs w:val="30"/>
              </w:rPr>
              <w:t>(2,251)</w:t>
            </w:r>
          </w:p>
        </w:tc>
      </w:tr>
      <w:tr w:rsidR="00ED42BF" w:rsidRPr="006F48DE" w14:paraId="591481A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1A3CBFE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ED42BF" w:rsidRPr="006F48DE" w:rsidRDefault="00ED42BF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355779FD" w:rsidR="00ED42BF" w:rsidRPr="00CD572A" w:rsidRDefault="0050227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276">
              <w:rPr>
                <w:rFonts w:asciiTheme="majorBidi" w:hAnsiTheme="majorBidi" w:cstheme="majorBidi"/>
                <w:sz w:val="30"/>
                <w:szCs w:val="30"/>
              </w:rPr>
              <w:t>(8,280)</w:t>
            </w:r>
          </w:p>
        </w:tc>
        <w:tc>
          <w:tcPr>
            <w:tcW w:w="320" w:type="dxa"/>
          </w:tcPr>
          <w:p w14:paraId="7C2906E9" w14:textId="77777777" w:rsidR="00ED42BF" w:rsidRPr="00CD572A" w:rsidRDefault="00ED42BF" w:rsidP="00ED42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447F43CF" w:rsidR="00ED42BF" w:rsidRPr="00CD572A" w:rsidRDefault="00ED42B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210" w:rsidRPr="006F48DE" w14:paraId="605F36D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02BE8132" w14:textId="77777777" w:rsidR="00886210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886210" w:rsidRPr="006F48DE" w:rsidRDefault="00886210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886210" w:rsidRPr="00CD572A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886210" w:rsidRPr="00CD572A" w:rsidRDefault="00886210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886210" w:rsidRPr="00CD572A" w:rsidRDefault="00886210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61469C1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BE23B43" w14:textId="472A44CD" w:rsidR="0023282F" w:rsidRPr="006F48DE" w:rsidRDefault="00886210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20" w:type="dxa"/>
          </w:tcPr>
          <w:p w14:paraId="41084C10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23282F" w:rsidRPr="00CD572A" w:rsidRDefault="0023282F" w:rsidP="000E0E9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23282F" w:rsidRPr="00CD572A" w:rsidRDefault="0023282F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23282F" w:rsidRPr="00CD572A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58E54301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CDF0BD3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23282F" w:rsidRPr="00CD572A" w:rsidRDefault="0023282F" w:rsidP="000E0E9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23282F" w:rsidRPr="00CD572A" w:rsidRDefault="0023282F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23282F" w:rsidRPr="00CD572A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0CF94EF4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E487505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77777777" w:rsidR="0023282F" w:rsidRPr="00CD572A" w:rsidRDefault="002328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23282F" w:rsidRPr="00CD572A" w:rsidRDefault="0023282F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33EBC8C6" w:rsidR="0023282F" w:rsidRPr="00CD572A" w:rsidRDefault="00242E36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E36">
              <w:rPr>
                <w:rFonts w:asciiTheme="majorBidi" w:hAnsiTheme="majorBidi" w:cstheme="majorBidi"/>
                <w:sz w:val="30"/>
                <w:szCs w:val="30"/>
              </w:rPr>
              <w:t>(2,135)</w:t>
            </w:r>
          </w:p>
        </w:tc>
      </w:tr>
      <w:tr w:rsidR="0023282F" w:rsidRPr="006F48DE" w14:paraId="5A819F2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535699D1" w14:textId="77777777" w:rsidR="0023282F" w:rsidRPr="006F48DE" w:rsidRDefault="0023282F" w:rsidP="000E0E9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23282F" w:rsidRPr="006F48DE" w:rsidRDefault="0023282F" w:rsidP="000E0E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3383726B" w:rsidR="0023282F" w:rsidRPr="00CD572A" w:rsidRDefault="0023282F" w:rsidP="000E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D5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CD57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23282F" w:rsidRPr="00CD572A" w:rsidRDefault="0023282F" w:rsidP="000E0E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77777777" w:rsidR="0023282F" w:rsidRPr="00CD572A" w:rsidRDefault="002328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C1C8AA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C081D" w14:textId="74C52A2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AEF18F2" w14:textId="77777777" w:rsidR="004B5683" w:rsidRDefault="004B5683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F582A" w14:textId="77777777" w:rsidR="00705F34" w:rsidRDefault="00705F34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3ACF3" w14:textId="77777777" w:rsidR="00705F34" w:rsidRPr="006F48DE" w:rsidRDefault="00705F34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AECF4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75405341" w14:textId="77777777" w:rsidR="0023282F" w:rsidRPr="006F48DE" w:rsidRDefault="0023282F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4A9A12" w14:textId="525F2D7F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667C73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54DAA8E8" w:rsidR="00667C73" w:rsidRPr="006F48DE" w:rsidRDefault="003F49D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3B5DAC30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667C73" w:rsidRPr="006F48DE" w:rsidRDefault="00667C73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B722F19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="00E64890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52F" w:rsidRPr="006F48DE" w14:paraId="338B4E20" w14:textId="77777777" w:rsidTr="007F0105">
        <w:tc>
          <w:tcPr>
            <w:tcW w:w="5220" w:type="dxa"/>
          </w:tcPr>
          <w:p w14:paraId="4187035E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73990363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3EFCA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2F7EB" w14:textId="21BB30ED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5DDBC8D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74051" w14:textId="213F958E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52F" w:rsidRPr="006F48DE" w14:paraId="7F8F59EE" w14:textId="77777777" w:rsidTr="007F0105">
        <w:tc>
          <w:tcPr>
            <w:tcW w:w="5220" w:type="dxa"/>
          </w:tcPr>
          <w:p w14:paraId="0240EE4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001ECAB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10B8E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5103E" w14:textId="368F4A76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152F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63CCE334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52313" w14:textId="16971805" w:rsidR="0078152F" w:rsidRPr="006F48DE" w:rsidRDefault="007815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F" w:rsidRPr="006F48DE" w14:paraId="49D03820" w14:textId="77777777" w:rsidTr="007F0105">
        <w:tc>
          <w:tcPr>
            <w:tcW w:w="5220" w:type="dxa"/>
          </w:tcPr>
          <w:p w14:paraId="3979EAFC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15389234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D8166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69FBD9" w14:textId="73B87739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152F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AEF8CD9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B3295" w14:textId="159F010F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8152F" w:rsidRPr="006F48DE" w14:paraId="0897D4DE" w14:textId="77777777" w:rsidTr="007F0105">
        <w:tc>
          <w:tcPr>
            <w:tcW w:w="5220" w:type="dxa"/>
          </w:tcPr>
          <w:p w14:paraId="5405EDBA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027DEB11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8D45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B5C58" w14:textId="4815BB1E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4A2895D" w14:textId="77777777" w:rsidR="0078152F" w:rsidRPr="006F48DE" w:rsidRDefault="0078152F" w:rsidP="0078152F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C961E" w14:textId="14B7D901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A513ED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52F" w:rsidRPr="006F48DE" w14:paraId="38A13AD5" w14:textId="77777777" w:rsidTr="00E56A40">
        <w:tc>
          <w:tcPr>
            <w:tcW w:w="5220" w:type="dxa"/>
          </w:tcPr>
          <w:p w14:paraId="43CE0591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51B85900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B4039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A1C7" w14:textId="76E4E7C5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331A0551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4ACCD8" w14:textId="2D098ACF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8152F" w:rsidRPr="006F48DE" w14:paraId="65DECF1B" w14:textId="77777777" w:rsidTr="00E56A40">
        <w:tc>
          <w:tcPr>
            <w:tcW w:w="5220" w:type="dxa"/>
          </w:tcPr>
          <w:p w14:paraId="1C5AD85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642A6F13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41434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7E2BD" w14:textId="228440B7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798229F3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03F73" w14:textId="0E0F5689" w:rsidR="0078152F" w:rsidRPr="006F48DE" w:rsidRDefault="007815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F" w:rsidRPr="006F48DE" w14:paraId="31071CF8" w14:textId="77777777" w:rsidTr="007F0105">
        <w:tc>
          <w:tcPr>
            <w:tcW w:w="5220" w:type="dxa"/>
          </w:tcPr>
          <w:p w14:paraId="2FBC1EB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49BEB1B8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36219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57735D1C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22931EE8" w:rsidR="0078152F" w:rsidRPr="006F48DE" w:rsidRDefault="001C2C0D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7B1AA1D3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120C1A" w:rsidRPr="006F48DE">
        <w:rPr>
          <w:rFonts w:asciiTheme="majorBidi" w:hAnsiTheme="majorBidi" w:cstheme="majorBidi"/>
          <w:lang w:val="en-US"/>
        </w:rPr>
        <w:t xml:space="preserve"> </w:t>
      </w:r>
      <w:r w:rsidR="00120C1A" w:rsidRPr="006F48DE">
        <w:rPr>
          <w:rFonts w:asciiTheme="majorBidi" w:hAnsiTheme="majorBidi" w:cstheme="majorBidi"/>
          <w:cs/>
          <w:lang w:val="en-US"/>
        </w:rPr>
        <w:t>มิถุนายน</w:t>
      </w:r>
      <w:r w:rsidRPr="006F48DE">
        <w:rPr>
          <w:rFonts w:asciiTheme="majorBidi" w:hAnsiTheme="majorBidi" w:cstheme="majorBidi"/>
          <w:cs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0812A41A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 xml:space="preserve">เป็นจำนวนเงินรวม </w:t>
      </w:r>
      <w:r w:rsidR="001C2C0D" w:rsidRPr="001C2C0D">
        <w:rPr>
          <w:rFonts w:asciiTheme="majorBidi" w:hAnsiTheme="majorBidi" w:cstheme="majorBidi"/>
          <w:lang w:val="en-US"/>
        </w:rPr>
        <w:t>7</w:t>
      </w:r>
      <w:r w:rsidR="002A3D74"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433</w:t>
      </w:r>
      <w:r w:rsidR="002A3D74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</w:p>
    <w:p w14:paraId="25A3323B" w14:textId="77777777" w:rsidR="00667C73" w:rsidRPr="006F48DE" w:rsidRDefault="00667C73" w:rsidP="00D83E3F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38D0EE66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t>บริษัท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4</w:t>
      </w:r>
      <w:r w:rsidR="002A3D74"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980</w:t>
      </w:r>
      <w:r w:rsidR="002A3D74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110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8</w:t>
      </w:r>
      <w:r w:rsidR="002A3D74"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782</w:t>
      </w:r>
      <w:r w:rsidR="002A3D74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7</w:t>
      </w:r>
      <w:r w:rsidR="002A3D74"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085</w:t>
      </w:r>
      <w:r w:rsidR="002A3D74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640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6F48DE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</w:t>
      </w:r>
      <w:r w:rsidRPr="006F48DE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1E7DCEBB" w14:textId="67453BA5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หนี้สินที่อาจเกิดขึ้น</w:t>
      </w:r>
    </w:p>
    <w:p w14:paraId="5B708FAB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844795D" w14:textId="3572BB66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120C1A" w:rsidRPr="006F48DE">
        <w:rPr>
          <w:rFonts w:asciiTheme="majorBidi" w:hAnsiTheme="majorBidi" w:cstheme="majorBidi"/>
          <w:lang w:val="en-US"/>
        </w:rPr>
        <w:t xml:space="preserve"> </w:t>
      </w:r>
      <w:r w:rsidR="00120C1A" w:rsidRPr="006F48DE">
        <w:rPr>
          <w:rFonts w:asciiTheme="majorBidi" w:hAnsiTheme="majorBidi" w:cstheme="majorBidi"/>
          <w:cs/>
          <w:lang w:val="en-US"/>
        </w:rPr>
        <w:t>มิถุนายน</w:t>
      </w:r>
      <w:r w:rsidR="00DF1E88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  <w:r w:rsidR="00DF1E88"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>ๆ 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โดยมีทุนทรัพย์ที่ฟ้องร้องและอาจเรียกได้เป็นจำนวนเงิน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="004068BF" w:rsidRPr="006F48DE">
        <w:rPr>
          <w:rFonts w:asciiTheme="majorBidi" w:hAnsiTheme="majorBidi" w:cstheme="majorBidi"/>
          <w:lang w:val="en-US"/>
        </w:rPr>
        <w:t>,</w:t>
      </w:r>
      <w:r w:rsidR="001C2C0D" w:rsidRPr="001C2C0D">
        <w:rPr>
          <w:rFonts w:asciiTheme="majorBidi" w:hAnsiTheme="majorBidi" w:cstheme="majorBidi"/>
          <w:lang w:val="en-US"/>
        </w:rPr>
        <w:t>124</w:t>
      </w:r>
      <w:r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1</w:t>
      </w:r>
      <w:r w:rsidRPr="006F48DE">
        <w:rPr>
          <w:rFonts w:asciiTheme="majorBidi" w:hAnsiTheme="majorBidi" w:cstheme="majorBidi"/>
          <w:i/>
          <w:iCs/>
          <w:cs/>
        </w:rPr>
        <w:t>,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117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ขณะนี้คดีอยู่ในระหว่างการไต่สวนของศาล อย่างไรก็ตาม </w:t>
      </w:r>
      <w:r w:rsidRPr="006F48DE">
        <w:rPr>
          <w:rFonts w:asciiTheme="majorBidi" w:hAnsiTheme="majorBidi" w:cstheme="majorBidi"/>
          <w:cs/>
        </w:rPr>
        <w:br/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53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54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45F0A5AC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3C109CDD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645E9AE8" w14:textId="77777777" w:rsidR="00667C73" w:rsidRPr="006F48DE" w:rsidRDefault="00667C73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4B411D12" w14:textId="6DAC5309" w:rsidR="00C9290D" w:rsidRPr="001053EE" w:rsidRDefault="00C9290D" w:rsidP="00C9290D">
      <w:pPr>
        <w:pStyle w:val="a"/>
        <w:numPr>
          <w:ilvl w:val="0"/>
          <w:numId w:val="28"/>
        </w:numPr>
        <w:jc w:val="thaiDistribute"/>
        <w:rPr>
          <w:rFonts w:asciiTheme="majorBidi" w:hAnsiTheme="majorBidi" w:cstheme="majorBidi"/>
        </w:rPr>
      </w:pPr>
      <w:r w:rsidRPr="001053EE">
        <w:rPr>
          <w:rFonts w:asciiTheme="majorBidi" w:hAnsiTheme="majorBidi" w:cs="Angsana New"/>
          <w:cs/>
        </w:rPr>
        <w:t xml:space="preserve">ในเดือนกรกฎาคม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Pr="001053EE">
        <w:rPr>
          <w:rFonts w:asciiTheme="majorBidi" w:hAnsiTheme="majorBidi" w:cs="Angsana New"/>
          <w:cs/>
        </w:rPr>
        <w:t xml:space="preserve"> บริษัท ไทยออร์โธปิดิกส์ จำกัด ซึ่งเป็นบริษัทย่อยทางอ้อมของบริษัท</w:t>
      </w:r>
      <w:r w:rsidRPr="001053EE">
        <w:rPr>
          <w:rFonts w:asciiTheme="majorBidi" w:hAnsiTheme="majorBidi" w:cstheme="majorBidi"/>
          <w:cs/>
        </w:rPr>
        <w:t xml:space="preserve"> </w:t>
      </w:r>
      <w:r w:rsidRPr="001053EE">
        <w:rPr>
          <w:rFonts w:asciiTheme="majorBidi" w:hAnsiTheme="majorBidi" w:cs="Angsana New"/>
          <w:cs/>
        </w:rPr>
        <w:t xml:space="preserve">ได้จดทะเบียนเพิ่มทุนจาก </w:t>
      </w:r>
      <w:r w:rsidR="001C2C0D" w:rsidRPr="001C2C0D">
        <w:rPr>
          <w:rFonts w:asciiTheme="majorBidi" w:hAnsiTheme="majorBidi" w:cs="Angsana New"/>
          <w:lang w:val="en-US"/>
        </w:rPr>
        <w:t>0</w:t>
      </w:r>
      <w:r w:rsidRPr="001053EE">
        <w:rPr>
          <w:rFonts w:asciiTheme="majorBidi" w:hAnsiTheme="majorBidi" w:cs="Angsana New"/>
          <w:cs/>
        </w:rPr>
        <w:t>.</w:t>
      </w:r>
      <w:r w:rsidR="001C2C0D" w:rsidRPr="001C2C0D">
        <w:rPr>
          <w:rFonts w:asciiTheme="majorBidi" w:hAnsiTheme="majorBidi" w:cs="Angsana New"/>
          <w:lang w:val="en-US"/>
        </w:rPr>
        <w:t>1</w:t>
      </w:r>
      <w:r w:rsidRPr="001053EE">
        <w:rPr>
          <w:rFonts w:asciiTheme="majorBidi" w:hAnsiTheme="majorBidi" w:cs="Angsana New"/>
          <w:cs/>
        </w:rPr>
        <w:t xml:space="preserve"> ล้านบาท เป็น </w:t>
      </w:r>
      <w:r w:rsidR="001C2C0D" w:rsidRPr="001C2C0D">
        <w:rPr>
          <w:rFonts w:asciiTheme="majorBidi" w:hAnsiTheme="majorBidi" w:cs="Angsana New"/>
          <w:lang w:val="en-US"/>
        </w:rPr>
        <w:t>15</w:t>
      </w:r>
      <w:r w:rsidRPr="001053EE">
        <w:rPr>
          <w:rFonts w:asciiTheme="majorBidi" w:hAnsiTheme="majorBidi" w:cs="Angsana New"/>
          <w:cs/>
        </w:rPr>
        <w:t xml:space="preserve"> ล้านบาท ทำให้สัดส่วนการถือหุ้นลดลงจากร้อยละ </w:t>
      </w:r>
      <w:r w:rsidR="001C2C0D" w:rsidRPr="001C2C0D">
        <w:rPr>
          <w:rFonts w:asciiTheme="majorBidi" w:hAnsiTheme="majorBidi" w:cs="Angsana New"/>
          <w:lang w:val="en-US"/>
        </w:rPr>
        <w:t>99</w:t>
      </w:r>
      <w:r w:rsidRPr="001053EE">
        <w:rPr>
          <w:rFonts w:asciiTheme="majorBidi" w:hAnsiTheme="majorBidi" w:cs="Angsana New"/>
          <w:cs/>
        </w:rPr>
        <w:t>.</w:t>
      </w:r>
      <w:r w:rsidR="001C2C0D" w:rsidRPr="001C2C0D">
        <w:rPr>
          <w:rFonts w:asciiTheme="majorBidi" w:hAnsiTheme="majorBidi" w:cs="Angsana New"/>
          <w:lang w:val="en-US"/>
        </w:rPr>
        <w:t>9</w:t>
      </w:r>
      <w:r w:rsidRPr="001053EE">
        <w:rPr>
          <w:rFonts w:asciiTheme="majorBidi" w:hAnsiTheme="majorBidi" w:cs="Angsana New"/>
          <w:cs/>
        </w:rPr>
        <w:t xml:space="preserve"> เป็นร้อยละ </w:t>
      </w:r>
      <w:r w:rsidR="001C2C0D" w:rsidRPr="001C2C0D">
        <w:rPr>
          <w:rFonts w:asciiTheme="majorBidi" w:hAnsiTheme="majorBidi" w:cs="Angsana New"/>
          <w:lang w:val="en-US"/>
        </w:rPr>
        <w:t>33</w:t>
      </w:r>
      <w:r w:rsidRPr="001053EE">
        <w:rPr>
          <w:rFonts w:asciiTheme="majorBidi" w:hAnsiTheme="majorBidi" w:cs="Angsana New"/>
          <w:cs/>
        </w:rPr>
        <w:t>.</w:t>
      </w:r>
      <w:r w:rsidR="001C2C0D" w:rsidRPr="001C2C0D">
        <w:rPr>
          <w:rFonts w:asciiTheme="majorBidi" w:hAnsiTheme="majorBidi" w:cs="Angsana New"/>
          <w:lang w:val="en-US"/>
        </w:rPr>
        <w:t>3</w:t>
      </w:r>
      <w:r w:rsidRPr="001053EE">
        <w:rPr>
          <w:rFonts w:asciiTheme="majorBidi" w:hAnsiTheme="majorBidi" w:cs="Angsana New"/>
          <w:cs/>
        </w:rPr>
        <w:t xml:space="preserve"> </w:t>
      </w:r>
      <w:r w:rsidRPr="001053EE">
        <w:rPr>
          <w:rFonts w:asciiTheme="majorBidi" w:hAnsiTheme="majorBidi" w:cs="Angsana New"/>
          <w:spacing w:val="-4"/>
          <w:cs/>
        </w:rPr>
        <w:t>ของทุนจดทะเบียน</w:t>
      </w:r>
      <w:r w:rsidR="00705F34" w:rsidRPr="001053EE">
        <w:rPr>
          <w:rFonts w:asciiTheme="majorBidi" w:hAnsiTheme="majorBidi" w:cs="Angsana New"/>
          <w:spacing w:val="-4"/>
          <w:cs/>
        </w:rPr>
        <w:t xml:space="preserve"> </w:t>
      </w:r>
      <w:r w:rsidRPr="001053EE">
        <w:rPr>
          <w:rFonts w:asciiTheme="majorBidi" w:hAnsiTheme="majorBidi" w:cs="Angsana New"/>
          <w:spacing w:val="-4"/>
          <w:cs/>
        </w:rPr>
        <w:t>โดยอำนาจการควบคุมในบริษัทย่อยดังกล่าวเปลี่ยนแปลงเป็นการร่วมค้าทางอ้อมของบริษัท</w:t>
      </w:r>
      <w:r w:rsidRPr="001053EE">
        <w:rPr>
          <w:rFonts w:asciiTheme="majorBidi" w:hAnsiTheme="majorBidi" w:cs="Angsana New"/>
          <w:cs/>
        </w:rPr>
        <w:t xml:space="preserve"> การดำเนินการจดทะเบียนเพิ่มทุนและการชำระค่าหุ้นเพิ่มทุนดังกล่าวแล้วเสร็จในเดือนกรกฎาคม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</w:p>
    <w:p w14:paraId="1F450BDB" w14:textId="77777777" w:rsidR="00C9290D" w:rsidRPr="006F48DE" w:rsidRDefault="00C9290D" w:rsidP="00C9290D">
      <w:pPr>
        <w:pStyle w:val="a"/>
        <w:ind w:left="1080"/>
        <w:jc w:val="thaiDistribute"/>
        <w:rPr>
          <w:rFonts w:asciiTheme="majorBidi" w:hAnsiTheme="majorBidi" w:cstheme="majorBidi"/>
        </w:rPr>
      </w:pPr>
    </w:p>
    <w:p w14:paraId="0F91B4CC" w14:textId="6F242C6D" w:rsidR="00C9290D" w:rsidRPr="006F48DE" w:rsidRDefault="00C9290D" w:rsidP="00C9290D">
      <w:pPr>
        <w:pStyle w:val="a"/>
        <w:numPr>
          <w:ilvl w:val="0"/>
          <w:numId w:val="28"/>
        </w:numPr>
        <w:jc w:val="thaiDistribute"/>
        <w:rPr>
          <w:rFonts w:asciiTheme="majorBidi" w:hAnsiTheme="majorBidi" w:cs="Angsana New"/>
        </w:rPr>
      </w:pPr>
      <w:r w:rsidRPr="006F48DE">
        <w:rPr>
          <w:rFonts w:asciiTheme="majorBidi" w:hAnsiTheme="majorBidi" w:cs="Angsana New"/>
          <w:cs/>
        </w:rPr>
        <w:t xml:space="preserve">ในเดือนกรกฎาคม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Pr="006F48DE">
        <w:rPr>
          <w:rFonts w:asciiTheme="majorBidi" w:hAnsiTheme="majorBidi" w:cs="Angsana New"/>
          <w:cs/>
        </w:rPr>
        <w:t xml:space="preserve"> บริษัท โรงพยาบาลวิมุต โฮลดิ้ง จำกัด ซึ่งเป็นบริษัทย่อยทางตรงของบริษัท</w:t>
      </w:r>
      <w:r w:rsidRPr="006F48DE">
        <w:rPr>
          <w:rFonts w:asciiTheme="majorBidi" w:hAnsiTheme="majorBidi" w:cs="Angsana New"/>
          <w:cs/>
        </w:rPr>
        <w:br/>
        <w:t xml:space="preserve">ได้จดทะเบียนจัดตั้ง บริษัท ทองหล่อ เวล โฮลดิ้ง จำกัด ซึ่งเป็นบริษัทจำกัดที่จดทะเบียนในประเทศไทย </w:t>
      </w:r>
      <w:r w:rsidR="00EE6FC8">
        <w:rPr>
          <w:rFonts w:asciiTheme="majorBidi" w:hAnsiTheme="majorBidi" w:cs="Angsana New"/>
          <w:cs/>
        </w:rPr>
        <w:br/>
      </w:r>
      <w:r w:rsidRPr="006F48DE">
        <w:rPr>
          <w:rFonts w:asciiTheme="majorBidi" w:hAnsiTheme="majorBidi" w:cs="Angsana New"/>
          <w:cs/>
        </w:rPr>
        <w:t xml:space="preserve">ในอัตราร้อยละ </w:t>
      </w:r>
      <w:r w:rsidR="001C2C0D" w:rsidRPr="001C2C0D">
        <w:rPr>
          <w:rFonts w:asciiTheme="majorBidi" w:hAnsiTheme="majorBidi" w:cs="Angsana New"/>
          <w:lang w:val="en-US"/>
        </w:rPr>
        <w:t>99</w:t>
      </w:r>
      <w:r w:rsidRPr="006F48DE">
        <w:rPr>
          <w:rFonts w:asciiTheme="majorBidi" w:hAnsiTheme="majorBidi" w:cs="Angsana New"/>
        </w:rPr>
        <w:t>.</w:t>
      </w:r>
      <w:r w:rsidR="001C2C0D" w:rsidRPr="001C2C0D">
        <w:rPr>
          <w:rFonts w:asciiTheme="majorBidi" w:hAnsiTheme="majorBidi" w:cs="Angsana New"/>
          <w:lang w:val="en-US"/>
        </w:rPr>
        <w:t>9</w:t>
      </w:r>
      <w:r w:rsidRPr="006F48DE">
        <w:rPr>
          <w:rFonts w:asciiTheme="majorBidi" w:hAnsiTheme="majorBidi" w:cs="Angsana New"/>
          <w:cs/>
        </w:rPr>
        <w:t xml:space="preserve"> ของทุนจดทะเบียน คิดเป็นจำนวนเงิน </w:t>
      </w:r>
      <w:r w:rsidR="001C2C0D" w:rsidRPr="001C2C0D">
        <w:rPr>
          <w:rFonts w:asciiTheme="majorBidi" w:hAnsiTheme="majorBidi" w:cs="Angsana New"/>
          <w:lang w:val="en-US"/>
        </w:rPr>
        <w:t>1</w:t>
      </w:r>
      <w:r w:rsidRPr="006F48DE">
        <w:rPr>
          <w:rFonts w:asciiTheme="majorBidi" w:hAnsiTheme="majorBidi" w:cs="Angsana New"/>
          <w:cs/>
        </w:rPr>
        <w:t xml:space="preserve"> ล้านบาท โดยบริษัทดังกล่าวได้จดทะเบียนกับกระทรวงพาณิชย์เมื่อวันที่ </w:t>
      </w:r>
      <w:r w:rsidR="001C2C0D" w:rsidRPr="001C2C0D">
        <w:rPr>
          <w:rFonts w:asciiTheme="majorBidi" w:hAnsiTheme="majorBidi" w:cs="Angsana New"/>
          <w:lang w:val="en-US"/>
        </w:rPr>
        <w:t>23</w:t>
      </w:r>
      <w:r w:rsidRPr="006F48DE">
        <w:rPr>
          <w:rFonts w:asciiTheme="majorBidi" w:hAnsiTheme="majorBidi" w:cs="Angsana New"/>
        </w:rPr>
        <w:t xml:space="preserve"> </w:t>
      </w:r>
      <w:r w:rsidRPr="006F48DE">
        <w:rPr>
          <w:rFonts w:asciiTheme="majorBidi" w:hAnsiTheme="majorBidi" w:cs="Angsana New"/>
          <w:cs/>
        </w:rPr>
        <w:t xml:space="preserve">กรกฎาคม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="005A363B">
        <w:rPr>
          <w:rFonts w:asciiTheme="majorBidi" w:hAnsiTheme="majorBidi" w:cs="Angsana New"/>
          <w:cs/>
          <w:lang w:val="en-US"/>
        </w:rPr>
        <w:t xml:space="preserve"> ต่อมาในเดือนสิงหาคม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="005A363B">
        <w:rPr>
          <w:rFonts w:asciiTheme="majorBidi" w:hAnsiTheme="majorBidi" w:cs="Angsana New"/>
          <w:lang w:val="en-US"/>
        </w:rPr>
        <w:t xml:space="preserve"> </w:t>
      </w:r>
      <w:r w:rsidR="005A363B">
        <w:rPr>
          <w:rFonts w:asciiTheme="majorBidi" w:hAnsiTheme="majorBidi" w:cs="Angsana New"/>
          <w:cs/>
          <w:lang w:val="en-US"/>
        </w:rPr>
        <w:t xml:space="preserve">บริษัท ทองหล่อ เวล โฮลดิ้ง จำกัด ได้เพิ่มทุนจาก </w:t>
      </w:r>
      <w:r w:rsidR="001C2C0D" w:rsidRPr="001C2C0D">
        <w:rPr>
          <w:rFonts w:asciiTheme="majorBidi" w:hAnsiTheme="majorBidi" w:cs="Angsana New"/>
          <w:lang w:val="en-US"/>
        </w:rPr>
        <w:t>1</w:t>
      </w:r>
      <w:r w:rsidR="005A363B">
        <w:rPr>
          <w:rFonts w:asciiTheme="majorBidi" w:hAnsiTheme="majorBidi" w:cs="Angsana New"/>
          <w:lang w:val="en-US"/>
        </w:rPr>
        <w:t xml:space="preserve"> </w:t>
      </w:r>
      <w:r w:rsidR="005A363B">
        <w:rPr>
          <w:rFonts w:asciiTheme="majorBidi" w:hAnsiTheme="majorBidi" w:cs="Angsana New"/>
          <w:cs/>
          <w:lang w:val="en-US"/>
        </w:rPr>
        <w:t xml:space="preserve">ล้านบาท เป็นจำนวนเงิน </w:t>
      </w:r>
      <w:r w:rsidR="001C2C0D" w:rsidRPr="001C2C0D">
        <w:rPr>
          <w:rFonts w:asciiTheme="majorBidi" w:hAnsiTheme="majorBidi" w:cs="Angsana New"/>
          <w:lang w:val="en-US"/>
        </w:rPr>
        <w:t>100</w:t>
      </w:r>
      <w:r w:rsidR="005A363B">
        <w:rPr>
          <w:rFonts w:asciiTheme="majorBidi" w:hAnsiTheme="majorBidi" w:cs="Angsana New"/>
          <w:lang w:val="en-US"/>
        </w:rPr>
        <w:t xml:space="preserve"> </w:t>
      </w:r>
      <w:r w:rsidR="005A363B">
        <w:rPr>
          <w:rFonts w:asciiTheme="majorBidi" w:hAnsiTheme="majorBidi" w:cs="Angsana New"/>
          <w:cs/>
          <w:lang w:val="en-US"/>
        </w:rPr>
        <w:t xml:space="preserve">ล้านบาท โดยการออกหุ้นใหม่เป็นหุ้นสามัญจำนวน </w:t>
      </w:r>
      <w:r w:rsidR="001C2C0D" w:rsidRPr="001C2C0D">
        <w:rPr>
          <w:rFonts w:asciiTheme="majorBidi" w:hAnsiTheme="majorBidi" w:cs="Angsana New"/>
          <w:lang w:val="en-US"/>
        </w:rPr>
        <w:t>990</w:t>
      </w:r>
      <w:r w:rsidR="005A363B">
        <w:rPr>
          <w:rFonts w:asciiTheme="majorBidi" w:hAnsiTheme="majorBidi" w:cs="Angsana New"/>
          <w:lang w:val="en-US"/>
        </w:rPr>
        <w:t>,</w:t>
      </w:r>
      <w:r w:rsidR="001C2C0D" w:rsidRPr="001C2C0D">
        <w:rPr>
          <w:rFonts w:asciiTheme="majorBidi" w:hAnsiTheme="majorBidi" w:cs="Angsana New"/>
          <w:lang w:val="en-US"/>
        </w:rPr>
        <w:t>000</w:t>
      </w:r>
      <w:r w:rsidR="005A363B">
        <w:rPr>
          <w:rFonts w:asciiTheme="majorBidi" w:hAnsiTheme="majorBidi" w:cs="Angsana New"/>
          <w:lang w:val="en-US"/>
        </w:rPr>
        <w:t xml:space="preserve"> </w:t>
      </w:r>
      <w:r w:rsidR="005A363B">
        <w:rPr>
          <w:rFonts w:asciiTheme="majorBidi" w:hAnsiTheme="majorBidi" w:cs="Angsana New"/>
          <w:cs/>
          <w:lang w:val="en-US"/>
        </w:rPr>
        <w:t xml:space="preserve">หุ้น มูลค่าที่ตราไว้ หุ้นละ </w:t>
      </w:r>
      <w:r w:rsidR="001C2C0D" w:rsidRPr="001C2C0D">
        <w:rPr>
          <w:rFonts w:asciiTheme="majorBidi" w:hAnsiTheme="majorBidi" w:cs="Angsana New"/>
          <w:lang w:val="en-US"/>
        </w:rPr>
        <w:t>100</w:t>
      </w:r>
      <w:r w:rsidR="005A363B">
        <w:rPr>
          <w:rFonts w:asciiTheme="majorBidi" w:hAnsiTheme="majorBidi" w:cs="Angsana New"/>
          <w:lang w:val="en-US"/>
        </w:rPr>
        <w:t xml:space="preserve"> </w:t>
      </w:r>
      <w:r w:rsidR="005A363B">
        <w:rPr>
          <w:rFonts w:asciiTheme="majorBidi" w:hAnsiTheme="majorBidi" w:cs="Angsana New"/>
          <w:cs/>
          <w:lang w:val="en-US"/>
        </w:rPr>
        <w:t>บาท</w:t>
      </w:r>
      <w:r w:rsidR="004157C6">
        <w:rPr>
          <w:rFonts w:asciiTheme="majorBidi" w:hAnsiTheme="majorBidi" w:cs="Angsana New"/>
          <w:cs/>
          <w:lang w:val="en-US"/>
        </w:rPr>
        <w:t xml:space="preserve"> </w:t>
      </w:r>
      <w:r w:rsidR="004157C6" w:rsidRPr="004157C6">
        <w:rPr>
          <w:rFonts w:asciiTheme="majorBidi" w:hAnsiTheme="majorBidi" w:cs="Angsana New"/>
          <w:cs/>
          <w:lang w:val="en-US"/>
        </w:rPr>
        <w:t>การดำเนินการจดทะเบียนเพิ่มทุนและการชำระค่าหุ้นเพิ่มทุนดังกล่าวแล้วเสร็จ</w:t>
      </w:r>
      <w:r w:rsidR="003C1876" w:rsidRPr="003C1876">
        <w:rPr>
          <w:rFonts w:asciiTheme="majorBidi" w:hAnsiTheme="majorBidi" w:cs="Angsana New"/>
          <w:cs/>
          <w:lang w:val="en-US"/>
        </w:rPr>
        <w:t>ในเดือนสิงหาคม</w:t>
      </w:r>
      <w:r w:rsidR="004157C6">
        <w:rPr>
          <w:rFonts w:asciiTheme="majorBidi" w:hAnsiTheme="majorBidi" w:cs="Angsana New"/>
          <w:cs/>
          <w:lang w:val="en-US"/>
        </w:rPr>
        <w:t xml:space="preserve"> </w:t>
      </w:r>
      <w:r w:rsidR="001C2C0D" w:rsidRPr="001C2C0D">
        <w:rPr>
          <w:rFonts w:asciiTheme="majorBidi" w:hAnsiTheme="majorBidi" w:cs="Angsana New"/>
          <w:lang w:val="en-US"/>
        </w:rPr>
        <w:t>2567</w:t>
      </w:r>
    </w:p>
    <w:p w14:paraId="63D1A8D5" w14:textId="77777777" w:rsidR="00C9290D" w:rsidRPr="006F48DE" w:rsidRDefault="00C9290D" w:rsidP="00C9290D">
      <w:pPr>
        <w:pStyle w:val="ListParagraph"/>
        <w:rPr>
          <w:rFonts w:asciiTheme="majorBidi" w:hAnsiTheme="majorBidi" w:cstheme="majorBidi"/>
          <w:cs/>
        </w:rPr>
      </w:pPr>
    </w:p>
    <w:p w14:paraId="6660B0D1" w14:textId="5DFE03B3" w:rsidR="006F48DE" w:rsidRPr="00E437A4" w:rsidRDefault="006F48DE" w:rsidP="00B5200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160" w:line="259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437A4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1C2C0D" w:rsidRPr="00E437A4">
        <w:rPr>
          <w:rFonts w:asciiTheme="majorBidi" w:hAnsiTheme="majorBidi" w:cstheme="majorBidi"/>
          <w:sz w:val="30"/>
          <w:szCs w:val="30"/>
        </w:rPr>
        <w:t>2567</w:t>
      </w:r>
      <w:r w:rsidRPr="00E437A4">
        <w:rPr>
          <w:rFonts w:asciiTheme="majorBidi" w:hAnsiTheme="majorBidi" w:cstheme="majorBidi"/>
          <w:sz w:val="30"/>
          <w:szCs w:val="30"/>
        </w:rPr>
        <w:t xml:space="preserve"> </w:t>
      </w:r>
      <w:r w:rsidRPr="00E437A4">
        <w:rPr>
          <w:rFonts w:asciiTheme="majorBidi" w:hAnsiTheme="majorBidi" w:cstheme="majorBidi"/>
          <w:sz w:val="30"/>
          <w:szCs w:val="30"/>
          <w:cs/>
        </w:rPr>
        <w:t>บริษัท วิซลาห์ ทีเอช จำกัด</w:t>
      </w:r>
      <w:r w:rsidRPr="00E437A4">
        <w:rPr>
          <w:rFonts w:asciiTheme="majorBidi" w:hAnsiTheme="majorBidi" w:cstheme="majorBidi"/>
          <w:sz w:val="30"/>
          <w:szCs w:val="30"/>
        </w:rPr>
        <w:t xml:space="preserve"> </w:t>
      </w:r>
      <w:r w:rsidRPr="00E437A4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C0119B" w:rsidRPr="00E437A4">
        <w:rPr>
          <w:rFonts w:asciiTheme="majorBidi" w:hAnsiTheme="majorBidi"/>
          <w:sz w:val="30"/>
          <w:szCs w:val="30"/>
          <w:cs/>
        </w:rPr>
        <w:t>บริษัทร่วมของบริษัท</w:t>
      </w:r>
      <w:r w:rsidR="00E437A4" w:rsidRPr="00E437A4">
        <w:rPr>
          <w:rFonts w:asciiTheme="majorBidi" w:hAnsiTheme="majorBidi" w:hint="cs"/>
          <w:sz w:val="30"/>
          <w:szCs w:val="30"/>
          <w:cs/>
        </w:rPr>
        <w:t xml:space="preserve"> </w:t>
      </w:r>
      <w:r w:rsidR="00C0119B" w:rsidRPr="00E437A4">
        <w:rPr>
          <w:rFonts w:asciiTheme="majorBidi" w:hAnsiTheme="majorBidi"/>
          <w:sz w:val="30"/>
          <w:szCs w:val="30"/>
          <w:cs/>
        </w:rPr>
        <w:t>ได้จดทะเบียนจัดตั้ง</w:t>
      </w:r>
      <w:r w:rsidR="00D27341">
        <w:rPr>
          <w:rFonts w:asciiTheme="majorBidi" w:hAnsiTheme="majorBidi"/>
          <w:sz w:val="30"/>
          <w:szCs w:val="30"/>
          <w:cs/>
        </w:rPr>
        <w:br/>
      </w:r>
      <w:r w:rsidRPr="00E437A4">
        <w:rPr>
          <w:rFonts w:asciiTheme="majorBidi" w:hAnsiTheme="majorBidi" w:cstheme="majorBidi"/>
          <w:sz w:val="30"/>
          <w:szCs w:val="30"/>
          <w:cs/>
        </w:rPr>
        <w:t>บริษัท เอสเอฟซี</w:t>
      </w:r>
      <w:r w:rsidR="00E437A4" w:rsidRPr="00E43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7A4">
        <w:rPr>
          <w:rFonts w:asciiTheme="majorBidi" w:hAnsiTheme="majorBidi" w:cstheme="majorBidi"/>
          <w:sz w:val="30"/>
          <w:szCs w:val="30"/>
          <w:cs/>
        </w:rPr>
        <w:t>ทีเอช จำกัด</w:t>
      </w:r>
      <w:r w:rsidR="00E437A4" w:rsidRPr="00E43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ซึ่งเป็นบริษัทจำกัดที่จดทะเบียนในประเทศไทยในอัตราร้อยละ </w:t>
      </w:r>
      <w:r w:rsidR="00E437A4">
        <w:rPr>
          <w:rFonts w:asciiTheme="majorBidi" w:hAnsiTheme="majorBidi"/>
          <w:sz w:val="30"/>
          <w:szCs w:val="30"/>
        </w:rPr>
        <w:t>99.9</w:t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 ของ</w:t>
      </w:r>
      <w:r w:rsidR="00D27341">
        <w:rPr>
          <w:rFonts w:asciiTheme="majorBidi" w:hAnsiTheme="majorBidi"/>
          <w:sz w:val="30"/>
          <w:szCs w:val="30"/>
          <w:cs/>
        </w:rPr>
        <w:br/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ทุนจดทะเบียน คิดเป็นจำนวนเงิน </w:t>
      </w:r>
      <w:r w:rsidR="00E437A4">
        <w:rPr>
          <w:rFonts w:asciiTheme="majorBidi" w:hAnsiTheme="majorBidi"/>
          <w:sz w:val="30"/>
          <w:szCs w:val="30"/>
        </w:rPr>
        <w:t>1</w:t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E437A4">
        <w:rPr>
          <w:rFonts w:asciiTheme="majorBidi" w:hAnsiTheme="majorBidi" w:cstheme="majorBidi"/>
          <w:sz w:val="30"/>
          <w:szCs w:val="30"/>
        </w:rPr>
        <w:t xml:space="preserve"> </w:t>
      </w:r>
      <w:r w:rsidR="00E437A4" w:rsidRPr="00E437A4">
        <w:rPr>
          <w:rFonts w:asciiTheme="majorBidi" w:hAnsiTheme="majorBidi"/>
          <w:sz w:val="30"/>
          <w:szCs w:val="30"/>
          <w:cs/>
        </w:rPr>
        <w:t>โดยบริษัทดังกล่าวได้จดทะเบียนกับกระทรวงพาณิชย์เมื่อ</w:t>
      </w:r>
      <w:r w:rsidR="00D27341">
        <w:rPr>
          <w:rFonts w:asciiTheme="majorBidi" w:hAnsiTheme="majorBidi"/>
          <w:sz w:val="30"/>
          <w:szCs w:val="30"/>
          <w:cs/>
        </w:rPr>
        <w:br/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E437A4">
        <w:rPr>
          <w:rFonts w:asciiTheme="majorBidi" w:hAnsiTheme="majorBidi" w:cstheme="majorBidi"/>
          <w:sz w:val="30"/>
          <w:szCs w:val="30"/>
        </w:rPr>
        <w:t>24</w:t>
      </w:r>
      <w:r w:rsidR="00E437A4" w:rsidRPr="00E437A4">
        <w:rPr>
          <w:rFonts w:asciiTheme="majorBidi" w:hAnsiTheme="majorBidi" w:cstheme="majorBidi"/>
          <w:sz w:val="30"/>
          <w:szCs w:val="30"/>
        </w:rPr>
        <w:t xml:space="preserve"> </w:t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="007039F8">
        <w:rPr>
          <w:rFonts w:asciiTheme="majorBidi" w:hAnsiTheme="majorBidi"/>
          <w:sz w:val="30"/>
          <w:szCs w:val="30"/>
        </w:rPr>
        <w:t xml:space="preserve">2567 </w:t>
      </w:r>
      <w:r w:rsidRPr="00E437A4">
        <w:rPr>
          <w:rFonts w:asciiTheme="majorBidi" w:hAnsiTheme="majorBidi" w:cstheme="majorBidi"/>
          <w:sz w:val="30"/>
          <w:szCs w:val="30"/>
          <w:cs/>
        </w:rPr>
        <w:t xml:space="preserve">ต่อมาในเดือนสิงหาคม </w:t>
      </w:r>
      <w:r w:rsidR="001C2C0D" w:rsidRPr="00E437A4">
        <w:rPr>
          <w:rFonts w:asciiTheme="majorBidi" w:hAnsiTheme="majorBidi" w:cstheme="majorBidi"/>
          <w:sz w:val="30"/>
          <w:szCs w:val="30"/>
        </w:rPr>
        <w:t>2567</w:t>
      </w:r>
      <w:r w:rsidR="00E437A4" w:rsidRPr="00E43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37A4" w:rsidRPr="00E437A4">
        <w:rPr>
          <w:rFonts w:asciiTheme="majorBidi" w:hAnsiTheme="majorBidi"/>
          <w:sz w:val="30"/>
          <w:szCs w:val="30"/>
          <w:cs/>
        </w:rPr>
        <w:t>บริษัท วิซลาห์ ทีเอช จำกัด</w:t>
      </w:r>
      <w:r w:rsidR="00E437A4">
        <w:rPr>
          <w:rFonts w:asciiTheme="majorBidi" w:hAnsiTheme="majorBidi"/>
          <w:sz w:val="30"/>
          <w:szCs w:val="30"/>
        </w:rPr>
        <w:t xml:space="preserve"> </w:t>
      </w:r>
      <w:r w:rsidR="00E437A4" w:rsidRPr="00E437A4">
        <w:rPr>
          <w:rFonts w:asciiTheme="majorBidi" w:hAnsiTheme="majorBidi"/>
          <w:sz w:val="30"/>
          <w:szCs w:val="30"/>
          <w:cs/>
        </w:rPr>
        <w:t>ได้</w:t>
      </w:r>
      <w:r w:rsidR="002C6EE4" w:rsidRPr="002C6EE4">
        <w:rPr>
          <w:rFonts w:asciiTheme="majorBidi" w:hAnsiTheme="majorBidi" w:hint="cs"/>
          <w:sz w:val="30"/>
          <w:szCs w:val="30"/>
          <w:cs/>
        </w:rPr>
        <w:t>เข้า</w:t>
      </w:r>
      <w:r w:rsidR="00E437A4" w:rsidRPr="00E437A4">
        <w:rPr>
          <w:rFonts w:asciiTheme="majorBidi" w:hAnsiTheme="majorBidi"/>
          <w:sz w:val="30"/>
          <w:szCs w:val="30"/>
          <w:cs/>
        </w:rPr>
        <w:t xml:space="preserve">ร่วมทุนกับ </w:t>
      </w:r>
      <w:r w:rsidR="00E437A4" w:rsidRPr="00E437A4">
        <w:rPr>
          <w:rFonts w:asciiTheme="majorBidi" w:hAnsiTheme="majorBidi" w:cstheme="majorBidi"/>
          <w:sz w:val="30"/>
          <w:szCs w:val="30"/>
        </w:rPr>
        <w:t xml:space="preserve">Sunray Furniture Construction Pte. Ltd. </w:t>
      </w:r>
      <w:r w:rsidR="00E437A4" w:rsidRPr="00E437A4">
        <w:rPr>
          <w:rFonts w:asciiTheme="majorBidi" w:hAnsiTheme="majorBidi"/>
          <w:sz w:val="30"/>
          <w:szCs w:val="30"/>
          <w:cs/>
        </w:rPr>
        <w:t>ซึ่งเป็นบริษัทจำกัดใน</w:t>
      </w:r>
      <w:r w:rsidR="00E437A4" w:rsidRPr="00A008BF">
        <w:rPr>
          <w:rFonts w:asciiTheme="majorBidi" w:hAnsiTheme="majorBidi"/>
          <w:sz w:val="30"/>
          <w:szCs w:val="30"/>
          <w:cs/>
        </w:rPr>
        <w:t xml:space="preserve">ประเทศสิงคโปร์ </w:t>
      </w:r>
      <w:r w:rsidR="002C6EE4" w:rsidRPr="00A008BF">
        <w:rPr>
          <w:rFonts w:asciiTheme="majorBidi" w:hAnsiTheme="majorBidi" w:hint="cs"/>
          <w:sz w:val="30"/>
          <w:szCs w:val="30"/>
          <w:cs/>
        </w:rPr>
        <w:t>เพื่อ</w:t>
      </w:r>
      <w:r w:rsidR="00E437A4" w:rsidRPr="00A008BF">
        <w:rPr>
          <w:rFonts w:asciiTheme="majorBidi" w:hAnsiTheme="majorBidi"/>
          <w:sz w:val="30"/>
          <w:szCs w:val="30"/>
          <w:cs/>
        </w:rPr>
        <w:t xml:space="preserve">ลงทุนในบริษัท เอสเอฟซี ทีเอช </w:t>
      </w:r>
      <w:r w:rsidR="00E437A4" w:rsidRPr="00BC3F1B">
        <w:rPr>
          <w:rFonts w:asciiTheme="majorBidi" w:hAnsiTheme="majorBidi"/>
          <w:spacing w:val="-4"/>
          <w:sz w:val="30"/>
          <w:szCs w:val="30"/>
          <w:cs/>
        </w:rPr>
        <w:t xml:space="preserve">จำกัด โดยบริษัท วิซลาห์ ทีเอช จำกัด </w:t>
      </w:r>
      <w:r w:rsidR="005E6288">
        <w:rPr>
          <w:rFonts w:asciiTheme="majorBidi" w:hAnsiTheme="majorBidi" w:hint="cs"/>
          <w:spacing w:val="-4"/>
          <w:sz w:val="30"/>
          <w:szCs w:val="30"/>
          <w:cs/>
        </w:rPr>
        <w:t>จะ</w:t>
      </w:r>
      <w:r w:rsidR="00E437A4" w:rsidRPr="00BC3F1B">
        <w:rPr>
          <w:rFonts w:asciiTheme="majorBidi" w:hAnsiTheme="majorBidi"/>
          <w:spacing w:val="-4"/>
          <w:sz w:val="30"/>
          <w:szCs w:val="30"/>
          <w:cs/>
        </w:rPr>
        <w:t xml:space="preserve">รับชำระค่าหุ้นจำนวน </w:t>
      </w:r>
      <w:r w:rsidR="00E437A4" w:rsidRPr="00BC3F1B">
        <w:rPr>
          <w:rFonts w:asciiTheme="majorBidi" w:hAnsiTheme="majorBidi"/>
          <w:spacing w:val="-4"/>
          <w:sz w:val="30"/>
          <w:szCs w:val="30"/>
        </w:rPr>
        <w:t>209,999</w:t>
      </w:r>
      <w:r w:rsidR="00E437A4" w:rsidRPr="00BC3F1B">
        <w:rPr>
          <w:rFonts w:asciiTheme="majorBidi" w:hAnsiTheme="majorBidi"/>
          <w:spacing w:val="-4"/>
          <w:sz w:val="30"/>
          <w:szCs w:val="30"/>
          <w:cs/>
        </w:rPr>
        <w:t xml:space="preserve"> หุ้น </w:t>
      </w:r>
      <w:r w:rsidR="00E437A4" w:rsidRPr="00BC3F1B">
        <w:rPr>
          <w:rFonts w:asciiTheme="majorBidi" w:hAnsiTheme="majorBidi" w:hint="cs"/>
          <w:spacing w:val="-4"/>
          <w:sz w:val="30"/>
          <w:szCs w:val="30"/>
          <w:cs/>
        </w:rPr>
        <w:t>ราคา</w:t>
      </w:r>
      <w:r w:rsidR="00E437A4" w:rsidRPr="00BC3F1B">
        <w:rPr>
          <w:rFonts w:asciiTheme="majorBidi" w:hAnsiTheme="majorBidi"/>
          <w:spacing w:val="-4"/>
          <w:sz w:val="30"/>
          <w:szCs w:val="30"/>
          <w:cs/>
        </w:rPr>
        <w:t xml:space="preserve">หุ้นละ </w:t>
      </w:r>
      <w:r w:rsidR="00E437A4" w:rsidRPr="00BC3F1B">
        <w:rPr>
          <w:rFonts w:asciiTheme="majorBidi" w:hAnsiTheme="majorBidi"/>
          <w:spacing w:val="-4"/>
          <w:sz w:val="30"/>
          <w:szCs w:val="30"/>
        </w:rPr>
        <w:t>2.5</w:t>
      </w:r>
      <w:r w:rsidR="00E437A4" w:rsidRPr="00BC3F1B">
        <w:rPr>
          <w:rFonts w:asciiTheme="majorBidi" w:hAnsiTheme="majorBidi"/>
          <w:spacing w:val="-4"/>
          <w:sz w:val="30"/>
          <w:szCs w:val="30"/>
          <w:cs/>
        </w:rPr>
        <w:t xml:space="preserve"> บาท คิดเป็นจำนวน</w:t>
      </w:r>
      <w:r w:rsidR="00A85754" w:rsidRPr="00A008BF">
        <w:rPr>
          <w:rFonts w:asciiTheme="majorBidi" w:hAnsiTheme="majorBidi" w:hint="cs"/>
          <w:sz w:val="30"/>
          <w:szCs w:val="30"/>
          <w:cs/>
        </w:rPr>
        <w:t>เงิน</w:t>
      </w:r>
      <w:r w:rsidR="00E437A4" w:rsidRPr="00A008BF">
        <w:rPr>
          <w:rFonts w:asciiTheme="majorBidi" w:hAnsiTheme="majorBidi"/>
          <w:sz w:val="30"/>
          <w:szCs w:val="30"/>
          <w:cs/>
        </w:rPr>
        <w:t xml:space="preserve"> </w:t>
      </w:r>
      <w:r w:rsidR="00A85754" w:rsidRPr="00BC3F1B">
        <w:rPr>
          <w:rFonts w:asciiTheme="majorBidi" w:hAnsiTheme="majorBidi"/>
          <w:spacing w:val="-2"/>
          <w:sz w:val="30"/>
          <w:szCs w:val="30"/>
        </w:rPr>
        <w:t>1</w:t>
      </w:r>
      <w:r w:rsidR="00E437A4" w:rsidRPr="00BC3F1B">
        <w:rPr>
          <w:rFonts w:asciiTheme="majorBidi" w:hAnsiTheme="majorBidi"/>
          <w:spacing w:val="-2"/>
          <w:sz w:val="30"/>
          <w:szCs w:val="30"/>
          <w:cs/>
        </w:rPr>
        <w:t xml:space="preserve"> ล้านบาท </w:t>
      </w:r>
      <w:r w:rsidR="00E437A4" w:rsidRPr="00BC3F1B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5E6288">
        <w:rPr>
          <w:rFonts w:asciiTheme="majorBidi" w:hAnsiTheme="majorBidi" w:cstheme="majorBidi" w:hint="cs"/>
          <w:spacing w:val="-2"/>
          <w:sz w:val="30"/>
          <w:szCs w:val="30"/>
          <w:cs/>
        </w:rPr>
        <w:t>จะ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>ชำระค่าหุ้น</w:t>
      </w:r>
      <w:r w:rsidR="00E437A4" w:rsidRPr="00BC3F1B">
        <w:rPr>
          <w:rFonts w:asciiTheme="majorBidi" w:hAnsiTheme="majorBidi"/>
          <w:spacing w:val="-2"/>
          <w:sz w:val="30"/>
          <w:szCs w:val="30"/>
          <w:cs/>
        </w:rPr>
        <w:t>ส่วนที่เหลือ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E437A4" w:rsidRPr="00BC3F1B">
        <w:rPr>
          <w:rFonts w:asciiTheme="majorBidi" w:hAnsiTheme="majorBidi"/>
          <w:spacing w:val="-2"/>
          <w:sz w:val="30"/>
          <w:szCs w:val="30"/>
        </w:rPr>
        <w:t>210,001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 xml:space="preserve"> หุ้น ราคาหุ้นละ </w:t>
      </w:r>
      <w:r w:rsidR="001C2C0D" w:rsidRPr="00BC3F1B">
        <w:rPr>
          <w:rFonts w:asciiTheme="majorBidi" w:hAnsiTheme="majorBidi"/>
          <w:spacing w:val="-2"/>
          <w:sz w:val="30"/>
          <w:szCs w:val="30"/>
        </w:rPr>
        <w:t>7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>.</w:t>
      </w:r>
      <w:r w:rsidR="001C2C0D" w:rsidRPr="00BC3F1B">
        <w:rPr>
          <w:rFonts w:asciiTheme="majorBidi" w:hAnsiTheme="majorBidi"/>
          <w:spacing w:val="-2"/>
          <w:sz w:val="30"/>
          <w:szCs w:val="30"/>
        </w:rPr>
        <w:t>5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 xml:space="preserve"> บาท </w:t>
      </w:r>
      <w:r w:rsidR="007039F8" w:rsidRPr="00BC3F1B">
        <w:rPr>
          <w:rFonts w:asciiTheme="majorBidi" w:hAnsiTheme="majorBidi" w:hint="cs"/>
          <w:spacing w:val="-2"/>
          <w:sz w:val="30"/>
          <w:szCs w:val="30"/>
          <w:cs/>
        </w:rPr>
        <w:t>คิด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>เป็นจำนวน</w:t>
      </w:r>
      <w:r w:rsidR="00A85754" w:rsidRPr="00BC3F1B">
        <w:rPr>
          <w:rFonts w:asciiTheme="majorBidi" w:hAnsiTheme="majorBidi"/>
          <w:spacing w:val="-2"/>
          <w:sz w:val="30"/>
          <w:szCs w:val="30"/>
          <w:cs/>
        </w:rPr>
        <w:t>เงิน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C6EE4" w:rsidRPr="00BC3F1B">
        <w:rPr>
          <w:rFonts w:asciiTheme="majorBidi" w:hAnsiTheme="majorBidi"/>
          <w:spacing w:val="-2"/>
          <w:sz w:val="30"/>
          <w:szCs w:val="30"/>
        </w:rPr>
        <w:t>2</w:t>
      </w:r>
      <w:r w:rsidRPr="00BC3F1B">
        <w:rPr>
          <w:rFonts w:asciiTheme="majorBidi" w:hAnsiTheme="majorBidi"/>
          <w:spacing w:val="-2"/>
          <w:sz w:val="30"/>
          <w:szCs w:val="30"/>
          <w:cs/>
        </w:rPr>
        <w:t xml:space="preserve"> ล้าน</w:t>
      </w:r>
      <w:r w:rsidR="00D836A1" w:rsidRPr="00A008BF">
        <w:rPr>
          <w:rFonts w:asciiTheme="majorBidi" w:hAnsiTheme="majorBidi" w:hint="cs"/>
          <w:sz w:val="30"/>
          <w:szCs w:val="30"/>
          <w:cs/>
        </w:rPr>
        <w:t>บาท</w:t>
      </w:r>
      <w:r w:rsidRPr="00A008BF">
        <w:rPr>
          <w:rFonts w:asciiTheme="majorBidi" w:hAnsiTheme="majorBidi"/>
          <w:sz w:val="30"/>
          <w:szCs w:val="30"/>
          <w:cs/>
        </w:rPr>
        <w:t xml:space="preserve"> </w:t>
      </w:r>
      <w:r w:rsidR="00E47474" w:rsidRPr="00E47474">
        <w:rPr>
          <w:rFonts w:asciiTheme="majorBidi" w:hAnsiTheme="majorBidi"/>
          <w:sz w:val="30"/>
          <w:szCs w:val="30"/>
          <w:cs/>
        </w:rPr>
        <w:t xml:space="preserve">โดยคาดว่าจะแล้วเสร็จในระหว่างปี </w:t>
      </w:r>
      <w:r w:rsidR="00E47474">
        <w:rPr>
          <w:rFonts w:asciiTheme="majorBidi" w:hAnsiTheme="majorBidi"/>
          <w:sz w:val="30"/>
          <w:szCs w:val="30"/>
        </w:rPr>
        <w:t>2567</w:t>
      </w:r>
    </w:p>
    <w:p w14:paraId="5EAE98A8" w14:textId="73986D1A" w:rsidR="00947DA6" w:rsidRPr="00487075" w:rsidRDefault="00947DA6" w:rsidP="00C07DF7">
      <w:pPr>
        <w:pStyle w:val="a"/>
        <w:numPr>
          <w:ilvl w:val="0"/>
          <w:numId w:val="28"/>
        </w:numPr>
        <w:jc w:val="thaiDistribute"/>
        <w:rPr>
          <w:rFonts w:asciiTheme="majorBidi" w:hAnsiTheme="majorBidi" w:cs="Angsana New"/>
        </w:rPr>
      </w:pPr>
      <w:r w:rsidRPr="00487075">
        <w:rPr>
          <w:rFonts w:asciiTheme="majorBidi" w:hAnsiTheme="majorBidi" w:cs="Angsana New"/>
          <w:cs/>
        </w:rPr>
        <w:lastRenderedPageBreak/>
        <w:t xml:space="preserve">ในเดือนกรกฎาคม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Pr="00487075">
        <w:rPr>
          <w:rFonts w:asciiTheme="majorBidi" w:hAnsiTheme="majorBidi" w:cs="Angsana New"/>
        </w:rPr>
        <w:t xml:space="preserve"> </w:t>
      </w:r>
      <w:r w:rsidRPr="00487075">
        <w:rPr>
          <w:rFonts w:asciiTheme="majorBidi" w:hAnsiTheme="majorBidi" w:cs="Angsana New"/>
          <w:cs/>
        </w:rPr>
        <w:t xml:space="preserve">บริษัท พฤกษา เรียลเอสเตท จำกัด (มหาชน) ซึ่งเป็นบริษัทย่อยทางตรงของบริษัท ได้ชำระค่าหุ้นเพิ่มเติมในบริษัท ออริจิ้น โฮเทล พฤกษา สุขุมวิท จำกัด (เดิมชื่อ บริษัท วัน ออริจิ้น สมุย เฉวง บีช </w:t>
      </w:r>
      <w:r w:rsidR="001C2C0D" w:rsidRPr="001C2C0D">
        <w:rPr>
          <w:rFonts w:asciiTheme="majorBidi" w:hAnsiTheme="majorBidi" w:cs="Angsana New"/>
          <w:lang w:val="en-US"/>
        </w:rPr>
        <w:t>1</w:t>
      </w:r>
      <w:r w:rsidRPr="00487075">
        <w:rPr>
          <w:rFonts w:asciiTheme="majorBidi" w:hAnsiTheme="majorBidi" w:cs="Angsana New"/>
        </w:rPr>
        <w:t xml:space="preserve"> </w:t>
      </w:r>
      <w:r w:rsidRPr="00487075">
        <w:rPr>
          <w:rFonts w:asciiTheme="majorBidi" w:hAnsiTheme="majorBidi" w:cs="Angsana New"/>
          <w:cs/>
        </w:rPr>
        <w:t xml:space="preserve">จำกัด) จำนวน </w:t>
      </w:r>
      <w:r w:rsidR="001C2C0D" w:rsidRPr="001C2C0D">
        <w:rPr>
          <w:rFonts w:asciiTheme="majorBidi" w:hAnsiTheme="majorBidi" w:cs="Angsana New"/>
          <w:lang w:val="en-US"/>
        </w:rPr>
        <w:t>2</w:t>
      </w:r>
      <w:r w:rsidRPr="00487075">
        <w:rPr>
          <w:rFonts w:asciiTheme="majorBidi" w:hAnsiTheme="majorBidi" w:cs="Angsana New"/>
        </w:rPr>
        <w:t>,</w:t>
      </w:r>
      <w:r w:rsidR="001C2C0D" w:rsidRPr="001C2C0D">
        <w:rPr>
          <w:rFonts w:asciiTheme="majorBidi" w:hAnsiTheme="majorBidi" w:cs="Angsana New"/>
          <w:lang w:val="en-US"/>
        </w:rPr>
        <w:t>787</w:t>
      </w:r>
      <w:r w:rsidRPr="00487075">
        <w:rPr>
          <w:rFonts w:asciiTheme="majorBidi" w:hAnsiTheme="majorBidi" w:cs="Angsana New"/>
        </w:rPr>
        <w:t>,</w:t>
      </w:r>
      <w:r w:rsidR="001C2C0D" w:rsidRPr="001C2C0D">
        <w:rPr>
          <w:rFonts w:asciiTheme="majorBidi" w:hAnsiTheme="majorBidi" w:cs="Angsana New"/>
          <w:lang w:val="en-US"/>
        </w:rPr>
        <w:t>000</w:t>
      </w:r>
      <w:r w:rsidRPr="00487075">
        <w:rPr>
          <w:rFonts w:asciiTheme="majorBidi" w:hAnsiTheme="majorBidi" w:cs="Angsana New"/>
          <w:cs/>
        </w:rPr>
        <w:t xml:space="preserve"> หุ้น ราคาหุ้นละ </w:t>
      </w:r>
      <w:r w:rsidR="001C2C0D" w:rsidRPr="001C2C0D">
        <w:rPr>
          <w:rFonts w:asciiTheme="majorBidi" w:hAnsiTheme="majorBidi" w:cs="Angsana New"/>
          <w:lang w:val="en-US"/>
        </w:rPr>
        <w:t>2</w:t>
      </w:r>
      <w:r w:rsidRPr="00487075">
        <w:rPr>
          <w:rFonts w:asciiTheme="majorBidi" w:hAnsiTheme="majorBidi" w:cs="Angsana New"/>
        </w:rPr>
        <w:t>.</w:t>
      </w:r>
      <w:r w:rsidR="001C2C0D" w:rsidRPr="001C2C0D">
        <w:rPr>
          <w:rFonts w:asciiTheme="majorBidi" w:hAnsiTheme="majorBidi" w:cs="Angsana New"/>
          <w:lang w:val="en-US"/>
        </w:rPr>
        <w:t>4</w:t>
      </w:r>
      <w:r w:rsidRPr="00487075">
        <w:rPr>
          <w:rFonts w:asciiTheme="majorBidi" w:hAnsiTheme="majorBidi" w:cs="Angsana New"/>
          <w:cs/>
        </w:rPr>
        <w:t xml:space="preserve"> บาท </w:t>
      </w:r>
      <w:r w:rsidR="002A3EAA" w:rsidRPr="00487075">
        <w:rPr>
          <w:rFonts w:asciiTheme="majorBidi" w:hAnsiTheme="majorBidi" w:cs="Angsana New"/>
          <w:cs/>
        </w:rPr>
        <w:t>คิด</w:t>
      </w:r>
      <w:r w:rsidRPr="00487075">
        <w:rPr>
          <w:rFonts w:asciiTheme="majorBidi" w:hAnsiTheme="majorBidi" w:cs="Angsana New"/>
          <w:cs/>
        </w:rPr>
        <w:t xml:space="preserve">เป็นจำนวนเงิน </w:t>
      </w:r>
      <w:r w:rsidR="001C2C0D" w:rsidRPr="001C2C0D">
        <w:rPr>
          <w:rFonts w:asciiTheme="majorBidi" w:hAnsiTheme="majorBidi" w:cs="Angsana New"/>
          <w:lang w:val="en-US"/>
        </w:rPr>
        <w:t>7</w:t>
      </w:r>
      <w:r w:rsidRPr="00487075">
        <w:rPr>
          <w:rFonts w:asciiTheme="majorBidi" w:hAnsiTheme="majorBidi" w:cs="Angsana New"/>
          <w:cs/>
        </w:rPr>
        <w:t xml:space="preserve"> ล้าน</w:t>
      </w:r>
      <w:r w:rsidR="00D836A1">
        <w:rPr>
          <w:rFonts w:asciiTheme="majorBidi" w:hAnsiTheme="majorBidi" w:cs="Angsana New" w:hint="cs"/>
          <w:cs/>
        </w:rPr>
        <w:t>บาท</w:t>
      </w:r>
      <w:r w:rsidRPr="00487075">
        <w:rPr>
          <w:rFonts w:asciiTheme="majorBidi" w:hAnsiTheme="majorBidi" w:cs="Angsana New"/>
          <w:cs/>
        </w:rPr>
        <w:t xml:space="preserve"> </w:t>
      </w:r>
      <w:r w:rsidR="00487075" w:rsidRPr="001053EE">
        <w:rPr>
          <w:rFonts w:asciiTheme="majorBidi" w:hAnsiTheme="majorBidi" w:cs="Angsana New"/>
          <w:cs/>
        </w:rPr>
        <w:t>การชำระค่าหุ้น</w:t>
      </w:r>
      <w:r w:rsidR="00487075">
        <w:rPr>
          <w:rFonts w:asciiTheme="majorBidi" w:hAnsiTheme="majorBidi" w:cs="Angsana New"/>
          <w:cs/>
        </w:rPr>
        <w:t>ดังกล่าว</w:t>
      </w:r>
      <w:r w:rsidR="00487075" w:rsidRPr="001053EE">
        <w:rPr>
          <w:rFonts w:asciiTheme="majorBidi" w:hAnsiTheme="majorBidi" w:cs="Angsana New"/>
          <w:cs/>
        </w:rPr>
        <w:t xml:space="preserve">แล้วเสร็จในเดือนกรกฎาคม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</w:p>
    <w:p w14:paraId="4DAFC084" w14:textId="77777777" w:rsidR="00487075" w:rsidRDefault="00487075" w:rsidP="00487075">
      <w:pPr>
        <w:pStyle w:val="a"/>
        <w:ind w:left="1080"/>
        <w:jc w:val="thaiDistribute"/>
        <w:rPr>
          <w:rFonts w:asciiTheme="majorBidi" w:hAnsiTheme="majorBidi" w:cs="Angsana New"/>
        </w:rPr>
      </w:pPr>
    </w:p>
    <w:p w14:paraId="3FFCA226" w14:textId="2F6E7914" w:rsidR="0011198A" w:rsidRPr="0011198A" w:rsidRDefault="0011198A" w:rsidP="003C1876">
      <w:pPr>
        <w:pStyle w:val="a"/>
        <w:numPr>
          <w:ilvl w:val="0"/>
          <w:numId w:val="28"/>
        </w:numPr>
        <w:jc w:val="thaiDistribute"/>
        <w:rPr>
          <w:rFonts w:asciiTheme="majorBidi" w:hAnsiTheme="majorBidi" w:cstheme="majorBidi"/>
        </w:rPr>
      </w:pPr>
      <w:r w:rsidRPr="003C1876">
        <w:rPr>
          <w:rFonts w:asciiTheme="majorBidi" w:hAnsiTheme="majorBidi" w:cstheme="majorBidi"/>
          <w:cs/>
        </w:rPr>
        <w:t xml:space="preserve">ในเดือนกรกฎาคม </w:t>
      </w:r>
      <w:r w:rsidR="001C2C0D" w:rsidRPr="003C1876">
        <w:rPr>
          <w:rFonts w:asciiTheme="majorBidi" w:hAnsiTheme="majorBidi" w:cstheme="majorBidi"/>
        </w:rPr>
        <w:t>2567</w:t>
      </w:r>
      <w:r w:rsidRPr="003C1876">
        <w:rPr>
          <w:rFonts w:asciiTheme="majorBidi" w:hAnsiTheme="majorBidi" w:cstheme="majorBidi"/>
          <w:cs/>
        </w:rPr>
        <w:t xml:space="preserve"> บริษัท เซอร์วิโซ เฮลท์แคร์ โซลูชั่น จำกัด ซึ่งเป็นการร่วมค้าทางอ้อมของบริษัท</w:t>
      </w:r>
      <w:r w:rsidRPr="003C1876">
        <w:rPr>
          <w:rFonts w:asciiTheme="majorBidi" w:hAnsiTheme="majorBidi" w:cstheme="majorBidi"/>
          <w:cs/>
        </w:rPr>
        <w:br/>
        <w:t xml:space="preserve">ได้จดทะเบียนเพิ่มทุนจาก </w:t>
      </w:r>
      <w:r w:rsidR="001C2C0D" w:rsidRPr="003C1876">
        <w:rPr>
          <w:rFonts w:asciiTheme="majorBidi" w:hAnsiTheme="majorBidi" w:cstheme="majorBidi"/>
        </w:rPr>
        <w:t>5</w:t>
      </w:r>
      <w:r w:rsidRPr="003C1876">
        <w:rPr>
          <w:rFonts w:asciiTheme="majorBidi" w:hAnsiTheme="majorBidi" w:cstheme="majorBidi"/>
        </w:rPr>
        <w:t xml:space="preserve"> </w:t>
      </w:r>
      <w:r w:rsidRPr="003C1876">
        <w:rPr>
          <w:rFonts w:asciiTheme="majorBidi" w:hAnsiTheme="majorBidi" w:cstheme="majorBidi"/>
          <w:cs/>
        </w:rPr>
        <w:t>ล้านบาท</w:t>
      </w:r>
      <w:r w:rsidR="00D836A1" w:rsidRPr="003C1876">
        <w:rPr>
          <w:rFonts w:asciiTheme="majorBidi" w:hAnsiTheme="majorBidi" w:cstheme="majorBidi"/>
          <w:cs/>
        </w:rPr>
        <w:t xml:space="preserve"> </w:t>
      </w:r>
      <w:r w:rsidRPr="003C1876">
        <w:rPr>
          <w:rFonts w:asciiTheme="majorBidi" w:hAnsiTheme="majorBidi" w:cstheme="majorBidi"/>
          <w:cs/>
        </w:rPr>
        <w:t xml:space="preserve">เป็น </w:t>
      </w:r>
      <w:r w:rsidR="001C2C0D" w:rsidRPr="003C1876">
        <w:rPr>
          <w:rFonts w:asciiTheme="majorBidi" w:hAnsiTheme="majorBidi" w:cstheme="majorBidi"/>
        </w:rPr>
        <w:t>30</w:t>
      </w:r>
      <w:r w:rsidRPr="003C1876">
        <w:rPr>
          <w:rFonts w:asciiTheme="majorBidi" w:hAnsiTheme="majorBidi" w:cstheme="majorBidi"/>
        </w:rPr>
        <w:t xml:space="preserve"> </w:t>
      </w:r>
      <w:r w:rsidRPr="003C1876">
        <w:rPr>
          <w:rFonts w:asciiTheme="majorBidi" w:hAnsiTheme="majorBidi" w:cstheme="majorBidi"/>
          <w:cs/>
        </w:rPr>
        <w:t>ล้านบาท โดยสัดส่วนการถือหุ้นไม่เปลี่ยนแปลง</w:t>
      </w:r>
      <w:r w:rsidRPr="003C1876">
        <w:rPr>
          <w:rFonts w:asciiTheme="majorBidi" w:hAnsiTheme="majorBidi" w:cstheme="majorBidi"/>
        </w:rPr>
        <w:t xml:space="preserve"> </w:t>
      </w:r>
      <w:r w:rsidRPr="003C1876">
        <w:rPr>
          <w:rFonts w:asciiTheme="majorBidi" w:hAnsiTheme="majorBidi" w:cstheme="majorBidi"/>
          <w:cs/>
        </w:rPr>
        <w:t>ทั้งนี้</w:t>
      </w:r>
      <w:r w:rsidRPr="003C1876">
        <w:rPr>
          <w:rFonts w:asciiTheme="majorBidi" w:hAnsiTheme="majorBidi" w:cstheme="majorBidi"/>
          <w:cs/>
        </w:rPr>
        <w:br/>
        <w:t>การดำเนินการจดทะเบีย</w:t>
      </w:r>
      <w:r w:rsidRPr="0011198A">
        <w:rPr>
          <w:rFonts w:asciiTheme="majorBidi" w:hAnsiTheme="majorBidi" w:cstheme="majorBidi"/>
          <w:cs/>
        </w:rPr>
        <w:t xml:space="preserve">นเพิ่มทุนและการชำระค่าหุ้นเพิ่มทุนดังกล่าวแล้วเสร็จในเดือนกรกฎาคม </w:t>
      </w:r>
      <w:r w:rsidR="001C2C0D" w:rsidRPr="001C2C0D">
        <w:rPr>
          <w:rFonts w:asciiTheme="majorBidi" w:hAnsiTheme="majorBidi" w:cstheme="majorBidi"/>
        </w:rPr>
        <w:t>2567</w:t>
      </w:r>
    </w:p>
    <w:p w14:paraId="3235409D" w14:textId="77777777" w:rsidR="0011198A" w:rsidRPr="0011198A" w:rsidRDefault="0011198A" w:rsidP="00487075">
      <w:pPr>
        <w:pStyle w:val="a"/>
        <w:ind w:left="1080"/>
        <w:jc w:val="thaiDistribute"/>
        <w:rPr>
          <w:rFonts w:asciiTheme="majorBidi" w:hAnsiTheme="majorBidi" w:cs="Angsana New"/>
          <w:lang w:val="en-US"/>
        </w:rPr>
      </w:pPr>
    </w:p>
    <w:p w14:paraId="32AD11AC" w14:textId="286C8008" w:rsidR="00947DA6" w:rsidRDefault="00947DA6" w:rsidP="00947DA6">
      <w:pPr>
        <w:pStyle w:val="a"/>
        <w:numPr>
          <w:ilvl w:val="0"/>
          <w:numId w:val="28"/>
        </w:numPr>
        <w:jc w:val="thaiDistribute"/>
        <w:rPr>
          <w:rFonts w:asciiTheme="majorBidi" w:hAnsiTheme="majorBidi" w:cs="Angsana New"/>
        </w:rPr>
      </w:pPr>
      <w:r w:rsidRPr="00947DA6">
        <w:rPr>
          <w:rFonts w:asciiTheme="majorBidi" w:hAnsiTheme="majorBidi" w:cs="Angsana New"/>
          <w:cs/>
        </w:rPr>
        <w:t xml:space="preserve">ในเดือนสิงหาคม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Pr="00947DA6">
        <w:rPr>
          <w:rFonts w:asciiTheme="majorBidi" w:hAnsiTheme="majorBidi" w:cs="Angsana New"/>
        </w:rPr>
        <w:t xml:space="preserve"> </w:t>
      </w:r>
      <w:r w:rsidRPr="00947DA6">
        <w:rPr>
          <w:rFonts w:asciiTheme="majorBidi" w:hAnsiTheme="majorBidi" w:cs="Angsana New"/>
          <w:cs/>
        </w:rPr>
        <w:t xml:space="preserve">บริษัท วิมุต พร็อพเพอร์ตี้ ทองหล่อ จำกัด ได้เพิ่มทุนจาก </w:t>
      </w:r>
      <w:r w:rsidR="001C2C0D" w:rsidRPr="001C2C0D">
        <w:rPr>
          <w:rFonts w:asciiTheme="majorBidi" w:hAnsiTheme="majorBidi" w:cs="Angsana New"/>
          <w:lang w:val="en-US"/>
        </w:rPr>
        <w:t>1</w:t>
      </w:r>
      <w:r w:rsidRPr="00947DA6">
        <w:rPr>
          <w:rFonts w:asciiTheme="majorBidi" w:hAnsiTheme="majorBidi" w:cs="Angsana New"/>
        </w:rPr>
        <w:t xml:space="preserve"> </w:t>
      </w:r>
      <w:r w:rsidRPr="00947DA6">
        <w:rPr>
          <w:rFonts w:asciiTheme="majorBidi" w:hAnsiTheme="majorBidi" w:cs="Angsana New"/>
          <w:cs/>
        </w:rPr>
        <w:t xml:space="preserve">ล้านบาท เป็นจำนวนเงิน </w:t>
      </w:r>
      <w:r w:rsidR="001C2C0D" w:rsidRPr="001C2C0D">
        <w:rPr>
          <w:rFonts w:asciiTheme="majorBidi" w:hAnsiTheme="majorBidi" w:cs="Angsana New"/>
          <w:lang w:val="en-US"/>
        </w:rPr>
        <w:t>200</w:t>
      </w:r>
      <w:r w:rsidRPr="00947DA6">
        <w:rPr>
          <w:rFonts w:asciiTheme="majorBidi" w:hAnsiTheme="majorBidi" w:cs="Angsana New"/>
        </w:rPr>
        <w:t xml:space="preserve"> </w:t>
      </w:r>
      <w:r w:rsidRPr="00947DA6">
        <w:rPr>
          <w:rFonts w:asciiTheme="majorBidi" w:hAnsiTheme="majorBidi" w:cs="Angsana New"/>
          <w:cs/>
        </w:rPr>
        <w:t xml:space="preserve">ล้านบาท โดยการออกหุ้นใหม่เป็นหุ้นสามัญจำนวน </w:t>
      </w:r>
      <w:r w:rsidR="001C2C0D" w:rsidRPr="001C2C0D">
        <w:rPr>
          <w:rFonts w:asciiTheme="majorBidi" w:hAnsiTheme="majorBidi" w:cs="Angsana New"/>
          <w:lang w:val="en-US"/>
        </w:rPr>
        <w:t>1</w:t>
      </w:r>
      <w:r w:rsidRPr="00947DA6">
        <w:rPr>
          <w:rFonts w:asciiTheme="majorBidi" w:hAnsiTheme="majorBidi" w:cs="Angsana New"/>
        </w:rPr>
        <w:t>,</w:t>
      </w:r>
      <w:r w:rsidR="001C2C0D" w:rsidRPr="001C2C0D">
        <w:rPr>
          <w:rFonts w:asciiTheme="majorBidi" w:hAnsiTheme="majorBidi" w:cs="Angsana New"/>
          <w:lang w:val="en-US"/>
        </w:rPr>
        <w:t>990</w:t>
      </w:r>
      <w:r w:rsidRPr="00947DA6">
        <w:rPr>
          <w:rFonts w:asciiTheme="majorBidi" w:hAnsiTheme="majorBidi" w:cs="Angsana New"/>
        </w:rPr>
        <w:t>,</w:t>
      </w:r>
      <w:r w:rsidR="001C2C0D" w:rsidRPr="001C2C0D">
        <w:rPr>
          <w:rFonts w:asciiTheme="majorBidi" w:hAnsiTheme="majorBidi" w:cs="Angsana New"/>
          <w:lang w:val="en-US"/>
        </w:rPr>
        <w:t>000</w:t>
      </w:r>
      <w:r w:rsidRPr="00947DA6">
        <w:rPr>
          <w:rFonts w:asciiTheme="majorBidi" w:hAnsiTheme="majorBidi" w:cs="Angsana New"/>
        </w:rPr>
        <w:t xml:space="preserve"> </w:t>
      </w:r>
      <w:r w:rsidRPr="00947DA6">
        <w:rPr>
          <w:rFonts w:asciiTheme="majorBidi" w:hAnsiTheme="majorBidi" w:cs="Angsana New"/>
          <w:cs/>
        </w:rPr>
        <w:t xml:space="preserve">หุ้น มูลค่าที่ตราไว้ หุ้นละ </w:t>
      </w:r>
      <w:r w:rsidR="001C2C0D" w:rsidRPr="001C2C0D">
        <w:rPr>
          <w:rFonts w:asciiTheme="majorBidi" w:hAnsiTheme="majorBidi" w:cs="Angsana New"/>
          <w:lang w:val="en-US"/>
        </w:rPr>
        <w:t>100</w:t>
      </w:r>
      <w:r w:rsidRPr="00947DA6">
        <w:rPr>
          <w:rFonts w:asciiTheme="majorBidi" w:hAnsiTheme="majorBidi" w:cs="Angsana New"/>
        </w:rPr>
        <w:t xml:space="preserve"> </w:t>
      </w:r>
      <w:r w:rsidRPr="00947DA6">
        <w:rPr>
          <w:rFonts w:asciiTheme="majorBidi" w:hAnsiTheme="majorBidi" w:cs="Angsana New"/>
          <w:cs/>
        </w:rPr>
        <w:t xml:space="preserve">บาท </w:t>
      </w:r>
      <w:r w:rsidR="002A3EAA">
        <w:rPr>
          <w:rFonts w:asciiTheme="majorBidi" w:hAnsiTheme="majorBidi" w:cs="Angsana New"/>
          <w:cs/>
        </w:rPr>
        <w:br/>
      </w:r>
      <w:r w:rsidRPr="00947DA6">
        <w:rPr>
          <w:rFonts w:asciiTheme="majorBidi" w:hAnsiTheme="majorBidi" w:cs="Angsana New"/>
          <w:cs/>
        </w:rPr>
        <w:t>การดำเนินการจดทะเบียนเพิ่มทุนและการชำระค่าหุ้นเพิ่มทุนดังกล่าวแล้วเสร็จ</w:t>
      </w:r>
      <w:r w:rsidR="00C0119B" w:rsidRPr="00C0119B">
        <w:rPr>
          <w:rFonts w:asciiTheme="majorBidi" w:hAnsiTheme="majorBidi" w:cs="Angsana New"/>
          <w:cs/>
        </w:rPr>
        <w:t>ในเดือนสิงหาคม</w:t>
      </w:r>
      <w:r w:rsidRPr="00947DA6">
        <w:rPr>
          <w:rFonts w:asciiTheme="majorBidi" w:hAnsiTheme="majorBidi" w:cs="Angsana New"/>
          <w:cs/>
        </w:rPr>
        <w:t xml:space="preserve"> </w:t>
      </w:r>
      <w:r w:rsidR="001C2C0D" w:rsidRPr="001C2C0D">
        <w:rPr>
          <w:rFonts w:asciiTheme="majorBidi" w:hAnsiTheme="majorBidi" w:cs="Angsana New"/>
          <w:lang w:val="en-US"/>
        </w:rPr>
        <w:t>2567</w:t>
      </w:r>
    </w:p>
    <w:p w14:paraId="43E78EE6" w14:textId="77777777" w:rsidR="00947DA6" w:rsidRPr="003A3D0A" w:rsidRDefault="00947DA6" w:rsidP="00947DA6">
      <w:pPr>
        <w:pStyle w:val="a"/>
        <w:ind w:left="1080"/>
        <w:jc w:val="thaiDistribute"/>
        <w:rPr>
          <w:rFonts w:asciiTheme="majorBidi" w:hAnsiTheme="majorBidi" w:cs="Angsana New"/>
          <w:lang w:val="en-US"/>
        </w:rPr>
      </w:pPr>
    </w:p>
    <w:p w14:paraId="3F9418EA" w14:textId="26CB4588" w:rsidR="006F48DE" w:rsidRPr="00947DA6" w:rsidRDefault="006F48DE" w:rsidP="00947DA6">
      <w:pPr>
        <w:pStyle w:val="a"/>
        <w:numPr>
          <w:ilvl w:val="0"/>
          <w:numId w:val="28"/>
        </w:numPr>
        <w:jc w:val="thaiDistribute"/>
        <w:rPr>
          <w:rFonts w:asciiTheme="majorBidi" w:hAnsiTheme="majorBidi" w:cs="Angsana New"/>
        </w:rPr>
      </w:pPr>
      <w:r w:rsidRPr="00947DA6">
        <w:rPr>
          <w:rFonts w:asciiTheme="majorBidi" w:hAnsiTheme="majorBidi" w:cs="Angsana New"/>
          <w:cs/>
        </w:rPr>
        <w:t>ในการประชุม</w:t>
      </w:r>
      <w:r w:rsidR="00C92D22" w:rsidRPr="00947DA6">
        <w:rPr>
          <w:rFonts w:asciiTheme="majorBidi" w:hAnsiTheme="majorBidi" w:cs="Angsana New"/>
          <w:cs/>
        </w:rPr>
        <w:t>คณะกรรมการบริษัทของบริษัท</w:t>
      </w:r>
      <w:r w:rsidRPr="00947DA6">
        <w:rPr>
          <w:rFonts w:asciiTheme="majorBidi" w:hAnsiTheme="majorBidi" w:cs="Angsana New"/>
          <w:cs/>
        </w:rPr>
        <w:t>เมื่อวันที่</w:t>
      </w:r>
      <w:r w:rsidR="00171F3E">
        <w:rPr>
          <w:rFonts w:asciiTheme="majorBidi" w:hAnsiTheme="majorBidi" w:cs="Angsana New" w:hint="cs"/>
          <w:cs/>
        </w:rPr>
        <w:t xml:space="preserve"> </w:t>
      </w:r>
      <w:r w:rsidR="00171F3E">
        <w:rPr>
          <w:rFonts w:asciiTheme="majorBidi" w:hAnsiTheme="majorBidi" w:cs="Angsana New"/>
          <w:lang w:val="en-US"/>
        </w:rPr>
        <w:t>14</w:t>
      </w:r>
      <w:r w:rsidRPr="00947DA6">
        <w:rPr>
          <w:rFonts w:asciiTheme="majorBidi" w:hAnsiTheme="majorBidi" w:cs="Angsana New"/>
          <w:cs/>
        </w:rPr>
        <w:t xml:space="preserve"> สิงหาคม </w:t>
      </w:r>
      <w:r w:rsidR="001C2C0D" w:rsidRPr="001C2C0D">
        <w:rPr>
          <w:rFonts w:asciiTheme="majorBidi" w:hAnsiTheme="majorBidi" w:cs="Angsana New"/>
          <w:lang w:val="en-US"/>
        </w:rPr>
        <w:t>2567</w:t>
      </w:r>
      <w:r w:rsidRPr="00947DA6">
        <w:rPr>
          <w:rFonts w:asciiTheme="majorBidi" w:hAnsiTheme="majorBidi" w:cs="Angsana New"/>
          <w:cs/>
        </w:rPr>
        <w:t xml:space="preserve"> </w:t>
      </w:r>
      <w:r w:rsidR="00C92D22" w:rsidRPr="00947DA6">
        <w:rPr>
          <w:rFonts w:asciiTheme="majorBidi" w:hAnsiTheme="majorBidi" w:cs="Angsana New"/>
          <w:cs/>
        </w:rPr>
        <w:t>คณะกรรมการ</w:t>
      </w:r>
      <w:r w:rsidRPr="00947DA6">
        <w:rPr>
          <w:rFonts w:asciiTheme="majorBidi" w:hAnsiTheme="majorBidi" w:cs="Angsana New"/>
          <w:cs/>
        </w:rPr>
        <w:t>มีมติอนุมัติการ</w:t>
      </w:r>
      <w:r w:rsidRPr="00CD210A">
        <w:rPr>
          <w:rFonts w:asciiTheme="majorBidi" w:hAnsiTheme="majorBidi" w:cs="Angsana New"/>
          <w:spacing w:val="-2"/>
          <w:cs/>
        </w:rPr>
        <w:t>จัดสรร</w:t>
      </w:r>
      <w:r w:rsidR="00982B58" w:rsidRPr="00CD210A">
        <w:rPr>
          <w:rFonts w:asciiTheme="majorBidi" w:hAnsiTheme="majorBidi" w:cs="Angsana New" w:hint="cs"/>
          <w:spacing w:val="-2"/>
          <w:cs/>
        </w:rPr>
        <w:t>กำไรเป็น</w:t>
      </w:r>
      <w:r w:rsidRPr="00CD210A">
        <w:rPr>
          <w:rFonts w:asciiTheme="majorBidi" w:hAnsiTheme="majorBidi" w:cs="Angsana New"/>
          <w:spacing w:val="-2"/>
          <w:cs/>
        </w:rPr>
        <w:t xml:space="preserve">เงินปันผลระหว่างกาลในอัตราหุ้นละ </w:t>
      </w:r>
      <w:r w:rsidR="009A23C5" w:rsidRPr="00CD210A">
        <w:rPr>
          <w:rFonts w:asciiTheme="majorBidi" w:hAnsiTheme="majorBidi" w:cs="Angsana New"/>
          <w:spacing w:val="-2"/>
          <w:lang w:val="en-US"/>
        </w:rPr>
        <w:t>0.15</w:t>
      </w:r>
      <w:r w:rsidRPr="00CD210A">
        <w:rPr>
          <w:rFonts w:asciiTheme="majorBidi" w:hAnsiTheme="majorBidi" w:cs="Angsana New"/>
          <w:spacing w:val="-2"/>
        </w:rPr>
        <w:t xml:space="preserve"> </w:t>
      </w:r>
      <w:r w:rsidRPr="00CD210A">
        <w:rPr>
          <w:rFonts w:asciiTheme="majorBidi" w:hAnsiTheme="majorBidi" w:cs="Angsana New"/>
          <w:spacing w:val="-2"/>
          <w:cs/>
        </w:rPr>
        <w:t xml:space="preserve">บาท เป็นจำนวนเงิน </w:t>
      </w:r>
      <w:r w:rsidR="009A23C5" w:rsidRPr="00CD210A">
        <w:rPr>
          <w:rFonts w:asciiTheme="majorBidi" w:hAnsiTheme="majorBidi" w:cs="Angsana New"/>
          <w:spacing w:val="-2"/>
          <w:lang w:val="en-US"/>
        </w:rPr>
        <w:t>328</w:t>
      </w:r>
      <w:r w:rsidRPr="00CD210A">
        <w:rPr>
          <w:rFonts w:asciiTheme="majorBidi" w:hAnsiTheme="majorBidi" w:cs="Angsana New"/>
          <w:spacing w:val="-2"/>
        </w:rPr>
        <w:t xml:space="preserve"> </w:t>
      </w:r>
      <w:r w:rsidRPr="00CD210A">
        <w:rPr>
          <w:rFonts w:asciiTheme="majorBidi" w:hAnsiTheme="majorBidi" w:cs="Angsana New"/>
          <w:spacing w:val="-2"/>
          <w:cs/>
        </w:rPr>
        <w:t>ล้านบาท ทั้งนี้ เงินปัน</w:t>
      </w:r>
      <w:r w:rsidRPr="00947DA6">
        <w:rPr>
          <w:rFonts w:asciiTheme="majorBidi" w:hAnsiTheme="majorBidi" w:cs="Angsana New"/>
          <w:cs/>
        </w:rPr>
        <w:t xml:space="preserve">ผลดังกล่าวจะจ่ายให้แก่ผู้ถือหุ้นในวันที่ </w:t>
      </w:r>
      <w:r w:rsidR="008C7B65">
        <w:rPr>
          <w:rFonts w:asciiTheme="majorBidi" w:hAnsiTheme="majorBidi" w:cs="Angsana New"/>
          <w:lang w:val="en-US"/>
        </w:rPr>
        <w:t>13</w:t>
      </w:r>
      <w:r w:rsidRPr="00947DA6">
        <w:rPr>
          <w:rFonts w:asciiTheme="majorBidi" w:hAnsiTheme="majorBidi" w:cs="Angsana New"/>
        </w:rPr>
        <w:t xml:space="preserve"> </w:t>
      </w:r>
      <w:r w:rsidRPr="00947DA6">
        <w:rPr>
          <w:rFonts w:asciiTheme="majorBidi" w:hAnsiTheme="majorBidi" w:cs="Angsana New"/>
          <w:cs/>
        </w:rPr>
        <w:t xml:space="preserve">กันยายน </w:t>
      </w:r>
      <w:r w:rsidR="001C2C0D" w:rsidRPr="001C2C0D">
        <w:rPr>
          <w:rFonts w:asciiTheme="majorBidi" w:hAnsiTheme="majorBidi" w:cs="Angsana New"/>
          <w:lang w:val="en-US"/>
        </w:rPr>
        <w:t>2567</w:t>
      </w:r>
    </w:p>
    <w:p w14:paraId="28932B3F" w14:textId="77777777" w:rsidR="00C9290D" w:rsidRPr="00ED42BF" w:rsidRDefault="00C9290D" w:rsidP="00C9290D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3C865720" w14:textId="77777777" w:rsidR="00C9290D" w:rsidRPr="00C9290D" w:rsidRDefault="00C9290D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sectPr w:rsidR="00C9290D" w:rsidRPr="00C9290D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A8C00" w14:textId="77777777" w:rsidR="00624AE8" w:rsidRDefault="00624AE8">
      <w:r>
        <w:separator/>
      </w:r>
    </w:p>
  </w:endnote>
  <w:endnote w:type="continuationSeparator" w:id="0">
    <w:p w14:paraId="36EDC07D" w14:textId="77777777" w:rsidR="00624AE8" w:rsidRDefault="00624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4D31AAF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Pr="00C312FF">
          <w:rPr>
            <w:rFonts w:ascii="Angsana New" w:hAnsi="Angsana New" w:hint="cs"/>
            <w:noProof/>
            <w:sz w:val="30"/>
            <w:szCs w:val="30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2BDA" w14:textId="77777777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88EC" w14:textId="77777777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1519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4E41A953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354EB">
      <w:rPr>
        <w:rFonts w:ascii="Angsana New" w:hAnsi="Angsana New"/>
        <w:noProof/>
        <w:sz w:val="30"/>
        <w:szCs w:val="30"/>
      </w:rPr>
      <w:t>PSH Note FS TH Q2'24 14AUG24.docx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169ED" w14:textId="77777777" w:rsidR="00624AE8" w:rsidRDefault="00624AE8">
      <w:r>
        <w:separator/>
      </w:r>
    </w:p>
  </w:footnote>
  <w:footnote w:type="continuationSeparator" w:id="0">
    <w:p w14:paraId="50F76EBE" w14:textId="77777777" w:rsidR="00624AE8" w:rsidRDefault="00624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6F1A66E6" w:rsidR="00277F91" w:rsidRDefault="00277F91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C349DD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</w:t>
    </w:r>
    <w:r w:rsidR="00C349DD">
      <w:rPr>
        <w:rFonts w:ascii="Angsana New" w:hAnsi="Angsana New"/>
        <w:sz w:val="32"/>
        <w:szCs w:val="32"/>
        <w:lang w:val="en-US" w:bidi="th-TH"/>
      </w:rPr>
      <w:t xml:space="preserve">0 </w:t>
    </w:r>
    <w:r w:rsidR="00C349DD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C349D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039E4618" w:rsidR="00DD2A51" w:rsidRDefault="00DD2A51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120C1A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120C1A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20C1A" w:rsidRPr="00A465AD">
      <w:rPr>
        <w:rFonts w:ascii="Angsana New" w:hAnsi="Angsana New"/>
        <w:sz w:val="32"/>
        <w:szCs w:val="32"/>
        <w:lang w:val="en-US" w:bidi="th-TH"/>
      </w:rPr>
      <w:t>3</w:t>
    </w:r>
    <w:r w:rsidR="00120C1A">
      <w:rPr>
        <w:rFonts w:ascii="Angsana New" w:hAnsi="Angsana New"/>
        <w:sz w:val="32"/>
        <w:szCs w:val="32"/>
        <w:lang w:val="en-US" w:bidi="th-TH"/>
      </w:rPr>
      <w:t xml:space="preserve">0 </w:t>
    </w:r>
    <w:r w:rsidR="00120C1A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120C1A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20C1A" w:rsidRPr="00A465AD">
      <w:rPr>
        <w:rFonts w:ascii="Angsana New" w:hAnsi="Angsana New"/>
        <w:sz w:val="32"/>
        <w:szCs w:val="32"/>
        <w:lang w:val="en-US" w:bidi="th-TH"/>
      </w:rPr>
      <w:t>256</w:t>
    </w:r>
    <w:r w:rsidR="00120C1A">
      <w:rPr>
        <w:rFonts w:ascii="Angsana New" w:hAnsi="Angsana New"/>
        <w:sz w:val="32"/>
        <w:szCs w:val="32"/>
        <w:lang w:val="en-US" w:bidi="th-TH"/>
      </w:rPr>
      <w:t>7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1BCFCABD" w:rsidR="00B66364" w:rsidRDefault="00B66364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120C1A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120C1A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20C1A" w:rsidRPr="00A465AD">
      <w:rPr>
        <w:rFonts w:ascii="Angsana New" w:hAnsi="Angsana New"/>
        <w:sz w:val="32"/>
        <w:szCs w:val="32"/>
        <w:lang w:val="en-US" w:bidi="th-TH"/>
      </w:rPr>
      <w:t>3</w:t>
    </w:r>
    <w:r w:rsidR="00120C1A">
      <w:rPr>
        <w:rFonts w:ascii="Angsana New" w:hAnsi="Angsana New"/>
        <w:sz w:val="32"/>
        <w:szCs w:val="32"/>
        <w:lang w:val="en-US" w:bidi="th-TH"/>
      </w:rPr>
      <w:t xml:space="preserve">0 </w:t>
    </w:r>
    <w:r w:rsidR="00120C1A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120C1A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20C1A" w:rsidRPr="00A465AD">
      <w:rPr>
        <w:rFonts w:ascii="Angsana New" w:hAnsi="Angsana New"/>
        <w:sz w:val="32"/>
        <w:szCs w:val="32"/>
        <w:lang w:val="en-US" w:bidi="th-TH"/>
      </w:rPr>
      <w:t>256</w:t>
    </w:r>
    <w:r w:rsidR="00120C1A">
      <w:rPr>
        <w:rFonts w:ascii="Angsana New" w:hAnsi="Angsana New"/>
        <w:sz w:val="32"/>
        <w:szCs w:val="32"/>
        <w:lang w:val="en-US" w:bidi="th-TH"/>
      </w:rPr>
      <w:t>7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5925FFC2" w:rsidR="00B66364" w:rsidRDefault="00B66364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120C1A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120C1A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20C1A" w:rsidRPr="00A465AD">
      <w:rPr>
        <w:rFonts w:ascii="Angsana New" w:hAnsi="Angsana New"/>
        <w:sz w:val="32"/>
        <w:szCs w:val="32"/>
        <w:lang w:val="en-US" w:bidi="th-TH"/>
      </w:rPr>
      <w:t>3</w:t>
    </w:r>
    <w:r w:rsidR="00120C1A">
      <w:rPr>
        <w:rFonts w:ascii="Angsana New" w:hAnsi="Angsana New"/>
        <w:sz w:val="32"/>
        <w:szCs w:val="32"/>
        <w:lang w:val="en-US" w:bidi="th-TH"/>
      </w:rPr>
      <w:t xml:space="preserve">0 </w:t>
    </w:r>
    <w:r w:rsidR="00120C1A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120C1A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20C1A" w:rsidRPr="00A465AD">
      <w:rPr>
        <w:rFonts w:ascii="Angsana New" w:hAnsi="Angsana New"/>
        <w:sz w:val="32"/>
        <w:szCs w:val="32"/>
        <w:lang w:val="en-US" w:bidi="th-TH"/>
      </w:rPr>
      <w:t>256</w:t>
    </w:r>
    <w:r w:rsidR="00120C1A">
      <w:rPr>
        <w:rFonts w:ascii="Angsana New" w:hAnsi="Angsana New"/>
        <w:sz w:val="32"/>
        <w:szCs w:val="32"/>
        <w:lang w:val="en-US" w:bidi="th-TH"/>
      </w:rPr>
      <w:t>7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F34E4"/>
    <w:multiLevelType w:val="hybridMultilevel"/>
    <w:tmpl w:val="A3206BFC"/>
    <w:lvl w:ilvl="0" w:tplc="11AC34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9E362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2069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225A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9C14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38FD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BBE98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16C6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48A2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8BA150C"/>
    <w:multiLevelType w:val="hybridMultilevel"/>
    <w:tmpl w:val="402090A4"/>
    <w:lvl w:ilvl="0" w:tplc="916C7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9CCD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8081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682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DE682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D72EC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9682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D840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70EF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40D22B8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7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2EE7277"/>
    <w:multiLevelType w:val="hybridMultilevel"/>
    <w:tmpl w:val="850EFAD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9"/>
  </w:num>
  <w:num w:numId="12" w16cid:durableId="1224178723">
    <w:abstractNumId w:val="13"/>
  </w:num>
  <w:num w:numId="13" w16cid:durableId="156501496">
    <w:abstractNumId w:val="26"/>
  </w:num>
  <w:num w:numId="14" w16cid:durableId="455678199">
    <w:abstractNumId w:val="16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27"/>
  </w:num>
  <w:num w:numId="18" w16cid:durableId="963316718">
    <w:abstractNumId w:val="11"/>
  </w:num>
  <w:num w:numId="19" w16cid:durableId="2119255851">
    <w:abstractNumId w:val="20"/>
  </w:num>
  <w:num w:numId="20" w16cid:durableId="1843741481">
    <w:abstractNumId w:val="12"/>
  </w:num>
  <w:num w:numId="21" w16cid:durableId="1203009805">
    <w:abstractNumId w:val="24"/>
  </w:num>
  <w:num w:numId="22" w16cid:durableId="929629540">
    <w:abstractNumId w:val="15"/>
  </w:num>
  <w:num w:numId="23" w16cid:durableId="1706757365">
    <w:abstractNumId w:val="23"/>
  </w:num>
  <w:num w:numId="24" w16cid:durableId="1590652854">
    <w:abstractNumId w:val="25"/>
  </w:num>
  <w:num w:numId="25" w16cid:durableId="1607152252">
    <w:abstractNumId w:val="18"/>
  </w:num>
  <w:num w:numId="26" w16cid:durableId="1906792116">
    <w:abstractNumId w:val="20"/>
  </w:num>
  <w:num w:numId="27" w16cid:durableId="1190682135">
    <w:abstractNumId w:val="28"/>
  </w:num>
  <w:num w:numId="28" w16cid:durableId="764881610">
    <w:abstractNumId w:val="17"/>
  </w:num>
  <w:num w:numId="29" w16cid:durableId="1423330868">
    <w:abstractNumId w:val="14"/>
  </w:num>
  <w:num w:numId="30" w16cid:durableId="1126851405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28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9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C8D"/>
    <w:rsid w:val="000A6C9B"/>
    <w:rsid w:val="000A6D6D"/>
    <w:rsid w:val="000A6D7A"/>
    <w:rsid w:val="000A78F1"/>
    <w:rsid w:val="000A7BED"/>
    <w:rsid w:val="000B0396"/>
    <w:rsid w:val="000B0788"/>
    <w:rsid w:val="000B0BB3"/>
    <w:rsid w:val="000B0D0C"/>
    <w:rsid w:val="000B0FAD"/>
    <w:rsid w:val="000B1352"/>
    <w:rsid w:val="000B13E8"/>
    <w:rsid w:val="000B1AC6"/>
    <w:rsid w:val="000B21C7"/>
    <w:rsid w:val="000B26B9"/>
    <w:rsid w:val="000B2C21"/>
    <w:rsid w:val="000B2C3A"/>
    <w:rsid w:val="000B2CA5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65C5"/>
    <w:rsid w:val="000B7409"/>
    <w:rsid w:val="000B7532"/>
    <w:rsid w:val="000B7659"/>
    <w:rsid w:val="000B7F09"/>
    <w:rsid w:val="000C0332"/>
    <w:rsid w:val="000C0387"/>
    <w:rsid w:val="000C071E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0C35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53EE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194A"/>
    <w:rsid w:val="0011198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6D7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4AE5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46D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732"/>
    <w:rsid w:val="001A18FD"/>
    <w:rsid w:val="001A1CC4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C0D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AB9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6A23"/>
    <w:rsid w:val="002070D9"/>
    <w:rsid w:val="0020770E"/>
    <w:rsid w:val="00207D0C"/>
    <w:rsid w:val="0021000F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675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2E36"/>
    <w:rsid w:val="00243024"/>
    <w:rsid w:val="00243C9D"/>
    <w:rsid w:val="00243F3F"/>
    <w:rsid w:val="002440EB"/>
    <w:rsid w:val="0024412B"/>
    <w:rsid w:val="002441C0"/>
    <w:rsid w:val="00244255"/>
    <w:rsid w:val="00244852"/>
    <w:rsid w:val="002449EF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143D"/>
    <w:rsid w:val="00251557"/>
    <w:rsid w:val="00251D42"/>
    <w:rsid w:val="00251F56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3D74"/>
    <w:rsid w:val="002A3EAA"/>
    <w:rsid w:val="002A4644"/>
    <w:rsid w:val="002A47AD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B8F"/>
    <w:rsid w:val="002B5CE9"/>
    <w:rsid w:val="002B5F24"/>
    <w:rsid w:val="002B5F3A"/>
    <w:rsid w:val="002B5FFF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861"/>
    <w:rsid w:val="002C692F"/>
    <w:rsid w:val="002C6E04"/>
    <w:rsid w:val="002C6EE4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F0D"/>
    <w:rsid w:val="002E7001"/>
    <w:rsid w:val="002E753C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1C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689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850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02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AB0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34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028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EB4"/>
    <w:rsid w:val="00382F08"/>
    <w:rsid w:val="00383C07"/>
    <w:rsid w:val="00384D38"/>
    <w:rsid w:val="00384DF3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D0A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24E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72C"/>
    <w:rsid w:val="003B7B6D"/>
    <w:rsid w:val="003B7B94"/>
    <w:rsid w:val="003B7D27"/>
    <w:rsid w:val="003C0078"/>
    <w:rsid w:val="003C007A"/>
    <w:rsid w:val="003C0348"/>
    <w:rsid w:val="003C0BD6"/>
    <w:rsid w:val="003C1008"/>
    <w:rsid w:val="003C11BE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274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D0F"/>
    <w:rsid w:val="003D1EFB"/>
    <w:rsid w:val="003D1F5D"/>
    <w:rsid w:val="003D1FAB"/>
    <w:rsid w:val="003D226C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497"/>
    <w:rsid w:val="003E1581"/>
    <w:rsid w:val="003E160A"/>
    <w:rsid w:val="003E1662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A5A"/>
    <w:rsid w:val="00431C6A"/>
    <w:rsid w:val="00432651"/>
    <w:rsid w:val="0043274B"/>
    <w:rsid w:val="00433319"/>
    <w:rsid w:val="0043337E"/>
    <w:rsid w:val="0043349F"/>
    <w:rsid w:val="00433C69"/>
    <w:rsid w:val="00433CDC"/>
    <w:rsid w:val="00433F5F"/>
    <w:rsid w:val="0043447B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075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37C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1B25"/>
    <w:rsid w:val="004C1EB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A7A"/>
    <w:rsid w:val="004C5F04"/>
    <w:rsid w:val="004C66E1"/>
    <w:rsid w:val="004C675A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18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96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1ED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54"/>
    <w:rsid w:val="00555EBF"/>
    <w:rsid w:val="005562D1"/>
    <w:rsid w:val="005570F4"/>
    <w:rsid w:val="00557BE4"/>
    <w:rsid w:val="00557CBB"/>
    <w:rsid w:val="00557FA6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850"/>
    <w:rsid w:val="0056390E"/>
    <w:rsid w:val="005639E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BE5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8E5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707"/>
    <w:rsid w:val="00652ABC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DFA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664"/>
    <w:rsid w:val="006617B3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54"/>
    <w:rsid w:val="0067487D"/>
    <w:rsid w:val="00674A85"/>
    <w:rsid w:val="00674B19"/>
    <w:rsid w:val="00674F78"/>
    <w:rsid w:val="0067517E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AF7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788"/>
    <w:rsid w:val="006F2A20"/>
    <w:rsid w:val="006F2D2C"/>
    <w:rsid w:val="006F30F4"/>
    <w:rsid w:val="006F32CF"/>
    <w:rsid w:val="006F3567"/>
    <w:rsid w:val="006F3729"/>
    <w:rsid w:val="006F3849"/>
    <w:rsid w:val="006F38B1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E72"/>
    <w:rsid w:val="00705F34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0E5F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A73"/>
    <w:rsid w:val="00740DB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3928"/>
    <w:rsid w:val="00764679"/>
    <w:rsid w:val="00764B6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579"/>
    <w:rsid w:val="0077765A"/>
    <w:rsid w:val="00777667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0B7"/>
    <w:rsid w:val="00784386"/>
    <w:rsid w:val="00784506"/>
    <w:rsid w:val="007846EF"/>
    <w:rsid w:val="00784970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59D2"/>
    <w:rsid w:val="007960A2"/>
    <w:rsid w:val="0079613B"/>
    <w:rsid w:val="007962E2"/>
    <w:rsid w:val="007963B5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520"/>
    <w:rsid w:val="007A39B2"/>
    <w:rsid w:val="007A3B11"/>
    <w:rsid w:val="007A3C91"/>
    <w:rsid w:val="007A3F09"/>
    <w:rsid w:val="007A3F27"/>
    <w:rsid w:val="007A4178"/>
    <w:rsid w:val="007A43E3"/>
    <w:rsid w:val="007A4AA9"/>
    <w:rsid w:val="007A4C52"/>
    <w:rsid w:val="007A4C7A"/>
    <w:rsid w:val="007A4DE4"/>
    <w:rsid w:val="007A4E40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6F12"/>
    <w:rsid w:val="007B7C2F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D27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1BD6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7EF"/>
    <w:rsid w:val="007E2A19"/>
    <w:rsid w:val="007E2B60"/>
    <w:rsid w:val="007E2E1C"/>
    <w:rsid w:val="007E384C"/>
    <w:rsid w:val="007E4460"/>
    <w:rsid w:val="007E446F"/>
    <w:rsid w:val="007E44B5"/>
    <w:rsid w:val="007E4557"/>
    <w:rsid w:val="007E482C"/>
    <w:rsid w:val="007E4D57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2EF"/>
    <w:rsid w:val="00814B2E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8CE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34A"/>
    <w:rsid w:val="00890262"/>
    <w:rsid w:val="008905BC"/>
    <w:rsid w:val="00890CB8"/>
    <w:rsid w:val="00890CF0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1DB1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5A4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F7"/>
    <w:rsid w:val="008D7AAD"/>
    <w:rsid w:val="008D7BC5"/>
    <w:rsid w:val="008D7FAD"/>
    <w:rsid w:val="008E0922"/>
    <w:rsid w:val="008E0F5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774"/>
    <w:rsid w:val="00913AB5"/>
    <w:rsid w:val="00914B73"/>
    <w:rsid w:val="00914DD7"/>
    <w:rsid w:val="00914E39"/>
    <w:rsid w:val="00914E91"/>
    <w:rsid w:val="00914F56"/>
    <w:rsid w:val="00915721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F85"/>
    <w:rsid w:val="0093003D"/>
    <w:rsid w:val="009308A0"/>
    <w:rsid w:val="00930C5C"/>
    <w:rsid w:val="00930D1D"/>
    <w:rsid w:val="00930F99"/>
    <w:rsid w:val="00931395"/>
    <w:rsid w:val="00932971"/>
    <w:rsid w:val="00933032"/>
    <w:rsid w:val="00933629"/>
    <w:rsid w:val="0093366A"/>
    <w:rsid w:val="00933E78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2C5"/>
    <w:rsid w:val="00954591"/>
    <w:rsid w:val="00954846"/>
    <w:rsid w:val="00954A35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65CE"/>
    <w:rsid w:val="009B6FA0"/>
    <w:rsid w:val="009B7030"/>
    <w:rsid w:val="009B77D6"/>
    <w:rsid w:val="009B7B11"/>
    <w:rsid w:val="009B7D37"/>
    <w:rsid w:val="009C0A42"/>
    <w:rsid w:val="009C0AA6"/>
    <w:rsid w:val="009C0DC1"/>
    <w:rsid w:val="009C1967"/>
    <w:rsid w:val="009C1BEE"/>
    <w:rsid w:val="009C1D33"/>
    <w:rsid w:val="009C2ADD"/>
    <w:rsid w:val="009C2EF2"/>
    <w:rsid w:val="009C2F06"/>
    <w:rsid w:val="009C3208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26A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BF"/>
    <w:rsid w:val="00A008C8"/>
    <w:rsid w:val="00A00956"/>
    <w:rsid w:val="00A00A8A"/>
    <w:rsid w:val="00A00C9F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CBD"/>
    <w:rsid w:val="00A03E1C"/>
    <w:rsid w:val="00A03FF0"/>
    <w:rsid w:val="00A046F3"/>
    <w:rsid w:val="00A04A71"/>
    <w:rsid w:val="00A04DD2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B9"/>
    <w:rsid w:val="00A21FFF"/>
    <w:rsid w:val="00A22390"/>
    <w:rsid w:val="00A22654"/>
    <w:rsid w:val="00A22ABB"/>
    <w:rsid w:val="00A22C1C"/>
    <w:rsid w:val="00A22D0B"/>
    <w:rsid w:val="00A22F9C"/>
    <w:rsid w:val="00A23002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13E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479C9"/>
    <w:rsid w:val="00A47FB4"/>
    <w:rsid w:val="00A502AC"/>
    <w:rsid w:val="00A509BA"/>
    <w:rsid w:val="00A513AD"/>
    <w:rsid w:val="00A513ED"/>
    <w:rsid w:val="00A51712"/>
    <w:rsid w:val="00A51848"/>
    <w:rsid w:val="00A51965"/>
    <w:rsid w:val="00A51B1E"/>
    <w:rsid w:val="00A51B60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578B1"/>
    <w:rsid w:val="00A57CE1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754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64B"/>
    <w:rsid w:val="00AA18DE"/>
    <w:rsid w:val="00AA19B0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731C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27"/>
    <w:rsid w:val="00AC7483"/>
    <w:rsid w:val="00AC7558"/>
    <w:rsid w:val="00AC78E1"/>
    <w:rsid w:val="00AC7AE9"/>
    <w:rsid w:val="00AC7B28"/>
    <w:rsid w:val="00AC7ED0"/>
    <w:rsid w:val="00AD0052"/>
    <w:rsid w:val="00AD0B8E"/>
    <w:rsid w:val="00AD0F26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3D1"/>
    <w:rsid w:val="00AF54A7"/>
    <w:rsid w:val="00AF5809"/>
    <w:rsid w:val="00AF5B1B"/>
    <w:rsid w:val="00AF5B2E"/>
    <w:rsid w:val="00AF5D31"/>
    <w:rsid w:val="00AF603C"/>
    <w:rsid w:val="00AF63C1"/>
    <w:rsid w:val="00AF663E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2FE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1F"/>
    <w:rsid w:val="00B36159"/>
    <w:rsid w:val="00B365E6"/>
    <w:rsid w:val="00B36894"/>
    <w:rsid w:val="00B36B29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C9F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DA"/>
    <w:rsid w:val="00B525E2"/>
    <w:rsid w:val="00B52A8D"/>
    <w:rsid w:val="00B52AF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1E1B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443"/>
    <w:rsid w:val="00B70673"/>
    <w:rsid w:val="00B70E1E"/>
    <w:rsid w:val="00B70EAA"/>
    <w:rsid w:val="00B71020"/>
    <w:rsid w:val="00B71220"/>
    <w:rsid w:val="00B71978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16DB"/>
    <w:rsid w:val="00B819DC"/>
    <w:rsid w:val="00B81BF2"/>
    <w:rsid w:val="00B8212F"/>
    <w:rsid w:val="00B82646"/>
    <w:rsid w:val="00B82909"/>
    <w:rsid w:val="00B82936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7D2"/>
    <w:rsid w:val="00B87E52"/>
    <w:rsid w:val="00B9055C"/>
    <w:rsid w:val="00B909DE"/>
    <w:rsid w:val="00B90DA5"/>
    <w:rsid w:val="00B91786"/>
    <w:rsid w:val="00B91C38"/>
    <w:rsid w:val="00B91D17"/>
    <w:rsid w:val="00B91E1C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D04"/>
    <w:rsid w:val="00B94F70"/>
    <w:rsid w:val="00B95308"/>
    <w:rsid w:val="00B95568"/>
    <w:rsid w:val="00B958C6"/>
    <w:rsid w:val="00B9760A"/>
    <w:rsid w:val="00B97680"/>
    <w:rsid w:val="00B978A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A87"/>
    <w:rsid w:val="00BA2E8A"/>
    <w:rsid w:val="00BA30E1"/>
    <w:rsid w:val="00BA311A"/>
    <w:rsid w:val="00BA328D"/>
    <w:rsid w:val="00BA3C03"/>
    <w:rsid w:val="00BA4BBD"/>
    <w:rsid w:val="00BA55CF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B1"/>
    <w:rsid w:val="00BC233D"/>
    <w:rsid w:val="00BC2AF7"/>
    <w:rsid w:val="00BC2F75"/>
    <w:rsid w:val="00BC300D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3F52"/>
    <w:rsid w:val="00BE4359"/>
    <w:rsid w:val="00BE46D1"/>
    <w:rsid w:val="00BE5859"/>
    <w:rsid w:val="00BE5D77"/>
    <w:rsid w:val="00BE644C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96E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AE8"/>
    <w:rsid w:val="00C37B1A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3E3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47CE2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787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C08"/>
    <w:rsid w:val="00C93CA7"/>
    <w:rsid w:val="00C9427F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669C"/>
    <w:rsid w:val="00CA66CB"/>
    <w:rsid w:val="00CA736A"/>
    <w:rsid w:val="00CA7571"/>
    <w:rsid w:val="00CB0518"/>
    <w:rsid w:val="00CB07DB"/>
    <w:rsid w:val="00CB1656"/>
    <w:rsid w:val="00CB1977"/>
    <w:rsid w:val="00CB1BF1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10A"/>
    <w:rsid w:val="00CD238C"/>
    <w:rsid w:val="00CD23CB"/>
    <w:rsid w:val="00CD26C7"/>
    <w:rsid w:val="00CD2748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12F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537C"/>
    <w:rsid w:val="00D05AD8"/>
    <w:rsid w:val="00D05D60"/>
    <w:rsid w:val="00D0622C"/>
    <w:rsid w:val="00D06402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298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07"/>
    <w:rsid w:val="00D176F9"/>
    <w:rsid w:val="00D20503"/>
    <w:rsid w:val="00D206C5"/>
    <w:rsid w:val="00D20808"/>
    <w:rsid w:val="00D2084F"/>
    <w:rsid w:val="00D20EC0"/>
    <w:rsid w:val="00D2122E"/>
    <w:rsid w:val="00D21516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341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0E9"/>
    <w:rsid w:val="00D373B9"/>
    <w:rsid w:val="00D377CC"/>
    <w:rsid w:val="00D377EC"/>
    <w:rsid w:val="00D400CA"/>
    <w:rsid w:val="00D4021E"/>
    <w:rsid w:val="00D40298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215"/>
    <w:rsid w:val="00D52783"/>
    <w:rsid w:val="00D52BC0"/>
    <w:rsid w:val="00D5340C"/>
    <w:rsid w:val="00D5357B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151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6A1"/>
    <w:rsid w:val="00D8409D"/>
    <w:rsid w:val="00D840FF"/>
    <w:rsid w:val="00D848A5"/>
    <w:rsid w:val="00D84AEA"/>
    <w:rsid w:val="00D84C32"/>
    <w:rsid w:val="00D84DBC"/>
    <w:rsid w:val="00D853FC"/>
    <w:rsid w:val="00D857EC"/>
    <w:rsid w:val="00D8582F"/>
    <w:rsid w:val="00D859CC"/>
    <w:rsid w:val="00D859E9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A0F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932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7E6"/>
    <w:rsid w:val="00DE1A28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96B"/>
    <w:rsid w:val="00E05B34"/>
    <w:rsid w:val="00E05D7E"/>
    <w:rsid w:val="00E05FD2"/>
    <w:rsid w:val="00E060F4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A7A"/>
    <w:rsid w:val="00E10D0C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0BAC"/>
    <w:rsid w:val="00E212F0"/>
    <w:rsid w:val="00E219C1"/>
    <w:rsid w:val="00E21A7E"/>
    <w:rsid w:val="00E21BCF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903"/>
    <w:rsid w:val="00E40F40"/>
    <w:rsid w:val="00E41335"/>
    <w:rsid w:val="00E41BCC"/>
    <w:rsid w:val="00E41E16"/>
    <w:rsid w:val="00E41F98"/>
    <w:rsid w:val="00E42286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D0A"/>
    <w:rsid w:val="00EC03B0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2DDC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E8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0F8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B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6AD"/>
    <w:rsid w:val="00F367B2"/>
    <w:rsid w:val="00F36864"/>
    <w:rsid w:val="00F36BF7"/>
    <w:rsid w:val="00F36F74"/>
    <w:rsid w:val="00F37166"/>
    <w:rsid w:val="00F3747B"/>
    <w:rsid w:val="00F3754C"/>
    <w:rsid w:val="00F377A1"/>
    <w:rsid w:val="00F37E22"/>
    <w:rsid w:val="00F37EC0"/>
    <w:rsid w:val="00F40138"/>
    <w:rsid w:val="00F4065F"/>
    <w:rsid w:val="00F408C7"/>
    <w:rsid w:val="00F40D37"/>
    <w:rsid w:val="00F4165D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2E42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20AD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A5F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9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126</TotalTime>
  <Pages>1</Pages>
  <Words>4600</Words>
  <Characters>26223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30762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Praewwipa, Silawal</cp:lastModifiedBy>
  <cp:revision>13</cp:revision>
  <cp:lastPrinted>2024-08-14T11:10:00Z</cp:lastPrinted>
  <dcterms:created xsi:type="dcterms:W3CDTF">2024-08-13T15:48:00Z</dcterms:created>
  <dcterms:modified xsi:type="dcterms:W3CDTF">2024-08-14T11:10:00Z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