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541CDFAB" w14:textId="77777777" w:rsidR="0081282E" w:rsidRPr="000E72B7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B089D0D" w14:textId="2DD9ECAD" w:rsidR="00B05CD9" w:rsidRPr="0074022A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3410B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3410B4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หกเดือนสิ้นสุดวันที่ </w:t>
      </w:r>
      <w:r w:rsidR="003410B4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="003410B4"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410B4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3410B4"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69338943" w14:textId="77777777" w:rsidR="0081282E" w:rsidRPr="00F902C1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925C80C" w14:textId="77777777" w:rsidR="0081282E" w:rsidRPr="00F902C1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22FBB08" w14:textId="77777777" w:rsidR="00A23D6B" w:rsidRPr="007E42DF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3B43607" w14:textId="77777777" w:rsidR="00B05CD9" w:rsidRPr="005027F3" w:rsidRDefault="00B05CD9" w:rsidP="00B05CD9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895A0C" w14:textId="77777777" w:rsidR="00B05CD9" w:rsidRPr="005027F3" w:rsidRDefault="00B05CD9" w:rsidP="00B05CD9">
      <w:pPr>
        <w:pStyle w:val="Bo-Blankline"/>
        <w:rPr>
          <w:sz w:val="32"/>
          <w:szCs w:val="32"/>
        </w:rPr>
      </w:pPr>
    </w:p>
    <w:p w14:paraId="37505E58" w14:textId="77777777" w:rsidR="00B05CD9" w:rsidRPr="005027F3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402399" w14:textId="77777777" w:rsidR="00B05CD9" w:rsidRPr="005027F3" w:rsidRDefault="00B05CD9" w:rsidP="00B05CD9">
      <w:pPr>
        <w:pStyle w:val="Bo-Blankline"/>
        <w:rPr>
          <w:sz w:val="30"/>
          <w:szCs w:val="30"/>
        </w:rPr>
      </w:pPr>
    </w:p>
    <w:p w14:paraId="34A25EF4" w14:textId="631322A9" w:rsidR="00B05CD9" w:rsidRPr="00E052C5" w:rsidRDefault="00B05CD9" w:rsidP="00B05CD9">
      <w:pPr>
        <w:pStyle w:val="a0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cs/>
        </w:rPr>
      </w:pPr>
      <w:r w:rsidRPr="00C3033E">
        <w:rPr>
          <w:rFonts w:ascii="Angsana New" w:hAnsi="Angsana New" w:cs="Angsana New" w:hint="cs"/>
          <w:cs/>
        </w:rPr>
        <w:t>ข้าพเจ้าได้สอบทาน</w:t>
      </w:r>
      <w:r w:rsidR="007A32BF" w:rsidRPr="00C3033E">
        <w:rPr>
          <w:rFonts w:ascii="Angsana New" w:hAnsi="Angsana New" w:cs="Angsana New" w:hint="cs"/>
          <w:cs/>
        </w:rPr>
        <w:t>งบฐานะการเงิน</w:t>
      </w:r>
      <w:r w:rsidRPr="00C3033E">
        <w:rPr>
          <w:rFonts w:ascii="Angsana New" w:hAnsi="Angsana New" w:cs="Angsana New" w:hint="cs"/>
          <w:cs/>
        </w:rPr>
        <w:t>รวมและ</w:t>
      </w:r>
      <w:r w:rsidR="007A32BF" w:rsidRPr="00C3033E">
        <w:rPr>
          <w:rFonts w:ascii="Angsana New" w:hAnsi="Angsana New" w:cs="Angsana New" w:hint="cs"/>
          <w:cs/>
        </w:rPr>
        <w:t>งบฐานะการเงิน</w:t>
      </w:r>
      <w:r w:rsidRPr="00C3033E">
        <w:rPr>
          <w:rFonts w:ascii="Angsana New" w:hAnsi="Angsana New" w:cs="Angsana New" w:hint="cs"/>
          <w:cs/>
        </w:rPr>
        <w:t xml:space="preserve">เฉพาะกิจการ ณ วันที่ </w:t>
      </w:r>
      <w:r w:rsidR="007C32E4" w:rsidRPr="00C3033E">
        <w:rPr>
          <w:rFonts w:asciiTheme="majorBidi" w:hAnsiTheme="majorBidi" w:cstheme="majorBidi"/>
          <w:spacing w:val="10"/>
          <w:lang w:val="en-GB"/>
        </w:rPr>
        <w:t>30</w:t>
      </w:r>
      <w:r w:rsidR="007C32E4" w:rsidRPr="00C3033E">
        <w:rPr>
          <w:rFonts w:asciiTheme="majorBidi" w:hAnsiTheme="majorBidi" w:cstheme="majorBidi"/>
          <w:spacing w:val="10"/>
          <w:lang w:val="en-US"/>
        </w:rPr>
        <w:t xml:space="preserve"> </w:t>
      </w:r>
      <w:r w:rsidR="007C32E4" w:rsidRPr="00C3033E">
        <w:rPr>
          <w:rFonts w:asciiTheme="majorBidi" w:hAnsiTheme="majorBidi" w:cstheme="majorBidi"/>
          <w:spacing w:val="10"/>
          <w:cs/>
          <w:lang w:val="en-US"/>
        </w:rPr>
        <w:t>มิถุนายน</w:t>
      </w:r>
      <w:r w:rsidR="007C32E4" w:rsidRPr="00C3033E">
        <w:rPr>
          <w:rFonts w:asciiTheme="majorBidi" w:hAnsiTheme="majorBidi" w:cstheme="majorBidi"/>
          <w:spacing w:val="10"/>
          <w:lang w:val="en-US"/>
        </w:rPr>
        <w:t xml:space="preserve"> </w:t>
      </w:r>
      <w:r w:rsidRPr="00C3033E">
        <w:rPr>
          <w:rFonts w:ascii="Angsana New" w:hAnsi="Angsana New" w:cs="Angsana New"/>
          <w:lang w:val="en-US"/>
        </w:rPr>
        <w:t>256</w:t>
      </w:r>
      <w:r w:rsidR="009A0D19">
        <w:rPr>
          <w:rFonts w:ascii="Angsana New" w:hAnsi="Angsana New" w:cs="Angsana New"/>
          <w:lang w:val="en-US"/>
        </w:rPr>
        <w:t>7</w:t>
      </w:r>
      <w:r w:rsidR="00D87C50" w:rsidRPr="00C3033E">
        <w:rPr>
          <w:rFonts w:ascii="Angsana New" w:hAnsi="Angsana New" w:cs="Angsana New" w:hint="cs"/>
          <w:cs/>
        </w:rPr>
        <w:t xml:space="preserve"> </w:t>
      </w:r>
      <w:r w:rsidRPr="00C3033E">
        <w:rPr>
          <w:rFonts w:ascii="Angsana New" w:hAnsi="Angsana New" w:cs="Angsana New" w:hint="cs"/>
          <w:cs/>
        </w:rPr>
        <w:t>งบกำไรขาดทุนเบ็ดเสร็จรวมและงบกำไรขาดทุนเบ็ดเสร็จเฉพาะกิจการ</w:t>
      </w:r>
      <w:r w:rsidRPr="00C3033E">
        <w:rPr>
          <w:rFonts w:ascii="Angsana New" w:hAnsi="Angsana New" w:cs="Angsana New" w:hint="cs"/>
          <w:spacing w:val="4"/>
          <w:cs/>
        </w:rPr>
        <w:t xml:space="preserve"> </w:t>
      </w:r>
      <w:r w:rsidR="007C32E4" w:rsidRPr="00C3033E">
        <w:rPr>
          <w:rFonts w:asciiTheme="majorBidi" w:hAnsiTheme="majorBidi" w:cstheme="majorBidi" w:hint="cs"/>
          <w:cs/>
        </w:rPr>
        <w:t xml:space="preserve">สำหรับงวดสามเดือนและหกเดือนสิ้นสุดวันที่ </w:t>
      </w:r>
      <w:r w:rsidR="007C32E4" w:rsidRPr="00C3033E">
        <w:rPr>
          <w:rFonts w:asciiTheme="majorBidi" w:hAnsiTheme="majorBidi" w:cstheme="majorBidi"/>
          <w:cs/>
        </w:rPr>
        <w:br/>
      </w:r>
      <w:r w:rsidR="007C32E4" w:rsidRPr="00C3033E">
        <w:rPr>
          <w:rFonts w:asciiTheme="majorBidi" w:hAnsiTheme="majorBidi" w:cstheme="majorBidi"/>
          <w:lang w:val="en-GB"/>
        </w:rPr>
        <w:t>30</w:t>
      </w:r>
      <w:r w:rsidR="007C32E4" w:rsidRPr="00C3033E">
        <w:rPr>
          <w:rFonts w:asciiTheme="majorBidi" w:hAnsiTheme="majorBidi" w:cstheme="majorBidi"/>
          <w:lang w:val="en-US"/>
        </w:rPr>
        <w:t xml:space="preserve"> </w:t>
      </w:r>
      <w:r w:rsidR="007C32E4" w:rsidRPr="00C3033E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7C32E4" w:rsidRPr="00C3033E">
        <w:rPr>
          <w:rFonts w:asciiTheme="majorBidi" w:hAnsiTheme="majorBidi" w:cstheme="majorBidi"/>
          <w:lang w:val="en-GB"/>
        </w:rPr>
        <w:t>2567</w:t>
      </w:r>
      <w:r w:rsidR="007C32E4" w:rsidRPr="00C3033E">
        <w:rPr>
          <w:rFonts w:asciiTheme="majorBidi" w:hAnsiTheme="majorBidi" w:cstheme="majorBidi"/>
          <w:lang w:val="en-US"/>
        </w:rPr>
        <w:t xml:space="preserve"> </w:t>
      </w:r>
      <w:r w:rsidR="007A32BF" w:rsidRPr="00C3033E">
        <w:rPr>
          <w:rFonts w:ascii="Angsana New" w:hAnsi="Angsana New" w:cs="Angsana New" w:hint="cs"/>
          <w:spacing w:val="4"/>
          <w:cs/>
        </w:rPr>
        <w:t>งบการเปลี่ยนแปลงส่วนของผู้ถือหุ้น</w:t>
      </w:r>
      <w:r w:rsidRPr="00C3033E">
        <w:rPr>
          <w:rFonts w:ascii="Angsana New" w:hAnsi="Angsana New" w:cs="Angsana New" w:hint="cs"/>
          <w:spacing w:val="4"/>
          <w:cs/>
        </w:rPr>
        <w:t>รวมและ</w:t>
      </w:r>
      <w:r w:rsidR="007A32BF" w:rsidRPr="00C3033E">
        <w:rPr>
          <w:rFonts w:ascii="Angsana New" w:hAnsi="Angsana New" w:cs="Angsana New" w:hint="cs"/>
          <w:spacing w:val="4"/>
          <w:cs/>
        </w:rPr>
        <w:t>งบการเปลี่ยนแปลงส่วนของผู้ถือหุ้น</w:t>
      </w:r>
      <w:r w:rsidRPr="00C3033E">
        <w:rPr>
          <w:rFonts w:ascii="Angsana New" w:hAnsi="Angsana New" w:cs="Angsana New" w:hint="cs"/>
          <w:spacing w:val="4"/>
          <w:cs/>
        </w:rPr>
        <w:t>เฉพาะกิจการ และ</w:t>
      </w:r>
      <w:r w:rsidRPr="00C3033E">
        <w:rPr>
          <w:rFonts w:ascii="Angsana New" w:hAnsi="Angsana New" w:cs="Angsana New" w:hint="cs"/>
          <w:cs/>
        </w:rPr>
        <w:t>งบกระแสเงินสดรวมและงบกระแสเงินสดเฉพาะกิจการ สำหรับงวด</w:t>
      </w:r>
      <w:r w:rsidR="00F91999" w:rsidRPr="00C3033E">
        <w:rPr>
          <w:rFonts w:asciiTheme="majorBidi" w:hAnsiTheme="majorBidi" w:cstheme="majorBidi"/>
          <w:cs/>
          <w:lang w:val="en-US"/>
        </w:rPr>
        <w:t>หก</w:t>
      </w:r>
      <w:r w:rsidRPr="00C3033E">
        <w:rPr>
          <w:rFonts w:ascii="Angsana New" w:hAnsi="Angsana New" w:cs="Angsana New" w:hint="cs"/>
          <w:cs/>
          <w:lang w:val="en-US"/>
        </w:rPr>
        <w:t>เ</w:t>
      </w:r>
      <w:r w:rsidRPr="00C3033E">
        <w:rPr>
          <w:rFonts w:ascii="Angsana New" w:hAnsi="Angsana New" w:cs="Angsana New" w:hint="cs"/>
          <w:cs/>
        </w:rPr>
        <w:t xml:space="preserve">ดือนสิ้นสุดวันที่ </w:t>
      </w:r>
      <w:r w:rsidR="00F91999" w:rsidRPr="00C3033E">
        <w:rPr>
          <w:rFonts w:asciiTheme="majorBidi" w:hAnsiTheme="majorBidi" w:cstheme="majorBidi"/>
          <w:lang w:val="en-GB"/>
        </w:rPr>
        <w:t>30</w:t>
      </w:r>
      <w:r w:rsidR="00F91999" w:rsidRPr="00C3033E">
        <w:rPr>
          <w:rFonts w:asciiTheme="majorBidi" w:hAnsiTheme="majorBidi" w:cstheme="majorBidi"/>
          <w:lang w:val="en-US"/>
        </w:rPr>
        <w:t xml:space="preserve"> </w:t>
      </w:r>
      <w:r w:rsidR="00F91999" w:rsidRPr="00C3033E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C3033E">
        <w:rPr>
          <w:rFonts w:ascii="Angsana New" w:hAnsi="Angsana New" w:cs="Angsana New"/>
          <w:lang w:val="en-US"/>
        </w:rPr>
        <w:t>256</w:t>
      </w:r>
      <w:r w:rsidR="00D87C50" w:rsidRPr="00C3033E">
        <w:rPr>
          <w:rFonts w:ascii="Angsana New" w:hAnsi="Angsana New" w:cs="Angsana New" w:hint="cs"/>
          <w:cs/>
          <w:lang w:val="en-US"/>
        </w:rPr>
        <w:t>7</w:t>
      </w:r>
      <w:r w:rsidRPr="00C3033E">
        <w:rPr>
          <w:rFonts w:ascii="Angsana New" w:hAnsi="Angsana New" w:cs="Angsana New"/>
          <w:lang w:val="en-US"/>
        </w:rPr>
        <w:t xml:space="preserve"> </w:t>
      </w:r>
      <w:r w:rsidRPr="00C3033E">
        <w:rPr>
          <w:rFonts w:ascii="Angsana New" w:hAnsi="Angsana New" w:cs="Angsana New" w:hint="cs"/>
          <w:cs/>
        </w:rPr>
        <w:t>และหมายเหตุ</w:t>
      </w:r>
      <w:r w:rsidRPr="00C3033E">
        <w:rPr>
          <w:rFonts w:ascii="Angsana New" w:hAnsi="Angsana New" w:cs="Angsana New" w:hint="cs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Pr="00C3033E">
        <w:rPr>
          <w:rFonts w:ascii="Angsana New" w:hAnsi="Angsana New" w:cs="Angsana New" w:hint="cs"/>
          <w:cs/>
        </w:rPr>
        <w:t>และของเฉพาะบริษัท ทีพีไอ โพลีน เพาเวอร์ จำกัด (มหาชน) ตามลำดับ ซึ่งผู้บริหารของ</w:t>
      </w:r>
      <w:r w:rsidRPr="00E052C5">
        <w:rPr>
          <w:rFonts w:ascii="Angsana New" w:hAnsi="Angsana New" w:cs="Angsana New" w:hint="cs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เรื่อง การรายงานทางการเงิน</w:t>
      </w:r>
      <w:r w:rsidRPr="00E052C5">
        <w:rPr>
          <w:rFonts w:ascii="Angsana New" w:hAnsi="Angsana New" w:cs="Angsana New" w:hint="cs"/>
          <w:spacing w:val="-4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E052C5">
        <w:rPr>
          <w:rFonts w:ascii="Angsana New" w:hAnsi="Angsana New" w:cs="Angsana New" w:hint="cs"/>
          <w:cs/>
        </w:rPr>
        <w:t>ของข้าพเจ้า</w:t>
      </w:r>
    </w:p>
    <w:p w14:paraId="54217D39" w14:textId="77777777" w:rsidR="00B05CD9" w:rsidRDefault="00B05CD9" w:rsidP="00B05CD9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="Angsana New"/>
          <w:spacing w:val="10"/>
          <w:cs/>
        </w:rPr>
      </w:pPr>
    </w:p>
    <w:p w14:paraId="23CDD198" w14:textId="77777777" w:rsidR="00B05CD9" w:rsidRPr="004A1B1D" w:rsidRDefault="00B05CD9" w:rsidP="00B05CD9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9EE7E8D" w14:textId="77777777" w:rsidR="00B05CD9" w:rsidRPr="004A1B1D" w:rsidRDefault="00B05CD9" w:rsidP="00B05CD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D79A1E4" w14:textId="77777777" w:rsidR="00B05CD9" w:rsidRDefault="00B05CD9" w:rsidP="00B05CD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CB67B02" w14:textId="77777777" w:rsidR="00B05CD9" w:rsidRPr="00DF6BD7" w:rsidRDefault="00B05CD9" w:rsidP="00B05CD9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F99B44D" w14:textId="77777777" w:rsidR="00B05CD9" w:rsidRPr="00DF6BD7" w:rsidRDefault="00B05CD9" w:rsidP="00B05CD9">
      <w:pPr>
        <w:pStyle w:val="Bo-Blankline"/>
        <w:rPr>
          <w:sz w:val="30"/>
          <w:szCs w:val="30"/>
          <w:cs/>
        </w:rPr>
      </w:pPr>
    </w:p>
    <w:p w14:paraId="66A6A6C4" w14:textId="77777777" w:rsidR="00B05CD9" w:rsidRPr="00DF6BD7" w:rsidRDefault="00B05CD9" w:rsidP="00B05CD9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0FC0FE73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E31AF3" w:rsidRPr="007A58DB">
        <w:rPr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396612F9" w:rsidR="00FF5846" w:rsidRPr="00F335A7" w:rsidRDefault="00C3033E" w:rsidP="00F335A7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6</w:t>
      </w:r>
      <w:r w:rsidR="000964F4">
        <w:rPr>
          <w:rFonts w:ascii="Angsana New" w:hAnsi="Angsana New"/>
          <w:sz w:val="30"/>
          <w:szCs w:val="30"/>
          <w:lang w:val="en-US"/>
        </w:rPr>
        <w:t xml:space="preserve"> </w:t>
      </w:r>
      <w:r w:rsidR="00054B63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0964F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964F4">
        <w:rPr>
          <w:rFonts w:ascii="Angsana New" w:hAnsi="Angsana New"/>
          <w:sz w:val="30"/>
          <w:szCs w:val="30"/>
          <w:lang w:val="en-US"/>
        </w:rPr>
        <w:t>2567</w:t>
      </w:r>
    </w:p>
    <w:p w14:paraId="7A54B6C2" w14:textId="77777777" w:rsidR="00526BD5" w:rsidRDefault="00526BD5" w:rsidP="00FF5846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526BD5" w:rsidSect="00B063E4">
      <w:headerReference w:type="default" r:id="rId21"/>
      <w:footerReference w:type="default" r:id="rId22"/>
      <w:pgSz w:w="11909" w:h="16834" w:code="9"/>
      <w:pgMar w:top="691" w:right="1152" w:bottom="1166" w:left="1166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6BBE9" w14:textId="77777777" w:rsidR="0044600E" w:rsidRDefault="0044600E">
      <w:r>
        <w:separator/>
      </w:r>
    </w:p>
  </w:endnote>
  <w:endnote w:type="continuationSeparator" w:id="0">
    <w:p w14:paraId="353E8152" w14:textId="77777777" w:rsidR="0044600E" w:rsidRDefault="0044600E">
      <w:r>
        <w:continuationSeparator/>
      </w:r>
    </w:p>
  </w:endnote>
  <w:endnote w:type="continuationNotice" w:id="1">
    <w:p w14:paraId="5FEB9C1E" w14:textId="77777777" w:rsidR="0044600E" w:rsidRDefault="004460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CB3419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A29EF" w14:textId="77777777" w:rsidR="0044600E" w:rsidRDefault="0044600E">
      <w:r>
        <w:separator/>
      </w:r>
    </w:p>
  </w:footnote>
  <w:footnote w:type="continuationSeparator" w:id="0">
    <w:p w14:paraId="374C7984" w14:textId="77777777" w:rsidR="0044600E" w:rsidRDefault="0044600E">
      <w:r>
        <w:continuationSeparator/>
      </w:r>
    </w:p>
  </w:footnote>
  <w:footnote w:type="continuationNotice" w:id="1">
    <w:p w14:paraId="74C1C19F" w14:textId="77777777" w:rsidR="0044600E" w:rsidRDefault="004460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4C1B120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01133BCC" w:rsidR="00171D7E" w:rsidRDefault="00171D7E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59E9B8DB" w14:textId="766588CA" w:rsidR="008446B4" w:rsidRDefault="008446B4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303DB3E1" w14:textId="4A2A9A60" w:rsidR="008446B4" w:rsidRDefault="008446B4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5F713455" w14:textId="14F18A75" w:rsidR="008446B4" w:rsidRDefault="008446B4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61062BC6" w14:textId="0AA9A16A" w:rsidR="008446B4" w:rsidRDefault="008446B4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8A215D5" w14:textId="77777777" w:rsidR="00D3588E" w:rsidRPr="008446B4" w:rsidRDefault="00D3588E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7B465863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4436C2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Default="00171D7E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EABD93D" w14:textId="71B9AC7C" w:rsidR="00A358BF" w:rsidRDefault="00A358BF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B1AFB24" w14:textId="55219C12" w:rsidR="00A358BF" w:rsidRDefault="00A358BF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56D5275" w14:textId="77777777" w:rsidR="00A358BF" w:rsidRPr="00A358BF" w:rsidRDefault="00A358BF" w:rsidP="00D3588E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4E2236" w14:textId="500D7101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C1A22"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9C1A22" w:rsidRPr="001E050E">
      <w:rPr>
        <w:rFonts w:ascii="Angsana New" w:hAnsi="Angsana New"/>
        <w:b/>
        <w:bCs/>
        <w:sz w:val="32"/>
        <w:szCs w:val="32"/>
      </w:rPr>
      <w:t>30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C1A22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2E4A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6A4B"/>
    <w:rsid w:val="00037204"/>
    <w:rsid w:val="000401D1"/>
    <w:rsid w:val="000402DB"/>
    <w:rsid w:val="00040752"/>
    <w:rsid w:val="00040C03"/>
    <w:rsid w:val="00040F5F"/>
    <w:rsid w:val="0004100D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886"/>
    <w:rsid w:val="00070D56"/>
    <w:rsid w:val="00070EE1"/>
    <w:rsid w:val="000712EB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359"/>
    <w:rsid w:val="00136853"/>
    <w:rsid w:val="0013696E"/>
    <w:rsid w:val="00136BE5"/>
    <w:rsid w:val="00137061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3EB"/>
    <w:rsid w:val="0018597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7FF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0AF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44E"/>
    <w:rsid w:val="002B3512"/>
    <w:rsid w:val="002B3BA2"/>
    <w:rsid w:val="002B42DB"/>
    <w:rsid w:val="002B45AA"/>
    <w:rsid w:val="002B4A2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23E9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946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1CF"/>
    <w:rsid w:val="003A720A"/>
    <w:rsid w:val="003A734A"/>
    <w:rsid w:val="003A73D2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E48"/>
    <w:rsid w:val="003C62B6"/>
    <w:rsid w:val="003C6593"/>
    <w:rsid w:val="003C6DFB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4F4B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50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8E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00E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46D"/>
    <w:rsid w:val="0049155D"/>
    <w:rsid w:val="004922D3"/>
    <w:rsid w:val="0049241B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589"/>
    <w:rsid w:val="004A49A4"/>
    <w:rsid w:val="004A4A71"/>
    <w:rsid w:val="004A4A89"/>
    <w:rsid w:val="004A4B7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60F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5F6E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3FCE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A50"/>
    <w:rsid w:val="005D0F14"/>
    <w:rsid w:val="005D125C"/>
    <w:rsid w:val="005D187B"/>
    <w:rsid w:val="005D1CFE"/>
    <w:rsid w:val="005D1EC3"/>
    <w:rsid w:val="005D24AE"/>
    <w:rsid w:val="005D2773"/>
    <w:rsid w:val="005D2793"/>
    <w:rsid w:val="005D3032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94C"/>
    <w:rsid w:val="00627F51"/>
    <w:rsid w:val="00630240"/>
    <w:rsid w:val="0063026A"/>
    <w:rsid w:val="006307ED"/>
    <w:rsid w:val="00630838"/>
    <w:rsid w:val="00630C1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4F5A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EEE"/>
    <w:rsid w:val="00762F3A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0BA"/>
    <w:rsid w:val="0082140D"/>
    <w:rsid w:val="008214DD"/>
    <w:rsid w:val="00821578"/>
    <w:rsid w:val="008220D2"/>
    <w:rsid w:val="008226B9"/>
    <w:rsid w:val="00822841"/>
    <w:rsid w:val="00822865"/>
    <w:rsid w:val="00822B7A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10F"/>
    <w:rsid w:val="00830325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6EB"/>
    <w:rsid w:val="008407ED"/>
    <w:rsid w:val="0084083E"/>
    <w:rsid w:val="00840A01"/>
    <w:rsid w:val="00841291"/>
    <w:rsid w:val="00841553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6CC3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463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E78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59"/>
    <w:rsid w:val="00911293"/>
    <w:rsid w:val="00911358"/>
    <w:rsid w:val="00911372"/>
    <w:rsid w:val="00911A40"/>
    <w:rsid w:val="00911DF2"/>
    <w:rsid w:val="009122B1"/>
    <w:rsid w:val="0091250A"/>
    <w:rsid w:val="009128DD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855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71C9"/>
    <w:rsid w:val="009572CA"/>
    <w:rsid w:val="00957317"/>
    <w:rsid w:val="0095749C"/>
    <w:rsid w:val="009574F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68A1"/>
    <w:rsid w:val="009769FB"/>
    <w:rsid w:val="00976AA5"/>
    <w:rsid w:val="00976C79"/>
    <w:rsid w:val="00976CC5"/>
    <w:rsid w:val="00976ED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4481"/>
    <w:rsid w:val="009845D2"/>
    <w:rsid w:val="00984BB3"/>
    <w:rsid w:val="00984C7F"/>
    <w:rsid w:val="00984DF7"/>
    <w:rsid w:val="00984F04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406D"/>
    <w:rsid w:val="00994204"/>
    <w:rsid w:val="00994205"/>
    <w:rsid w:val="0099484C"/>
    <w:rsid w:val="009948EC"/>
    <w:rsid w:val="00994BB8"/>
    <w:rsid w:val="00994E11"/>
    <w:rsid w:val="00994EAA"/>
    <w:rsid w:val="0099511E"/>
    <w:rsid w:val="00995664"/>
    <w:rsid w:val="00995A7B"/>
    <w:rsid w:val="00995BEE"/>
    <w:rsid w:val="00995D77"/>
    <w:rsid w:val="00995DD2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0D1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6C7"/>
    <w:rsid w:val="009B1BC0"/>
    <w:rsid w:val="009B1F4B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1663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601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19D"/>
    <w:rsid w:val="00AF0769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3E4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A76"/>
    <w:rsid w:val="00B56C11"/>
    <w:rsid w:val="00B5705F"/>
    <w:rsid w:val="00B5747C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5CEE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19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787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D75"/>
    <w:rsid w:val="00D00F7C"/>
    <w:rsid w:val="00D00F84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E11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195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A0C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DA1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2EB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60A4"/>
    <w:rsid w:val="00E766D9"/>
    <w:rsid w:val="00E766F7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975"/>
    <w:rsid w:val="00E87BFF"/>
    <w:rsid w:val="00E905DF"/>
    <w:rsid w:val="00E9102B"/>
    <w:rsid w:val="00E91331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779"/>
    <w:rsid w:val="00EF3A6F"/>
    <w:rsid w:val="00EF3AF5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32"/>
    <w:rsid w:val="00F71778"/>
    <w:rsid w:val="00F7193C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B95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1FC3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purl.org/dc/elements/1.1/"/>
    <ds:schemaRef ds:uri="05716746-add9-412a-97a9-1b5167d151a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4243d5be-521d-4052-81ca-f0f31ea6f2da"/>
    <ds:schemaRef ds:uri="f6ba49b0-bcda-4796-8236-5b5cc1493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B1C1D-0F21-450F-84F6-53BE06186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A76E31-8724-4583-958F-EA3A9BB3E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ชโลทร เจตนาธรรมจิต</cp:lastModifiedBy>
  <cp:revision>2</cp:revision>
  <cp:lastPrinted>2024-08-02T08:22:00Z</cp:lastPrinted>
  <dcterms:created xsi:type="dcterms:W3CDTF">2024-08-06T10:05:00Z</dcterms:created>
  <dcterms:modified xsi:type="dcterms:W3CDTF">2024-08-06T10:05:00Z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