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7DAF11" w14:textId="77777777" w:rsidR="000D77DB" w:rsidRPr="00907CA5" w:rsidRDefault="00981B18" w:rsidP="00981B18">
      <w:pPr>
        <w:tabs>
          <w:tab w:val="left" w:pos="1555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t>หมายเหตุ</w:t>
      </w:r>
      <w:r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D77DB" w:rsidRPr="00907CA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สารบัญ</w:t>
      </w:r>
    </w:p>
    <w:p w14:paraId="05B1D893" w14:textId="099BEA53" w:rsidR="000D77DB" w:rsidRPr="00907CA5" w:rsidRDefault="000D77DB" w:rsidP="000D77DB">
      <w:pPr>
        <w:spacing w:line="320" w:lineRule="exact"/>
        <w:rPr>
          <w:sz w:val="20"/>
          <w:szCs w:val="20"/>
          <w:lang w:val="en-US"/>
        </w:rPr>
      </w:pPr>
    </w:p>
    <w:p w14:paraId="0C4BEA5C" w14:textId="77777777" w:rsidR="00E628E1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F50929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E628E1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2E44F031" w14:textId="2753203C" w:rsidR="003776E4" w:rsidRPr="00773265" w:rsidRDefault="003776E4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บุคคลหรือ</w:t>
      </w:r>
      <w:r w:rsidRPr="00773265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</w:p>
    <w:p w14:paraId="3B0860DC" w14:textId="6A1114F5" w:rsidR="008F712B" w:rsidRPr="00773265" w:rsidRDefault="008F712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  <w:lang w:val="en-US"/>
        </w:rPr>
        <w:t>ลูกหนี้การค้า</w:t>
      </w:r>
    </w:p>
    <w:p w14:paraId="6DDE5B07" w14:textId="43B4E5EB" w:rsidR="00C13355" w:rsidRPr="00773265" w:rsidRDefault="00C13355" w:rsidP="00C111CA">
      <w:pPr>
        <w:numPr>
          <w:ilvl w:val="0"/>
          <w:numId w:val="3"/>
        </w:numPr>
        <w:spacing w:line="240" w:lineRule="auto"/>
        <w:ind w:left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B36294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34BE6747" w14:textId="048F452D" w:rsidR="006D3368" w:rsidRPr="00773265" w:rsidRDefault="003776E4" w:rsidP="006D336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ED0065" w:rsidRPr="0077326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54671ED" w14:textId="77777777" w:rsidR="00040C03" w:rsidRPr="00773265" w:rsidRDefault="00040C03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773265">
        <w:rPr>
          <w:rFonts w:ascii="Angsana New" w:hAnsi="Angsana New" w:hint="cs"/>
          <w:sz w:val="30"/>
          <w:szCs w:val="30"/>
          <w:cs/>
        </w:rPr>
        <w:t>หุ้นกู้</w:t>
      </w:r>
    </w:p>
    <w:p w14:paraId="6EB0E655" w14:textId="77599A2F" w:rsidR="00581076" w:rsidRDefault="005A0745" w:rsidP="009A3ED8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773265">
        <w:rPr>
          <w:rFonts w:ascii="Angsana New" w:hAnsi="Angsana New"/>
          <w:sz w:val="30"/>
          <w:szCs w:val="30"/>
          <w:cs/>
          <w:lang w:val="en-US"/>
        </w:rPr>
        <w:t>ส่วนงาน</w:t>
      </w:r>
      <w:r w:rsidR="009414C3" w:rsidRPr="00773265">
        <w:rPr>
          <w:rFonts w:ascii="Angsana New" w:hAnsi="Angsana New" w:hint="cs"/>
          <w:sz w:val="30"/>
          <w:szCs w:val="30"/>
          <w:cs/>
          <w:lang w:val="en-US"/>
        </w:rPr>
        <w:t>ดำเนินงาน</w:t>
      </w:r>
      <w:r w:rsidR="00A567E6" w:rsidRPr="00773265">
        <w:rPr>
          <w:rFonts w:ascii="Angsana New" w:hAnsi="Angsana New"/>
          <w:sz w:val="30"/>
          <w:szCs w:val="30"/>
          <w:cs/>
          <w:lang w:val="en-US"/>
        </w:rPr>
        <w:t>และการจำแนกรายได้</w:t>
      </w:r>
    </w:p>
    <w:p w14:paraId="437CE4B3" w14:textId="2F606315" w:rsidR="00834296" w:rsidRPr="00834296" w:rsidRDefault="00834296" w:rsidP="00834296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834296">
        <w:rPr>
          <w:rFonts w:ascii="Angsana New" w:hAnsi="Angsana New"/>
          <w:sz w:val="30"/>
          <w:szCs w:val="30"/>
          <w:cs/>
          <w:lang w:val="en-US"/>
        </w:rPr>
        <w:t>ภาษีเงินได้</w:t>
      </w:r>
    </w:p>
    <w:p w14:paraId="480313F8" w14:textId="1CF9F085" w:rsidR="009344BD" w:rsidRDefault="009344BD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เงินปันผล</w:t>
      </w:r>
    </w:p>
    <w:p w14:paraId="61CC9E8C" w14:textId="77777777" w:rsidR="00A567E6" w:rsidRPr="00A567E6" w:rsidRDefault="00A567E6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01EB5AEC" w14:textId="5E68A4CB" w:rsidR="003776E4" w:rsidRDefault="003776E4" w:rsidP="00C111CA">
      <w:pPr>
        <w:numPr>
          <w:ilvl w:val="0"/>
          <w:numId w:val="3"/>
        </w:numPr>
        <w:spacing w:line="240" w:lineRule="auto"/>
        <w:ind w:left="1555" w:hanging="1555"/>
        <w:rPr>
          <w:rFonts w:ascii="Angsana New" w:hAnsi="Angsana New"/>
          <w:sz w:val="30"/>
          <w:szCs w:val="30"/>
          <w:lang w:val="en-US"/>
        </w:rPr>
      </w:pPr>
      <w:r w:rsidRPr="00A567E6">
        <w:rPr>
          <w:rFonts w:ascii="Angsana New" w:hAnsi="Angsana New" w:hint="cs"/>
          <w:sz w:val="30"/>
          <w:szCs w:val="30"/>
          <w:cs/>
          <w:lang w:val="en-US"/>
        </w:rPr>
        <w:t>ภาระผ</w:t>
      </w:r>
      <w:r w:rsidR="00155018" w:rsidRPr="00A567E6">
        <w:rPr>
          <w:rFonts w:ascii="Angsana New" w:hAnsi="Angsana New" w:hint="cs"/>
          <w:sz w:val="30"/>
          <w:szCs w:val="30"/>
          <w:cs/>
          <w:lang w:val="en-US"/>
        </w:rPr>
        <w:t>ูกพัน</w:t>
      </w:r>
      <w:r w:rsidR="00395870" w:rsidRPr="00395870">
        <w:rPr>
          <w:rFonts w:ascii="Angsana New" w:hAnsi="Angsana New"/>
          <w:sz w:val="30"/>
          <w:szCs w:val="30"/>
          <w:cs/>
          <w:lang w:val="en-US"/>
        </w:rPr>
        <w:t>กับบุคคลหรือ</w:t>
      </w:r>
      <w:r w:rsidRPr="00A567E6">
        <w:rPr>
          <w:rFonts w:ascii="Angsana New" w:hAnsi="Angsana New" w:hint="cs"/>
          <w:sz w:val="30"/>
          <w:szCs w:val="30"/>
          <w:cs/>
          <w:lang w:val="en-US"/>
        </w:rPr>
        <w:t>กิจการที่ไม่เกี่ยวข้องกัน</w:t>
      </w:r>
    </w:p>
    <w:p w14:paraId="3D0BBF17" w14:textId="0552E800" w:rsidR="005606EB" w:rsidRDefault="005606EB" w:rsidP="00C111CA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5606EB">
        <w:rPr>
          <w:rFonts w:ascii="Angsana New" w:hAnsi="Angsana New" w:hint="cs"/>
          <w:sz w:val="30"/>
          <w:szCs w:val="30"/>
          <w:cs/>
        </w:rPr>
        <w:t>คดีฟ้องร้อง</w:t>
      </w:r>
    </w:p>
    <w:p w14:paraId="366B8887" w14:textId="5742984F" w:rsidR="00395870" w:rsidRDefault="006D2A99" w:rsidP="00EF3225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เรื่องอื่น</w:t>
      </w:r>
    </w:p>
    <w:p w14:paraId="367ADC9C" w14:textId="77777777" w:rsidR="00B34EAE" w:rsidRPr="00B34EAE" w:rsidRDefault="00B34EAE" w:rsidP="00B34EAE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="Angsana New" w:hAnsi="Angsana New"/>
          <w:sz w:val="30"/>
          <w:szCs w:val="30"/>
        </w:rPr>
      </w:pPr>
      <w:r w:rsidRPr="00B34EAE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737978CC" w14:textId="3DA88753" w:rsidR="007B2482" w:rsidRPr="00455790" w:rsidRDefault="000D77DB" w:rsidP="00CE7167">
      <w:pPr>
        <w:pStyle w:val="Ang15"/>
      </w:pPr>
      <w:r>
        <w:rPr>
          <w:cs/>
        </w:rPr>
        <w:br w:type="page"/>
      </w:r>
      <w:r w:rsidR="00203EEF" w:rsidRPr="00455790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55790">
        <w:rPr>
          <w:rFonts w:hint="cs"/>
          <w:cs/>
        </w:rPr>
        <w:t>ระหว่างกาล</w:t>
      </w:r>
      <w:r w:rsidR="00203EEF" w:rsidRPr="00455790">
        <w:rPr>
          <w:cs/>
        </w:rPr>
        <w:t>นี้</w:t>
      </w:r>
    </w:p>
    <w:p w14:paraId="161C1EED" w14:textId="77777777" w:rsidR="00B7732B" w:rsidRPr="00455790" w:rsidRDefault="00B7732B" w:rsidP="00CE7167">
      <w:pPr>
        <w:pStyle w:val="Caption"/>
        <w:numPr>
          <w:ilvl w:val="0"/>
          <w:numId w:val="0"/>
        </w:numPr>
        <w:ind w:left="900"/>
      </w:pPr>
    </w:p>
    <w:p w14:paraId="4FDB2477" w14:textId="7891A5F3" w:rsidR="007B2482" w:rsidRPr="00455790" w:rsidRDefault="00203EEF" w:rsidP="00CE7167">
      <w:pPr>
        <w:pStyle w:val="Ang15"/>
        <w:rPr>
          <w:lang w:val="en-US"/>
        </w:rPr>
      </w:pPr>
      <w:r w:rsidRPr="00455790">
        <w:rPr>
          <w:cs/>
        </w:rPr>
        <w:t>งบการเงิน</w:t>
      </w:r>
      <w:r w:rsidR="00C41850" w:rsidRPr="00455790">
        <w:rPr>
          <w:rFonts w:hint="cs"/>
          <w:cs/>
        </w:rPr>
        <w:t>ระหว่างกาล</w:t>
      </w:r>
      <w:r w:rsidRPr="00455790">
        <w:rPr>
          <w:cs/>
        </w:rPr>
        <w:t>นี</w:t>
      </w:r>
      <w:r w:rsidR="00800E16" w:rsidRPr="00455790">
        <w:rPr>
          <w:cs/>
        </w:rPr>
        <w:t>้ได้รับอนุมัติให้ออกงบการเงิน</w:t>
      </w:r>
      <w:r w:rsidRPr="00455790">
        <w:rPr>
          <w:cs/>
        </w:rPr>
        <w:t>จาก</w:t>
      </w:r>
      <w:r w:rsidR="00732BAC" w:rsidRPr="00455790">
        <w:rPr>
          <w:cs/>
        </w:rPr>
        <w:t>คณะกรรมการตรวจสอบตามการมอบหมายจากคณะกรรมการบริษัท</w:t>
      </w:r>
      <w:r w:rsidRPr="00455790">
        <w:rPr>
          <w:cs/>
        </w:rPr>
        <w:t xml:space="preserve"> เมื่อวันที่</w:t>
      </w:r>
      <w:r w:rsidR="003A7A02" w:rsidRPr="006B0AFA">
        <w:rPr>
          <w:rFonts w:hint="cs"/>
          <w:cs/>
          <w:lang w:val="en-US"/>
        </w:rPr>
        <w:t xml:space="preserve"> </w:t>
      </w:r>
      <w:r w:rsidR="00C3033E">
        <w:rPr>
          <w:lang w:val="en-US"/>
        </w:rPr>
        <w:t>6</w:t>
      </w:r>
      <w:r w:rsidR="000964F4">
        <w:t xml:space="preserve"> </w:t>
      </w:r>
      <w:r w:rsidR="000B1CCE">
        <w:rPr>
          <w:rFonts w:hint="cs"/>
          <w:cs/>
          <w:lang w:val="en-US"/>
        </w:rPr>
        <w:t>สิงหาคม</w:t>
      </w:r>
      <w:r w:rsidR="000964F4">
        <w:rPr>
          <w:lang w:val="en-US"/>
        </w:rPr>
        <w:t xml:space="preserve"> 2567</w:t>
      </w:r>
    </w:p>
    <w:p w14:paraId="2512D62E" w14:textId="77777777" w:rsidR="00B7732B" w:rsidRPr="00E376D0" w:rsidRDefault="00B7732B" w:rsidP="00CE7167">
      <w:pPr>
        <w:pStyle w:val="Caption"/>
        <w:numPr>
          <w:ilvl w:val="0"/>
          <w:numId w:val="0"/>
        </w:numPr>
        <w:ind w:left="900"/>
      </w:pPr>
    </w:p>
    <w:p w14:paraId="62B1FADB" w14:textId="77777777" w:rsidR="007B2482" w:rsidRPr="00455790" w:rsidRDefault="007B2482" w:rsidP="00CE7167">
      <w:pPr>
        <w:pStyle w:val="Caption"/>
        <w:ind w:left="549" w:hanging="549"/>
      </w:pPr>
      <w:r w:rsidRPr="00455790">
        <w:rPr>
          <w:cs/>
        </w:rPr>
        <w:t>เกณฑ์</w:t>
      </w:r>
      <w:r w:rsidRPr="00455790">
        <w:rPr>
          <w:rFonts w:hint="cs"/>
          <w:cs/>
        </w:rPr>
        <w:t>การจัดทำงบการเงิน</w:t>
      </w:r>
      <w:r w:rsidR="00AA3030" w:rsidRPr="00455790">
        <w:rPr>
          <w:rFonts w:hint="cs"/>
          <w:cs/>
        </w:rPr>
        <w:t>ระหว่างกาล</w:t>
      </w:r>
    </w:p>
    <w:p w14:paraId="60F17F6B" w14:textId="77777777" w:rsidR="007B2482" w:rsidRPr="00455790" w:rsidRDefault="007B2482" w:rsidP="00CE7167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/>
        <w:jc w:val="both"/>
        <w:rPr>
          <w:rFonts w:ascii="Angsana New" w:hAnsi="Angsana New"/>
          <w:color w:val="000000"/>
          <w:sz w:val="30"/>
          <w:szCs w:val="30"/>
        </w:rPr>
      </w:pPr>
    </w:p>
    <w:p w14:paraId="2AC094D7" w14:textId="6DF61BE8" w:rsidR="007A7AC4" w:rsidRPr="00455790" w:rsidRDefault="007A7AC4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34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455790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</w:t>
      </w:r>
      <w:r w:rsidRPr="00455790">
        <w:rPr>
          <w:rFonts w:ascii="Angsana New" w:hAnsi="Angsana New"/>
          <w:spacing w:val="2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8E780B" w:rsidRPr="0045579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455790">
        <w:rPr>
          <w:rFonts w:ascii="Angsana New" w:hAnsi="Angsana New"/>
          <w:spacing w:val="2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455790">
        <w:rPr>
          <w:rFonts w:ascii="Angsana New" w:hAnsi="Angsana New" w:hint="cs"/>
          <w:spacing w:val="2"/>
          <w:sz w:val="30"/>
          <w:szCs w:val="30"/>
          <w:cs/>
        </w:rPr>
        <w:t>และบริษัทย่อย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457C0E">
        <w:rPr>
          <w:rFonts w:ascii="Angsana New" w:hAnsi="Angsana New"/>
          <w:spacing w:val="2"/>
          <w:sz w:val="30"/>
          <w:szCs w:val="30"/>
          <w:lang w:val="en-US"/>
        </w:rPr>
        <w:t>6</w:t>
      </w:r>
    </w:p>
    <w:p w14:paraId="37724DEB" w14:textId="77777777" w:rsidR="0074609D" w:rsidRPr="00455790" w:rsidRDefault="0074609D" w:rsidP="0074609D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362F70B" w14:textId="3C9F91B1" w:rsidR="002C5ECA" w:rsidRPr="00455790" w:rsidRDefault="007A7AC4" w:rsidP="007A7AC4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31</w:t>
      </w:r>
      <w:r w:rsidRPr="00455790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0F3E23" w:rsidRPr="00455790">
        <w:rPr>
          <w:rFonts w:ascii="Angsana New" w:hAnsi="Angsana New"/>
          <w:spacing w:val="2"/>
          <w:sz w:val="30"/>
          <w:szCs w:val="30"/>
          <w:lang w:val="en-US"/>
        </w:rPr>
        <w:t>256</w:t>
      </w:r>
      <w:r w:rsidR="00457C0E">
        <w:rPr>
          <w:rFonts w:ascii="Angsana New" w:hAnsi="Angsana New"/>
          <w:spacing w:val="2"/>
          <w:sz w:val="30"/>
          <w:szCs w:val="30"/>
          <w:lang w:val="en-US"/>
        </w:rPr>
        <w:t>6</w:t>
      </w:r>
    </w:p>
    <w:p w14:paraId="692B71EE" w14:textId="77777777" w:rsidR="00F12AB9" w:rsidRPr="00455790" w:rsidRDefault="00F12AB9" w:rsidP="007A7AC4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063C9D6" w14:textId="30CEF006" w:rsidR="007B2482" w:rsidRPr="00455790" w:rsidRDefault="0000702A" w:rsidP="00435278">
      <w:pPr>
        <w:pStyle w:val="Caption"/>
        <w:rPr>
          <w:cs/>
        </w:rPr>
      </w:pPr>
      <w:r w:rsidRPr="00455790">
        <w:rPr>
          <w:rFonts w:hint="cs"/>
          <w:cs/>
        </w:rPr>
        <w:t>บุคคลหรือ</w:t>
      </w:r>
      <w:r w:rsidR="007B2482" w:rsidRPr="00455790">
        <w:rPr>
          <w:cs/>
        </w:rPr>
        <w:t>กิจการที่เกี่ยวข้องกัน</w:t>
      </w:r>
    </w:p>
    <w:p w14:paraId="1F42FC6C" w14:textId="77777777" w:rsidR="00CF2B36" w:rsidRPr="00455790" w:rsidRDefault="00CF2B36" w:rsidP="0043527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57C5EAC" w14:textId="49F1990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Pr="00455790">
        <w:rPr>
          <w:rFonts w:ascii="Angsana New" w:hAnsi="Angsana New" w:hint="cs"/>
          <w:sz w:val="30"/>
          <w:szCs w:val="30"/>
          <w:cs/>
        </w:rPr>
        <w:t>บริษัทใหญ่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บริษัทย่อย</w:t>
      </w:r>
      <w:r w:rsidR="00AA69FA">
        <w:rPr>
          <w:rFonts w:ascii="Angsana New" w:hAnsi="Angsana New"/>
          <w:sz w:val="30"/>
          <w:szCs w:val="30"/>
        </w:rPr>
        <w:t xml:space="preserve"> </w:t>
      </w:r>
      <w:r w:rsidR="00AA69FA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455790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F04358" w:rsidRPr="00455790">
        <w:rPr>
          <w:rFonts w:ascii="Angsana New" w:hAnsi="Angsana New"/>
          <w:sz w:val="30"/>
          <w:szCs w:val="30"/>
          <w:lang w:val="en-US"/>
        </w:rPr>
        <w:t>4</w:t>
      </w:r>
      <w:r w:rsidRPr="00455790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455790">
        <w:rPr>
          <w:rFonts w:ascii="Angsana New" w:hAnsi="Angsana New"/>
          <w:sz w:val="30"/>
          <w:szCs w:val="30"/>
          <w:cs/>
        </w:rPr>
        <w:t>บุคคลหรือกิจการอื่นที่เกี่ยวข้องกัน</w:t>
      </w:r>
      <w:r w:rsidRPr="00455790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ไม่มีการเปลี่ยนแปลงอย่างมีสาระสำคัญในระหว่างงวด </w:t>
      </w:r>
    </w:p>
    <w:p w14:paraId="6F48DF0C" w14:textId="77777777" w:rsidR="001B2C7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A1C525" w14:textId="42D0118C" w:rsidR="00AC5D2D" w:rsidRPr="00455790" w:rsidRDefault="001B2C7D" w:rsidP="001B2C7D">
      <w:pPr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455790">
        <w:rPr>
          <w:rFonts w:ascii="Angsana New" w:hAnsi="Angsana New" w:hint="cs"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</w:t>
      </w:r>
      <w:r w:rsidR="00457C0E">
        <w:rPr>
          <w:rFonts w:ascii="Angsana New" w:hAnsi="Angsana New" w:hint="cs"/>
          <w:spacing w:val="-4"/>
          <w:sz w:val="30"/>
          <w:szCs w:val="30"/>
          <w:cs/>
        </w:rPr>
        <w:t>ด</w:t>
      </w:r>
      <w:r w:rsidR="00515C6C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455790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8971B3" w:rsidRPr="00455790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515C6C">
        <w:rPr>
          <w:rFonts w:ascii="Angsana New" w:hAnsi="Angsana New"/>
          <w:spacing w:val="-4"/>
          <w:sz w:val="30"/>
          <w:szCs w:val="30"/>
          <w:lang w:val="en-US"/>
        </w:rPr>
        <w:t>0</w:t>
      </w:r>
      <w:r w:rsidR="00455790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515C6C">
        <w:rPr>
          <w:rFonts w:ascii="Angsana New" w:hAnsi="Angsana New" w:hint="cs"/>
          <w:spacing w:val="-4"/>
          <w:sz w:val="30"/>
          <w:szCs w:val="30"/>
          <w:cs/>
          <w:lang w:val="en-US"/>
        </w:rPr>
        <w:t>มิถุนายน</w:t>
      </w:r>
      <w:r w:rsidR="004557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/>
          <w:spacing w:val="-4"/>
          <w:sz w:val="30"/>
          <w:szCs w:val="30"/>
          <w:lang w:val="en-US"/>
        </w:rPr>
        <w:t>256</w:t>
      </w:r>
      <w:r w:rsidR="00457C0E">
        <w:rPr>
          <w:rFonts w:ascii="Angsana New" w:hAnsi="Angsana New"/>
          <w:spacing w:val="-4"/>
          <w:sz w:val="30"/>
          <w:szCs w:val="30"/>
          <w:lang w:val="en-US"/>
        </w:rPr>
        <w:t>7</w:t>
      </w:r>
    </w:p>
    <w:p w14:paraId="61631DD0" w14:textId="13BFCFB0" w:rsidR="00AC5D2D" w:rsidRPr="00136359" w:rsidRDefault="00AC5D2D">
      <w:pPr>
        <w:spacing w:line="240" w:lineRule="auto"/>
        <w:rPr>
          <w:rFonts w:ascii="Angsana New" w:hAnsi="Angsana New"/>
          <w:spacing w:val="-4"/>
          <w:sz w:val="30"/>
          <w:szCs w:val="30"/>
          <w:lang w:val="en-US"/>
        </w:rPr>
      </w:pPr>
    </w:p>
    <w:p w14:paraId="059FC9DC" w14:textId="77777777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  <w:lang w:val="en-US" w:eastAsia="x-none"/>
        </w:rPr>
      </w:pPr>
      <w:r>
        <w:rPr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9"/>
        <w:gridCol w:w="1131"/>
        <w:gridCol w:w="240"/>
        <w:gridCol w:w="1200"/>
        <w:gridCol w:w="268"/>
        <w:gridCol w:w="1169"/>
        <w:gridCol w:w="270"/>
        <w:gridCol w:w="1173"/>
      </w:tblGrid>
      <w:tr w:rsidR="00457C0E" w:rsidRPr="00C54974" w14:paraId="50BB9FDD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680635AF" w14:textId="77777777" w:rsidR="00457C0E" w:rsidRPr="00A6418F" w:rsidRDefault="00457C0E" w:rsidP="00170145">
            <w:pPr>
              <w:ind w:left="250" w:right="2" w:hanging="250"/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30"/>
                <w:szCs w:val="30"/>
                <w:cs/>
              </w:rPr>
            </w:pP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lastRenderedPageBreak/>
              <w:t>รายการที่สำคัญกับบุคคลหรือกิจการ</w:t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</w:rPr>
              <w:br/>
            </w:r>
            <w:r w:rsidRPr="00A6418F">
              <w:rPr>
                <w:rFonts w:asciiTheme="majorBidi" w:hAnsiTheme="majorBidi" w:cstheme="majorBidi"/>
                <w:b/>
                <w:bCs/>
                <w:i/>
                <w:iCs/>
                <w:spacing w:val="10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2571" w:type="dxa"/>
            <w:gridSpan w:val="3"/>
          </w:tcPr>
          <w:p w14:paraId="514659A8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12EA6F21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46B60A72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C54974" w14:paraId="7336EA5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48F0C311" w14:textId="49CA8737" w:rsidR="00457C0E" w:rsidRPr="00D510C3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 w:rsidR="00515C6C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หก</w:t>
            </w:r>
            <w:r w:rsidRPr="00D510C3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 xml:space="preserve">เดือนสิ้นสุดวันที่ </w:t>
            </w:r>
            <w:r w:rsidR="0030135A" w:rsidRPr="001E0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0135A"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0135A" w:rsidRPr="007151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1" w:type="dxa"/>
            <w:vAlign w:val="bottom"/>
          </w:tcPr>
          <w:p w14:paraId="57783E96" w14:textId="2CEDF282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3B05F169" w14:textId="77777777" w:rsidR="00457C0E" w:rsidRPr="00C54974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E0B18B7" w14:textId="5372FBD1" w:rsidR="00457C0E" w:rsidRPr="004715A3" w:rsidRDefault="00457C0E" w:rsidP="0017014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</w:tcPr>
          <w:p w14:paraId="3AC020F0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7BC65C9" w14:textId="2B21AEDA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199BE9E" w14:textId="77777777" w:rsidR="00457C0E" w:rsidRPr="00C54974" w:rsidRDefault="00457C0E" w:rsidP="00170145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52326AC5" w14:textId="09A90555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457C0E" w:rsidRPr="00C54974" w14:paraId="278D0AA2" w14:textId="77777777" w:rsidTr="00170145">
        <w:trPr>
          <w:cantSplit/>
          <w:trHeight w:val="397"/>
          <w:tblHeader/>
        </w:trPr>
        <w:tc>
          <w:tcPr>
            <w:tcW w:w="3729" w:type="dxa"/>
          </w:tcPr>
          <w:p w14:paraId="1CC83511" w14:textId="77777777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1" w:type="dxa"/>
            <w:gridSpan w:val="7"/>
          </w:tcPr>
          <w:p w14:paraId="47A88898" w14:textId="77777777" w:rsidR="00457C0E" w:rsidRPr="00C54974" w:rsidRDefault="00457C0E" w:rsidP="0017014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7C0E" w:rsidRPr="00C54974" w14:paraId="0ED642C5" w14:textId="77777777" w:rsidTr="00170145">
        <w:tc>
          <w:tcPr>
            <w:tcW w:w="3729" w:type="dxa"/>
          </w:tcPr>
          <w:p w14:paraId="68DDB367" w14:textId="479272CE" w:rsidR="00457C0E" w:rsidRPr="00C54974" w:rsidRDefault="00457C0E" w:rsidP="00170145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31" w:type="dxa"/>
          </w:tcPr>
          <w:p w14:paraId="1C386C5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BA1B527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AF67B1" w14:textId="77777777" w:rsidR="00457C0E" w:rsidRPr="00C54974" w:rsidRDefault="00457C0E" w:rsidP="00170145">
            <w:pPr>
              <w:tabs>
                <w:tab w:val="decimal" w:pos="9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529D8E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</w:tcPr>
          <w:p w14:paraId="6173DDF4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16BC2C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3DB85B" w14:textId="77777777" w:rsidR="00457C0E" w:rsidRPr="00C54974" w:rsidRDefault="00457C0E" w:rsidP="00170145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10EC" w:rsidRPr="00C54974" w14:paraId="51C90DEE" w14:textId="77777777" w:rsidTr="00170145">
        <w:tc>
          <w:tcPr>
            <w:tcW w:w="3729" w:type="dxa"/>
          </w:tcPr>
          <w:p w14:paraId="4CCC2C86" w14:textId="77777777" w:rsidR="009610EC" w:rsidRPr="00C54974" w:rsidRDefault="009610EC" w:rsidP="009610E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1131" w:type="dxa"/>
            <w:shd w:val="clear" w:color="auto" w:fill="auto"/>
          </w:tcPr>
          <w:p w14:paraId="4FD4E9EB" w14:textId="110FA6AE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1,311,478</w:t>
            </w:r>
          </w:p>
        </w:tc>
        <w:tc>
          <w:tcPr>
            <w:tcW w:w="240" w:type="dxa"/>
          </w:tcPr>
          <w:p w14:paraId="361EC306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52C912C" w14:textId="20D59FD2" w:rsidR="009610EC" w:rsidRPr="00C54974" w:rsidRDefault="009610EC" w:rsidP="009610EC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1,657,823</w:t>
            </w:r>
          </w:p>
        </w:tc>
        <w:tc>
          <w:tcPr>
            <w:tcW w:w="268" w:type="dxa"/>
          </w:tcPr>
          <w:p w14:paraId="29CA3694" w14:textId="77777777" w:rsidR="009610EC" w:rsidRPr="00C54974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D9C8D54" w14:textId="30849374" w:rsidR="009610EC" w:rsidRPr="001F3A56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1,311,478</w:t>
            </w:r>
          </w:p>
        </w:tc>
        <w:tc>
          <w:tcPr>
            <w:tcW w:w="270" w:type="dxa"/>
          </w:tcPr>
          <w:p w14:paraId="09E6A6E3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09CFDFF" w14:textId="2EB4F4D0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1,657,823</w:t>
            </w:r>
          </w:p>
        </w:tc>
      </w:tr>
      <w:tr w:rsidR="009610EC" w:rsidRPr="00C54974" w14:paraId="091076D1" w14:textId="77777777" w:rsidTr="00170145">
        <w:tc>
          <w:tcPr>
            <w:tcW w:w="3729" w:type="dxa"/>
          </w:tcPr>
          <w:p w14:paraId="29284BB0" w14:textId="77777777" w:rsidR="009610EC" w:rsidRPr="00C54974" w:rsidRDefault="009610EC" w:rsidP="009610E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1131" w:type="dxa"/>
            <w:shd w:val="clear" w:color="auto" w:fill="auto"/>
          </w:tcPr>
          <w:p w14:paraId="09EC6BD1" w14:textId="650C5B18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1,513,077</w:t>
            </w:r>
          </w:p>
        </w:tc>
        <w:tc>
          <w:tcPr>
            <w:tcW w:w="240" w:type="dxa"/>
          </w:tcPr>
          <w:p w14:paraId="4DF0F256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2F8DBD09" w14:textId="291BF6B6" w:rsidR="009610EC" w:rsidRPr="00C54974" w:rsidRDefault="009610EC" w:rsidP="009610EC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1,697,864</w:t>
            </w:r>
          </w:p>
        </w:tc>
        <w:tc>
          <w:tcPr>
            <w:tcW w:w="268" w:type="dxa"/>
          </w:tcPr>
          <w:p w14:paraId="6B99DC68" w14:textId="77777777" w:rsidR="009610EC" w:rsidRPr="00C54974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8A96F55" w14:textId="69199005" w:rsidR="009610EC" w:rsidRPr="001F3A56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1,513,077</w:t>
            </w:r>
          </w:p>
        </w:tc>
        <w:tc>
          <w:tcPr>
            <w:tcW w:w="270" w:type="dxa"/>
          </w:tcPr>
          <w:p w14:paraId="6720B292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C6F68B2" w14:textId="51971708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1,697,864</w:t>
            </w:r>
          </w:p>
        </w:tc>
      </w:tr>
      <w:tr w:rsidR="009610EC" w:rsidRPr="00C54974" w14:paraId="3744DF3C" w14:textId="77777777" w:rsidTr="00170145">
        <w:tc>
          <w:tcPr>
            <w:tcW w:w="3729" w:type="dxa"/>
          </w:tcPr>
          <w:p w14:paraId="57AAF708" w14:textId="77777777" w:rsidR="009610EC" w:rsidRPr="00C54974" w:rsidRDefault="009610EC" w:rsidP="009610E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54D3D635" w14:textId="3F116E90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3,318</w:t>
            </w:r>
          </w:p>
        </w:tc>
        <w:tc>
          <w:tcPr>
            <w:tcW w:w="240" w:type="dxa"/>
          </w:tcPr>
          <w:p w14:paraId="5DCD8319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02B39BD" w14:textId="606A2EC6" w:rsidR="009610EC" w:rsidRPr="00C54974" w:rsidRDefault="009610EC" w:rsidP="009610EC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2,610</w:t>
            </w:r>
          </w:p>
        </w:tc>
        <w:tc>
          <w:tcPr>
            <w:tcW w:w="268" w:type="dxa"/>
          </w:tcPr>
          <w:p w14:paraId="0552D178" w14:textId="77777777" w:rsidR="009610EC" w:rsidRPr="00C54974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53A98D9" w14:textId="14B70994" w:rsidR="009610EC" w:rsidRPr="001F3A56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3,318</w:t>
            </w:r>
          </w:p>
        </w:tc>
        <w:tc>
          <w:tcPr>
            <w:tcW w:w="270" w:type="dxa"/>
          </w:tcPr>
          <w:p w14:paraId="440695C6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BAC97B5" w14:textId="4A03D7EB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2,610</w:t>
            </w:r>
          </w:p>
        </w:tc>
      </w:tr>
      <w:tr w:rsidR="009610EC" w:rsidRPr="00C54974" w14:paraId="5967CE67" w14:textId="77777777" w:rsidTr="00170145">
        <w:tc>
          <w:tcPr>
            <w:tcW w:w="3729" w:type="dxa"/>
          </w:tcPr>
          <w:p w14:paraId="6834CA86" w14:textId="77777777" w:rsidR="009610EC" w:rsidRPr="00C54974" w:rsidRDefault="009610EC" w:rsidP="009610E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1131" w:type="dxa"/>
            <w:shd w:val="clear" w:color="auto" w:fill="auto"/>
          </w:tcPr>
          <w:p w14:paraId="4C4A6CB1" w14:textId="57290E96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40" w:type="dxa"/>
          </w:tcPr>
          <w:p w14:paraId="5E389F5C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D467D30" w14:textId="33979BC4" w:rsidR="009610EC" w:rsidRPr="00C54974" w:rsidRDefault="009610EC" w:rsidP="009610EC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68" w:type="dxa"/>
          </w:tcPr>
          <w:p w14:paraId="543D8270" w14:textId="77777777" w:rsidR="009610EC" w:rsidRPr="00C54974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6C1E105" w14:textId="4CF72C9C" w:rsidR="009610EC" w:rsidRPr="001F3A56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  <w:tc>
          <w:tcPr>
            <w:tcW w:w="270" w:type="dxa"/>
          </w:tcPr>
          <w:p w14:paraId="66E270F4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8142F50" w14:textId="7CFA80D1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46,889</w:t>
            </w:r>
          </w:p>
        </w:tc>
      </w:tr>
      <w:tr w:rsidR="009610EC" w:rsidRPr="00C54974" w14:paraId="7FF9274D" w14:textId="77777777" w:rsidTr="00170145">
        <w:tc>
          <w:tcPr>
            <w:tcW w:w="3729" w:type="dxa"/>
          </w:tcPr>
          <w:p w14:paraId="7E66240D" w14:textId="77777777" w:rsidR="009610EC" w:rsidRPr="00C54974" w:rsidRDefault="009610EC" w:rsidP="009610E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ค่าบริการส่วนกลาง </w:t>
            </w:r>
            <w:r w:rsidRPr="00C549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</w:t>
            </w:r>
            <w:r w:rsidRPr="00C5497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บริหาร</w:t>
            </w:r>
          </w:p>
        </w:tc>
        <w:tc>
          <w:tcPr>
            <w:tcW w:w="1131" w:type="dxa"/>
            <w:shd w:val="clear" w:color="auto" w:fill="auto"/>
          </w:tcPr>
          <w:p w14:paraId="2F81F05F" w14:textId="72CE400D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240" w:type="dxa"/>
          </w:tcPr>
          <w:p w14:paraId="26EF4AD9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4517349C" w14:textId="4E39AEDF" w:rsidR="009610EC" w:rsidRPr="00C54974" w:rsidRDefault="009610EC" w:rsidP="009610EC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268" w:type="dxa"/>
          </w:tcPr>
          <w:p w14:paraId="264A0CFB" w14:textId="77777777" w:rsidR="009610EC" w:rsidRPr="00C54974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1E0B787" w14:textId="41773F34" w:rsidR="009610EC" w:rsidRPr="001F3A56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  <w:tc>
          <w:tcPr>
            <w:tcW w:w="270" w:type="dxa"/>
          </w:tcPr>
          <w:p w14:paraId="24ED6E51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3ADDCB7" w14:textId="1DC5A1EA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19,111</w:t>
            </w:r>
          </w:p>
        </w:tc>
      </w:tr>
      <w:tr w:rsidR="009610EC" w:rsidRPr="00D0227B" w14:paraId="042F90FF" w14:textId="77777777" w:rsidTr="00170145">
        <w:tc>
          <w:tcPr>
            <w:tcW w:w="3729" w:type="dxa"/>
          </w:tcPr>
          <w:p w14:paraId="1465B87A" w14:textId="77777777" w:rsidR="009610EC" w:rsidRDefault="009610EC" w:rsidP="009610E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1D7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31" w:type="dxa"/>
            <w:shd w:val="clear" w:color="auto" w:fill="auto"/>
          </w:tcPr>
          <w:p w14:paraId="1D62CB68" w14:textId="7822C8E5" w:rsidR="009610EC" w:rsidRPr="004C2464" w:rsidRDefault="004C2464" w:rsidP="004C2464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C24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2,591</w:t>
            </w:r>
          </w:p>
        </w:tc>
        <w:tc>
          <w:tcPr>
            <w:tcW w:w="240" w:type="dxa"/>
            <w:shd w:val="clear" w:color="auto" w:fill="auto"/>
          </w:tcPr>
          <w:p w14:paraId="72221943" w14:textId="77777777" w:rsidR="009610EC" w:rsidRPr="00D0227B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2130204B" w14:textId="2CF621CF" w:rsidR="009610EC" w:rsidRPr="00D0227B" w:rsidRDefault="009610EC" w:rsidP="009610EC">
            <w:pPr>
              <w:tabs>
                <w:tab w:val="decimal" w:pos="976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3,182</w:t>
            </w:r>
          </w:p>
        </w:tc>
        <w:tc>
          <w:tcPr>
            <w:tcW w:w="268" w:type="dxa"/>
            <w:shd w:val="clear" w:color="auto" w:fill="auto"/>
          </w:tcPr>
          <w:p w14:paraId="4E53A7F3" w14:textId="77777777" w:rsidR="009610EC" w:rsidRPr="00D0227B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A5EF2C9" w14:textId="0AA5B55D" w:rsidR="009610EC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2,591</w:t>
            </w:r>
          </w:p>
        </w:tc>
        <w:tc>
          <w:tcPr>
            <w:tcW w:w="270" w:type="dxa"/>
          </w:tcPr>
          <w:p w14:paraId="2794FD3C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C3B626" w14:textId="792FA880" w:rsidR="009610EC" w:rsidRPr="00D0227B" w:rsidRDefault="009610EC" w:rsidP="009610EC">
            <w:pPr>
              <w:tabs>
                <w:tab w:val="decimal" w:pos="951"/>
              </w:tabs>
              <w:spacing w:line="24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3,182</w:t>
            </w:r>
          </w:p>
        </w:tc>
      </w:tr>
      <w:tr w:rsidR="009610EC" w:rsidRPr="00C54974" w14:paraId="40BD0892" w14:textId="77777777" w:rsidTr="00170145">
        <w:tc>
          <w:tcPr>
            <w:tcW w:w="3729" w:type="dxa"/>
          </w:tcPr>
          <w:p w14:paraId="2FDA3B2A" w14:textId="77777777" w:rsidR="009610EC" w:rsidRPr="00C54974" w:rsidRDefault="009610EC" w:rsidP="009610E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621C7A65" w14:textId="17081207" w:rsidR="009610EC" w:rsidRPr="00D0227B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40,640</w:t>
            </w:r>
          </w:p>
        </w:tc>
        <w:tc>
          <w:tcPr>
            <w:tcW w:w="240" w:type="dxa"/>
            <w:shd w:val="clear" w:color="auto" w:fill="auto"/>
          </w:tcPr>
          <w:p w14:paraId="7990611C" w14:textId="77777777" w:rsidR="009610EC" w:rsidRPr="00D0227B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32EA6902" w14:textId="1AC19657" w:rsidR="009610EC" w:rsidRPr="00D0227B" w:rsidRDefault="009610EC" w:rsidP="009610EC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8,761</w:t>
            </w:r>
          </w:p>
        </w:tc>
        <w:tc>
          <w:tcPr>
            <w:tcW w:w="268" w:type="dxa"/>
            <w:shd w:val="clear" w:color="auto" w:fill="auto"/>
          </w:tcPr>
          <w:p w14:paraId="65CB32B0" w14:textId="77777777" w:rsidR="009610EC" w:rsidRPr="00D0227B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F647649" w14:textId="72520C0B" w:rsidR="009610EC" w:rsidRPr="00D0227B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40,640</w:t>
            </w:r>
          </w:p>
        </w:tc>
        <w:tc>
          <w:tcPr>
            <w:tcW w:w="270" w:type="dxa"/>
          </w:tcPr>
          <w:p w14:paraId="0C1A9B06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3B9FA1C" w14:textId="69E8CB84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8,761</w:t>
            </w:r>
          </w:p>
        </w:tc>
      </w:tr>
      <w:tr w:rsidR="009610EC" w:rsidRPr="00C54974" w14:paraId="6ECA2DC1" w14:textId="77777777" w:rsidTr="00170145">
        <w:tc>
          <w:tcPr>
            <w:tcW w:w="3729" w:type="dxa"/>
          </w:tcPr>
          <w:p w14:paraId="1D0CEEEA" w14:textId="77777777" w:rsidR="009610EC" w:rsidRDefault="009610EC" w:rsidP="009610E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5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14364F18" w14:textId="77777777" w:rsidR="009610EC" w:rsidRPr="007C595E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shd w:val="clear" w:color="auto" w:fill="auto"/>
          </w:tcPr>
          <w:p w14:paraId="0284F528" w14:textId="77777777" w:rsidR="009610EC" w:rsidRPr="00D0227B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1BDC42A" w14:textId="77777777" w:rsidR="009610EC" w:rsidRDefault="009610EC" w:rsidP="009610EC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281B67C9" w14:textId="77777777" w:rsidR="009610EC" w:rsidRPr="00D0227B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E696369" w14:textId="77777777" w:rsidR="009610EC" w:rsidRPr="007C595E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17815E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CAE543" w14:textId="77777777" w:rsidR="009610EC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610EC" w:rsidRPr="00C54974" w14:paraId="47779833" w14:textId="77777777" w:rsidTr="00170145">
        <w:tc>
          <w:tcPr>
            <w:tcW w:w="3729" w:type="dxa"/>
          </w:tcPr>
          <w:p w14:paraId="5D4A2CF6" w14:textId="77777777" w:rsidR="009610EC" w:rsidRDefault="009610EC" w:rsidP="009610EC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01ABD048" w14:textId="0915B5E3" w:rsidR="009610EC" w:rsidRPr="00E23F58" w:rsidRDefault="00B016B2" w:rsidP="009610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76217C0" w14:textId="77777777" w:rsidR="009610EC" w:rsidRPr="00D0227B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shd w:val="clear" w:color="auto" w:fill="auto"/>
          </w:tcPr>
          <w:p w14:paraId="4935E011" w14:textId="77777777" w:rsidR="009610EC" w:rsidRPr="008D7655" w:rsidRDefault="009610EC" w:rsidP="009610E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E5C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2E1C950" w14:textId="77777777" w:rsidR="009610EC" w:rsidRPr="00D0227B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AF4D370" w14:textId="667DF465" w:rsidR="009610EC" w:rsidRPr="007C595E" w:rsidRDefault="00B016B2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6,149</w:t>
            </w:r>
          </w:p>
        </w:tc>
        <w:tc>
          <w:tcPr>
            <w:tcW w:w="270" w:type="dxa"/>
          </w:tcPr>
          <w:p w14:paraId="3D602D34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2DB3029A" w14:textId="6C13C05F" w:rsidR="009610EC" w:rsidRPr="008D7655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5,545</w:t>
            </w:r>
          </w:p>
        </w:tc>
      </w:tr>
      <w:tr w:rsidR="009610EC" w:rsidRPr="00C54974" w14:paraId="50901757" w14:textId="77777777" w:rsidTr="00170145">
        <w:tc>
          <w:tcPr>
            <w:tcW w:w="3729" w:type="dxa"/>
          </w:tcPr>
          <w:p w14:paraId="5216B697" w14:textId="77777777" w:rsidR="009610EC" w:rsidRPr="00C54974" w:rsidRDefault="009610EC" w:rsidP="009610EC">
            <w:pPr>
              <w:ind w:right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31" w:type="dxa"/>
            <w:shd w:val="clear" w:color="auto" w:fill="auto"/>
          </w:tcPr>
          <w:p w14:paraId="4C67A56F" w14:textId="77777777" w:rsidR="009610EC" w:rsidRPr="00C54974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F42605A" w14:textId="77777777" w:rsidR="009610EC" w:rsidRPr="00C54974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0772C0B" w14:textId="77777777" w:rsidR="009610EC" w:rsidRPr="00C54974" w:rsidRDefault="009610EC" w:rsidP="009610E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E1898D" w14:textId="77777777" w:rsidR="009610EC" w:rsidRPr="00C54974" w:rsidRDefault="009610EC" w:rsidP="009610E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35669AE6" w14:textId="77777777" w:rsidR="009610EC" w:rsidRPr="001F3A56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5137A1" w14:textId="77777777" w:rsidR="009610EC" w:rsidRPr="00C54974" w:rsidRDefault="009610EC" w:rsidP="009610EC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CFFFAC" w14:textId="77777777" w:rsidR="009610EC" w:rsidRPr="00C54974" w:rsidRDefault="009610EC" w:rsidP="009610EC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16B2" w:rsidRPr="00C54974" w14:paraId="515BA123" w14:textId="77777777" w:rsidTr="00170145">
        <w:tc>
          <w:tcPr>
            <w:tcW w:w="3729" w:type="dxa"/>
          </w:tcPr>
          <w:p w14:paraId="42DC44BD" w14:textId="77777777" w:rsidR="00B016B2" w:rsidRPr="00C54974" w:rsidRDefault="00B016B2" w:rsidP="00B016B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31" w:type="dxa"/>
            <w:shd w:val="clear" w:color="auto" w:fill="auto"/>
          </w:tcPr>
          <w:p w14:paraId="1745E23A" w14:textId="668DEF3F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1,122</w:t>
            </w:r>
          </w:p>
        </w:tc>
        <w:tc>
          <w:tcPr>
            <w:tcW w:w="240" w:type="dxa"/>
          </w:tcPr>
          <w:p w14:paraId="6F047D32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43D4DD" w14:textId="16758D9E" w:rsidR="00B016B2" w:rsidRPr="00C54974" w:rsidRDefault="00B016B2" w:rsidP="00B016B2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3,634</w:t>
            </w:r>
          </w:p>
        </w:tc>
        <w:tc>
          <w:tcPr>
            <w:tcW w:w="268" w:type="dxa"/>
          </w:tcPr>
          <w:p w14:paraId="3749D2C4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262770B0" w14:textId="0847721E" w:rsidR="00B016B2" w:rsidRPr="001F3A56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1,122</w:t>
            </w:r>
          </w:p>
        </w:tc>
        <w:tc>
          <w:tcPr>
            <w:tcW w:w="270" w:type="dxa"/>
          </w:tcPr>
          <w:p w14:paraId="521ACE5A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96B384C" w14:textId="0AAD1022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3,634</w:t>
            </w:r>
          </w:p>
        </w:tc>
      </w:tr>
      <w:tr w:rsidR="00B016B2" w:rsidRPr="00C54974" w14:paraId="3FB42FFE" w14:textId="77777777" w:rsidTr="00170145">
        <w:tc>
          <w:tcPr>
            <w:tcW w:w="3729" w:type="dxa"/>
          </w:tcPr>
          <w:p w14:paraId="43419A46" w14:textId="77777777" w:rsidR="00B016B2" w:rsidRPr="00C54974" w:rsidRDefault="00B016B2" w:rsidP="00B016B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31" w:type="dxa"/>
            <w:shd w:val="clear" w:color="auto" w:fill="auto"/>
          </w:tcPr>
          <w:p w14:paraId="46C8521C" w14:textId="4503B6B5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25,546</w:t>
            </w:r>
          </w:p>
        </w:tc>
        <w:tc>
          <w:tcPr>
            <w:tcW w:w="240" w:type="dxa"/>
          </w:tcPr>
          <w:p w14:paraId="0E02DE7B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F1DD426" w14:textId="003FE78E" w:rsidR="00B016B2" w:rsidRPr="00C54974" w:rsidRDefault="00B016B2" w:rsidP="00B016B2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36,157</w:t>
            </w:r>
          </w:p>
        </w:tc>
        <w:tc>
          <w:tcPr>
            <w:tcW w:w="268" w:type="dxa"/>
          </w:tcPr>
          <w:p w14:paraId="566089E0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50962892" w14:textId="37F18D64" w:rsidR="00B016B2" w:rsidRPr="001F3A56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25,546</w:t>
            </w:r>
          </w:p>
        </w:tc>
        <w:tc>
          <w:tcPr>
            <w:tcW w:w="270" w:type="dxa"/>
          </w:tcPr>
          <w:p w14:paraId="2B9F4CD8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953D236" w14:textId="2B010AFE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36,157</w:t>
            </w:r>
          </w:p>
        </w:tc>
      </w:tr>
      <w:tr w:rsidR="00B016B2" w:rsidRPr="00C54974" w14:paraId="10D6A012" w14:textId="77777777" w:rsidTr="00170145">
        <w:tc>
          <w:tcPr>
            <w:tcW w:w="3729" w:type="dxa"/>
          </w:tcPr>
          <w:p w14:paraId="7EA1FCF6" w14:textId="77777777" w:rsidR="00B016B2" w:rsidRPr="00C54974" w:rsidRDefault="00B016B2" w:rsidP="00B016B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31" w:type="dxa"/>
            <w:shd w:val="clear" w:color="auto" w:fill="auto"/>
          </w:tcPr>
          <w:p w14:paraId="27725378" w14:textId="7DDF3E72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240" w:type="dxa"/>
          </w:tcPr>
          <w:p w14:paraId="67F8DDDC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516434C3" w14:textId="38AEB904" w:rsidR="00B016B2" w:rsidRPr="00C54974" w:rsidRDefault="00B016B2" w:rsidP="00B016B2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68" w:type="dxa"/>
          </w:tcPr>
          <w:p w14:paraId="0C48EFA4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51E0F0A" w14:textId="48C9FA69" w:rsidR="00B016B2" w:rsidRPr="001F3A56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111</w:t>
            </w:r>
          </w:p>
        </w:tc>
        <w:tc>
          <w:tcPr>
            <w:tcW w:w="270" w:type="dxa"/>
          </w:tcPr>
          <w:p w14:paraId="4D33CFC5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7B689F0" w14:textId="06010E6E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</w:tr>
      <w:tr w:rsidR="00B016B2" w:rsidRPr="00C54974" w14:paraId="2B729546" w14:textId="77777777" w:rsidTr="00170145">
        <w:tc>
          <w:tcPr>
            <w:tcW w:w="3729" w:type="dxa"/>
          </w:tcPr>
          <w:p w14:paraId="0D91FE4C" w14:textId="375B59F0" w:rsidR="00B016B2" w:rsidRPr="00C54974" w:rsidRDefault="00B016B2" w:rsidP="00B016B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ค่าบริการซ่อมบำรุง</w:t>
            </w:r>
          </w:p>
        </w:tc>
        <w:tc>
          <w:tcPr>
            <w:tcW w:w="1131" w:type="dxa"/>
            <w:shd w:val="clear" w:color="auto" w:fill="auto"/>
          </w:tcPr>
          <w:p w14:paraId="34D55B70" w14:textId="30E3ACFE" w:rsidR="00B016B2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240" w:type="dxa"/>
          </w:tcPr>
          <w:p w14:paraId="7821A982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E70C78E" w14:textId="1AABFB5E" w:rsidR="00B016B2" w:rsidRPr="001610C4" w:rsidRDefault="00B016B2" w:rsidP="00B016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10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7A458A6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46E98569" w14:textId="07987A1F" w:rsidR="00B016B2" w:rsidRPr="001F3A56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270" w:type="dxa"/>
          </w:tcPr>
          <w:p w14:paraId="07AFF453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43CCC34" w14:textId="52D70F40" w:rsidR="00B016B2" w:rsidRPr="001610C4" w:rsidRDefault="00B016B2" w:rsidP="00B016B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610C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16B2" w:rsidRPr="00C54974" w14:paraId="1B93C5CD" w14:textId="77777777" w:rsidTr="00170145">
        <w:tc>
          <w:tcPr>
            <w:tcW w:w="3729" w:type="dxa"/>
          </w:tcPr>
          <w:p w14:paraId="14C78AE3" w14:textId="77777777" w:rsidR="00B016B2" w:rsidRPr="00C54974" w:rsidRDefault="00B016B2" w:rsidP="00B016B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131" w:type="dxa"/>
            <w:shd w:val="clear" w:color="auto" w:fill="auto"/>
          </w:tcPr>
          <w:p w14:paraId="4627F0B8" w14:textId="5D18C202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68,087</w:t>
            </w:r>
          </w:p>
        </w:tc>
        <w:tc>
          <w:tcPr>
            <w:tcW w:w="240" w:type="dxa"/>
          </w:tcPr>
          <w:p w14:paraId="054A9CE9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1A7256DC" w14:textId="5177A203" w:rsidR="00B016B2" w:rsidRPr="00C54974" w:rsidRDefault="00B016B2" w:rsidP="00B016B2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70,712</w:t>
            </w:r>
          </w:p>
        </w:tc>
        <w:tc>
          <w:tcPr>
            <w:tcW w:w="268" w:type="dxa"/>
          </w:tcPr>
          <w:p w14:paraId="2F7B02F3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1D2CF3A1" w14:textId="7F91A0EB" w:rsidR="00B016B2" w:rsidRPr="001F3A56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68,087</w:t>
            </w:r>
          </w:p>
        </w:tc>
        <w:tc>
          <w:tcPr>
            <w:tcW w:w="270" w:type="dxa"/>
          </w:tcPr>
          <w:p w14:paraId="608B28AD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5A44FBC" w14:textId="415981E6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70,712</w:t>
            </w:r>
          </w:p>
        </w:tc>
      </w:tr>
      <w:tr w:rsidR="00B016B2" w:rsidRPr="00C54974" w14:paraId="5E8EE89F" w14:textId="77777777" w:rsidTr="00170145">
        <w:tc>
          <w:tcPr>
            <w:tcW w:w="3729" w:type="dxa"/>
          </w:tcPr>
          <w:p w14:paraId="0EFE6C98" w14:textId="77777777" w:rsidR="00B016B2" w:rsidRPr="00C54974" w:rsidRDefault="00B016B2" w:rsidP="00B016B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31" w:type="dxa"/>
            <w:shd w:val="clear" w:color="auto" w:fill="auto"/>
          </w:tcPr>
          <w:p w14:paraId="5198B51F" w14:textId="6C6CB9D2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8,332</w:t>
            </w:r>
          </w:p>
        </w:tc>
        <w:tc>
          <w:tcPr>
            <w:tcW w:w="240" w:type="dxa"/>
          </w:tcPr>
          <w:p w14:paraId="6A693F0D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62A4B8ED" w14:textId="293074C7" w:rsidR="00B016B2" w:rsidRPr="00C54974" w:rsidRDefault="00B016B2" w:rsidP="00B016B2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8,701</w:t>
            </w:r>
          </w:p>
        </w:tc>
        <w:tc>
          <w:tcPr>
            <w:tcW w:w="268" w:type="dxa"/>
          </w:tcPr>
          <w:p w14:paraId="645748D1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3916946" w14:textId="303BF4AB" w:rsidR="00B016B2" w:rsidRPr="001F3A56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8,332</w:t>
            </w:r>
          </w:p>
        </w:tc>
        <w:tc>
          <w:tcPr>
            <w:tcW w:w="270" w:type="dxa"/>
          </w:tcPr>
          <w:p w14:paraId="7C8052C1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61F3BC62" w14:textId="5F063F68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8,701</w:t>
            </w:r>
          </w:p>
        </w:tc>
      </w:tr>
      <w:tr w:rsidR="00B016B2" w:rsidRPr="00C54974" w14:paraId="2AF93A58" w14:textId="77777777" w:rsidTr="00170145">
        <w:tc>
          <w:tcPr>
            <w:tcW w:w="3729" w:type="dxa"/>
          </w:tcPr>
          <w:p w14:paraId="60D6D4D9" w14:textId="77777777" w:rsidR="00B016B2" w:rsidRPr="00C54974" w:rsidRDefault="00B016B2" w:rsidP="00B016B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2CB0787A" w14:textId="77777777" w:rsidR="00B016B2" w:rsidRPr="00C54974" w:rsidRDefault="00B016B2" w:rsidP="00B016B2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90AAC87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7989601A" w14:textId="77777777" w:rsidR="00B016B2" w:rsidRPr="00C54974" w:rsidRDefault="00B016B2" w:rsidP="00B016B2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638B3F7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685CE192" w14:textId="77777777" w:rsidR="00B016B2" w:rsidRPr="001F3A56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468BE2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37141E2" w14:textId="77777777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16B2" w:rsidRPr="00C54974" w14:paraId="7E9D3973" w14:textId="77777777" w:rsidTr="00170145">
        <w:tc>
          <w:tcPr>
            <w:tcW w:w="3729" w:type="dxa"/>
          </w:tcPr>
          <w:p w14:paraId="36400122" w14:textId="77777777" w:rsidR="00B016B2" w:rsidRPr="00C54974" w:rsidRDefault="00B016B2" w:rsidP="00B016B2">
            <w:pPr>
              <w:tabs>
                <w:tab w:val="left" w:pos="270"/>
              </w:tabs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31" w:type="dxa"/>
            <w:shd w:val="clear" w:color="auto" w:fill="auto"/>
          </w:tcPr>
          <w:p w14:paraId="507853E9" w14:textId="6EF08F77" w:rsidR="00B016B2" w:rsidRPr="00C54974" w:rsidRDefault="00B016B2" w:rsidP="00B016B2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3337F454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04A4F676" w14:textId="77777777" w:rsidR="00B016B2" w:rsidRPr="00C54974" w:rsidRDefault="00B016B2" w:rsidP="00B016B2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78FCC55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729EACF2" w14:textId="77777777" w:rsidR="00B016B2" w:rsidRPr="001F3A56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5DB879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27ADDD6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016B2" w:rsidRPr="00C54974" w14:paraId="4EE07E35" w14:textId="77777777" w:rsidTr="00170145">
        <w:tc>
          <w:tcPr>
            <w:tcW w:w="3729" w:type="dxa"/>
            <w:vAlign w:val="bottom"/>
          </w:tcPr>
          <w:p w14:paraId="70B1E164" w14:textId="77777777" w:rsidR="00B016B2" w:rsidRPr="00C54974" w:rsidRDefault="00B016B2" w:rsidP="00B016B2">
            <w:pPr>
              <w:spacing w:line="240" w:lineRule="auto"/>
              <w:ind w:firstLine="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C5497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31" w:type="dxa"/>
            <w:shd w:val="clear" w:color="auto" w:fill="auto"/>
          </w:tcPr>
          <w:p w14:paraId="7320B9D4" w14:textId="7469C7E7" w:rsidR="00B016B2" w:rsidRPr="00C54974" w:rsidRDefault="00B016B2" w:rsidP="00B016B2">
            <w:pPr>
              <w:tabs>
                <w:tab w:val="decimal" w:pos="91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27,991</w:t>
            </w:r>
          </w:p>
        </w:tc>
        <w:tc>
          <w:tcPr>
            <w:tcW w:w="240" w:type="dxa"/>
          </w:tcPr>
          <w:p w14:paraId="4985E7A3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</w:tcPr>
          <w:p w14:paraId="3114282A" w14:textId="50433C77" w:rsidR="00B016B2" w:rsidRPr="00C54974" w:rsidRDefault="00B016B2" w:rsidP="00B016B2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26,314</w:t>
            </w:r>
          </w:p>
        </w:tc>
        <w:tc>
          <w:tcPr>
            <w:tcW w:w="268" w:type="dxa"/>
          </w:tcPr>
          <w:p w14:paraId="6D55A5D4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14:paraId="09C7964D" w14:textId="6BBF500F" w:rsidR="00B016B2" w:rsidRPr="001F3A56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27,991</w:t>
            </w:r>
          </w:p>
        </w:tc>
        <w:tc>
          <w:tcPr>
            <w:tcW w:w="270" w:type="dxa"/>
          </w:tcPr>
          <w:p w14:paraId="48DDCB2F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</w:tcPr>
          <w:p w14:paraId="7FC8A14A" w14:textId="6B6A408A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26,314</w:t>
            </w:r>
          </w:p>
        </w:tc>
      </w:tr>
      <w:tr w:rsidR="00B016B2" w:rsidRPr="00C54974" w14:paraId="0060187E" w14:textId="77777777" w:rsidTr="00170145">
        <w:tc>
          <w:tcPr>
            <w:tcW w:w="3729" w:type="dxa"/>
          </w:tcPr>
          <w:p w14:paraId="15568781" w14:textId="77777777" w:rsidR="00B016B2" w:rsidRPr="00C54974" w:rsidRDefault="00B016B2" w:rsidP="00B016B2">
            <w:pPr>
              <w:ind w:right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927F2" w14:textId="0C713AFC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27,991</w:t>
            </w:r>
          </w:p>
        </w:tc>
        <w:tc>
          <w:tcPr>
            <w:tcW w:w="240" w:type="dxa"/>
          </w:tcPr>
          <w:p w14:paraId="159E3EB7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72D8B71D" w14:textId="690C0EFC" w:rsidR="00B016B2" w:rsidRPr="00C54974" w:rsidRDefault="00B016B2" w:rsidP="00B016B2">
            <w:pPr>
              <w:tabs>
                <w:tab w:val="decimal" w:pos="98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26,314</w:t>
            </w:r>
          </w:p>
        </w:tc>
        <w:tc>
          <w:tcPr>
            <w:tcW w:w="268" w:type="dxa"/>
          </w:tcPr>
          <w:p w14:paraId="7EF5BC0E" w14:textId="77777777" w:rsidR="00B016B2" w:rsidRPr="00C54974" w:rsidRDefault="00B016B2" w:rsidP="00B016B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3C7446" w14:textId="256F3BB9" w:rsidR="00B016B2" w:rsidRPr="005E6083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27,991</w:t>
            </w:r>
          </w:p>
        </w:tc>
        <w:tc>
          <w:tcPr>
            <w:tcW w:w="270" w:type="dxa"/>
          </w:tcPr>
          <w:p w14:paraId="0E457FC5" w14:textId="77777777" w:rsidR="00B016B2" w:rsidRPr="00C54974" w:rsidRDefault="00B016B2" w:rsidP="00B016B2">
            <w:pPr>
              <w:tabs>
                <w:tab w:val="decimal" w:pos="87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1B434FFB" w14:textId="70909FAA" w:rsidR="00B016B2" w:rsidRPr="00C54974" w:rsidRDefault="00B016B2" w:rsidP="00B016B2">
            <w:pPr>
              <w:tabs>
                <w:tab w:val="decimal" w:pos="95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26,314</w:t>
            </w:r>
          </w:p>
        </w:tc>
      </w:tr>
    </w:tbl>
    <w:p w14:paraId="17E9BF00" w14:textId="77777777" w:rsidR="00E376D0" w:rsidRDefault="00E376D0">
      <w:pPr>
        <w:spacing w:line="240" w:lineRule="auto"/>
      </w:pPr>
    </w:p>
    <w:p w14:paraId="356022A9" w14:textId="7D51101A" w:rsidR="00455790" w:rsidRDefault="0045579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4"/>
      </w:tblGrid>
      <w:tr w:rsidR="00F15832" w:rsidRPr="00455790" w14:paraId="0EC5C339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FD48006" w14:textId="77777777" w:rsidR="00F15832" w:rsidRPr="00455790" w:rsidRDefault="00F1583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5790">
              <w:rPr>
                <w:sz w:val="30"/>
                <w:szCs w:val="30"/>
              </w:rPr>
              <w:lastRenderedPageBreak/>
              <w:br w:type="page"/>
            </w:r>
            <w:r w:rsidRPr="004557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6402832" w14:textId="77777777" w:rsidR="00F15832" w:rsidRPr="00455790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652BA9D" w14:textId="77777777" w:rsidR="00F15832" w:rsidRPr="00455790" w:rsidRDefault="00F158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0ECDF892" w14:textId="77777777" w:rsidR="00F15832" w:rsidRPr="00455790" w:rsidRDefault="00F1583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D49" w:rsidRPr="00455790" w14:paraId="64E4F52D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53DF0E70" w14:textId="77777777" w:rsidR="001C2D49" w:rsidRPr="00455790" w:rsidRDefault="001C2D49" w:rsidP="00457C0E">
            <w:pPr>
              <w:spacing w:line="240" w:lineRule="atLeas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F39C963" w14:textId="47BD52AA" w:rsidR="001C2D49" w:rsidRPr="00455790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6EFA79E" w14:textId="77777777" w:rsidR="001C2D49" w:rsidRPr="00455790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E2B45" w14:textId="77777777" w:rsidR="001C2D49" w:rsidRPr="00455790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BCECBDC" w14:textId="77777777" w:rsidR="001C2D49" w:rsidRPr="00455790" w:rsidRDefault="001C2D49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F8FF0" w14:textId="34CEE2BA" w:rsidR="001C2D49" w:rsidRPr="00455790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4DF1BBEF" w14:textId="77777777" w:rsidR="001C2D49" w:rsidRPr="00455790" w:rsidRDefault="001C2D49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DC3A02E" w14:textId="75D0E2AE" w:rsidR="001C2D49" w:rsidRPr="00455790" w:rsidRDefault="001C2D49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455790" w14:paraId="021CEF1A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3E9EB1D7" w14:textId="77777777" w:rsidR="00457C0E" w:rsidRPr="00455790" w:rsidRDefault="00457C0E" w:rsidP="00457C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194D8F" w14:textId="57DFC393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0AC15998" w14:textId="77777777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96CC40" w14:textId="55B492D4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2267749" w14:textId="77777777" w:rsidR="00457C0E" w:rsidRPr="00455790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BB02AA" w14:textId="17C8D231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961F0C0" w14:textId="77777777" w:rsidR="00457C0E" w:rsidRPr="00455790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2D5DCA0C" w14:textId="088778AB" w:rsidR="00457C0E" w:rsidRPr="00455790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455790" w14:paraId="64525FAC" w14:textId="77777777" w:rsidTr="00D65A17">
        <w:trPr>
          <w:tblHeader/>
        </w:trPr>
        <w:tc>
          <w:tcPr>
            <w:tcW w:w="4050" w:type="dxa"/>
            <w:shd w:val="clear" w:color="auto" w:fill="auto"/>
          </w:tcPr>
          <w:p w14:paraId="2B0D6986" w14:textId="77777777" w:rsidR="00E376D0" w:rsidRPr="00455790" w:rsidRDefault="00E376D0" w:rsidP="00E376D0">
            <w:pPr>
              <w:spacing w:line="240" w:lineRule="atLeast"/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34" w:type="dxa"/>
            <w:gridSpan w:val="7"/>
          </w:tcPr>
          <w:p w14:paraId="3C96128C" w14:textId="77777777" w:rsidR="00E376D0" w:rsidRPr="00455790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557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45579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455790" w14:paraId="5AFD4C34" w14:textId="77777777" w:rsidTr="00D65A17">
        <w:tc>
          <w:tcPr>
            <w:tcW w:w="4050" w:type="dxa"/>
            <w:shd w:val="clear" w:color="auto" w:fill="auto"/>
          </w:tcPr>
          <w:p w14:paraId="472D2905" w14:textId="77777777" w:rsidR="00E376D0" w:rsidRPr="00455790" w:rsidRDefault="00E376D0" w:rsidP="00E376D0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</w:tcPr>
          <w:p w14:paraId="2A8B6EFF" w14:textId="77777777" w:rsidR="00E376D0" w:rsidRPr="00455790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2DFFBB" w14:textId="77777777" w:rsidR="00E376D0" w:rsidRPr="0045579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B893A1" w14:textId="77777777" w:rsidR="00E376D0" w:rsidRPr="00455790" w:rsidRDefault="00E376D0" w:rsidP="00E376D0">
            <w:pPr>
              <w:tabs>
                <w:tab w:val="decimal" w:pos="79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047A81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DC79CE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39D6F6" w14:textId="77777777" w:rsidR="00E376D0" w:rsidRPr="00455790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9F87069" w14:textId="77777777" w:rsidR="00E376D0" w:rsidRPr="00455790" w:rsidRDefault="00E376D0" w:rsidP="00E376D0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1032" w:rsidRPr="00455790" w14:paraId="38714C0E" w14:textId="77777777" w:rsidTr="00D65A17">
        <w:tc>
          <w:tcPr>
            <w:tcW w:w="4050" w:type="dxa"/>
            <w:shd w:val="clear" w:color="auto" w:fill="auto"/>
          </w:tcPr>
          <w:p w14:paraId="42613B7C" w14:textId="584B206D" w:rsidR="00F71032" w:rsidRPr="00455790" w:rsidRDefault="00F71032" w:rsidP="00F71032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2733E0A9" w14:textId="75FC14A3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702,595</w:t>
            </w:r>
          </w:p>
        </w:tc>
        <w:tc>
          <w:tcPr>
            <w:tcW w:w="270" w:type="dxa"/>
            <w:shd w:val="clear" w:color="auto" w:fill="auto"/>
          </w:tcPr>
          <w:p w14:paraId="0C3E7A5B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E8A90F" w14:textId="48CA2DA2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492,790</w:t>
            </w:r>
          </w:p>
        </w:tc>
        <w:tc>
          <w:tcPr>
            <w:tcW w:w="270" w:type="dxa"/>
            <w:shd w:val="clear" w:color="auto" w:fill="auto"/>
          </w:tcPr>
          <w:p w14:paraId="1FAA808A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B11EAAC" w14:textId="7CA422AC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702,595</w:t>
            </w:r>
          </w:p>
        </w:tc>
        <w:tc>
          <w:tcPr>
            <w:tcW w:w="270" w:type="dxa"/>
            <w:shd w:val="clear" w:color="auto" w:fill="auto"/>
          </w:tcPr>
          <w:p w14:paraId="2964BFB2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91AE935" w14:textId="49585D4B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492,790</w:t>
            </w:r>
          </w:p>
        </w:tc>
      </w:tr>
      <w:tr w:rsidR="00F71032" w:rsidRPr="00455790" w14:paraId="731FFF97" w14:textId="77777777" w:rsidTr="00D65A17">
        <w:trPr>
          <w:trHeight w:val="434"/>
        </w:trPr>
        <w:tc>
          <w:tcPr>
            <w:tcW w:w="4050" w:type="dxa"/>
            <w:shd w:val="clear" w:color="auto" w:fill="auto"/>
          </w:tcPr>
          <w:p w14:paraId="6D7F7898" w14:textId="77777777" w:rsidR="00F71032" w:rsidRPr="00455790" w:rsidRDefault="00F71032" w:rsidP="00F71032">
            <w:pPr>
              <w:spacing w:line="240" w:lineRule="atLeas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57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E42524F" w14:textId="77777777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5C7A89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D5D1CE" w14:textId="77777777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DEA53A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75704B" w14:textId="65B277DE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61DF5C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3DC2BED6" w14:textId="77777777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1032" w:rsidRPr="00455790" w14:paraId="16ECCC55" w14:textId="77777777" w:rsidTr="00D65A17">
        <w:tc>
          <w:tcPr>
            <w:tcW w:w="4050" w:type="dxa"/>
            <w:shd w:val="clear" w:color="auto" w:fill="auto"/>
          </w:tcPr>
          <w:p w14:paraId="2D9D3A9E" w14:textId="77777777" w:rsidR="00F71032" w:rsidRPr="00455790" w:rsidRDefault="00F71032" w:rsidP="00F71032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03DE957F" w14:textId="0C1AC967" w:rsidR="00F71032" w:rsidRPr="00455790" w:rsidRDefault="00C85CEE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D19D14D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7F383D" w14:textId="0F457B31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9D37A7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CE40D" w14:textId="60A0E532" w:rsidR="00F71032" w:rsidRPr="00455790" w:rsidRDefault="00C85CEE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B758D27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7B5077C" w14:textId="5DFFE2DB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71032" w:rsidRPr="00455790" w14:paraId="1C2E7F78" w14:textId="77777777" w:rsidTr="00D65A17">
        <w:tc>
          <w:tcPr>
            <w:tcW w:w="4050" w:type="dxa"/>
            <w:shd w:val="clear" w:color="auto" w:fill="auto"/>
          </w:tcPr>
          <w:p w14:paraId="156799C5" w14:textId="77777777" w:rsidR="00F71032" w:rsidRPr="00455790" w:rsidRDefault="00F71032" w:rsidP="00F71032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282D995" w14:textId="0F4DF26B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30E1F9C1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83725AC" w14:textId="7793CA62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26AD190B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A68181" w14:textId="234EBE07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63C308C7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C34AF1B" w14:textId="3CAED8E1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F71032" w:rsidRPr="00455790" w14:paraId="69357CFE" w14:textId="77777777" w:rsidTr="00D65A17">
        <w:tc>
          <w:tcPr>
            <w:tcW w:w="4050" w:type="dxa"/>
            <w:shd w:val="clear" w:color="auto" w:fill="auto"/>
          </w:tcPr>
          <w:p w14:paraId="3EDCDE35" w14:textId="77777777" w:rsidR="00F71032" w:rsidRPr="00455790" w:rsidRDefault="00F71032" w:rsidP="00F71032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A457943" w14:textId="55B15D1E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649C94C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BC26CD" w14:textId="7BC80BA8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829572B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01FE83" w14:textId="1EDCE651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88DC507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11CC646E" w14:textId="1AC30A1B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F71032" w:rsidRPr="00455790" w14:paraId="7143518D" w14:textId="77777777" w:rsidTr="00D65A17">
        <w:tc>
          <w:tcPr>
            <w:tcW w:w="4050" w:type="dxa"/>
            <w:shd w:val="clear" w:color="auto" w:fill="auto"/>
          </w:tcPr>
          <w:p w14:paraId="4408FC7B" w14:textId="77777777" w:rsidR="00F71032" w:rsidRPr="00455790" w:rsidRDefault="00F71032" w:rsidP="00F71032">
            <w:pPr>
              <w:spacing w:line="240" w:lineRule="atLeast"/>
              <w:ind w:right="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="Angsana New" w:hAnsi="Angsana New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27CADD37" w14:textId="104E1DC5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C955B5A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E5366" w14:textId="44742830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43269BE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0F50E7" w14:textId="1B7C67C0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F9F6E34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5253BB3F" w14:textId="47676388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F71032" w:rsidRPr="00455790" w14:paraId="2861AAEB" w14:textId="77777777" w:rsidTr="00EF3225">
        <w:tc>
          <w:tcPr>
            <w:tcW w:w="4050" w:type="dxa"/>
            <w:shd w:val="clear" w:color="auto" w:fill="auto"/>
          </w:tcPr>
          <w:p w14:paraId="3E9C7D1E" w14:textId="77777777" w:rsidR="00F71032" w:rsidRPr="00455790" w:rsidRDefault="00F71032" w:rsidP="00F71032">
            <w:pPr>
              <w:spacing w:line="240" w:lineRule="atLeast"/>
              <w:ind w:right="-112"/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</w:pPr>
            <w:r w:rsidRPr="00455790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455790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78BB26" w14:textId="5A84A710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6B04CB6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7BCCE3" w14:textId="37369287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C701A85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B65C65" w14:textId="0EA4FEAE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3603871A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062C663" w14:textId="64623B4F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F71032" w:rsidRPr="00455790" w14:paraId="6AA58C0B" w14:textId="77777777" w:rsidTr="00EF3225">
        <w:tc>
          <w:tcPr>
            <w:tcW w:w="4050" w:type="dxa"/>
            <w:shd w:val="clear" w:color="auto" w:fill="auto"/>
          </w:tcPr>
          <w:p w14:paraId="14DE06D4" w14:textId="0BC76025" w:rsidR="00F71032" w:rsidRPr="00DC17F8" w:rsidRDefault="00F71032" w:rsidP="00F71032">
            <w:pPr>
              <w:spacing w:line="240" w:lineRule="atLeast"/>
              <w:ind w:right="-11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บางกอกสหประกันชีวิต จำกัด (มหาชน)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B89F60" w14:textId="2E09F18C" w:rsidR="00F71032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C6EDBB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9B0031" w14:textId="43A01DC2" w:rsidR="00F71032" w:rsidRPr="00455790" w:rsidRDefault="00F71032" w:rsidP="00F71032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86328CD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210183" w14:textId="6ACB0916" w:rsidR="00F71032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043CB8B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03E45BE1" w14:textId="278A3CE9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71032" w:rsidRPr="00455790" w14:paraId="00B4F916" w14:textId="77777777" w:rsidTr="00D65A17">
        <w:tc>
          <w:tcPr>
            <w:tcW w:w="4050" w:type="dxa"/>
            <w:shd w:val="clear" w:color="auto" w:fill="auto"/>
            <w:vAlign w:val="bottom"/>
          </w:tcPr>
          <w:p w14:paraId="55E72625" w14:textId="77777777" w:rsidR="00F71032" w:rsidRPr="00455790" w:rsidRDefault="00F71032" w:rsidP="00F7103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5579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AF366E" w14:textId="51ABE304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702,87</w:t>
            </w:r>
            <w:r w:rsidR="00C85C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FC7DD66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8557D0" w14:textId="70A277B6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0386A487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6279FA" w14:textId="7D74C887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702,87</w:t>
            </w:r>
            <w:r w:rsidR="00C85C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FEE48BB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</w:tcPr>
          <w:p w14:paraId="536910C3" w14:textId="7D4F901B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</w:tr>
      <w:tr w:rsidR="00F71032" w:rsidRPr="00455790" w14:paraId="50A52BAA" w14:textId="77777777" w:rsidTr="00D65A17">
        <w:tc>
          <w:tcPr>
            <w:tcW w:w="4050" w:type="dxa"/>
            <w:shd w:val="clear" w:color="auto" w:fill="auto"/>
          </w:tcPr>
          <w:p w14:paraId="39C47837" w14:textId="77777777" w:rsidR="00F71032" w:rsidRPr="00455790" w:rsidRDefault="00F71032" w:rsidP="00F71032">
            <w:pPr>
              <w:spacing w:line="240" w:lineRule="atLeast"/>
              <w:ind w:left="160" w:right="-110" w:hanging="160"/>
              <w:jc w:val="both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  <w:r w:rsidRPr="00455790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45579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455790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44AACD" w14:textId="730D0AE5" w:rsidR="00F71032" w:rsidRPr="00455790" w:rsidRDefault="00F71032" w:rsidP="00F710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595118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88B84C" w14:textId="23D771F6" w:rsidR="00F71032" w:rsidRPr="00455790" w:rsidRDefault="00F71032" w:rsidP="00F710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130665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E8FF72" w14:textId="51BB9875" w:rsidR="00F71032" w:rsidRPr="00455790" w:rsidRDefault="00F71032" w:rsidP="00F710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C9F72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</w:tcPr>
          <w:p w14:paraId="579D8286" w14:textId="7058575D" w:rsidR="00F71032" w:rsidRPr="00455790" w:rsidRDefault="00F71032" w:rsidP="00F71032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71032" w:rsidRPr="00455790" w14:paraId="1B98F1C9" w14:textId="77777777" w:rsidTr="00D65A17">
        <w:tc>
          <w:tcPr>
            <w:tcW w:w="4050" w:type="dxa"/>
            <w:shd w:val="clear" w:color="auto" w:fill="auto"/>
          </w:tcPr>
          <w:p w14:paraId="6B89028E" w14:textId="77777777" w:rsidR="00F71032" w:rsidRPr="00455790" w:rsidRDefault="00F71032" w:rsidP="00F71032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455790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3EDB6" w14:textId="35DF0955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702,87</w:t>
            </w:r>
            <w:r w:rsidR="005D7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D3316CB" w14:textId="77777777" w:rsidR="00F71032" w:rsidRPr="00455790" w:rsidRDefault="00F71032" w:rsidP="00F71032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E1BA6" w14:textId="1B3BB320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shd w:val="clear" w:color="auto" w:fill="auto"/>
          </w:tcPr>
          <w:p w14:paraId="6E779F18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F5C38" w14:textId="6947B85F" w:rsidR="00F71032" w:rsidRPr="0066321D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702,87</w:t>
            </w:r>
            <w:r w:rsidR="005D7D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21BDF8" w14:textId="77777777" w:rsidR="00F71032" w:rsidRPr="00455790" w:rsidRDefault="00F71032" w:rsidP="00F71032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17CAD" w14:textId="081C78DC" w:rsidR="00F71032" w:rsidRPr="00455790" w:rsidRDefault="00F71032" w:rsidP="00F71032">
            <w:pPr>
              <w:tabs>
                <w:tab w:val="decimal" w:pos="883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493,388</w:t>
            </w:r>
          </w:p>
        </w:tc>
      </w:tr>
    </w:tbl>
    <w:p w14:paraId="5420F4C0" w14:textId="0F5A574C" w:rsidR="00F15832" w:rsidRDefault="00F15832" w:rsidP="00FC5CB9">
      <w:pPr>
        <w:pStyle w:val="Bo-Blankline"/>
        <w:rPr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894"/>
        <w:gridCol w:w="236"/>
        <w:gridCol w:w="998"/>
        <w:gridCol w:w="236"/>
        <w:gridCol w:w="1024"/>
        <w:gridCol w:w="240"/>
        <w:gridCol w:w="930"/>
        <w:gridCol w:w="270"/>
        <w:gridCol w:w="932"/>
        <w:gridCol w:w="270"/>
        <w:gridCol w:w="990"/>
      </w:tblGrid>
      <w:tr w:rsidR="00B23B16" w:rsidRPr="007E2029" w14:paraId="449816CB" w14:textId="77777777" w:rsidTr="00464BE8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3A0D3C04" w14:textId="77777777" w:rsidR="00B23B16" w:rsidRPr="008F2E78" w:rsidRDefault="00B23B16" w:rsidP="00C559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28C428F7" w14:textId="72A13018" w:rsidR="00B23B16" w:rsidRPr="008F2E78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645876" w14:textId="77777777" w:rsidR="00B23B16" w:rsidRPr="008F2E78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6" w:type="dxa"/>
            <w:gridSpan w:val="7"/>
            <w:shd w:val="clear" w:color="auto" w:fill="auto"/>
            <w:vAlign w:val="bottom"/>
          </w:tcPr>
          <w:p w14:paraId="60CD71EA" w14:textId="630143AA" w:rsidR="00B23B16" w:rsidRPr="008F2E78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B16" w:rsidRPr="007E2029" w14:paraId="193D1E1B" w14:textId="77777777" w:rsidTr="00C559CA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2AC31A86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3E650263" w14:textId="77777777" w:rsidR="008B6C3D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E7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="004F603C" w:rsidRPr="008F2E78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งวดหก</w:t>
            </w:r>
          </w:p>
          <w:p w14:paraId="19DD4805" w14:textId="56C35259" w:rsidR="00B23B16" w:rsidRPr="008F2E78" w:rsidRDefault="004F603C" w:rsidP="008B6C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F2E7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  <w:r w:rsidR="00B23B16" w:rsidRPr="008F2E7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20AA47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531440D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F2E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F2E7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F2E78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  <w:r w:rsidRPr="008F2E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E0C93E4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392849F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F685BA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7A7512B9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5C4175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482842" w14:textId="4840672F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8F2E78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F603C" w:rsidRPr="008F2E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="004F603C" w:rsidRPr="008F2E7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4F603C" w:rsidRPr="007E2029" w14:paraId="300A2684" w14:textId="77777777" w:rsidTr="00B231EB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58B8B924" w14:textId="77777777" w:rsidR="004F603C" w:rsidRPr="008F2E78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128" w:type="dxa"/>
            <w:gridSpan w:val="3"/>
            <w:shd w:val="clear" w:color="auto" w:fill="auto"/>
            <w:vAlign w:val="bottom"/>
          </w:tcPr>
          <w:p w14:paraId="641383C2" w14:textId="536B4F05" w:rsidR="004F603C" w:rsidRPr="008F2E78" w:rsidRDefault="008B6C3D" w:rsidP="004F6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E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F2E7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Pr="008F2E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F603C" w:rsidRPr="008F2E7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F603C" w:rsidRPr="008F2E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28F14" w14:textId="77777777" w:rsidR="004F603C" w:rsidRPr="008F2E78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C27D7CB" w14:textId="2AEB682B" w:rsidR="004F603C" w:rsidRPr="008F2E78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E7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F8E654E" w14:textId="77777777" w:rsidR="004F603C" w:rsidRPr="008F2E78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D1442B" w14:textId="77777777" w:rsidR="004F603C" w:rsidRPr="008F2E78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30EF81" w14:textId="77777777" w:rsidR="004F603C" w:rsidRPr="008F2E78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6F60DF15" w14:textId="77777777" w:rsidR="004F603C" w:rsidRPr="008F2E78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5B23CF" w14:textId="77777777" w:rsidR="004F603C" w:rsidRPr="008F2E78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79ADB8" w14:textId="0678A331" w:rsidR="004F603C" w:rsidRPr="008F2E78" w:rsidRDefault="004F603C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F2E7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23B16" w:rsidRPr="007E2029" w14:paraId="07D042F1" w14:textId="77777777" w:rsidTr="00C559CA">
        <w:trPr>
          <w:tblHeader/>
        </w:trPr>
        <w:tc>
          <w:tcPr>
            <w:tcW w:w="2160" w:type="dxa"/>
            <w:shd w:val="clear" w:color="auto" w:fill="auto"/>
          </w:tcPr>
          <w:p w14:paraId="1074520D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597C63C2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2E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140BFBAC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2AC2A211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F2E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3B16" w:rsidRPr="007E2029" w14:paraId="16765A10" w14:textId="77777777" w:rsidTr="00C559CA">
        <w:trPr>
          <w:tblHeader/>
        </w:trPr>
        <w:tc>
          <w:tcPr>
            <w:tcW w:w="2160" w:type="dxa"/>
            <w:shd w:val="clear" w:color="auto" w:fill="auto"/>
          </w:tcPr>
          <w:p w14:paraId="5BA4C614" w14:textId="77777777" w:rsidR="00B23B16" w:rsidRPr="008F2E78" w:rsidRDefault="00B23B16" w:rsidP="00C559CA">
            <w:pPr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F2E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  <w:r w:rsidRPr="008F2E7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5B4FE5C0" w14:textId="77777777" w:rsidR="00B23B16" w:rsidRPr="008F2E78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32DD397" w14:textId="77777777" w:rsidR="00B23B16" w:rsidRPr="008F2E78" w:rsidRDefault="00B23B16" w:rsidP="00C559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6" w:type="dxa"/>
            <w:gridSpan w:val="7"/>
            <w:shd w:val="clear" w:color="auto" w:fill="auto"/>
          </w:tcPr>
          <w:p w14:paraId="301AFD5B" w14:textId="77777777" w:rsidR="00B23B16" w:rsidRPr="008F2E78" w:rsidRDefault="00B23B16" w:rsidP="00C559C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70886" w:rsidRPr="00BD6718" w14:paraId="595DFDE9" w14:textId="77777777" w:rsidTr="008F2E78">
        <w:tc>
          <w:tcPr>
            <w:tcW w:w="2160" w:type="dxa"/>
            <w:shd w:val="clear" w:color="auto" w:fill="auto"/>
          </w:tcPr>
          <w:p w14:paraId="5569CEA9" w14:textId="77777777" w:rsidR="00070886" w:rsidRPr="008F2E78" w:rsidRDefault="00070886" w:rsidP="00C559CA">
            <w:pPr>
              <w:spacing w:line="240" w:lineRule="auto"/>
              <w:rPr>
                <w:rFonts w:asciiTheme="majorBidi" w:hAnsiTheme="majorBidi" w:cstheme="minorBidi"/>
                <w:b/>
                <w:bCs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42781D2C" w14:textId="51FB61F8" w:rsidR="00070886" w:rsidRPr="008F2E78" w:rsidRDefault="008F2E78" w:rsidP="00C559C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F2E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2.125</w:t>
            </w:r>
          </w:p>
        </w:tc>
        <w:tc>
          <w:tcPr>
            <w:tcW w:w="236" w:type="dxa"/>
            <w:shd w:val="clear" w:color="auto" w:fill="auto"/>
          </w:tcPr>
          <w:p w14:paraId="1503E7B9" w14:textId="77777777" w:rsidR="00070886" w:rsidRPr="008F2E78" w:rsidRDefault="00070886" w:rsidP="00C559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1DD4EC4" w14:textId="37802445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22395A3" w14:textId="77777777" w:rsidR="00070886" w:rsidRPr="008F2E78" w:rsidRDefault="00070886" w:rsidP="00C559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1A305F4A" w14:textId="0F409816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4CC461E3" w14:textId="77777777" w:rsidR="00070886" w:rsidRPr="008F2E78" w:rsidRDefault="00070886" w:rsidP="00C559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4EC30A9" w14:textId="0030883F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(700,000)</w:t>
            </w:r>
          </w:p>
        </w:tc>
        <w:tc>
          <w:tcPr>
            <w:tcW w:w="270" w:type="dxa"/>
            <w:shd w:val="clear" w:color="auto" w:fill="auto"/>
          </w:tcPr>
          <w:p w14:paraId="14138C27" w14:textId="77777777" w:rsidR="00070886" w:rsidRPr="008F2E78" w:rsidRDefault="00070886" w:rsidP="00C559C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F475F4" w14:textId="04354920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0886" w:rsidRPr="00BD6718" w14:paraId="6012D2CA" w14:textId="77777777" w:rsidTr="00604FC6">
        <w:tc>
          <w:tcPr>
            <w:tcW w:w="2160" w:type="dxa"/>
            <w:shd w:val="clear" w:color="auto" w:fill="auto"/>
          </w:tcPr>
          <w:p w14:paraId="05E2BF8C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28" w:type="dxa"/>
            <w:gridSpan w:val="3"/>
            <w:shd w:val="clear" w:color="auto" w:fill="auto"/>
          </w:tcPr>
          <w:p w14:paraId="732EFFE3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1B94EF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62D7D33" w14:textId="49FC3CBD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A28E86B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7E691102" w14:textId="3057B353" w:rsidR="00070886" w:rsidRPr="00EF3AF5" w:rsidRDefault="008F2E78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F3AF5">
              <w:rPr>
                <w:rFonts w:ascii="Angsana New" w:hAnsi="Angsana New" w:cs="Angsana New"/>
                <w:sz w:val="30"/>
                <w:szCs w:val="30"/>
                <w:lang w:val="en-US"/>
              </w:rPr>
              <w:t>700,000</w:t>
            </w:r>
          </w:p>
        </w:tc>
        <w:tc>
          <w:tcPr>
            <w:tcW w:w="270" w:type="dxa"/>
            <w:shd w:val="clear" w:color="auto" w:fill="auto"/>
          </w:tcPr>
          <w:p w14:paraId="1FBE6626" w14:textId="77777777" w:rsidR="00070886" w:rsidRPr="00EF3AF5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66619359" w14:textId="37FC0C8D" w:rsidR="00070886" w:rsidRPr="00EF3AF5" w:rsidRDefault="008F2E78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F3AF5">
              <w:rPr>
                <w:rFonts w:asciiTheme="majorBidi" w:hAnsiTheme="majorBidi" w:cstheme="majorBidi"/>
                <w:sz w:val="30"/>
                <w:szCs w:val="30"/>
              </w:rPr>
              <w:t>(700,000)</w:t>
            </w:r>
          </w:p>
        </w:tc>
        <w:tc>
          <w:tcPr>
            <w:tcW w:w="270" w:type="dxa"/>
            <w:shd w:val="clear" w:color="auto" w:fill="auto"/>
          </w:tcPr>
          <w:p w14:paraId="485EAB7A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2E5419B" w14:textId="41696ADC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70886" w:rsidRPr="00BD6718" w14:paraId="7D9E28FE" w14:textId="77777777" w:rsidTr="00271300">
        <w:tc>
          <w:tcPr>
            <w:tcW w:w="2160" w:type="dxa"/>
            <w:shd w:val="clear" w:color="auto" w:fill="auto"/>
          </w:tcPr>
          <w:p w14:paraId="4D2D7669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7CB6F566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F1362E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6DB83A61" w14:textId="6CB2F80C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FA499DE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</w:tcPr>
          <w:p w14:paraId="78AFB296" w14:textId="257FDCEC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2,591</w:t>
            </w:r>
          </w:p>
        </w:tc>
        <w:tc>
          <w:tcPr>
            <w:tcW w:w="270" w:type="dxa"/>
            <w:shd w:val="clear" w:color="auto" w:fill="auto"/>
          </w:tcPr>
          <w:p w14:paraId="076315A3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</w:tcPr>
          <w:p w14:paraId="7F41CC7A" w14:textId="2BEAFAF0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(2,591)</w:t>
            </w:r>
          </w:p>
        </w:tc>
        <w:tc>
          <w:tcPr>
            <w:tcW w:w="270" w:type="dxa"/>
            <w:shd w:val="clear" w:color="auto" w:fill="auto"/>
          </w:tcPr>
          <w:p w14:paraId="1A4E625A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1FDE40" w14:textId="66824A31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0886" w:rsidRPr="00BD6718" w14:paraId="09E1DD28" w14:textId="77777777" w:rsidTr="007207CC">
        <w:tc>
          <w:tcPr>
            <w:tcW w:w="2160" w:type="dxa"/>
            <w:shd w:val="clear" w:color="auto" w:fill="auto"/>
          </w:tcPr>
          <w:p w14:paraId="3797A01F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28" w:type="dxa"/>
            <w:gridSpan w:val="3"/>
            <w:shd w:val="clear" w:color="auto" w:fill="auto"/>
          </w:tcPr>
          <w:p w14:paraId="7E7EE48D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130036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24FC15B9" w14:textId="28E2D8F3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5DA2894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auto"/>
          </w:tcPr>
          <w:p w14:paraId="4D53B5D1" w14:textId="4624DD3D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70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702,591</w:t>
            </w:r>
          </w:p>
        </w:tc>
        <w:tc>
          <w:tcPr>
            <w:tcW w:w="270" w:type="dxa"/>
            <w:shd w:val="clear" w:color="auto" w:fill="auto"/>
          </w:tcPr>
          <w:p w14:paraId="1F72FD1A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shd w:val="clear" w:color="auto" w:fill="auto"/>
          </w:tcPr>
          <w:p w14:paraId="196490AF" w14:textId="1EAF85F9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(702,591)</w:t>
            </w:r>
          </w:p>
        </w:tc>
        <w:tc>
          <w:tcPr>
            <w:tcW w:w="270" w:type="dxa"/>
            <w:shd w:val="clear" w:color="auto" w:fill="auto"/>
          </w:tcPr>
          <w:p w14:paraId="420F52EE" w14:textId="77777777" w:rsidR="00070886" w:rsidRPr="008F2E78" w:rsidRDefault="0007088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0ED47A1" w14:textId="6B7444DA" w:rsidR="0007088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23B16" w:rsidRPr="007E2029" w14:paraId="7CC15A05" w14:textId="77777777" w:rsidTr="00C559CA">
        <w:tc>
          <w:tcPr>
            <w:tcW w:w="4288" w:type="dxa"/>
            <w:gridSpan w:val="4"/>
            <w:shd w:val="clear" w:color="auto" w:fill="auto"/>
          </w:tcPr>
          <w:p w14:paraId="38EE1010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2E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F2E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F2E78">
              <w:rPr>
                <w:rFonts w:asciiTheme="majorBidi" w:hAnsiTheme="majorBidi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EB090F" w14:textId="77777777" w:rsidR="00B23B16" w:rsidRPr="008F2E78" w:rsidRDefault="00B23B16" w:rsidP="00C559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756B9" w14:textId="21A9AE08" w:rsidR="00B23B1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56BB9D" w14:textId="77777777" w:rsidR="00B23B16" w:rsidRPr="008F2E78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2687005" w14:textId="77777777" w:rsidR="00B23B16" w:rsidRPr="008F2E78" w:rsidRDefault="00B23B16" w:rsidP="00C559CA">
            <w:pPr>
              <w:tabs>
                <w:tab w:val="decimal" w:pos="647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9E3E90" w14:textId="77777777" w:rsidR="00B23B16" w:rsidRPr="008F2E78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0D316D8" w14:textId="77777777" w:rsidR="00B23B16" w:rsidRPr="008F2E78" w:rsidRDefault="00B23B16" w:rsidP="00C559CA">
            <w:pPr>
              <w:tabs>
                <w:tab w:val="decimal" w:pos="574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20321D" w14:textId="77777777" w:rsidR="00B23B16" w:rsidRPr="008F2E78" w:rsidRDefault="00B23B16" w:rsidP="00C559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F4D9D" w14:textId="66425027" w:rsidR="00B23B1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3B16" w:rsidRPr="007E2029" w14:paraId="59F64281" w14:textId="77777777" w:rsidTr="00C559CA">
        <w:tc>
          <w:tcPr>
            <w:tcW w:w="2160" w:type="dxa"/>
            <w:shd w:val="clear" w:color="auto" w:fill="auto"/>
          </w:tcPr>
          <w:p w14:paraId="20A777CA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2E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94" w:type="dxa"/>
            <w:shd w:val="clear" w:color="auto" w:fill="auto"/>
          </w:tcPr>
          <w:p w14:paraId="53AB5187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639D61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E997D4F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692F44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72F61" w14:textId="058634E3" w:rsidR="00B23B1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4F15064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08A5CFFE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28F792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2" w:type="dxa"/>
            <w:shd w:val="clear" w:color="auto" w:fill="auto"/>
          </w:tcPr>
          <w:p w14:paraId="2AAE9400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70966D" w14:textId="77777777" w:rsidR="00B23B16" w:rsidRPr="008F2E78" w:rsidRDefault="00B23B16" w:rsidP="00C55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477F95" w14:textId="1D6C8745" w:rsidR="00B23B16" w:rsidRPr="008F2E78" w:rsidRDefault="008F2E78" w:rsidP="00C559CA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96" w:right="-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B09E82E" w14:textId="77777777" w:rsidR="00B23B16" w:rsidRDefault="00B23B16">
      <w:r>
        <w:br w:type="page"/>
      </w: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8"/>
      </w:tblGrid>
      <w:tr w:rsidR="00055F6A" w:rsidRPr="00EB7266" w14:paraId="759E0CEC" w14:textId="77777777" w:rsidTr="002447FD">
        <w:tc>
          <w:tcPr>
            <w:tcW w:w="4050" w:type="dxa"/>
            <w:shd w:val="clear" w:color="auto" w:fill="auto"/>
          </w:tcPr>
          <w:p w14:paraId="0FF3CC30" w14:textId="58896C3B" w:rsidR="00055F6A" w:rsidRPr="003F31D9" w:rsidRDefault="00055F6A">
            <w:pPr>
              <w:spacing w:line="240" w:lineRule="auto"/>
              <w:ind w:right="-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6ECFFB8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D1AE4C0" w14:textId="77777777" w:rsidR="00055F6A" w:rsidRPr="003F31D9" w:rsidRDefault="00055F6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8" w:type="dxa"/>
            <w:gridSpan w:val="3"/>
            <w:shd w:val="clear" w:color="auto" w:fill="auto"/>
          </w:tcPr>
          <w:p w14:paraId="2BC6685A" w14:textId="77777777" w:rsidR="00055F6A" w:rsidRPr="003F31D9" w:rsidRDefault="00055F6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F31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744476" w14:paraId="04A8F8AB" w14:textId="77777777" w:rsidTr="002447FD">
        <w:tc>
          <w:tcPr>
            <w:tcW w:w="4050" w:type="dxa"/>
            <w:shd w:val="clear" w:color="auto" w:fill="auto"/>
          </w:tcPr>
          <w:p w14:paraId="4B62BDD5" w14:textId="77777777" w:rsidR="00457C0E" w:rsidRPr="003F31D9" w:rsidRDefault="00457C0E" w:rsidP="00457C0E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197736" w14:textId="33036B5A" w:rsidR="00457C0E" w:rsidRPr="003F31D9" w:rsidRDefault="001C2D49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9FF1C7F" w14:textId="77777777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AF511BA" w14:textId="6B0A0AAF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76B5BB06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D4C6B2" w14:textId="44A90001" w:rsidR="00457C0E" w:rsidRPr="006E78D7" w:rsidRDefault="001C2D49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1D77BB2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22B13E1F" w14:textId="3080C233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744476" w14:paraId="530B157E" w14:textId="77777777" w:rsidTr="002447FD">
        <w:tc>
          <w:tcPr>
            <w:tcW w:w="4050" w:type="dxa"/>
            <w:shd w:val="clear" w:color="auto" w:fill="auto"/>
          </w:tcPr>
          <w:p w14:paraId="61585D95" w14:textId="77777777" w:rsidR="00457C0E" w:rsidRPr="003F31D9" w:rsidRDefault="00457C0E" w:rsidP="00457C0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0B1671" w14:textId="32587351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68A373" w14:textId="77777777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5347AC" w14:textId="4AA7AFA6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CF1639A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870E26" w14:textId="5D53EE2D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367D60" w14:textId="77777777" w:rsidR="00457C0E" w:rsidRPr="003F31D9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874C736" w14:textId="28DCBEEE" w:rsidR="00457C0E" w:rsidRPr="003F31D9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744476" w14:paraId="5A0CE885" w14:textId="77777777" w:rsidTr="002447FD">
        <w:trPr>
          <w:tblHeader/>
        </w:trPr>
        <w:tc>
          <w:tcPr>
            <w:tcW w:w="4050" w:type="dxa"/>
            <w:shd w:val="clear" w:color="auto" w:fill="auto"/>
          </w:tcPr>
          <w:p w14:paraId="6B44696C" w14:textId="77777777" w:rsidR="00E376D0" w:rsidRPr="003F31D9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8" w:type="dxa"/>
            <w:gridSpan w:val="7"/>
            <w:shd w:val="clear" w:color="auto" w:fill="auto"/>
          </w:tcPr>
          <w:p w14:paraId="3A8D4E98" w14:textId="77777777" w:rsidR="00E376D0" w:rsidRPr="003F31D9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3F31D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3362A8" w14:paraId="6C77EAC5" w14:textId="77777777" w:rsidTr="002447FD">
        <w:tc>
          <w:tcPr>
            <w:tcW w:w="4050" w:type="dxa"/>
            <w:shd w:val="clear" w:color="auto" w:fill="auto"/>
          </w:tcPr>
          <w:p w14:paraId="3C412536" w14:textId="77777777" w:rsidR="00E376D0" w:rsidRPr="003F31D9" w:rsidRDefault="00E376D0" w:rsidP="00E376D0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ลูกหนี้และ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เงินทดรอง</w:t>
            </w:r>
            <w:r w:rsidRPr="003F31D9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จ่าย</w:t>
            </w:r>
            <w:r w:rsidRPr="003F31D9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แก่กิจการที่เกี่ยวข้องกัน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A3D5BDD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EF9FF8F" w14:textId="77777777" w:rsidR="00E376D0" w:rsidRPr="003F31D9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7CDD55C" w14:textId="77777777" w:rsidR="00E376D0" w:rsidRPr="003F31D9" w:rsidRDefault="00E376D0" w:rsidP="00E376D0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E7EFE0B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E4BAC0" w14:textId="77777777" w:rsidR="00E376D0" w:rsidRPr="004E0C2F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9DD078E" w14:textId="77777777" w:rsidR="00E376D0" w:rsidRPr="003F31D9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3F77A814" w14:textId="77777777" w:rsidR="00E376D0" w:rsidRPr="003F31D9" w:rsidRDefault="00E376D0" w:rsidP="00E376D0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A6D" w:rsidRPr="003362A8" w14:paraId="3289FD1D" w14:textId="77777777" w:rsidTr="002447FD">
        <w:tc>
          <w:tcPr>
            <w:tcW w:w="4050" w:type="dxa"/>
            <w:shd w:val="clear" w:color="auto" w:fill="auto"/>
          </w:tcPr>
          <w:p w14:paraId="4F7669CC" w14:textId="5527DC66" w:rsidR="006D1A6D" w:rsidRPr="003F31D9" w:rsidRDefault="006D1A6D" w:rsidP="006D1A6D">
            <w:pPr>
              <w:tabs>
                <w:tab w:val="center" w:pos="1916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CC5960C" w14:textId="202871B4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14,839</w:t>
            </w:r>
          </w:p>
        </w:tc>
        <w:tc>
          <w:tcPr>
            <w:tcW w:w="270" w:type="dxa"/>
            <w:shd w:val="clear" w:color="auto" w:fill="auto"/>
          </w:tcPr>
          <w:p w14:paraId="131A0328" w14:textId="77777777" w:rsidR="006D1A6D" w:rsidRPr="003F31D9" w:rsidRDefault="006D1A6D" w:rsidP="006D1A6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7F7E33B" w14:textId="68D5A4BF" w:rsidR="006D1A6D" w:rsidRPr="003F31D9" w:rsidRDefault="006D1A6D" w:rsidP="006D1A6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6,880</w:t>
            </w:r>
          </w:p>
        </w:tc>
        <w:tc>
          <w:tcPr>
            <w:tcW w:w="270" w:type="dxa"/>
            <w:shd w:val="clear" w:color="auto" w:fill="auto"/>
          </w:tcPr>
          <w:p w14:paraId="2BD53623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8A9F2D" w14:textId="7F9C1252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14,839</w:t>
            </w:r>
          </w:p>
        </w:tc>
        <w:tc>
          <w:tcPr>
            <w:tcW w:w="270" w:type="dxa"/>
            <w:shd w:val="clear" w:color="auto" w:fill="auto"/>
          </w:tcPr>
          <w:p w14:paraId="3A095F9C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4A5AA7B" w14:textId="0B2352EE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6,880</w:t>
            </w:r>
          </w:p>
        </w:tc>
      </w:tr>
      <w:tr w:rsidR="006D1A6D" w:rsidRPr="00E75ACA" w14:paraId="5BD0EAA3" w14:textId="77777777" w:rsidTr="002447FD">
        <w:tc>
          <w:tcPr>
            <w:tcW w:w="4050" w:type="dxa"/>
            <w:shd w:val="clear" w:color="auto" w:fill="auto"/>
          </w:tcPr>
          <w:p w14:paraId="28787587" w14:textId="77777777" w:rsidR="006D1A6D" w:rsidRPr="003F31D9" w:rsidRDefault="006D1A6D" w:rsidP="006D1A6D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041962F" w14:textId="77777777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2B5041" w14:textId="77777777" w:rsidR="006D1A6D" w:rsidRPr="003F31D9" w:rsidRDefault="006D1A6D" w:rsidP="006D1A6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B2BCE2" w14:textId="77777777" w:rsidR="006D1A6D" w:rsidRPr="003F31D9" w:rsidRDefault="006D1A6D" w:rsidP="006D1A6D">
            <w:pPr>
              <w:tabs>
                <w:tab w:val="decimal" w:pos="79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04F9D4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F0F7AE" w14:textId="77777777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ABADC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EBF4BF0" w14:textId="77777777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A6D" w:rsidRPr="003362A8" w14:paraId="4902E23A" w14:textId="77777777" w:rsidTr="002447FD">
        <w:tc>
          <w:tcPr>
            <w:tcW w:w="4050" w:type="dxa"/>
            <w:shd w:val="clear" w:color="auto" w:fill="auto"/>
          </w:tcPr>
          <w:p w14:paraId="78C64EBF" w14:textId="77777777" w:rsidR="006D1A6D" w:rsidRPr="003F31D9" w:rsidRDefault="006D1A6D" w:rsidP="006D1A6D">
            <w:pPr>
              <w:spacing w:line="240" w:lineRule="auto"/>
              <w:ind w:right="2"/>
              <w:rPr>
                <w:rFonts w:ascii="Angsana New" w:hAnsi="Angsana New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AC7E5ED" w14:textId="45905686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11CCAEB6" w14:textId="77777777" w:rsidR="006D1A6D" w:rsidRPr="003F31D9" w:rsidRDefault="006D1A6D" w:rsidP="006D1A6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572819" w14:textId="078C54A2" w:rsidR="006D1A6D" w:rsidRPr="003F31D9" w:rsidRDefault="006D1A6D" w:rsidP="006D1A6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EAA38D3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52C64C" w14:textId="0D7CA40E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498E5509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46104D2" w14:textId="29183C66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6D1A6D" w:rsidRPr="003362A8" w14:paraId="656AF92C" w14:textId="77777777" w:rsidTr="002447FD">
        <w:tc>
          <w:tcPr>
            <w:tcW w:w="4050" w:type="dxa"/>
            <w:shd w:val="clear" w:color="auto" w:fill="auto"/>
          </w:tcPr>
          <w:p w14:paraId="0EADA151" w14:textId="77777777" w:rsidR="006D1A6D" w:rsidRPr="003F31D9" w:rsidRDefault="006D1A6D" w:rsidP="006D1A6D">
            <w:pPr>
              <w:spacing w:line="240" w:lineRule="auto"/>
              <w:ind w:right="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</w:t>
            </w:r>
            <w:r w:rsidRPr="003F31D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ชีวิต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จำกัด 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125686" w14:textId="01A75AFC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270" w:type="dxa"/>
            <w:shd w:val="clear" w:color="auto" w:fill="auto"/>
          </w:tcPr>
          <w:p w14:paraId="788E320F" w14:textId="77777777" w:rsidR="006D1A6D" w:rsidRPr="003F31D9" w:rsidRDefault="006D1A6D" w:rsidP="006D1A6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23726C" w14:textId="2D978167" w:rsidR="006D1A6D" w:rsidRPr="003F31D9" w:rsidRDefault="006D1A6D" w:rsidP="006D1A6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24E94E36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6A3135" w14:textId="01AE66C9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270" w:type="dxa"/>
            <w:shd w:val="clear" w:color="auto" w:fill="auto"/>
          </w:tcPr>
          <w:p w14:paraId="75EE8296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A14A781" w14:textId="21D1CB88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</w:tr>
      <w:tr w:rsidR="006D1A6D" w:rsidRPr="003362A8" w14:paraId="2EE4F951" w14:textId="77777777" w:rsidTr="002447FD">
        <w:tc>
          <w:tcPr>
            <w:tcW w:w="4050" w:type="dxa"/>
            <w:shd w:val="clear" w:color="auto" w:fill="auto"/>
          </w:tcPr>
          <w:p w14:paraId="53E5E9BF" w14:textId="77777777" w:rsidR="006D1A6D" w:rsidRPr="003F31D9" w:rsidRDefault="006D1A6D" w:rsidP="006D1A6D">
            <w:pPr>
              <w:spacing w:line="240" w:lineRule="auto"/>
              <w:ind w:right="2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บางกอกสหประกันภัย จำกัด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 xml:space="preserve"> (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มหาชน</w:t>
            </w:r>
            <w:r w:rsidRPr="003F31D9">
              <w:rPr>
                <w:rFonts w:ascii="Angsana New" w:hAnsi="Angsana New"/>
                <w:spacing w:val="-6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451948" w14:textId="0742656C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9,200</w:t>
            </w:r>
          </w:p>
        </w:tc>
        <w:tc>
          <w:tcPr>
            <w:tcW w:w="270" w:type="dxa"/>
            <w:shd w:val="clear" w:color="auto" w:fill="auto"/>
          </w:tcPr>
          <w:p w14:paraId="13E7B148" w14:textId="77777777" w:rsidR="006D1A6D" w:rsidRPr="003F31D9" w:rsidRDefault="006D1A6D" w:rsidP="006D1A6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88CDA1" w14:textId="284C08E3" w:rsidR="006D1A6D" w:rsidRPr="003F31D9" w:rsidRDefault="006D1A6D" w:rsidP="006D1A6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69,678</w:t>
            </w:r>
          </w:p>
        </w:tc>
        <w:tc>
          <w:tcPr>
            <w:tcW w:w="270" w:type="dxa"/>
            <w:shd w:val="clear" w:color="auto" w:fill="auto"/>
          </w:tcPr>
          <w:p w14:paraId="2D45755A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3CBB2" w14:textId="1AA9DB41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9,200</w:t>
            </w:r>
          </w:p>
        </w:tc>
        <w:tc>
          <w:tcPr>
            <w:tcW w:w="270" w:type="dxa"/>
            <w:shd w:val="clear" w:color="auto" w:fill="auto"/>
          </w:tcPr>
          <w:p w14:paraId="789A48DF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51EA91B7" w14:textId="0879D5E9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69,678</w:t>
            </w:r>
          </w:p>
        </w:tc>
      </w:tr>
      <w:tr w:rsidR="006D1A6D" w:rsidRPr="003362A8" w14:paraId="07E54CBE" w14:textId="77777777" w:rsidTr="002447FD">
        <w:tc>
          <w:tcPr>
            <w:tcW w:w="4050" w:type="dxa"/>
            <w:shd w:val="clear" w:color="auto" w:fill="auto"/>
          </w:tcPr>
          <w:p w14:paraId="423DBDF6" w14:textId="77777777" w:rsidR="006D1A6D" w:rsidRPr="003F31D9" w:rsidRDefault="006D1A6D" w:rsidP="006D1A6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AD5DA8" w14:textId="7EFD05F9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25,024</w:t>
            </w:r>
          </w:p>
        </w:tc>
        <w:tc>
          <w:tcPr>
            <w:tcW w:w="270" w:type="dxa"/>
            <w:shd w:val="clear" w:color="auto" w:fill="auto"/>
          </w:tcPr>
          <w:p w14:paraId="76EEE752" w14:textId="77777777" w:rsidR="006D1A6D" w:rsidRPr="003F31D9" w:rsidRDefault="006D1A6D" w:rsidP="006D1A6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62D2734" w14:textId="07FDB659" w:rsidR="006D1A6D" w:rsidRPr="003F31D9" w:rsidRDefault="006D1A6D" w:rsidP="006D1A6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4D45DDD1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B724C" w14:textId="014D02DE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25,024</w:t>
            </w:r>
          </w:p>
        </w:tc>
        <w:tc>
          <w:tcPr>
            <w:tcW w:w="270" w:type="dxa"/>
            <w:shd w:val="clear" w:color="auto" w:fill="auto"/>
          </w:tcPr>
          <w:p w14:paraId="2B3C7925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A00485F" w14:textId="450FF348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</w:tr>
      <w:tr w:rsidR="006D1A6D" w:rsidRPr="003362A8" w14:paraId="58ECCE2D" w14:textId="77777777" w:rsidTr="002447FD">
        <w:tc>
          <w:tcPr>
            <w:tcW w:w="4050" w:type="dxa"/>
            <w:shd w:val="clear" w:color="auto" w:fill="auto"/>
          </w:tcPr>
          <w:p w14:paraId="02BDBB8A" w14:textId="77777777" w:rsidR="006D1A6D" w:rsidRPr="003F31D9" w:rsidRDefault="006D1A6D" w:rsidP="006D1A6D">
            <w:pPr>
              <w:spacing w:line="240" w:lineRule="auto"/>
              <w:ind w:left="160" w:right="-110" w:hanging="160"/>
              <w:rPr>
                <w:rFonts w:ascii="Angsana New" w:hAnsi="Angsana New"/>
                <w:b/>
                <w:bCs/>
                <w:spacing w:val="6"/>
                <w:sz w:val="30"/>
                <w:szCs w:val="30"/>
                <w:cs/>
              </w:rPr>
            </w:pPr>
            <w:r w:rsidRPr="003F31D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F31D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D05E8C" w14:textId="19399C8E" w:rsidR="006D1A6D" w:rsidRPr="003F31D9" w:rsidRDefault="006D1A6D" w:rsidP="006D1A6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7EA4B" w14:textId="77777777" w:rsidR="006D1A6D" w:rsidRPr="003F31D9" w:rsidRDefault="006D1A6D" w:rsidP="006D1A6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40A07" w14:textId="2B492B8E" w:rsidR="006D1A6D" w:rsidRPr="003F31D9" w:rsidRDefault="006D1A6D" w:rsidP="006D1A6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B16CA9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A2591F" w14:textId="0273B640" w:rsidR="006D1A6D" w:rsidRPr="003F31D9" w:rsidRDefault="006D1A6D" w:rsidP="006D1A6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1F047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DAB8A7E" w14:textId="07A379AD" w:rsidR="006D1A6D" w:rsidRPr="003F31D9" w:rsidRDefault="006D1A6D" w:rsidP="006D1A6D">
            <w:pPr>
              <w:spacing w:line="240" w:lineRule="auto"/>
              <w:ind w:left="-110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D1A6D" w:rsidRPr="003362A8" w14:paraId="1CE976FB" w14:textId="77777777" w:rsidTr="002447FD">
        <w:tc>
          <w:tcPr>
            <w:tcW w:w="4050" w:type="dxa"/>
            <w:shd w:val="clear" w:color="auto" w:fill="auto"/>
          </w:tcPr>
          <w:p w14:paraId="0FAE7C5A" w14:textId="77777777" w:rsidR="006D1A6D" w:rsidRPr="003F31D9" w:rsidRDefault="006D1A6D" w:rsidP="006D1A6D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31D9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540AB" w14:textId="6B94E73E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25,024</w:t>
            </w:r>
          </w:p>
        </w:tc>
        <w:tc>
          <w:tcPr>
            <w:tcW w:w="270" w:type="dxa"/>
            <w:shd w:val="clear" w:color="auto" w:fill="auto"/>
          </w:tcPr>
          <w:p w14:paraId="7CEEADE5" w14:textId="77777777" w:rsidR="006D1A6D" w:rsidRPr="003F31D9" w:rsidRDefault="006D1A6D" w:rsidP="006D1A6D">
            <w:pPr>
              <w:tabs>
                <w:tab w:val="decimal" w:pos="115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218DC" w14:textId="3118BB68" w:rsidR="006D1A6D" w:rsidRPr="003F31D9" w:rsidRDefault="006D1A6D" w:rsidP="006D1A6D">
            <w:pPr>
              <w:tabs>
                <w:tab w:val="decimal" w:pos="8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  <w:tc>
          <w:tcPr>
            <w:tcW w:w="270" w:type="dxa"/>
            <w:shd w:val="clear" w:color="auto" w:fill="auto"/>
          </w:tcPr>
          <w:p w14:paraId="5ED094B3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E57CB6" w14:textId="2C236030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25,024</w:t>
            </w:r>
          </w:p>
        </w:tc>
        <w:tc>
          <w:tcPr>
            <w:tcW w:w="270" w:type="dxa"/>
            <w:shd w:val="clear" w:color="auto" w:fill="auto"/>
          </w:tcPr>
          <w:p w14:paraId="38EDF1E3" w14:textId="77777777" w:rsidR="006D1A6D" w:rsidRPr="003F31D9" w:rsidRDefault="006D1A6D" w:rsidP="006D1A6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56BE8" w14:textId="4269647D" w:rsidR="006D1A6D" w:rsidRPr="003F31D9" w:rsidRDefault="006D1A6D" w:rsidP="006D1A6D">
            <w:pPr>
              <w:tabs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0B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77,278</w:t>
            </w:r>
          </w:p>
        </w:tc>
      </w:tr>
    </w:tbl>
    <w:p w14:paraId="3B32FBC8" w14:textId="77777777" w:rsidR="00F95B95" w:rsidRDefault="00F95B95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E376D0" w:rsidRPr="00EB7266" w14:paraId="67A97FDF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71CB29FD" w14:textId="7C6D84E4" w:rsidR="00E376D0" w:rsidRPr="00255AC3" w:rsidRDefault="00E376D0" w:rsidP="00E376D0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A16D3D6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97535" w14:textId="77777777" w:rsidR="00E376D0" w:rsidRPr="00EB726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3A2627F" w14:textId="77777777" w:rsidR="00E376D0" w:rsidRPr="00EB726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726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2A7496A0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6C9B70C4" w14:textId="77777777" w:rsidR="00457C0E" w:rsidRPr="004F5468" w:rsidRDefault="00457C0E" w:rsidP="00457C0E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1F87B" w14:textId="50515AA6" w:rsidR="00457C0E" w:rsidRPr="006145CD" w:rsidRDefault="001C2D49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7E6421A" w14:textId="77777777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2BADC" w14:textId="2291E4A1" w:rsidR="00457C0E" w:rsidRPr="006145CD" w:rsidRDefault="00457C0E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D47547A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9BE5" w14:textId="598058E9" w:rsidR="00457C0E" w:rsidRPr="006145CD" w:rsidRDefault="001C2D49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4E97648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6B9D0C" w14:textId="73634CC4" w:rsidR="00457C0E" w:rsidRPr="006145CD" w:rsidRDefault="00457C0E" w:rsidP="00457C0E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744476" w14:paraId="07F12CB9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55C3339E" w14:textId="77777777" w:rsidR="00457C0E" w:rsidRPr="00255AC3" w:rsidRDefault="00457C0E" w:rsidP="00457C0E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A016C8" w14:textId="6A30F8F0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496BD16" w14:textId="77777777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E0EB4F" w14:textId="4F56C9CB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0AFE1E9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7A6191" w14:textId="602EFF05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FFDBACF" w14:textId="77777777" w:rsidR="00457C0E" w:rsidRPr="00BE704B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F48DCF" w14:textId="6C20E8C3" w:rsidR="00457C0E" w:rsidRPr="00744476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744476" w14:paraId="1D7565A7" w14:textId="77777777" w:rsidTr="000A37B7">
        <w:trPr>
          <w:tblHeader/>
        </w:trPr>
        <w:tc>
          <w:tcPr>
            <w:tcW w:w="4050" w:type="dxa"/>
            <w:shd w:val="clear" w:color="auto" w:fill="auto"/>
          </w:tcPr>
          <w:p w14:paraId="4A4D65AF" w14:textId="77777777" w:rsidR="00E376D0" w:rsidRPr="00744476" w:rsidRDefault="00E376D0" w:rsidP="00E376D0">
            <w:pPr>
              <w:spacing w:line="380" w:lineRule="exact"/>
              <w:ind w:left="252"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642D86C" w14:textId="77777777" w:rsidR="00E376D0" w:rsidRPr="00744476" w:rsidRDefault="00E376D0" w:rsidP="00E376D0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14:paraId="143AB6D9" w14:textId="77777777" w:rsidTr="000A37B7">
        <w:tc>
          <w:tcPr>
            <w:tcW w:w="4050" w:type="dxa"/>
            <w:shd w:val="clear" w:color="auto" w:fill="auto"/>
          </w:tcPr>
          <w:p w14:paraId="3BC976E8" w14:textId="77777777" w:rsidR="00E376D0" w:rsidRPr="00A27D1E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shd w:val="clear" w:color="auto" w:fill="auto"/>
          </w:tcPr>
          <w:p w14:paraId="3AE387CF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DDEEC2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1D6B28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A4BFD5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605A92" w14:textId="77777777" w:rsidR="00E376D0" w:rsidRPr="0033434F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7F672F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A64F3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30FC" w:rsidRPr="0033434F" w14:paraId="4833F4B5" w14:textId="77777777" w:rsidTr="000A37B7">
        <w:tc>
          <w:tcPr>
            <w:tcW w:w="4050" w:type="dxa"/>
            <w:shd w:val="clear" w:color="auto" w:fill="auto"/>
          </w:tcPr>
          <w:p w14:paraId="2B8554A9" w14:textId="753F16FC" w:rsidR="00D330FC" w:rsidRPr="00A27D1E" w:rsidRDefault="00D330FC" w:rsidP="00D330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350DA938" w14:textId="402BA7AC" w:rsidR="00D330FC" w:rsidRPr="0033434F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21,757</w:t>
            </w:r>
          </w:p>
        </w:tc>
        <w:tc>
          <w:tcPr>
            <w:tcW w:w="270" w:type="dxa"/>
          </w:tcPr>
          <w:p w14:paraId="68218A4E" w14:textId="77777777" w:rsidR="00D330FC" w:rsidRDefault="00D330FC" w:rsidP="00D330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9C3BEAE" w14:textId="7681BE12" w:rsidR="00D330FC" w:rsidRPr="0033434F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30,511</w:t>
            </w:r>
          </w:p>
        </w:tc>
        <w:tc>
          <w:tcPr>
            <w:tcW w:w="270" w:type="dxa"/>
          </w:tcPr>
          <w:p w14:paraId="15770C14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172034" w14:textId="3E8D663E" w:rsidR="00D330FC" w:rsidRPr="0033434F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21,757</w:t>
            </w:r>
          </w:p>
        </w:tc>
        <w:tc>
          <w:tcPr>
            <w:tcW w:w="270" w:type="dxa"/>
            <w:shd w:val="clear" w:color="auto" w:fill="auto"/>
          </w:tcPr>
          <w:p w14:paraId="793B228F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A9C693" w14:textId="0307C020" w:rsidR="00D330FC" w:rsidRPr="0033434F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30,511</w:t>
            </w:r>
          </w:p>
        </w:tc>
      </w:tr>
      <w:tr w:rsidR="00D330FC" w14:paraId="40B59C1A" w14:textId="77777777" w:rsidTr="000A37B7">
        <w:tc>
          <w:tcPr>
            <w:tcW w:w="4050" w:type="dxa"/>
            <w:shd w:val="clear" w:color="auto" w:fill="auto"/>
          </w:tcPr>
          <w:p w14:paraId="0C3F8E9C" w14:textId="77777777" w:rsidR="00D330FC" w:rsidRPr="00A27D1E" w:rsidRDefault="00D330FC" w:rsidP="00D330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D4EBBC1" w14:textId="77777777" w:rsidR="00D330FC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085C716" w14:textId="77777777" w:rsidR="00D330FC" w:rsidRDefault="00D330FC" w:rsidP="00D330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336717" w14:textId="77777777" w:rsidR="00D330FC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A06BDDD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E9F53" w14:textId="77777777" w:rsidR="00D330FC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9231D66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2BC1C7" w14:textId="77777777" w:rsidR="00D330FC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30FC" w14:paraId="1B0D0FF3" w14:textId="77777777" w:rsidTr="000A37B7">
        <w:tc>
          <w:tcPr>
            <w:tcW w:w="4050" w:type="dxa"/>
            <w:shd w:val="clear" w:color="auto" w:fill="auto"/>
          </w:tcPr>
          <w:p w14:paraId="12325CC1" w14:textId="77777777" w:rsidR="00D330FC" w:rsidRPr="00A27D1E" w:rsidRDefault="00D330FC" w:rsidP="00D330F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7D1E">
              <w:rPr>
                <w:rFonts w:ascii="Angsana New" w:hAnsi="Angsana New"/>
                <w:sz w:val="30"/>
                <w:szCs w:val="30"/>
                <w:cs/>
              </w:rPr>
              <w:t>บริษัท ทีพีไอ</w:t>
            </w:r>
            <w:r w:rsidRPr="00A27D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โพลีน ชีวะอินทรีย์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27D1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A27D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11D1149" w14:textId="539AF120" w:rsidR="00D330FC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70" w:type="dxa"/>
          </w:tcPr>
          <w:p w14:paraId="432CE7B3" w14:textId="77777777" w:rsidR="00D330FC" w:rsidRDefault="00D330FC" w:rsidP="00D330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CC19120" w14:textId="6A65AEB3" w:rsidR="00D330FC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  <w:tc>
          <w:tcPr>
            <w:tcW w:w="270" w:type="dxa"/>
          </w:tcPr>
          <w:p w14:paraId="18E93CF6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D47605" w14:textId="51981C8F" w:rsidR="00D330FC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270" w:type="dxa"/>
            <w:shd w:val="clear" w:color="auto" w:fill="auto"/>
          </w:tcPr>
          <w:p w14:paraId="5FC070AF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AFE5BA" w14:textId="5B623D60" w:rsidR="00D330FC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</w:tr>
      <w:tr w:rsidR="00D330FC" w14:paraId="7E054C1F" w14:textId="77777777" w:rsidTr="000A37B7">
        <w:tc>
          <w:tcPr>
            <w:tcW w:w="4050" w:type="dxa"/>
            <w:shd w:val="clear" w:color="auto" w:fill="auto"/>
          </w:tcPr>
          <w:p w14:paraId="5F29AF06" w14:textId="77777777" w:rsidR="00D330FC" w:rsidRPr="00C12557" w:rsidRDefault="00D330FC" w:rsidP="00D330F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5D2C5989" w14:textId="236DB490" w:rsidR="00D330FC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</w:tcPr>
          <w:p w14:paraId="0973CD3E" w14:textId="77777777" w:rsidR="00D330FC" w:rsidRDefault="00D330FC" w:rsidP="00D330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A95694A" w14:textId="59EBF419" w:rsidR="00D330FC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  <w:tc>
          <w:tcPr>
            <w:tcW w:w="270" w:type="dxa"/>
          </w:tcPr>
          <w:p w14:paraId="10F50457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449E2" w14:textId="538C7117" w:rsidR="00D330FC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2,060</w:t>
            </w:r>
          </w:p>
        </w:tc>
        <w:tc>
          <w:tcPr>
            <w:tcW w:w="270" w:type="dxa"/>
            <w:shd w:val="clear" w:color="auto" w:fill="auto"/>
          </w:tcPr>
          <w:p w14:paraId="7983397E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41812C" w14:textId="62D97D18" w:rsidR="00D330FC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</w:p>
        </w:tc>
      </w:tr>
      <w:tr w:rsidR="00D330FC" w14:paraId="53511C53" w14:textId="77777777" w:rsidTr="000A37B7">
        <w:tc>
          <w:tcPr>
            <w:tcW w:w="4050" w:type="dxa"/>
            <w:shd w:val="clear" w:color="auto" w:fill="auto"/>
          </w:tcPr>
          <w:p w14:paraId="2C464AFB" w14:textId="77777777" w:rsidR="00D330FC" w:rsidRPr="00C12557" w:rsidRDefault="00D330FC" w:rsidP="00D330F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080" w:type="dxa"/>
            <w:shd w:val="clear" w:color="auto" w:fill="auto"/>
          </w:tcPr>
          <w:p w14:paraId="1FB753A1" w14:textId="29AAA4FC" w:rsidR="00D330FC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57101629" w14:textId="77777777" w:rsidR="00D330FC" w:rsidRDefault="00D330FC" w:rsidP="00D330FC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2F1876" w14:textId="4C005293" w:rsidR="00D330FC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6CCA1A1E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58D408" w14:textId="4DDB62B6" w:rsidR="00D330FC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0ACAF660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5A6E95" w14:textId="4CA0DDCE" w:rsidR="00D330FC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D330FC" w:rsidRPr="00911ADB" w14:paraId="7E2CB7C5" w14:textId="77777777" w:rsidTr="000A37B7">
        <w:tc>
          <w:tcPr>
            <w:tcW w:w="4050" w:type="dxa"/>
            <w:shd w:val="clear" w:color="auto" w:fill="auto"/>
          </w:tcPr>
          <w:p w14:paraId="69B87FF4" w14:textId="77777777" w:rsidR="00D330FC" w:rsidRPr="00A27D1E" w:rsidRDefault="00D330FC" w:rsidP="00D330FC">
            <w:pPr>
              <w:spacing w:line="380" w:lineRule="exact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7D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1B1BE" w14:textId="6BA90011" w:rsidR="00D330FC" w:rsidRPr="00911ADB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24,030</w:t>
            </w:r>
          </w:p>
        </w:tc>
        <w:tc>
          <w:tcPr>
            <w:tcW w:w="270" w:type="dxa"/>
          </w:tcPr>
          <w:p w14:paraId="4FDCBAC3" w14:textId="77777777" w:rsidR="00D330FC" w:rsidRPr="00911ADB" w:rsidRDefault="00D330FC" w:rsidP="00D330FC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A487" w14:textId="436CB608" w:rsidR="00D330FC" w:rsidRPr="00911ADB" w:rsidRDefault="00D330FC" w:rsidP="00D330FC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31,024</w:t>
            </w:r>
          </w:p>
        </w:tc>
        <w:tc>
          <w:tcPr>
            <w:tcW w:w="270" w:type="dxa"/>
          </w:tcPr>
          <w:p w14:paraId="27B5B925" w14:textId="77777777" w:rsidR="00D330FC" w:rsidRPr="00911AD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C7BB7" w14:textId="7466B469" w:rsidR="00D330FC" w:rsidRPr="00911ADB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24,030</w:t>
            </w:r>
          </w:p>
        </w:tc>
        <w:tc>
          <w:tcPr>
            <w:tcW w:w="270" w:type="dxa"/>
            <w:shd w:val="clear" w:color="auto" w:fill="auto"/>
          </w:tcPr>
          <w:p w14:paraId="0572C299" w14:textId="77777777" w:rsidR="00D330FC" w:rsidRPr="00BE704B" w:rsidRDefault="00D330FC" w:rsidP="00D330F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1405" w14:textId="526A0ABE" w:rsidR="00D330FC" w:rsidRPr="00911ADB" w:rsidRDefault="00D330FC" w:rsidP="00D330FC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31,024</w:t>
            </w:r>
          </w:p>
        </w:tc>
      </w:tr>
    </w:tbl>
    <w:p w14:paraId="59732874" w14:textId="634DE22C" w:rsidR="00B125FA" w:rsidRDefault="00F95B9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00CA7" w:rsidRPr="00A27D1E" w14:paraId="17B94D72" w14:textId="77777777">
        <w:tc>
          <w:tcPr>
            <w:tcW w:w="4050" w:type="dxa"/>
            <w:shd w:val="clear" w:color="auto" w:fill="auto"/>
          </w:tcPr>
          <w:p w14:paraId="3752733D" w14:textId="62D2D4AF" w:rsidR="00400CA7" w:rsidRPr="00400CA7" w:rsidRDefault="00400CA7" w:rsidP="00400CA7">
            <w:pPr>
              <w:spacing w:line="380" w:lineRule="exact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00CA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55DB8DE3" w14:textId="0328000A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2DF11D5" w14:textId="77777777" w:rsidR="00400CA7" w:rsidRPr="00400CA7" w:rsidRDefault="00400CA7" w:rsidP="00400CA7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B44C151" w14:textId="3CB8D656" w:rsidR="00400CA7" w:rsidRPr="00400CA7" w:rsidRDefault="00400CA7" w:rsidP="00400CA7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00C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A27D1E" w14:paraId="313E12EC" w14:textId="77777777" w:rsidTr="00455790">
        <w:tc>
          <w:tcPr>
            <w:tcW w:w="4050" w:type="dxa"/>
            <w:shd w:val="clear" w:color="auto" w:fill="auto"/>
          </w:tcPr>
          <w:p w14:paraId="1674DF36" w14:textId="77777777" w:rsidR="00457C0E" w:rsidRPr="00A7698F" w:rsidRDefault="00457C0E" w:rsidP="00457C0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A3E6E6" w14:textId="55C30438" w:rsidR="00457C0E" w:rsidRPr="00400CA7" w:rsidRDefault="001C2D49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56DDB595" w14:textId="77777777" w:rsidR="00457C0E" w:rsidRPr="00400CA7" w:rsidRDefault="00457C0E" w:rsidP="00457C0E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8BFF88" w14:textId="6D82ADEB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1FD6B530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1AF6F" w14:textId="666A773A" w:rsidR="00457C0E" w:rsidRPr="00400CA7" w:rsidRDefault="001C2D49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4E3E341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921BB6" w14:textId="1B2E641A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A27D1E" w14:paraId="55B84A8B" w14:textId="77777777" w:rsidTr="00455790">
        <w:tc>
          <w:tcPr>
            <w:tcW w:w="4050" w:type="dxa"/>
            <w:shd w:val="clear" w:color="auto" w:fill="auto"/>
          </w:tcPr>
          <w:p w14:paraId="4B423EB9" w14:textId="77777777" w:rsidR="00457C0E" w:rsidRPr="00A7698F" w:rsidRDefault="00457C0E" w:rsidP="00457C0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6D21BD" w14:textId="29384AC7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0B42408" w14:textId="77777777" w:rsidR="00457C0E" w:rsidRPr="00400CA7" w:rsidRDefault="00457C0E" w:rsidP="00457C0E">
            <w:pPr>
              <w:tabs>
                <w:tab w:val="decimal" w:pos="1152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D70E9D" w14:textId="6BC15BA4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58705B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DB2C4D" w14:textId="19447434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C3F4642" w14:textId="77777777" w:rsidR="00457C0E" w:rsidRPr="00400CA7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22774C56" w14:textId="6A52EE6B" w:rsidR="00457C0E" w:rsidRPr="00400CA7" w:rsidRDefault="00457C0E" w:rsidP="00457C0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A27D1E" w14:paraId="10ED6CF9" w14:textId="77777777">
        <w:tc>
          <w:tcPr>
            <w:tcW w:w="4050" w:type="dxa"/>
            <w:shd w:val="clear" w:color="auto" w:fill="auto"/>
          </w:tcPr>
          <w:p w14:paraId="28BD2F12" w14:textId="77777777" w:rsidR="00E376D0" w:rsidRPr="00A7698F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601DFA5" w14:textId="39AB8EA1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970BC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A27D1E" w14:paraId="1560CF37" w14:textId="77777777" w:rsidTr="00455790">
        <w:tc>
          <w:tcPr>
            <w:tcW w:w="4050" w:type="dxa"/>
            <w:shd w:val="clear" w:color="auto" w:fill="auto"/>
          </w:tcPr>
          <w:p w14:paraId="08454846" w14:textId="77777777" w:rsidR="00E376D0" w:rsidRPr="00C12557" w:rsidRDefault="00E376D0" w:rsidP="00E376D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698F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4F267BD" w14:textId="77777777" w:rsidR="00E376D0" w:rsidRPr="0033434F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82B459" w14:textId="77777777" w:rsidR="00E376D0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4D8962" w14:textId="77777777" w:rsidR="00E376D0" w:rsidRDefault="00E376D0" w:rsidP="00E376D0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C4047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D5ACF29" w14:textId="77777777" w:rsidR="00E376D0" w:rsidRPr="0033434F" w:rsidRDefault="00E376D0" w:rsidP="00E376D0">
            <w:pPr>
              <w:tabs>
                <w:tab w:val="decimal" w:pos="79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CA6343" w14:textId="77777777" w:rsidR="00E376D0" w:rsidRPr="00BE704B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4ED57C" w14:textId="77777777" w:rsidR="00E376D0" w:rsidRDefault="00E376D0" w:rsidP="00E376D0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76FB" w:rsidRPr="00A27D1E" w14:paraId="79902A69" w14:textId="77777777" w:rsidTr="00455790">
        <w:tc>
          <w:tcPr>
            <w:tcW w:w="4050" w:type="dxa"/>
            <w:shd w:val="clear" w:color="auto" w:fill="auto"/>
          </w:tcPr>
          <w:p w14:paraId="3DFA2A4D" w14:textId="1061AAE6" w:rsidR="000276FB" w:rsidRPr="00C12557" w:rsidRDefault="000276FB" w:rsidP="000276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4135A417" w14:textId="0AB625FB" w:rsidR="000276FB" w:rsidRPr="0033434F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110,845</w:t>
            </w:r>
          </w:p>
        </w:tc>
        <w:tc>
          <w:tcPr>
            <w:tcW w:w="270" w:type="dxa"/>
            <w:shd w:val="clear" w:color="auto" w:fill="auto"/>
          </w:tcPr>
          <w:p w14:paraId="41E4D136" w14:textId="77777777" w:rsidR="000276FB" w:rsidRDefault="000276FB" w:rsidP="000276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3AC9B5" w14:textId="4196657A" w:rsidR="000276FB" w:rsidRPr="0033434F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143,310</w:t>
            </w:r>
          </w:p>
        </w:tc>
        <w:tc>
          <w:tcPr>
            <w:tcW w:w="270" w:type="dxa"/>
            <w:shd w:val="clear" w:color="auto" w:fill="auto"/>
          </w:tcPr>
          <w:p w14:paraId="2458C400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640406" w14:textId="4670CF2E" w:rsidR="000276FB" w:rsidRPr="0033434F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110,845</w:t>
            </w:r>
          </w:p>
        </w:tc>
        <w:tc>
          <w:tcPr>
            <w:tcW w:w="270" w:type="dxa"/>
            <w:shd w:val="clear" w:color="auto" w:fill="auto"/>
          </w:tcPr>
          <w:p w14:paraId="23FB4AB9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6E6E73" w14:textId="02DAE82C" w:rsidR="000276FB" w:rsidRPr="0033434F" w:rsidRDefault="000276FB" w:rsidP="000276F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143,310</w:t>
            </w:r>
          </w:p>
        </w:tc>
      </w:tr>
      <w:tr w:rsidR="000276FB" w:rsidRPr="00A27D1E" w14:paraId="1BDAE62E" w14:textId="77777777" w:rsidTr="00455790">
        <w:tc>
          <w:tcPr>
            <w:tcW w:w="4050" w:type="dxa"/>
            <w:shd w:val="clear" w:color="auto" w:fill="auto"/>
          </w:tcPr>
          <w:p w14:paraId="2AB7E912" w14:textId="77777777" w:rsidR="000276FB" w:rsidRPr="00522E6A" w:rsidRDefault="000276FB" w:rsidP="000276F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C7512CE" w14:textId="77777777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5F5CAC" w14:textId="77777777" w:rsidR="000276FB" w:rsidRDefault="000276FB" w:rsidP="000276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F732BCA" w14:textId="77777777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063E783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B53B46" w14:textId="77777777" w:rsidR="000276FB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AAFA621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84FC96" w14:textId="77777777" w:rsidR="000276FB" w:rsidRDefault="000276FB" w:rsidP="000276F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76FB" w:rsidRPr="00A27D1E" w14:paraId="0ECEA160" w14:textId="77777777" w:rsidTr="00455790">
        <w:tc>
          <w:tcPr>
            <w:tcW w:w="4050" w:type="dxa"/>
            <w:shd w:val="clear" w:color="auto" w:fill="auto"/>
          </w:tcPr>
          <w:p w14:paraId="37BD2477" w14:textId="77777777" w:rsidR="000276FB" w:rsidRPr="00C12557" w:rsidRDefault="000276FB" w:rsidP="000276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บริษัท ทีพีไอ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โพลีน ชีวะอินทรีย์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6E2CB415" w14:textId="73396FB3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44057513" w14:textId="77777777" w:rsidR="000276FB" w:rsidRDefault="000276FB" w:rsidP="000276F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694607" w14:textId="41BFD868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01B03225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806060" w14:textId="70C8F525" w:rsidR="000276FB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5AFE1FC9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165BDA" w14:textId="2309927D" w:rsidR="000276FB" w:rsidRDefault="000276FB" w:rsidP="000276F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</w:tr>
      <w:tr w:rsidR="000276FB" w:rsidRPr="00A27D1E" w14:paraId="63D921C4" w14:textId="77777777" w:rsidTr="00455790">
        <w:tc>
          <w:tcPr>
            <w:tcW w:w="4050" w:type="dxa"/>
            <w:shd w:val="clear" w:color="auto" w:fill="auto"/>
          </w:tcPr>
          <w:p w14:paraId="281197EC" w14:textId="77777777" w:rsidR="000276FB" w:rsidRPr="00C12557" w:rsidRDefault="000276FB" w:rsidP="000276F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12557">
              <w:rPr>
                <w:rFonts w:ascii="Angsana New" w:hAnsi="Angsana New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45FE0D7A" w14:textId="76D949EB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10,366</w:t>
            </w:r>
          </w:p>
        </w:tc>
        <w:tc>
          <w:tcPr>
            <w:tcW w:w="270" w:type="dxa"/>
            <w:shd w:val="clear" w:color="auto" w:fill="auto"/>
          </w:tcPr>
          <w:p w14:paraId="3E57EBDE" w14:textId="77777777" w:rsidR="000276FB" w:rsidRDefault="000276FB" w:rsidP="000276F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E0088BA" w14:textId="77DDD483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  <w:tc>
          <w:tcPr>
            <w:tcW w:w="270" w:type="dxa"/>
            <w:shd w:val="clear" w:color="auto" w:fill="auto"/>
          </w:tcPr>
          <w:p w14:paraId="058A22B0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1689F" w14:textId="687179AF" w:rsidR="000276FB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10,366</w:t>
            </w:r>
          </w:p>
        </w:tc>
        <w:tc>
          <w:tcPr>
            <w:tcW w:w="270" w:type="dxa"/>
            <w:shd w:val="clear" w:color="auto" w:fill="auto"/>
          </w:tcPr>
          <w:p w14:paraId="76F75574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963E1A" w14:textId="41458939" w:rsidR="000276FB" w:rsidRDefault="000276FB" w:rsidP="000276F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</w:tr>
      <w:tr w:rsidR="000276FB" w:rsidRPr="00A27D1E" w14:paraId="35767970" w14:textId="77777777" w:rsidTr="00455790">
        <w:tc>
          <w:tcPr>
            <w:tcW w:w="4050" w:type="dxa"/>
            <w:shd w:val="clear" w:color="auto" w:fill="auto"/>
          </w:tcPr>
          <w:p w14:paraId="1BF1507F" w14:textId="77777777" w:rsidR="000276FB" w:rsidRPr="00C12557" w:rsidRDefault="000276FB" w:rsidP="000276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244ED">
              <w:rPr>
                <w:rFonts w:ascii="Angsana New" w:hAnsi="Angsana New"/>
                <w:sz w:val="30"/>
                <w:szCs w:val="30"/>
                <w:cs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3A9C805" w14:textId="334ED495" w:rsidR="000276FB" w:rsidRPr="00B66F7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52,231</w:t>
            </w:r>
          </w:p>
        </w:tc>
        <w:tc>
          <w:tcPr>
            <w:tcW w:w="270" w:type="dxa"/>
            <w:shd w:val="clear" w:color="auto" w:fill="auto"/>
          </w:tcPr>
          <w:p w14:paraId="736B1DE9" w14:textId="77777777" w:rsidR="000276FB" w:rsidRDefault="000276FB" w:rsidP="000276FB">
            <w:pPr>
              <w:spacing w:line="240" w:lineRule="atLeast"/>
              <w:ind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677964" w14:textId="142E916A" w:rsidR="000276FB" w:rsidRDefault="000276FB" w:rsidP="000276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A8D402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DA331C" w14:textId="6456287B" w:rsidR="000276FB" w:rsidRPr="00B66F7B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52,231</w:t>
            </w:r>
          </w:p>
        </w:tc>
        <w:tc>
          <w:tcPr>
            <w:tcW w:w="270" w:type="dxa"/>
            <w:shd w:val="clear" w:color="auto" w:fill="auto"/>
          </w:tcPr>
          <w:p w14:paraId="5FE77FAE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1A0D21" w14:textId="23AE28F3" w:rsidR="000276FB" w:rsidRDefault="000276FB" w:rsidP="000276F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76FB" w:rsidRPr="00A27D1E" w14:paraId="6C167F4C" w14:textId="77777777" w:rsidTr="00455790">
        <w:tc>
          <w:tcPr>
            <w:tcW w:w="4050" w:type="dxa"/>
            <w:shd w:val="clear" w:color="auto" w:fill="auto"/>
          </w:tcPr>
          <w:p w14:paraId="1D1D9E59" w14:textId="77777777" w:rsidR="000276FB" w:rsidRPr="00C12557" w:rsidRDefault="000276FB" w:rsidP="000276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4507BF3" w14:textId="2D04163A" w:rsidR="000276FB" w:rsidRPr="00B66F7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6EAFD4EB" w14:textId="77777777" w:rsidR="000276FB" w:rsidRDefault="000276FB" w:rsidP="000276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A882BB0" w14:textId="598D51AB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  <w:tc>
          <w:tcPr>
            <w:tcW w:w="270" w:type="dxa"/>
            <w:shd w:val="clear" w:color="auto" w:fill="auto"/>
          </w:tcPr>
          <w:p w14:paraId="0500E392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E270958" w14:textId="585BE4D4" w:rsidR="000276FB" w:rsidRPr="00B66F7B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270" w:type="dxa"/>
            <w:shd w:val="clear" w:color="auto" w:fill="auto"/>
          </w:tcPr>
          <w:p w14:paraId="0A9E3C61" w14:textId="77777777" w:rsidR="000276FB" w:rsidRPr="00BE704B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7F0CAF" w14:textId="6B65B290" w:rsidR="000276FB" w:rsidRDefault="000276FB" w:rsidP="000276F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0276FB" w:rsidRPr="00A27D1E" w14:paraId="2E1F1926" w14:textId="77777777" w:rsidTr="00455790">
        <w:tc>
          <w:tcPr>
            <w:tcW w:w="4050" w:type="dxa"/>
            <w:shd w:val="clear" w:color="auto" w:fill="auto"/>
          </w:tcPr>
          <w:p w14:paraId="65AD45CB" w14:textId="18FFF721" w:rsidR="000276FB" w:rsidRPr="00C12557" w:rsidRDefault="000276FB" w:rsidP="000276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54020">
              <w:rPr>
                <w:rFonts w:ascii="Angsana New" w:hAnsi="Angsana New"/>
                <w:sz w:val="30"/>
                <w:szCs w:val="30"/>
                <w:cs/>
              </w:rPr>
              <w:t>บริษัท บางกอกสหประกันภัย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435B6891" w14:textId="10D57CD9" w:rsidR="000276FB" w:rsidRDefault="000276FB" w:rsidP="00BE068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C76B21" w14:textId="77777777" w:rsidR="000276FB" w:rsidRDefault="000276FB" w:rsidP="000276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658C69" w14:textId="1D82F5E0" w:rsidR="000276FB" w:rsidRPr="006145CD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7FC84D31" w14:textId="77777777" w:rsidR="000276FB" w:rsidRPr="00125D26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4641B8" w14:textId="5866734E" w:rsidR="000276FB" w:rsidRDefault="000276FB" w:rsidP="00BE0683">
            <w:pPr>
              <w:spacing w:line="240" w:lineRule="atLeast"/>
              <w:ind w:left="-111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53FF7F" w14:textId="77777777" w:rsidR="000276FB" w:rsidRPr="00125D26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5D7D61D5" w14:textId="378038AC" w:rsidR="000276FB" w:rsidRPr="006145CD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693</w:t>
            </w:r>
          </w:p>
        </w:tc>
      </w:tr>
      <w:tr w:rsidR="000276FB" w:rsidRPr="00A27D1E" w14:paraId="5530F1F8" w14:textId="77777777" w:rsidTr="00455790">
        <w:tc>
          <w:tcPr>
            <w:tcW w:w="4050" w:type="dxa"/>
            <w:shd w:val="clear" w:color="auto" w:fill="auto"/>
          </w:tcPr>
          <w:p w14:paraId="74DBA1B0" w14:textId="29BC3C94" w:rsidR="000276FB" w:rsidRPr="00207016" w:rsidRDefault="000276FB" w:rsidP="000276FB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>ทีพีไอ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28D6CC48" w14:textId="2E5B7F82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5367BCFF" w14:textId="77777777" w:rsidR="000276FB" w:rsidRDefault="000276FB" w:rsidP="000276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CA707B" w14:textId="441F434E" w:rsidR="000276FB" w:rsidRPr="0050060F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6A4A0376" w14:textId="77777777" w:rsidR="000276FB" w:rsidRPr="00125D26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73AB79" w14:textId="6D624C74" w:rsidR="000276FB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5486001F" w14:textId="77777777" w:rsidR="000276FB" w:rsidRPr="00125D26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33BF83D3" w14:textId="4D0AE9C9" w:rsidR="000276FB" w:rsidRPr="0050060F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0276FB" w:rsidRPr="00A27D1E" w14:paraId="781F7E96" w14:textId="77777777" w:rsidTr="00455790">
        <w:tc>
          <w:tcPr>
            <w:tcW w:w="4050" w:type="dxa"/>
            <w:shd w:val="clear" w:color="auto" w:fill="auto"/>
          </w:tcPr>
          <w:p w14:paraId="51D548E8" w14:textId="356CB15D" w:rsidR="000276FB" w:rsidRDefault="000276FB" w:rsidP="000276F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มาสเตอร์ อาชีพ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080" w:type="dxa"/>
            <w:shd w:val="clear" w:color="auto" w:fill="auto"/>
          </w:tcPr>
          <w:p w14:paraId="7E5ABBED" w14:textId="34EADE22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79E87685" w14:textId="77777777" w:rsidR="000276FB" w:rsidRDefault="000276FB" w:rsidP="000276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17BD3B" w14:textId="7E65D243" w:rsidR="000276FB" w:rsidRPr="0050060F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37C37672" w14:textId="77777777" w:rsidR="000276FB" w:rsidRPr="00125D26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A3D079" w14:textId="6F1BE52A" w:rsidR="000276FB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0781A2BA" w14:textId="77777777" w:rsidR="000276FB" w:rsidRPr="00125D26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decimal" w:pos="86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left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4C7B36" w14:textId="36B7B2EA" w:rsidR="000276FB" w:rsidRPr="0050060F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0276FB" w:rsidRPr="00A27D1E" w14:paraId="24EB8B2F" w14:textId="77777777" w:rsidTr="001D34B4">
        <w:tc>
          <w:tcPr>
            <w:tcW w:w="4050" w:type="dxa"/>
            <w:shd w:val="clear" w:color="auto" w:fill="auto"/>
            <w:vAlign w:val="bottom"/>
          </w:tcPr>
          <w:p w14:paraId="7A148870" w14:textId="77777777" w:rsidR="000276FB" w:rsidRPr="00AD37E5" w:rsidRDefault="000276FB" w:rsidP="000276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D37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33564" w14:textId="7889A1E0" w:rsidR="000276FB" w:rsidRPr="00BD09F7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174,637</w:t>
            </w:r>
          </w:p>
        </w:tc>
        <w:tc>
          <w:tcPr>
            <w:tcW w:w="270" w:type="dxa"/>
            <w:shd w:val="clear" w:color="auto" w:fill="auto"/>
          </w:tcPr>
          <w:p w14:paraId="5BE3E4D0" w14:textId="77777777" w:rsidR="000276FB" w:rsidRPr="00BD09F7" w:rsidRDefault="000276FB" w:rsidP="000276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DF533" w14:textId="234046C2" w:rsidR="000276FB" w:rsidRPr="00BD09F7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147,481</w:t>
            </w:r>
          </w:p>
        </w:tc>
        <w:tc>
          <w:tcPr>
            <w:tcW w:w="270" w:type="dxa"/>
            <w:shd w:val="clear" w:color="auto" w:fill="auto"/>
          </w:tcPr>
          <w:p w14:paraId="08449194" w14:textId="77777777" w:rsidR="000276FB" w:rsidRPr="00BD09F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18B65" w14:textId="1C33732C" w:rsidR="000276FB" w:rsidRPr="00BD09F7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174,637</w:t>
            </w:r>
          </w:p>
        </w:tc>
        <w:tc>
          <w:tcPr>
            <w:tcW w:w="270" w:type="dxa"/>
            <w:shd w:val="clear" w:color="auto" w:fill="auto"/>
          </w:tcPr>
          <w:p w14:paraId="6F9D771B" w14:textId="77777777" w:rsidR="000276FB" w:rsidRPr="00BD09F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F49B6" w14:textId="40578E41" w:rsidR="000276FB" w:rsidRPr="00BD09F7" w:rsidRDefault="000276FB" w:rsidP="000276F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147,481</w:t>
            </w:r>
          </w:p>
        </w:tc>
      </w:tr>
      <w:tr w:rsidR="000276FB" w:rsidRPr="00A27D1E" w14:paraId="158BC4A9" w14:textId="77777777" w:rsidTr="00F46309">
        <w:tc>
          <w:tcPr>
            <w:tcW w:w="4050" w:type="dxa"/>
            <w:shd w:val="clear" w:color="auto" w:fill="auto"/>
            <w:vAlign w:val="bottom"/>
          </w:tcPr>
          <w:p w14:paraId="66CC96D2" w14:textId="77777777" w:rsidR="000276FB" w:rsidRPr="00AD37E5" w:rsidRDefault="000276FB" w:rsidP="000276F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1C2E123" w14:textId="77777777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43D64E" w14:textId="77777777" w:rsidR="000276FB" w:rsidRPr="00BD09F7" w:rsidRDefault="000276FB" w:rsidP="000276FB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8138F8" w14:textId="77777777" w:rsidR="000276FB" w:rsidRDefault="000276FB" w:rsidP="000276FB">
            <w:pPr>
              <w:tabs>
                <w:tab w:val="decimal" w:pos="867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733246" w14:textId="77777777" w:rsidR="000276FB" w:rsidRPr="00BD09F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5C7967" w14:textId="77777777" w:rsidR="000276FB" w:rsidRDefault="000276FB" w:rsidP="000276FB">
            <w:pPr>
              <w:tabs>
                <w:tab w:val="decimal" w:pos="864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9AA3352" w14:textId="77777777" w:rsidR="000276FB" w:rsidRPr="00BD09F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7F8E89" w14:textId="77777777" w:rsidR="000276FB" w:rsidRDefault="000276FB" w:rsidP="000276FB">
            <w:pPr>
              <w:tabs>
                <w:tab w:val="decimal" w:pos="866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14:paraId="582A7197" w14:textId="1AC0D400" w:rsidR="00717239" w:rsidRDefault="00717239">
      <w:bookmarkStart w:id="0" w:name="_Hlk133926928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76FB" w:rsidRPr="000E72B7" w14:paraId="76DEDCDD" w14:textId="77777777">
        <w:tc>
          <w:tcPr>
            <w:tcW w:w="4050" w:type="dxa"/>
          </w:tcPr>
          <w:p w14:paraId="00B1E17A" w14:textId="3462D32C" w:rsidR="000276FB" w:rsidRPr="00255AC3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323AA69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A4D549D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3B3E181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0"/>
      <w:tr w:rsidR="000276FB" w:rsidRPr="000E72B7" w14:paraId="5E934D15" w14:textId="77777777">
        <w:tc>
          <w:tcPr>
            <w:tcW w:w="4050" w:type="dxa"/>
          </w:tcPr>
          <w:p w14:paraId="5ECC03AB" w14:textId="77777777" w:rsidR="000276FB" w:rsidRPr="004F5468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B59ADA" w14:textId="4BA14FBE" w:rsidR="000276FB" w:rsidRPr="006145CD" w:rsidRDefault="000276FB" w:rsidP="000276FB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9026DF7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19596" w14:textId="5CA23158" w:rsidR="000276FB" w:rsidRPr="006145CD" w:rsidRDefault="000276FB" w:rsidP="00027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08149B40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48E31" w14:textId="0279A4C3" w:rsidR="000276FB" w:rsidRPr="006145CD" w:rsidRDefault="000276FB" w:rsidP="000276FB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31F9A28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69DEC1" w14:textId="619DE11E" w:rsidR="000276FB" w:rsidRPr="006145CD" w:rsidRDefault="000276FB" w:rsidP="000276FB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276FB" w:rsidRPr="000E72B7" w14:paraId="001F821A" w14:textId="77777777">
        <w:tc>
          <w:tcPr>
            <w:tcW w:w="4050" w:type="dxa"/>
          </w:tcPr>
          <w:p w14:paraId="5400F698" w14:textId="77777777" w:rsidR="000276FB" w:rsidRPr="00255AC3" w:rsidRDefault="000276FB" w:rsidP="000276FB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10880" w14:textId="5A290D1C" w:rsidR="000276FB" w:rsidRPr="000E72B7" w:rsidRDefault="000276FB" w:rsidP="000276FB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6AFE3D3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400E0" w14:textId="46F9F1CF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E626883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50734F" w14:textId="173F7DD5" w:rsidR="000276FB" w:rsidRPr="000E72B7" w:rsidRDefault="000276FB" w:rsidP="000276FB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9647225" w14:textId="77777777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BC41E" w14:textId="0154878F" w:rsidR="000276FB" w:rsidRPr="000E72B7" w:rsidRDefault="000276FB" w:rsidP="000276FB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276FB" w:rsidRPr="000E72B7" w14:paraId="043134E4" w14:textId="77777777">
        <w:tc>
          <w:tcPr>
            <w:tcW w:w="4050" w:type="dxa"/>
          </w:tcPr>
          <w:p w14:paraId="53CED2B2" w14:textId="77777777" w:rsidR="000276FB" w:rsidRPr="000E72B7" w:rsidRDefault="000276FB" w:rsidP="000276FB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075D9CC" w14:textId="77777777" w:rsidR="000276FB" w:rsidRPr="000E72B7" w:rsidRDefault="000276FB" w:rsidP="000276FB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276FB" w:rsidRPr="000E72B7" w14:paraId="0730BACA" w14:textId="77777777">
        <w:tc>
          <w:tcPr>
            <w:tcW w:w="4050" w:type="dxa"/>
          </w:tcPr>
          <w:p w14:paraId="6EC6B0C5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1080" w:type="dxa"/>
            <w:shd w:val="clear" w:color="auto" w:fill="auto"/>
          </w:tcPr>
          <w:p w14:paraId="57785A45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F2BE7B4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64A7AE" w14:textId="77777777" w:rsidR="000276FB" w:rsidRPr="000E72B7" w:rsidRDefault="000276FB" w:rsidP="000276F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817608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99F71D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4A9BDB9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E01FCC" w14:textId="77777777" w:rsidR="000276FB" w:rsidRPr="000E72B7" w:rsidRDefault="000276FB" w:rsidP="000276F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6FB" w:rsidRPr="000E72B7" w14:paraId="0B34DC79" w14:textId="77777777">
        <w:tc>
          <w:tcPr>
            <w:tcW w:w="4050" w:type="dxa"/>
          </w:tcPr>
          <w:p w14:paraId="737A9D83" w14:textId="77777777" w:rsidR="000276FB" w:rsidRPr="000E72B7" w:rsidRDefault="000276FB" w:rsidP="000276FB">
            <w:pPr>
              <w:spacing w:line="240" w:lineRule="atLeast"/>
              <w:ind w:left="156"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ภายใน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หนึ่ง</w:t>
            </w: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41F9AB64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230FE76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9EB442" w14:textId="77777777" w:rsidR="000276FB" w:rsidRPr="000E72B7" w:rsidRDefault="000276FB" w:rsidP="000276FB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761513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137695" w14:textId="77777777" w:rsidR="000276FB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5B9158F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7CEA4A" w14:textId="77777777" w:rsidR="000276FB" w:rsidRPr="000E72B7" w:rsidRDefault="000276FB" w:rsidP="000276FB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6FB" w:rsidRPr="000E72B7" w14:paraId="75CE1ADC" w14:textId="77777777">
        <w:tc>
          <w:tcPr>
            <w:tcW w:w="4050" w:type="dxa"/>
          </w:tcPr>
          <w:p w14:paraId="05FABB4B" w14:textId="0DE5FC05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EEFDB99" w14:textId="71BCEE89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22,905</w:t>
            </w:r>
          </w:p>
        </w:tc>
        <w:tc>
          <w:tcPr>
            <w:tcW w:w="270" w:type="dxa"/>
            <w:shd w:val="clear" w:color="auto" w:fill="auto"/>
          </w:tcPr>
          <w:p w14:paraId="52C874FE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F3D0A37" w14:textId="0816F708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21,935</w:t>
            </w:r>
          </w:p>
        </w:tc>
        <w:tc>
          <w:tcPr>
            <w:tcW w:w="270" w:type="dxa"/>
            <w:shd w:val="clear" w:color="auto" w:fill="auto"/>
          </w:tcPr>
          <w:p w14:paraId="13BDC6EF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5887A" w14:textId="5DFE686B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22,905</w:t>
            </w:r>
          </w:p>
        </w:tc>
        <w:tc>
          <w:tcPr>
            <w:tcW w:w="270" w:type="dxa"/>
          </w:tcPr>
          <w:p w14:paraId="07D19F5E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B941F" w14:textId="1B8E9776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21,935</w:t>
            </w:r>
          </w:p>
        </w:tc>
      </w:tr>
      <w:tr w:rsidR="000276FB" w:rsidRPr="000E72B7" w14:paraId="395F0A27" w14:textId="77777777">
        <w:tc>
          <w:tcPr>
            <w:tcW w:w="4050" w:type="dxa"/>
          </w:tcPr>
          <w:p w14:paraId="7EE97390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034F13" w14:textId="77777777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FD7E2B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DE1189" w14:textId="77777777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538D69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64CA6A" w14:textId="77777777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B6131C" w14:textId="77777777" w:rsidR="000276FB" w:rsidRPr="000056FC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7E167" w14:textId="77777777" w:rsidR="000276FB" w:rsidRPr="000056FC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276FB" w:rsidRPr="000E72B7" w14:paraId="7C7D8583" w14:textId="77777777" w:rsidTr="00BF2111">
        <w:tc>
          <w:tcPr>
            <w:tcW w:w="4050" w:type="dxa"/>
          </w:tcPr>
          <w:p w14:paraId="0E155CED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649AB302" w14:textId="2765DD1B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2,811</w:t>
            </w:r>
          </w:p>
        </w:tc>
        <w:tc>
          <w:tcPr>
            <w:tcW w:w="270" w:type="dxa"/>
            <w:shd w:val="clear" w:color="auto" w:fill="auto"/>
          </w:tcPr>
          <w:p w14:paraId="1DD2356F" w14:textId="77777777" w:rsidR="000276FB" w:rsidRPr="000E72B7" w:rsidRDefault="000276FB" w:rsidP="000276F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58B7C5" w14:textId="740FA354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  <w:tc>
          <w:tcPr>
            <w:tcW w:w="270" w:type="dxa"/>
            <w:shd w:val="clear" w:color="auto" w:fill="auto"/>
          </w:tcPr>
          <w:p w14:paraId="7A8ECF3D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14CB9" w14:textId="3A9458FF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2,811</w:t>
            </w:r>
          </w:p>
        </w:tc>
        <w:tc>
          <w:tcPr>
            <w:tcW w:w="270" w:type="dxa"/>
          </w:tcPr>
          <w:p w14:paraId="53D92EE5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E8F14A" w14:textId="48554882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2,738</w:t>
            </w:r>
          </w:p>
        </w:tc>
      </w:tr>
      <w:tr w:rsidR="000276FB" w:rsidRPr="000E72B7" w14:paraId="4E43D5BA" w14:textId="77777777" w:rsidTr="00BF2111">
        <w:tc>
          <w:tcPr>
            <w:tcW w:w="4050" w:type="dxa"/>
          </w:tcPr>
          <w:p w14:paraId="7677E66D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0CFDCE7" w14:textId="5802041C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2,318</w:t>
            </w:r>
          </w:p>
        </w:tc>
        <w:tc>
          <w:tcPr>
            <w:tcW w:w="270" w:type="dxa"/>
            <w:shd w:val="clear" w:color="auto" w:fill="auto"/>
          </w:tcPr>
          <w:p w14:paraId="715A8D1D" w14:textId="77777777" w:rsidR="000276FB" w:rsidRPr="000E72B7" w:rsidRDefault="000276FB" w:rsidP="000276FB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493D6" w14:textId="16F9BAEA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</w:t>
            </w:r>
          </w:p>
        </w:tc>
        <w:tc>
          <w:tcPr>
            <w:tcW w:w="270" w:type="dxa"/>
            <w:shd w:val="clear" w:color="auto" w:fill="auto"/>
          </w:tcPr>
          <w:p w14:paraId="11084DCA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CF815" w14:textId="682703AE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2,318</w:t>
            </w:r>
          </w:p>
        </w:tc>
        <w:tc>
          <w:tcPr>
            <w:tcW w:w="270" w:type="dxa"/>
          </w:tcPr>
          <w:p w14:paraId="4EE5EBDC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963388" w14:textId="0ACB7760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3,444</w:t>
            </w:r>
          </w:p>
        </w:tc>
      </w:tr>
      <w:tr w:rsidR="000276FB" w:rsidRPr="000E72B7" w14:paraId="1ABA410C" w14:textId="77777777" w:rsidTr="00BF2111">
        <w:tc>
          <w:tcPr>
            <w:tcW w:w="4050" w:type="dxa"/>
          </w:tcPr>
          <w:p w14:paraId="1B6B1AF0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76F51EE8" w14:textId="3EA5E8B3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70" w:type="dxa"/>
            <w:shd w:val="clear" w:color="auto" w:fill="auto"/>
          </w:tcPr>
          <w:p w14:paraId="34AFB38D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87F912" w14:textId="05845DFB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226B0101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2588E" w14:textId="3BC50A45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70" w:type="dxa"/>
          </w:tcPr>
          <w:p w14:paraId="20DC2D95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CD797B" w14:textId="3AAF50AD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</w:tr>
      <w:tr w:rsidR="000276FB" w:rsidRPr="000E72B7" w14:paraId="14E6A07D" w14:textId="77777777" w:rsidTr="00BF2111">
        <w:tc>
          <w:tcPr>
            <w:tcW w:w="4050" w:type="dxa"/>
          </w:tcPr>
          <w:p w14:paraId="765E2945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156239F3" w14:textId="55C3411D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70" w:type="dxa"/>
            <w:shd w:val="clear" w:color="auto" w:fill="auto"/>
          </w:tcPr>
          <w:p w14:paraId="7455D8BF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8FD71" w14:textId="421617C9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  <w:shd w:val="clear" w:color="auto" w:fill="auto"/>
          </w:tcPr>
          <w:p w14:paraId="02CF9AD1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F154" w14:textId="1127CDAA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1,293</w:t>
            </w:r>
          </w:p>
        </w:tc>
        <w:tc>
          <w:tcPr>
            <w:tcW w:w="270" w:type="dxa"/>
          </w:tcPr>
          <w:p w14:paraId="61A12691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516D9A" w14:textId="72B6DC87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1,268</w:t>
            </w:r>
          </w:p>
        </w:tc>
      </w:tr>
      <w:tr w:rsidR="000276FB" w:rsidRPr="000E72B7" w14:paraId="1AC70FFF" w14:textId="77777777" w:rsidTr="00BF2111">
        <w:tc>
          <w:tcPr>
            <w:tcW w:w="4050" w:type="dxa"/>
          </w:tcPr>
          <w:p w14:paraId="6EA7927B" w14:textId="77777777" w:rsidR="000276FB" w:rsidRPr="000E72B7" w:rsidRDefault="000276FB" w:rsidP="000276F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AB65EE" w14:textId="0479F546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3,878</w:t>
            </w:r>
          </w:p>
        </w:tc>
        <w:tc>
          <w:tcPr>
            <w:tcW w:w="270" w:type="dxa"/>
            <w:shd w:val="clear" w:color="auto" w:fill="auto"/>
          </w:tcPr>
          <w:p w14:paraId="23722F02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822781" w14:textId="649B5D4C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  <w:tc>
          <w:tcPr>
            <w:tcW w:w="270" w:type="dxa"/>
            <w:shd w:val="clear" w:color="auto" w:fill="auto"/>
          </w:tcPr>
          <w:p w14:paraId="12328085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91D26" w14:textId="3F09A902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3,878</w:t>
            </w:r>
          </w:p>
        </w:tc>
        <w:tc>
          <w:tcPr>
            <w:tcW w:w="270" w:type="dxa"/>
          </w:tcPr>
          <w:p w14:paraId="5F60026F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A4F0B" w14:textId="6C372585" w:rsidR="000276FB" w:rsidRPr="000E72B7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3,803</w:t>
            </w:r>
          </w:p>
        </w:tc>
      </w:tr>
      <w:tr w:rsidR="000276FB" w:rsidRPr="000E72B7" w14:paraId="66017517" w14:textId="77777777">
        <w:tc>
          <w:tcPr>
            <w:tcW w:w="4050" w:type="dxa"/>
            <w:vAlign w:val="bottom"/>
          </w:tcPr>
          <w:p w14:paraId="61BD698D" w14:textId="77777777" w:rsidR="000276FB" w:rsidRPr="000E72B7" w:rsidRDefault="000276FB" w:rsidP="000276FB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87293E" w14:textId="44144D08" w:rsidR="000276FB" w:rsidRPr="000056FC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34,498</w:t>
            </w:r>
          </w:p>
        </w:tc>
        <w:tc>
          <w:tcPr>
            <w:tcW w:w="270" w:type="dxa"/>
            <w:shd w:val="clear" w:color="auto" w:fill="auto"/>
          </w:tcPr>
          <w:p w14:paraId="6E45F79A" w14:textId="77777777" w:rsidR="000276FB" w:rsidRPr="000E72B7" w:rsidRDefault="000276FB" w:rsidP="000276FB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38C51C" w14:textId="3757204D" w:rsidR="000276FB" w:rsidRPr="00125D26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34,456</w:t>
            </w:r>
          </w:p>
        </w:tc>
        <w:tc>
          <w:tcPr>
            <w:tcW w:w="270" w:type="dxa"/>
            <w:shd w:val="clear" w:color="auto" w:fill="auto"/>
          </w:tcPr>
          <w:p w14:paraId="55EE87E1" w14:textId="77777777" w:rsidR="000276FB" w:rsidRPr="00125D26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DFB23B" w14:textId="70A578AE" w:rsidR="000276FB" w:rsidRPr="00125D26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34,498</w:t>
            </w:r>
          </w:p>
        </w:tc>
        <w:tc>
          <w:tcPr>
            <w:tcW w:w="270" w:type="dxa"/>
          </w:tcPr>
          <w:p w14:paraId="32C56610" w14:textId="77777777" w:rsidR="000276FB" w:rsidRPr="000E72B7" w:rsidRDefault="000276FB" w:rsidP="000276F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E94B7A" w14:textId="1AA75089" w:rsidR="000276FB" w:rsidRPr="00125D26" w:rsidRDefault="000276FB" w:rsidP="000276FB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34,456</w:t>
            </w:r>
          </w:p>
        </w:tc>
      </w:tr>
    </w:tbl>
    <w:p w14:paraId="06C940E4" w14:textId="23DA4FBE" w:rsidR="00055F6A" w:rsidRPr="00DC2540" w:rsidRDefault="00055F6A">
      <w:pPr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E72B7" w14:paraId="23BC8422" w14:textId="77777777">
        <w:tc>
          <w:tcPr>
            <w:tcW w:w="4050" w:type="dxa"/>
          </w:tcPr>
          <w:p w14:paraId="7865D514" w14:textId="676ABFAD" w:rsidR="00B30BC4" w:rsidRPr="00255AC3" w:rsidRDefault="00455790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lastRenderedPageBreak/>
              <w:br w:type="page"/>
            </w:r>
            <w:r w:rsidR="00B30BC4" w:rsidRPr="004F546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5AC5F1E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9EFAA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0DFC5102" w14:textId="77777777" w:rsidR="00B30BC4" w:rsidRPr="000E72B7" w:rsidRDefault="00B30B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0AECF08C" w14:textId="77777777">
        <w:tc>
          <w:tcPr>
            <w:tcW w:w="4050" w:type="dxa"/>
          </w:tcPr>
          <w:p w14:paraId="1225CDFE" w14:textId="77777777" w:rsidR="00457C0E" w:rsidRPr="004F5468" w:rsidRDefault="00457C0E" w:rsidP="001C2D49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5C413F" w14:textId="705707AC" w:rsidR="00457C0E" w:rsidRPr="006145CD" w:rsidRDefault="001C2D49" w:rsidP="001C2D49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13FDBAA" w14:textId="77777777" w:rsidR="00457C0E" w:rsidRPr="000E72B7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DAD111" w14:textId="4FF8E47F" w:rsidR="00457C0E" w:rsidRPr="006145CD" w:rsidRDefault="00457C0E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A933784" w14:textId="77777777" w:rsidR="00457C0E" w:rsidRPr="000E72B7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C5A197" w14:textId="0CF9E43B" w:rsidR="00457C0E" w:rsidRPr="006145CD" w:rsidRDefault="001C2D49" w:rsidP="001C2D49">
            <w:pPr>
              <w:pStyle w:val="Bo-Blankline"/>
              <w:ind w:left="-110" w:right="-110"/>
              <w:jc w:val="center"/>
              <w:rPr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4D4E125" w14:textId="77777777" w:rsidR="00457C0E" w:rsidRPr="000E72B7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E0043" w14:textId="0A14BD6D" w:rsidR="00457C0E" w:rsidRPr="006145CD" w:rsidRDefault="00457C0E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0E72B7" w14:paraId="7669D994" w14:textId="77777777">
        <w:tc>
          <w:tcPr>
            <w:tcW w:w="4050" w:type="dxa"/>
          </w:tcPr>
          <w:p w14:paraId="3ED4D50B" w14:textId="77777777" w:rsidR="00457C0E" w:rsidRPr="00255AC3" w:rsidRDefault="00457C0E" w:rsidP="001C2D49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FDEAF4" w14:textId="57A42CB9" w:rsidR="00457C0E" w:rsidRPr="000E72B7" w:rsidRDefault="00457C0E" w:rsidP="00457C0E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92B51F4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3EA24" w14:textId="5AE0446A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16A1B27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08A39" w14:textId="019DCAC0" w:rsidR="00457C0E" w:rsidRPr="000E72B7" w:rsidRDefault="00457C0E" w:rsidP="00457C0E">
            <w:pPr>
              <w:pStyle w:val="Bo-Blankline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FE38B7E" w14:textId="77777777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6B31FF" w14:textId="191F5D63" w:rsidR="00457C0E" w:rsidRPr="000E72B7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0E72B7" w14:paraId="7359542D" w14:textId="77777777">
        <w:tc>
          <w:tcPr>
            <w:tcW w:w="4050" w:type="dxa"/>
          </w:tcPr>
          <w:p w14:paraId="55CCE9B7" w14:textId="77777777" w:rsidR="00E376D0" w:rsidRPr="000E72B7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312F0180" w14:textId="77777777" w:rsidR="00E376D0" w:rsidRPr="000E72B7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2B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E72B7" w14:paraId="075F3C37" w14:textId="77777777">
        <w:tc>
          <w:tcPr>
            <w:tcW w:w="4050" w:type="dxa"/>
          </w:tcPr>
          <w:p w14:paraId="44FF49E5" w14:textId="77777777" w:rsidR="00E376D0" w:rsidRPr="000E72B7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10C2A04C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8C4FBD" w14:textId="77777777" w:rsidR="00E376D0" w:rsidRPr="000E72B7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2DBCE1E" w14:textId="77777777" w:rsidR="00E376D0" w:rsidRPr="000E72B7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57F212E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2891BD" w14:textId="77777777" w:rsidR="00E376D0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EA0F" w14:textId="77777777" w:rsidR="00E376D0" w:rsidRPr="000E72B7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FF1897" w14:textId="77777777" w:rsidR="00E376D0" w:rsidRPr="000E72B7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17BD" w:rsidRPr="000E72B7" w14:paraId="6CE715E9" w14:textId="77777777">
        <w:tc>
          <w:tcPr>
            <w:tcW w:w="4050" w:type="dxa"/>
          </w:tcPr>
          <w:p w14:paraId="6B95B7E9" w14:textId="4B0203B6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9BD4CBE" w14:textId="5C8A7C22" w:rsidR="00AF17BD" w:rsidRPr="000E72B7" w:rsidRDefault="00B67BEE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1,561,120</w:t>
            </w:r>
          </w:p>
        </w:tc>
        <w:tc>
          <w:tcPr>
            <w:tcW w:w="270" w:type="dxa"/>
            <w:shd w:val="clear" w:color="auto" w:fill="auto"/>
          </w:tcPr>
          <w:p w14:paraId="1E3612D5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B7D27E2" w14:textId="1830D848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1,606,751</w:t>
            </w:r>
          </w:p>
        </w:tc>
        <w:tc>
          <w:tcPr>
            <w:tcW w:w="270" w:type="dxa"/>
            <w:shd w:val="clear" w:color="auto" w:fill="auto"/>
          </w:tcPr>
          <w:p w14:paraId="2B6FCCEA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4EF3E" w14:textId="27FFB7D1" w:rsidR="00AF17BD" w:rsidRPr="000E72B7" w:rsidRDefault="00B67BEE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1,561,120</w:t>
            </w:r>
          </w:p>
        </w:tc>
        <w:tc>
          <w:tcPr>
            <w:tcW w:w="270" w:type="dxa"/>
          </w:tcPr>
          <w:p w14:paraId="6D2B0D3D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7D6C5" w14:textId="7403BF9F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1,606,751</w:t>
            </w:r>
          </w:p>
        </w:tc>
      </w:tr>
      <w:tr w:rsidR="00AF17BD" w:rsidRPr="000056FC" w14:paraId="0ED06503" w14:textId="77777777">
        <w:tc>
          <w:tcPr>
            <w:tcW w:w="4050" w:type="dxa"/>
          </w:tcPr>
          <w:p w14:paraId="78407D62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5D170E9D" w14:textId="7777777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987A2B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93BB5B" w14:textId="7777777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A8775EF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C456F9" w14:textId="77777777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495FC1" w14:textId="77777777" w:rsidR="00AF17BD" w:rsidRPr="000056FC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EB4C06" w14:textId="77777777" w:rsidR="00AF17BD" w:rsidRPr="000056FC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F17BD" w:rsidRPr="000E72B7" w14:paraId="7F91D451" w14:textId="77777777" w:rsidTr="000E702F">
        <w:tc>
          <w:tcPr>
            <w:tcW w:w="4050" w:type="dxa"/>
          </w:tcPr>
          <w:p w14:paraId="6BBFEDF8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3D1920AE" w14:textId="289D7006" w:rsidR="00AF17BD" w:rsidRPr="000E72B7" w:rsidRDefault="00B67BEE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73,901</w:t>
            </w:r>
          </w:p>
        </w:tc>
        <w:tc>
          <w:tcPr>
            <w:tcW w:w="270" w:type="dxa"/>
            <w:shd w:val="clear" w:color="auto" w:fill="auto"/>
          </w:tcPr>
          <w:p w14:paraId="0807881C" w14:textId="77777777" w:rsidR="00AF17BD" w:rsidRPr="000E72B7" w:rsidRDefault="00AF17BD" w:rsidP="00AF17B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FD45EF" w14:textId="24E5F9AE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78,527</w:t>
            </w:r>
          </w:p>
        </w:tc>
        <w:tc>
          <w:tcPr>
            <w:tcW w:w="270" w:type="dxa"/>
            <w:shd w:val="clear" w:color="auto" w:fill="auto"/>
          </w:tcPr>
          <w:p w14:paraId="4670984C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F7778" w14:textId="753F8F24" w:rsidR="00AF17BD" w:rsidRPr="000E72B7" w:rsidRDefault="00B67BEE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73,901</w:t>
            </w:r>
          </w:p>
        </w:tc>
        <w:tc>
          <w:tcPr>
            <w:tcW w:w="270" w:type="dxa"/>
          </w:tcPr>
          <w:p w14:paraId="62E72AF5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67D637" w14:textId="4EDB28E0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78,527</w:t>
            </w:r>
          </w:p>
        </w:tc>
      </w:tr>
      <w:tr w:rsidR="00AF17BD" w:rsidRPr="000E72B7" w14:paraId="27C78C4C" w14:textId="77777777" w:rsidTr="000E702F">
        <w:tc>
          <w:tcPr>
            <w:tcW w:w="4050" w:type="dxa"/>
          </w:tcPr>
          <w:p w14:paraId="188B2D8D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E5F3318" w14:textId="790CA0E3" w:rsidR="00AF17BD" w:rsidRPr="000E72B7" w:rsidRDefault="00B67BEE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1,880</w:t>
            </w:r>
          </w:p>
        </w:tc>
        <w:tc>
          <w:tcPr>
            <w:tcW w:w="270" w:type="dxa"/>
            <w:shd w:val="clear" w:color="auto" w:fill="auto"/>
          </w:tcPr>
          <w:p w14:paraId="1537F464" w14:textId="77777777" w:rsidR="00AF17BD" w:rsidRPr="000E72B7" w:rsidRDefault="00AF17BD" w:rsidP="00AF17BD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75D8C" w14:textId="25A8528B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15BC86B3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3566" w14:textId="5649037D" w:rsidR="00AF17BD" w:rsidRPr="000E72B7" w:rsidRDefault="00B67BEE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1,880</w:t>
            </w:r>
          </w:p>
        </w:tc>
        <w:tc>
          <w:tcPr>
            <w:tcW w:w="270" w:type="dxa"/>
          </w:tcPr>
          <w:p w14:paraId="107588FD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14FA00" w14:textId="48BC0BCA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641</w:t>
            </w:r>
          </w:p>
        </w:tc>
      </w:tr>
      <w:tr w:rsidR="00AF17BD" w:rsidRPr="000E72B7" w14:paraId="52AD8061" w14:textId="77777777" w:rsidTr="000E702F">
        <w:tc>
          <w:tcPr>
            <w:tcW w:w="4050" w:type="dxa"/>
          </w:tcPr>
          <w:p w14:paraId="2D5DFF3A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0A150FB8" w14:textId="74852A35" w:rsidR="00AF17BD" w:rsidRPr="000E72B7" w:rsidRDefault="00B67BEE" w:rsidP="00B67BEE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8A96F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58EBE1" w14:textId="4573592A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265DE770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47F36" w14:textId="4A17C0DB" w:rsidR="00AF17BD" w:rsidRPr="000E72B7" w:rsidRDefault="00B67BEE" w:rsidP="00B67BEE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5113E6B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9455D5" w14:textId="711D2C3B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AF17BD" w:rsidRPr="000E72B7" w14:paraId="316B61F0" w14:textId="77777777" w:rsidTr="000E702F">
        <w:tc>
          <w:tcPr>
            <w:tcW w:w="4050" w:type="dxa"/>
          </w:tcPr>
          <w:p w14:paraId="6522E553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080" w:type="dxa"/>
            <w:shd w:val="clear" w:color="auto" w:fill="auto"/>
          </w:tcPr>
          <w:p w14:paraId="06C48410" w14:textId="33B13C4D" w:rsidR="00AF17BD" w:rsidRPr="000E72B7" w:rsidRDefault="00B67BEE" w:rsidP="00B67BEE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0B044C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B0B114" w14:textId="753082B6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4E85FB18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B5B8" w14:textId="0C4E615C" w:rsidR="00AF17BD" w:rsidRPr="000E72B7" w:rsidRDefault="00B67BEE" w:rsidP="00B67BEE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8DF9D5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B63DBD" w14:textId="0736CA33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AF17BD" w:rsidRPr="000E72B7" w14:paraId="2FAE910B" w14:textId="77777777" w:rsidTr="000E702F">
        <w:tc>
          <w:tcPr>
            <w:tcW w:w="4050" w:type="dxa"/>
          </w:tcPr>
          <w:p w14:paraId="7F990BC6" w14:textId="77777777" w:rsidR="00AF17BD" w:rsidRPr="000E72B7" w:rsidRDefault="00AF17BD" w:rsidP="00AF17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2B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2D65B819" w14:textId="316311FE" w:rsidR="00AF17BD" w:rsidRPr="000E72B7" w:rsidRDefault="00B67BEE" w:rsidP="00B67BEE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5452A7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393A7" w14:textId="611373E1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  <w:tc>
          <w:tcPr>
            <w:tcW w:w="270" w:type="dxa"/>
            <w:shd w:val="clear" w:color="auto" w:fill="auto"/>
          </w:tcPr>
          <w:p w14:paraId="06745659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3E4B" w14:textId="35F9CB0F" w:rsidR="00AF17BD" w:rsidRPr="000E72B7" w:rsidRDefault="00B67BEE" w:rsidP="00B67BEE">
            <w:pPr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5F924B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7C3949" w14:textId="5BF7B641" w:rsidR="00AF17BD" w:rsidRPr="000E72B7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1,958</w:t>
            </w:r>
          </w:p>
        </w:tc>
      </w:tr>
      <w:tr w:rsidR="00AF17BD" w:rsidRPr="00125D26" w14:paraId="21267C2A" w14:textId="77777777">
        <w:tc>
          <w:tcPr>
            <w:tcW w:w="4050" w:type="dxa"/>
            <w:vAlign w:val="bottom"/>
          </w:tcPr>
          <w:p w14:paraId="56FF1F92" w14:textId="77777777" w:rsidR="00AF17BD" w:rsidRPr="000E72B7" w:rsidRDefault="00AF17BD" w:rsidP="00AF17B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E72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B164F" w14:textId="2A284807" w:rsidR="00AF17BD" w:rsidRPr="000056FC" w:rsidRDefault="00B67BEE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1,636,901</w:t>
            </w:r>
          </w:p>
        </w:tc>
        <w:tc>
          <w:tcPr>
            <w:tcW w:w="270" w:type="dxa"/>
            <w:shd w:val="clear" w:color="auto" w:fill="auto"/>
          </w:tcPr>
          <w:p w14:paraId="6B43883F" w14:textId="77777777" w:rsidR="00AF17BD" w:rsidRPr="000E72B7" w:rsidRDefault="00AF17BD" w:rsidP="00AF17BD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ED7E5" w14:textId="42517101" w:rsidR="00AF17BD" w:rsidRPr="00125D26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1,689,183</w:t>
            </w:r>
          </w:p>
        </w:tc>
        <w:tc>
          <w:tcPr>
            <w:tcW w:w="270" w:type="dxa"/>
            <w:shd w:val="clear" w:color="auto" w:fill="auto"/>
          </w:tcPr>
          <w:p w14:paraId="523D1B2C" w14:textId="77777777" w:rsidR="00AF17BD" w:rsidRPr="00125D26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83C8E" w14:textId="026E92DB" w:rsidR="00AF17BD" w:rsidRPr="00125D26" w:rsidRDefault="00B67BEE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1,636,901</w:t>
            </w:r>
          </w:p>
        </w:tc>
        <w:tc>
          <w:tcPr>
            <w:tcW w:w="270" w:type="dxa"/>
          </w:tcPr>
          <w:p w14:paraId="2747D7B3" w14:textId="77777777" w:rsidR="00AF17BD" w:rsidRPr="000E72B7" w:rsidRDefault="00AF17BD" w:rsidP="00AF17B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2AA5C7" w14:textId="4917D080" w:rsidR="00AF17BD" w:rsidRPr="00125D26" w:rsidRDefault="00AF17BD" w:rsidP="00AF17BD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1,689,183</w:t>
            </w:r>
          </w:p>
        </w:tc>
      </w:tr>
    </w:tbl>
    <w:p w14:paraId="3CCD6D45" w14:textId="77777777" w:rsidR="00216183" w:rsidRDefault="00216183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D2B3E" w:rsidRPr="00CD2B3E" w14:paraId="22F77D8C" w14:textId="77777777">
        <w:tc>
          <w:tcPr>
            <w:tcW w:w="4050" w:type="dxa"/>
          </w:tcPr>
          <w:p w14:paraId="46EE6FEF" w14:textId="612F1A0A" w:rsidR="00CD2B3E" w:rsidRPr="00CD2B3E" w:rsidRDefault="00400CA7" w:rsidP="00CD2B3E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="00CD2B3E" w:rsidRPr="00CD2B3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4490E86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BEF755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56234AC0" w14:textId="77777777" w:rsidR="00CD2B3E" w:rsidRPr="00CD2B3E" w:rsidRDefault="00CD2B3E" w:rsidP="00CD2B3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CD2B3E" w14:paraId="45BB1E2B" w14:textId="77777777">
        <w:tc>
          <w:tcPr>
            <w:tcW w:w="4050" w:type="dxa"/>
          </w:tcPr>
          <w:p w14:paraId="0B981684" w14:textId="77777777" w:rsidR="00457C0E" w:rsidRPr="00CD2B3E" w:rsidRDefault="00457C0E" w:rsidP="001C2D49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4A47156" w14:textId="244D24FB" w:rsidR="00457C0E" w:rsidRPr="00CD2B3E" w:rsidRDefault="001C2D49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39CD09A" w14:textId="77777777" w:rsidR="00457C0E" w:rsidRPr="00CD2B3E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FB6E0E" w14:textId="1F32CD50" w:rsidR="00457C0E" w:rsidRPr="00CD2B3E" w:rsidRDefault="00457C0E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5B9B4DA" w14:textId="77777777" w:rsidR="00457C0E" w:rsidRPr="00CD2B3E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BD7A7" w14:textId="07BE1A6F" w:rsidR="00457C0E" w:rsidRPr="00457C0E" w:rsidRDefault="001C2D49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eastAsia="x-non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E6D04F3" w14:textId="77777777" w:rsidR="00457C0E" w:rsidRPr="00457C0E" w:rsidRDefault="00457C0E" w:rsidP="001C2D4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63AB9A" w14:textId="11EB7441" w:rsidR="00457C0E" w:rsidRPr="00457C0E" w:rsidRDefault="00457C0E" w:rsidP="001C2D49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CD2B3E" w14:paraId="45FC1EEA" w14:textId="77777777">
        <w:tc>
          <w:tcPr>
            <w:tcW w:w="4050" w:type="dxa"/>
          </w:tcPr>
          <w:p w14:paraId="36812EC3" w14:textId="77777777" w:rsidR="00457C0E" w:rsidRPr="00CD2B3E" w:rsidRDefault="00457C0E" w:rsidP="001C2D49">
            <w:pPr>
              <w:spacing w:line="240" w:lineRule="atLeast"/>
              <w:ind w:right="-108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BD233" w14:textId="1497353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5EB9C76" w14:textId="7777777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DE1B9B" w14:textId="67FFE5A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25D5E0C0" w14:textId="77777777" w:rsidR="00457C0E" w:rsidRPr="00CD2B3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1BFE9E" w14:textId="3A0C3EB1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203B735" w14:textId="77777777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9854DB" w14:textId="2E6D76FC" w:rsidR="00457C0E" w:rsidRPr="00457C0E" w:rsidRDefault="00457C0E" w:rsidP="00457C0E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CD2B3E" w14:paraId="3C9EEC0F" w14:textId="77777777">
        <w:tc>
          <w:tcPr>
            <w:tcW w:w="4050" w:type="dxa"/>
          </w:tcPr>
          <w:p w14:paraId="743ACA2D" w14:textId="77777777" w:rsidR="00E376D0" w:rsidRPr="00CD2B3E" w:rsidRDefault="00E376D0" w:rsidP="00E376D0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E6B1204" w14:textId="77777777" w:rsidR="00E376D0" w:rsidRPr="00CD2B3E" w:rsidRDefault="00E376D0" w:rsidP="00E376D0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D2B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CD2B3E" w14:paraId="0423D4F5" w14:textId="77777777">
        <w:tc>
          <w:tcPr>
            <w:tcW w:w="4050" w:type="dxa"/>
          </w:tcPr>
          <w:p w14:paraId="37D2D5AA" w14:textId="3876F29F" w:rsidR="00E376D0" w:rsidRPr="00CD2B3E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</w:tcPr>
          <w:p w14:paraId="2E5BA8E9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D6BB76F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68C70E" w14:textId="77777777" w:rsidR="00E376D0" w:rsidRPr="00CD2B3E" w:rsidRDefault="00E376D0" w:rsidP="00E376D0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A96AF4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C79110C" w14:textId="7777777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B8FBD3F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5BE317" w14:textId="77777777" w:rsidR="00E376D0" w:rsidRPr="00CD2B3E" w:rsidRDefault="00E376D0" w:rsidP="00E376D0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76D0" w:rsidRPr="00CD2B3E" w14:paraId="5398CF3D" w14:textId="77777777">
        <w:tc>
          <w:tcPr>
            <w:tcW w:w="4050" w:type="dxa"/>
          </w:tcPr>
          <w:p w14:paraId="05EF90A6" w14:textId="71422E3C" w:rsidR="00E376D0" w:rsidRPr="00CD2B3E" w:rsidRDefault="00E376D0" w:rsidP="00E376D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2B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080" w:type="dxa"/>
            <w:shd w:val="clear" w:color="auto" w:fill="auto"/>
          </w:tcPr>
          <w:p w14:paraId="528CF35E" w14:textId="5C5B0DC1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613D6D" w14:textId="77777777" w:rsidR="00E376D0" w:rsidRPr="00CD2B3E" w:rsidRDefault="00E376D0" w:rsidP="00E376D0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17E3273" w14:textId="08310A0B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16233EF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2F6EF63F" w14:textId="70BC7067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99EFC" w14:textId="77777777" w:rsidR="00E376D0" w:rsidRPr="00CD2B3E" w:rsidRDefault="00E376D0" w:rsidP="00E376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85158E" w14:textId="5823CEAC" w:rsidR="00E376D0" w:rsidRPr="00CD2B3E" w:rsidRDefault="00E376D0" w:rsidP="00E376D0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060F" w:rsidRPr="00CD2B3E" w14:paraId="40E6B4BA" w14:textId="77777777">
        <w:tc>
          <w:tcPr>
            <w:tcW w:w="4050" w:type="dxa"/>
          </w:tcPr>
          <w:p w14:paraId="72C06CEC" w14:textId="673B49C4" w:rsidR="0050060F" w:rsidRPr="000F52EC" w:rsidRDefault="0050060F" w:rsidP="005006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ศูนย์กระจายสินค้า ทีพีไอ จำกัด</w:t>
            </w:r>
          </w:p>
        </w:tc>
        <w:tc>
          <w:tcPr>
            <w:tcW w:w="1080" w:type="dxa"/>
            <w:shd w:val="clear" w:color="auto" w:fill="auto"/>
          </w:tcPr>
          <w:p w14:paraId="5B1F88A0" w14:textId="5BA1CBC4" w:rsidR="0050060F" w:rsidRPr="001C1558" w:rsidRDefault="00391C5F" w:rsidP="00E97A8A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95BBB" w14:textId="77777777" w:rsidR="0050060F" w:rsidRPr="00CD2B3E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ED10D92" w14:textId="376AAA54" w:rsidR="0050060F" w:rsidRPr="001C1558" w:rsidRDefault="0050060F" w:rsidP="00E97A8A">
            <w:pPr>
              <w:spacing w:line="240" w:lineRule="auto"/>
              <w:ind w:left="-110" w:right="-108" w:firstLine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025E72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76EE3565" w14:textId="7D77600D" w:rsidR="0050060F" w:rsidRPr="00C166FE" w:rsidRDefault="00391C5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70" w:type="dxa"/>
          </w:tcPr>
          <w:p w14:paraId="2B8358CE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8F2AD14" w14:textId="4FADF6FA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2,000</w:t>
            </w:r>
          </w:p>
        </w:tc>
      </w:tr>
      <w:tr w:rsidR="0050060F" w:rsidRPr="00CD2B3E" w14:paraId="1F96FB23" w14:textId="77777777" w:rsidTr="007D6902">
        <w:tc>
          <w:tcPr>
            <w:tcW w:w="4050" w:type="dxa"/>
          </w:tcPr>
          <w:p w14:paraId="01C1CDE0" w14:textId="529BB4B9" w:rsidR="0050060F" w:rsidRPr="000F52EC" w:rsidRDefault="0050060F" w:rsidP="0050060F">
            <w:pPr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โพลีน เพาเวอร์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จำกัด</w:t>
            </w:r>
            <w:r w:rsidRPr="000F52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89F1938" w14:textId="77777777" w:rsidR="00201437" w:rsidRDefault="00201437" w:rsidP="00E97A8A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303CE7D" w14:textId="5A97392E" w:rsidR="00391C5F" w:rsidRPr="001C1558" w:rsidRDefault="00391C5F" w:rsidP="00E97A8A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154929" w14:textId="77777777" w:rsidR="0050060F" w:rsidRPr="00CD2B3E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A479C3" w14:textId="121524F2" w:rsidR="0050060F" w:rsidRPr="00CA1C16" w:rsidRDefault="0050060F" w:rsidP="00E97A8A">
            <w:pPr>
              <w:spacing w:line="240" w:lineRule="auto"/>
              <w:ind w:left="-110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E01829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3F9A0CF4" w14:textId="77777777" w:rsidR="00391C5F" w:rsidRDefault="00391C5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70BD382" w14:textId="78891FE8" w:rsidR="00201437" w:rsidRPr="00D73E88" w:rsidRDefault="00391C5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02B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0BBDEA50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vAlign w:val="bottom"/>
          </w:tcPr>
          <w:p w14:paraId="0FD2A880" w14:textId="5FE8AD4F" w:rsidR="0050060F" w:rsidRPr="0050060F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50060F" w:rsidRPr="00CD2B3E" w14:paraId="427B8C2C" w14:textId="77777777">
        <w:tc>
          <w:tcPr>
            <w:tcW w:w="4050" w:type="dxa"/>
          </w:tcPr>
          <w:p w14:paraId="128C4AC6" w14:textId="400CA4DD" w:rsidR="0050060F" w:rsidRPr="000F52EC" w:rsidRDefault="0050060F" w:rsidP="005006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ทีพีไอ </w:t>
            </w: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พลังชีวมวล จำกัด</w:t>
            </w:r>
          </w:p>
        </w:tc>
        <w:tc>
          <w:tcPr>
            <w:tcW w:w="1080" w:type="dxa"/>
            <w:shd w:val="clear" w:color="auto" w:fill="auto"/>
          </w:tcPr>
          <w:p w14:paraId="2B1D4ED2" w14:textId="7679909E" w:rsidR="0050060F" w:rsidRPr="001C1558" w:rsidRDefault="00391C5F" w:rsidP="00E97A8A">
            <w:pPr>
              <w:spacing w:line="240" w:lineRule="auto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658D4E" w14:textId="77777777" w:rsidR="0050060F" w:rsidRPr="00CD2B3E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EAB9F6" w14:textId="503715E1" w:rsidR="0050060F" w:rsidRPr="00CA1C16" w:rsidRDefault="0050060F" w:rsidP="00E97A8A">
            <w:pPr>
              <w:spacing w:line="240" w:lineRule="auto"/>
              <w:ind w:left="-110" w:right="-108" w:firstLine="9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ECD6EE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5BFE23A7" w14:textId="1EA6AE2B" w:rsidR="0050060F" w:rsidRPr="00CD2B3E" w:rsidRDefault="00391C5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  <w:tc>
          <w:tcPr>
            <w:tcW w:w="270" w:type="dxa"/>
          </w:tcPr>
          <w:p w14:paraId="3FAAAA8A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115D470E" w14:textId="7C4D9D64" w:rsidR="0050060F" w:rsidRPr="0050060F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180,000</w:t>
            </w:r>
          </w:p>
        </w:tc>
      </w:tr>
      <w:tr w:rsidR="0050060F" w:rsidRPr="00CD2B3E" w14:paraId="6C6BC40F" w14:textId="77777777" w:rsidTr="007508C5">
        <w:tc>
          <w:tcPr>
            <w:tcW w:w="4050" w:type="dxa"/>
          </w:tcPr>
          <w:p w14:paraId="02BA4127" w14:textId="747A8F36" w:rsidR="0050060F" w:rsidRPr="000F52EC" w:rsidRDefault="0050060F" w:rsidP="005006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E622100" w14:textId="1DE2EA0E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98E0CE" w14:textId="77777777" w:rsidR="0050060F" w:rsidRPr="00CD2B3E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4F52D94" w14:textId="77777777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E27270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shd w:val="clear" w:color="auto" w:fill="auto"/>
          </w:tcPr>
          <w:p w14:paraId="064D0D34" w14:textId="77777777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00478D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C5C6E4" w14:textId="77777777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0060F" w:rsidRPr="00CD2B3E" w14:paraId="0AE31002" w14:textId="77777777" w:rsidTr="003A235C">
        <w:tc>
          <w:tcPr>
            <w:tcW w:w="4050" w:type="dxa"/>
          </w:tcPr>
          <w:p w14:paraId="0D5325DA" w14:textId="01DEE68B" w:rsidR="0050060F" w:rsidRPr="000F52EC" w:rsidRDefault="0050060F" w:rsidP="005006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2EC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DFE2A1" w14:textId="3C9DC6F3" w:rsidR="0050060F" w:rsidRPr="00CD2B3E" w:rsidRDefault="00391C5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2D060A70" w14:textId="77777777" w:rsidR="0050060F" w:rsidRPr="00CD2B3E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CB3D42" w14:textId="6C4F3AE4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1EF9ED43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0FE679" w14:textId="197AF950" w:rsidR="0050060F" w:rsidRPr="00CD2B3E" w:rsidRDefault="00391C5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</w:tcPr>
          <w:p w14:paraId="7E09A691" w14:textId="77777777" w:rsidR="0050060F" w:rsidRPr="00CD2B3E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47F732" w14:textId="489C0288" w:rsidR="0050060F" w:rsidRPr="00CD2B3E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310,400</w:t>
            </w:r>
          </w:p>
        </w:tc>
      </w:tr>
      <w:tr w:rsidR="0050060F" w:rsidRPr="00CD2B3E" w14:paraId="4A7F8402" w14:textId="77777777" w:rsidTr="003A235C">
        <w:tc>
          <w:tcPr>
            <w:tcW w:w="4050" w:type="dxa"/>
          </w:tcPr>
          <w:p w14:paraId="58057C36" w14:textId="5C73F3FD" w:rsidR="0050060F" w:rsidRPr="00CD2B3E" w:rsidRDefault="0050060F" w:rsidP="0050060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B00D3" w14:textId="5972CCDD" w:rsidR="0050060F" w:rsidRPr="008C5FAF" w:rsidRDefault="00391C5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3ADB9D5B" w14:textId="77777777" w:rsidR="0050060F" w:rsidRPr="008C5FAF" w:rsidRDefault="0050060F" w:rsidP="0050060F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08BD2" w14:textId="36933B15" w:rsidR="0050060F" w:rsidRPr="008C5FAF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310,400</w:t>
            </w:r>
          </w:p>
        </w:tc>
        <w:tc>
          <w:tcPr>
            <w:tcW w:w="270" w:type="dxa"/>
            <w:shd w:val="clear" w:color="auto" w:fill="auto"/>
          </w:tcPr>
          <w:p w14:paraId="5F70B002" w14:textId="77777777" w:rsidR="0050060F" w:rsidRPr="008C5FAF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1D29D4" w14:textId="5C760E3F" w:rsidR="0050060F" w:rsidRPr="008C5FAF" w:rsidRDefault="00391C5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382,000</w:t>
            </w:r>
          </w:p>
        </w:tc>
        <w:tc>
          <w:tcPr>
            <w:tcW w:w="270" w:type="dxa"/>
          </w:tcPr>
          <w:p w14:paraId="56DA491C" w14:textId="77777777" w:rsidR="0050060F" w:rsidRPr="008C5FAF" w:rsidRDefault="0050060F" w:rsidP="005006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39FA0" w14:textId="241A0954" w:rsidR="0050060F" w:rsidRPr="008C5FAF" w:rsidRDefault="0050060F" w:rsidP="0050060F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D66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592,400</w:t>
            </w:r>
          </w:p>
        </w:tc>
      </w:tr>
    </w:tbl>
    <w:p w14:paraId="1DD01756" w14:textId="77777777" w:rsidR="00216183" w:rsidRDefault="00216183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87B1196" w14:textId="2FE5CC01" w:rsidR="001229FB" w:rsidRPr="00455790" w:rsidRDefault="001229FB" w:rsidP="00BD376E">
      <w:pPr>
        <w:spacing w:line="240" w:lineRule="auto"/>
        <w:ind w:left="540" w:right="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79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45E8707" w14:textId="77777777" w:rsidR="001229FB" w:rsidRPr="00455790" w:rsidRDefault="001229FB" w:rsidP="004827CC">
      <w:pPr>
        <w:pStyle w:val="Ang15"/>
      </w:pPr>
    </w:p>
    <w:p w14:paraId="296EE1B9" w14:textId="455CDCB6" w:rsidR="001229FB" w:rsidRPr="00455790" w:rsidRDefault="0051745E" w:rsidP="009B739D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455790">
        <w:rPr>
          <w:rFonts w:ascii="Angsana New" w:hAnsi="Angsana New"/>
          <w:spacing w:val="-2"/>
          <w:sz w:val="30"/>
          <w:szCs w:val="30"/>
          <w:cs/>
        </w:rPr>
        <w:t>บริษัททำสัญญา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บริการ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>ที่เกี่ยวข้อง</w:t>
      </w:r>
      <w:r w:rsidR="00BB78B5" w:rsidRPr="00455790">
        <w:rPr>
          <w:rFonts w:ascii="Angsana New" w:hAnsi="Angsana New" w:hint="cs"/>
          <w:spacing w:val="-2"/>
          <w:sz w:val="30"/>
          <w:szCs w:val="30"/>
          <w:cs/>
        </w:rPr>
        <w:t>กับการใช้พื้นที่อาคารสำนักงานกับกิจการที่เกี่ยวข้องกัน</w:t>
      </w:r>
      <w:r w:rsidR="0069234A" w:rsidRPr="0045579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</w:rPr>
        <w:t xml:space="preserve">กำหนดระยะเวลา </w:t>
      </w:r>
      <w:r w:rsidR="00E67AC8" w:rsidRPr="00FB5CFD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ปี </w:t>
      </w:r>
      <w:r w:rsidR="004132BB" w:rsidRPr="00455790">
        <w:rPr>
          <w:rFonts w:ascii="Angsana New" w:hAnsi="Angsana New"/>
          <w:sz w:val="30"/>
          <w:szCs w:val="30"/>
        </w:rPr>
        <w:br/>
      </w:r>
      <w:r w:rsidR="003F2F8E" w:rsidRPr="00455790">
        <w:rPr>
          <w:rFonts w:ascii="Angsana New" w:hAnsi="Angsana New" w:hint="cs"/>
          <w:spacing w:val="-2"/>
          <w:sz w:val="30"/>
          <w:szCs w:val="30"/>
          <w:cs/>
          <w:lang w:val="en-US"/>
        </w:rPr>
        <w:t>มีรายละเอียดดังนี้</w:t>
      </w:r>
    </w:p>
    <w:p w14:paraId="79B5C1FD" w14:textId="4E73C8D0" w:rsidR="00B32FF3" w:rsidRPr="00455790" w:rsidRDefault="00B32FF3" w:rsidP="009B739D">
      <w:pPr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873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270"/>
        <w:gridCol w:w="1080"/>
        <w:gridCol w:w="270"/>
        <w:gridCol w:w="1080"/>
        <w:gridCol w:w="270"/>
        <w:gridCol w:w="1080"/>
      </w:tblGrid>
      <w:tr w:rsidR="00B30BC4" w:rsidRPr="00070CC6" w14:paraId="499644C6" w14:textId="77777777">
        <w:trPr>
          <w:tblHeader/>
        </w:trPr>
        <w:tc>
          <w:tcPr>
            <w:tcW w:w="3600" w:type="dxa"/>
            <w:shd w:val="clear" w:color="auto" w:fill="auto"/>
          </w:tcPr>
          <w:p w14:paraId="57D099D1" w14:textId="77777777" w:rsidR="00B30BC4" w:rsidRPr="00070CC6" w:rsidRDefault="00B30BC4">
            <w:pPr>
              <w:spacing w:line="240" w:lineRule="atLeast"/>
              <w:ind w:left="162" w:right="65" w:firstLine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78A9DA63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72C04A6" w14:textId="77777777" w:rsidR="00B30BC4" w:rsidRPr="00070CC6" w:rsidRDefault="00B30B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BB115F" w14:textId="77777777" w:rsidR="00B30BC4" w:rsidRPr="00070CC6" w:rsidRDefault="00B30B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0C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7028D4CD" w14:textId="77777777">
        <w:trPr>
          <w:tblHeader/>
        </w:trPr>
        <w:tc>
          <w:tcPr>
            <w:tcW w:w="3600" w:type="dxa"/>
            <w:shd w:val="clear" w:color="auto" w:fill="auto"/>
          </w:tcPr>
          <w:p w14:paraId="24D942E9" w14:textId="77777777" w:rsidR="00457C0E" w:rsidRPr="00070CC6" w:rsidRDefault="00457C0E" w:rsidP="001C2D4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E8BC76" w14:textId="7FCE4C7A" w:rsidR="00457C0E" w:rsidRPr="006145CD" w:rsidRDefault="001C2D49" w:rsidP="001C2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492D036" w14:textId="77777777" w:rsidR="00457C0E" w:rsidRPr="00070CC6" w:rsidRDefault="00457C0E" w:rsidP="001C2D4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4A7D30" w14:textId="2637DB6F" w:rsidR="00457C0E" w:rsidRPr="006145CD" w:rsidRDefault="00457C0E" w:rsidP="001C2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57B15E8C" w14:textId="77777777" w:rsidR="00457C0E" w:rsidRPr="00070CC6" w:rsidRDefault="00457C0E" w:rsidP="001C2D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84FEF8" w14:textId="6440E334" w:rsidR="00457C0E" w:rsidRPr="006145CD" w:rsidRDefault="001C2D49" w:rsidP="001C2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B364F53" w14:textId="77777777" w:rsidR="00457C0E" w:rsidRPr="00070CC6" w:rsidRDefault="00457C0E" w:rsidP="001C2D49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8E1E30" w14:textId="7C0F3CB0" w:rsidR="00457C0E" w:rsidRPr="006145CD" w:rsidRDefault="00457C0E" w:rsidP="001C2D49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070CC6" w14:paraId="3F872189" w14:textId="77777777">
        <w:trPr>
          <w:tblHeader/>
        </w:trPr>
        <w:tc>
          <w:tcPr>
            <w:tcW w:w="3600" w:type="dxa"/>
            <w:shd w:val="clear" w:color="auto" w:fill="auto"/>
          </w:tcPr>
          <w:p w14:paraId="6978B39B" w14:textId="77777777" w:rsidR="00457C0E" w:rsidRPr="00070CC6" w:rsidRDefault="00457C0E" w:rsidP="001C2D49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F3A51" w14:textId="7579816E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4FBD1CAD" w14:textId="77777777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1FE3A" w14:textId="05A368B2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882C7B1" w14:textId="77777777" w:rsidR="00457C0E" w:rsidRPr="00070CC6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C33BC3A" w14:textId="3D550211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7C8B843" w14:textId="77777777" w:rsidR="00457C0E" w:rsidRPr="00070CC6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51CF36" w14:textId="21C58255" w:rsidR="00457C0E" w:rsidRPr="00070CC6" w:rsidRDefault="00457C0E" w:rsidP="00457C0E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070CC6" w14:paraId="301B21FB" w14:textId="77777777">
        <w:trPr>
          <w:tblHeader/>
        </w:trPr>
        <w:tc>
          <w:tcPr>
            <w:tcW w:w="3600" w:type="dxa"/>
            <w:shd w:val="clear" w:color="auto" w:fill="auto"/>
          </w:tcPr>
          <w:p w14:paraId="3E1E5338" w14:textId="77777777" w:rsidR="00E376D0" w:rsidRPr="00070CC6" w:rsidRDefault="00E376D0" w:rsidP="00E376D0">
            <w:pPr>
              <w:spacing w:line="240" w:lineRule="auto"/>
              <w:ind w:left="162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C6B6C01" w14:textId="77777777" w:rsidR="00E376D0" w:rsidRPr="00070CC6" w:rsidRDefault="00E376D0" w:rsidP="00E376D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70CC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76D0" w:rsidRPr="00070CC6" w14:paraId="21E9CB6B" w14:textId="77777777">
        <w:tc>
          <w:tcPr>
            <w:tcW w:w="3600" w:type="dxa"/>
            <w:shd w:val="clear" w:color="auto" w:fill="auto"/>
          </w:tcPr>
          <w:p w14:paraId="1BF355D4" w14:textId="77777777" w:rsidR="00E376D0" w:rsidRPr="00070CC6" w:rsidRDefault="00E376D0" w:rsidP="00E376D0">
            <w:pPr>
              <w:spacing w:line="240" w:lineRule="atLeast"/>
              <w:ind w:left="270" w:right="-126" w:hanging="29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080" w:type="dxa"/>
          </w:tcPr>
          <w:p w14:paraId="61306FF8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4461A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62EE01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A5167E5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0B7343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51BE97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09540A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76D0" w:rsidRPr="00070CC6" w14:paraId="2F0AEBEE" w14:textId="77777777">
        <w:tc>
          <w:tcPr>
            <w:tcW w:w="3600" w:type="dxa"/>
            <w:shd w:val="clear" w:color="auto" w:fill="auto"/>
          </w:tcPr>
          <w:p w14:paraId="212D92CD" w14:textId="77777777" w:rsidR="00E376D0" w:rsidRPr="00070CC6" w:rsidRDefault="00E376D0" w:rsidP="00E376D0">
            <w:pPr>
              <w:spacing w:line="240" w:lineRule="atLeast"/>
              <w:ind w:left="270" w:right="-126" w:hanging="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070CC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ที่ยกเลิกไม่ได้</w:t>
            </w:r>
          </w:p>
        </w:tc>
        <w:tc>
          <w:tcPr>
            <w:tcW w:w="1080" w:type="dxa"/>
          </w:tcPr>
          <w:p w14:paraId="6C658E86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F199289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173BF4" w14:textId="77777777" w:rsidR="00E376D0" w:rsidRPr="00070CC6" w:rsidRDefault="00E376D0" w:rsidP="00E376D0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63E399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C1F23E5" w14:textId="77777777" w:rsidR="00E376D0" w:rsidRPr="00070CC6" w:rsidRDefault="00E376D0" w:rsidP="00E376D0">
            <w:pPr>
              <w:tabs>
                <w:tab w:val="decimal" w:pos="1134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0F4B0" w14:textId="77777777" w:rsidR="00E376D0" w:rsidRPr="00070CC6" w:rsidRDefault="00E376D0" w:rsidP="00E376D0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A7DE60" w14:textId="77777777" w:rsidR="00E376D0" w:rsidRPr="00070CC6" w:rsidRDefault="00E376D0" w:rsidP="00E376D0">
            <w:pPr>
              <w:tabs>
                <w:tab w:val="decimal" w:pos="106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0F5F" w:rsidRPr="00070CC6" w14:paraId="61103EB5" w14:textId="77777777">
        <w:tc>
          <w:tcPr>
            <w:tcW w:w="3600" w:type="dxa"/>
            <w:shd w:val="clear" w:color="auto" w:fill="auto"/>
          </w:tcPr>
          <w:p w14:paraId="5109E83F" w14:textId="77777777" w:rsidR="00040F5F" w:rsidRPr="00070CC6" w:rsidRDefault="00040F5F" w:rsidP="00040F5F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ภายในหนึ่ง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080" w:type="dxa"/>
            <w:shd w:val="clear" w:color="auto" w:fill="auto"/>
          </w:tcPr>
          <w:p w14:paraId="041F8A1D" w14:textId="0DB79D0C" w:rsidR="00040F5F" w:rsidRPr="00070CC6" w:rsidRDefault="00040F5F" w:rsidP="00040F5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3,574</w:t>
            </w:r>
          </w:p>
        </w:tc>
        <w:tc>
          <w:tcPr>
            <w:tcW w:w="270" w:type="dxa"/>
            <w:shd w:val="clear" w:color="auto" w:fill="auto"/>
          </w:tcPr>
          <w:p w14:paraId="49022A1D" w14:textId="77777777" w:rsidR="00040F5F" w:rsidRPr="00070CC6" w:rsidRDefault="00040F5F" w:rsidP="00040F5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16817C" w14:textId="10485154" w:rsidR="00040F5F" w:rsidRPr="00070CC6" w:rsidRDefault="00040F5F" w:rsidP="00040F5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5,132</w:t>
            </w:r>
          </w:p>
        </w:tc>
        <w:tc>
          <w:tcPr>
            <w:tcW w:w="270" w:type="dxa"/>
            <w:shd w:val="clear" w:color="auto" w:fill="auto"/>
          </w:tcPr>
          <w:p w14:paraId="417261EA" w14:textId="77777777" w:rsidR="00040F5F" w:rsidRPr="00070CC6" w:rsidRDefault="00040F5F" w:rsidP="00040F5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232F30" w14:textId="296B6313" w:rsidR="00040F5F" w:rsidRPr="00070CC6" w:rsidRDefault="00040F5F" w:rsidP="00040F5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3,574</w:t>
            </w:r>
          </w:p>
        </w:tc>
        <w:tc>
          <w:tcPr>
            <w:tcW w:w="270" w:type="dxa"/>
            <w:shd w:val="clear" w:color="auto" w:fill="auto"/>
          </w:tcPr>
          <w:p w14:paraId="4CD634D4" w14:textId="77777777" w:rsidR="00040F5F" w:rsidRPr="00070CC6" w:rsidRDefault="00040F5F" w:rsidP="00040F5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B59489" w14:textId="792BAA2B" w:rsidR="00040F5F" w:rsidRPr="00070CC6" w:rsidRDefault="00040F5F" w:rsidP="00040F5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5,132</w:t>
            </w:r>
          </w:p>
        </w:tc>
      </w:tr>
      <w:tr w:rsidR="00040F5F" w:rsidRPr="00070CC6" w14:paraId="0E7867A2" w14:textId="77777777">
        <w:tc>
          <w:tcPr>
            <w:tcW w:w="3600" w:type="dxa"/>
            <w:shd w:val="clear" w:color="auto" w:fill="auto"/>
          </w:tcPr>
          <w:p w14:paraId="47429805" w14:textId="77777777" w:rsidR="00040F5F" w:rsidRPr="00070CC6" w:rsidRDefault="00040F5F" w:rsidP="00040F5F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</w:t>
            </w:r>
            <w:r w:rsidRPr="00070CC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080" w:type="dxa"/>
            <w:shd w:val="clear" w:color="auto" w:fill="auto"/>
          </w:tcPr>
          <w:p w14:paraId="60CED1BB" w14:textId="6C2D7C56" w:rsidR="00040F5F" w:rsidRPr="00070CC6" w:rsidRDefault="00040F5F" w:rsidP="00040F5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2,883</w:t>
            </w:r>
          </w:p>
        </w:tc>
        <w:tc>
          <w:tcPr>
            <w:tcW w:w="270" w:type="dxa"/>
            <w:shd w:val="clear" w:color="auto" w:fill="auto"/>
          </w:tcPr>
          <w:p w14:paraId="7950CB92" w14:textId="77777777" w:rsidR="00040F5F" w:rsidRPr="00070CC6" w:rsidRDefault="00040F5F" w:rsidP="00040F5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9E9BAC" w14:textId="4164B977" w:rsidR="00040F5F" w:rsidRPr="00070CC6" w:rsidRDefault="00040F5F" w:rsidP="00040F5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7EC6E43B" w14:textId="77777777" w:rsidR="00040F5F" w:rsidRPr="00070CC6" w:rsidRDefault="00040F5F" w:rsidP="00040F5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2EA7F7" w14:textId="17C497FC" w:rsidR="00040F5F" w:rsidRPr="00070CC6" w:rsidRDefault="00040F5F" w:rsidP="00040F5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2,883</w:t>
            </w:r>
          </w:p>
        </w:tc>
        <w:tc>
          <w:tcPr>
            <w:tcW w:w="270" w:type="dxa"/>
            <w:shd w:val="clear" w:color="auto" w:fill="auto"/>
          </w:tcPr>
          <w:p w14:paraId="2BEE8460" w14:textId="77777777" w:rsidR="00040F5F" w:rsidRPr="00070CC6" w:rsidRDefault="00040F5F" w:rsidP="00040F5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5921F3" w14:textId="1B2C3D44" w:rsidR="00040F5F" w:rsidRPr="00070CC6" w:rsidRDefault="00040F5F" w:rsidP="00040F5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744</w:t>
            </w:r>
          </w:p>
        </w:tc>
      </w:tr>
      <w:tr w:rsidR="00040F5F" w:rsidRPr="00070CC6" w14:paraId="0DFA425B" w14:textId="77777777">
        <w:tc>
          <w:tcPr>
            <w:tcW w:w="3600" w:type="dxa"/>
            <w:shd w:val="clear" w:color="auto" w:fill="auto"/>
          </w:tcPr>
          <w:p w14:paraId="3C2C6B2C" w14:textId="77777777" w:rsidR="00040F5F" w:rsidRPr="00070CC6" w:rsidRDefault="00040F5F" w:rsidP="00040F5F">
            <w:pPr>
              <w:spacing w:line="240" w:lineRule="atLeast"/>
              <w:ind w:right="65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0CC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184F1A" w14:textId="52BF4F23" w:rsidR="00040F5F" w:rsidRPr="00070CC6" w:rsidRDefault="00040F5F" w:rsidP="00040F5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6,457</w:t>
            </w:r>
          </w:p>
        </w:tc>
        <w:tc>
          <w:tcPr>
            <w:tcW w:w="270" w:type="dxa"/>
            <w:shd w:val="clear" w:color="auto" w:fill="auto"/>
          </w:tcPr>
          <w:p w14:paraId="329F634D" w14:textId="77777777" w:rsidR="00040F5F" w:rsidRPr="00070CC6" w:rsidRDefault="00040F5F" w:rsidP="00040F5F">
            <w:pPr>
              <w:tabs>
                <w:tab w:val="decimal" w:pos="1152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1460F" w14:textId="502BDBAD" w:rsidR="00040F5F" w:rsidRPr="00070CC6" w:rsidRDefault="00040F5F" w:rsidP="00040F5F">
            <w:pPr>
              <w:tabs>
                <w:tab w:val="decimal" w:pos="88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5,876</w:t>
            </w:r>
          </w:p>
        </w:tc>
        <w:tc>
          <w:tcPr>
            <w:tcW w:w="270" w:type="dxa"/>
            <w:shd w:val="clear" w:color="auto" w:fill="auto"/>
          </w:tcPr>
          <w:p w14:paraId="56D9730E" w14:textId="77777777" w:rsidR="00040F5F" w:rsidRPr="00070CC6" w:rsidRDefault="00040F5F" w:rsidP="00040F5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1FD678" w14:textId="6C076E58" w:rsidR="00040F5F" w:rsidRPr="00070CC6" w:rsidRDefault="00040F5F" w:rsidP="00040F5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6,457</w:t>
            </w:r>
          </w:p>
        </w:tc>
        <w:tc>
          <w:tcPr>
            <w:tcW w:w="270" w:type="dxa"/>
            <w:shd w:val="clear" w:color="auto" w:fill="auto"/>
          </w:tcPr>
          <w:p w14:paraId="3373B97F" w14:textId="77777777" w:rsidR="00040F5F" w:rsidRPr="00070CC6" w:rsidRDefault="00040F5F" w:rsidP="00040F5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0195F" w14:textId="0B37271C" w:rsidR="00040F5F" w:rsidRPr="00070CC6" w:rsidRDefault="00040F5F" w:rsidP="00040F5F">
            <w:pPr>
              <w:tabs>
                <w:tab w:val="decimal" w:pos="881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5,876</w:t>
            </w:r>
          </w:p>
        </w:tc>
      </w:tr>
    </w:tbl>
    <w:p w14:paraId="7DE28AEF" w14:textId="4999DDDB" w:rsidR="00AF019D" w:rsidRDefault="00AF019D">
      <w:pPr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</w:p>
    <w:p w14:paraId="411F6DB2" w14:textId="5D0039BB" w:rsidR="00234C45" w:rsidRPr="00455790" w:rsidRDefault="00234C45" w:rsidP="00C111CA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/>
          <w:sz w:val="30"/>
          <w:szCs w:val="30"/>
          <w:cs/>
        </w:rPr>
        <w:t>บริษัทได้ทำสัญญาซื้อขายไฟฟ้าและบริการกับบริษัทใหญ่</w:t>
      </w:r>
      <w:r w:rsidRPr="00455790">
        <w:rPr>
          <w:rFonts w:ascii="Angsana New" w:hAnsi="Angsana New"/>
          <w:sz w:val="30"/>
          <w:szCs w:val="30"/>
        </w:rPr>
        <w:t xml:space="preserve"> </w:t>
      </w:r>
      <w:r w:rsidRPr="00455790">
        <w:rPr>
          <w:rFonts w:ascii="Angsana New" w:hAnsi="Angsana New"/>
          <w:sz w:val="30"/>
          <w:szCs w:val="30"/>
          <w:cs/>
        </w:rPr>
        <w:t>โดยบริษัทใหญ่จะขายก๊าซร้อนเพื่อให้บริษัทนำไปใช้ผลิตไฟฟ้า บริษัทใหญ่จะเรียกเก็บค่าบริการกับบริษัทในอัตราร้อยละตามที่ระบุในสัญญา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DC012C3" w14:textId="77777777" w:rsidR="006554A2" w:rsidRPr="00A7591E" w:rsidRDefault="006554A2" w:rsidP="00772053">
      <w:pPr>
        <w:pStyle w:val="Ang15"/>
      </w:pPr>
    </w:p>
    <w:p w14:paraId="7C9CBF84" w14:textId="542F9EBC" w:rsidR="006554A2" w:rsidRPr="00455790" w:rsidRDefault="006554A2" w:rsidP="00A54401">
      <w:pPr>
        <w:numPr>
          <w:ilvl w:val="0"/>
          <w:numId w:val="5"/>
        </w:num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5579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</w:t>
      </w:r>
      <w:r w:rsidR="00253B79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ๆ</w:t>
      </w:r>
      <w:r w:rsidR="001E192A"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แก่บริษัท </w:t>
      </w:r>
      <w:r w:rsidRPr="00455790">
        <w:rPr>
          <w:rFonts w:ascii="Angsana New" w:hAnsi="Angsana New"/>
          <w:sz w:val="30"/>
          <w:szCs w:val="30"/>
          <w:cs/>
          <w:lang w:val="en-US"/>
        </w:rPr>
        <w:br/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17C85" w:rsidRPr="00455790">
        <w:rPr>
          <w:rFonts w:ascii="Angsana New" w:hAnsi="Angsana New"/>
          <w:sz w:val="30"/>
          <w:szCs w:val="30"/>
          <w:lang w:val="en-US"/>
        </w:rPr>
        <w:t>1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317C85" w:rsidRPr="00455790">
        <w:rPr>
          <w:rFonts w:ascii="Angsana New" w:hAnsi="Angsana New"/>
          <w:sz w:val="30"/>
          <w:szCs w:val="30"/>
          <w:lang w:val="en-US"/>
        </w:rPr>
        <w:t>2</w:t>
      </w:r>
      <w:r w:rsidR="00E67AC8" w:rsidRPr="00455790">
        <w:rPr>
          <w:rFonts w:ascii="Angsana New" w:hAnsi="Angsana New"/>
          <w:sz w:val="30"/>
          <w:szCs w:val="30"/>
          <w:lang w:val="en-US"/>
        </w:rPr>
        <w:t>55</w:t>
      </w:r>
      <w:r w:rsidR="00816401" w:rsidRPr="00455790">
        <w:rPr>
          <w:rFonts w:ascii="Angsana New" w:hAnsi="Angsana New"/>
          <w:sz w:val="30"/>
          <w:szCs w:val="30"/>
          <w:lang w:val="en-US"/>
        </w:rPr>
        <w:t>9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E67AC8" w:rsidRPr="00455790">
        <w:rPr>
          <w:rFonts w:ascii="Angsana New" w:hAnsi="Angsana New"/>
          <w:sz w:val="30"/>
          <w:szCs w:val="30"/>
          <w:lang w:val="en-US"/>
        </w:rPr>
        <w:t>3</w:t>
      </w:r>
      <w:r w:rsidRPr="00455790">
        <w:rPr>
          <w:rFonts w:ascii="Angsana New" w:hAnsi="Angsana New"/>
          <w:sz w:val="30"/>
          <w:szCs w:val="30"/>
          <w:lang w:val="en-US"/>
        </w:rPr>
        <w:t xml:space="preserve"> </w:t>
      </w:r>
      <w:r w:rsidRPr="00455790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36D45F20" w14:textId="77777777" w:rsidR="00455790" w:rsidRPr="00A7591E" w:rsidRDefault="00455790" w:rsidP="00455790">
      <w:pPr>
        <w:pStyle w:val="ListParagraph"/>
        <w:rPr>
          <w:rFonts w:ascii="Angsana New" w:hAnsi="Angsana New"/>
          <w:sz w:val="30"/>
          <w:szCs w:val="30"/>
        </w:rPr>
      </w:pPr>
    </w:p>
    <w:p w14:paraId="0CC17A75" w14:textId="77777777" w:rsidR="00AF019D" w:rsidRDefault="00AF019D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cs/>
        </w:rPr>
        <w:br w:type="page"/>
      </w:r>
    </w:p>
    <w:p w14:paraId="0117E5F3" w14:textId="06D74D69" w:rsidR="00A70BB7" w:rsidRPr="00455790" w:rsidRDefault="00A70BB7" w:rsidP="007F201E">
      <w:pPr>
        <w:pStyle w:val="Caption"/>
      </w:pPr>
      <w:r w:rsidRPr="00455790">
        <w:rPr>
          <w:rFonts w:hint="cs"/>
          <w:cs/>
        </w:rPr>
        <w:lastRenderedPageBreak/>
        <w:t>ลูกหนี้การค้า</w:t>
      </w:r>
    </w:p>
    <w:p w14:paraId="097EFF6C" w14:textId="0ED18DE3" w:rsidR="006D39FA" w:rsidRPr="00A7591E" w:rsidRDefault="006D39FA" w:rsidP="00772053">
      <w:pPr>
        <w:pStyle w:val="Ang15"/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A80661" w:rsidRPr="004A7DFC" w14:paraId="41E2E763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02B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9BEB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3248D6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F1A4" w14:textId="77777777" w:rsidR="00A80661" w:rsidRPr="004A7DFC" w:rsidRDefault="00A80661" w:rsidP="00455790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C0E" w:rsidRPr="006145CD" w14:paraId="7066422A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38D38D64" w14:textId="77777777" w:rsidR="00457C0E" w:rsidRPr="00B44C18" w:rsidRDefault="00457C0E" w:rsidP="00457C0E">
            <w:pPr>
              <w:spacing w:line="240" w:lineRule="auto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6E419A9" w14:textId="61893C0B" w:rsidR="00457C0E" w:rsidRPr="006145CD" w:rsidRDefault="001C2D49" w:rsidP="001C2D4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7B92431" w14:textId="77777777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AE1D54" w14:textId="443009DA" w:rsidR="00457C0E" w:rsidRPr="006145CD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6A7FBD5" w14:textId="77777777" w:rsidR="00457C0E" w:rsidRPr="004A7DFC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74C576" w14:textId="6ECF3917" w:rsidR="00457C0E" w:rsidRPr="00457C0E" w:rsidRDefault="001C2D49" w:rsidP="001C2D4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2BC82AB7" w14:textId="77777777" w:rsidR="00457C0E" w:rsidRPr="00457C0E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1B8912" w14:textId="04AA95DC" w:rsidR="00457C0E" w:rsidRPr="00457C0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45579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57C0E" w:rsidRPr="004A7DFC" w14:paraId="53B608D2" w14:textId="77777777" w:rsidTr="004557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690" w:type="dxa"/>
            <w:shd w:val="clear" w:color="auto" w:fill="auto"/>
          </w:tcPr>
          <w:p w14:paraId="1E05422A" w14:textId="77777777" w:rsidR="00457C0E" w:rsidRPr="004A7DFC" w:rsidRDefault="00457C0E" w:rsidP="00457C0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8174E" w14:textId="747DA3C2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932E133" w14:textId="77777777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F667E0" w14:textId="096B8B41" w:rsidR="00457C0E" w:rsidRPr="004A7DFC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AFBCA14" w14:textId="77777777" w:rsidR="00457C0E" w:rsidRPr="004A7DFC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84229A" w14:textId="075E52B9" w:rsidR="00457C0E" w:rsidRPr="00457C0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03056C6" w14:textId="77777777" w:rsidR="00457C0E" w:rsidRPr="00457C0E" w:rsidRDefault="00457C0E" w:rsidP="00457C0E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7DA1D4" w14:textId="107F9FE2" w:rsidR="00457C0E" w:rsidRPr="00457C0E" w:rsidRDefault="00457C0E" w:rsidP="00457C0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7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76D0" w:rsidRPr="004A7DFC" w14:paraId="32484B60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7D5315" w14:textId="77777777" w:rsidR="00E376D0" w:rsidRPr="004A7DFC" w:rsidDel="00B75B12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E90A99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76D0" w:rsidRPr="004A7DFC" w14:paraId="2D6E0967" w14:textId="77777777" w:rsidTr="00455790">
        <w:trPr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8079C5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4A7D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DCC3084" w14:textId="77777777" w:rsidR="00E376D0" w:rsidRPr="004A7DFC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56F0D" w:rsidRPr="004A7DFC" w14:paraId="5151D7B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B78E6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0A1082" w14:textId="307957A5" w:rsidR="00156F0D" w:rsidRPr="007513D2" w:rsidRDefault="00C615E3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702,877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2815ED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DE28F9" w14:textId="689BFC41" w:rsidR="00156F0D" w:rsidRPr="007E1F31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493,356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D6A64F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B6F3F9" w14:textId="7BCB9D3A" w:rsidR="00156F0D" w:rsidRPr="004A7DFC" w:rsidRDefault="00C615E3" w:rsidP="00790B25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702,877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BA780B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9BF6A4" w14:textId="31373C9A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493,356</w:t>
            </w:r>
          </w:p>
        </w:tc>
      </w:tr>
      <w:tr w:rsidR="00156F0D" w:rsidRPr="004A7DFC" w14:paraId="0D7E2DE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D0455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2C18F5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62DF2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DD6691" w14:textId="77777777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4B7B9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F8EF06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F6A993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D4318F" w14:textId="77777777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6F0D" w:rsidRPr="004A7DFC" w14:paraId="07214EC7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34FBB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0692D9" w14:textId="3A242318" w:rsidR="00156F0D" w:rsidRPr="004A7DFC" w:rsidRDefault="00C615E3" w:rsidP="00C615E3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C677A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5A6239" w14:textId="43294279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7719AC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20A3CA" w14:textId="4D5BACB6" w:rsidR="00156F0D" w:rsidRPr="004A7DFC" w:rsidRDefault="00C615E3" w:rsidP="00C615E3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386116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F167A0" w14:textId="2F1CB028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156F0D" w:rsidRPr="004A7DFC" w14:paraId="60A5C77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C6506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3C427C" w14:textId="77CA5BCE" w:rsidR="00156F0D" w:rsidRPr="004A7DFC" w:rsidRDefault="00C615E3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702,877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CF8ECD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61CC6" w14:textId="20E7F546" w:rsidR="00156F0D" w:rsidRPr="007E1F31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AAAAA6" w14:textId="77777777" w:rsidR="00156F0D" w:rsidRPr="007E1F31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9087" w14:textId="3E066361" w:rsidR="00156F0D" w:rsidRPr="004A7DFC" w:rsidRDefault="00C615E3" w:rsidP="00790B25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702,877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F245F1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D930" w14:textId="7A9EC64E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493,388</w:t>
            </w:r>
          </w:p>
        </w:tc>
      </w:tr>
      <w:tr w:rsidR="00156F0D" w:rsidRPr="004A7DFC" w14:paraId="29D5165B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26045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425CF" w14:textId="161F5330" w:rsidR="00156F0D" w:rsidRPr="00C615E3" w:rsidRDefault="00C615E3" w:rsidP="00C615E3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15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7B61DF" w14:textId="77777777" w:rsidR="00156F0D" w:rsidRPr="004A7DFC" w:rsidRDefault="00156F0D" w:rsidP="00156F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668287" w14:textId="7DB945AF" w:rsidR="00156F0D" w:rsidRPr="004A7DFC" w:rsidRDefault="00156F0D" w:rsidP="00C615E3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AA38B5" w14:textId="77777777" w:rsidR="00156F0D" w:rsidRPr="004A7DFC" w:rsidRDefault="00156F0D" w:rsidP="00156F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4E2C0E" w14:textId="4754B59A" w:rsidR="00156F0D" w:rsidRPr="00C615E3" w:rsidRDefault="00C615E3" w:rsidP="00C615E3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15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CE6AF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AB100" w14:textId="382AA9BE" w:rsidR="00156F0D" w:rsidRPr="004A7DFC" w:rsidRDefault="00156F0D" w:rsidP="00232B3E">
            <w:pPr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5E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56F0D" w:rsidRPr="004A7DFC" w14:paraId="4EF7157F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7743A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2C6BC" w14:textId="1BAC9820" w:rsidR="00156F0D" w:rsidRPr="004A7DFC" w:rsidRDefault="00C615E3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702,877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4F0943" w14:textId="77777777" w:rsidR="00156F0D" w:rsidRPr="004A7DFC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234FFE" w14:textId="47B340D0" w:rsidR="00156F0D" w:rsidRPr="007E1F31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9877" w14:textId="77777777" w:rsidR="00156F0D" w:rsidRPr="007E1F31" w:rsidRDefault="00156F0D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5FB3A" w14:textId="322AB615" w:rsidR="00156F0D" w:rsidRPr="004A7DFC" w:rsidRDefault="00C615E3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702,877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A3AC6C" w14:textId="77777777" w:rsidR="00156F0D" w:rsidRPr="004A7DFC" w:rsidRDefault="00156F0D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1A8899" w14:textId="57BEA295" w:rsidR="00156F0D" w:rsidRPr="004A7DFC" w:rsidRDefault="00156F0D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493,388</w:t>
            </w:r>
          </w:p>
        </w:tc>
      </w:tr>
      <w:tr w:rsidR="0020624B" w:rsidRPr="004A7DFC" w14:paraId="535590AC" w14:textId="77777777" w:rsidTr="0020624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7F45" w14:textId="77777777" w:rsidR="0020624B" w:rsidRPr="00F24B75" w:rsidRDefault="0020624B" w:rsidP="00156F0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46152" w14:textId="77777777" w:rsidR="0020624B" w:rsidRPr="00F24B75" w:rsidRDefault="0020624B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C645CE" w14:textId="77777777" w:rsidR="0020624B" w:rsidRPr="00F24B75" w:rsidRDefault="0020624B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0C075" w14:textId="77777777" w:rsidR="0020624B" w:rsidRPr="00F24B75" w:rsidRDefault="0020624B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94336D" w14:textId="77777777" w:rsidR="0020624B" w:rsidRPr="00F24B75" w:rsidRDefault="0020624B" w:rsidP="00156F0D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85BE27" w14:textId="77777777" w:rsidR="0020624B" w:rsidRPr="00F24B75" w:rsidRDefault="0020624B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CCB0A" w14:textId="77777777" w:rsidR="0020624B" w:rsidRPr="00F24B75" w:rsidRDefault="0020624B" w:rsidP="00156F0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6158C" w14:textId="77777777" w:rsidR="0020624B" w:rsidRPr="00F24B75" w:rsidRDefault="0020624B" w:rsidP="00156F0D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376D0" w:rsidRPr="00F82619" w14:paraId="6E689D9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9E3DE" w14:textId="77777777" w:rsidR="00E376D0" w:rsidRPr="00435338" w:rsidRDefault="00E376D0" w:rsidP="00E376D0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4353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5C1E3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B76B99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A7D661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D7FC3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F38D92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AD2D6" w14:textId="77777777" w:rsidR="00E376D0" w:rsidRPr="00F82619" w:rsidRDefault="00E376D0" w:rsidP="00E376D0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72971" w14:textId="77777777" w:rsidR="00E376D0" w:rsidRPr="00F82619" w:rsidRDefault="00E376D0" w:rsidP="00E376D0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8DBBC1" w14:textId="77777777" w:rsidR="00E376D0" w:rsidRPr="00F82619" w:rsidRDefault="00E376D0" w:rsidP="00E376D0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E5198" w:rsidRPr="00F82619" w14:paraId="7669B555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EEAA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DB6B7" w14:textId="6E1FB041" w:rsidR="006E5198" w:rsidRPr="00AA18A5" w:rsidRDefault="006E5198" w:rsidP="00790B25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764D8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A48E8F" w14:textId="4133C323" w:rsidR="006E5198" w:rsidRPr="00F82619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FDC07E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CE72A0" w14:textId="59699BA9" w:rsidR="006E5198" w:rsidRPr="00F82619" w:rsidRDefault="006E5198" w:rsidP="00790B25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1,301,800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10173A" w14:textId="77777777" w:rsidR="006E5198" w:rsidRPr="00F82619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57E143" w14:textId="6E4EDFEF" w:rsidR="006E5198" w:rsidRPr="00F82619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1,233,393</w:t>
            </w:r>
          </w:p>
        </w:tc>
      </w:tr>
      <w:tr w:rsidR="006E5198" w:rsidRPr="00F82619" w14:paraId="3DE4E0F2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E7098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35338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1254A7" w14:textId="77777777" w:rsidR="006E5198" w:rsidRPr="00F82619" w:rsidRDefault="006E5198" w:rsidP="00790B25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77EA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731F67" w14:textId="77777777" w:rsidR="006E5198" w:rsidRPr="007E1F31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8892A0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6DE6A8" w14:textId="77777777" w:rsidR="006E5198" w:rsidRPr="00F82619" w:rsidRDefault="006E5198" w:rsidP="00790B25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368F67" w14:textId="77777777" w:rsidR="006E5198" w:rsidRPr="00F82619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82A20" w14:textId="77777777" w:rsidR="006E5198" w:rsidRPr="00F82619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5198" w:rsidRPr="00F82619" w14:paraId="7362C753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67D28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1 - 30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4C27D1" w14:textId="7D008BAC" w:rsidR="006E5198" w:rsidRPr="00F82619" w:rsidRDefault="006E5198" w:rsidP="00790B25">
            <w:pPr>
              <w:tabs>
                <w:tab w:val="decimal" w:pos="9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07749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0CF6D2" w14:textId="79D1EAAE" w:rsidR="006E5198" w:rsidRPr="007E1F31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5C52F" w14:textId="77777777" w:rsidR="006E5198" w:rsidRPr="00F82619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4A6F51" w14:textId="4385757D" w:rsidR="006E5198" w:rsidRPr="00F82619" w:rsidRDefault="006E5198" w:rsidP="00790B25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D6F0F" w14:textId="77777777" w:rsidR="006E5198" w:rsidRPr="00F82619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BA7D39" w14:textId="62F1BF58" w:rsidR="006E5198" w:rsidRPr="00F82619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6E5198" w:rsidRPr="00435338" w14:paraId="5DB7EE59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F676A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6E4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F459D" w14:textId="62052759" w:rsidR="006E5198" w:rsidRPr="00AA18A5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1,301,817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E9ED4" w14:textId="77777777" w:rsidR="006E5198" w:rsidRPr="006145CD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102286" w14:textId="7A96968B" w:rsidR="006E5198" w:rsidRPr="007E1F31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96417" w14:textId="77777777" w:rsidR="006E5198" w:rsidRPr="007E1F31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1B878" w14:textId="71F9271B" w:rsidR="006E5198" w:rsidRPr="00435338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1,301,817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1EC5EE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C42B5" w14:textId="7F8EE76A" w:rsidR="006E5198" w:rsidRPr="00435338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</w:tr>
      <w:tr w:rsidR="006E5198" w:rsidRPr="00435338" w14:paraId="5B87D524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FA8F1" w14:textId="77777777" w:rsidR="006E5198" w:rsidRPr="00D26E49" w:rsidRDefault="006E5198" w:rsidP="006E5198">
            <w:pPr>
              <w:tabs>
                <w:tab w:val="left" w:pos="540"/>
              </w:tabs>
              <w:spacing w:line="240" w:lineRule="auto"/>
              <w:ind w:left="250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D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4A7DF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DFC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4112DF" w14:textId="7AC37492" w:rsidR="006E5198" w:rsidRPr="00435338" w:rsidRDefault="006E5198" w:rsidP="006E519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DCF73" w14:textId="77777777" w:rsidR="006E5198" w:rsidRPr="00435338" w:rsidRDefault="006E5198" w:rsidP="006E51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C51D5" w14:textId="7E1A5C10" w:rsidR="006E5198" w:rsidRPr="007E1F31" w:rsidRDefault="006E5198" w:rsidP="006E519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C372B" w14:textId="77777777" w:rsidR="006E5198" w:rsidRPr="00435338" w:rsidRDefault="006E5198" w:rsidP="006E519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D177B" w14:textId="7E5E29D2" w:rsidR="006E5198" w:rsidRPr="00435338" w:rsidRDefault="006E5198" w:rsidP="006E519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8A9FA0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ABB14" w14:textId="2850C9D1" w:rsidR="006E5198" w:rsidRPr="00435338" w:rsidRDefault="006E5198" w:rsidP="006E519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72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E5198" w:rsidRPr="00435338" w14:paraId="0E090C9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EFB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D920D" w14:textId="06BABAFE" w:rsidR="006E5198" w:rsidRPr="00AA18A5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1,301,817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8BF69" w14:textId="77777777" w:rsidR="006E5198" w:rsidRPr="006145CD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3EBF3" w14:textId="544ABE88" w:rsidR="006E5198" w:rsidRPr="007E1F31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DF83B8" w14:textId="77777777" w:rsidR="006E5198" w:rsidRPr="007E1F31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D1DC3" w14:textId="7D775698" w:rsidR="006E5198" w:rsidRPr="00435338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1,301,817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B753E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CD9639" w14:textId="3E5B1797" w:rsidR="006E5198" w:rsidRPr="00435338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1,233,600</w:t>
            </w:r>
          </w:p>
        </w:tc>
      </w:tr>
      <w:tr w:rsidR="006E5198" w:rsidRPr="00925819" w14:paraId="34A729BE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47DFC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D1D575" w14:textId="6D6274A5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6CA17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B38D00" w14:textId="77777777" w:rsidR="006E5198" w:rsidRPr="00F24B75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51F21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DF7FE91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DE8C0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06F30D" w14:textId="77777777" w:rsidR="006E5198" w:rsidRPr="00F24B75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5198" w:rsidRPr="00435338" w14:paraId="20A4CEB6" w14:textId="77777777" w:rsidTr="0045579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926B5" w14:textId="77777777" w:rsidR="006E5198" w:rsidRPr="00F82619" w:rsidRDefault="006E5198" w:rsidP="006E5198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4EA892" w14:textId="5AC8CFD7" w:rsidR="006E5198" w:rsidRPr="00AA18A5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2,004,694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5D96F" w14:textId="77777777" w:rsidR="006E5198" w:rsidRPr="006145CD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933C7C" w14:textId="527C56D3" w:rsidR="006E5198" w:rsidRPr="007E1F31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1,726,988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842D9F" w14:textId="77777777" w:rsidR="006E5198" w:rsidRPr="007E1F31" w:rsidRDefault="006E5198" w:rsidP="006E5198">
            <w:pPr>
              <w:tabs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D71F07" w14:textId="6642086B" w:rsidR="006E5198" w:rsidRPr="00F237D6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2,004,694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CE2975" w14:textId="77777777" w:rsidR="006E5198" w:rsidRPr="00435338" w:rsidRDefault="006E5198" w:rsidP="006E519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194624" w14:textId="47A4CC54" w:rsidR="006E5198" w:rsidRPr="00435338" w:rsidRDefault="006E5198" w:rsidP="006E5198">
            <w:pPr>
              <w:tabs>
                <w:tab w:val="decimal" w:pos="95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1,726,988</w:t>
            </w:r>
          </w:p>
        </w:tc>
      </w:tr>
    </w:tbl>
    <w:p w14:paraId="183CF60A" w14:textId="3192785B" w:rsidR="00E275DE" w:rsidRDefault="00E275DE" w:rsidP="00772053">
      <w:pPr>
        <w:pStyle w:val="Ang15"/>
      </w:pPr>
    </w:p>
    <w:p w14:paraId="67F35E18" w14:textId="77777777" w:rsidR="00216183" w:rsidRDefault="00216183">
      <w:pPr>
        <w:spacing w:line="240" w:lineRule="auto"/>
        <w:rPr>
          <w:rFonts w:ascii="Angsana New" w:hAnsi="Angsana New"/>
          <w:b/>
          <w:bCs/>
          <w:sz w:val="28"/>
          <w:szCs w:val="28"/>
          <w:cs/>
          <w:lang w:val="en-US"/>
        </w:rPr>
      </w:pPr>
      <w:r>
        <w:rPr>
          <w:sz w:val="28"/>
          <w:szCs w:val="28"/>
          <w:cs/>
        </w:rPr>
        <w:br w:type="page"/>
      </w:r>
    </w:p>
    <w:p w14:paraId="304FFD37" w14:textId="20F4BC95" w:rsidR="00C13355" w:rsidRDefault="00C13355" w:rsidP="00B51B97">
      <w:pPr>
        <w:pStyle w:val="Caption"/>
      </w:pPr>
      <w:r w:rsidRPr="00925819">
        <w:rPr>
          <w:cs/>
        </w:rPr>
        <w:lastRenderedPageBreak/>
        <w:t>เงินลงทุนในบริษัทย่อย</w:t>
      </w:r>
      <w:r w:rsidR="00B36294">
        <w:rPr>
          <w:rFonts w:hint="cs"/>
          <w:cs/>
        </w:rPr>
        <w:t>และการร่วมค้า</w:t>
      </w:r>
    </w:p>
    <w:p w14:paraId="33C868A3" w14:textId="77777777" w:rsidR="00DC2540" w:rsidRPr="00DC2540" w:rsidRDefault="00DC2540" w:rsidP="00DC2540">
      <w:pPr>
        <w:pStyle w:val="Ang15"/>
      </w:pPr>
    </w:p>
    <w:p w14:paraId="6EB7C047" w14:textId="2B99C23D" w:rsidR="00DC2540" w:rsidRPr="00916005" w:rsidRDefault="00DC2540" w:rsidP="00DC2540">
      <w:pPr>
        <w:pStyle w:val="Caption"/>
        <w:numPr>
          <w:ilvl w:val="0"/>
          <w:numId w:val="0"/>
        </w:numPr>
        <w:ind w:left="540"/>
        <w:rPr>
          <w:cs/>
        </w:rPr>
      </w:pPr>
      <w:r>
        <w:rPr>
          <w:rFonts w:hint="cs"/>
          <w:cs/>
        </w:rPr>
        <w:t>เงินลงทุนในบริษัทย่อย</w:t>
      </w:r>
    </w:p>
    <w:p w14:paraId="03CD324D" w14:textId="043C1465" w:rsidR="00E376D0" w:rsidRDefault="00E376D0" w:rsidP="00DC2540">
      <w:pPr>
        <w:pStyle w:val="Ang15"/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1"/>
        <w:gridCol w:w="272"/>
        <w:gridCol w:w="1615"/>
      </w:tblGrid>
      <w:tr w:rsidR="00B25820" w:rsidRPr="00D041CF" w14:paraId="3BF028A2" w14:textId="77777777" w:rsidTr="00170145">
        <w:trPr>
          <w:tblHeader/>
        </w:trPr>
        <w:tc>
          <w:tcPr>
            <w:tcW w:w="3089" w:type="pct"/>
          </w:tcPr>
          <w:p w14:paraId="517374E6" w14:textId="125DB723" w:rsidR="00B25820" w:rsidRPr="00B25820" w:rsidRDefault="00DC2DA1" w:rsidP="00DC2DA1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911" w:type="pct"/>
            <w:gridSpan w:val="3"/>
          </w:tcPr>
          <w:p w14:paraId="55586A3A" w14:textId="77777777" w:rsidR="00B25820" w:rsidRPr="00B25820" w:rsidRDefault="00B25820" w:rsidP="00B25820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5820" w:rsidRPr="00383FA0" w14:paraId="373DB818" w14:textId="77777777" w:rsidTr="00170145">
        <w:trPr>
          <w:trHeight w:val="299"/>
          <w:tblHeader/>
        </w:trPr>
        <w:tc>
          <w:tcPr>
            <w:tcW w:w="3089" w:type="pct"/>
          </w:tcPr>
          <w:p w14:paraId="0753A878" w14:textId="559BC071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15C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C2D49"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1C2D49" w:rsidRPr="00F37E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3" w:type="pct"/>
          </w:tcPr>
          <w:p w14:paraId="2F72C05D" w14:textId="1A774236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604A6F2C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2297DE73" w14:textId="1A592D2B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25820" w:rsidRPr="00D041CF" w14:paraId="152C9C29" w14:textId="77777777" w:rsidTr="00170145">
        <w:trPr>
          <w:trHeight w:val="299"/>
          <w:tblHeader/>
        </w:trPr>
        <w:tc>
          <w:tcPr>
            <w:tcW w:w="3089" w:type="pct"/>
          </w:tcPr>
          <w:p w14:paraId="55CC5426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1" w:type="pct"/>
            <w:gridSpan w:val="3"/>
          </w:tcPr>
          <w:p w14:paraId="1AC51112" w14:textId="77777777" w:rsidR="00B25820" w:rsidRPr="00B25820" w:rsidRDefault="00B25820" w:rsidP="00B25820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5820" w:rsidRPr="00D041CF" w14:paraId="13514C30" w14:textId="77777777" w:rsidTr="00170145">
        <w:tc>
          <w:tcPr>
            <w:tcW w:w="3089" w:type="pct"/>
          </w:tcPr>
          <w:p w14:paraId="6B6F8258" w14:textId="77777777" w:rsidR="00B25820" w:rsidRPr="00B25820" w:rsidRDefault="00B25820" w:rsidP="00B25820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83" w:type="pct"/>
          </w:tcPr>
          <w:p w14:paraId="2FE865AD" w14:textId="77777777" w:rsidR="00B25820" w:rsidRPr="00B25820" w:rsidRDefault="00B25820" w:rsidP="00B25820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191737F" w14:textId="77777777" w:rsidR="00B25820" w:rsidRPr="00B25820" w:rsidRDefault="00B25820" w:rsidP="00B25820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0" w:type="pct"/>
          </w:tcPr>
          <w:p w14:paraId="440873DA" w14:textId="77777777" w:rsidR="00B25820" w:rsidRPr="00B25820" w:rsidRDefault="00B25820" w:rsidP="00B25820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6A0C" w:rsidRPr="00112B95" w14:paraId="7181329A" w14:textId="77777777" w:rsidTr="00170145">
        <w:tc>
          <w:tcPr>
            <w:tcW w:w="3089" w:type="pct"/>
          </w:tcPr>
          <w:p w14:paraId="30E49226" w14:textId="1BAB0640" w:rsidR="00DB6A0C" w:rsidRPr="00B25820" w:rsidRDefault="00DB6A0C" w:rsidP="00DB6A0C">
            <w:pPr>
              <w:tabs>
                <w:tab w:val="left" w:pos="424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883" w:type="pct"/>
          </w:tcPr>
          <w:p w14:paraId="4BC784EF" w14:textId="48165440" w:rsidR="00DB6A0C" w:rsidRPr="00B25820" w:rsidRDefault="00DB6A0C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421,996</w:t>
            </w:r>
          </w:p>
        </w:tc>
        <w:tc>
          <w:tcPr>
            <w:tcW w:w="148" w:type="pct"/>
          </w:tcPr>
          <w:p w14:paraId="4043A974" w14:textId="77777777" w:rsidR="00DB6A0C" w:rsidRPr="00B25820" w:rsidRDefault="00DB6A0C" w:rsidP="00DB6A0C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EC89ECE" w14:textId="604AADE1" w:rsidR="00DB6A0C" w:rsidRPr="00B25820" w:rsidRDefault="00DB6A0C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>330,398</w:t>
            </w:r>
          </w:p>
        </w:tc>
      </w:tr>
      <w:tr w:rsidR="00DB6A0C" w:rsidRPr="003D6692" w14:paraId="4F3113D9" w14:textId="77777777" w:rsidTr="005A4D13">
        <w:tc>
          <w:tcPr>
            <w:tcW w:w="3089" w:type="pct"/>
          </w:tcPr>
          <w:p w14:paraId="047F4233" w14:textId="77777777" w:rsidR="00DB6A0C" w:rsidRPr="00B25820" w:rsidRDefault="00DB6A0C" w:rsidP="00DB6A0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 ทีพีไอ พลังแสงอาทิตย์ จำกัด</w:t>
            </w:r>
          </w:p>
        </w:tc>
        <w:tc>
          <w:tcPr>
            <w:tcW w:w="883" w:type="pct"/>
          </w:tcPr>
          <w:p w14:paraId="211B4292" w14:textId="2A8D9673" w:rsidR="00DB6A0C" w:rsidRPr="00B25820" w:rsidRDefault="006E5198" w:rsidP="00DB6A0C">
            <w:pPr>
              <w:spacing w:line="240" w:lineRule="atLeast"/>
              <w:ind w:left="-109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DD59CAD" w14:textId="77777777" w:rsidR="00DB6A0C" w:rsidRPr="00B25820" w:rsidRDefault="00DB6A0C" w:rsidP="00DB6A0C">
            <w:pPr>
              <w:pStyle w:val="1-Number"/>
              <w:tabs>
                <w:tab w:val="decimal" w:pos="877"/>
              </w:tabs>
              <w:ind w:right="-468"/>
              <w:rPr>
                <w:b/>
                <w:bCs/>
              </w:rPr>
            </w:pPr>
          </w:p>
        </w:tc>
        <w:tc>
          <w:tcPr>
            <w:tcW w:w="880" w:type="pct"/>
          </w:tcPr>
          <w:p w14:paraId="76E8772E" w14:textId="38890C6A" w:rsidR="00DB6A0C" w:rsidRPr="00B25820" w:rsidRDefault="00DB6A0C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lang w:val="en-US"/>
              </w:rPr>
              <w:t>99,000</w:t>
            </w:r>
          </w:p>
        </w:tc>
      </w:tr>
      <w:tr w:rsidR="00DB6A0C" w:rsidRPr="00112B95" w14:paraId="52711EC6" w14:textId="77777777" w:rsidTr="00170145">
        <w:tc>
          <w:tcPr>
            <w:tcW w:w="3089" w:type="pct"/>
          </w:tcPr>
          <w:p w14:paraId="06DEF30C" w14:textId="77777777" w:rsidR="00DB6A0C" w:rsidRPr="00B25820" w:rsidRDefault="00DB6A0C" w:rsidP="00DB6A0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B25820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25820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B25820">
              <w:rPr>
                <w:rFonts w:ascii="Angsana New" w:hAnsi="Angsana New" w:hint="cs"/>
                <w:sz w:val="30"/>
                <w:szCs w:val="30"/>
                <w:cs/>
              </w:rPr>
              <w:t>สุทธิจากเงินลงทุนในบริษัทย่อย</w:t>
            </w:r>
          </w:p>
        </w:tc>
        <w:tc>
          <w:tcPr>
            <w:tcW w:w="883" w:type="pct"/>
          </w:tcPr>
          <w:p w14:paraId="321EC14B" w14:textId="22E3E60A" w:rsidR="00DB6A0C" w:rsidRPr="00B25820" w:rsidRDefault="006E5198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(2,752)</w:t>
            </w:r>
          </w:p>
        </w:tc>
        <w:tc>
          <w:tcPr>
            <w:tcW w:w="148" w:type="pct"/>
          </w:tcPr>
          <w:p w14:paraId="60EA1AFC" w14:textId="77777777" w:rsidR="00DB6A0C" w:rsidRPr="00B25820" w:rsidRDefault="00DB6A0C" w:rsidP="00DB6A0C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</w:tcPr>
          <w:p w14:paraId="101A0CFE" w14:textId="5B918601" w:rsidR="00DB6A0C" w:rsidRPr="00B25820" w:rsidRDefault="00DB6A0C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1,655</w:t>
            </w:r>
          </w:p>
        </w:tc>
      </w:tr>
      <w:tr w:rsidR="00DB6A0C" w:rsidRPr="00D041CF" w14:paraId="32E77A66" w14:textId="77777777" w:rsidTr="00170145">
        <w:tc>
          <w:tcPr>
            <w:tcW w:w="3089" w:type="pct"/>
          </w:tcPr>
          <w:p w14:paraId="4FA3CA07" w14:textId="0C020E30" w:rsidR="00DB6A0C" w:rsidRPr="00B25820" w:rsidRDefault="00DB6A0C" w:rsidP="00DB6A0C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B25820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8A5019" w14:textId="6907CC23" w:rsidR="00DB6A0C" w:rsidRPr="00B25820" w:rsidRDefault="006E5198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419,244</w:t>
            </w:r>
          </w:p>
        </w:tc>
        <w:tc>
          <w:tcPr>
            <w:tcW w:w="148" w:type="pct"/>
          </w:tcPr>
          <w:p w14:paraId="2A2FBBF4" w14:textId="77777777" w:rsidR="00DB6A0C" w:rsidRPr="00B25820" w:rsidRDefault="00DB6A0C" w:rsidP="00DB6A0C">
            <w:pPr>
              <w:pStyle w:val="1-Number"/>
              <w:tabs>
                <w:tab w:val="decimal" w:pos="877"/>
              </w:tabs>
              <w:ind w:right="-468"/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044A5690" w14:textId="315C5D9D" w:rsidR="00DB6A0C" w:rsidRPr="00B25820" w:rsidRDefault="00DB6A0C" w:rsidP="00DB6A0C">
            <w:pPr>
              <w:tabs>
                <w:tab w:val="decimal" w:pos="1403"/>
              </w:tabs>
              <w:spacing w:line="240" w:lineRule="atLeast"/>
              <w:ind w:right="-1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431,053</w:t>
            </w:r>
          </w:p>
        </w:tc>
      </w:tr>
    </w:tbl>
    <w:p w14:paraId="0E931DD3" w14:textId="77777777" w:rsidR="00925819" w:rsidRPr="00DC2540" w:rsidRDefault="00925819" w:rsidP="00DC2540">
      <w:pPr>
        <w:pStyle w:val="Ang15"/>
      </w:pPr>
    </w:p>
    <w:p w14:paraId="13420174" w14:textId="77777777" w:rsidR="008446C7" w:rsidRDefault="00D27B49" w:rsidP="00DC2540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/>
          <w:b w:val="0"/>
          <w:bCs w:val="0"/>
        </w:rPr>
      </w:pPr>
      <w:r w:rsidRPr="006E5198">
        <w:rPr>
          <w:rFonts w:asciiTheme="majorBidi" w:hAnsiTheme="majorBidi"/>
          <w:b w:val="0"/>
          <w:bCs w:val="0"/>
          <w:cs/>
        </w:rPr>
        <w:t xml:space="preserve">เมื่อวันที่ </w:t>
      </w:r>
      <w:r w:rsidRPr="006E5198">
        <w:rPr>
          <w:rFonts w:asciiTheme="majorBidi" w:hAnsiTheme="majorBidi" w:cstheme="majorBidi"/>
          <w:b w:val="0"/>
          <w:bCs w:val="0"/>
        </w:rPr>
        <w:t xml:space="preserve">9 </w:t>
      </w:r>
      <w:r w:rsidRPr="006E5198">
        <w:rPr>
          <w:rFonts w:asciiTheme="majorBidi" w:hAnsiTheme="majorBidi"/>
          <w:b w:val="0"/>
          <w:bCs w:val="0"/>
          <w:cs/>
        </w:rPr>
        <w:t>ก</w:t>
      </w:r>
      <w:r w:rsidRPr="006E5198">
        <w:rPr>
          <w:rFonts w:asciiTheme="majorBidi" w:hAnsiTheme="majorBidi" w:hint="cs"/>
          <w:b w:val="0"/>
          <w:bCs w:val="0"/>
          <w:cs/>
        </w:rPr>
        <w:t>ุมภาพันธ์</w:t>
      </w:r>
      <w:r w:rsidRPr="006E5198">
        <w:rPr>
          <w:rFonts w:asciiTheme="majorBidi" w:hAnsiTheme="majorBidi"/>
          <w:b w:val="0"/>
          <w:bCs w:val="0"/>
          <w:cs/>
        </w:rPr>
        <w:t xml:space="preserve"> </w:t>
      </w:r>
      <w:r w:rsidRPr="006E5198">
        <w:rPr>
          <w:rFonts w:asciiTheme="majorBidi" w:hAnsiTheme="majorBidi" w:cstheme="majorBidi"/>
          <w:b w:val="0"/>
          <w:bCs w:val="0"/>
        </w:rPr>
        <w:t xml:space="preserve">2566 </w:t>
      </w:r>
      <w:r w:rsidRPr="006E5198">
        <w:rPr>
          <w:rFonts w:asciiTheme="majorBidi" w:hAnsiTheme="majorBidi"/>
          <w:b w:val="0"/>
          <w:bCs w:val="0"/>
          <w:cs/>
        </w:rPr>
        <w:t>บริษัทได้ชำระเงินค่าหุ้นสามัญเพิ่มทุน ของบริษัท ทีพีไอ</w:t>
      </w:r>
      <w:r w:rsidRPr="006E5198">
        <w:rPr>
          <w:rFonts w:asciiTheme="majorBidi" w:hAnsiTheme="majorBidi"/>
          <w:b w:val="0"/>
          <w:bCs w:val="0"/>
        </w:rPr>
        <w:t xml:space="preserve"> </w:t>
      </w:r>
      <w:r w:rsidRPr="006E5198">
        <w:rPr>
          <w:rFonts w:asciiTheme="majorBidi" w:hAnsiTheme="majorBidi" w:hint="cs"/>
          <w:b w:val="0"/>
          <w:bCs w:val="0"/>
          <w:cs/>
        </w:rPr>
        <w:t>พลังแสงอาทิตย์</w:t>
      </w:r>
      <w:r w:rsidRPr="006E5198">
        <w:rPr>
          <w:rFonts w:asciiTheme="majorBidi" w:hAnsiTheme="majorBidi"/>
          <w:b w:val="0"/>
          <w:bCs w:val="0"/>
          <w:cs/>
        </w:rPr>
        <w:t xml:space="preserve"> จำกัด ซึ่งเป็น</w:t>
      </w:r>
    </w:p>
    <w:p w14:paraId="5241D4D7" w14:textId="663E74CA" w:rsidR="00FA685C" w:rsidRPr="00DC2540" w:rsidRDefault="00D27B49" w:rsidP="008446C7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left"/>
        <w:rPr>
          <w:rFonts w:asciiTheme="majorBidi" w:hAnsiTheme="majorBidi"/>
          <w:b w:val="0"/>
          <w:bCs w:val="0"/>
        </w:rPr>
        <w:sectPr w:rsidR="00FA685C" w:rsidRPr="00DC2540" w:rsidSect="00A94831">
          <w:headerReference w:type="default" r:id="rId12"/>
          <w:footerReference w:type="default" r:id="rId13"/>
          <w:pgSz w:w="11909" w:h="16834" w:code="9"/>
          <w:pgMar w:top="691" w:right="1152" w:bottom="1166" w:left="1166" w:header="706" w:footer="706" w:gutter="0"/>
          <w:pgNumType w:start="14"/>
          <w:cols w:space="737"/>
          <w:docGrid w:linePitch="360"/>
        </w:sectPr>
      </w:pPr>
      <w:r w:rsidRPr="006E5198">
        <w:rPr>
          <w:rFonts w:asciiTheme="majorBidi" w:hAnsiTheme="majorBidi"/>
          <w:b w:val="0"/>
          <w:bCs w:val="0"/>
          <w:cs/>
        </w:rPr>
        <w:t xml:space="preserve">บริษัทย่อย จำนวน </w:t>
      </w:r>
      <w:r w:rsidRPr="006E5198">
        <w:rPr>
          <w:rFonts w:asciiTheme="majorBidi" w:hAnsiTheme="majorBidi" w:cstheme="majorBidi"/>
          <w:b w:val="0"/>
          <w:bCs w:val="0"/>
        </w:rPr>
        <w:t xml:space="preserve">990,000 </w:t>
      </w:r>
      <w:r w:rsidRPr="006E5198">
        <w:rPr>
          <w:rFonts w:asciiTheme="majorBidi" w:hAnsiTheme="majorBidi"/>
          <w:b w:val="0"/>
          <w:bCs w:val="0"/>
          <w:cs/>
        </w:rPr>
        <w:t xml:space="preserve">หุ้น มูลค่าหุ้นละ </w:t>
      </w:r>
      <w:r w:rsidRPr="006E5198">
        <w:rPr>
          <w:rFonts w:asciiTheme="majorBidi" w:hAnsiTheme="majorBidi" w:cstheme="majorBidi"/>
          <w:b w:val="0"/>
          <w:bCs w:val="0"/>
        </w:rPr>
        <w:t xml:space="preserve">100 </w:t>
      </w:r>
      <w:r w:rsidRPr="006E5198">
        <w:rPr>
          <w:rFonts w:asciiTheme="majorBidi" w:hAnsiTheme="majorBidi"/>
          <w:b w:val="0"/>
          <w:bCs w:val="0"/>
          <w:cs/>
        </w:rPr>
        <w:t xml:space="preserve">บาท คิดเป็นมูลค่ารวม </w:t>
      </w:r>
      <w:r w:rsidRPr="006E5198">
        <w:rPr>
          <w:rFonts w:asciiTheme="majorBidi" w:hAnsiTheme="majorBidi" w:cstheme="majorBidi"/>
          <w:b w:val="0"/>
          <w:bCs w:val="0"/>
        </w:rPr>
        <w:t xml:space="preserve">99 </w:t>
      </w:r>
      <w:r w:rsidRPr="006E5198">
        <w:rPr>
          <w:rFonts w:asciiTheme="majorBidi" w:hAnsiTheme="majorBidi"/>
          <w:b w:val="0"/>
          <w:bCs w:val="0"/>
          <w:cs/>
        </w:rPr>
        <w:t>ล้านบาท</w:t>
      </w:r>
    </w:p>
    <w:p w14:paraId="58A89ED9" w14:textId="083D52E1" w:rsidR="00B005EB" w:rsidRDefault="00B005EB" w:rsidP="00B005EB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F8282A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>
        <w:rPr>
          <w:rFonts w:ascii="Angsana New" w:hAnsi="Angsana New"/>
          <w:sz w:val="30"/>
          <w:szCs w:val="30"/>
          <w:cs/>
        </w:rPr>
        <w:t xml:space="preserve">ในบริษัทย่อย </w:t>
      </w:r>
      <w:r w:rsidRPr="00F828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E3601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AE360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>256</w:t>
      </w:r>
      <w:r w:rsidR="00457C0E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457C0E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AE3601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AE3601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457C0E">
        <w:rPr>
          <w:rFonts w:ascii="Angsana New" w:hAnsi="Angsana New"/>
          <w:sz w:val="30"/>
          <w:szCs w:val="30"/>
        </w:rPr>
        <w:t xml:space="preserve">2567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256</w:t>
      </w:r>
      <w:r w:rsidR="00457C0E">
        <w:rPr>
          <w:rFonts w:ascii="Angsana New" w:hAnsi="Angsana New"/>
          <w:sz w:val="30"/>
          <w:szCs w:val="30"/>
          <w:lang w:val="en-US"/>
        </w:rPr>
        <w:t>6</w:t>
      </w:r>
      <w:r w:rsidRPr="00F8282A">
        <w:rPr>
          <w:rFonts w:ascii="Angsana New" w:hAnsi="Angsana New"/>
          <w:sz w:val="30"/>
          <w:szCs w:val="30"/>
        </w:rPr>
        <w:t xml:space="preserve"> </w:t>
      </w:r>
      <w:r w:rsidRPr="00F8282A">
        <w:rPr>
          <w:rFonts w:ascii="Angsana New" w:hAnsi="Angsana New"/>
          <w:sz w:val="30"/>
          <w:szCs w:val="30"/>
          <w:cs/>
        </w:rPr>
        <w:t>มีดังนี้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0D16F9D" w14:textId="54110AF4" w:rsidR="00383FA0" w:rsidRDefault="00383FA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1521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4"/>
        <w:gridCol w:w="2316"/>
        <w:gridCol w:w="90"/>
        <w:gridCol w:w="900"/>
        <w:gridCol w:w="90"/>
        <w:gridCol w:w="900"/>
        <w:gridCol w:w="81"/>
        <w:gridCol w:w="909"/>
        <w:gridCol w:w="68"/>
        <w:gridCol w:w="922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C30F7D" w:rsidRPr="004F2D3D" w14:paraId="29EB2213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6D8663E6" w14:textId="77777777" w:rsidR="00C30F7D" w:rsidRPr="004F2D3D" w:rsidRDefault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57B3670A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884C779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8E52275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4967B081" w14:textId="77777777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งบการเงินเฉพาะกิจการ</w:t>
            </w:r>
          </w:p>
        </w:tc>
      </w:tr>
      <w:tr w:rsidR="00C30F7D" w:rsidRPr="004F2D3D" w14:paraId="057D80FE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3C870B3E" w14:textId="77777777" w:rsidR="00C30F7D" w:rsidRPr="004F2D3D" w:rsidRDefault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3C72949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A878E3E" w14:textId="2CBEE7AE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D68A742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22E55470" w14:textId="08D69FD8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52E50EC6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874A3B6" w14:textId="17D95D22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DB95887" w14:textId="77777777" w:rsidR="00C30F7D" w:rsidRPr="004F2D3D" w:rsidRDefault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7A8623F5" w14:textId="090B76CD" w:rsidR="00C30F7D" w:rsidRPr="004F2D3D" w:rsidRDefault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071E6405" w14:textId="77777777" w:rsidR="00C30F7D" w:rsidRPr="004F2D3D" w:rsidRDefault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33EFCA97" w14:textId="74234B44" w:rsidR="00C30F7D" w:rsidRPr="004F2D3D" w:rsidRDefault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13BD43B" w14:textId="77777777" w:rsidR="00C30F7D" w:rsidRPr="004F2D3D" w:rsidRDefault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3F4998F3" w14:textId="4DAFBEF1" w:rsidR="00C30F7D" w:rsidRPr="00C30F7D" w:rsidRDefault="00C30F7D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สำหรับ</w:t>
            </w:r>
          </w:p>
        </w:tc>
      </w:tr>
      <w:tr w:rsidR="00C30F7D" w:rsidRPr="004F2D3D" w14:paraId="481A040C" w14:textId="77777777" w:rsidTr="00CD4149">
        <w:trPr>
          <w:tblHeader/>
        </w:trPr>
        <w:tc>
          <w:tcPr>
            <w:tcW w:w="2430" w:type="dxa"/>
            <w:shd w:val="clear" w:color="auto" w:fill="auto"/>
            <w:vAlign w:val="bottom"/>
          </w:tcPr>
          <w:p w14:paraId="2CD915CA" w14:textId="77777777" w:rsidR="00C30F7D" w:rsidRPr="004F2D3D" w:rsidRDefault="00C30F7D" w:rsidP="00C30F7D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F25B6E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04E7AC6B" w14:textId="19D1708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46CE442F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721AAB91" w14:textId="12D74BFB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0434DA7B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7AAE5D72" w14:textId="688A9A99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  <w:lang w:val="en-US"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0E43EA89" w14:textId="77777777" w:rsidR="00C30F7D" w:rsidRPr="004F2D3D" w:rsidRDefault="00C30F7D" w:rsidP="00C30F7D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E8930A8" w14:textId="2859C530" w:rsidR="00C30F7D" w:rsidRPr="004F2D3D" w:rsidRDefault="00C30F7D" w:rsidP="00C30F7D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501C8149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7098A8B4" w14:textId="16EE819B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2B8D03C4" w14:textId="77777777" w:rsidR="00C30F7D" w:rsidRPr="004F2D3D" w:rsidRDefault="00C30F7D" w:rsidP="00C30F7D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BD65224" w14:textId="1D42D3B9" w:rsidR="00C30F7D" w:rsidRPr="004F2D3D" w:rsidRDefault="00C30F7D" w:rsidP="00C30F7D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งวด</w:t>
            </w:r>
            <w:r w:rsidR="00515C6C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457C0E" w:rsidRPr="004F2D3D" w14:paraId="08C8E179" w14:textId="77777777" w:rsidTr="00DE0CE7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4158F07D" w14:textId="77777777" w:rsidR="00457C0E" w:rsidRPr="004F2D3D" w:rsidRDefault="00457C0E" w:rsidP="00457C0E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C0EC6E7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DF13714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DAC5B9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DFFA4F" w14:textId="5881161D" w:rsidR="00457C0E" w:rsidRPr="004F2D3D" w:rsidRDefault="00AE3601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43929A11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A2D5145" w14:textId="0B7F3FD9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6793AEC3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7A461DB" w14:textId="687F4C5F" w:rsidR="00457C0E" w:rsidRPr="004F2D3D" w:rsidRDefault="00AE3601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68" w:type="dxa"/>
            <w:shd w:val="clear" w:color="auto" w:fill="auto"/>
          </w:tcPr>
          <w:p w14:paraId="684AE16D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BB70EC2" w14:textId="3E741B1E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58BDDB20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68C52BD" w14:textId="4387EAA6" w:rsidR="00457C0E" w:rsidRPr="004F2D3D" w:rsidRDefault="00AE3601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56" w:type="dxa"/>
            <w:shd w:val="clear" w:color="auto" w:fill="auto"/>
          </w:tcPr>
          <w:p w14:paraId="504ED6A7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B8DB522" w14:textId="516D0979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066ACBD9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A1AE5ED" w14:textId="74A3E36D" w:rsidR="00457C0E" w:rsidRPr="004F2D3D" w:rsidRDefault="00AE3601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4F38161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B71645" w14:textId="44C5D2F2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66DE1919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175D196" w14:textId="16225F46" w:rsidR="00457C0E" w:rsidRPr="004F2D3D" w:rsidRDefault="00AE3601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  <w:tc>
          <w:tcPr>
            <w:tcW w:w="63" w:type="dxa"/>
            <w:shd w:val="clear" w:color="auto" w:fill="auto"/>
          </w:tcPr>
          <w:p w14:paraId="4FF64AD9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6A23B47" w14:textId="7D3A2672" w:rsidR="00457C0E" w:rsidRPr="004F2D3D" w:rsidRDefault="00AE3601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มิถุนายน</w:t>
            </w:r>
          </w:p>
        </w:tc>
      </w:tr>
      <w:tr w:rsidR="00457C0E" w:rsidRPr="004F2D3D" w14:paraId="0B347144" w14:textId="77777777" w:rsidTr="00DE0CE7">
        <w:trPr>
          <w:trHeight w:val="234"/>
          <w:tblHeader/>
        </w:trPr>
        <w:tc>
          <w:tcPr>
            <w:tcW w:w="2430" w:type="dxa"/>
            <w:shd w:val="clear" w:color="auto" w:fill="auto"/>
            <w:vAlign w:val="bottom"/>
          </w:tcPr>
          <w:p w14:paraId="3ACA342A" w14:textId="77777777" w:rsidR="00457C0E" w:rsidRPr="004F2D3D" w:rsidRDefault="00457C0E" w:rsidP="00457C0E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7A400952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5B2755F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4D6440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60BC190" w14:textId="502029DE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C0DBB1B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5CFD625" w14:textId="66865F33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41573364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95B572C" w14:textId="6B72DA40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68" w:type="dxa"/>
            <w:shd w:val="clear" w:color="auto" w:fill="auto"/>
          </w:tcPr>
          <w:p w14:paraId="502C16A3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66D5B62" w14:textId="17DCBB58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6C579537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77045E48" w14:textId="37C3D7AF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56" w:type="dxa"/>
            <w:shd w:val="clear" w:color="auto" w:fill="auto"/>
          </w:tcPr>
          <w:p w14:paraId="7DA1E15F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64FE509" w14:textId="08EDB4BB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95" w:type="dxa"/>
            <w:shd w:val="clear" w:color="auto" w:fill="auto"/>
          </w:tcPr>
          <w:p w14:paraId="021256ED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49D6E9C" w14:textId="01AAD1C5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6A9061A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5C0376" w14:textId="1782CE78" w:rsidR="00457C0E" w:rsidRPr="008C7BBB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5DFDB4FC" w14:textId="77777777" w:rsidR="00457C0E" w:rsidRPr="004F2D3D" w:rsidRDefault="00457C0E" w:rsidP="00457C0E">
            <w:pPr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9150FB2" w14:textId="4D9E31B9" w:rsidR="00457C0E" w:rsidRPr="004F2D3D" w:rsidRDefault="00457C0E" w:rsidP="00457C0E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63" w:type="dxa"/>
            <w:shd w:val="clear" w:color="auto" w:fill="auto"/>
          </w:tcPr>
          <w:p w14:paraId="68080BEF" w14:textId="77777777" w:rsidR="00457C0E" w:rsidRPr="004F2D3D" w:rsidRDefault="00457C0E" w:rsidP="00457C0E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7BEBBB9" w14:textId="34FCE54A" w:rsidR="00457C0E" w:rsidRPr="004F2D3D" w:rsidRDefault="00457C0E" w:rsidP="00457C0E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6</w:t>
            </w:r>
          </w:p>
        </w:tc>
      </w:tr>
      <w:tr w:rsidR="00DE0CE7" w:rsidRPr="004F2D3D" w14:paraId="6ACBAA60" w14:textId="77777777" w:rsidTr="00CD4149">
        <w:trPr>
          <w:trHeight w:val="135"/>
          <w:tblHeader/>
        </w:trPr>
        <w:tc>
          <w:tcPr>
            <w:tcW w:w="2430" w:type="dxa"/>
            <w:shd w:val="clear" w:color="auto" w:fill="auto"/>
            <w:vAlign w:val="bottom"/>
          </w:tcPr>
          <w:p w14:paraId="75E9F4FF" w14:textId="77777777" w:rsidR="00DE0CE7" w:rsidRPr="004F2D3D" w:rsidRDefault="00DE0CE7" w:rsidP="00DE0CE7">
            <w:pPr>
              <w:spacing w:line="320" w:lineRule="exact"/>
              <w:ind w:left="4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B68DCCA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0EAF87D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14BBBB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516D08F6" w14:textId="77777777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EFDA905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44A2073" w14:textId="77777777" w:rsidR="00DE0CE7" w:rsidRPr="004F2D3D" w:rsidRDefault="00DE0CE7" w:rsidP="00DE0CE7">
            <w:pPr>
              <w:spacing w:line="32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4F2D3D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DE0CE7" w:rsidRPr="004F2D3D" w14:paraId="7D61A01A" w14:textId="77777777" w:rsidTr="00DE0CE7">
        <w:tc>
          <w:tcPr>
            <w:tcW w:w="2430" w:type="dxa"/>
            <w:shd w:val="clear" w:color="auto" w:fill="auto"/>
            <w:vAlign w:val="bottom"/>
          </w:tcPr>
          <w:p w14:paraId="22541379" w14:textId="77777777" w:rsidR="00DE0CE7" w:rsidRPr="004F2D3D" w:rsidRDefault="00DE0CE7" w:rsidP="00DE0CE7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บริษัทย่อย</w:t>
            </w:r>
          </w:p>
        </w:tc>
        <w:tc>
          <w:tcPr>
            <w:tcW w:w="114" w:type="dxa"/>
            <w:shd w:val="clear" w:color="auto" w:fill="auto"/>
          </w:tcPr>
          <w:p w14:paraId="0E7BC055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C8E3946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37F557" w14:textId="77777777" w:rsidR="00DE0CE7" w:rsidRPr="004F2D3D" w:rsidRDefault="00DE0CE7" w:rsidP="00DE0CE7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8CBEC4F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2358D82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8282FB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78E786FC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326D67" w14:textId="77777777" w:rsidR="00DE0CE7" w:rsidRPr="004F2D3D" w:rsidRDefault="00DE0CE7" w:rsidP="00DE0CE7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A9BEBFF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2AB97ED6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2943B27B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522F140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488DF28D" w14:textId="77777777" w:rsidR="00DE0CE7" w:rsidRPr="004F2D3D" w:rsidRDefault="00DE0CE7" w:rsidP="00DE0CE7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9EDDF2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1B554C5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3481EAD3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71A71A6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86D4B5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6B9AF0B4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111823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54D7BC2C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35ACC6E" w14:textId="77777777" w:rsidR="00DE0CE7" w:rsidRPr="004F2D3D" w:rsidRDefault="00DE0CE7" w:rsidP="00DE0CE7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04C78" w:rsidRPr="004F2D3D" w14:paraId="2389DA64" w14:textId="77777777" w:rsidTr="00DE0CE7">
        <w:tc>
          <w:tcPr>
            <w:tcW w:w="2430" w:type="dxa"/>
            <w:shd w:val="clear" w:color="auto" w:fill="auto"/>
          </w:tcPr>
          <w:p w14:paraId="7B5BB06F" w14:textId="4769DFB9" w:rsidR="00004C78" w:rsidRPr="004F2D3D" w:rsidRDefault="00004C78" w:rsidP="00004C78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7"/>
                <w:szCs w:val="27"/>
                <w:cs/>
              </w:rPr>
              <w:t>บริษัท ทีพีไอ พลังชีวมวล จำกัด</w:t>
            </w:r>
          </w:p>
        </w:tc>
        <w:tc>
          <w:tcPr>
            <w:tcW w:w="114" w:type="dxa"/>
            <w:shd w:val="clear" w:color="auto" w:fill="auto"/>
          </w:tcPr>
          <w:p w14:paraId="078C87E4" w14:textId="77777777" w:rsidR="00004C78" w:rsidRPr="004F2D3D" w:rsidRDefault="00004C78" w:rsidP="00004C7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545E928" w14:textId="77777777" w:rsidR="00004C78" w:rsidRPr="004F2D3D" w:rsidRDefault="00004C78" w:rsidP="00004C78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ดำเนินธุรกิจเกี่ยวกับผลิตกระแสไฟฟ้าจากขยะและ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ชีวมวล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0E6744" w14:textId="77777777" w:rsidR="00004C78" w:rsidRPr="004F2D3D" w:rsidRDefault="00004C78" w:rsidP="00004C7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9C7D57" w14:textId="4F716900" w:rsidR="00004C78" w:rsidRPr="004F2D3D" w:rsidRDefault="00004C78" w:rsidP="00004C7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8119B7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C47AA4" w14:textId="4A98986F" w:rsidR="00004C78" w:rsidRPr="004F2D3D" w:rsidRDefault="00004C78" w:rsidP="00004C7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56A1C004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16503C83" w14:textId="192645DC" w:rsidR="00004C78" w:rsidRPr="004F2D3D" w:rsidRDefault="00004C78" w:rsidP="00004C7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68" w:type="dxa"/>
            <w:shd w:val="clear" w:color="auto" w:fill="auto"/>
          </w:tcPr>
          <w:p w14:paraId="1F2E2603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8751250" w14:textId="65E2645D" w:rsidR="00004C78" w:rsidRPr="004F2D3D" w:rsidRDefault="00004C78" w:rsidP="00004C78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9" w:type="dxa"/>
            <w:shd w:val="clear" w:color="auto" w:fill="auto"/>
          </w:tcPr>
          <w:p w14:paraId="4E4C5D01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6298D650" w14:textId="4C691046" w:rsidR="00004C78" w:rsidRPr="004F2D3D" w:rsidRDefault="00004C78" w:rsidP="00004C78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56" w:type="dxa"/>
            <w:shd w:val="clear" w:color="auto" w:fill="auto"/>
          </w:tcPr>
          <w:p w14:paraId="1C62AAEF" w14:textId="77777777" w:rsidR="00004C78" w:rsidRPr="004F2D3D" w:rsidRDefault="00004C78" w:rsidP="00004C7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0444D92" w14:textId="10E99E21" w:rsidR="00004C78" w:rsidRPr="004F2D3D" w:rsidRDefault="00004C78" w:rsidP="00004C78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187,500</w:t>
            </w:r>
          </w:p>
        </w:tc>
        <w:tc>
          <w:tcPr>
            <w:tcW w:w="95" w:type="dxa"/>
            <w:shd w:val="clear" w:color="auto" w:fill="auto"/>
          </w:tcPr>
          <w:p w14:paraId="27609D1A" w14:textId="77777777" w:rsidR="00004C78" w:rsidRPr="004F2D3D" w:rsidRDefault="00004C78" w:rsidP="00004C7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077B7BA" w14:textId="1FF91640" w:rsidR="00004C78" w:rsidRPr="004F2D3D" w:rsidRDefault="00004C78" w:rsidP="00004C78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183,131</w:t>
            </w:r>
          </w:p>
        </w:tc>
        <w:tc>
          <w:tcPr>
            <w:tcW w:w="90" w:type="dxa"/>
            <w:shd w:val="clear" w:color="auto" w:fill="auto"/>
          </w:tcPr>
          <w:p w14:paraId="4BD026C6" w14:textId="77777777" w:rsidR="00004C78" w:rsidRPr="004F2D3D" w:rsidRDefault="00004C78" w:rsidP="00004C78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6C495B" w14:textId="5D00ADC0" w:rsidR="00004C78" w:rsidRPr="004F2D3D" w:rsidRDefault="00004C78" w:rsidP="00004C78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185,549</w:t>
            </w:r>
          </w:p>
        </w:tc>
        <w:tc>
          <w:tcPr>
            <w:tcW w:w="72" w:type="dxa"/>
            <w:shd w:val="clear" w:color="auto" w:fill="auto"/>
          </w:tcPr>
          <w:p w14:paraId="5446F037" w14:textId="77777777" w:rsidR="00004C78" w:rsidRPr="004F2D3D" w:rsidRDefault="00004C78" w:rsidP="00004C7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07A44BF" w14:textId="6BF3EE50" w:rsidR="00004C78" w:rsidRPr="004F2D3D" w:rsidRDefault="00004C78" w:rsidP="00004C7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DAC3A44" w14:textId="77777777" w:rsidR="00004C78" w:rsidRPr="004F2D3D" w:rsidRDefault="00004C78" w:rsidP="00004C78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4344053D" w14:textId="3A781AE7" w:rsidR="00004C78" w:rsidRPr="004F2D3D" w:rsidRDefault="00004C78" w:rsidP="00004C7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04C78" w:rsidRPr="004F2D3D" w14:paraId="6A4A8259" w14:textId="77777777" w:rsidTr="00DE0CE7">
        <w:tc>
          <w:tcPr>
            <w:tcW w:w="2430" w:type="dxa"/>
            <w:shd w:val="clear" w:color="auto" w:fill="auto"/>
          </w:tcPr>
          <w:p w14:paraId="7A8BF103" w14:textId="77777777" w:rsidR="00004C78" w:rsidRPr="004F2D3D" w:rsidRDefault="00004C78" w:rsidP="00004C78">
            <w:pPr>
              <w:tabs>
                <w:tab w:val="left" w:pos="270"/>
              </w:tabs>
              <w:spacing w:line="320" w:lineRule="exact"/>
              <w:ind w:left="180" w:hanging="180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  <w:r w:rsidRPr="004F2D3D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บริษัท ทีพีไอ โพลีน เพาเวอร์ (อินเตอร์เนชั่นแนล) จำกัด </w:t>
            </w:r>
          </w:p>
        </w:tc>
        <w:tc>
          <w:tcPr>
            <w:tcW w:w="114" w:type="dxa"/>
            <w:shd w:val="clear" w:color="auto" w:fill="auto"/>
          </w:tcPr>
          <w:p w14:paraId="65A9F341" w14:textId="77777777" w:rsidR="00004C78" w:rsidRPr="004F2D3D" w:rsidRDefault="00004C78" w:rsidP="00004C7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3E5E57F" w14:textId="77777777" w:rsidR="00004C78" w:rsidRPr="004F2D3D" w:rsidRDefault="00004C78" w:rsidP="00004C78">
            <w:pPr>
              <w:spacing w:line="320" w:lineRule="exac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ลงทุนในธุรกิจพลังงานทางเลือก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65A20DA7" w14:textId="77777777" w:rsidR="00004C78" w:rsidRPr="004F2D3D" w:rsidRDefault="00004C78" w:rsidP="00004C7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4F2BBAD" w14:textId="10762A02" w:rsidR="00004C78" w:rsidRPr="004F2D3D" w:rsidRDefault="00004C78" w:rsidP="00004C7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6A6ED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30EAC16" w14:textId="7A493D9F" w:rsidR="00004C78" w:rsidRPr="004F2D3D" w:rsidRDefault="00004C78" w:rsidP="00004C7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44ECA79A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45E69018" w14:textId="7B064B07" w:rsidR="00004C78" w:rsidRPr="004F2D3D" w:rsidRDefault="00004C78" w:rsidP="00004C7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68" w:type="dxa"/>
            <w:shd w:val="clear" w:color="auto" w:fill="auto"/>
          </w:tcPr>
          <w:p w14:paraId="3932B7B2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9BDEC5F" w14:textId="2C5E73E5" w:rsidR="00004C78" w:rsidRPr="004F2D3D" w:rsidRDefault="00004C78" w:rsidP="00004C78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99" w:type="dxa"/>
            <w:shd w:val="clear" w:color="auto" w:fill="auto"/>
          </w:tcPr>
          <w:p w14:paraId="3621E802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DCE52FE" w14:textId="6B2C98A8" w:rsidR="00004C78" w:rsidRPr="004F2D3D" w:rsidRDefault="00004C78" w:rsidP="00004C78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56" w:type="dxa"/>
            <w:shd w:val="clear" w:color="auto" w:fill="auto"/>
          </w:tcPr>
          <w:p w14:paraId="7F52B1F0" w14:textId="77777777" w:rsidR="00004C78" w:rsidRPr="004F2D3D" w:rsidRDefault="00004C78" w:rsidP="00004C7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28131F6" w14:textId="34630B85" w:rsidR="00004C78" w:rsidRPr="004F2D3D" w:rsidRDefault="00004C78" w:rsidP="00004C7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105,988</w:t>
            </w:r>
          </w:p>
        </w:tc>
        <w:tc>
          <w:tcPr>
            <w:tcW w:w="95" w:type="dxa"/>
            <w:shd w:val="clear" w:color="auto" w:fill="auto"/>
          </w:tcPr>
          <w:p w14:paraId="516661E3" w14:textId="77777777" w:rsidR="00004C78" w:rsidRPr="004F2D3D" w:rsidRDefault="00004C78" w:rsidP="00004C7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FC63228" w14:textId="2D10554A" w:rsidR="00004C78" w:rsidRPr="004F2D3D" w:rsidRDefault="00004C78" w:rsidP="00004C78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104,169</w:t>
            </w:r>
          </w:p>
        </w:tc>
        <w:tc>
          <w:tcPr>
            <w:tcW w:w="90" w:type="dxa"/>
            <w:shd w:val="clear" w:color="auto" w:fill="auto"/>
          </w:tcPr>
          <w:p w14:paraId="517F0990" w14:textId="77777777" w:rsidR="00004C78" w:rsidRPr="004F2D3D" w:rsidRDefault="00004C78" w:rsidP="00004C78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19EBBC5" w14:textId="0B43E29D" w:rsidR="00004C78" w:rsidRPr="004F2D3D" w:rsidRDefault="00004C78" w:rsidP="00004C78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105,456</w:t>
            </w:r>
          </w:p>
        </w:tc>
        <w:tc>
          <w:tcPr>
            <w:tcW w:w="72" w:type="dxa"/>
            <w:shd w:val="clear" w:color="auto" w:fill="auto"/>
          </w:tcPr>
          <w:p w14:paraId="119641F8" w14:textId="77777777" w:rsidR="00004C78" w:rsidRPr="004F2D3D" w:rsidRDefault="00004C78" w:rsidP="00004C7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C6D92EC" w14:textId="080A7478" w:rsidR="00004C78" w:rsidRPr="004F2D3D" w:rsidRDefault="00004C78" w:rsidP="00004C7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2AA3AAF" w14:textId="77777777" w:rsidR="00004C78" w:rsidRPr="004F2D3D" w:rsidRDefault="00004C78" w:rsidP="00004C78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9A01F8" w14:textId="2CACEDA8" w:rsidR="00004C78" w:rsidRPr="004F2D3D" w:rsidRDefault="00004C78" w:rsidP="00004C7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04C78" w:rsidRPr="004F2D3D" w14:paraId="71B5CD16" w14:textId="77777777" w:rsidTr="00DE0CE7">
        <w:tc>
          <w:tcPr>
            <w:tcW w:w="2430" w:type="dxa"/>
            <w:shd w:val="clear" w:color="auto" w:fill="auto"/>
          </w:tcPr>
          <w:p w14:paraId="477788E4" w14:textId="77777777" w:rsidR="00004C78" w:rsidRPr="004F2D3D" w:rsidRDefault="00004C78" w:rsidP="00004C78">
            <w:pPr>
              <w:pStyle w:val="Bo-Blankline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114" w:type="dxa"/>
            <w:shd w:val="clear" w:color="auto" w:fill="auto"/>
          </w:tcPr>
          <w:p w14:paraId="4FCB76A2" w14:textId="77777777" w:rsidR="00004C78" w:rsidRPr="004F2D3D" w:rsidRDefault="00004C78" w:rsidP="00004C7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92FC98" w14:textId="77777777" w:rsidR="00004C78" w:rsidRPr="004F2D3D" w:rsidRDefault="00004C78" w:rsidP="00004C78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ประกอบกิจการท่าเทียบเรือ </w:t>
            </w:r>
          </w:p>
          <w:p w14:paraId="60F12198" w14:textId="77777777" w:rsidR="00004C78" w:rsidRPr="004F2D3D" w:rsidRDefault="00004C78" w:rsidP="00004C78">
            <w:pPr>
              <w:pStyle w:val="Bo-Blankline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DA29DE9" w14:textId="77777777" w:rsidR="00004C78" w:rsidRPr="004F2D3D" w:rsidRDefault="00004C78" w:rsidP="00004C7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90B762" w14:textId="6D8C4DD7" w:rsidR="00004C78" w:rsidRPr="004F2D3D" w:rsidRDefault="00004C78" w:rsidP="00004C7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4D7E5E0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99A697D" w14:textId="057D17EE" w:rsidR="00004C78" w:rsidRPr="004F2D3D" w:rsidRDefault="00004C78" w:rsidP="00004C7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63CDCA33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8D2E35D" w14:textId="269B820C" w:rsidR="00004C78" w:rsidRPr="004F2D3D" w:rsidRDefault="00004C78" w:rsidP="00004C7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68" w:type="dxa"/>
            <w:shd w:val="clear" w:color="auto" w:fill="auto"/>
          </w:tcPr>
          <w:p w14:paraId="7D6942A5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4A2EA84E" w14:textId="553E0125" w:rsidR="00004C78" w:rsidRPr="004F2D3D" w:rsidRDefault="00004C78" w:rsidP="00004C78">
            <w:pPr>
              <w:tabs>
                <w:tab w:val="decimal" w:pos="7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25,000</w:t>
            </w:r>
          </w:p>
        </w:tc>
        <w:tc>
          <w:tcPr>
            <w:tcW w:w="99" w:type="dxa"/>
            <w:shd w:val="clear" w:color="auto" w:fill="auto"/>
          </w:tcPr>
          <w:p w14:paraId="7AFB959E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0A7D413" w14:textId="6B994F2A" w:rsidR="00004C78" w:rsidRPr="004F2D3D" w:rsidRDefault="00004C78" w:rsidP="00004C78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56" w:type="dxa"/>
            <w:shd w:val="clear" w:color="auto" w:fill="auto"/>
          </w:tcPr>
          <w:p w14:paraId="617F922D" w14:textId="77777777" w:rsidR="00004C78" w:rsidRPr="004F2D3D" w:rsidRDefault="00004C78" w:rsidP="00004C78">
            <w:pPr>
              <w:tabs>
                <w:tab w:val="decimal" w:pos="929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7617A7CE" w14:textId="4A011608" w:rsidR="00004C78" w:rsidRPr="004F2D3D" w:rsidRDefault="00004C78" w:rsidP="00004C7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24,999</w:t>
            </w:r>
          </w:p>
        </w:tc>
        <w:tc>
          <w:tcPr>
            <w:tcW w:w="95" w:type="dxa"/>
            <w:shd w:val="clear" w:color="auto" w:fill="auto"/>
          </w:tcPr>
          <w:p w14:paraId="048D736A" w14:textId="77777777" w:rsidR="00004C78" w:rsidRPr="004F2D3D" w:rsidRDefault="00004C78" w:rsidP="00004C7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41915A70" w14:textId="386FCFCF" w:rsidR="00004C78" w:rsidRPr="004F2D3D" w:rsidRDefault="00004C78" w:rsidP="00004C78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25,358</w:t>
            </w:r>
          </w:p>
        </w:tc>
        <w:tc>
          <w:tcPr>
            <w:tcW w:w="90" w:type="dxa"/>
            <w:shd w:val="clear" w:color="auto" w:fill="auto"/>
          </w:tcPr>
          <w:p w14:paraId="0047459F" w14:textId="77777777" w:rsidR="00004C78" w:rsidRPr="004F2D3D" w:rsidRDefault="00004C78" w:rsidP="00004C78">
            <w:pPr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468A73" w14:textId="457DD26B" w:rsidR="00004C78" w:rsidRPr="004F2D3D" w:rsidRDefault="00004C78" w:rsidP="00004C78">
            <w:pPr>
              <w:tabs>
                <w:tab w:val="decimal" w:pos="90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25,137</w:t>
            </w:r>
          </w:p>
        </w:tc>
        <w:tc>
          <w:tcPr>
            <w:tcW w:w="72" w:type="dxa"/>
            <w:shd w:val="clear" w:color="auto" w:fill="auto"/>
          </w:tcPr>
          <w:p w14:paraId="323A45A1" w14:textId="77777777" w:rsidR="00004C78" w:rsidRPr="004F2D3D" w:rsidRDefault="00004C78" w:rsidP="00004C78">
            <w:pPr>
              <w:tabs>
                <w:tab w:val="decimal" w:pos="864"/>
              </w:tabs>
              <w:spacing w:line="240" w:lineRule="auto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08E1047" w14:textId="1422C762" w:rsidR="00004C78" w:rsidRPr="004F2D3D" w:rsidRDefault="00004C78" w:rsidP="00004C7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65131EA6" w14:textId="77777777" w:rsidR="00004C78" w:rsidRPr="004F2D3D" w:rsidRDefault="00004C78" w:rsidP="00004C78">
            <w:pPr>
              <w:tabs>
                <w:tab w:val="decimal" w:pos="929"/>
              </w:tabs>
              <w:spacing w:line="240" w:lineRule="auto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98BC29D" w14:textId="0126026D" w:rsidR="00004C78" w:rsidRPr="004F2D3D" w:rsidRDefault="00004C78" w:rsidP="00004C7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04C78" w:rsidRPr="004F2D3D" w14:paraId="2C3BB409" w14:textId="77777777" w:rsidTr="00DE0CE7">
        <w:tc>
          <w:tcPr>
            <w:tcW w:w="2430" w:type="dxa"/>
            <w:shd w:val="clear" w:color="auto" w:fill="auto"/>
          </w:tcPr>
          <w:p w14:paraId="6689ACD7" w14:textId="75D48E71" w:rsidR="00004C78" w:rsidRPr="004F2D3D" w:rsidRDefault="00004C78" w:rsidP="00004C7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บริษัท ศูนย์กระจายสินค้า ทีพีไอ จำกัด </w:t>
            </w:r>
          </w:p>
        </w:tc>
        <w:tc>
          <w:tcPr>
            <w:tcW w:w="114" w:type="dxa"/>
            <w:shd w:val="clear" w:color="auto" w:fill="auto"/>
          </w:tcPr>
          <w:p w14:paraId="4AB8AB04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9859C69" w14:textId="77777777" w:rsidR="00004C78" w:rsidRPr="004F2D3D" w:rsidRDefault="00004C78" w:rsidP="00004C78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ธุรกิจ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เกี่ยวกับรวบรวมจัดเก็บและกระจายสินค้าสู่ผู้บริโภค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  <w:t>(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ยังไม่ได้ดำเนินงาน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5CE2776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CA000" w14:textId="6D6A11A7" w:rsidR="00004C78" w:rsidRPr="004F2D3D" w:rsidRDefault="000E2004" w:rsidP="00004C7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522FA70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EE7DBE" w14:textId="642CE198" w:rsidR="00004C78" w:rsidRPr="004F2D3D" w:rsidRDefault="000E2004" w:rsidP="00004C7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81" w:type="dxa"/>
            <w:shd w:val="clear" w:color="auto" w:fill="auto"/>
          </w:tcPr>
          <w:p w14:paraId="0D5AC0D0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A3966B" w14:textId="0C41E58D" w:rsidR="00004C78" w:rsidRPr="004F2D3D" w:rsidRDefault="000E2004" w:rsidP="00004C78">
            <w:pPr>
              <w:tabs>
                <w:tab w:val="decimal" w:pos="72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37CE832E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88B3C61" w14:textId="7427B19D" w:rsidR="00004C78" w:rsidRPr="004F2D3D" w:rsidRDefault="000E2004" w:rsidP="00004C7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6097FF59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22BD651" w14:textId="1B5A4F0E" w:rsidR="00004C78" w:rsidRPr="004F2D3D" w:rsidRDefault="000E2004" w:rsidP="00004C78">
            <w:pPr>
              <w:tabs>
                <w:tab w:val="decimal" w:pos="72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56" w:type="dxa"/>
            <w:shd w:val="clear" w:color="auto" w:fill="auto"/>
          </w:tcPr>
          <w:p w14:paraId="26C9CB3A" w14:textId="77777777" w:rsidR="00004C78" w:rsidRPr="004F2D3D" w:rsidRDefault="00004C78" w:rsidP="00004C7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68635D5" w14:textId="14AB76D3" w:rsidR="00004C78" w:rsidRPr="004F2D3D" w:rsidRDefault="000E2004" w:rsidP="00004C78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2,959</w:t>
            </w:r>
          </w:p>
        </w:tc>
        <w:tc>
          <w:tcPr>
            <w:tcW w:w="95" w:type="dxa"/>
            <w:shd w:val="clear" w:color="auto" w:fill="auto"/>
          </w:tcPr>
          <w:p w14:paraId="05CBE3FB" w14:textId="77777777" w:rsidR="00004C78" w:rsidRPr="004F2D3D" w:rsidRDefault="00004C78" w:rsidP="00004C7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9F5BF1D" w14:textId="7B644B32" w:rsidR="00004C78" w:rsidRPr="004F2D3D" w:rsidRDefault="000E2004" w:rsidP="00004C78">
            <w:pPr>
              <w:tabs>
                <w:tab w:val="decimal" w:pos="890"/>
              </w:tabs>
              <w:spacing w:line="240" w:lineRule="auto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3,208</w:t>
            </w:r>
          </w:p>
        </w:tc>
        <w:tc>
          <w:tcPr>
            <w:tcW w:w="90" w:type="dxa"/>
            <w:shd w:val="clear" w:color="auto" w:fill="auto"/>
          </w:tcPr>
          <w:p w14:paraId="63B1BECF" w14:textId="77777777" w:rsidR="00004C78" w:rsidRPr="004F2D3D" w:rsidRDefault="00004C78" w:rsidP="00004C7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F1EE08" w14:textId="4D744B35" w:rsidR="00004C78" w:rsidRPr="004F2D3D" w:rsidRDefault="000E2004" w:rsidP="00004C7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3,198</w:t>
            </w:r>
          </w:p>
        </w:tc>
        <w:tc>
          <w:tcPr>
            <w:tcW w:w="72" w:type="dxa"/>
            <w:shd w:val="clear" w:color="auto" w:fill="auto"/>
          </w:tcPr>
          <w:p w14:paraId="404572C9" w14:textId="77777777" w:rsidR="00004C78" w:rsidRPr="004F2D3D" w:rsidRDefault="00004C78" w:rsidP="00004C7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351669B" w14:textId="1547BF63" w:rsidR="00004C78" w:rsidRPr="004F2D3D" w:rsidRDefault="00004C78" w:rsidP="00004C7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4DA1D21" w14:textId="77777777" w:rsidR="00004C78" w:rsidRPr="004F2D3D" w:rsidRDefault="00004C78" w:rsidP="00004C7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5E9C4624" w14:textId="2A37D283" w:rsidR="00004C78" w:rsidRPr="004F2D3D" w:rsidRDefault="00004C78" w:rsidP="00004C7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004C78" w:rsidRPr="004F2D3D" w14:paraId="6AF57851" w14:textId="77777777" w:rsidTr="00DE0CE7">
        <w:tc>
          <w:tcPr>
            <w:tcW w:w="2430" w:type="dxa"/>
            <w:shd w:val="clear" w:color="auto" w:fill="auto"/>
          </w:tcPr>
          <w:p w14:paraId="097698C3" w14:textId="77777777" w:rsidR="00004C78" w:rsidRPr="004F2D3D" w:rsidRDefault="00004C78" w:rsidP="00004C7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25CF1C00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571F775" w14:textId="77777777" w:rsidR="00004C78" w:rsidRPr="004F2D3D" w:rsidRDefault="00004C78" w:rsidP="00004C78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2EF39B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44472AD" w14:textId="752FA044" w:rsidR="00004C78" w:rsidRPr="004F2D3D" w:rsidRDefault="00004C78" w:rsidP="00004C7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F029DE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830D60" w14:textId="77777777" w:rsidR="00004C78" w:rsidRPr="004F2D3D" w:rsidRDefault="00004C78" w:rsidP="00004C7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36A51303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5D72C95" w14:textId="77777777" w:rsidR="00004C78" w:rsidRPr="004F2D3D" w:rsidRDefault="00004C78" w:rsidP="00004C7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AD64FCE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6AC07F74" w14:textId="77777777" w:rsidR="00004C78" w:rsidRPr="004F2D3D" w:rsidRDefault="00004C78" w:rsidP="00004C7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5E67B60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61803D8" w14:textId="77777777" w:rsidR="00004C78" w:rsidRPr="004F2D3D" w:rsidRDefault="00004C78" w:rsidP="00004C78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2583397" w14:textId="77777777" w:rsidR="00004C78" w:rsidRPr="004F2D3D" w:rsidRDefault="00004C78" w:rsidP="00004C7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CBFCB3A" w14:textId="77777777" w:rsidR="00004C78" w:rsidRPr="004F2D3D" w:rsidRDefault="00004C78" w:rsidP="00004C78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4E4195C" w14:textId="77777777" w:rsidR="00004C78" w:rsidRPr="004F2D3D" w:rsidRDefault="00004C78" w:rsidP="00004C7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DADAC1D" w14:textId="77777777" w:rsidR="00004C78" w:rsidRDefault="00004C78" w:rsidP="00004C78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B0ACFC" w14:textId="77777777" w:rsidR="00004C78" w:rsidRPr="004F2D3D" w:rsidRDefault="00004C78" w:rsidP="00004C7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6E93CF0" w14:textId="77777777" w:rsidR="00004C78" w:rsidRDefault="00004C78" w:rsidP="00004C7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1CD3AF50" w14:textId="77777777" w:rsidR="00004C78" w:rsidRPr="004F2D3D" w:rsidRDefault="00004C78" w:rsidP="00004C7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FF947A8" w14:textId="77777777" w:rsidR="00004C78" w:rsidRPr="004F2D3D" w:rsidRDefault="00004C78" w:rsidP="00004C7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93EEFB2" w14:textId="77777777" w:rsidR="00004C78" w:rsidRPr="004F2D3D" w:rsidRDefault="00004C78" w:rsidP="00004C7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E7E364A" w14:textId="77777777" w:rsidR="00004C78" w:rsidRPr="004F2D3D" w:rsidRDefault="00004C78" w:rsidP="00004C7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04C78" w:rsidRPr="004F2D3D" w14:paraId="4F28F398" w14:textId="77777777" w:rsidTr="00DE0CE7">
        <w:tc>
          <w:tcPr>
            <w:tcW w:w="2430" w:type="dxa"/>
            <w:shd w:val="clear" w:color="auto" w:fill="auto"/>
          </w:tcPr>
          <w:p w14:paraId="4C634357" w14:textId="77777777" w:rsidR="00004C78" w:rsidRPr="004F2D3D" w:rsidRDefault="00004C78" w:rsidP="00004C7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171B3DBF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1C7366" w14:textId="77777777" w:rsidR="00004C78" w:rsidRPr="004F2D3D" w:rsidRDefault="00004C78" w:rsidP="00004C78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83CD92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7238C0" w14:textId="77777777" w:rsidR="00004C78" w:rsidRPr="004F2D3D" w:rsidRDefault="00004C78" w:rsidP="00004C7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7E801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D8C486D" w14:textId="77777777" w:rsidR="00004C78" w:rsidRPr="004F2D3D" w:rsidRDefault="00004C78" w:rsidP="00004C7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9C3642C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07E6DF61" w14:textId="77777777" w:rsidR="00004C78" w:rsidRPr="004F2D3D" w:rsidRDefault="00004C78" w:rsidP="00004C7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3F143539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54AB343" w14:textId="77777777" w:rsidR="00004C78" w:rsidRPr="004F2D3D" w:rsidRDefault="00004C78" w:rsidP="00004C7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DCBC5DE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D7295CA" w14:textId="77777777" w:rsidR="00004C78" w:rsidRPr="004F2D3D" w:rsidRDefault="00004C78" w:rsidP="00004C78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FE92C71" w14:textId="77777777" w:rsidR="00004C78" w:rsidRPr="004F2D3D" w:rsidRDefault="00004C78" w:rsidP="00004C7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F5ABE85" w14:textId="77777777" w:rsidR="00004C78" w:rsidRPr="004F2D3D" w:rsidRDefault="00004C78" w:rsidP="00004C78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674BDB7E" w14:textId="77777777" w:rsidR="00004C78" w:rsidRPr="004F2D3D" w:rsidRDefault="00004C78" w:rsidP="00004C7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4304F2E" w14:textId="77777777" w:rsidR="00004C78" w:rsidRDefault="00004C78" w:rsidP="00004C78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C5A92D2" w14:textId="77777777" w:rsidR="00004C78" w:rsidRPr="004F2D3D" w:rsidRDefault="00004C78" w:rsidP="00004C7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9BF467A" w14:textId="77777777" w:rsidR="00004C78" w:rsidRDefault="00004C78" w:rsidP="00004C7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9FF7509" w14:textId="77777777" w:rsidR="00004C78" w:rsidRPr="004F2D3D" w:rsidRDefault="00004C78" w:rsidP="00004C7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839B562" w14:textId="77777777" w:rsidR="00004C78" w:rsidRPr="004F2D3D" w:rsidRDefault="00004C78" w:rsidP="00004C7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F045A5" w14:textId="77777777" w:rsidR="00004C78" w:rsidRPr="004F2D3D" w:rsidRDefault="00004C78" w:rsidP="00004C7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64ACAAFF" w14:textId="77777777" w:rsidR="00004C78" w:rsidRPr="004F2D3D" w:rsidRDefault="00004C78" w:rsidP="00004C7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04C78" w:rsidRPr="004F2D3D" w14:paraId="5B9CE67A" w14:textId="77777777" w:rsidTr="00DE0CE7">
        <w:tc>
          <w:tcPr>
            <w:tcW w:w="2430" w:type="dxa"/>
            <w:shd w:val="clear" w:color="auto" w:fill="auto"/>
          </w:tcPr>
          <w:p w14:paraId="4EE4AD7D" w14:textId="77777777" w:rsidR="00004C78" w:rsidRPr="004F2D3D" w:rsidRDefault="00004C78" w:rsidP="00004C78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5E079A4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FA74B43" w14:textId="77777777" w:rsidR="00004C78" w:rsidRPr="004F2D3D" w:rsidRDefault="00004C78" w:rsidP="00004C78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FF3C81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C101C0" w14:textId="77777777" w:rsidR="00004C78" w:rsidRPr="004F2D3D" w:rsidRDefault="00004C78" w:rsidP="00004C78">
            <w:pPr>
              <w:tabs>
                <w:tab w:val="decimal" w:pos="54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6CD0E8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99729ED" w14:textId="77777777" w:rsidR="00004C78" w:rsidRPr="004F2D3D" w:rsidRDefault="00004C78" w:rsidP="00004C78">
            <w:pPr>
              <w:tabs>
                <w:tab w:val="decimal" w:pos="54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730342D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F4E7C55" w14:textId="77777777" w:rsidR="00004C78" w:rsidRPr="004F2D3D" w:rsidRDefault="00004C78" w:rsidP="00004C78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0104CEDB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0805258" w14:textId="77777777" w:rsidR="00004C78" w:rsidRPr="004F2D3D" w:rsidRDefault="00004C78" w:rsidP="00004C78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5E3C8F2" w14:textId="77777777" w:rsidR="00004C78" w:rsidRPr="004F2D3D" w:rsidRDefault="00004C78" w:rsidP="00004C78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EA0BC20" w14:textId="77777777" w:rsidR="00004C78" w:rsidRPr="004F2D3D" w:rsidRDefault="00004C78" w:rsidP="00004C78">
            <w:pPr>
              <w:tabs>
                <w:tab w:val="decimal" w:pos="800"/>
              </w:tabs>
              <w:spacing w:line="340" w:lineRule="exact"/>
              <w:ind w:left="-3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075DEF72" w14:textId="77777777" w:rsidR="00004C78" w:rsidRPr="004F2D3D" w:rsidRDefault="00004C78" w:rsidP="00004C7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39B79765" w14:textId="77777777" w:rsidR="00004C78" w:rsidRPr="004F2D3D" w:rsidRDefault="00004C78" w:rsidP="00004C78">
            <w:pPr>
              <w:tabs>
                <w:tab w:val="decimal" w:pos="84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5337D342" w14:textId="77777777" w:rsidR="00004C78" w:rsidRPr="004F2D3D" w:rsidRDefault="00004C78" w:rsidP="00004C7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1FB07574" w14:textId="77777777" w:rsidR="00004C78" w:rsidRDefault="00004C78" w:rsidP="00004C78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969AE3" w14:textId="77777777" w:rsidR="00004C78" w:rsidRPr="004F2D3D" w:rsidRDefault="00004C78" w:rsidP="00004C78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C0D5B2" w14:textId="77777777" w:rsidR="00004C78" w:rsidRDefault="00004C78" w:rsidP="00004C78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03D308B3" w14:textId="77777777" w:rsidR="00004C78" w:rsidRPr="004F2D3D" w:rsidRDefault="00004C78" w:rsidP="00004C78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201783E" w14:textId="77777777" w:rsidR="00004C78" w:rsidRPr="004F2D3D" w:rsidRDefault="00004C78" w:rsidP="00004C7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1D6ECBBA" w14:textId="77777777" w:rsidR="00004C78" w:rsidRPr="004F2D3D" w:rsidRDefault="00004C78" w:rsidP="00004C78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3E8A52F2" w14:textId="77777777" w:rsidR="00004C78" w:rsidRPr="004F2D3D" w:rsidRDefault="00004C78" w:rsidP="00004C78">
            <w:pPr>
              <w:spacing w:line="340" w:lineRule="exact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004C78" w:rsidRPr="004F2D3D" w14:paraId="456F7688" w14:textId="77777777" w:rsidTr="00DE0CE7">
        <w:tc>
          <w:tcPr>
            <w:tcW w:w="2430" w:type="dxa"/>
            <w:shd w:val="clear" w:color="auto" w:fill="auto"/>
            <w:vAlign w:val="bottom"/>
          </w:tcPr>
          <w:p w14:paraId="7A1F6E29" w14:textId="77777777" w:rsidR="00004C78" w:rsidRPr="004F2D3D" w:rsidRDefault="00004C78" w:rsidP="00004C78">
            <w:pPr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lastRenderedPageBreak/>
              <w:t>บริษัทย่อย (ต่อ)</w:t>
            </w:r>
          </w:p>
        </w:tc>
        <w:tc>
          <w:tcPr>
            <w:tcW w:w="114" w:type="dxa"/>
            <w:shd w:val="clear" w:color="auto" w:fill="auto"/>
          </w:tcPr>
          <w:p w14:paraId="22D21076" w14:textId="77777777" w:rsidR="00004C78" w:rsidRPr="004F2D3D" w:rsidRDefault="00004C78" w:rsidP="00004C7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6FCE3231" w14:textId="77777777" w:rsidR="00004C78" w:rsidRPr="004F2D3D" w:rsidRDefault="00004C78" w:rsidP="00004C78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686BE6" w14:textId="77777777" w:rsidR="00004C78" w:rsidRPr="004F2D3D" w:rsidRDefault="00004C78" w:rsidP="00004C78">
            <w:pPr>
              <w:tabs>
                <w:tab w:val="left" w:pos="540"/>
              </w:tabs>
              <w:spacing w:line="32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003830" w14:textId="77777777" w:rsidR="00004C78" w:rsidRPr="004F2D3D" w:rsidRDefault="00004C78" w:rsidP="00004C78">
            <w:pPr>
              <w:spacing w:line="240" w:lineRule="auto"/>
              <w:ind w:right="-134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7856EA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AB21CF" w14:textId="77777777" w:rsidR="00004C78" w:rsidRPr="004F2D3D" w:rsidRDefault="00004C78" w:rsidP="00004C78">
            <w:pPr>
              <w:tabs>
                <w:tab w:val="decimal" w:pos="54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B3CAAA9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16BF287" w14:textId="77777777" w:rsidR="00004C78" w:rsidRPr="004F2D3D" w:rsidRDefault="00004C78" w:rsidP="00004C78">
            <w:pPr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5441CC7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110E253" w14:textId="77777777" w:rsidR="00004C78" w:rsidRPr="004F2D3D" w:rsidRDefault="00004C78" w:rsidP="00004C78">
            <w:pPr>
              <w:tabs>
                <w:tab w:val="decimal" w:pos="65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6FC7506F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4C659AB3" w14:textId="77777777" w:rsidR="00004C78" w:rsidRPr="004F2D3D" w:rsidRDefault="00004C78" w:rsidP="00004C78">
            <w:pPr>
              <w:tabs>
                <w:tab w:val="decimal" w:pos="80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70EC9FEA" w14:textId="77777777" w:rsidR="00004C78" w:rsidRPr="004F2D3D" w:rsidRDefault="00004C78" w:rsidP="00004C78">
            <w:pPr>
              <w:tabs>
                <w:tab w:val="left" w:pos="540"/>
              </w:tabs>
              <w:spacing w:line="240" w:lineRule="auto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0BFBA83" w14:textId="77777777" w:rsidR="00004C78" w:rsidRPr="004F2D3D" w:rsidRDefault="00004C78" w:rsidP="00004C78">
            <w:pPr>
              <w:tabs>
                <w:tab w:val="decimal" w:pos="72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1662F9A7" w14:textId="77777777" w:rsidR="00004C78" w:rsidRPr="004F2D3D" w:rsidRDefault="00004C78" w:rsidP="00004C7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6E1028C6" w14:textId="77777777" w:rsidR="00004C78" w:rsidRPr="004F2D3D" w:rsidRDefault="00004C78" w:rsidP="00004C78">
            <w:pPr>
              <w:tabs>
                <w:tab w:val="decimal" w:pos="890"/>
              </w:tabs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F91B1A" w14:textId="77777777" w:rsidR="00004C78" w:rsidRPr="004F2D3D" w:rsidRDefault="00004C78" w:rsidP="00004C7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B91B94A" w14:textId="77777777" w:rsidR="00004C78" w:rsidRPr="004F2D3D" w:rsidRDefault="00004C78" w:rsidP="00004C7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207E4E09" w14:textId="77777777" w:rsidR="00004C78" w:rsidRPr="004F2D3D" w:rsidRDefault="00004C78" w:rsidP="00004C7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8847661" w14:textId="77777777" w:rsidR="00004C78" w:rsidRPr="004F2D3D" w:rsidRDefault="00004C78" w:rsidP="00004C78">
            <w:pPr>
              <w:spacing w:line="240" w:lineRule="auto"/>
              <w:ind w:left="-10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7CBE292C" w14:textId="77777777" w:rsidR="00004C78" w:rsidRPr="004F2D3D" w:rsidRDefault="00004C78" w:rsidP="00004C7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263E7732" w14:textId="77777777" w:rsidR="00004C78" w:rsidRPr="004F2D3D" w:rsidRDefault="00004C78" w:rsidP="00004C78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</w:tr>
      <w:tr w:rsidR="009B16C7" w:rsidRPr="004F2D3D" w14:paraId="06401309" w14:textId="77777777" w:rsidTr="00DE0CE7">
        <w:tc>
          <w:tcPr>
            <w:tcW w:w="2430" w:type="dxa"/>
            <w:shd w:val="clear" w:color="auto" w:fill="auto"/>
          </w:tcPr>
          <w:p w14:paraId="6023102D" w14:textId="45977E29" w:rsidR="009B16C7" w:rsidRPr="004F2D3D" w:rsidRDefault="009B16C7" w:rsidP="009B16C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บริษัท เมืองอัจฉริยะ ทีพีไอ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จำกัด</w:t>
            </w:r>
          </w:p>
        </w:tc>
        <w:tc>
          <w:tcPr>
            <w:tcW w:w="114" w:type="dxa"/>
            <w:shd w:val="clear" w:color="auto" w:fill="auto"/>
          </w:tcPr>
          <w:p w14:paraId="3C308735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2CBFD592" w14:textId="496C13EA" w:rsidR="009B16C7" w:rsidRPr="004F2D3D" w:rsidRDefault="009B16C7" w:rsidP="009B16C7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671094B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7E787C" w14:textId="7042672F" w:rsidR="009B16C7" w:rsidRPr="004F2D3D" w:rsidRDefault="009B16C7" w:rsidP="009B16C7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E0F8A7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AFDCB6" w14:textId="77777777" w:rsidR="009B16C7" w:rsidRPr="004F2D3D" w:rsidRDefault="009B16C7" w:rsidP="009B16C7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4DB2F4E1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5692F82" w14:textId="3E77923D" w:rsidR="009B16C7" w:rsidRPr="004F2D3D" w:rsidRDefault="009B16C7" w:rsidP="009B16C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0F506AEB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1B2260F0" w14:textId="77777777" w:rsidR="009B16C7" w:rsidRPr="004F2D3D" w:rsidRDefault="009B16C7" w:rsidP="009B16C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0ED8712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036373A4" w14:textId="5EF6DBD4" w:rsidR="009B16C7" w:rsidRPr="004F2D3D" w:rsidRDefault="009B16C7" w:rsidP="009B16C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958139A" w14:textId="77777777" w:rsidR="009B16C7" w:rsidRPr="004F2D3D" w:rsidRDefault="009B16C7" w:rsidP="009B16C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62F4B730" w14:textId="3AFB9AB8" w:rsidR="009B16C7" w:rsidRPr="004F2D3D" w:rsidRDefault="009B16C7" w:rsidP="009B16C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612487C6" w14:textId="77777777" w:rsidR="009B16C7" w:rsidRPr="004F2D3D" w:rsidRDefault="009B16C7" w:rsidP="009B16C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5179A0E1" w14:textId="7EB95C80" w:rsidR="009B16C7" w:rsidRPr="004F2D3D" w:rsidRDefault="009B16C7" w:rsidP="009B16C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943</w:t>
            </w:r>
          </w:p>
        </w:tc>
        <w:tc>
          <w:tcPr>
            <w:tcW w:w="90" w:type="dxa"/>
            <w:shd w:val="clear" w:color="auto" w:fill="auto"/>
          </w:tcPr>
          <w:p w14:paraId="421DAB6F" w14:textId="77777777" w:rsidR="009B16C7" w:rsidRPr="004F2D3D" w:rsidRDefault="009B16C7" w:rsidP="009B16C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746970C" w14:textId="4C1FE0DF" w:rsidR="009B16C7" w:rsidRPr="004F2D3D" w:rsidRDefault="009B16C7" w:rsidP="009B16C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941</w:t>
            </w:r>
          </w:p>
        </w:tc>
        <w:tc>
          <w:tcPr>
            <w:tcW w:w="72" w:type="dxa"/>
            <w:shd w:val="clear" w:color="auto" w:fill="auto"/>
          </w:tcPr>
          <w:p w14:paraId="3A1D530B" w14:textId="77777777" w:rsidR="009B16C7" w:rsidRPr="004F2D3D" w:rsidRDefault="009B16C7" w:rsidP="009B16C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07A2DE" w14:textId="628EA3D8" w:rsidR="009B16C7" w:rsidRPr="004F2D3D" w:rsidRDefault="009B16C7" w:rsidP="009B16C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49FFD845" w14:textId="77777777" w:rsidR="009B16C7" w:rsidRPr="004F2D3D" w:rsidRDefault="009B16C7" w:rsidP="009B16C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7189CB0" w14:textId="77777777" w:rsidR="009B16C7" w:rsidRPr="004F2D3D" w:rsidRDefault="009B16C7" w:rsidP="009B16C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B16C7" w:rsidRPr="004F2D3D" w14:paraId="5E8E73DB" w14:textId="77777777" w:rsidTr="00DE0CE7">
        <w:tc>
          <w:tcPr>
            <w:tcW w:w="2430" w:type="dxa"/>
            <w:shd w:val="clear" w:color="auto" w:fill="auto"/>
          </w:tcPr>
          <w:p w14:paraId="632706ED" w14:textId="77777777" w:rsidR="009B16C7" w:rsidRPr="004F2D3D" w:rsidRDefault="009B16C7" w:rsidP="009B16C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4" w:type="dxa"/>
            <w:shd w:val="clear" w:color="auto" w:fill="auto"/>
          </w:tcPr>
          <w:p w14:paraId="6B4196F3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E48D4D9" w14:textId="77777777" w:rsidR="009B16C7" w:rsidRPr="004F2D3D" w:rsidRDefault="009B16C7" w:rsidP="009B16C7">
            <w:pPr>
              <w:pStyle w:val="Bo-Blankline"/>
              <w:spacing w:line="340" w:lineRule="exact"/>
              <w:ind w:left="0" w:right="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ไฟฟ้าจากพลังงานแสงอาทิตย์ 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5B1A6A50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6D64F8" w14:textId="728E1CFB" w:rsidR="009B16C7" w:rsidRPr="004F2D3D" w:rsidRDefault="009B16C7" w:rsidP="009B16C7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C732C5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F37DA4" w14:textId="396D6390" w:rsidR="009B16C7" w:rsidRPr="004F2D3D" w:rsidRDefault="009B16C7" w:rsidP="009B16C7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</w:p>
        </w:tc>
        <w:tc>
          <w:tcPr>
            <w:tcW w:w="81" w:type="dxa"/>
            <w:shd w:val="clear" w:color="auto" w:fill="auto"/>
          </w:tcPr>
          <w:p w14:paraId="0E27E0C3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AE646C6" w14:textId="505B746B" w:rsidR="009B16C7" w:rsidRPr="004F2D3D" w:rsidRDefault="009B16C7" w:rsidP="009B16C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100,000</w:t>
            </w:r>
          </w:p>
        </w:tc>
        <w:tc>
          <w:tcPr>
            <w:tcW w:w="68" w:type="dxa"/>
            <w:shd w:val="clear" w:color="auto" w:fill="auto"/>
          </w:tcPr>
          <w:p w14:paraId="5F35DAAB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012A990" w14:textId="49835399" w:rsidR="009B16C7" w:rsidRPr="004F2D3D" w:rsidRDefault="009B16C7" w:rsidP="009B16C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9" w:type="dxa"/>
            <w:shd w:val="clear" w:color="auto" w:fill="auto"/>
          </w:tcPr>
          <w:p w14:paraId="56FFD22D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F2EF286" w14:textId="3F5C4E60" w:rsidR="009B16C7" w:rsidRPr="004F2D3D" w:rsidRDefault="009B16C7" w:rsidP="009B16C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56" w:type="dxa"/>
            <w:shd w:val="clear" w:color="auto" w:fill="auto"/>
          </w:tcPr>
          <w:p w14:paraId="371AC0EB" w14:textId="77777777" w:rsidR="009B16C7" w:rsidRPr="004F2D3D" w:rsidRDefault="009B16C7" w:rsidP="009B16C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867C0BB" w14:textId="6C7E6F60" w:rsidR="009B16C7" w:rsidRPr="004F2D3D" w:rsidRDefault="009B16C7" w:rsidP="009B16C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00</w:t>
            </w: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95" w:type="dxa"/>
            <w:shd w:val="clear" w:color="auto" w:fill="auto"/>
          </w:tcPr>
          <w:p w14:paraId="5F5972BD" w14:textId="77777777" w:rsidR="009B16C7" w:rsidRPr="004F2D3D" w:rsidRDefault="009B16C7" w:rsidP="009B16C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593AE55" w14:textId="173EEB8E" w:rsidR="009B16C7" w:rsidRPr="004F2D3D" w:rsidRDefault="009B16C7" w:rsidP="009B16C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101,491</w:t>
            </w:r>
          </w:p>
        </w:tc>
        <w:tc>
          <w:tcPr>
            <w:tcW w:w="90" w:type="dxa"/>
            <w:shd w:val="clear" w:color="auto" w:fill="auto"/>
          </w:tcPr>
          <w:p w14:paraId="0D93950D" w14:textId="77777777" w:rsidR="009B16C7" w:rsidRPr="004F2D3D" w:rsidRDefault="009B16C7" w:rsidP="009B16C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1C9C09A" w14:textId="07749A99" w:rsidR="009B16C7" w:rsidRPr="004F2D3D" w:rsidRDefault="009B16C7" w:rsidP="009B16C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100,773</w:t>
            </w:r>
          </w:p>
        </w:tc>
        <w:tc>
          <w:tcPr>
            <w:tcW w:w="72" w:type="dxa"/>
            <w:shd w:val="clear" w:color="auto" w:fill="auto"/>
          </w:tcPr>
          <w:p w14:paraId="63EECC94" w14:textId="77777777" w:rsidR="009B16C7" w:rsidRPr="004F2D3D" w:rsidRDefault="009B16C7" w:rsidP="009B16C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5B2B34B0" w14:textId="1786F89B" w:rsidR="009B16C7" w:rsidRPr="004F2D3D" w:rsidRDefault="009B16C7" w:rsidP="009B16C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91257F" w14:textId="77777777" w:rsidR="009B16C7" w:rsidRPr="004F2D3D" w:rsidRDefault="009B16C7" w:rsidP="009B16C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12583FA6" w14:textId="77777777" w:rsidR="009B16C7" w:rsidRPr="004F2D3D" w:rsidRDefault="009B16C7" w:rsidP="009B16C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B16C7" w:rsidRPr="004F2D3D" w14:paraId="5B8E91FC" w14:textId="77777777" w:rsidTr="00DE0CE7">
        <w:tc>
          <w:tcPr>
            <w:tcW w:w="2430" w:type="dxa"/>
            <w:shd w:val="clear" w:color="auto" w:fill="auto"/>
          </w:tcPr>
          <w:p w14:paraId="19FF8D60" w14:textId="77777777" w:rsidR="009B16C7" w:rsidRPr="004F2D3D" w:rsidRDefault="009B16C7" w:rsidP="009B16C7">
            <w:pPr>
              <w:pStyle w:val="Bo-Blankline"/>
              <w:spacing w:line="340" w:lineRule="exact"/>
              <w:ind w:left="160" w:hanging="160"/>
              <w:jc w:val="lef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114" w:type="dxa"/>
            <w:shd w:val="clear" w:color="auto" w:fill="auto"/>
          </w:tcPr>
          <w:p w14:paraId="7BDF562A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1F99599" w14:textId="77777777" w:rsidR="009B16C7" w:rsidRPr="004F2D3D" w:rsidRDefault="009B16C7" w:rsidP="009B16C7">
            <w:pPr>
              <w:pStyle w:val="Bo-Blankline"/>
              <w:spacing w:line="340" w:lineRule="exact"/>
              <w:ind w:left="0" w:right="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ประกอบกิจการ</w:t>
            </w:r>
            <w:r w:rsidRPr="004F2D3D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US"/>
              </w:rPr>
              <w:t>ผลิต</w:t>
            </w:r>
            <w:r w:rsidRPr="004F2D3D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ไฟฟ้าจาก</w:t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พลังงานลม</w:t>
            </w:r>
            <w:r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br/>
            </w:r>
            <w:r w:rsidRPr="004F2D3D">
              <w:rPr>
                <w:rFonts w:asciiTheme="majorBidi" w:hAnsiTheme="majorBidi" w:cstheme="majorBidi"/>
                <w:spacing w:val="-2"/>
                <w:sz w:val="27"/>
                <w:szCs w:val="27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  <w:shd w:val="clear" w:color="auto" w:fill="auto"/>
          </w:tcPr>
          <w:p w14:paraId="1EECF0AA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D97AAF" w14:textId="242E6F4F" w:rsidR="009B16C7" w:rsidRPr="004F2D3D" w:rsidRDefault="009B16C7" w:rsidP="009B16C7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4445A4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09C05" w14:textId="77777777" w:rsidR="009B16C7" w:rsidRPr="004F2D3D" w:rsidRDefault="009B16C7" w:rsidP="009B16C7">
            <w:pPr>
              <w:tabs>
                <w:tab w:val="decimal" w:pos="576"/>
              </w:tabs>
              <w:spacing w:line="340" w:lineRule="exact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99.97</w:t>
            </w:r>
          </w:p>
        </w:tc>
        <w:tc>
          <w:tcPr>
            <w:tcW w:w="81" w:type="dxa"/>
            <w:shd w:val="clear" w:color="auto" w:fill="auto"/>
          </w:tcPr>
          <w:p w14:paraId="6DDE2489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7E2C88DD" w14:textId="36F279D5" w:rsidR="009B16C7" w:rsidRPr="004F2D3D" w:rsidRDefault="009B16C7" w:rsidP="009B16C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68" w:type="dxa"/>
            <w:shd w:val="clear" w:color="auto" w:fill="auto"/>
          </w:tcPr>
          <w:p w14:paraId="0D8B721C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39A55E56" w14:textId="77777777" w:rsidR="009B16C7" w:rsidRPr="004F2D3D" w:rsidRDefault="009B16C7" w:rsidP="009B16C7">
            <w:pPr>
              <w:tabs>
                <w:tab w:val="decimal" w:pos="830"/>
              </w:tabs>
              <w:spacing w:line="340" w:lineRule="exact"/>
              <w:ind w:left="-43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9" w:type="dxa"/>
            <w:shd w:val="clear" w:color="auto" w:fill="auto"/>
          </w:tcPr>
          <w:p w14:paraId="1820CBA2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D30B6C8" w14:textId="5337841A" w:rsidR="009B16C7" w:rsidRPr="004F2D3D" w:rsidRDefault="009B16C7" w:rsidP="009B16C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56" w:type="dxa"/>
            <w:shd w:val="clear" w:color="auto" w:fill="auto"/>
          </w:tcPr>
          <w:p w14:paraId="10E0E196" w14:textId="77777777" w:rsidR="009B16C7" w:rsidRPr="004F2D3D" w:rsidRDefault="009B16C7" w:rsidP="009B16C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1E3B038C" w14:textId="5D06CDC6" w:rsidR="009B16C7" w:rsidRPr="004F2D3D" w:rsidRDefault="009B16C7" w:rsidP="009B16C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1,000</w:t>
            </w:r>
          </w:p>
        </w:tc>
        <w:tc>
          <w:tcPr>
            <w:tcW w:w="95" w:type="dxa"/>
            <w:shd w:val="clear" w:color="auto" w:fill="auto"/>
          </w:tcPr>
          <w:p w14:paraId="5903D358" w14:textId="77777777" w:rsidR="009B16C7" w:rsidRPr="004F2D3D" w:rsidRDefault="009B16C7" w:rsidP="009B16C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2CFCDBC" w14:textId="62A09F10" w:rsidR="009B16C7" w:rsidRPr="004F2D3D" w:rsidRDefault="009B16C7" w:rsidP="009B16C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944</w:t>
            </w:r>
          </w:p>
        </w:tc>
        <w:tc>
          <w:tcPr>
            <w:tcW w:w="90" w:type="dxa"/>
            <w:shd w:val="clear" w:color="auto" w:fill="auto"/>
          </w:tcPr>
          <w:p w14:paraId="791454F3" w14:textId="77777777" w:rsidR="009B16C7" w:rsidRPr="004F2D3D" w:rsidRDefault="009B16C7" w:rsidP="009B16C7">
            <w:pPr>
              <w:spacing w:line="340" w:lineRule="exact"/>
              <w:ind w:left="-46" w:right="-13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0BDC34" w14:textId="165F210C" w:rsidR="009B16C7" w:rsidRPr="004F2D3D" w:rsidRDefault="009B16C7" w:rsidP="009B16C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942</w:t>
            </w:r>
          </w:p>
        </w:tc>
        <w:tc>
          <w:tcPr>
            <w:tcW w:w="72" w:type="dxa"/>
            <w:shd w:val="clear" w:color="auto" w:fill="auto"/>
          </w:tcPr>
          <w:p w14:paraId="0E0B6CEB" w14:textId="77777777" w:rsidR="009B16C7" w:rsidRPr="004F2D3D" w:rsidRDefault="009B16C7" w:rsidP="009B16C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75E256C" w14:textId="2FFBFED2" w:rsidR="009B16C7" w:rsidRPr="004F2D3D" w:rsidRDefault="009B16C7" w:rsidP="009B16C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1CE86F7" w14:textId="77777777" w:rsidR="009B16C7" w:rsidRPr="004F2D3D" w:rsidRDefault="009B16C7" w:rsidP="009B16C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0B1C6655" w14:textId="77777777" w:rsidR="009B16C7" w:rsidRPr="004F2D3D" w:rsidRDefault="009B16C7" w:rsidP="009B16C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4F2D3D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</w:tr>
      <w:tr w:rsidR="009B16C7" w:rsidRPr="004F2D3D" w14:paraId="3B65811A" w14:textId="77777777" w:rsidTr="00DE0CE7">
        <w:tc>
          <w:tcPr>
            <w:tcW w:w="2430" w:type="dxa"/>
            <w:shd w:val="clear" w:color="auto" w:fill="auto"/>
          </w:tcPr>
          <w:p w14:paraId="078358DA" w14:textId="77777777" w:rsidR="009B16C7" w:rsidRPr="004F2D3D" w:rsidRDefault="009B16C7" w:rsidP="009B16C7">
            <w:pPr>
              <w:spacing w:line="340" w:lineRule="exact"/>
              <w:ind w:left="45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4F2D3D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54F450AD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3BC7E081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DFC7EAA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A943CBD" w14:textId="77777777" w:rsidR="009B16C7" w:rsidRPr="004F2D3D" w:rsidRDefault="009B16C7" w:rsidP="009B16C7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EAF79B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2999B9" w14:textId="77777777" w:rsidR="009B16C7" w:rsidRPr="004F2D3D" w:rsidRDefault="009B16C7" w:rsidP="009B16C7">
            <w:pPr>
              <w:tabs>
                <w:tab w:val="decimal" w:pos="103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EFB32B0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5D453AB" w14:textId="77777777" w:rsidR="009B16C7" w:rsidRPr="004F2D3D" w:rsidRDefault="009B16C7" w:rsidP="009B16C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68" w:type="dxa"/>
            <w:shd w:val="clear" w:color="auto" w:fill="auto"/>
          </w:tcPr>
          <w:p w14:paraId="5D9A96C5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22" w:type="dxa"/>
            <w:shd w:val="clear" w:color="auto" w:fill="auto"/>
          </w:tcPr>
          <w:p w14:paraId="0E96E0A1" w14:textId="77777777" w:rsidR="009B16C7" w:rsidRPr="004F2D3D" w:rsidRDefault="009B16C7" w:rsidP="009B16C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4D344AE4" w14:textId="77777777" w:rsidR="009B16C7" w:rsidRPr="004F2D3D" w:rsidRDefault="009B16C7" w:rsidP="009B16C7">
            <w:pPr>
              <w:tabs>
                <w:tab w:val="left" w:pos="540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9F4D4" w14:textId="13D3C160" w:rsidR="009B16C7" w:rsidRPr="003F57B2" w:rsidRDefault="009B16C7" w:rsidP="009B16C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423,446</w:t>
            </w:r>
          </w:p>
        </w:tc>
        <w:tc>
          <w:tcPr>
            <w:tcW w:w="56" w:type="dxa"/>
            <w:shd w:val="clear" w:color="auto" w:fill="auto"/>
          </w:tcPr>
          <w:p w14:paraId="66A24759" w14:textId="77777777" w:rsidR="009B16C7" w:rsidRPr="004F2D3D" w:rsidRDefault="009B16C7" w:rsidP="009B16C7">
            <w:pPr>
              <w:tabs>
                <w:tab w:val="left" w:pos="540"/>
                <w:tab w:val="decimal" w:pos="929"/>
              </w:tabs>
              <w:spacing w:line="340" w:lineRule="exact"/>
              <w:ind w:right="206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81578" w14:textId="3928011E" w:rsidR="009B16C7" w:rsidRPr="004F2D3D" w:rsidRDefault="009B16C7" w:rsidP="009B16C7">
            <w:pPr>
              <w:tabs>
                <w:tab w:val="decimal" w:pos="72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423,446</w:t>
            </w:r>
          </w:p>
        </w:tc>
        <w:tc>
          <w:tcPr>
            <w:tcW w:w="95" w:type="dxa"/>
            <w:shd w:val="clear" w:color="auto" w:fill="auto"/>
          </w:tcPr>
          <w:p w14:paraId="377C8B44" w14:textId="77777777" w:rsidR="009B16C7" w:rsidRPr="004F2D3D" w:rsidRDefault="009B16C7" w:rsidP="009B16C7">
            <w:pPr>
              <w:tabs>
                <w:tab w:val="decimal" w:pos="864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76E1E" w14:textId="12F52B66" w:rsidR="009B16C7" w:rsidRPr="003F57B2" w:rsidRDefault="009B16C7" w:rsidP="009B16C7">
            <w:pPr>
              <w:tabs>
                <w:tab w:val="decimal" w:pos="890"/>
              </w:tabs>
              <w:spacing w:line="340" w:lineRule="exact"/>
              <w:ind w:left="-43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419,244</w:t>
            </w:r>
          </w:p>
        </w:tc>
        <w:tc>
          <w:tcPr>
            <w:tcW w:w="90" w:type="dxa"/>
            <w:shd w:val="clear" w:color="auto" w:fill="auto"/>
          </w:tcPr>
          <w:p w14:paraId="12485A81" w14:textId="77777777" w:rsidR="009B16C7" w:rsidRPr="004F2D3D" w:rsidRDefault="009B16C7" w:rsidP="009B16C7">
            <w:pPr>
              <w:tabs>
                <w:tab w:val="decimal" w:pos="720"/>
                <w:tab w:val="decimal" w:pos="864"/>
              </w:tabs>
              <w:spacing w:line="340" w:lineRule="exact"/>
              <w:ind w:left="-43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4C606" w14:textId="26CCEE33" w:rsidR="009B16C7" w:rsidRPr="00967690" w:rsidRDefault="009B16C7" w:rsidP="009B16C7">
            <w:pPr>
              <w:tabs>
                <w:tab w:val="decimal" w:pos="990"/>
              </w:tabs>
              <w:spacing w:line="340" w:lineRule="exact"/>
              <w:ind w:left="-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421,996</w:t>
            </w:r>
          </w:p>
        </w:tc>
        <w:tc>
          <w:tcPr>
            <w:tcW w:w="72" w:type="dxa"/>
            <w:shd w:val="clear" w:color="auto" w:fill="auto"/>
          </w:tcPr>
          <w:p w14:paraId="23EDD91B" w14:textId="77777777" w:rsidR="009B16C7" w:rsidRPr="004F2D3D" w:rsidRDefault="009B16C7" w:rsidP="009B16C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E9D46" w14:textId="716B84B8" w:rsidR="009B16C7" w:rsidRPr="00EE3A05" w:rsidRDefault="009B16C7" w:rsidP="009B16C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E3A0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23D476AD" w14:textId="77777777" w:rsidR="009B16C7" w:rsidRPr="004F2D3D" w:rsidRDefault="009B16C7" w:rsidP="009B16C7">
            <w:pPr>
              <w:tabs>
                <w:tab w:val="decimal" w:pos="929"/>
              </w:tabs>
              <w:spacing w:line="340" w:lineRule="exact"/>
              <w:ind w:left="-46" w:right="-134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98239" w14:textId="77777777" w:rsidR="009B16C7" w:rsidRPr="00EE3A05" w:rsidRDefault="009B16C7" w:rsidP="009B16C7">
            <w:pPr>
              <w:spacing w:line="320" w:lineRule="exact"/>
              <w:ind w:right="-1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EE3A05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78E3B661" w14:textId="77777777" w:rsidR="0074609D" w:rsidRPr="00AD113D" w:rsidRDefault="0074609D" w:rsidP="00B005EB">
      <w:pPr>
        <w:ind w:left="45" w:hanging="18"/>
        <w:rPr>
          <w:rFonts w:asciiTheme="majorBidi" w:hAnsiTheme="majorBidi" w:cstheme="majorBidi"/>
          <w:sz w:val="20"/>
          <w:szCs w:val="20"/>
        </w:rPr>
      </w:pPr>
    </w:p>
    <w:p w14:paraId="702D048C" w14:textId="4489E359" w:rsidR="00B005EB" w:rsidRDefault="00B005EB" w:rsidP="00B005EB">
      <w:pPr>
        <w:ind w:left="45" w:hanging="18"/>
        <w:rPr>
          <w:rFonts w:asciiTheme="majorBidi" w:hAnsiTheme="majorBidi" w:cstheme="majorBidi"/>
          <w:sz w:val="30"/>
          <w:szCs w:val="30"/>
        </w:rPr>
      </w:pPr>
      <w:r w:rsidRPr="0075724C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14:paraId="1997A4EE" w14:textId="77777777" w:rsidR="0075724C" w:rsidRDefault="0075724C" w:rsidP="00715DD1">
      <w:pPr>
        <w:rPr>
          <w:rFonts w:ascii="Angsana New" w:hAnsi="Angsana New"/>
          <w:sz w:val="30"/>
          <w:szCs w:val="30"/>
        </w:rPr>
      </w:pPr>
    </w:p>
    <w:p w14:paraId="06A2D295" w14:textId="6FEAB110" w:rsidR="0075724C" w:rsidRPr="00704738" w:rsidRDefault="0075724C" w:rsidP="00704738">
      <w:pPr>
        <w:ind w:left="45" w:hanging="18"/>
        <w:rPr>
          <w:rFonts w:ascii="Angsana New" w:hAnsi="Angsana New"/>
          <w:sz w:val="30"/>
          <w:szCs w:val="30"/>
        </w:rPr>
        <w:sectPr w:rsidR="0075724C" w:rsidRPr="00704738" w:rsidSect="00383FA0">
          <w:headerReference w:type="default" r:id="rId14"/>
          <w:footerReference w:type="default" r:id="rId15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5CD4E5C6" w14:textId="77777777" w:rsidR="008A0C12" w:rsidRPr="00916005" w:rsidRDefault="008A0C12" w:rsidP="008A0C12">
      <w:pPr>
        <w:spacing w:line="240" w:lineRule="atLeast"/>
        <w:ind w:right="-108" w:firstLine="540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6E7FB26C" w14:textId="77777777" w:rsidR="008A0C12" w:rsidRDefault="008A0C12" w:rsidP="00DC2540">
      <w:pPr>
        <w:pStyle w:val="Ang15"/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451"/>
        <w:gridCol w:w="1439"/>
        <w:gridCol w:w="270"/>
        <w:gridCol w:w="1470"/>
      </w:tblGrid>
      <w:tr w:rsidR="008A0C12" w:rsidRPr="00D041CF" w14:paraId="4B8BACCF" w14:textId="77777777" w:rsidTr="0027651A">
        <w:trPr>
          <w:tblHeader/>
        </w:trPr>
        <w:tc>
          <w:tcPr>
            <w:tcW w:w="3010" w:type="pct"/>
            <w:shd w:val="clear" w:color="auto" w:fill="auto"/>
            <w:vAlign w:val="bottom"/>
          </w:tcPr>
          <w:p w14:paraId="33ECBCBD" w14:textId="5B22025E" w:rsidR="008A0C12" w:rsidRPr="003E0D2B" w:rsidRDefault="0027651A" w:rsidP="0027651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2D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247" w:type="pct"/>
            <w:shd w:val="clear" w:color="auto" w:fill="auto"/>
          </w:tcPr>
          <w:p w14:paraId="1C1180E5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668A89AF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BD0FD20" w14:textId="77777777" w:rsidR="008A0C12" w:rsidRPr="003E0D2B" w:rsidRDefault="008A0C12" w:rsidP="003E0D2B">
            <w:pPr>
              <w:pStyle w:val="BodyText"/>
              <w:spacing w:after="0" w:line="240" w:lineRule="atLeast"/>
              <w:ind w:left="-109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D2B" w:rsidRPr="00D041CF" w14:paraId="7FDBA06B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48716886" w14:textId="3BCA6E62" w:rsidR="003E0D2B" w:rsidRPr="003E0D2B" w:rsidRDefault="003E0D2B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15C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E36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AE36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7" w:type="pct"/>
            <w:shd w:val="clear" w:color="auto" w:fill="auto"/>
          </w:tcPr>
          <w:p w14:paraId="41C3C907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0F03DE0C" w14:textId="5A0B552F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E0D2B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226A374C" w14:textId="77777777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5FD81648" w14:textId="082DD594" w:rsidR="003E0D2B" w:rsidRPr="003E0D2B" w:rsidRDefault="003E0D2B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E0D2B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</w:tr>
      <w:tr w:rsidR="000A2A18" w:rsidRPr="00D041CF" w14:paraId="6B45E805" w14:textId="77777777">
        <w:trPr>
          <w:trHeight w:val="299"/>
          <w:tblHeader/>
        </w:trPr>
        <w:tc>
          <w:tcPr>
            <w:tcW w:w="3010" w:type="pct"/>
            <w:shd w:val="clear" w:color="auto" w:fill="auto"/>
          </w:tcPr>
          <w:p w14:paraId="27A62807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7" w:type="pct"/>
            <w:shd w:val="clear" w:color="auto" w:fill="auto"/>
          </w:tcPr>
          <w:p w14:paraId="2C5A5176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pct"/>
            <w:gridSpan w:val="3"/>
            <w:shd w:val="clear" w:color="auto" w:fill="auto"/>
          </w:tcPr>
          <w:p w14:paraId="1FF3E932" w14:textId="77777777" w:rsidR="000A2A18" w:rsidRPr="003E0D2B" w:rsidRDefault="000A2A18" w:rsidP="003E0D2B">
            <w:pPr>
              <w:pStyle w:val="BodyText"/>
              <w:spacing w:after="0" w:line="240" w:lineRule="atLeas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2A18" w:rsidRPr="00D041CF" w14:paraId="329A610A" w14:textId="77777777">
        <w:tc>
          <w:tcPr>
            <w:tcW w:w="3010" w:type="pct"/>
            <w:shd w:val="clear" w:color="auto" w:fill="auto"/>
          </w:tcPr>
          <w:p w14:paraId="73E3053E" w14:textId="77777777" w:rsidR="000A2A18" w:rsidRPr="003E0D2B" w:rsidRDefault="000A2A18" w:rsidP="003E0D2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47" w:type="pct"/>
            <w:shd w:val="clear" w:color="auto" w:fill="auto"/>
          </w:tcPr>
          <w:p w14:paraId="674D1E6C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  <w:shd w:val="clear" w:color="auto" w:fill="auto"/>
          </w:tcPr>
          <w:p w14:paraId="1494FBAA" w14:textId="77777777" w:rsidR="000A2A18" w:rsidRPr="003E0D2B" w:rsidRDefault="000A2A18" w:rsidP="003E0D2B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14:paraId="328767D9" w14:textId="77777777" w:rsidR="000A2A18" w:rsidRPr="003E0D2B" w:rsidRDefault="000A2A18" w:rsidP="003E0D2B">
            <w:pPr>
              <w:tabs>
                <w:tab w:val="decimal" w:pos="877"/>
              </w:tabs>
              <w:spacing w:line="240" w:lineRule="atLeast"/>
              <w:ind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6" w:type="pct"/>
            <w:shd w:val="clear" w:color="auto" w:fill="auto"/>
          </w:tcPr>
          <w:p w14:paraId="0FA7C76D" w14:textId="77777777" w:rsidR="000A2A18" w:rsidRPr="003E0D2B" w:rsidRDefault="000A2A18" w:rsidP="003E0D2B">
            <w:pPr>
              <w:spacing w:line="240" w:lineRule="atLeast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1C4C" w:rsidRPr="00D041CF" w14:paraId="001988D4" w14:textId="77777777">
        <w:tc>
          <w:tcPr>
            <w:tcW w:w="3010" w:type="pct"/>
            <w:shd w:val="clear" w:color="auto" w:fill="auto"/>
          </w:tcPr>
          <w:p w14:paraId="67897833" w14:textId="77777777" w:rsidR="00071C4C" w:rsidRPr="003E0D2B" w:rsidRDefault="00071C4C" w:rsidP="00071C4C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7" w:type="pct"/>
            <w:shd w:val="clear" w:color="auto" w:fill="auto"/>
          </w:tcPr>
          <w:p w14:paraId="1FD525E1" w14:textId="77777777" w:rsidR="00071C4C" w:rsidRPr="003E0D2B" w:rsidRDefault="00071C4C" w:rsidP="00071C4C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4F1AEB0D" w14:textId="00C43862" w:rsidR="00071C4C" w:rsidRPr="003E0D2B" w:rsidRDefault="00071C4C" w:rsidP="00071C4C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253,158</w:t>
            </w:r>
          </w:p>
        </w:tc>
        <w:tc>
          <w:tcPr>
            <w:tcW w:w="148" w:type="pct"/>
            <w:shd w:val="clear" w:color="auto" w:fill="auto"/>
          </w:tcPr>
          <w:p w14:paraId="56B8220B" w14:textId="77777777" w:rsidR="00071C4C" w:rsidRPr="003E0D2B" w:rsidRDefault="00071C4C" w:rsidP="00071C4C">
            <w:pPr>
              <w:pStyle w:val="1-Number"/>
              <w:tabs>
                <w:tab w:val="clear" w:pos="3735"/>
                <w:tab w:val="decimal" w:pos="1150"/>
              </w:tabs>
              <w:ind w:left="-10" w:right="-110"/>
              <w:jc w:val="left"/>
              <w:rPr>
                <w:b/>
                <w:bCs/>
                <w:lang w:val="en-GB"/>
              </w:rPr>
            </w:pPr>
          </w:p>
        </w:tc>
        <w:tc>
          <w:tcPr>
            <w:tcW w:w="806" w:type="pct"/>
            <w:shd w:val="clear" w:color="auto" w:fill="auto"/>
          </w:tcPr>
          <w:p w14:paraId="70FEF568" w14:textId="6437CAC2" w:rsidR="00071C4C" w:rsidRPr="003E0D2B" w:rsidRDefault="00071C4C" w:rsidP="00071C4C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249,894</w:t>
            </w:r>
          </w:p>
        </w:tc>
      </w:tr>
      <w:tr w:rsidR="00AE3601" w:rsidRPr="008D1604" w14:paraId="74064178" w14:textId="77777777">
        <w:tc>
          <w:tcPr>
            <w:tcW w:w="3010" w:type="pct"/>
            <w:shd w:val="clear" w:color="auto" w:fill="auto"/>
          </w:tcPr>
          <w:p w14:paraId="6E1F4604" w14:textId="47E92174" w:rsidR="00AE3601" w:rsidRPr="003E0D2B" w:rsidRDefault="00AE3601" w:rsidP="00AE360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ส่วนแบ่งกำไรสุทธิของเงินลงทุนในการร่วมค้า</w:t>
            </w:r>
          </w:p>
        </w:tc>
        <w:tc>
          <w:tcPr>
            <w:tcW w:w="247" w:type="pct"/>
            <w:shd w:val="clear" w:color="auto" w:fill="auto"/>
          </w:tcPr>
          <w:p w14:paraId="40CDF91F" w14:textId="77777777" w:rsidR="00AE3601" w:rsidRPr="003E0D2B" w:rsidRDefault="00AE3601" w:rsidP="00AE3601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9" w:type="pct"/>
            <w:shd w:val="clear" w:color="auto" w:fill="auto"/>
          </w:tcPr>
          <w:p w14:paraId="38DAE2DE" w14:textId="1AD98F70" w:rsidR="00AE3601" w:rsidRPr="003E0D2B" w:rsidRDefault="00B43D52" w:rsidP="00AE3601">
            <w:pPr>
              <w:tabs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2,928</w:t>
            </w:r>
          </w:p>
        </w:tc>
        <w:tc>
          <w:tcPr>
            <w:tcW w:w="148" w:type="pct"/>
            <w:shd w:val="clear" w:color="auto" w:fill="auto"/>
          </w:tcPr>
          <w:p w14:paraId="403E38DD" w14:textId="77777777" w:rsidR="00AE3601" w:rsidRPr="003E0D2B" w:rsidRDefault="00AE3601" w:rsidP="00AE3601">
            <w:pPr>
              <w:pStyle w:val="1-Number"/>
              <w:tabs>
                <w:tab w:val="clear" w:pos="3735"/>
                <w:tab w:val="decimal" w:pos="1150"/>
              </w:tabs>
              <w:ind w:right="-110"/>
              <w:jc w:val="left"/>
            </w:pPr>
          </w:p>
        </w:tc>
        <w:tc>
          <w:tcPr>
            <w:tcW w:w="806" w:type="pct"/>
            <w:shd w:val="clear" w:color="auto" w:fill="auto"/>
          </w:tcPr>
          <w:p w14:paraId="2E184470" w14:textId="4D44B1CE" w:rsidR="00AE3601" w:rsidRPr="003E0D2B" w:rsidRDefault="00AE3601" w:rsidP="00AE3601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1,419</w:t>
            </w:r>
          </w:p>
        </w:tc>
      </w:tr>
      <w:tr w:rsidR="00AE3601" w:rsidRPr="00D041CF" w14:paraId="1BBC1766" w14:textId="77777777">
        <w:tc>
          <w:tcPr>
            <w:tcW w:w="3010" w:type="pct"/>
            <w:shd w:val="clear" w:color="auto" w:fill="auto"/>
          </w:tcPr>
          <w:p w14:paraId="2F0A8F0F" w14:textId="73454E8B" w:rsidR="00AE3601" w:rsidRPr="003E0D2B" w:rsidRDefault="00AE3601" w:rsidP="00AE360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FB2B18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E0D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FB2B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7" w:type="pct"/>
            <w:shd w:val="clear" w:color="auto" w:fill="auto"/>
          </w:tcPr>
          <w:p w14:paraId="431EECAB" w14:textId="77777777" w:rsidR="00AE3601" w:rsidRPr="003E0D2B" w:rsidRDefault="00AE3601" w:rsidP="00AE3601">
            <w:pPr>
              <w:tabs>
                <w:tab w:val="decimal" w:pos="104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A3B22" w14:textId="58B9F58B" w:rsidR="00AE3601" w:rsidRPr="003E0D2B" w:rsidRDefault="00B43D52" w:rsidP="00AE3601">
            <w:pPr>
              <w:tabs>
                <w:tab w:val="decimal" w:pos="1150"/>
              </w:tabs>
              <w:spacing w:line="240" w:lineRule="atLeast"/>
              <w:ind w:left="-43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256,086</w:t>
            </w:r>
          </w:p>
        </w:tc>
        <w:tc>
          <w:tcPr>
            <w:tcW w:w="148" w:type="pct"/>
            <w:shd w:val="clear" w:color="auto" w:fill="auto"/>
          </w:tcPr>
          <w:p w14:paraId="4A6B471D" w14:textId="77777777" w:rsidR="00AE3601" w:rsidRPr="003E0D2B" w:rsidRDefault="00AE3601" w:rsidP="00AE3601">
            <w:pPr>
              <w:pStyle w:val="1-Number"/>
              <w:tabs>
                <w:tab w:val="clear" w:pos="3735"/>
                <w:tab w:val="decimal" w:pos="1150"/>
              </w:tabs>
              <w:ind w:left="-43" w:right="-110"/>
              <w:jc w:val="left"/>
              <w:rPr>
                <w:b/>
                <w:b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4137B" w14:textId="6A41D501" w:rsidR="00AE3601" w:rsidRPr="003E0D2B" w:rsidRDefault="00AE3601" w:rsidP="00AE3601">
            <w:pPr>
              <w:tabs>
                <w:tab w:val="decimal" w:pos="1254"/>
              </w:tabs>
              <w:spacing w:line="240" w:lineRule="atLeast"/>
              <w:ind w:left="-10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251,313</w:t>
            </w:r>
          </w:p>
        </w:tc>
      </w:tr>
    </w:tbl>
    <w:p w14:paraId="6A149A4A" w14:textId="5E442AE3" w:rsidR="008A0C12" w:rsidRPr="00633A7A" w:rsidRDefault="008A0C12" w:rsidP="008A0C12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8A0C12" w:rsidRPr="00633A7A" w:rsidSect="00A94831">
          <w:footerReference w:type="default" r:id="rId16"/>
          <w:pgSz w:w="11909" w:h="16834" w:code="9"/>
          <w:pgMar w:top="691" w:right="1152" w:bottom="720" w:left="1152" w:header="720" w:footer="720" w:gutter="0"/>
          <w:paperSrc w:first="15" w:other="15"/>
          <w:pgNumType w:start="26"/>
          <w:cols w:space="737"/>
          <w:docGrid w:linePitch="299"/>
        </w:sectPr>
      </w:pPr>
      <w:bookmarkStart w:id="1" w:name="_Hlk126672031"/>
    </w:p>
    <w:bookmarkEnd w:id="1"/>
    <w:p w14:paraId="550B4A60" w14:textId="2A136120" w:rsidR="00934E7C" w:rsidRDefault="00934E7C" w:rsidP="00934E7C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934E7C">
        <w:rPr>
          <w:rFonts w:ascii="Angsana New" w:hAnsi="Angsana New"/>
          <w:sz w:val="30"/>
          <w:szCs w:val="30"/>
          <w:cs/>
        </w:rPr>
        <w:lastRenderedPageBreak/>
        <w:t>เงินลงทุนใน</w:t>
      </w:r>
      <w:r>
        <w:rPr>
          <w:rFonts w:ascii="Angsana New" w:hAnsi="Angsana New" w:hint="cs"/>
          <w:sz w:val="30"/>
          <w:szCs w:val="30"/>
          <w:cs/>
        </w:rPr>
        <w:t>การร่วมค้า</w:t>
      </w:r>
      <w:r w:rsidRPr="00934E7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F23E9">
        <w:rPr>
          <w:rFonts w:ascii="Angsana New" w:hAnsi="Angsana New"/>
          <w:sz w:val="30"/>
          <w:szCs w:val="30"/>
          <w:lang w:val="en-US"/>
        </w:rPr>
        <w:t>30</w:t>
      </w:r>
      <w:r w:rsidR="001F23E9" w:rsidRPr="00934E7C">
        <w:rPr>
          <w:rFonts w:ascii="Angsana New" w:hAnsi="Angsana New"/>
          <w:sz w:val="30"/>
          <w:szCs w:val="30"/>
          <w:cs/>
        </w:rPr>
        <w:t xml:space="preserve"> </w:t>
      </w:r>
      <w:r w:rsidR="001F23E9">
        <w:rPr>
          <w:rFonts w:ascii="Angsana New" w:hAnsi="Angsana New" w:hint="cs"/>
          <w:sz w:val="30"/>
          <w:szCs w:val="30"/>
          <w:cs/>
        </w:rPr>
        <w:t>มิถุนายน</w:t>
      </w:r>
      <w:r w:rsidR="001F23E9" w:rsidRPr="00934E7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804478">
        <w:rPr>
          <w:rFonts w:ascii="Angsana New" w:hAnsi="Angsana New"/>
          <w:sz w:val="30"/>
          <w:szCs w:val="30"/>
        </w:rPr>
        <w:t>7</w:t>
      </w:r>
      <w:r w:rsidRPr="00934E7C">
        <w:rPr>
          <w:rFonts w:ascii="Angsana New" w:hAnsi="Angsana New"/>
          <w:sz w:val="30"/>
          <w:szCs w:val="30"/>
          <w:cs/>
        </w:rPr>
        <w:t xml:space="preserve"> และ </w:t>
      </w:r>
      <w:r>
        <w:rPr>
          <w:rFonts w:ascii="Angsana New" w:hAnsi="Angsana New"/>
          <w:sz w:val="30"/>
          <w:szCs w:val="30"/>
        </w:rPr>
        <w:t>31</w:t>
      </w:r>
      <w:r w:rsidRPr="00934E7C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</w:t>
      </w:r>
      <w:r w:rsidR="00457C0E">
        <w:rPr>
          <w:rFonts w:ascii="Angsana New" w:hAnsi="Angsana New"/>
          <w:sz w:val="30"/>
          <w:szCs w:val="30"/>
        </w:rPr>
        <w:t>6</w:t>
      </w:r>
      <w:r w:rsidRPr="00934E7C">
        <w:rPr>
          <w:rFonts w:ascii="Angsana New" w:hAnsi="Angsana New"/>
          <w:sz w:val="30"/>
          <w:szCs w:val="30"/>
          <w:cs/>
        </w:rPr>
        <w:t xml:space="preserve"> และเงินปันผลรับจากเงินลงทุนสำหรับแต่ละงวดสิ้นสุดวันที่ </w:t>
      </w:r>
      <w:r w:rsidR="001F23E9">
        <w:rPr>
          <w:rFonts w:ascii="Angsana New" w:hAnsi="Angsana New"/>
          <w:sz w:val="30"/>
          <w:szCs w:val="30"/>
          <w:lang w:val="en-US"/>
        </w:rPr>
        <w:t>30</w:t>
      </w:r>
      <w:r w:rsidR="001F23E9" w:rsidRPr="00934E7C">
        <w:rPr>
          <w:rFonts w:ascii="Angsana New" w:hAnsi="Angsana New"/>
          <w:sz w:val="30"/>
          <w:szCs w:val="30"/>
          <w:cs/>
        </w:rPr>
        <w:t xml:space="preserve"> </w:t>
      </w:r>
      <w:r w:rsidR="001F23E9">
        <w:rPr>
          <w:rFonts w:ascii="Angsana New" w:hAnsi="Angsana New" w:hint="cs"/>
          <w:sz w:val="30"/>
          <w:szCs w:val="30"/>
          <w:cs/>
        </w:rPr>
        <w:t>มิถุนายน</w:t>
      </w:r>
      <w:r w:rsidR="001F23E9" w:rsidRPr="00934E7C">
        <w:rPr>
          <w:rFonts w:ascii="Angsana New" w:hAnsi="Angsana New"/>
          <w:sz w:val="30"/>
          <w:szCs w:val="30"/>
          <w:cs/>
        </w:rPr>
        <w:t xml:space="preserve"> </w:t>
      </w:r>
      <w:r w:rsidR="00457C0E">
        <w:rPr>
          <w:rFonts w:ascii="Angsana New" w:hAnsi="Angsana New"/>
          <w:sz w:val="30"/>
          <w:szCs w:val="30"/>
        </w:rPr>
        <w:t>256</w:t>
      </w:r>
      <w:r w:rsidR="00804478">
        <w:rPr>
          <w:rFonts w:ascii="Angsana New" w:hAnsi="Angsana New"/>
          <w:sz w:val="30"/>
          <w:szCs w:val="30"/>
        </w:rPr>
        <w:t>7</w:t>
      </w:r>
      <w:r w:rsidR="00457C0E" w:rsidRPr="00934E7C">
        <w:rPr>
          <w:rFonts w:ascii="Angsana New" w:hAnsi="Angsana New"/>
          <w:sz w:val="30"/>
          <w:szCs w:val="30"/>
          <w:cs/>
        </w:rPr>
        <w:t xml:space="preserve"> </w:t>
      </w:r>
      <w:r w:rsidRPr="00934E7C">
        <w:rPr>
          <w:rFonts w:ascii="Angsana New" w:hAnsi="Angsana New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256</w:t>
      </w:r>
      <w:r w:rsidR="00457C0E">
        <w:rPr>
          <w:rFonts w:ascii="Angsana New" w:hAnsi="Angsana New"/>
          <w:sz w:val="30"/>
          <w:szCs w:val="30"/>
        </w:rPr>
        <w:t>6</w:t>
      </w:r>
      <w:r w:rsidRPr="00934E7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D312948" w14:textId="77777777" w:rsidR="00934E7C" w:rsidRPr="00A05071" w:rsidRDefault="00934E7C" w:rsidP="00934E7C">
      <w:pPr>
        <w:pStyle w:val="Bo-Blankline"/>
        <w:rPr>
          <w:lang w:val="en-US"/>
        </w:rPr>
      </w:pPr>
    </w:p>
    <w:tbl>
      <w:tblPr>
        <w:tblW w:w="148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4"/>
        <w:gridCol w:w="2316"/>
        <w:gridCol w:w="90"/>
        <w:gridCol w:w="900"/>
        <w:gridCol w:w="90"/>
        <w:gridCol w:w="900"/>
        <w:gridCol w:w="81"/>
        <w:gridCol w:w="909"/>
        <w:gridCol w:w="72"/>
        <w:gridCol w:w="918"/>
        <w:gridCol w:w="99"/>
        <w:gridCol w:w="981"/>
        <w:gridCol w:w="56"/>
        <w:gridCol w:w="934"/>
        <w:gridCol w:w="95"/>
        <w:gridCol w:w="1075"/>
        <w:gridCol w:w="90"/>
        <w:gridCol w:w="1080"/>
        <w:gridCol w:w="72"/>
        <w:gridCol w:w="918"/>
        <w:gridCol w:w="63"/>
        <w:gridCol w:w="927"/>
      </w:tblGrid>
      <w:tr w:rsidR="00934E7C" w:rsidRPr="004F2D3D" w14:paraId="12148DE6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520971EB" w14:textId="77777777" w:rsidR="00934E7C" w:rsidRPr="003E0D2B" w:rsidRDefault="00934E7C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F641824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DFEF9C4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C0A221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260" w:type="dxa"/>
            <w:gridSpan w:val="19"/>
            <w:shd w:val="clear" w:color="auto" w:fill="auto"/>
          </w:tcPr>
          <w:p w14:paraId="7E18A23A" w14:textId="77777777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934E7C" w:rsidRPr="004F2D3D" w14:paraId="20F657FE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399469BA" w14:textId="77777777" w:rsidR="00934E7C" w:rsidRPr="003E0D2B" w:rsidRDefault="00934E7C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0DA8CEC1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0106ED9" w14:textId="24FDCCCE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793F2B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13792147" w14:textId="0555AA1A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28FE4D4D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3EE858C4" w14:textId="31C2481F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72A23037" w14:textId="77777777" w:rsidR="00934E7C" w:rsidRPr="003E0D2B" w:rsidRDefault="00934E7C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71" w:type="dxa"/>
            <w:gridSpan w:val="3"/>
            <w:shd w:val="clear" w:color="auto" w:fill="auto"/>
            <w:vAlign w:val="bottom"/>
          </w:tcPr>
          <w:p w14:paraId="5320A617" w14:textId="1887EE01" w:rsidR="00934E7C" w:rsidRPr="003E0D2B" w:rsidRDefault="00934E7C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2690A0CA" w14:textId="77777777" w:rsidR="00934E7C" w:rsidRPr="003E0D2B" w:rsidRDefault="00934E7C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245" w:type="dxa"/>
            <w:gridSpan w:val="3"/>
            <w:shd w:val="clear" w:color="auto" w:fill="auto"/>
            <w:vAlign w:val="bottom"/>
          </w:tcPr>
          <w:p w14:paraId="15753675" w14:textId="2D3655D7" w:rsidR="00934E7C" w:rsidRPr="003E0D2B" w:rsidRDefault="00934E7C" w:rsidP="003E0D2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4CB6EE82" w14:textId="77777777" w:rsidR="00934E7C" w:rsidRPr="003E0D2B" w:rsidRDefault="00934E7C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20E8E06C" w14:textId="0C528EE4" w:rsidR="00934E7C" w:rsidRPr="003E0D2B" w:rsidRDefault="00934E7C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เงินปันผลรับสำหรับ</w:t>
            </w:r>
          </w:p>
        </w:tc>
      </w:tr>
      <w:tr w:rsidR="00334416" w:rsidRPr="004F2D3D" w14:paraId="54DF1057" w14:textId="77777777">
        <w:trPr>
          <w:tblHeader/>
        </w:trPr>
        <w:tc>
          <w:tcPr>
            <w:tcW w:w="2070" w:type="dxa"/>
            <w:shd w:val="clear" w:color="auto" w:fill="auto"/>
            <w:vAlign w:val="bottom"/>
          </w:tcPr>
          <w:p w14:paraId="6D254BCD" w14:textId="77777777" w:rsidR="00334416" w:rsidRPr="003E0D2B" w:rsidRDefault="00334416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AD9FBB9" w14:textId="77777777" w:rsidR="00334416" w:rsidRPr="003E0D2B" w:rsidRDefault="00334416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  <w:vAlign w:val="bottom"/>
          </w:tcPr>
          <w:p w14:paraId="279AB29D" w14:textId="026E7CF1" w:rsidR="00334416" w:rsidRPr="003E0D2B" w:rsidRDefault="004F50AF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  <w:shd w:val="clear" w:color="auto" w:fill="auto"/>
          </w:tcPr>
          <w:p w14:paraId="74C2F2AB" w14:textId="77777777" w:rsidR="00334416" w:rsidRPr="003E0D2B" w:rsidRDefault="00334416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75E48ED1" w14:textId="4476E5C6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สัดส่วนความเป็นเจ้าของ</w:t>
            </w:r>
          </w:p>
        </w:tc>
        <w:tc>
          <w:tcPr>
            <w:tcW w:w="81" w:type="dxa"/>
            <w:shd w:val="clear" w:color="auto" w:fill="auto"/>
          </w:tcPr>
          <w:p w14:paraId="5C47DC23" w14:textId="77777777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899" w:type="dxa"/>
            <w:gridSpan w:val="3"/>
            <w:shd w:val="clear" w:color="auto" w:fill="auto"/>
          </w:tcPr>
          <w:p w14:paraId="4BD5206D" w14:textId="2059C7C8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ทุนชำระแล้ว</w:t>
            </w:r>
          </w:p>
        </w:tc>
        <w:tc>
          <w:tcPr>
            <w:tcW w:w="99" w:type="dxa"/>
            <w:shd w:val="clear" w:color="auto" w:fill="auto"/>
          </w:tcPr>
          <w:p w14:paraId="4A49DD26" w14:textId="77777777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shd w:val="clear" w:color="auto" w:fill="auto"/>
          </w:tcPr>
          <w:p w14:paraId="0EB5D5B2" w14:textId="2F51F7E2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5" w:type="dxa"/>
            <w:shd w:val="clear" w:color="auto" w:fill="auto"/>
          </w:tcPr>
          <w:p w14:paraId="70D3CDCD" w14:textId="77777777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5" w:type="dxa"/>
            <w:gridSpan w:val="3"/>
            <w:shd w:val="clear" w:color="auto" w:fill="auto"/>
          </w:tcPr>
          <w:p w14:paraId="088B1DE6" w14:textId="769F63BA" w:rsidR="00334416" w:rsidRPr="003E0D2B" w:rsidRDefault="00334416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มูลค่าตามวิธีส่วนได้เสีย</w:t>
            </w:r>
          </w:p>
        </w:tc>
        <w:tc>
          <w:tcPr>
            <w:tcW w:w="72" w:type="dxa"/>
            <w:shd w:val="clear" w:color="auto" w:fill="auto"/>
          </w:tcPr>
          <w:p w14:paraId="5C06ADBC" w14:textId="77777777" w:rsidR="00334416" w:rsidRPr="003E0D2B" w:rsidRDefault="00334416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0743F372" w14:textId="7156B703" w:rsidR="00334416" w:rsidRPr="003E0D2B" w:rsidRDefault="00657F29" w:rsidP="003E0D2B">
            <w:pPr>
              <w:pStyle w:val="acctfourfigures"/>
              <w:tabs>
                <w:tab w:val="clear" w:pos="765"/>
              </w:tabs>
              <w:spacing w:line="240" w:lineRule="atLeast"/>
              <w:ind w:left="-113" w:right="-7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="00515C6C">
              <w:rPr>
                <w:rFonts w:ascii="Angsana New" w:hAnsi="Angsana New" w:hint="cs"/>
                <w:sz w:val="27"/>
                <w:szCs w:val="27"/>
                <w:cs/>
              </w:rPr>
              <w:t>หก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</w:rPr>
              <w:t>เดือนสิ้นสุดวันที่</w:t>
            </w:r>
          </w:p>
        </w:tc>
      </w:tr>
      <w:tr w:rsidR="00457C0E" w:rsidRPr="004F2D3D" w14:paraId="005E98B4" w14:textId="77777777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259A6D10" w14:textId="77777777" w:rsidR="00457C0E" w:rsidRPr="003E0D2B" w:rsidRDefault="00457C0E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3056C4B9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BC5B2B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66EC14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7B98EE" w14:textId="22185AF7" w:rsidR="00457C0E" w:rsidRPr="001F23E9" w:rsidRDefault="001F23E9" w:rsidP="001F23E9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5A697E3" w14:textId="77777777" w:rsidR="00457C0E" w:rsidRPr="001F23E9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1DA67F" w14:textId="4C958FCA" w:rsidR="00457C0E" w:rsidRPr="001F23E9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81" w:type="dxa"/>
            <w:shd w:val="clear" w:color="auto" w:fill="auto"/>
          </w:tcPr>
          <w:p w14:paraId="33893778" w14:textId="77777777" w:rsidR="00457C0E" w:rsidRPr="001F23E9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221CE90" w14:textId="4B454E6D" w:rsidR="00457C0E" w:rsidRPr="001F23E9" w:rsidRDefault="001F23E9" w:rsidP="001F23E9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72" w:type="dxa"/>
            <w:shd w:val="clear" w:color="auto" w:fill="auto"/>
          </w:tcPr>
          <w:p w14:paraId="55FE273A" w14:textId="77777777" w:rsidR="00457C0E" w:rsidRPr="001F23E9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233CFC3" w14:textId="4BB8DEFE" w:rsidR="00457C0E" w:rsidRPr="001F23E9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9" w:type="dxa"/>
            <w:shd w:val="clear" w:color="auto" w:fill="auto"/>
          </w:tcPr>
          <w:p w14:paraId="68B630B2" w14:textId="77777777" w:rsidR="00457C0E" w:rsidRPr="001F23E9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0771A18" w14:textId="2BD0B950" w:rsidR="00457C0E" w:rsidRPr="001F23E9" w:rsidRDefault="001F23E9" w:rsidP="001F23E9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56" w:type="dxa"/>
            <w:shd w:val="clear" w:color="auto" w:fill="auto"/>
          </w:tcPr>
          <w:p w14:paraId="6430E71A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431ECF39" w14:textId="164D3039" w:rsidR="00457C0E" w:rsidRPr="003E0D2B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95" w:type="dxa"/>
            <w:shd w:val="clear" w:color="auto" w:fill="auto"/>
          </w:tcPr>
          <w:p w14:paraId="1000A470" w14:textId="77777777" w:rsidR="00457C0E" w:rsidRPr="003E0D2B" w:rsidRDefault="00457C0E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03B1114B" w14:textId="76A541A0" w:rsidR="00457C0E" w:rsidRPr="001F23E9" w:rsidRDefault="001F23E9" w:rsidP="001F23E9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AF10AF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3F7436" w14:textId="4EB22B3E" w:rsidR="00457C0E" w:rsidRPr="003E0D2B" w:rsidRDefault="00457C0E" w:rsidP="003E0D2B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 xml:space="preserve">31 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ธันวาคม</w:t>
            </w:r>
          </w:p>
        </w:tc>
        <w:tc>
          <w:tcPr>
            <w:tcW w:w="72" w:type="dxa"/>
            <w:shd w:val="clear" w:color="auto" w:fill="auto"/>
          </w:tcPr>
          <w:p w14:paraId="395A0F76" w14:textId="77777777" w:rsidR="00457C0E" w:rsidRPr="003E0D2B" w:rsidRDefault="00457C0E" w:rsidP="003E0D2B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F100585" w14:textId="4AE64DE8" w:rsidR="00457C0E" w:rsidRPr="001F23E9" w:rsidRDefault="001F23E9" w:rsidP="001F23E9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3" w:type="dxa"/>
            <w:shd w:val="clear" w:color="auto" w:fill="auto"/>
          </w:tcPr>
          <w:p w14:paraId="34B0AF7C" w14:textId="77777777" w:rsidR="00457C0E" w:rsidRPr="001F23E9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48FEA9" w14:textId="1CE75971" w:rsidR="00457C0E" w:rsidRPr="001F23E9" w:rsidRDefault="001F23E9" w:rsidP="001F23E9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1F23E9">
              <w:rPr>
                <w:rFonts w:ascii="Angsana New" w:hAnsi="Angsana New"/>
                <w:sz w:val="27"/>
                <w:szCs w:val="27"/>
                <w:lang w:val="en-US"/>
              </w:rPr>
              <w:t>30</w:t>
            </w:r>
            <w:r w:rsidRPr="001F23E9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1F23E9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</w:tr>
      <w:tr w:rsidR="00457C0E" w:rsidRPr="004F2D3D" w14:paraId="64C854BE" w14:textId="77777777">
        <w:trPr>
          <w:trHeight w:val="234"/>
          <w:tblHeader/>
        </w:trPr>
        <w:tc>
          <w:tcPr>
            <w:tcW w:w="2070" w:type="dxa"/>
            <w:shd w:val="clear" w:color="auto" w:fill="auto"/>
            <w:vAlign w:val="bottom"/>
          </w:tcPr>
          <w:p w14:paraId="58D35FCB" w14:textId="77777777" w:rsidR="00457C0E" w:rsidRPr="003E0D2B" w:rsidRDefault="00457C0E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400ED14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137F652A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8C3F8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62AE0C" w14:textId="4479C603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DBC01F6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A42118" w14:textId="772AC310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739670A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6D6DB0AE" w14:textId="1DFC52D6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72" w:type="dxa"/>
            <w:shd w:val="clear" w:color="auto" w:fill="auto"/>
          </w:tcPr>
          <w:p w14:paraId="241FEB9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79DB461" w14:textId="26368FBA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99" w:type="dxa"/>
            <w:shd w:val="clear" w:color="auto" w:fill="auto"/>
          </w:tcPr>
          <w:p w14:paraId="781DD3BD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2B50E615" w14:textId="670D1E20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56" w:type="dxa"/>
            <w:shd w:val="clear" w:color="auto" w:fill="auto"/>
          </w:tcPr>
          <w:p w14:paraId="5997872C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25299122" w14:textId="0C01C8AE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95" w:type="dxa"/>
            <w:shd w:val="clear" w:color="auto" w:fill="auto"/>
          </w:tcPr>
          <w:p w14:paraId="46B17947" w14:textId="77777777" w:rsidR="00457C0E" w:rsidRPr="003E0D2B" w:rsidRDefault="00457C0E" w:rsidP="003E0D2B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21866DEA" w14:textId="2220EF7B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3D336AAC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9018F4" w14:textId="025DF054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2566</w:t>
            </w:r>
          </w:p>
        </w:tc>
        <w:tc>
          <w:tcPr>
            <w:tcW w:w="72" w:type="dxa"/>
            <w:shd w:val="clear" w:color="auto" w:fill="auto"/>
          </w:tcPr>
          <w:p w14:paraId="4B1A4BFD" w14:textId="77777777" w:rsidR="00457C0E" w:rsidRPr="003E0D2B" w:rsidRDefault="00457C0E" w:rsidP="003E0D2B">
            <w:pPr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E212C9" w14:textId="03AC092E" w:rsidR="00457C0E" w:rsidRPr="003E0D2B" w:rsidRDefault="00457C0E" w:rsidP="003E0D2B">
            <w:pPr>
              <w:spacing w:line="240" w:lineRule="atLeast"/>
              <w:ind w:left="-10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7</w:t>
            </w:r>
          </w:p>
        </w:tc>
        <w:tc>
          <w:tcPr>
            <w:tcW w:w="63" w:type="dxa"/>
            <w:shd w:val="clear" w:color="auto" w:fill="auto"/>
          </w:tcPr>
          <w:p w14:paraId="5DF775BF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0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96CFA39" w14:textId="4D4644D0" w:rsidR="00457C0E" w:rsidRPr="003E0D2B" w:rsidRDefault="00457C0E" w:rsidP="003E0D2B">
            <w:pPr>
              <w:spacing w:line="240" w:lineRule="atLeast"/>
              <w:ind w:left="-10"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256</w:t>
            </w: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6</w:t>
            </w:r>
          </w:p>
        </w:tc>
      </w:tr>
      <w:tr w:rsidR="00457C0E" w:rsidRPr="004F2D3D" w14:paraId="5BBA8B08" w14:textId="77777777">
        <w:trPr>
          <w:trHeight w:val="135"/>
          <w:tblHeader/>
        </w:trPr>
        <w:tc>
          <w:tcPr>
            <w:tcW w:w="2070" w:type="dxa"/>
            <w:shd w:val="clear" w:color="auto" w:fill="auto"/>
            <w:vAlign w:val="bottom"/>
          </w:tcPr>
          <w:p w14:paraId="4814D5E1" w14:textId="77777777" w:rsidR="00457C0E" w:rsidRPr="003E0D2B" w:rsidRDefault="00457C0E" w:rsidP="003E0D2B">
            <w:pPr>
              <w:spacing w:line="240" w:lineRule="atLeast"/>
              <w:ind w:left="45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</w:p>
        </w:tc>
        <w:tc>
          <w:tcPr>
            <w:tcW w:w="114" w:type="dxa"/>
            <w:shd w:val="clear" w:color="auto" w:fill="auto"/>
          </w:tcPr>
          <w:p w14:paraId="625E042F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4BD3796F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E6628E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435FA326" w14:textId="77777777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ร้อยละ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4702C02C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left="-115" w:right="-115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289" w:type="dxa"/>
            <w:gridSpan w:val="15"/>
            <w:shd w:val="clear" w:color="auto" w:fill="auto"/>
          </w:tcPr>
          <w:p w14:paraId="4F9329E1" w14:textId="77777777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(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cs/>
                <w:lang w:val="en-US"/>
              </w:rPr>
              <w:t>พันบาท</w:t>
            </w:r>
            <w:r w:rsidRPr="003E0D2B">
              <w:rPr>
                <w:rFonts w:ascii="Angsana New" w:hAnsi="Angsana New" w:hint="cs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457C0E" w:rsidRPr="004F2D3D" w14:paraId="416CD3EE" w14:textId="77777777">
        <w:tc>
          <w:tcPr>
            <w:tcW w:w="2070" w:type="dxa"/>
            <w:shd w:val="clear" w:color="auto" w:fill="auto"/>
            <w:vAlign w:val="bottom"/>
          </w:tcPr>
          <w:p w14:paraId="1E749A22" w14:textId="77777777" w:rsidR="00457C0E" w:rsidRPr="003E0D2B" w:rsidRDefault="00457C0E" w:rsidP="003E0D2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i/>
                <w:iCs/>
                <w:color w:val="000000"/>
                <w:sz w:val="27"/>
                <w:szCs w:val="27"/>
                <w:cs/>
                <w:lang w:val="en-US"/>
              </w:rPr>
              <w:t>การร่วมค้า</w:t>
            </w:r>
          </w:p>
        </w:tc>
        <w:tc>
          <w:tcPr>
            <w:tcW w:w="114" w:type="dxa"/>
            <w:shd w:val="clear" w:color="auto" w:fill="auto"/>
          </w:tcPr>
          <w:p w14:paraId="7A49D73A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DD2B3D8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4A555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B8A56D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AF10A0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1DB5A5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1CCE6DE2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65A4301" w14:textId="77777777" w:rsidR="00457C0E" w:rsidRPr="003E0D2B" w:rsidRDefault="00457C0E" w:rsidP="003E0D2B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FC95747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A26176F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125DD299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shd w:val="clear" w:color="auto" w:fill="auto"/>
          </w:tcPr>
          <w:p w14:paraId="3464DFD2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56" w:type="dxa"/>
            <w:shd w:val="clear" w:color="auto" w:fill="auto"/>
          </w:tcPr>
          <w:p w14:paraId="1CEB4386" w14:textId="77777777" w:rsidR="00457C0E" w:rsidRPr="003E0D2B" w:rsidRDefault="00457C0E" w:rsidP="003E0D2B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shd w:val="clear" w:color="auto" w:fill="auto"/>
          </w:tcPr>
          <w:p w14:paraId="088A230E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5" w:type="dxa"/>
            <w:shd w:val="clear" w:color="auto" w:fill="auto"/>
          </w:tcPr>
          <w:p w14:paraId="366F8C7B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14:paraId="706D0D98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AF61ED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4C958B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E11C42C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A9F9B2F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63" w:type="dxa"/>
            <w:shd w:val="clear" w:color="auto" w:fill="auto"/>
          </w:tcPr>
          <w:p w14:paraId="681133B0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shd w:val="clear" w:color="auto" w:fill="auto"/>
          </w:tcPr>
          <w:p w14:paraId="76F8CA11" w14:textId="77777777" w:rsidR="00457C0E" w:rsidRPr="003E0D2B" w:rsidRDefault="00457C0E" w:rsidP="003E0D2B">
            <w:pPr>
              <w:spacing w:line="240" w:lineRule="atLeast"/>
              <w:ind w:left="-128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</w:tr>
      <w:tr w:rsidR="0027651A" w:rsidRPr="004F2D3D" w14:paraId="54CA0DBE" w14:textId="77777777">
        <w:tc>
          <w:tcPr>
            <w:tcW w:w="2070" w:type="dxa"/>
            <w:shd w:val="clear" w:color="auto" w:fill="auto"/>
          </w:tcPr>
          <w:p w14:paraId="070B1EB7" w14:textId="77777777" w:rsidR="0027651A" w:rsidRPr="003E0D2B" w:rsidRDefault="0027651A" w:rsidP="0027651A">
            <w:pPr>
              <w:tabs>
                <w:tab w:val="left" w:pos="18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4" w:type="dxa"/>
            <w:shd w:val="clear" w:color="auto" w:fill="auto"/>
          </w:tcPr>
          <w:p w14:paraId="50A6105F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0DCEE7B4" w14:textId="77777777" w:rsidR="0027651A" w:rsidRPr="003E0D2B" w:rsidRDefault="0027651A" w:rsidP="0027651A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90" w:type="dxa"/>
            <w:shd w:val="clear" w:color="auto" w:fill="auto"/>
          </w:tcPr>
          <w:p w14:paraId="559B9A0A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714D92" w14:textId="3E35DE89" w:rsidR="0027651A" w:rsidRPr="003E0D2B" w:rsidRDefault="00B43D52" w:rsidP="0027651A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90" w:type="dxa"/>
            <w:shd w:val="clear" w:color="auto" w:fill="auto"/>
          </w:tcPr>
          <w:p w14:paraId="0EB9AF03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47BB8D2" w14:textId="3F638FBE" w:rsidR="0027651A" w:rsidRPr="003E0D2B" w:rsidRDefault="00A03DB2" w:rsidP="0027651A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49.99</w:t>
            </w:r>
          </w:p>
        </w:tc>
        <w:tc>
          <w:tcPr>
            <w:tcW w:w="81" w:type="dxa"/>
            <w:shd w:val="clear" w:color="auto" w:fill="auto"/>
          </w:tcPr>
          <w:p w14:paraId="196E02A5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2C6829D1" w14:textId="17B21F19" w:rsidR="0027651A" w:rsidRPr="003E0D2B" w:rsidRDefault="00B43D5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72" w:type="dxa"/>
            <w:shd w:val="clear" w:color="auto" w:fill="auto"/>
          </w:tcPr>
          <w:p w14:paraId="33190168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157BB63" w14:textId="0DE79A85" w:rsidR="0027651A" w:rsidRPr="003E0D2B" w:rsidRDefault="00A03DB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9" w:type="dxa"/>
            <w:shd w:val="clear" w:color="auto" w:fill="auto"/>
          </w:tcPr>
          <w:p w14:paraId="7DBC9F2D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83375DC" w14:textId="578FA7C4" w:rsidR="0027651A" w:rsidRPr="003E0D2B" w:rsidRDefault="00B43D5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793D6424" w14:textId="77777777" w:rsidR="0027651A" w:rsidRPr="003E0D2B" w:rsidRDefault="0027651A" w:rsidP="0027651A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4337B682" w14:textId="3C98D3B1" w:rsidR="0027651A" w:rsidRPr="003E0D2B" w:rsidRDefault="0027651A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4B6175C3" w14:textId="77777777" w:rsidR="0027651A" w:rsidRPr="003E0D2B" w:rsidRDefault="0027651A" w:rsidP="0027651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74EFA030" w14:textId="51DFD81B" w:rsidR="0027651A" w:rsidRPr="00A03DB2" w:rsidRDefault="00B43D5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256,086</w:t>
            </w:r>
          </w:p>
        </w:tc>
        <w:tc>
          <w:tcPr>
            <w:tcW w:w="90" w:type="dxa"/>
            <w:shd w:val="clear" w:color="auto" w:fill="auto"/>
          </w:tcPr>
          <w:p w14:paraId="27E1564A" w14:textId="77777777" w:rsidR="0027651A" w:rsidRPr="003E0D2B" w:rsidRDefault="0027651A" w:rsidP="0027651A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B80A4F" w14:textId="3AFD60D7" w:rsidR="0027651A" w:rsidRPr="003E0D2B" w:rsidRDefault="0027651A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253,158</w:t>
            </w:r>
          </w:p>
        </w:tc>
        <w:tc>
          <w:tcPr>
            <w:tcW w:w="72" w:type="dxa"/>
            <w:shd w:val="clear" w:color="auto" w:fill="auto"/>
          </w:tcPr>
          <w:p w14:paraId="51703FBB" w14:textId="77777777" w:rsidR="0027651A" w:rsidRPr="003E0D2B" w:rsidRDefault="0027651A" w:rsidP="0027651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A49CA44" w14:textId="1A42F6A6" w:rsidR="0027651A" w:rsidRPr="003E0D2B" w:rsidRDefault="00B43D52" w:rsidP="0027651A">
            <w:pPr>
              <w:spacing w:line="240" w:lineRule="atLeas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5BE16AAB" w14:textId="2313BFFF" w:rsidR="0027651A" w:rsidRPr="003E0D2B" w:rsidRDefault="0027651A" w:rsidP="0027651A">
            <w:pPr>
              <w:tabs>
                <w:tab w:val="decimal" w:pos="929"/>
              </w:tabs>
              <w:spacing w:line="240" w:lineRule="atLeast"/>
              <w:ind w:left="-46" w:right="-134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71C60566" w14:textId="6D8B9E26" w:rsidR="0027651A" w:rsidRPr="003E0D2B" w:rsidRDefault="0027651A" w:rsidP="0027651A">
            <w:pPr>
              <w:spacing w:line="240" w:lineRule="atLeast"/>
              <w:ind w:right="-1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sz w:val="27"/>
                <w:szCs w:val="27"/>
                <w:lang w:val="en-US"/>
              </w:rPr>
              <w:t>-</w:t>
            </w:r>
          </w:p>
        </w:tc>
      </w:tr>
      <w:tr w:rsidR="0027651A" w:rsidRPr="004F2D3D" w14:paraId="6293B7FD" w14:textId="77777777">
        <w:tc>
          <w:tcPr>
            <w:tcW w:w="2070" w:type="dxa"/>
            <w:shd w:val="clear" w:color="auto" w:fill="auto"/>
          </w:tcPr>
          <w:p w14:paraId="667E1D3E" w14:textId="77777777" w:rsidR="0027651A" w:rsidRPr="003E0D2B" w:rsidRDefault="0027651A" w:rsidP="0027651A">
            <w:pPr>
              <w:tabs>
                <w:tab w:val="left" w:pos="270"/>
              </w:tabs>
              <w:spacing w:line="240" w:lineRule="atLeast"/>
              <w:ind w:left="180" w:hanging="180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3E0D2B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รวม</w:t>
            </w:r>
          </w:p>
        </w:tc>
        <w:tc>
          <w:tcPr>
            <w:tcW w:w="114" w:type="dxa"/>
            <w:shd w:val="clear" w:color="auto" w:fill="auto"/>
          </w:tcPr>
          <w:p w14:paraId="0F34D0F5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316" w:type="dxa"/>
            <w:shd w:val="clear" w:color="auto" w:fill="auto"/>
          </w:tcPr>
          <w:p w14:paraId="7840FD06" w14:textId="77777777" w:rsidR="0027651A" w:rsidRPr="003E0D2B" w:rsidRDefault="0027651A" w:rsidP="0027651A">
            <w:pPr>
              <w:spacing w:line="240" w:lineRule="atLeast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037CDF5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E516BB" w14:textId="77777777" w:rsidR="0027651A" w:rsidRPr="003E0D2B" w:rsidRDefault="0027651A" w:rsidP="0027651A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A5DEF9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67C488" w14:textId="77777777" w:rsidR="0027651A" w:rsidRPr="003E0D2B" w:rsidRDefault="0027651A" w:rsidP="0027651A">
            <w:pPr>
              <w:tabs>
                <w:tab w:val="decimal" w:pos="5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6FEB7995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09" w:type="dxa"/>
            <w:shd w:val="clear" w:color="auto" w:fill="auto"/>
          </w:tcPr>
          <w:p w14:paraId="37A443B6" w14:textId="77777777" w:rsidR="0027651A" w:rsidRPr="003E0D2B" w:rsidRDefault="0027651A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72" w:type="dxa"/>
            <w:shd w:val="clear" w:color="auto" w:fill="auto"/>
          </w:tcPr>
          <w:p w14:paraId="33C67D40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0BFDBD0" w14:textId="77777777" w:rsidR="0027651A" w:rsidRPr="003E0D2B" w:rsidRDefault="0027651A" w:rsidP="0027651A">
            <w:pPr>
              <w:tabs>
                <w:tab w:val="decimal" w:pos="740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9" w:type="dxa"/>
            <w:shd w:val="clear" w:color="auto" w:fill="auto"/>
          </w:tcPr>
          <w:p w14:paraId="3B60930E" w14:textId="77777777" w:rsidR="0027651A" w:rsidRPr="003E0D2B" w:rsidRDefault="0027651A" w:rsidP="0027651A">
            <w:pPr>
              <w:tabs>
                <w:tab w:val="left" w:pos="540"/>
              </w:tabs>
              <w:spacing w:line="240" w:lineRule="atLeast"/>
              <w:ind w:right="206"/>
              <w:jc w:val="both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6476C" w14:textId="010FAD92" w:rsidR="0027651A" w:rsidRPr="003E0D2B" w:rsidRDefault="00B43D5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56" w:type="dxa"/>
            <w:shd w:val="clear" w:color="auto" w:fill="auto"/>
          </w:tcPr>
          <w:p w14:paraId="3D1EAAB7" w14:textId="77777777" w:rsidR="0027651A" w:rsidRPr="003E0D2B" w:rsidRDefault="0027651A" w:rsidP="0027651A">
            <w:pPr>
              <w:tabs>
                <w:tab w:val="decimal" w:pos="929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7F5F7" w14:textId="4DFE0EB5" w:rsidR="0027651A" w:rsidRPr="003E0D2B" w:rsidRDefault="0027651A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250,000</w:t>
            </w:r>
          </w:p>
        </w:tc>
        <w:tc>
          <w:tcPr>
            <w:tcW w:w="95" w:type="dxa"/>
            <w:shd w:val="clear" w:color="auto" w:fill="auto"/>
          </w:tcPr>
          <w:p w14:paraId="66F3DA26" w14:textId="77777777" w:rsidR="0027651A" w:rsidRPr="003E0D2B" w:rsidRDefault="0027651A" w:rsidP="0027651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4C058" w14:textId="5596EE5B" w:rsidR="0027651A" w:rsidRPr="003E0D2B" w:rsidRDefault="00B43D52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256,086</w:t>
            </w:r>
          </w:p>
        </w:tc>
        <w:tc>
          <w:tcPr>
            <w:tcW w:w="90" w:type="dxa"/>
            <w:shd w:val="clear" w:color="auto" w:fill="auto"/>
          </w:tcPr>
          <w:p w14:paraId="3553AFF5" w14:textId="77777777" w:rsidR="0027651A" w:rsidRPr="003E0D2B" w:rsidRDefault="0027651A" w:rsidP="0027651A">
            <w:pPr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2287D" w14:textId="3BAD67FB" w:rsidR="0027651A" w:rsidRPr="003E0D2B" w:rsidRDefault="0027651A" w:rsidP="0027651A">
            <w:pPr>
              <w:tabs>
                <w:tab w:val="decimal" w:pos="720"/>
              </w:tabs>
              <w:spacing w:line="240" w:lineRule="atLeast"/>
              <w:ind w:left="-43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53,158</w:t>
            </w:r>
          </w:p>
        </w:tc>
        <w:tc>
          <w:tcPr>
            <w:tcW w:w="72" w:type="dxa"/>
            <w:shd w:val="clear" w:color="auto" w:fill="auto"/>
          </w:tcPr>
          <w:p w14:paraId="10281F20" w14:textId="77777777" w:rsidR="0027651A" w:rsidRPr="003E0D2B" w:rsidRDefault="0027651A" w:rsidP="0027651A">
            <w:pPr>
              <w:tabs>
                <w:tab w:val="decimal" w:pos="864"/>
              </w:tabs>
              <w:spacing w:line="240" w:lineRule="atLeast"/>
              <w:ind w:left="-46" w:right="-134"/>
              <w:jc w:val="both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ECEB0" w14:textId="47B9543B" w:rsidR="0027651A" w:rsidRPr="003E0D2B" w:rsidRDefault="00B43D52" w:rsidP="0027651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-</w:t>
            </w:r>
          </w:p>
        </w:tc>
        <w:tc>
          <w:tcPr>
            <w:tcW w:w="63" w:type="dxa"/>
            <w:shd w:val="clear" w:color="auto" w:fill="auto"/>
          </w:tcPr>
          <w:p w14:paraId="7A8C1B63" w14:textId="77777777" w:rsidR="0027651A" w:rsidRPr="003E0D2B" w:rsidRDefault="0027651A" w:rsidP="0027651A">
            <w:pPr>
              <w:tabs>
                <w:tab w:val="decimal" w:pos="929"/>
              </w:tabs>
              <w:spacing w:line="240" w:lineRule="atLeast"/>
              <w:ind w:left="-46" w:right="-134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3A311" w14:textId="203F16F6" w:rsidR="0027651A" w:rsidRPr="003E0D2B" w:rsidRDefault="0027651A" w:rsidP="0027651A">
            <w:pPr>
              <w:spacing w:line="240" w:lineRule="atLeast"/>
              <w:ind w:left="-10"/>
              <w:jc w:val="center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3E0D2B">
              <w:rPr>
                <w:rFonts w:ascii="Angsana New" w:hAnsi="Angsana New" w:hint="cs"/>
                <w:b/>
                <w:bCs/>
                <w:sz w:val="27"/>
                <w:szCs w:val="27"/>
                <w:lang w:val="en-US"/>
              </w:rPr>
              <w:t>-</w:t>
            </w:r>
          </w:p>
        </w:tc>
      </w:tr>
    </w:tbl>
    <w:p w14:paraId="419D9F91" w14:textId="77777777" w:rsidR="00934E7C" w:rsidRPr="00374526" w:rsidRDefault="00934E7C" w:rsidP="00934E7C">
      <w:pPr>
        <w:pStyle w:val="Bo-Blankline"/>
        <w:ind w:left="0"/>
      </w:pPr>
    </w:p>
    <w:p w14:paraId="56FF4801" w14:textId="77777777" w:rsidR="00934E7C" w:rsidRDefault="00934E7C" w:rsidP="00934E7C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44476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กลุ่มบริษัทและบริษัทไม่มีเงินลงทุนใน</w:t>
      </w:r>
      <w:r>
        <w:rPr>
          <w:rFonts w:asciiTheme="majorBidi" w:hAnsiTheme="majorBidi" w:cstheme="majorBidi" w:hint="cs"/>
          <w:cs/>
          <w:lang w:val="en-US"/>
        </w:rPr>
        <w:t>การร่วมค้า</w:t>
      </w:r>
      <w:r w:rsidRPr="00744476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A7A2F66" w14:textId="77777777" w:rsidR="00934E7C" w:rsidRPr="00374526" w:rsidRDefault="00934E7C" w:rsidP="00934E7C">
      <w:pPr>
        <w:pStyle w:val="Bo-Blankline"/>
        <w:ind w:left="0"/>
      </w:pPr>
    </w:p>
    <w:p w14:paraId="5C791825" w14:textId="586DE262" w:rsidR="00934E7C" w:rsidRDefault="00934E7C" w:rsidP="00934E7C">
      <w:pPr>
        <w:pStyle w:val="Bo-C1Content"/>
        <w:ind w:left="0"/>
      </w:pPr>
      <w:r>
        <w:rPr>
          <w:rFonts w:asciiTheme="majorBidi" w:hAnsiTheme="majorBidi" w:cstheme="majorBidi" w:hint="cs"/>
          <w:cs/>
          <w:lang w:val="en-US"/>
        </w:rPr>
        <w:t>การ</w:t>
      </w:r>
      <w:r w:rsidRPr="00744476">
        <w:rPr>
          <w:rFonts w:asciiTheme="majorBidi" w:hAnsiTheme="majorBidi" w:cstheme="majorBidi"/>
          <w:cs/>
          <w:lang w:val="en-US"/>
        </w:rPr>
        <w:t>ร่วม</w:t>
      </w:r>
      <w:r>
        <w:rPr>
          <w:rFonts w:asciiTheme="majorBidi" w:hAnsiTheme="majorBidi" w:cstheme="majorBidi" w:hint="cs"/>
          <w:cs/>
          <w:lang w:val="en-US"/>
        </w:rPr>
        <w:t>ค้า</w:t>
      </w:r>
      <w:r w:rsidRPr="00744476">
        <w:rPr>
          <w:rFonts w:asciiTheme="majorBidi" w:hAnsiTheme="majorBidi" w:cstheme="majorBidi"/>
          <w:cs/>
          <w:lang w:val="en-US"/>
        </w:rPr>
        <w:t>ของ</w:t>
      </w:r>
      <w:r w:rsidR="00657F29" w:rsidRPr="00657F29">
        <w:rPr>
          <w:rFonts w:asciiTheme="majorBidi" w:hAnsiTheme="majorBidi"/>
          <w:cs/>
          <w:lang w:val="en-US"/>
        </w:rPr>
        <w:t>กลุ่มบริษัทและบริษัท</w:t>
      </w:r>
      <w:r>
        <w:rPr>
          <w:rFonts w:hint="cs"/>
          <w:cs/>
        </w:rPr>
        <w:t>ดำเนินธุรกิจในประเทศไทย</w:t>
      </w:r>
    </w:p>
    <w:p w14:paraId="7B4F8506" w14:textId="77777777" w:rsidR="00934E7C" w:rsidRDefault="00934E7C">
      <w:pPr>
        <w:spacing w:line="240" w:lineRule="auto"/>
        <w:rPr>
          <w:cs/>
        </w:rPr>
        <w:sectPr w:rsidR="00934E7C" w:rsidSect="00934E7C">
          <w:headerReference w:type="default" r:id="rId17"/>
          <w:footerReference w:type="default" r:id="rId18"/>
          <w:pgSz w:w="16834" w:h="11909" w:orient="landscape" w:code="9"/>
          <w:pgMar w:top="1166" w:right="691" w:bottom="1152" w:left="1166" w:header="706" w:footer="706" w:gutter="0"/>
          <w:cols w:space="737"/>
          <w:docGrid w:linePitch="360"/>
        </w:sectPr>
      </w:pPr>
    </w:p>
    <w:p w14:paraId="716AF9F1" w14:textId="2A045450" w:rsidR="00BB6F61" w:rsidRPr="00AD113D" w:rsidRDefault="00F356C1" w:rsidP="00934E7C">
      <w:pPr>
        <w:pStyle w:val="Caption"/>
        <w:ind w:left="567" w:hanging="567"/>
      </w:pPr>
      <w:r w:rsidRPr="00AD113D">
        <w:rPr>
          <w:cs/>
        </w:rPr>
        <w:lastRenderedPageBreak/>
        <w:t>ที่ดิน อาคารและอุปกรณ์</w:t>
      </w:r>
    </w:p>
    <w:p w14:paraId="7DE8446B" w14:textId="77777777" w:rsidR="00EB712A" w:rsidRPr="00AD113D" w:rsidRDefault="00EB712A" w:rsidP="008B5FE8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89"/>
        <w:gridCol w:w="861"/>
        <w:gridCol w:w="1530"/>
        <w:gridCol w:w="180"/>
        <w:gridCol w:w="1620"/>
      </w:tblGrid>
      <w:tr w:rsidR="00E31BBD" w:rsidRPr="00AD113D" w14:paraId="210F433D" w14:textId="77777777" w:rsidTr="007A7AC4">
        <w:trPr>
          <w:cantSplit/>
          <w:tblHeader/>
        </w:trPr>
        <w:tc>
          <w:tcPr>
            <w:tcW w:w="4989" w:type="dxa"/>
            <w:vAlign w:val="bottom"/>
          </w:tcPr>
          <w:p w14:paraId="6C7B4192" w14:textId="627CDAE2" w:rsidR="00E31BBD" w:rsidRPr="00B5747C" w:rsidRDefault="00B5747C" w:rsidP="00B5747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/>
              </w:rPr>
            </w:pP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15C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F23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F23E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1F23E9" w:rsidRPr="00AD11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574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357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861" w:type="dxa"/>
            <w:vAlign w:val="bottom"/>
          </w:tcPr>
          <w:p w14:paraId="4F8F618B" w14:textId="77777777" w:rsidR="00E31BBD" w:rsidRPr="00B5747C" w:rsidRDefault="00E31BBD" w:rsidP="00B5747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A9DF3BA" w14:textId="2AF42695" w:rsidR="00E31BBD" w:rsidRPr="00B5747C" w:rsidRDefault="00E31BBD" w:rsidP="00B5747C">
            <w:pPr>
              <w:spacing w:line="240" w:lineRule="atLeast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289C056E" w14:textId="77777777" w:rsidR="00E31BBD" w:rsidRPr="00B5747C" w:rsidRDefault="00E31BBD" w:rsidP="00B5747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C631AFE" w14:textId="4D791A8B" w:rsidR="00E31BBD" w:rsidRPr="00B5747C" w:rsidRDefault="00E31BBD" w:rsidP="00B5747C">
            <w:pPr>
              <w:pStyle w:val="acctmergecolhdg"/>
              <w:spacing w:line="24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657F29" w:rsidRPr="00B574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31BBD" w:rsidRPr="00AD113D" w14:paraId="7D76DEDD" w14:textId="77777777" w:rsidTr="007A7AC4">
        <w:trPr>
          <w:cantSplit/>
        </w:trPr>
        <w:tc>
          <w:tcPr>
            <w:tcW w:w="4989" w:type="dxa"/>
          </w:tcPr>
          <w:p w14:paraId="61934124" w14:textId="77777777" w:rsidR="00E31BBD" w:rsidRPr="00B5747C" w:rsidRDefault="00E31BBD" w:rsidP="00B5747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861" w:type="dxa"/>
          </w:tcPr>
          <w:p w14:paraId="6936F4F1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30" w:type="dxa"/>
            <w:gridSpan w:val="3"/>
          </w:tcPr>
          <w:p w14:paraId="7C5FACD8" w14:textId="77777777" w:rsidR="00E31BBD" w:rsidRPr="00B5747C" w:rsidRDefault="00E31BBD" w:rsidP="00B574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74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20C" w:rsidRPr="00AD113D" w14:paraId="313719EC" w14:textId="77777777" w:rsidTr="007A7AC4">
        <w:trPr>
          <w:cantSplit/>
        </w:trPr>
        <w:tc>
          <w:tcPr>
            <w:tcW w:w="4989" w:type="dxa"/>
          </w:tcPr>
          <w:p w14:paraId="24D0EB7E" w14:textId="033A62A3" w:rsidR="009A620C" w:rsidRPr="00B5747C" w:rsidRDefault="009A620C" w:rsidP="009A620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747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861" w:type="dxa"/>
          </w:tcPr>
          <w:p w14:paraId="7DE6F7EB" w14:textId="77777777" w:rsidR="009A620C" w:rsidRPr="00B5747C" w:rsidRDefault="009A620C" w:rsidP="009A620C">
            <w:pPr>
              <w:pStyle w:val="acctfourfigures"/>
              <w:tabs>
                <w:tab w:val="clear" w:pos="765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0C1E696" w14:textId="599ED8E0" w:rsidR="009A620C" w:rsidRPr="00B5747C" w:rsidRDefault="00B43D52" w:rsidP="00132D0A">
            <w:pPr>
              <w:tabs>
                <w:tab w:val="decimal" w:pos="1276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3,783,683</w:t>
            </w:r>
          </w:p>
        </w:tc>
        <w:tc>
          <w:tcPr>
            <w:tcW w:w="180" w:type="dxa"/>
          </w:tcPr>
          <w:p w14:paraId="49B7D7D7" w14:textId="77777777" w:rsidR="009A620C" w:rsidRPr="00B5747C" w:rsidRDefault="009A620C" w:rsidP="009A620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E03AA8" w14:textId="6F16FEEA" w:rsidR="009A620C" w:rsidRPr="00B5747C" w:rsidRDefault="00B43D52" w:rsidP="00132D0A">
            <w:pPr>
              <w:tabs>
                <w:tab w:val="decimal" w:pos="1273"/>
              </w:tabs>
              <w:spacing w:line="240" w:lineRule="atLeast"/>
              <w:ind w:right="-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3,784,446</w:t>
            </w:r>
          </w:p>
        </w:tc>
      </w:tr>
    </w:tbl>
    <w:p w14:paraId="3A35EBB6" w14:textId="77777777" w:rsidR="00E60F93" w:rsidRPr="00E60F93" w:rsidRDefault="00E60F93" w:rsidP="00E60F93">
      <w:pPr>
        <w:pStyle w:val="Bo-Blankline"/>
        <w:rPr>
          <w:sz w:val="30"/>
          <w:szCs w:val="30"/>
          <w:lang w:val="en-US"/>
        </w:rPr>
      </w:pPr>
    </w:p>
    <w:p w14:paraId="307EA841" w14:textId="00C5AACB" w:rsidR="00FC6716" w:rsidRPr="00AD113D" w:rsidRDefault="00FC6716" w:rsidP="00FC6716">
      <w:pPr>
        <w:pStyle w:val="Caption"/>
        <w:ind w:left="900" w:hanging="900"/>
      </w:pPr>
      <w:r w:rsidRPr="00AD113D">
        <w:rPr>
          <w:rFonts w:hint="cs"/>
          <w:cs/>
        </w:rPr>
        <w:t>หุ้นกู้</w:t>
      </w:r>
    </w:p>
    <w:p w14:paraId="3A708517" w14:textId="15A3BA97" w:rsidR="00E31BBD" w:rsidRPr="00AD113D" w:rsidRDefault="00E31BBD" w:rsidP="00C85015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539DF23" w14:textId="0FC4FB5F" w:rsidR="00E31BBD" w:rsidRPr="00646ACC" w:rsidRDefault="00E31BBD" w:rsidP="00E60F93">
      <w:pPr>
        <w:ind w:left="540" w:right="-3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D113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F23E9">
        <w:rPr>
          <w:rFonts w:asciiTheme="majorBidi" w:hAnsiTheme="majorBidi" w:cstheme="majorBidi"/>
          <w:sz w:val="30"/>
          <w:szCs w:val="30"/>
        </w:rPr>
        <w:t>30</w:t>
      </w:r>
      <w:r w:rsidR="001F23E9"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1F23E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F23E9" w:rsidRPr="00AD113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D113D">
        <w:rPr>
          <w:rFonts w:asciiTheme="majorBidi" w:hAnsiTheme="majorBidi" w:cstheme="majorBidi"/>
          <w:sz w:val="30"/>
          <w:szCs w:val="30"/>
        </w:rPr>
        <w:t>256</w:t>
      </w:r>
      <w:r w:rsidR="005C10A0">
        <w:rPr>
          <w:rFonts w:asciiTheme="majorBidi" w:hAnsiTheme="majorBidi" w:cstheme="majorBidi"/>
          <w:sz w:val="30"/>
          <w:szCs w:val="30"/>
        </w:rPr>
        <w:t>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AD113D">
        <w:rPr>
          <w:rFonts w:asciiTheme="majorBidi" w:hAnsiTheme="majorBidi" w:cstheme="majorBidi"/>
          <w:sz w:val="30"/>
          <w:szCs w:val="30"/>
          <w:cs/>
        </w:rPr>
        <w:t xml:space="preserve">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Pr="00AD113D">
        <w:rPr>
          <w:rFonts w:asciiTheme="majorBidi" w:hAnsiTheme="majorBidi" w:cstheme="majorBidi"/>
          <w:sz w:val="30"/>
          <w:szCs w:val="30"/>
        </w:rPr>
        <w:t xml:space="preserve">3 </w:t>
      </w:r>
      <w:r w:rsidRPr="00AD113D">
        <w:rPr>
          <w:rFonts w:asciiTheme="majorBidi" w:hAnsiTheme="majorBidi" w:cstheme="majorBidi"/>
          <w:sz w:val="30"/>
          <w:szCs w:val="30"/>
          <w:cs/>
        </w:rPr>
        <w:t>เดือน มูลค่ารวม</w:t>
      </w:r>
      <w:r w:rsidR="00010F8C">
        <w:rPr>
          <w:rFonts w:asciiTheme="majorBidi" w:hAnsiTheme="majorBidi" w:cstheme="majorBidi"/>
          <w:sz w:val="30"/>
          <w:szCs w:val="30"/>
        </w:rPr>
        <w:t xml:space="preserve"> </w:t>
      </w:r>
      <w:bookmarkStart w:id="2" w:name="_Hlk144475992"/>
      <w:r w:rsidR="00B43D52">
        <w:rPr>
          <w:rFonts w:asciiTheme="majorBidi" w:hAnsiTheme="majorBidi" w:cstheme="majorBidi"/>
          <w:sz w:val="30"/>
          <w:szCs w:val="30"/>
        </w:rPr>
        <w:t>25,937</w:t>
      </w:r>
      <w:r w:rsidRPr="00AD113D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  <w:r w:rsidRPr="00AD113D">
        <w:rPr>
          <w:rFonts w:asciiTheme="majorBidi" w:hAnsiTheme="majorBidi" w:cstheme="majorBidi"/>
          <w:sz w:val="30"/>
          <w:szCs w:val="30"/>
          <w:cs/>
        </w:rPr>
        <w:t>ล้าน</w:t>
      </w:r>
      <w:r w:rsidRPr="008C2282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="009D24CB" w:rsidRPr="008C2282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0F8C" w:rsidRPr="008C2282">
        <w:rPr>
          <w:rFonts w:asciiTheme="majorBidi" w:hAnsiTheme="majorBidi" w:cstheme="majorBidi"/>
          <w:sz w:val="30"/>
          <w:szCs w:val="30"/>
        </w:rPr>
        <w:t xml:space="preserve"> </w:t>
      </w:r>
      <w:r w:rsidR="00B43D52">
        <w:rPr>
          <w:rFonts w:asciiTheme="majorBidi" w:hAnsiTheme="majorBidi" w:cstheme="majorBidi"/>
          <w:sz w:val="30"/>
          <w:szCs w:val="30"/>
        </w:rPr>
        <w:t>26,219</w:t>
      </w:r>
      <w:r w:rsidR="001F23E9">
        <w:rPr>
          <w:rFonts w:asciiTheme="majorBidi" w:hAnsiTheme="majorBidi" w:cstheme="majorBidi"/>
          <w:sz w:val="30"/>
          <w:szCs w:val="30"/>
        </w:rPr>
        <w:t xml:space="preserve"> </w:t>
      </w:r>
      <w:r w:rsidR="009D24CB" w:rsidRPr="00010F8C">
        <w:rPr>
          <w:rFonts w:asciiTheme="majorBidi" w:hAnsiTheme="majorBidi" w:cstheme="majorBidi" w:hint="cs"/>
          <w:sz w:val="30"/>
          <w:szCs w:val="30"/>
          <w:cs/>
          <w:lang w:val="en-US"/>
        </w:rPr>
        <w:t>ล้าน</w:t>
      </w:r>
      <w:r w:rsidR="009D24CB" w:rsidRPr="00AD113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บาท ตามลำดับ </w:t>
      </w:r>
      <w:r w:rsidRPr="00AD113D">
        <w:rPr>
          <w:rFonts w:asciiTheme="majorBidi" w:hAnsiTheme="majorBidi" w:cstheme="majorBidi"/>
          <w:sz w:val="30"/>
          <w:szCs w:val="30"/>
          <w:cs/>
        </w:rPr>
        <w:t>(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AD113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C7589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AD113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D537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C7589">
        <w:rPr>
          <w:rFonts w:asciiTheme="majorBidi" w:hAnsiTheme="majorBidi" w:cstheme="majorBidi"/>
          <w:i/>
          <w:iCs/>
          <w:sz w:val="30"/>
          <w:szCs w:val="30"/>
        </w:rPr>
        <w:t>21,937</w:t>
      </w:r>
      <w:r w:rsidR="00CD4149"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D113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C30F7D" w:rsidRPr="00AD113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FC7589">
        <w:rPr>
          <w:rFonts w:asciiTheme="majorBidi" w:hAnsiTheme="majorBidi" w:cstheme="majorBidi"/>
          <w:i/>
          <w:iCs/>
          <w:sz w:val="30"/>
          <w:szCs w:val="30"/>
        </w:rPr>
        <w:t>22,219</w:t>
      </w:r>
      <w:r w:rsidR="00CD4149" w:rsidRPr="00AD113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</w:t>
      </w:r>
      <w:r w:rsidR="0024468A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9D24CB" w:rsidRPr="00AD113D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ตามลำดับ</w:t>
      </w:r>
      <w:r w:rsidRPr="00AD113D">
        <w:rPr>
          <w:rFonts w:asciiTheme="majorBidi" w:hAnsiTheme="majorBidi" w:cstheme="majorBidi"/>
          <w:sz w:val="30"/>
          <w:szCs w:val="30"/>
          <w:cs/>
        </w:rPr>
        <w:t>) ดังนี้</w:t>
      </w:r>
    </w:p>
    <w:p w14:paraId="00DB5408" w14:textId="753FA602" w:rsidR="00E31BBD" w:rsidRDefault="00E31BBD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FB1C46" w:rsidRPr="00744476" w14:paraId="01EE582E" w14:textId="6C9795FC" w:rsidTr="00FB1C46">
        <w:tc>
          <w:tcPr>
            <w:tcW w:w="1438" w:type="dxa"/>
          </w:tcPr>
          <w:p w14:paraId="77189D5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47D643A8" w14:textId="73D96548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532769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0E61CD86" w14:textId="77777777" w:rsidR="00FB1C46" w:rsidRPr="00532769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FB1C46" w:rsidRPr="00744476" w14:paraId="01BC6821" w14:textId="59165396" w:rsidTr="00FB1C46">
        <w:tc>
          <w:tcPr>
            <w:tcW w:w="1438" w:type="dxa"/>
          </w:tcPr>
          <w:p w14:paraId="2FB98F83" w14:textId="77777777" w:rsidR="00FB1C46" w:rsidRPr="00744476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3AC63316" w14:textId="081E053F" w:rsidR="00FB1C46" w:rsidRPr="00E31BBD" w:rsidRDefault="001F23E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FB1C46"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FB1C46"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FB1C46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FB1C46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60A29FF1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9DECF4B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8AA20E3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48918D64" w14:textId="77777777" w:rsidR="00FB1C46" w:rsidRPr="00744476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B1C46" w:rsidRPr="00744476" w14:paraId="5ABD3BF0" w14:textId="12E9FE63" w:rsidTr="00FB1C46">
        <w:tc>
          <w:tcPr>
            <w:tcW w:w="1438" w:type="dxa"/>
            <w:vAlign w:val="bottom"/>
          </w:tcPr>
          <w:p w14:paraId="1395FE1C" w14:textId="11EF5110" w:rsidR="00FB1C46" w:rsidRPr="0097750F" w:rsidRDefault="00FB1C46" w:rsidP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00C4F57E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F0AA3BD" w14:textId="77777777" w:rsidR="00FB1C46" w:rsidRPr="0097750F" w:rsidRDefault="00FB1C46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60E5CB9B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6AC0F563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44743802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995725A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44E5EB62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F138409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5D0D343" w14:textId="57AD2B2C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97750F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FB1C46" w:rsidRPr="00744476" w14:paraId="2135AE0D" w14:textId="27458D21" w:rsidTr="00FB1C46">
        <w:tc>
          <w:tcPr>
            <w:tcW w:w="1438" w:type="dxa"/>
          </w:tcPr>
          <w:p w14:paraId="28B14AF8" w14:textId="77777777" w:rsidR="00FB1C46" w:rsidRPr="0097750F" w:rsidRDefault="00FB1C46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16F3B158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1DE73970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4A934791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97750F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5B45D628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3243F205" w14:textId="77777777" w:rsidR="00FB1C46" w:rsidRPr="0097750F" w:rsidRDefault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FB1C46" w:rsidRPr="00744476" w14:paraId="39ADEA3C" w14:textId="73A88B25" w:rsidTr="00FB1C46">
        <w:tc>
          <w:tcPr>
            <w:tcW w:w="1438" w:type="dxa"/>
          </w:tcPr>
          <w:p w14:paraId="2362E352" w14:textId="2726F60E" w:rsidR="00FB1C46" w:rsidRPr="0097750F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1/2563</w:t>
            </w:r>
          </w:p>
        </w:tc>
        <w:tc>
          <w:tcPr>
            <w:tcW w:w="1169" w:type="dxa"/>
            <w:shd w:val="clear" w:color="auto" w:fill="auto"/>
          </w:tcPr>
          <w:p w14:paraId="5E7E23DC" w14:textId="73885D21" w:rsidR="00FB1C46" w:rsidRPr="0097750F" w:rsidRDefault="00FB1C46" w:rsidP="00FB1C46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8328564" w14:textId="77777777" w:rsidR="00FB1C46" w:rsidRPr="0097750F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35341855" w14:textId="541DDCAD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9647E7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512648" w14:textId="5393814C" w:rsidR="00FB1C46" w:rsidRPr="0097750F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E368F4A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E2402BD" w14:textId="2DE6DA44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990" w:type="dxa"/>
          </w:tcPr>
          <w:p w14:paraId="29082CDD" w14:textId="3E2AC2F8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3EF08C6" w14:textId="0464078E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FB1C46" w:rsidRPr="00744476" w14:paraId="0182535D" w14:textId="56415789" w:rsidTr="00FB1C46">
        <w:tc>
          <w:tcPr>
            <w:tcW w:w="1438" w:type="dxa"/>
          </w:tcPr>
          <w:p w14:paraId="583A4B93" w14:textId="1FCFBF6B" w:rsidR="00FB1C46" w:rsidRPr="0097750F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2/2564</w:t>
            </w:r>
          </w:p>
        </w:tc>
        <w:tc>
          <w:tcPr>
            <w:tcW w:w="1169" w:type="dxa"/>
            <w:shd w:val="clear" w:color="auto" w:fill="auto"/>
          </w:tcPr>
          <w:p w14:paraId="3E09304C" w14:textId="12B1E568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8EABA7" w14:textId="77777777" w:rsidR="00FB1C46" w:rsidRPr="0097750F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95BE98D" w14:textId="23C84290" w:rsidR="00FB1C46" w:rsidRPr="0097750F" w:rsidRDefault="00FB1C46" w:rsidP="002B4A2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361BB5CB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19FD71" w14:textId="77A26EEE" w:rsidR="00FB1C46" w:rsidRPr="0097750F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01CC9F1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B7BFFFC" w14:textId="099070D4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990" w:type="dxa"/>
          </w:tcPr>
          <w:p w14:paraId="13536625" w14:textId="1E604EC9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23C7FAAA" w14:textId="4B0F7059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FB1C46" w:rsidRPr="00744476" w14:paraId="1E1B74C1" w14:textId="49E801B5" w:rsidTr="00FB1C46">
        <w:tc>
          <w:tcPr>
            <w:tcW w:w="1438" w:type="dxa"/>
          </w:tcPr>
          <w:p w14:paraId="6C937F77" w14:textId="18667366" w:rsidR="00FB1C46" w:rsidRPr="0097750F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1/2565</w:t>
            </w:r>
          </w:p>
        </w:tc>
        <w:tc>
          <w:tcPr>
            <w:tcW w:w="1169" w:type="dxa"/>
            <w:shd w:val="clear" w:color="auto" w:fill="auto"/>
          </w:tcPr>
          <w:p w14:paraId="66A15C66" w14:textId="4DBA735D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62AFDC" w14:textId="77777777" w:rsidR="00FB1C46" w:rsidRPr="0097750F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0017FF7" w14:textId="54AE46F5" w:rsidR="00FB1C46" w:rsidRPr="0097750F" w:rsidRDefault="00FB1C46" w:rsidP="002B4A2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70" w:type="dxa"/>
            <w:shd w:val="clear" w:color="auto" w:fill="auto"/>
          </w:tcPr>
          <w:p w14:paraId="5496CF91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8A5C74B" w14:textId="2D8697F9" w:rsidR="00FB1C46" w:rsidRPr="0097750F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4,693,000</w:t>
            </w:r>
          </w:p>
        </w:tc>
        <w:tc>
          <w:tcPr>
            <w:tcW w:w="236" w:type="dxa"/>
          </w:tcPr>
          <w:p w14:paraId="4ADB52E0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B0731EA" w14:textId="05451D8E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73B5BCDE" w14:textId="6FBB2CFD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64964E33" w14:textId="2A55EE1C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FB1C46" w:rsidRPr="00744476" w14:paraId="7703C56B" w14:textId="7542E55F" w:rsidTr="00FB1C46">
        <w:tc>
          <w:tcPr>
            <w:tcW w:w="1438" w:type="dxa"/>
          </w:tcPr>
          <w:p w14:paraId="6E80E521" w14:textId="32E01787" w:rsidR="00FB1C46" w:rsidRPr="0097750F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14:paraId="3C8B9EA1" w14:textId="04E8938D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514F65" w14:textId="77777777" w:rsidR="00FB1C46" w:rsidRPr="0097750F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715FA56A" w14:textId="3CE50B22" w:rsidR="00FB1C46" w:rsidRPr="0097750F" w:rsidRDefault="00FB1C46" w:rsidP="002B4A2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7D59B789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5E2EF7D" w14:textId="1F80FA82" w:rsidR="00FB1C46" w:rsidRPr="0097750F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1E0A7DD5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38A0BC1" w14:textId="478B8E54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1EB3E924" w14:textId="7AB9DA0C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22666E77" w14:textId="3D9C719A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FB1C46" w:rsidRPr="00744476" w14:paraId="27515D5A" w14:textId="4EA895EF" w:rsidTr="0097750F">
        <w:tc>
          <w:tcPr>
            <w:tcW w:w="1438" w:type="dxa"/>
          </w:tcPr>
          <w:p w14:paraId="0A23591F" w14:textId="6C03B82B" w:rsidR="00FB1C46" w:rsidRPr="0097750F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01BAF4C3" w14:textId="697136C0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C96E8" w14:textId="77777777" w:rsidR="00FB1C46" w:rsidRPr="0097750F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14639B9" w14:textId="39E8E0EF" w:rsidR="00FB1C46" w:rsidRPr="0097750F" w:rsidRDefault="00FB1C46" w:rsidP="002B4A2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1E2126EE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8DF3F31" w14:textId="321718E8" w:rsidR="00FB1C46" w:rsidRPr="0097750F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2,860,000</w:t>
            </w:r>
          </w:p>
        </w:tc>
        <w:tc>
          <w:tcPr>
            <w:tcW w:w="236" w:type="dxa"/>
          </w:tcPr>
          <w:p w14:paraId="278826A0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2D3E8A4A" w14:textId="4FDFF9C4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24F35D5C" w14:textId="46EEED2E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48CCF56" w14:textId="35BEFB16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FB1C46" w:rsidRPr="00744476" w14:paraId="542CD35E" w14:textId="77777777" w:rsidTr="0097750F">
        <w:tc>
          <w:tcPr>
            <w:tcW w:w="1438" w:type="dxa"/>
          </w:tcPr>
          <w:p w14:paraId="205677B2" w14:textId="65BD2A5A" w:rsidR="00FB1C46" w:rsidRPr="0097750F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2/2566</w:t>
            </w:r>
          </w:p>
        </w:tc>
        <w:tc>
          <w:tcPr>
            <w:tcW w:w="1169" w:type="dxa"/>
            <w:shd w:val="clear" w:color="auto" w:fill="auto"/>
          </w:tcPr>
          <w:p w14:paraId="303AB4B1" w14:textId="374E5C3C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32B9A6" w14:textId="77777777" w:rsidR="00FB1C46" w:rsidRPr="0097750F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73" w:type="dxa"/>
            <w:shd w:val="clear" w:color="auto" w:fill="auto"/>
          </w:tcPr>
          <w:p w14:paraId="5008FCDB" w14:textId="3609F28A" w:rsidR="00FB1C46" w:rsidRPr="0097750F" w:rsidRDefault="00FB1C46" w:rsidP="002B4A2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3D93873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F5753EB" w14:textId="3B23414A" w:rsidR="00FB1C46" w:rsidRPr="0097750F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43B246F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BF1636E" w14:textId="5E7DB875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6805A23" w14:textId="570DCA10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750ECF1F" w14:textId="7AB3422C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97750F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B774C4" w:rsidRPr="00744476" w14:paraId="26591AC8" w14:textId="77777777" w:rsidTr="0097750F">
        <w:tc>
          <w:tcPr>
            <w:tcW w:w="1438" w:type="dxa"/>
          </w:tcPr>
          <w:p w14:paraId="7BEA8D7F" w14:textId="3C1FEC09" w:rsidR="00B774C4" w:rsidRPr="0097750F" w:rsidRDefault="00B774C4" w:rsidP="00B774C4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1/2567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70434AC7" w14:textId="2FAEE478" w:rsidR="00B774C4" w:rsidRPr="0097750F" w:rsidRDefault="00B774C4" w:rsidP="009775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8A80E" w14:textId="77777777" w:rsidR="00B774C4" w:rsidRPr="0097750F" w:rsidRDefault="00B774C4" w:rsidP="00B774C4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5B74135A" w14:textId="72047ECD" w:rsidR="00B774C4" w:rsidRPr="0097750F" w:rsidRDefault="00B774C4" w:rsidP="00B774C4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F173D9D" w14:textId="77777777" w:rsidR="00B774C4" w:rsidRPr="0097750F" w:rsidRDefault="00B774C4" w:rsidP="00B7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A36251" w14:textId="4CB8091E" w:rsidR="00B774C4" w:rsidRPr="0097750F" w:rsidRDefault="00B774C4" w:rsidP="00B774C4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5BFF6C54" w14:textId="77777777" w:rsidR="00B774C4" w:rsidRPr="0097750F" w:rsidRDefault="00B774C4" w:rsidP="00B7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70EBC77A" w14:textId="54558B6E" w:rsidR="00B774C4" w:rsidRPr="0097750F" w:rsidRDefault="00B774C4" w:rsidP="00B7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205081EB" w14:textId="2434DFE5" w:rsidR="00B774C4" w:rsidRPr="0097750F" w:rsidRDefault="00B774C4" w:rsidP="00B7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4 </w:t>
            </w: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ปี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9 </w:t>
            </w: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4B94CBBE" w14:textId="1DE06FA2" w:rsidR="00B774C4" w:rsidRPr="0097750F" w:rsidRDefault="00B774C4" w:rsidP="00B774C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97750F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 xml:space="preserve">มกราคม </w:t>
            </w:r>
            <w:r w:rsidRPr="0097750F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FB1C46" w:rsidRPr="00744476" w14:paraId="49C96013" w14:textId="18FAE418" w:rsidTr="0097750F">
        <w:tc>
          <w:tcPr>
            <w:tcW w:w="1438" w:type="dxa"/>
          </w:tcPr>
          <w:p w14:paraId="777711BF" w14:textId="77777777" w:rsidR="00FB1C46" w:rsidRPr="0097750F" w:rsidRDefault="00FB1C46" w:rsidP="00FB1C46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97750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AFBB5" w14:textId="543546A2" w:rsidR="00FB1C46" w:rsidRPr="0097750F" w:rsidRDefault="00FB1C46" w:rsidP="00FB1C46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CD7346F" w14:textId="77777777" w:rsidR="00FB1C46" w:rsidRPr="0097750F" w:rsidRDefault="00FB1C46" w:rsidP="00FB1C46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034C75" w14:textId="2AC0CA25" w:rsidR="00FB1C46" w:rsidRPr="0097750F" w:rsidRDefault="00B774C4" w:rsidP="002B4A2A">
            <w:pPr>
              <w:tabs>
                <w:tab w:val="decimal" w:pos="949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21</w:t>
            </w:r>
            <w:r w:rsidR="00FB1C46" w:rsidRPr="0097750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,936,600</w:t>
            </w:r>
          </w:p>
        </w:tc>
        <w:tc>
          <w:tcPr>
            <w:tcW w:w="270" w:type="dxa"/>
            <w:shd w:val="clear" w:color="auto" w:fill="auto"/>
          </w:tcPr>
          <w:p w14:paraId="4498FEF1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9469B" w14:textId="43B5DB56" w:rsidR="00FB1C46" w:rsidRPr="0097750F" w:rsidRDefault="00FB1C46" w:rsidP="00FB1C46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97750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B774C4" w:rsidRPr="0097750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5</w:t>
            </w:r>
            <w:r w:rsidRPr="0097750F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,936,600</w:t>
            </w:r>
          </w:p>
        </w:tc>
        <w:tc>
          <w:tcPr>
            <w:tcW w:w="236" w:type="dxa"/>
          </w:tcPr>
          <w:p w14:paraId="13968719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10C974F2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34CA23BA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6C0D3BFE" w14:textId="77777777" w:rsidR="00FB1C46" w:rsidRPr="0097750F" w:rsidRDefault="00FB1C46" w:rsidP="00FB1C4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25D086A0" w14:textId="4BC9712E" w:rsidR="00ED537F" w:rsidRDefault="00ED537F" w:rsidP="00E31BB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07CF60" w14:textId="7C805822" w:rsidR="00371AD1" w:rsidRDefault="00371AD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38"/>
        <w:gridCol w:w="1169"/>
        <w:gridCol w:w="270"/>
        <w:gridCol w:w="1173"/>
        <w:gridCol w:w="270"/>
        <w:gridCol w:w="1080"/>
        <w:gridCol w:w="236"/>
        <w:gridCol w:w="1114"/>
        <w:gridCol w:w="990"/>
        <w:gridCol w:w="1530"/>
      </w:tblGrid>
      <w:tr w:rsidR="00D31C1A" w:rsidRPr="00744476" w14:paraId="281659F9" w14:textId="77777777" w:rsidTr="00F13B7B">
        <w:tc>
          <w:tcPr>
            <w:tcW w:w="1438" w:type="dxa"/>
          </w:tcPr>
          <w:p w14:paraId="78E12D25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6302" w:type="dxa"/>
            <w:gridSpan w:val="8"/>
          </w:tcPr>
          <w:p w14:paraId="718DD92D" w14:textId="46FE6074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05E78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  <w:tc>
          <w:tcPr>
            <w:tcW w:w="1530" w:type="dxa"/>
          </w:tcPr>
          <w:p w14:paraId="69D1938C" w14:textId="77777777" w:rsidR="00D31C1A" w:rsidRPr="00532769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</w:tr>
      <w:tr w:rsidR="00D31C1A" w:rsidRPr="00744476" w14:paraId="000D0C65" w14:textId="77777777" w:rsidTr="00F13B7B">
        <w:tc>
          <w:tcPr>
            <w:tcW w:w="1438" w:type="dxa"/>
          </w:tcPr>
          <w:p w14:paraId="7C865F73" w14:textId="77777777" w:rsidR="00D31C1A" w:rsidRPr="00744476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4A08AF3F" w14:textId="3920A683" w:rsidR="00D31C1A" w:rsidRPr="00E31BBD" w:rsidRDefault="001F23E9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 </w:t>
            </w:r>
            <w:r w:rsidR="00D31C1A" w:rsidRPr="00FF2FC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  <w:r w:rsidR="00D31C1A" w:rsidRPr="00D67C9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="00D31C1A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D31C1A">
              <w:rPr>
                <w:rFonts w:asciiTheme="majorBidi" w:hAnsiTheme="majorBidi" w:cstheme="majorBidi"/>
                <w:sz w:val="27"/>
                <w:szCs w:val="27"/>
                <w:lang w:val="en-US"/>
              </w:rPr>
              <w:t>7</w:t>
            </w:r>
          </w:p>
        </w:tc>
        <w:tc>
          <w:tcPr>
            <w:tcW w:w="236" w:type="dxa"/>
          </w:tcPr>
          <w:p w14:paraId="4A37D01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5A36D1C7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90" w:type="dxa"/>
          </w:tcPr>
          <w:p w14:paraId="041AADD1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0E8ADB55" w14:textId="77777777" w:rsidR="00D31C1A" w:rsidRPr="00744476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C1A" w:rsidRPr="00744476" w14:paraId="350D0FA5" w14:textId="77777777" w:rsidTr="00F13B7B">
        <w:tc>
          <w:tcPr>
            <w:tcW w:w="1438" w:type="dxa"/>
            <w:vAlign w:val="bottom"/>
          </w:tcPr>
          <w:p w14:paraId="0FA1413B" w14:textId="77777777" w:rsidR="00D31C1A" w:rsidRPr="00584777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/>
                <w:sz w:val="27"/>
                <w:szCs w:val="27"/>
                <w:cs/>
                <w:lang w:val="en-US"/>
              </w:rPr>
              <w:t>หุ้นกู้ครั้งที่</w:t>
            </w:r>
          </w:p>
        </w:tc>
        <w:tc>
          <w:tcPr>
            <w:tcW w:w="1169" w:type="dxa"/>
          </w:tcPr>
          <w:p w14:paraId="3850334D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77CCE150" w14:textId="77777777" w:rsidR="00D31C1A" w:rsidRPr="00584777" w:rsidRDefault="00D31C1A" w:rsidP="00F13B7B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73" w:type="dxa"/>
            <w:vAlign w:val="bottom"/>
          </w:tcPr>
          <w:p w14:paraId="09ECA79C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ระยะยาว</w:t>
            </w:r>
          </w:p>
        </w:tc>
        <w:tc>
          <w:tcPr>
            <w:tcW w:w="270" w:type="dxa"/>
            <w:vAlign w:val="bottom"/>
          </w:tcPr>
          <w:p w14:paraId="56E6D4BA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80" w:type="dxa"/>
            <w:vAlign w:val="bottom"/>
          </w:tcPr>
          <w:p w14:paraId="707BC13A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56B0D038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  <w:vAlign w:val="bottom"/>
          </w:tcPr>
          <w:p w14:paraId="5830E1D0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6653D0DC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อายุหุ้นกู้</w:t>
            </w:r>
          </w:p>
        </w:tc>
        <w:tc>
          <w:tcPr>
            <w:tcW w:w="1530" w:type="dxa"/>
            <w:vAlign w:val="bottom"/>
          </w:tcPr>
          <w:p w14:paraId="38808221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cs/>
              </w:rPr>
              <w:t>วันครบ</w:t>
            </w: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กำหนด</w:t>
            </w:r>
            <w:r w:rsidRPr="00584777">
              <w:rPr>
                <w:rFonts w:asciiTheme="majorBidi" w:hAnsiTheme="majorBidi" w:cstheme="majorBidi"/>
                <w:sz w:val="27"/>
                <w:szCs w:val="27"/>
              </w:rPr>
              <w:br/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</w:rPr>
              <w:t>ไถ่ถอน</w:t>
            </w:r>
          </w:p>
        </w:tc>
      </w:tr>
      <w:tr w:rsidR="00D31C1A" w:rsidRPr="00744476" w14:paraId="5C606481" w14:textId="77777777" w:rsidTr="00F13B7B">
        <w:tc>
          <w:tcPr>
            <w:tcW w:w="1438" w:type="dxa"/>
          </w:tcPr>
          <w:p w14:paraId="511DF6BF" w14:textId="77777777" w:rsidR="00D31C1A" w:rsidRPr="00584777" w:rsidRDefault="00D31C1A" w:rsidP="00F13B7B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3962" w:type="dxa"/>
            <w:gridSpan w:val="5"/>
          </w:tcPr>
          <w:p w14:paraId="058FD402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  <w:lang w:val="en-US"/>
              </w:rPr>
              <w:t>(พันบาท)</w:t>
            </w:r>
          </w:p>
        </w:tc>
        <w:tc>
          <w:tcPr>
            <w:tcW w:w="236" w:type="dxa"/>
          </w:tcPr>
          <w:p w14:paraId="79C5034D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14" w:type="dxa"/>
          </w:tcPr>
          <w:p w14:paraId="161C921E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584777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ร้อยละต่อปี)</w:t>
            </w:r>
          </w:p>
        </w:tc>
        <w:tc>
          <w:tcPr>
            <w:tcW w:w="990" w:type="dxa"/>
          </w:tcPr>
          <w:p w14:paraId="611E472A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30" w:type="dxa"/>
          </w:tcPr>
          <w:p w14:paraId="619CEDEC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C1A" w:rsidRPr="00744476" w14:paraId="2B4BFCF6" w14:textId="77777777" w:rsidTr="00F13B7B">
        <w:tc>
          <w:tcPr>
            <w:tcW w:w="1438" w:type="dxa"/>
          </w:tcPr>
          <w:p w14:paraId="78FC86AC" w14:textId="77777777" w:rsidR="00D31C1A" w:rsidRPr="00584777" w:rsidRDefault="00D31C1A" w:rsidP="00F13B7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1/2563</w:t>
            </w:r>
          </w:p>
        </w:tc>
        <w:tc>
          <w:tcPr>
            <w:tcW w:w="1169" w:type="dxa"/>
            <w:shd w:val="clear" w:color="auto" w:fill="auto"/>
          </w:tcPr>
          <w:p w14:paraId="0AC75E36" w14:textId="77777777" w:rsidR="00D31C1A" w:rsidRPr="00584777" w:rsidRDefault="00D31C1A" w:rsidP="00F13B7B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D75FC7C" w14:textId="77777777" w:rsidR="00D31C1A" w:rsidRPr="00584777" w:rsidRDefault="00D31C1A" w:rsidP="00F13B7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263E3BB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247019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ED4FE3" w14:textId="77777777" w:rsidR="00D31C1A" w:rsidRPr="00584777" w:rsidRDefault="00D31C1A" w:rsidP="00F13B7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01EAB62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3A18201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3.90</w:t>
            </w:r>
          </w:p>
        </w:tc>
        <w:tc>
          <w:tcPr>
            <w:tcW w:w="990" w:type="dxa"/>
          </w:tcPr>
          <w:p w14:paraId="56052B11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1F521713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19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D31C1A" w:rsidRPr="00744476" w14:paraId="20F3A2E6" w14:textId="77777777" w:rsidTr="00F13B7B">
        <w:tc>
          <w:tcPr>
            <w:tcW w:w="1438" w:type="dxa"/>
          </w:tcPr>
          <w:p w14:paraId="1D3420AB" w14:textId="77777777" w:rsidR="00D31C1A" w:rsidRPr="00584777" w:rsidRDefault="00D31C1A" w:rsidP="00F13B7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2/2564</w:t>
            </w:r>
          </w:p>
        </w:tc>
        <w:tc>
          <w:tcPr>
            <w:tcW w:w="1169" w:type="dxa"/>
            <w:shd w:val="clear" w:color="auto" w:fill="auto"/>
          </w:tcPr>
          <w:p w14:paraId="73D5F58B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39C2E3" w14:textId="77777777" w:rsidR="00D31C1A" w:rsidRPr="00584777" w:rsidRDefault="00D31C1A" w:rsidP="00F13B7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CF68629" w14:textId="77777777" w:rsidR="00D31C1A" w:rsidRPr="00584777" w:rsidRDefault="00D31C1A" w:rsidP="00F13B7B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0885AAF0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AFB7D13" w14:textId="77777777" w:rsidR="00D31C1A" w:rsidRPr="00584777" w:rsidRDefault="00D31C1A" w:rsidP="00F13B7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4,523,600</w:t>
            </w:r>
          </w:p>
        </w:tc>
        <w:tc>
          <w:tcPr>
            <w:tcW w:w="236" w:type="dxa"/>
          </w:tcPr>
          <w:p w14:paraId="6CFA0B1B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F88F668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3.55</w:t>
            </w:r>
          </w:p>
        </w:tc>
        <w:tc>
          <w:tcPr>
            <w:tcW w:w="990" w:type="dxa"/>
          </w:tcPr>
          <w:p w14:paraId="5461C753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4628A94C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12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กุมภาพันธ์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D31C1A" w:rsidRPr="00744476" w14:paraId="10C00EE1" w14:textId="77777777" w:rsidTr="00F13B7B">
        <w:tc>
          <w:tcPr>
            <w:tcW w:w="1438" w:type="dxa"/>
          </w:tcPr>
          <w:p w14:paraId="3DBD26AC" w14:textId="77777777" w:rsidR="00D31C1A" w:rsidRPr="00584777" w:rsidRDefault="00D31C1A" w:rsidP="00F13B7B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1/2565</w:t>
            </w:r>
          </w:p>
        </w:tc>
        <w:tc>
          <w:tcPr>
            <w:tcW w:w="1169" w:type="dxa"/>
            <w:shd w:val="clear" w:color="auto" w:fill="auto"/>
          </w:tcPr>
          <w:p w14:paraId="1C817B83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6C2110" w14:textId="77777777" w:rsidR="00D31C1A" w:rsidRPr="00584777" w:rsidRDefault="00D31C1A" w:rsidP="00F13B7B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053D3FCD" w14:textId="583FFE40" w:rsidR="00D31C1A" w:rsidRPr="00584777" w:rsidRDefault="00D31C1A" w:rsidP="00F13B7B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</w:t>
            </w:r>
            <w:r w:rsidR="00BF5799"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19C55EE9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D6D667" w14:textId="2D5318BA" w:rsidR="00D31C1A" w:rsidRPr="00584777" w:rsidRDefault="00D31C1A" w:rsidP="00F13B7B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4,69</w:t>
            </w:r>
            <w:r w:rsidR="00BF5799"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5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,000</w:t>
            </w:r>
          </w:p>
        </w:tc>
        <w:tc>
          <w:tcPr>
            <w:tcW w:w="236" w:type="dxa"/>
          </w:tcPr>
          <w:p w14:paraId="23EC0B61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317D5989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30E0B9AF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38402B0B" w14:textId="77777777" w:rsidR="00D31C1A" w:rsidRPr="00584777" w:rsidRDefault="00D31C1A" w:rsidP="00F13B7B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11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2570</w:t>
            </w:r>
          </w:p>
        </w:tc>
      </w:tr>
      <w:tr w:rsidR="00D31C1A" w:rsidRPr="00744476" w14:paraId="5A9DA4EB" w14:textId="77777777" w:rsidTr="00F13B7B">
        <w:tc>
          <w:tcPr>
            <w:tcW w:w="1438" w:type="dxa"/>
          </w:tcPr>
          <w:p w14:paraId="330784F6" w14:textId="77777777" w:rsidR="00D31C1A" w:rsidRPr="00584777" w:rsidRDefault="00D31C1A" w:rsidP="00D31C1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169" w:type="dxa"/>
            <w:shd w:val="clear" w:color="auto" w:fill="auto"/>
          </w:tcPr>
          <w:p w14:paraId="4284A630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E84A96" w14:textId="77777777" w:rsidR="00D31C1A" w:rsidRPr="00584777" w:rsidRDefault="00D31C1A" w:rsidP="00D31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6B8263CF" w14:textId="24CB6FE8" w:rsidR="00D31C1A" w:rsidRPr="00584777" w:rsidRDefault="00D31C1A" w:rsidP="00D31C1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043BFE34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93CA10" w14:textId="6530D4EE" w:rsidR="00D31C1A" w:rsidRPr="00584777" w:rsidRDefault="00D31C1A" w:rsidP="00D31C1A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1CBB91FE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62DC905E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4.15</w:t>
            </w:r>
          </w:p>
        </w:tc>
        <w:tc>
          <w:tcPr>
            <w:tcW w:w="990" w:type="dxa"/>
          </w:tcPr>
          <w:p w14:paraId="429B50D9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3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ปี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6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เดือน</w:t>
            </w:r>
          </w:p>
        </w:tc>
        <w:tc>
          <w:tcPr>
            <w:tcW w:w="1530" w:type="dxa"/>
          </w:tcPr>
          <w:p w14:paraId="5B79617B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กรกฎาคม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2569</w:t>
            </w:r>
          </w:p>
        </w:tc>
      </w:tr>
      <w:tr w:rsidR="00D31C1A" w:rsidRPr="00744476" w14:paraId="3A076149" w14:textId="77777777" w:rsidTr="00F13B7B">
        <w:tc>
          <w:tcPr>
            <w:tcW w:w="1438" w:type="dxa"/>
          </w:tcPr>
          <w:p w14:paraId="6CCCA129" w14:textId="77777777" w:rsidR="00D31C1A" w:rsidRPr="00584777" w:rsidRDefault="00D31C1A" w:rsidP="00D31C1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1/2566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ชุดที่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69" w:type="dxa"/>
            <w:shd w:val="clear" w:color="auto" w:fill="auto"/>
          </w:tcPr>
          <w:p w14:paraId="014FA147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ACC2D" w14:textId="77777777" w:rsidR="00D31C1A" w:rsidRPr="00584777" w:rsidRDefault="00D31C1A" w:rsidP="00D31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58A7BAB5" w14:textId="6CDC04DA" w:rsidR="00D31C1A" w:rsidRPr="00584777" w:rsidRDefault="00D31C1A" w:rsidP="00D31C1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35B28753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FE3F44" w14:textId="60CC52D3" w:rsidR="00D31C1A" w:rsidRPr="00584777" w:rsidRDefault="00D31C1A" w:rsidP="00D31C1A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0CDCB73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202DA03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4.60</w:t>
            </w:r>
          </w:p>
        </w:tc>
        <w:tc>
          <w:tcPr>
            <w:tcW w:w="990" w:type="dxa"/>
          </w:tcPr>
          <w:p w14:paraId="527279C2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>ปี</w:t>
            </w:r>
          </w:p>
        </w:tc>
        <w:tc>
          <w:tcPr>
            <w:tcW w:w="1530" w:type="dxa"/>
          </w:tcPr>
          <w:p w14:paraId="0CB5EB0F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มกราคม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D31C1A" w:rsidRPr="00744476" w14:paraId="3AB6CFA5" w14:textId="77777777" w:rsidTr="00F13B7B">
        <w:tc>
          <w:tcPr>
            <w:tcW w:w="1438" w:type="dxa"/>
          </w:tcPr>
          <w:p w14:paraId="482C0842" w14:textId="77777777" w:rsidR="00D31C1A" w:rsidRPr="00584777" w:rsidRDefault="00D31C1A" w:rsidP="00D31C1A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2/2566</w:t>
            </w:r>
          </w:p>
        </w:tc>
        <w:tc>
          <w:tcPr>
            <w:tcW w:w="1169" w:type="dxa"/>
            <w:shd w:val="clear" w:color="auto" w:fill="auto"/>
          </w:tcPr>
          <w:p w14:paraId="5C45A48A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C636CB" w14:textId="77777777" w:rsidR="00D31C1A" w:rsidRPr="00584777" w:rsidRDefault="00D31C1A" w:rsidP="00D31C1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2D3102D5" w14:textId="2549E37E" w:rsidR="00D31C1A" w:rsidRPr="00584777" w:rsidRDefault="00D31C1A" w:rsidP="00D31C1A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4C466D3C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4D9780E" w14:textId="1C3E5FBD" w:rsidR="00D31C1A" w:rsidRPr="00584777" w:rsidRDefault="00D31C1A" w:rsidP="00D31C1A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3,000,000</w:t>
            </w:r>
          </w:p>
        </w:tc>
        <w:tc>
          <w:tcPr>
            <w:tcW w:w="236" w:type="dxa"/>
          </w:tcPr>
          <w:p w14:paraId="65DF8215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4A8E4708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4.10</w:t>
            </w:r>
          </w:p>
        </w:tc>
        <w:tc>
          <w:tcPr>
            <w:tcW w:w="990" w:type="dxa"/>
          </w:tcPr>
          <w:p w14:paraId="4F47CADB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103E224E" w14:textId="77777777" w:rsidR="00D31C1A" w:rsidRPr="00584777" w:rsidRDefault="00D31C1A" w:rsidP="00D31C1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18 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สิงหาคม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2571</w:t>
            </w:r>
          </w:p>
        </w:tc>
      </w:tr>
      <w:tr w:rsidR="00064520" w:rsidRPr="00744476" w14:paraId="2862312B" w14:textId="77777777" w:rsidTr="00F13B7B">
        <w:tc>
          <w:tcPr>
            <w:tcW w:w="1438" w:type="dxa"/>
          </w:tcPr>
          <w:p w14:paraId="19DE916E" w14:textId="0B868879" w:rsidR="00064520" w:rsidRPr="00584777" w:rsidRDefault="00064520" w:rsidP="00064520">
            <w:pPr>
              <w:spacing w:line="240" w:lineRule="atLeast"/>
              <w:ind w:right="-108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1/2567</w:t>
            </w:r>
          </w:p>
        </w:tc>
        <w:tc>
          <w:tcPr>
            <w:tcW w:w="1169" w:type="dxa"/>
            <w:shd w:val="clear" w:color="auto" w:fill="auto"/>
          </w:tcPr>
          <w:p w14:paraId="0A7DF877" w14:textId="38857C4D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195FE" w14:textId="2BC0455E" w:rsidR="00064520" w:rsidRPr="00584777" w:rsidRDefault="00064520" w:rsidP="00064520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40D403EB" w14:textId="1EA1C759" w:rsidR="00064520" w:rsidRPr="00584777" w:rsidRDefault="00064520" w:rsidP="00064520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0A735A0" w14:textId="77777777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9C0FA24" w14:textId="48BEC5A9" w:rsidR="00064520" w:rsidRPr="00584777" w:rsidRDefault="00064520" w:rsidP="00064520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36" w:type="dxa"/>
          </w:tcPr>
          <w:p w14:paraId="0B4907B4" w14:textId="77777777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0BB948F4" w14:textId="015C594D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4.00</w:t>
            </w:r>
          </w:p>
        </w:tc>
        <w:tc>
          <w:tcPr>
            <w:tcW w:w="990" w:type="dxa"/>
          </w:tcPr>
          <w:p w14:paraId="5E3073D5" w14:textId="5BBD8229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4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ปี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9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 เดือน</w:t>
            </w:r>
          </w:p>
        </w:tc>
        <w:tc>
          <w:tcPr>
            <w:tcW w:w="1530" w:type="dxa"/>
          </w:tcPr>
          <w:p w14:paraId="03D89F41" w14:textId="18B17CB0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 xml:space="preserve">5 </w:t>
            </w:r>
            <w:r w:rsidRPr="00584777">
              <w:rPr>
                <w:rFonts w:asciiTheme="majorBidi" w:hAnsiTheme="majorBidi" w:cstheme="majorBidi" w:hint="cs"/>
                <w:sz w:val="27"/>
                <w:szCs w:val="27"/>
                <w:cs/>
                <w:lang w:val="en-US"/>
              </w:rPr>
              <w:t>มกร</w:t>
            </w:r>
            <w:r w:rsidRPr="00584777">
              <w:rPr>
                <w:rFonts w:asciiTheme="majorBidi" w:hAnsiTheme="majorBidi" w:cstheme="majorBidi"/>
                <w:sz w:val="27"/>
                <w:szCs w:val="27"/>
                <w:cs/>
                <w:lang w:val="en-US"/>
              </w:rPr>
              <w:t xml:space="preserve">าคม </w:t>
            </w:r>
            <w:r w:rsidRPr="00584777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2572</w:t>
            </w:r>
          </w:p>
        </w:tc>
      </w:tr>
      <w:tr w:rsidR="00064520" w:rsidRPr="00744476" w14:paraId="50BACBEC" w14:textId="77777777" w:rsidTr="00F13B7B">
        <w:tc>
          <w:tcPr>
            <w:tcW w:w="1438" w:type="dxa"/>
          </w:tcPr>
          <w:p w14:paraId="1248C775" w14:textId="77777777" w:rsidR="00064520" w:rsidRPr="00584777" w:rsidRDefault="00064520" w:rsidP="00064520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  <w:r w:rsidRPr="0058477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8972B" w14:textId="77777777" w:rsidR="00064520" w:rsidRPr="00584777" w:rsidRDefault="00064520" w:rsidP="00064520">
            <w:pPr>
              <w:tabs>
                <w:tab w:val="decimal" w:pos="96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36C00ED" w14:textId="77777777" w:rsidR="00064520" w:rsidRPr="00584777" w:rsidRDefault="00064520" w:rsidP="00064520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C2F54" w14:textId="255A009C" w:rsidR="00064520" w:rsidRPr="00584777" w:rsidRDefault="00091B5E" w:rsidP="00064520">
            <w:pPr>
              <w:tabs>
                <w:tab w:val="decimal" w:pos="949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22</w:t>
            </w:r>
            <w:r w:rsidR="00064520" w:rsidRPr="005847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,218,600</w:t>
            </w:r>
          </w:p>
        </w:tc>
        <w:tc>
          <w:tcPr>
            <w:tcW w:w="270" w:type="dxa"/>
            <w:shd w:val="clear" w:color="auto" w:fill="auto"/>
          </w:tcPr>
          <w:p w14:paraId="0E60A24E" w14:textId="77777777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F3652" w14:textId="1C89F108" w:rsidR="00064520" w:rsidRPr="00584777" w:rsidRDefault="00064520" w:rsidP="00064520">
            <w:pPr>
              <w:tabs>
                <w:tab w:val="decimal" w:pos="881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 w:rsidRPr="005847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2</w:t>
            </w:r>
            <w:r w:rsidR="00091B5E" w:rsidRPr="005847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6</w:t>
            </w:r>
            <w:r w:rsidRPr="00584777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  <w:t>,218,600</w:t>
            </w:r>
          </w:p>
        </w:tc>
        <w:tc>
          <w:tcPr>
            <w:tcW w:w="236" w:type="dxa"/>
          </w:tcPr>
          <w:p w14:paraId="1013B32C" w14:textId="77777777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114" w:type="dxa"/>
          </w:tcPr>
          <w:p w14:paraId="5ECD481E" w14:textId="77777777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990" w:type="dxa"/>
          </w:tcPr>
          <w:p w14:paraId="04549C64" w14:textId="77777777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  <w:tc>
          <w:tcPr>
            <w:tcW w:w="1530" w:type="dxa"/>
          </w:tcPr>
          <w:p w14:paraId="3D00549C" w14:textId="77777777" w:rsidR="00064520" w:rsidRPr="00584777" w:rsidRDefault="00064520" w:rsidP="00064520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</w:pPr>
          </w:p>
        </w:tc>
      </w:tr>
    </w:tbl>
    <w:p w14:paraId="52BE8E99" w14:textId="73717313" w:rsidR="00D31C1A" w:rsidRDefault="00D31C1A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CEBFDB" w14:textId="37329070" w:rsidR="00C21040" w:rsidRPr="00AD113D" w:rsidRDefault="005A0745" w:rsidP="00C50CF6">
      <w:pPr>
        <w:pStyle w:val="Caption"/>
      </w:pPr>
      <w:r w:rsidRPr="00AD113D">
        <w:rPr>
          <w:cs/>
        </w:rPr>
        <w:t>ส่วนงา</w:t>
      </w:r>
      <w:r w:rsidRPr="00AD113D">
        <w:rPr>
          <w:rFonts w:hint="cs"/>
          <w:cs/>
        </w:rPr>
        <w:t>น</w:t>
      </w:r>
      <w:r w:rsidR="006271EE" w:rsidRPr="00AD113D">
        <w:rPr>
          <w:rFonts w:hint="cs"/>
          <w:cs/>
        </w:rPr>
        <w:t>ดำเนินงาน</w:t>
      </w:r>
      <w:r w:rsidR="00606FE0" w:rsidRPr="00AD113D">
        <w:rPr>
          <w:rFonts w:hint="cs"/>
          <w:cs/>
        </w:rPr>
        <w:t>และการจำแนกรายได้</w:t>
      </w:r>
    </w:p>
    <w:p w14:paraId="0DA32EEB" w14:textId="77777777" w:rsidR="00C21040" w:rsidRPr="00CA33CB" w:rsidRDefault="00C21040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D9E08" w14:textId="77777777" w:rsidR="00AD5237" w:rsidRPr="00331157" w:rsidRDefault="00AD5237" w:rsidP="00AD5237">
      <w:pPr>
        <w:pStyle w:val="Bo-Blankline"/>
        <w:jc w:val="thaiDistribute"/>
        <w:rPr>
          <w:sz w:val="30"/>
          <w:szCs w:val="30"/>
        </w:rPr>
      </w:pPr>
      <w:r w:rsidRPr="00331157">
        <w:rPr>
          <w:rFonts w:hint="cs"/>
          <w:sz w:val="30"/>
          <w:szCs w:val="30"/>
          <w:cs/>
        </w:rPr>
        <w:t xml:space="preserve">ผู้บริหารพิจารณาว่ากลุ่มบริษัทมี </w:t>
      </w:r>
      <w:r>
        <w:rPr>
          <w:sz w:val="30"/>
          <w:szCs w:val="30"/>
          <w:lang w:val="en-US"/>
        </w:rPr>
        <w:t xml:space="preserve">2 </w:t>
      </w:r>
      <w:r w:rsidRPr="00331157">
        <w:rPr>
          <w:rFonts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</w:t>
      </w:r>
      <w:r>
        <w:rPr>
          <w:rFonts w:hint="cs"/>
          <w:sz w:val="30"/>
          <w:szCs w:val="30"/>
          <w:cs/>
        </w:rPr>
        <w:t>ง</w:t>
      </w:r>
      <w:r w:rsidRPr="00331157">
        <w:rPr>
          <w:rFonts w:hint="cs"/>
          <w:sz w:val="30"/>
          <w:szCs w:val="30"/>
          <w:cs/>
        </w:rPr>
        <w:t>กลุ่มบริษัทโดยสรุปมีดังนี้</w:t>
      </w:r>
    </w:p>
    <w:p w14:paraId="48049583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2E89F0C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 w:bidi="ar-SA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พลังงานและสาธารณูปโภค</w:t>
      </w:r>
    </w:p>
    <w:p w14:paraId="612A951B" w14:textId="77777777" w:rsidR="00AD5237" w:rsidRPr="0078123E" w:rsidRDefault="00AD5237" w:rsidP="00AD5237">
      <w:pPr>
        <w:numPr>
          <w:ilvl w:val="0"/>
          <w:numId w:val="7"/>
        </w:numPr>
        <w:tabs>
          <w:tab w:val="left" w:pos="1620"/>
        </w:tabs>
        <w:spacing w:line="240" w:lineRule="auto"/>
        <w:ind w:right="191" w:hanging="539"/>
        <w:rPr>
          <w:rFonts w:ascii="Angsana New" w:hAnsi="Angsana New"/>
          <w:sz w:val="30"/>
          <w:szCs w:val="30"/>
          <w:lang w:val="x-none" w:eastAsia="x-none"/>
        </w:rPr>
      </w:pPr>
      <w:r w:rsidRPr="0078123E">
        <w:rPr>
          <w:rFonts w:ascii="Angsana New" w:hAnsi="Angsana New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14:paraId="39A70F7D" w14:textId="77777777" w:rsidR="00AD5237" w:rsidRPr="00CA33CB" w:rsidRDefault="00AD5237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A10B7" w14:textId="77777777" w:rsidR="00AD5237" w:rsidRDefault="00AD5237" w:rsidP="00AD5237">
      <w:pPr>
        <w:pStyle w:val="Bo-Blankline"/>
        <w:jc w:val="thaiDistribute"/>
        <w:rPr>
          <w:sz w:val="30"/>
          <w:szCs w:val="30"/>
        </w:rPr>
      </w:pPr>
      <w:r w:rsidRPr="00D45A7E">
        <w:rPr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6A3A14BB" w14:textId="77777777" w:rsidR="00CD37FD" w:rsidRPr="00CA33CB" w:rsidRDefault="00CD37FD" w:rsidP="00CA33CB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D9EE897" w14:textId="77777777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</w:rPr>
      </w:pPr>
    </w:p>
    <w:p w14:paraId="1354FE67" w14:textId="3F612A41" w:rsidR="00AD113D" w:rsidRDefault="00AD113D" w:rsidP="00D43B86">
      <w:pPr>
        <w:spacing w:line="240" w:lineRule="auto"/>
        <w:ind w:right="389"/>
        <w:jc w:val="both"/>
        <w:rPr>
          <w:rFonts w:ascii="Angsana New" w:hAnsi="Angsana New"/>
          <w:b/>
          <w:bCs/>
          <w:sz w:val="30"/>
          <w:szCs w:val="30"/>
          <w:cs/>
        </w:rPr>
        <w:sectPr w:rsidR="00AD113D" w:rsidSect="00934E7C">
          <w:pgSz w:w="11909" w:h="16834" w:code="9"/>
          <w:pgMar w:top="691" w:right="1109" w:bottom="720" w:left="1152" w:header="706" w:footer="706" w:gutter="0"/>
          <w:cols w:space="737"/>
          <w:docGrid w:linePitch="360"/>
        </w:sectPr>
      </w:pPr>
    </w:p>
    <w:p w14:paraId="3EB076D5" w14:textId="77777777" w:rsidR="00C21040" w:rsidRDefault="00C21040" w:rsidP="00C111C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ข้อมูลเกี่ยวกับผลได้เสีย</w:t>
      </w:r>
      <w:r w:rsidRPr="00FE71A1">
        <w:rPr>
          <w:rFonts w:ascii="Angsana New" w:hAnsi="Angsana New" w:hint="cs"/>
          <w:sz w:val="30"/>
          <w:szCs w:val="30"/>
          <w:cs/>
        </w:rPr>
        <w:t>ตามส่วนงาน</w:t>
      </w:r>
      <w:r>
        <w:rPr>
          <w:rFonts w:ascii="Angsana New" w:hAnsi="Angsana New" w:hint="cs"/>
          <w:sz w:val="30"/>
          <w:szCs w:val="30"/>
          <w:cs/>
        </w:rPr>
        <w:t>ที่รายงาน</w:t>
      </w:r>
    </w:p>
    <w:p w14:paraId="12CB92D0" w14:textId="7994E6B7" w:rsidR="0043318E" w:rsidRDefault="0043318E" w:rsidP="00EE75F6">
      <w:pPr>
        <w:pStyle w:val="Bo-Blankline"/>
      </w:pP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7"/>
        <w:gridCol w:w="1259"/>
        <w:gridCol w:w="293"/>
        <w:gridCol w:w="1326"/>
        <w:gridCol w:w="295"/>
        <w:gridCol w:w="1235"/>
        <w:gridCol w:w="271"/>
        <w:gridCol w:w="24"/>
        <w:gridCol w:w="1146"/>
        <w:gridCol w:w="295"/>
        <w:gridCol w:w="1235"/>
        <w:gridCol w:w="295"/>
        <w:gridCol w:w="1239"/>
        <w:gridCol w:w="295"/>
        <w:gridCol w:w="1325"/>
        <w:gridCol w:w="295"/>
        <w:gridCol w:w="1325"/>
      </w:tblGrid>
      <w:tr w:rsidR="00B05E78" w:rsidRPr="00F2037A" w14:paraId="58E1A272" w14:textId="77777777" w:rsidTr="00170145">
        <w:tc>
          <w:tcPr>
            <w:tcW w:w="2787" w:type="dxa"/>
            <w:shd w:val="clear" w:color="auto" w:fill="auto"/>
            <w:vAlign w:val="bottom"/>
          </w:tcPr>
          <w:p w14:paraId="323A3FCC" w14:textId="77777777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7FAE32D9" w14:textId="77777777" w:rsidR="00B05E78" w:rsidRPr="00F2037A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037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05E78" w:rsidRPr="00844EC7" w14:paraId="7D37164C" w14:textId="77777777" w:rsidTr="00170145">
        <w:tc>
          <w:tcPr>
            <w:tcW w:w="2787" w:type="dxa"/>
            <w:shd w:val="clear" w:color="auto" w:fill="auto"/>
            <w:vAlign w:val="bottom"/>
          </w:tcPr>
          <w:p w14:paraId="6321D3BE" w14:textId="06622832" w:rsidR="00B05E78" w:rsidRPr="00844EC7" w:rsidRDefault="00B05E78" w:rsidP="00170145">
            <w:pPr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15C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878" w:type="dxa"/>
            <w:gridSpan w:val="3"/>
            <w:shd w:val="clear" w:color="auto" w:fill="auto"/>
            <w:vAlign w:val="bottom"/>
          </w:tcPr>
          <w:p w14:paraId="23C5022E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7F1769A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6" w:type="dxa"/>
            <w:gridSpan w:val="4"/>
            <w:shd w:val="clear" w:color="auto" w:fill="auto"/>
            <w:vAlign w:val="bottom"/>
          </w:tcPr>
          <w:p w14:paraId="655FCE41" w14:textId="77777777" w:rsidR="00B05E78" w:rsidRPr="0095749C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27788B6D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  <w:shd w:val="clear" w:color="auto" w:fill="auto"/>
            <w:vAlign w:val="bottom"/>
          </w:tcPr>
          <w:p w14:paraId="56899915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7C29537" w14:textId="77777777" w:rsidR="00B05E78" w:rsidRPr="00844EC7" w:rsidRDefault="00B05E78" w:rsidP="0017014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45" w:type="dxa"/>
            <w:gridSpan w:val="3"/>
            <w:shd w:val="clear" w:color="auto" w:fill="auto"/>
            <w:vAlign w:val="bottom"/>
          </w:tcPr>
          <w:p w14:paraId="7EE34FF8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</w:p>
          <w:p w14:paraId="717FD9FF" w14:textId="77777777" w:rsidR="00B05E78" w:rsidRDefault="00B05E78" w:rsidP="00170145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7B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ก่อนหัก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ต้นทุนทางการเงิน </w:t>
            </w:r>
          </w:p>
          <w:p w14:paraId="50DB040C" w14:textId="77777777" w:rsidR="00B05E78" w:rsidRPr="00844EC7" w:rsidRDefault="00B05E78" w:rsidP="0017014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ภาษีเงินได้และค่าเสื่อมราคา</w:t>
            </w:r>
          </w:p>
        </w:tc>
      </w:tr>
      <w:tr w:rsidR="00B05E78" w:rsidRPr="00844EC7" w14:paraId="19B4AA80" w14:textId="77777777" w:rsidTr="00170145">
        <w:tc>
          <w:tcPr>
            <w:tcW w:w="2787" w:type="dxa"/>
            <w:shd w:val="clear" w:color="auto" w:fill="auto"/>
            <w:vAlign w:val="bottom"/>
          </w:tcPr>
          <w:p w14:paraId="455F6EED" w14:textId="64C62297" w:rsidR="00B05E78" w:rsidRPr="00844EC7" w:rsidRDefault="00B05E78" w:rsidP="00B05E78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844E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1F23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F23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92F43C0" w14:textId="2816D84A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3" w:type="dxa"/>
            <w:shd w:val="clear" w:color="auto" w:fill="auto"/>
            <w:vAlign w:val="bottom"/>
          </w:tcPr>
          <w:p w14:paraId="25470BCC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19C4C14" w14:textId="2CB8BA5F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541F733B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559481B6" w14:textId="391D1956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5" w:type="dxa"/>
            <w:gridSpan w:val="2"/>
            <w:shd w:val="clear" w:color="auto" w:fill="auto"/>
            <w:vAlign w:val="bottom"/>
          </w:tcPr>
          <w:p w14:paraId="3D4116CF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514C810" w14:textId="76366D78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094BBE85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bottom"/>
          </w:tcPr>
          <w:p w14:paraId="39D8AA57" w14:textId="17CF776E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80BA405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1A03A8C" w14:textId="719343C9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7AF2C175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DF492FA" w14:textId="19D9522F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3AB74E5F" w14:textId="77777777" w:rsidR="00B05E78" w:rsidRPr="00844EC7" w:rsidRDefault="00B05E78" w:rsidP="00B05E78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25466C47" w14:textId="4D92F987" w:rsidR="00B05E78" w:rsidRPr="00844EC7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B05E78" w:rsidRPr="0095749C" w14:paraId="060A22CF" w14:textId="77777777" w:rsidTr="00170145">
        <w:tc>
          <w:tcPr>
            <w:tcW w:w="2787" w:type="dxa"/>
            <w:shd w:val="clear" w:color="auto" w:fill="auto"/>
          </w:tcPr>
          <w:p w14:paraId="42FDA7A6" w14:textId="77777777" w:rsidR="00B05E78" w:rsidRPr="00844EC7" w:rsidRDefault="00B05E78" w:rsidP="00B05E7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3" w:type="dxa"/>
            <w:gridSpan w:val="16"/>
            <w:shd w:val="clear" w:color="auto" w:fill="auto"/>
            <w:vAlign w:val="bottom"/>
          </w:tcPr>
          <w:p w14:paraId="18155928" w14:textId="77777777" w:rsidR="00B05E78" w:rsidRPr="0095749C" w:rsidRDefault="00B05E78" w:rsidP="00B05E78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95749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95749C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1F23E9" w:rsidRPr="00844EC7" w14:paraId="51768DDD" w14:textId="77777777" w:rsidTr="00170145">
        <w:tc>
          <w:tcPr>
            <w:tcW w:w="2787" w:type="dxa"/>
            <w:shd w:val="clear" w:color="auto" w:fill="auto"/>
            <w:vAlign w:val="center"/>
          </w:tcPr>
          <w:p w14:paraId="4DE6196B" w14:textId="77777777" w:rsidR="001F23E9" w:rsidRPr="00844EC7" w:rsidRDefault="001F23E9" w:rsidP="001F23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F69FCE2" w14:textId="7EC6FA85" w:rsidR="001F23E9" w:rsidRPr="00BF64E6" w:rsidRDefault="00391C5F" w:rsidP="001F23E9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4,927</w:t>
            </w:r>
            <w:r w:rsidR="00A91BDA">
              <w:rPr>
                <w:rFonts w:ascii="Angsana New" w:hAnsi="Angsana New"/>
                <w:sz w:val="30"/>
                <w:szCs w:val="30"/>
                <w:lang w:val="en-US"/>
              </w:rPr>
              <w:t>,912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01729DD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3ADF33A" w14:textId="44A5A58A" w:rsidR="001F23E9" w:rsidRPr="00844EC7" w:rsidRDefault="001F23E9" w:rsidP="001F23E9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5,564,216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0358E04D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3A1907D" w14:textId="5BA04400" w:rsidR="001F23E9" w:rsidRPr="0095749C" w:rsidRDefault="00A91BDA" w:rsidP="001F23E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830CCD2" w14:textId="77777777" w:rsidR="001F23E9" w:rsidRPr="0095749C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332E8415" w14:textId="695C9A08" w:rsidR="001F23E9" w:rsidRPr="0095749C" w:rsidRDefault="001F23E9" w:rsidP="001F23E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1A8DF3C5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2CD93BF" w14:textId="7246886B" w:rsidR="001F23E9" w:rsidRPr="00844EC7" w:rsidRDefault="00A91BDA" w:rsidP="001F23E9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4,927,912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3A9F5A8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A41FDC2" w14:textId="53612E37" w:rsidR="001F23E9" w:rsidRPr="00844EC7" w:rsidRDefault="001F23E9" w:rsidP="001F23E9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5,564,216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0B0B924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6BB86B9" w14:textId="2FF67BA4" w:rsidR="001F23E9" w:rsidRPr="00844EC7" w:rsidRDefault="00364946" w:rsidP="009B2E4D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2,23</w:t>
            </w:r>
            <w:r w:rsidR="008675F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675FB"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32C4FBC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5FBA1AE" w14:textId="5166D0A1" w:rsidR="001F23E9" w:rsidRPr="00844EC7" w:rsidRDefault="001F23E9" w:rsidP="001F23E9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2,542,242</w:t>
            </w:r>
          </w:p>
        </w:tc>
      </w:tr>
      <w:tr w:rsidR="001F23E9" w:rsidRPr="00844EC7" w14:paraId="5A062082" w14:textId="77777777" w:rsidTr="00170145">
        <w:tc>
          <w:tcPr>
            <w:tcW w:w="2787" w:type="dxa"/>
            <w:shd w:val="clear" w:color="auto" w:fill="auto"/>
            <w:vAlign w:val="center"/>
          </w:tcPr>
          <w:p w14:paraId="4C2D48A7" w14:textId="77777777" w:rsidR="001F23E9" w:rsidRPr="00844EC7" w:rsidRDefault="001F23E9" w:rsidP="001F23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04901B1" w14:textId="1D70F7CE" w:rsidR="001F23E9" w:rsidRPr="00BF64E6" w:rsidRDefault="00A91BDA" w:rsidP="001F23E9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327,437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0BD2A0AC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A6A90E6" w14:textId="3E85C065" w:rsidR="001F23E9" w:rsidRPr="00844EC7" w:rsidRDefault="001F23E9" w:rsidP="001F23E9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306,246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55458210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69B8B72" w14:textId="2E5D9436" w:rsidR="001F23E9" w:rsidRPr="0095749C" w:rsidRDefault="00A91BDA" w:rsidP="001F23E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78417EA9" w14:textId="77777777" w:rsidR="001F23E9" w:rsidRPr="0095749C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03A508F7" w14:textId="77777777" w:rsidR="001F23E9" w:rsidRPr="0095749C" w:rsidRDefault="001F23E9" w:rsidP="001F23E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D55B109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B75A726" w14:textId="65FDDECC" w:rsidR="001F23E9" w:rsidRPr="00844EC7" w:rsidRDefault="00A91BDA" w:rsidP="001F23E9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327,437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B9A2077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22DC4FE5" w14:textId="1DBBE95B" w:rsidR="001F23E9" w:rsidRPr="00844EC7" w:rsidRDefault="001F23E9" w:rsidP="001F23E9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306,246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78F1D5C9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70A378CD" w14:textId="6A1B3904" w:rsidR="001F23E9" w:rsidRPr="00844EC7" w:rsidRDefault="00364946" w:rsidP="001F23E9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675F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675FB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A5E492F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1E2A5B88" w14:textId="7643C64E" w:rsidR="001F23E9" w:rsidRPr="00844EC7" w:rsidRDefault="001F23E9" w:rsidP="001F23E9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(6,954)</w:t>
            </w:r>
          </w:p>
        </w:tc>
      </w:tr>
      <w:tr w:rsidR="001F23E9" w:rsidRPr="00844EC7" w14:paraId="47028E5F" w14:textId="77777777" w:rsidTr="00170145">
        <w:tc>
          <w:tcPr>
            <w:tcW w:w="2787" w:type="dxa"/>
            <w:shd w:val="clear" w:color="auto" w:fill="auto"/>
            <w:vAlign w:val="center"/>
          </w:tcPr>
          <w:p w14:paraId="381A0C98" w14:textId="77777777" w:rsidR="001F23E9" w:rsidRPr="00844EC7" w:rsidRDefault="001F23E9" w:rsidP="001F23E9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1F63D" w14:textId="4E8B9357" w:rsidR="001F23E9" w:rsidRPr="00844EC7" w:rsidRDefault="00A91BDA" w:rsidP="001F23E9">
            <w:pPr>
              <w:tabs>
                <w:tab w:val="decimal" w:pos="1043"/>
              </w:tabs>
              <w:spacing w:line="240" w:lineRule="atLeast"/>
              <w:ind w:left="-112" w:right="-20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5,255,349</w:t>
            </w:r>
          </w:p>
        </w:tc>
        <w:tc>
          <w:tcPr>
            <w:tcW w:w="293" w:type="dxa"/>
            <w:shd w:val="clear" w:color="auto" w:fill="auto"/>
            <w:vAlign w:val="center"/>
          </w:tcPr>
          <w:p w14:paraId="7B3065E3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1AC9B" w14:textId="2F3B78D1" w:rsidR="001F23E9" w:rsidRPr="00844EC7" w:rsidRDefault="001F23E9" w:rsidP="001F23E9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5,870,462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3076297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E221C" w14:textId="570B97C9" w:rsidR="001F23E9" w:rsidRPr="00FB6D05" w:rsidRDefault="00A91BDA" w:rsidP="001F23E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6F4F4B2F" w14:textId="77777777" w:rsidR="001F23E9" w:rsidRPr="0095749C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4410F" w14:textId="77777777" w:rsidR="001F23E9" w:rsidRPr="0095749C" w:rsidRDefault="001F23E9" w:rsidP="001F23E9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E40C75F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D6912" w14:textId="753D0AAC" w:rsidR="001F23E9" w:rsidRPr="00844EC7" w:rsidRDefault="00A91BDA" w:rsidP="001F23E9">
            <w:pPr>
              <w:tabs>
                <w:tab w:val="decimal" w:pos="1024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5,255,349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37249E0C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D00947" w14:textId="4B2758D9" w:rsidR="001F23E9" w:rsidRPr="00844EC7" w:rsidRDefault="001F23E9" w:rsidP="001F23E9">
            <w:pPr>
              <w:tabs>
                <w:tab w:val="decimal" w:pos="102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5,870,462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5200B73E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82A62F" w14:textId="32FA1043" w:rsidR="001F23E9" w:rsidRPr="00844EC7" w:rsidRDefault="00364946" w:rsidP="001F23E9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2,228,147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2F2E18B1" w14:textId="77777777" w:rsidR="001F23E9" w:rsidRPr="00844EC7" w:rsidRDefault="001F23E9" w:rsidP="001F23E9">
            <w:pPr>
              <w:tabs>
                <w:tab w:val="decimal" w:pos="885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75F9F3" w14:textId="3A44F566" w:rsidR="001F23E9" w:rsidRPr="00844EC7" w:rsidRDefault="001F23E9" w:rsidP="001F23E9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2,535,288</w:t>
            </w:r>
          </w:p>
        </w:tc>
      </w:tr>
      <w:tr w:rsidR="001F23E9" w:rsidRPr="00216B61" w14:paraId="35EC0403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481C9F5A" w14:textId="77777777" w:rsidR="001F23E9" w:rsidRPr="00FF0171" w:rsidRDefault="001F23E9" w:rsidP="001F23E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0D1A10C5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3C021D93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835593C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1AD1B8D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906D860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36A7A0EF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57D5C44B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D8586C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0CC505A6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D765FAF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4141A71F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EB5357E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1E575" w14:textId="77777777" w:rsidR="001F23E9" w:rsidRPr="00216B61" w:rsidRDefault="001F23E9" w:rsidP="001F23E9">
            <w:pPr>
              <w:pStyle w:val="Ang15"/>
              <w:tabs>
                <w:tab w:val="decimal" w:pos="1116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75CACAC" w14:textId="77777777" w:rsidR="001F23E9" w:rsidRPr="00216B61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b/>
                <w:bCs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58FCEF" w14:textId="77777777" w:rsidR="001F23E9" w:rsidRPr="00216B61" w:rsidRDefault="001F23E9" w:rsidP="001F23E9">
            <w:pPr>
              <w:pStyle w:val="Ang15"/>
              <w:tabs>
                <w:tab w:val="decimal" w:pos="1110"/>
              </w:tabs>
              <w:ind w:left="-112" w:right="-88"/>
              <w:jc w:val="left"/>
              <w:rPr>
                <w:b/>
                <w:bCs/>
                <w:cs/>
                <w:lang w:val="en-US"/>
              </w:rPr>
            </w:pPr>
          </w:p>
        </w:tc>
      </w:tr>
      <w:tr w:rsidR="001F23E9" w:rsidRPr="00504FD8" w14:paraId="256C417D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A62C0DB" w14:textId="77777777" w:rsidR="001F23E9" w:rsidRPr="00FF0171" w:rsidRDefault="001F23E9" w:rsidP="001F23E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98D5C42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3F1953DA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49B2A00C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64B2BBA2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37D5166F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04CA7F56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6783C601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550044E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9C20C6A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1462FD73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34A1EE6F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344E101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4478C48C" w14:textId="704EB268" w:rsidR="001F23E9" w:rsidRPr="00B66BA6" w:rsidRDefault="00BA5071" w:rsidP="001F23E9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(124,695)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818F8E3" w14:textId="77777777" w:rsidR="001F23E9" w:rsidRPr="00451E6D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14:paraId="211107FD" w14:textId="15D1F5DB" w:rsidR="001F23E9" w:rsidRPr="00504FD8" w:rsidRDefault="001F23E9" w:rsidP="001F23E9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(42,986)</w:t>
            </w:r>
          </w:p>
        </w:tc>
      </w:tr>
      <w:tr w:rsidR="001F23E9" w:rsidRPr="00504FD8" w14:paraId="3A6445C2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45192450" w14:textId="77777777" w:rsidR="001F23E9" w:rsidRPr="00FF0171" w:rsidRDefault="001F23E9" w:rsidP="001F23E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F0171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7092EAF9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4F4D5176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43AF135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4447A2F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1210478D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1595A3F9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8C04054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270AB2F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67640DA7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46CA8F2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579A0742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4B15436C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C854EA" w14:textId="7D600BB4" w:rsidR="001F23E9" w:rsidRPr="000056EC" w:rsidRDefault="00BA5071" w:rsidP="001F23E9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(531,172)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656E3DD7" w14:textId="77777777" w:rsidR="001F23E9" w:rsidRPr="00451E6D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476115" w14:textId="2ED8A45D" w:rsidR="001F23E9" w:rsidRPr="00504FD8" w:rsidRDefault="001F23E9" w:rsidP="001F23E9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(503,098)</w:t>
            </w:r>
          </w:p>
        </w:tc>
      </w:tr>
      <w:tr w:rsidR="001F23E9" w:rsidRPr="00504FD8" w14:paraId="20157A90" w14:textId="77777777" w:rsidTr="00170145">
        <w:trPr>
          <w:trHeight w:val="58"/>
        </w:trPr>
        <w:tc>
          <w:tcPr>
            <w:tcW w:w="2787" w:type="dxa"/>
            <w:shd w:val="clear" w:color="auto" w:fill="auto"/>
            <w:vAlign w:val="center"/>
          </w:tcPr>
          <w:p w14:paraId="33D5093B" w14:textId="77777777" w:rsidR="001F23E9" w:rsidRPr="00FF0171" w:rsidRDefault="001F23E9" w:rsidP="001F23E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44EC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</w:t>
            </w:r>
            <w:r w:rsidRPr="00844EC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งวด</w:t>
            </w:r>
          </w:p>
        </w:tc>
        <w:tc>
          <w:tcPr>
            <w:tcW w:w="1259" w:type="dxa"/>
            <w:shd w:val="clear" w:color="auto" w:fill="auto"/>
            <w:vAlign w:val="center"/>
          </w:tcPr>
          <w:p w14:paraId="0ECFE98A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color w:val="000000"/>
                <w:lang w:val="en-US"/>
              </w:rPr>
            </w:pPr>
          </w:p>
        </w:tc>
        <w:tc>
          <w:tcPr>
            <w:tcW w:w="293" w:type="dxa"/>
            <w:shd w:val="clear" w:color="auto" w:fill="auto"/>
            <w:vAlign w:val="center"/>
          </w:tcPr>
          <w:p w14:paraId="593F0316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166466C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2BA87880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7923831D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6269EDB6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4D15AD4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3E962639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21451CD2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736F5C08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239" w:type="dxa"/>
            <w:shd w:val="clear" w:color="auto" w:fill="auto"/>
            <w:vAlign w:val="center"/>
          </w:tcPr>
          <w:p w14:paraId="122AA482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295" w:type="dxa"/>
            <w:shd w:val="clear" w:color="auto" w:fill="auto"/>
            <w:vAlign w:val="center"/>
          </w:tcPr>
          <w:p w14:paraId="08F5BD9C" w14:textId="77777777" w:rsidR="001F23E9" w:rsidRPr="00844EC7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77CDDB" w14:textId="78EBBE22" w:rsidR="001F23E9" w:rsidRPr="000056EC" w:rsidRDefault="00364946" w:rsidP="001F23E9">
            <w:pPr>
              <w:tabs>
                <w:tab w:val="decimal" w:pos="1116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1,572,280</w:t>
            </w:r>
          </w:p>
        </w:tc>
        <w:tc>
          <w:tcPr>
            <w:tcW w:w="295" w:type="dxa"/>
            <w:shd w:val="clear" w:color="auto" w:fill="auto"/>
            <w:vAlign w:val="center"/>
          </w:tcPr>
          <w:p w14:paraId="4D212FA3" w14:textId="77777777" w:rsidR="001F23E9" w:rsidRPr="00451E6D" w:rsidRDefault="001F23E9" w:rsidP="001F23E9">
            <w:pPr>
              <w:pStyle w:val="Ang15"/>
              <w:tabs>
                <w:tab w:val="decimal" w:pos="885"/>
              </w:tabs>
              <w:ind w:left="-112" w:right="-88"/>
              <w:jc w:val="left"/>
              <w:rPr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2D5B55" w14:textId="004D728C" w:rsidR="001F23E9" w:rsidRPr="001F0583" w:rsidRDefault="001F23E9" w:rsidP="001F23E9">
            <w:pPr>
              <w:tabs>
                <w:tab w:val="decimal" w:pos="1110"/>
              </w:tabs>
              <w:spacing w:line="240" w:lineRule="atLeast"/>
              <w:ind w:left="-112"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1,989,204</w:t>
            </w:r>
          </w:p>
        </w:tc>
      </w:tr>
    </w:tbl>
    <w:p w14:paraId="62C8CF06" w14:textId="3164B42C" w:rsidR="009647A7" w:rsidRDefault="009647A7" w:rsidP="00C21040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14:paraId="2A125217" w14:textId="68CDD569" w:rsidR="00FF0171" w:rsidRPr="005C5069" w:rsidRDefault="00FF0171" w:rsidP="00AD5237">
      <w:pPr>
        <w:ind w:right="-450"/>
        <w:jc w:val="thaiDistribute"/>
        <w:rPr>
          <w:rFonts w:ascii="Angsana New" w:hAnsi="Angsana New"/>
          <w:sz w:val="30"/>
          <w:szCs w:val="30"/>
        </w:rPr>
      </w:pPr>
      <w:r w:rsidRPr="00774E0A">
        <w:rPr>
          <w:rFonts w:ascii="Angsana New" w:hAnsi="Angsana New"/>
          <w:spacing w:val="4"/>
          <w:sz w:val="30"/>
          <w:szCs w:val="30"/>
          <w:cs/>
        </w:rPr>
        <w:t>กลุ่มบริษัทดำเนินธุรกิจในประเทศ ทั้งนี้กลุ่มบริษัทไม่มีรายได้จากต่างประเทศหรือสินทรัพย์ในต่างประเทศที่มีสาระสำคัญ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 w:rsidRPr="00774E0A">
        <w:rPr>
          <w:rFonts w:ascii="Angsana New" w:hAnsi="Angsana New"/>
          <w:spacing w:val="4"/>
          <w:sz w:val="30"/>
          <w:szCs w:val="30"/>
          <w:cs/>
        </w:rPr>
        <w:t>และจังหวะเวลาในการรับรู้</w:t>
      </w:r>
      <w:r w:rsidRPr="00774E0A">
        <w:rPr>
          <w:rFonts w:ascii="Angsana New" w:hAnsi="Angsana New"/>
          <w:sz w:val="30"/>
          <w:szCs w:val="30"/>
          <w:cs/>
        </w:rPr>
        <w:t>รายได้ของกลุ่มบริษัท</w:t>
      </w:r>
      <w:r>
        <w:rPr>
          <w:rFonts w:ascii="Angsana New" w:hAnsi="Angsana New" w:hint="cs"/>
          <w:sz w:val="30"/>
          <w:szCs w:val="30"/>
          <w:cs/>
        </w:rPr>
        <w:t>เป็นแบบ</w:t>
      </w:r>
      <w:r w:rsidRPr="00774E0A">
        <w:rPr>
          <w:rFonts w:ascii="Angsana New" w:hAnsi="Angsana New"/>
          <w:sz w:val="30"/>
          <w:szCs w:val="30"/>
          <w:cs/>
        </w:rPr>
        <w:t xml:space="preserve"> ณ เวลาใดเวลาหนึ่ง</w:t>
      </w:r>
    </w:p>
    <w:p w14:paraId="4050DBB5" w14:textId="77777777" w:rsidR="00FC7D90" w:rsidRPr="00774E0A" w:rsidRDefault="00FC7D90" w:rsidP="00C21040">
      <w:pPr>
        <w:rPr>
          <w:rFonts w:ascii="Angsana New" w:hAnsi="Angsana New"/>
          <w:sz w:val="30"/>
          <w:szCs w:val="30"/>
        </w:rPr>
      </w:pPr>
    </w:p>
    <w:p w14:paraId="79097568" w14:textId="77777777" w:rsidR="00FC7D90" w:rsidRDefault="00FC7D90" w:rsidP="00C21040">
      <w:pPr>
        <w:rPr>
          <w:lang w:val="en-US"/>
        </w:rPr>
        <w:sectPr w:rsidR="00FC7D90" w:rsidSect="000056EC">
          <w:headerReference w:type="default" r:id="rId19"/>
          <w:footerReference w:type="default" r:id="rId20"/>
          <w:pgSz w:w="16834" w:h="11909" w:orient="landscape" w:code="9"/>
          <w:pgMar w:top="1166" w:right="1267" w:bottom="1152" w:left="1166" w:header="706" w:footer="706" w:gutter="0"/>
          <w:cols w:space="737"/>
          <w:docGrid w:linePitch="360"/>
        </w:sectPr>
      </w:pP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4828"/>
        <w:gridCol w:w="804"/>
        <w:gridCol w:w="268"/>
        <w:gridCol w:w="1512"/>
        <w:gridCol w:w="268"/>
        <w:gridCol w:w="1502"/>
      </w:tblGrid>
      <w:tr w:rsidR="00FF0171" w:rsidRPr="00A518AA" w14:paraId="08183A80" w14:textId="77777777" w:rsidTr="00985677">
        <w:tc>
          <w:tcPr>
            <w:tcW w:w="4828" w:type="dxa"/>
            <w:shd w:val="clear" w:color="auto" w:fill="auto"/>
          </w:tcPr>
          <w:p w14:paraId="59BD9C0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A16FFA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F5B487E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2BF8EFE7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0171" w:rsidRPr="00A518AA" w14:paraId="65ECEBE8" w14:textId="77777777" w:rsidTr="00985677">
        <w:tc>
          <w:tcPr>
            <w:tcW w:w="4828" w:type="dxa"/>
            <w:shd w:val="clear" w:color="auto" w:fill="auto"/>
          </w:tcPr>
          <w:p w14:paraId="24890237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3726B6EC" w14:textId="77777777" w:rsidR="00FF0171" w:rsidRPr="00A518AA" w:rsidRDefault="00FF0171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444563" w14:textId="77777777" w:rsidR="00FF0171" w:rsidRPr="00A518AA" w:rsidRDefault="00FF0171" w:rsidP="00A518AA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4D26D602" w14:textId="77777777" w:rsidR="00FF0171" w:rsidRPr="00A518AA" w:rsidRDefault="00FF0171" w:rsidP="00A518A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B05E78" w:rsidRPr="00A518AA" w14:paraId="0E67DEC5" w14:textId="77777777" w:rsidTr="00985677">
        <w:tc>
          <w:tcPr>
            <w:tcW w:w="4828" w:type="dxa"/>
            <w:shd w:val="clear" w:color="auto" w:fill="auto"/>
          </w:tcPr>
          <w:p w14:paraId="4D2313AC" w14:textId="1D4AA505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15C6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A518A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F23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1F23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04" w:type="dxa"/>
            <w:shd w:val="clear" w:color="auto" w:fill="auto"/>
          </w:tcPr>
          <w:p w14:paraId="55B69901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918AE4D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22E3B23E" w14:textId="6F74EFF9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1439A814" w14:textId="77777777" w:rsidR="00B05E78" w:rsidRPr="00A518AA" w:rsidRDefault="00B05E78" w:rsidP="00B05E78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02F1B98C" w14:textId="3921AAC6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B05E78" w:rsidRPr="00A518AA" w14:paraId="0D16D095" w14:textId="77777777" w:rsidTr="00985677">
        <w:tc>
          <w:tcPr>
            <w:tcW w:w="4828" w:type="dxa"/>
            <w:shd w:val="clear" w:color="auto" w:fill="auto"/>
          </w:tcPr>
          <w:p w14:paraId="41D9D3CE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4" w:type="dxa"/>
            <w:shd w:val="clear" w:color="auto" w:fill="auto"/>
          </w:tcPr>
          <w:p w14:paraId="5C9F6512" w14:textId="77777777" w:rsidR="00B05E78" w:rsidRPr="00A518AA" w:rsidRDefault="00B05E78" w:rsidP="00B05E78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9F53835" w14:textId="77777777" w:rsidR="00B05E78" w:rsidRPr="00A518AA" w:rsidRDefault="00B05E78" w:rsidP="00B05E7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82" w:type="dxa"/>
            <w:gridSpan w:val="3"/>
            <w:shd w:val="clear" w:color="auto" w:fill="auto"/>
          </w:tcPr>
          <w:p w14:paraId="7F7A2CD4" w14:textId="77777777" w:rsidR="00B05E78" w:rsidRPr="00A518AA" w:rsidRDefault="00B05E78" w:rsidP="00B05E7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1F23E9" w:rsidRPr="00A518AA" w14:paraId="25481871" w14:textId="77777777" w:rsidTr="00985677">
        <w:tc>
          <w:tcPr>
            <w:tcW w:w="4828" w:type="dxa"/>
            <w:shd w:val="clear" w:color="auto" w:fill="auto"/>
            <w:vAlign w:val="center"/>
          </w:tcPr>
          <w:p w14:paraId="3F4C9881" w14:textId="77777777" w:rsidR="001F23E9" w:rsidRPr="00A518AA" w:rsidRDefault="001F23E9" w:rsidP="001F23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04" w:type="dxa"/>
            <w:shd w:val="clear" w:color="auto" w:fill="auto"/>
          </w:tcPr>
          <w:p w14:paraId="7883656D" w14:textId="77777777" w:rsidR="001F23E9" w:rsidRPr="00A518AA" w:rsidRDefault="001F23E9" w:rsidP="001F23E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3D6FB42" w14:textId="77777777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49720C23" w14:textId="63F57ABD" w:rsidR="001F23E9" w:rsidRPr="00A518AA" w:rsidRDefault="00A168EF" w:rsidP="001F23E9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1,594,958</w:t>
            </w:r>
          </w:p>
        </w:tc>
        <w:tc>
          <w:tcPr>
            <w:tcW w:w="268" w:type="dxa"/>
            <w:shd w:val="clear" w:color="auto" w:fill="auto"/>
          </w:tcPr>
          <w:p w14:paraId="3748698A" w14:textId="77777777" w:rsidR="001F23E9" w:rsidRPr="00A518AA" w:rsidRDefault="001F23E9" w:rsidP="001F23E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7005B044" w14:textId="1F9F6DB6" w:rsidR="001F23E9" w:rsidRPr="00A518AA" w:rsidRDefault="001F23E9" w:rsidP="001F23E9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2,007,457</w:t>
            </w:r>
          </w:p>
        </w:tc>
      </w:tr>
      <w:tr w:rsidR="001F23E9" w:rsidRPr="00A518AA" w14:paraId="1B40B213" w14:textId="77777777" w:rsidTr="00985677">
        <w:tc>
          <w:tcPr>
            <w:tcW w:w="4828" w:type="dxa"/>
            <w:shd w:val="clear" w:color="auto" w:fill="auto"/>
            <w:vAlign w:val="center"/>
          </w:tcPr>
          <w:p w14:paraId="59DE64B7" w14:textId="77777777" w:rsidR="001F23E9" w:rsidRPr="00A518AA" w:rsidRDefault="001F23E9" w:rsidP="001F23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18AA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04" w:type="dxa"/>
            <w:shd w:val="clear" w:color="auto" w:fill="auto"/>
          </w:tcPr>
          <w:p w14:paraId="43CAAD20" w14:textId="77777777" w:rsidR="001F23E9" w:rsidRPr="00A518AA" w:rsidRDefault="001F23E9" w:rsidP="001F23E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1608D00" w14:textId="77777777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000E13D1" w14:textId="690032D4" w:rsidR="001F23E9" w:rsidRPr="00A518AA" w:rsidRDefault="00A168EF" w:rsidP="001F23E9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(22,678)</w:t>
            </w:r>
          </w:p>
        </w:tc>
        <w:tc>
          <w:tcPr>
            <w:tcW w:w="268" w:type="dxa"/>
            <w:shd w:val="clear" w:color="auto" w:fill="auto"/>
          </w:tcPr>
          <w:p w14:paraId="371AF219" w14:textId="77777777" w:rsidR="001F23E9" w:rsidRPr="00A518AA" w:rsidRDefault="001F23E9" w:rsidP="001F23E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1FC67344" w14:textId="45863D63" w:rsidR="001F23E9" w:rsidRPr="00A518AA" w:rsidRDefault="001F23E9" w:rsidP="001F23E9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(18,253)</w:t>
            </w:r>
          </w:p>
        </w:tc>
      </w:tr>
      <w:tr w:rsidR="001F23E9" w:rsidRPr="00A518AA" w14:paraId="79B38F1A" w14:textId="77777777" w:rsidTr="00985677">
        <w:tc>
          <w:tcPr>
            <w:tcW w:w="4828" w:type="dxa"/>
            <w:shd w:val="clear" w:color="auto" w:fill="auto"/>
          </w:tcPr>
          <w:p w14:paraId="1BFC497D" w14:textId="77777777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518A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04" w:type="dxa"/>
            <w:shd w:val="clear" w:color="auto" w:fill="auto"/>
          </w:tcPr>
          <w:p w14:paraId="389BF7EF" w14:textId="77777777" w:rsidR="001F23E9" w:rsidRPr="00A518AA" w:rsidRDefault="001F23E9" w:rsidP="001F23E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2835627" w14:textId="77777777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38CF734" w14:textId="5E5A2799" w:rsidR="001F23E9" w:rsidRPr="00A518AA" w:rsidRDefault="00A168EF" w:rsidP="001F23E9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1,572,280</w:t>
            </w:r>
          </w:p>
        </w:tc>
        <w:tc>
          <w:tcPr>
            <w:tcW w:w="268" w:type="dxa"/>
            <w:shd w:val="clear" w:color="auto" w:fill="auto"/>
          </w:tcPr>
          <w:p w14:paraId="21F441FC" w14:textId="77777777" w:rsidR="001F23E9" w:rsidRPr="00A518AA" w:rsidRDefault="001F23E9" w:rsidP="001F23E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shd w:val="clear" w:color="auto" w:fill="auto"/>
          </w:tcPr>
          <w:p w14:paraId="32942DF3" w14:textId="43B1B35F" w:rsidR="001F23E9" w:rsidRPr="00A518AA" w:rsidRDefault="001F23E9" w:rsidP="001F23E9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1,989,204</w:t>
            </w:r>
          </w:p>
        </w:tc>
      </w:tr>
      <w:tr w:rsidR="001F23E9" w:rsidRPr="00A518AA" w14:paraId="1ABC1C86" w14:textId="77777777" w:rsidTr="00985677">
        <w:tc>
          <w:tcPr>
            <w:tcW w:w="4828" w:type="dxa"/>
            <w:shd w:val="clear" w:color="auto" w:fill="auto"/>
            <w:vAlign w:val="center"/>
          </w:tcPr>
          <w:p w14:paraId="7885D1C0" w14:textId="77777777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518AA">
              <w:rPr>
                <w:rFonts w:ascii="Angsana New" w:hAnsi="Angsana New"/>
                <w:sz w:val="30"/>
                <w:szCs w:val="30"/>
                <w:cs/>
                <w:lang w:val="en-US"/>
              </w:rPr>
              <w:t>(กำไร) ขาดทุนระหว่างส่วนงาน</w:t>
            </w:r>
          </w:p>
        </w:tc>
        <w:tc>
          <w:tcPr>
            <w:tcW w:w="804" w:type="dxa"/>
            <w:shd w:val="clear" w:color="auto" w:fill="auto"/>
          </w:tcPr>
          <w:p w14:paraId="40CCB5F3" w14:textId="77777777" w:rsidR="001F23E9" w:rsidRPr="00A518AA" w:rsidRDefault="001F23E9" w:rsidP="001F23E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086D0738" w14:textId="77777777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59BA9DF3" w14:textId="43AE036E" w:rsidR="001F23E9" w:rsidRPr="00A518AA" w:rsidRDefault="00A168EF" w:rsidP="001F23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674A4C5D" w14:textId="77777777" w:rsidR="001F23E9" w:rsidRPr="00A518AA" w:rsidRDefault="001F23E9" w:rsidP="001F23E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shd w:val="clear" w:color="auto" w:fill="auto"/>
          </w:tcPr>
          <w:p w14:paraId="28608ADE" w14:textId="5DF31697" w:rsidR="001F23E9" w:rsidRPr="00A518AA" w:rsidRDefault="001F23E9" w:rsidP="001F23E9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F23E9" w:rsidRPr="00A518AA" w14:paraId="2963CF92" w14:textId="77777777" w:rsidTr="00985677">
        <w:trPr>
          <w:trHeight w:val="415"/>
        </w:trPr>
        <w:tc>
          <w:tcPr>
            <w:tcW w:w="4828" w:type="dxa"/>
            <w:shd w:val="clear" w:color="auto" w:fill="auto"/>
          </w:tcPr>
          <w:p w14:paraId="3D9F0B29" w14:textId="417F9099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804" w:type="dxa"/>
            <w:shd w:val="clear" w:color="auto" w:fill="auto"/>
          </w:tcPr>
          <w:p w14:paraId="197BEC81" w14:textId="77777777" w:rsidR="001F23E9" w:rsidRPr="00A518AA" w:rsidRDefault="001F23E9" w:rsidP="001F23E9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422CC4B7" w14:textId="77777777" w:rsidR="001F23E9" w:rsidRPr="00A518AA" w:rsidRDefault="001F23E9" w:rsidP="001F23E9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836EA1" w14:textId="4105FBFB" w:rsidR="001F23E9" w:rsidRPr="00A518AA" w:rsidRDefault="00A168EF" w:rsidP="001F23E9">
            <w:pPr>
              <w:tabs>
                <w:tab w:val="decimal" w:pos="123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1,572,280</w:t>
            </w:r>
          </w:p>
        </w:tc>
        <w:tc>
          <w:tcPr>
            <w:tcW w:w="268" w:type="dxa"/>
            <w:shd w:val="clear" w:color="auto" w:fill="auto"/>
          </w:tcPr>
          <w:p w14:paraId="2F3801A3" w14:textId="77777777" w:rsidR="001F23E9" w:rsidRPr="00A518AA" w:rsidRDefault="001F23E9" w:rsidP="001F23E9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9A51" w14:textId="623AFF93" w:rsidR="001F23E9" w:rsidRPr="00A518AA" w:rsidRDefault="001F23E9" w:rsidP="001F23E9">
            <w:pPr>
              <w:tabs>
                <w:tab w:val="decimal" w:pos="121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1,989,204</w:t>
            </w:r>
          </w:p>
        </w:tc>
      </w:tr>
    </w:tbl>
    <w:p w14:paraId="0E9FC4F6" w14:textId="77777777" w:rsidR="00FF0171" w:rsidRPr="000056EC" w:rsidRDefault="00FF0171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AEA21FF" w14:textId="48F0CDB3" w:rsidR="005A69E3" w:rsidRPr="00A518AA" w:rsidRDefault="005A69E3" w:rsidP="00A518AA">
      <w:pPr>
        <w:pStyle w:val="Heading2"/>
        <w:keepLines w:val="0"/>
        <w:numPr>
          <w:ilvl w:val="1"/>
          <w:numId w:val="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A518AA">
        <w:rPr>
          <w:rFonts w:ascii="Angsana New" w:hAnsi="Angsana New" w:hint="cs"/>
          <w:sz w:val="30"/>
          <w:szCs w:val="30"/>
          <w:cs/>
        </w:rPr>
        <w:t>ข้อมูลเกี่ยวกับฐานะการเงินตามส่วนงานที่รายงาน</w:t>
      </w:r>
    </w:p>
    <w:p w14:paraId="0327205D" w14:textId="36FE612B" w:rsidR="001B3E66" w:rsidRPr="000056EC" w:rsidRDefault="001B3E66" w:rsidP="00A518AA">
      <w:pPr>
        <w:pStyle w:val="Bo-Blankline"/>
        <w:rPr>
          <w:sz w:val="30"/>
          <w:szCs w:val="30"/>
        </w:rPr>
      </w:pPr>
    </w:p>
    <w:tbl>
      <w:tblPr>
        <w:tblW w:w="9184" w:type="dxa"/>
        <w:tblInd w:w="450" w:type="dxa"/>
        <w:tblLook w:val="04A0" w:firstRow="1" w:lastRow="0" w:firstColumn="1" w:lastColumn="0" w:noHBand="0" w:noVBand="1"/>
      </w:tblPr>
      <w:tblGrid>
        <w:gridCol w:w="4770"/>
        <w:gridCol w:w="810"/>
        <w:gridCol w:w="270"/>
        <w:gridCol w:w="1530"/>
        <w:gridCol w:w="234"/>
        <w:gridCol w:w="1570"/>
      </w:tblGrid>
      <w:tr w:rsidR="00A857CC" w:rsidRPr="00A518AA" w14:paraId="440583A7" w14:textId="77777777" w:rsidTr="00BB4D00">
        <w:tc>
          <w:tcPr>
            <w:tcW w:w="4770" w:type="dxa"/>
            <w:shd w:val="clear" w:color="auto" w:fill="auto"/>
          </w:tcPr>
          <w:p w14:paraId="673FAF1B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112D8936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F58D6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593E3F0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8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A857CC" w:rsidRPr="00A518AA" w14:paraId="39256E12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229884C5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502A5102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729298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06E9508" w14:textId="38A89BD7" w:rsidR="00A857CC" w:rsidRPr="00A518AA" w:rsidRDefault="001F23E9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4" w:type="dxa"/>
            <w:shd w:val="clear" w:color="auto" w:fill="auto"/>
          </w:tcPr>
          <w:p w14:paraId="2D581626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275669CC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A518A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857CC" w:rsidRPr="00A518AA" w14:paraId="6D751FF5" w14:textId="77777777" w:rsidTr="00BB4D00">
        <w:trPr>
          <w:trHeight w:val="317"/>
        </w:trPr>
        <w:tc>
          <w:tcPr>
            <w:tcW w:w="4770" w:type="dxa"/>
            <w:shd w:val="clear" w:color="auto" w:fill="auto"/>
          </w:tcPr>
          <w:p w14:paraId="6BFC7826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F9A369A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2D81E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EDD00C3" w14:textId="35E0E350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B05E7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4" w:type="dxa"/>
            <w:shd w:val="clear" w:color="auto" w:fill="auto"/>
          </w:tcPr>
          <w:p w14:paraId="2F731920" w14:textId="77777777" w:rsidR="00A857CC" w:rsidRPr="00A518AA" w:rsidRDefault="00A857CC" w:rsidP="00A518AA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</w:tcPr>
          <w:p w14:paraId="6D97A3D5" w14:textId="3EFECCE7" w:rsidR="00A857CC" w:rsidRPr="00A518AA" w:rsidRDefault="00B05E78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A857CC" w:rsidRPr="00A518AA" w14:paraId="2BC98F6D" w14:textId="77777777" w:rsidTr="00BB4D00">
        <w:tc>
          <w:tcPr>
            <w:tcW w:w="4770" w:type="dxa"/>
            <w:shd w:val="clear" w:color="auto" w:fill="auto"/>
          </w:tcPr>
          <w:p w14:paraId="4157E454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3DF3AC3" w14:textId="77777777" w:rsidR="00A857CC" w:rsidRPr="00A518AA" w:rsidRDefault="00A857CC" w:rsidP="00A518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DE394A" w14:textId="77777777" w:rsidR="00A857CC" w:rsidRPr="00A518AA" w:rsidRDefault="00A857CC" w:rsidP="00A518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4" w:type="dxa"/>
            <w:gridSpan w:val="3"/>
            <w:shd w:val="clear" w:color="auto" w:fill="auto"/>
          </w:tcPr>
          <w:p w14:paraId="39487552" w14:textId="77777777" w:rsidR="00A857CC" w:rsidRPr="00A518AA" w:rsidRDefault="00A857CC" w:rsidP="00A518A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A518A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F30AA" w:rsidRPr="00A518AA" w14:paraId="57B5E31D" w14:textId="77777777" w:rsidTr="004F3A62">
        <w:tc>
          <w:tcPr>
            <w:tcW w:w="4770" w:type="dxa"/>
            <w:shd w:val="clear" w:color="auto" w:fill="auto"/>
            <w:vAlign w:val="center"/>
          </w:tcPr>
          <w:p w14:paraId="6E900AC2" w14:textId="77777777" w:rsidR="00DF30AA" w:rsidRPr="00A518AA" w:rsidRDefault="00DF30AA" w:rsidP="00DF30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26F99D3A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119183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A082775" w14:textId="4FCB57CF" w:rsidR="00DF30AA" w:rsidRPr="00A518AA" w:rsidRDefault="003F5CD3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57,883,816</w:t>
            </w:r>
          </w:p>
        </w:tc>
        <w:tc>
          <w:tcPr>
            <w:tcW w:w="234" w:type="dxa"/>
            <w:shd w:val="clear" w:color="auto" w:fill="auto"/>
          </w:tcPr>
          <w:p w14:paraId="15DE7751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129420AA" w14:textId="50746152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54,476,668</w:t>
            </w:r>
          </w:p>
        </w:tc>
      </w:tr>
      <w:tr w:rsidR="00DF30AA" w:rsidRPr="00A518AA" w14:paraId="39810740" w14:textId="77777777" w:rsidTr="004F3A62">
        <w:tc>
          <w:tcPr>
            <w:tcW w:w="4770" w:type="dxa"/>
            <w:shd w:val="clear" w:color="auto" w:fill="auto"/>
            <w:vAlign w:val="center"/>
          </w:tcPr>
          <w:p w14:paraId="77D6A2B4" w14:textId="77777777" w:rsidR="00DF30AA" w:rsidRPr="00A518AA" w:rsidRDefault="00DF30AA" w:rsidP="00DF30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810" w:type="dxa"/>
            <w:shd w:val="clear" w:color="auto" w:fill="auto"/>
          </w:tcPr>
          <w:p w14:paraId="002CC510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90990E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64C884D" w14:textId="33006F9E" w:rsidR="00DF30AA" w:rsidRPr="00A518AA" w:rsidRDefault="003F5CD3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67,048</w:t>
            </w:r>
          </w:p>
        </w:tc>
        <w:tc>
          <w:tcPr>
            <w:tcW w:w="234" w:type="dxa"/>
            <w:shd w:val="clear" w:color="auto" w:fill="auto"/>
          </w:tcPr>
          <w:p w14:paraId="5115CE82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shd w:val="clear" w:color="auto" w:fill="auto"/>
            <w:vAlign w:val="center"/>
          </w:tcPr>
          <w:p w14:paraId="4CA03794" w14:textId="1BC659D0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69,037</w:t>
            </w:r>
          </w:p>
        </w:tc>
      </w:tr>
      <w:tr w:rsidR="00DF30AA" w:rsidRPr="00A518AA" w14:paraId="1DE5843F" w14:textId="77777777" w:rsidTr="004F3A62">
        <w:tc>
          <w:tcPr>
            <w:tcW w:w="4770" w:type="dxa"/>
            <w:shd w:val="clear" w:color="auto" w:fill="auto"/>
          </w:tcPr>
          <w:p w14:paraId="25FFFDF7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8BEACCB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F7CD32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7F51E" w14:textId="31050951" w:rsidR="00DF30AA" w:rsidRPr="00A518AA" w:rsidRDefault="003F4FBC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57,950,864</w:t>
            </w:r>
          </w:p>
        </w:tc>
        <w:tc>
          <w:tcPr>
            <w:tcW w:w="234" w:type="dxa"/>
            <w:shd w:val="clear" w:color="auto" w:fill="auto"/>
          </w:tcPr>
          <w:p w14:paraId="00D366C7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AA2D4" w14:textId="23703DEE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54,545,705</w:t>
            </w:r>
          </w:p>
        </w:tc>
      </w:tr>
      <w:tr w:rsidR="00DF30AA" w:rsidRPr="00A518AA" w14:paraId="3F443051" w14:textId="77777777" w:rsidTr="004F3A62">
        <w:tc>
          <w:tcPr>
            <w:tcW w:w="4770" w:type="dxa"/>
            <w:shd w:val="clear" w:color="auto" w:fill="auto"/>
          </w:tcPr>
          <w:p w14:paraId="090F330A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2725CB6B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F997F8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7E59A" w14:textId="339A92E0" w:rsidR="00DF30AA" w:rsidRPr="00A518AA" w:rsidRDefault="003F4FBC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6,830,797</w:t>
            </w:r>
          </w:p>
        </w:tc>
        <w:tc>
          <w:tcPr>
            <w:tcW w:w="234" w:type="dxa"/>
            <w:shd w:val="clear" w:color="auto" w:fill="auto"/>
          </w:tcPr>
          <w:p w14:paraId="42401CFC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4D9CC" w14:textId="2404A43C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5,221,470</w:t>
            </w:r>
          </w:p>
        </w:tc>
      </w:tr>
      <w:tr w:rsidR="00DF30AA" w:rsidRPr="00A518AA" w14:paraId="5C5B93B5" w14:textId="77777777" w:rsidTr="00BB4D00">
        <w:tc>
          <w:tcPr>
            <w:tcW w:w="4770" w:type="dxa"/>
            <w:shd w:val="clear" w:color="auto" w:fill="auto"/>
          </w:tcPr>
          <w:p w14:paraId="35FE58A9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518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799C1EF0" w14:textId="77777777" w:rsidR="00DF30AA" w:rsidRPr="00A518AA" w:rsidRDefault="00DF30AA" w:rsidP="00DF30AA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5BCB54" w14:textId="77777777" w:rsidR="00DF30AA" w:rsidRPr="00A518AA" w:rsidRDefault="00DF30AA" w:rsidP="00DF30AA">
            <w:pPr>
              <w:spacing w:line="240" w:lineRule="auto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945651" w14:textId="278DEC03" w:rsidR="00DF30AA" w:rsidRPr="00A518AA" w:rsidRDefault="003F4FBC" w:rsidP="00DF30AA">
            <w:pPr>
              <w:tabs>
                <w:tab w:val="decimal" w:pos="1240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64,781,661</w:t>
            </w:r>
          </w:p>
        </w:tc>
        <w:tc>
          <w:tcPr>
            <w:tcW w:w="234" w:type="dxa"/>
            <w:shd w:val="clear" w:color="auto" w:fill="auto"/>
          </w:tcPr>
          <w:p w14:paraId="1EC0448F" w14:textId="77777777" w:rsidR="00DF30AA" w:rsidRPr="00A518AA" w:rsidRDefault="00DF30AA" w:rsidP="00DF30AA">
            <w:pPr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12E156" w14:textId="611D644B" w:rsidR="00DF30AA" w:rsidRPr="00A518AA" w:rsidRDefault="00DF30AA" w:rsidP="00DF30AA">
            <w:pPr>
              <w:tabs>
                <w:tab w:val="decimal" w:pos="1280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59,767,175</w:t>
            </w:r>
          </w:p>
        </w:tc>
      </w:tr>
    </w:tbl>
    <w:p w14:paraId="282A0CAE" w14:textId="728843B7" w:rsidR="000056EC" w:rsidRDefault="000056EC" w:rsidP="00A518AA">
      <w:pPr>
        <w:pStyle w:val="Caption"/>
        <w:numPr>
          <w:ilvl w:val="0"/>
          <w:numId w:val="0"/>
        </w:numPr>
        <w:ind w:left="567"/>
        <w:rPr>
          <w:sz w:val="24"/>
          <w:szCs w:val="24"/>
        </w:rPr>
      </w:pPr>
    </w:p>
    <w:p w14:paraId="709AB106" w14:textId="77777777" w:rsidR="000056EC" w:rsidRDefault="000056EC" w:rsidP="000056EC">
      <w:pPr>
        <w:pStyle w:val="Caption"/>
        <w:numPr>
          <w:ilvl w:val="0"/>
          <w:numId w:val="0"/>
        </w:numPr>
        <w:ind w:left="567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br w:type="page"/>
      </w:r>
    </w:p>
    <w:p w14:paraId="3AFAA421" w14:textId="478A0B82" w:rsidR="00834296" w:rsidRDefault="00834296" w:rsidP="006E00CD">
      <w:pPr>
        <w:pStyle w:val="Caption"/>
        <w:ind w:left="567" w:hanging="567"/>
      </w:pPr>
      <w:r>
        <w:rPr>
          <w:rFonts w:hint="cs"/>
          <w:cs/>
        </w:rPr>
        <w:lastRenderedPageBreak/>
        <w:t>ภาษีเงินได้</w:t>
      </w:r>
    </w:p>
    <w:p w14:paraId="15E85232" w14:textId="0CA60516" w:rsidR="00834296" w:rsidRPr="00834296" w:rsidRDefault="00834296" w:rsidP="00834296">
      <w:pPr>
        <w:tabs>
          <w:tab w:val="decimal" w:pos="936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7DDF4F8" w14:textId="66748742" w:rsidR="00120D08" w:rsidRDefault="00071C4C" w:rsidP="00120D08">
      <w:pPr>
        <w:pStyle w:val="Ang15"/>
        <w:rPr>
          <w:lang w:val="en-US"/>
        </w:rPr>
      </w:pPr>
      <w:r w:rsidRPr="00AE0BB7">
        <w:rPr>
          <w:cs/>
          <w:lang w:val="en-US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</w:t>
      </w:r>
      <w:r w:rsidRPr="00AE0BB7">
        <w:rPr>
          <w:spacing w:val="-2"/>
          <w:cs/>
          <w:lang w:val="en-US"/>
        </w:rPr>
        <w:t>แท้จริงรวมของกลุ่มบริษัทและบริษัทในการดำเนินงานต่อเนื่องเป็นระยะเวลา</w:t>
      </w:r>
      <w:r>
        <w:rPr>
          <w:rFonts w:hint="cs"/>
          <w:spacing w:val="-2"/>
          <w:cs/>
          <w:lang w:val="en-US"/>
        </w:rPr>
        <w:t>หก</w:t>
      </w:r>
      <w:r w:rsidRPr="00AE0BB7">
        <w:rPr>
          <w:spacing w:val="-2"/>
          <w:cs/>
          <w:lang w:val="en-US"/>
        </w:rPr>
        <w:t xml:space="preserve">เดือนสิ้นสุดวันที่ </w:t>
      </w:r>
      <w:r>
        <w:rPr>
          <w:spacing w:val="-2"/>
          <w:lang w:val="en-US"/>
        </w:rPr>
        <w:t xml:space="preserve">30 </w:t>
      </w:r>
      <w:r>
        <w:rPr>
          <w:rFonts w:hint="cs"/>
          <w:spacing w:val="-2"/>
          <w:cs/>
          <w:lang w:val="en-US"/>
        </w:rPr>
        <w:t>มิถุนายน</w:t>
      </w:r>
      <w:r w:rsidRPr="00AE0BB7">
        <w:rPr>
          <w:spacing w:val="-2"/>
          <w:cs/>
          <w:lang w:val="en-US"/>
        </w:rPr>
        <w:t xml:space="preserve"> </w:t>
      </w:r>
      <w:r w:rsidRPr="00AE0BB7">
        <w:rPr>
          <w:spacing w:val="-2"/>
          <w:lang w:val="en-US"/>
        </w:rPr>
        <w:t>256</w:t>
      </w:r>
      <w:r>
        <w:rPr>
          <w:spacing w:val="-2"/>
          <w:lang w:val="en-US"/>
        </w:rPr>
        <w:t>7</w:t>
      </w:r>
      <w:r w:rsidRPr="00AE0BB7">
        <w:rPr>
          <w:spacing w:val="-2"/>
          <w:lang w:val="en-US"/>
        </w:rPr>
        <w:t xml:space="preserve"> </w:t>
      </w:r>
      <w:r w:rsidRPr="00C12007">
        <w:rPr>
          <w:cs/>
          <w:lang w:val="en-US"/>
        </w:rPr>
        <w:t>คือร้อยละ</w:t>
      </w:r>
      <w:r w:rsidRPr="00C12007">
        <w:rPr>
          <w:lang w:val="en-US"/>
        </w:rPr>
        <w:t xml:space="preserve"> </w:t>
      </w:r>
      <w:r w:rsidR="00C12007">
        <w:rPr>
          <w:lang w:val="en-US"/>
        </w:rPr>
        <w:t>1.0</w:t>
      </w:r>
      <w:r w:rsidRPr="00C12007">
        <w:rPr>
          <w:cs/>
          <w:lang w:val="en-US"/>
        </w:rPr>
        <w:t xml:space="preserve"> และ </w:t>
      </w:r>
      <w:r w:rsidR="00C12007">
        <w:rPr>
          <w:lang w:val="en-US"/>
        </w:rPr>
        <w:t>1.0</w:t>
      </w:r>
      <w:r w:rsidRPr="00C12007">
        <w:rPr>
          <w:lang w:val="en-US"/>
        </w:rPr>
        <w:t xml:space="preserve"> </w:t>
      </w:r>
      <w:r w:rsidRPr="00C12007">
        <w:rPr>
          <w:cs/>
          <w:lang w:val="en-US"/>
        </w:rPr>
        <w:t>ตามลำดับ</w:t>
      </w:r>
      <w:r w:rsidRPr="00AE0BB7">
        <w:rPr>
          <w:cs/>
          <w:lang w:val="en-US"/>
        </w:rPr>
        <w:t xml:space="preserve"> </w:t>
      </w:r>
      <w:r w:rsidRPr="00A9302F">
        <w:rPr>
          <w:i/>
          <w:iCs/>
          <w:cs/>
          <w:lang w:val="en-US"/>
        </w:rPr>
        <w:t>(</w:t>
      </w:r>
      <w:r>
        <w:rPr>
          <w:i/>
          <w:iCs/>
          <w:lang w:val="en-US"/>
        </w:rPr>
        <w:t>30</w:t>
      </w:r>
      <w:r>
        <w:rPr>
          <w:rFonts w:hint="cs"/>
          <w:i/>
          <w:iCs/>
          <w:cs/>
          <w:lang w:val="en-US"/>
        </w:rPr>
        <w:t xml:space="preserve"> มิถุนายน</w:t>
      </w:r>
      <w:r w:rsidRPr="00A9302F">
        <w:rPr>
          <w:i/>
          <w:iCs/>
          <w:cs/>
          <w:lang w:val="en-US"/>
        </w:rPr>
        <w:t xml:space="preserve"> </w:t>
      </w:r>
      <w:r w:rsidRPr="00A9302F">
        <w:rPr>
          <w:i/>
          <w:iCs/>
          <w:lang w:val="en-US"/>
        </w:rPr>
        <w:t>256</w:t>
      </w:r>
      <w:r>
        <w:rPr>
          <w:i/>
          <w:iCs/>
          <w:lang w:val="en-US"/>
        </w:rPr>
        <w:t>6</w:t>
      </w:r>
      <w:r w:rsidRPr="00A9302F">
        <w:rPr>
          <w:i/>
          <w:iCs/>
          <w:lang w:val="en-US"/>
        </w:rPr>
        <w:t xml:space="preserve">: </w:t>
      </w:r>
      <w:r w:rsidRPr="00A9302F">
        <w:rPr>
          <w:i/>
          <w:iCs/>
          <w:cs/>
          <w:lang w:val="en-US"/>
        </w:rPr>
        <w:t xml:space="preserve">ร้อยละ </w:t>
      </w:r>
      <w:r>
        <w:rPr>
          <w:i/>
          <w:iCs/>
          <w:lang w:val="en-US"/>
        </w:rPr>
        <w:t>0.4</w:t>
      </w:r>
      <w:r w:rsidRPr="00A9302F">
        <w:rPr>
          <w:i/>
          <w:iCs/>
          <w:cs/>
          <w:lang w:val="en-US"/>
        </w:rPr>
        <w:t xml:space="preserve"> และ </w:t>
      </w:r>
      <w:r>
        <w:rPr>
          <w:i/>
          <w:iCs/>
          <w:lang w:val="en-US"/>
        </w:rPr>
        <w:t>0.4</w:t>
      </w:r>
      <w:r w:rsidRPr="00A9302F">
        <w:rPr>
          <w:i/>
          <w:iCs/>
          <w:cs/>
          <w:lang w:val="en-US"/>
        </w:rPr>
        <w:t xml:space="preserve"> ตามลำดับ)</w:t>
      </w:r>
      <w:r w:rsidRPr="00AE0BB7">
        <w:rPr>
          <w:cs/>
          <w:lang w:val="en-US"/>
        </w:rPr>
        <w:t xml:space="preserve"> </w:t>
      </w:r>
      <w:r w:rsidR="00834296" w:rsidRPr="00AE0BB7">
        <w:rPr>
          <w:cs/>
          <w:lang w:val="en-US"/>
        </w:rPr>
        <w:t>การเปลี่ยนแปลงในอัตราภาษีเงินได้ที่</w:t>
      </w:r>
      <w:r w:rsidR="00834296" w:rsidRPr="00E91331">
        <w:rPr>
          <w:cs/>
          <w:lang w:val="en-US"/>
        </w:rPr>
        <w:t>แท้จริงมีสาเหตุหลักจา</w:t>
      </w:r>
      <w:r w:rsidR="00120D08" w:rsidRPr="00E91331">
        <w:rPr>
          <w:rFonts w:hint="cs"/>
          <w:cs/>
          <w:lang w:val="en-US"/>
        </w:rPr>
        <w:t>ก</w:t>
      </w:r>
      <w:r w:rsidR="00ED0D48" w:rsidRPr="00E91331">
        <w:rPr>
          <w:rFonts w:hint="cs"/>
          <w:cs/>
          <w:lang w:val="en-US"/>
        </w:rPr>
        <w:t xml:space="preserve">สิทธิพิเศษทางภาษีภายใต้พระราชกฤษฎีกาฉบับที่ </w:t>
      </w:r>
      <w:r w:rsidR="00ED0D48" w:rsidRPr="00E91331">
        <w:rPr>
          <w:lang w:val="en-US"/>
        </w:rPr>
        <w:t xml:space="preserve">604 </w:t>
      </w:r>
      <w:r w:rsidR="00ED0D48" w:rsidRPr="00E91331">
        <w:rPr>
          <w:rFonts w:hint="cs"/>
          <w:cs/>
          <w:lang w:val="en-US"/>
        </w:rPr>
        <w:t xml:space="preserve">และฉบับที่ </w:t>
      </w:r>
      <w:r w:rsidR="00ED0D48" w:rsidRPr="00E91331">
        <w:rPr>
          <w:lang w:val="en-US"/>
        </w:rPr>
        <w:t>642</w:t>
      </w:r>
      <w:r w:rsidR="00ED0D48" w:rsidRPr="00E91331">
        <w:rPr>
          <w:rFonts w:hint="cs"/>
          <w:cs/>
          <w:lang w:val="en-US"/>
        </w:rPr>
        <w:t xml:space="preserve"> และ</w:t>
      </w:r>
      <w:r w:rsidR="00CD28A2" w:rsidRPr="00E91331">
        <w:rPr>
          <w:rFonts w:hint="cs"/>
          <w:cs/>
          <w:lang w:val="en-US"/>
        </w:rPr>
        <w:t>รายได้ที่ไม่ต้องเสียภาษีลดลง</w:t>
      </w:r>
      <w:r w:rsidR="00120D08">
        <w:rPr>
          <w:lang w:val="en-US"/>
        </w:rPr>
        <w:t xml:space="preserve"> </w:t>
      </w:r>
    </w:p>
    <w:p w14:paraId="599FD86A" w14:textId="77777777" w:rsidR="00120D08" w:rsidRPr="001B65D6" w:rsidRDefault="00120D08" w:rsidP="00120D08">
      <w:pPr>
        <w:pStyle w:val="Ang15"/>
        <w:ind w:left="0"/>
        <w:rPr>
          <w:lang w:val="en-US"/>
        </w:rPr>
      </w:pPr>
    </w:p>
    <w:p w14:paraId="2E84BDA0" w14:textId="20DF8B95" w:rsidR="00581076" w:rsidRPr="00C12007" w:rsidRDefault="00DD66D2" w:rsidP="006E00CD">
      <w:pPr>
        <w:pStyle w:val="Caption"/>
        <w:ind w:left="567" w:hanging="567"/>
      </w:pPr>
      <w:r w:rsidRPr="00C12007">
        <w:rPr>
          <w:rFonts w:hint="cs"/>
          <w:cs/>
        </w:rPr>
        <w:t>เงินปันผล</w:t>
      </w:r>
    </w:p>
    <w:p w14:paraId="1664EA77" w14:textId="77777777" w:rsidR="0056153A" w:rsidRPr="00C12007" w:rsidRDefault="0056153A" w:rsidP="0056153A">
      <w:pPr>
        <w:rPr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800"/>
        <w:gridCol w:w="1800"/>
        <w:gridCol w:w="1260"/>
        <w:gridCol w:w="990"/>
      </w:tblGrid>
      <w:tr w:rsidR="002D667E" w:rsidRPr="00C12007" w14:paraId="010B4C30" w14:textId="77777777" w:rsidTr="002D667E">
        <w:trPr>
          <w:tblHeader/>
        </w:trPr>
        <w:tc>
          <w:tcPr>
            <w:tcW w:w="3330" w:type="dxa"/>
            <w:vAlign w:val="bottom"/>
          </w:tcPr>
          <w:p w14:paraId="61ED96EE" w14:textId="77777777" w:rsidR="002D667E" w:rsidRPr="00C12007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72C41029" w14:textId="77777777" w:rsidR="002D667E" w:rsidRPr="00C12007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66ACDDB8" w14:textId="77777777" w:rsidR="002D667E" w:rsidRPr="00C12007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10C2BA2F" w14:textId="77777777" w:rsidR="002D667E" w:rsidRPr="00C12007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vAlign w:val="bottom"/>
            <w:hideMark/>
          </w:tcPr>
          <w:p w14:paraId="0FE937B8" w14:textId="77777777" w:rsidR="002D667E" w:rsidRPr="00C12007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2D667E" w:rsidRPr="00C12007" w14:paraId="72FD145F" w14:textId="77777777" w:rsidTr="002D667E">
        <w:trPr>
          <w:tblHeader/>
        </w:trPr>
        <w:tc>
          <w:tcPr>
            <w:tcW w:w="3330" w:type="dxa"/>
          </w:tcPr>
          <w:p w14:paraId="297685B6" w14:textId="77777777" w:rsidR="002D667E" w:rsidRPr="00C12007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F45A67" w14:textId="77777777" w:rsidR="002D667E" w:rsidRPr="00C12007" w:rsidRDefault="002D667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33D0B1B" w14:textId="77777777" w:rsidR="002D667E" w:rsidRPr="00C12007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47DFD955" w14:textId="77777777" w:rsidR="002D667E" w:rsidRPr="00C12007" w:rsidRDefault="002D667E" w:rsidP="00561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hideMark/>
          </w:tcPr>
          <w:p w14:paraId="5ABF2BB8" w14:textId="77777777" w:rsidR="002D667E" w:rsidRPr="00C12007" w:rsidRDefault="002D667E" w:rsidP="0056153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C120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2D667E" w:rsidRPr="00C12007" w14:paraId="5854DC06" w14:textId="77777777" w:rsidTr="002D667E">
        <w:tc>
          <w:tcPr>
            <w:tcW w:w="3330" w:type="dxa"/>
            <w:hideMark/>
          </w:tcPr>
          <w:p w14:paraId="72037B3E" w14:textId="22F89590" w:rsidR="002D667E" w:rsidRPr="00C12007" w:rsidRDefault="002D667E" w:rsidP="0056153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DF30AA" w:rsidRPr="00C120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</w:tcPr>
          <w:p w14:paraId="0A9BE7BF" w14:textId="77777777" w:rsidR="002D667E" w:rsidRPr="00C12007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1A16455C" w14:textId="77777777" w:rsidR="002D667E" w:rsidRPr="00C12007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636F8C06" w14:textId="77777777" w:rsidR="002D667E" w:rsidRPr="00C12007" w:rsidRDefault="002D66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E76D31" w14:textId="77777777" w:rsidR="002D667E" w:rsidRPr="00C12007" w:rsidRDefault="002D667E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386" w:rsidRPr="00C12007" w14:paraId="6159EB3B" w14:textId="77777777" w:rsidTr="00DF30AA">
        <w:tc>
          <w:tcPr>
            <w:tcW w:w="3330" w:type="dxa"/>
            <w:hideMark/>
          </w:tcPr>
          <w:p w14:paraId="4A89A93F" w14:textId="3492985B" w:rsidR="00C92386" w:rsidRPr="00C12007" w:rsidRDefault="00C92386" w:rsidP="001C12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="001C12DB" w:rsidRPr="00C12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ป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>ร</w:t>
            </w:r>
            <w:r w:rsidR="001C12DB" w:rsidRPr="00C12007">
              <w:rPr>
                <w:rFonts w:asciiTheme="majorBidi" w:hAnsiTheme="majorBidi" w:cstheme="majorBidi" w:hint="cs"/>
                <w:sz w:val="30"/>
                <w:szCs w:val="30"/>
                <w:cs/>
              </w:rPr>
              <w:t>ะจำ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C1200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1E2EB247" w14:textId="522A81F5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1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0079FFD9" w14:textId="2B91E896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1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6358E832" w14:textId="597F83D7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32C2418F" w14:textId="79ACBB2A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  <w:tr w:rsidR="00C92386" w:rsidRPr="00C12007" w14:paraId="14073967" w14:textId="77777777" w:rsidTr="002D667E">
        <w:tc>
          <w:tcPr>
            <w:tcW w:w="3330" w:type="dxa"/>
          </w:tcPr>
          <w:p w14:paraId="107AA5FD" w14:textId="77777777" w:rsidR="00C92386" w:rsidRPr="00C12007" w:rsidRDefault="00C92386" w:rsidP="00C9238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3E8505" w14:textId="77777777" w:rsidR="00C92386" w:rsidRPr="00C12007" w:rsidRDefault="00C92386" w:rsidP="00C923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81EDCE" w14:textId="77777777" w:rsidR="00C92386" w:rsidRPr="00C12007" w:rsidRDefault="00C92386" w:rsidP="00C9238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8CBB46" w14:textId="77777777" w:rsidR="00C92386" w:rsidRPr="00C12007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5F93231" w14:textId="77777777" w:rsidR="00C92386" w:rsidRPr="00C12007" w:rsidRDefault="00C92386" w:rsidP="00C92386">
            <w:pPr>
              <w:tabs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92386" w:rsidRPr="00C12007" w14:paraId="4B78081E" w14:textId="77777777" w:rsidTr="002D667E">
        <w:tc>
          <w:tcPr>
            <w:tcW w:w="3330" w:type="dxa"/>
            <w:hideMark/>
          </w:tcPr>
          <w:p w14:paraId="5D97DF25" w14:textId="35C0E340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C120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</w:tcPr>
          <w:p w14:paraId="26586FED" w14:textId="77777777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800" w:type="dxa"/>
          </w:tcPr>
          <w:p w14:paraId="29CA96A3" w14:textId="77777777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C01C640" w14:textId="77777777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8C391F" w14:textId="77777777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decimal" w:pos="429"/>
                <w:tab w:val="decimal" w:pos="78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386" w:rsidRPr="00C12007" w14:paraId="643D8EB6" w14:textId="77777777" w:rsidTr="002D667E">
        <w:tc>
          <w:tcPr>
            <w:tcW w:w="3330" w:type="dxa"/>
          </w:tcPr>
          <w:p w14:paraId="47918CC3" w14:textId="6CA3839E" w:rsidR="00C92386" w:rsidRPr="00C12007" w:rsidRDefault="00C92386" w:rsidP="00C92386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C12007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5D1F6FF" w14:textId="57FD389C" w:rsidR="00C92386" w:rsidRPr="00C12007" w:rsidRDefault="00C92386" w:rsidP="00C92386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1200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52FD6C87" w14:textId="2871AE63" w:rsidR="00C92386" w:rsidRPr="00C12007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C1200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5F39535A" w14:textId="2C3BCD27" w:rsidR="00C92386" w:rsidRPr="00C12007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>0.09</w:t>
            </w:r>
          </w:p>
        </w:tc>
        <w:tc>
          <w:tcPr>
            <w:tcW w:w="990" w:type="dxa"/>
          </w:tcPr>
          <w:p w14:paraId="353F9B82" w14:textId="0D3A2C0F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C92386" w:rsidRPr="00C12007" w14:paraId="3CEEF7AE" w14:textId="77777777" w:rsidTr="00985677">
        <w:tc>
          <w:tcPr>
            <w:tcW w:w="3330" w:type="dxa"/>
            <w:shd w:val="clear" w:color="auto" w:fill="auto"/>
            <w:hideMark/>
          </w:tcPr>
          <w:p w14:paraId="56DC4708" w14:textId="529895EA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C1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0" w:type="dxa"/>
            <w:hideMark/>
          </w:tcPr>
          <w:p w14:paraId="5B9DD978" w14:textId="422B007F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C1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  <w:hideMark/>
          </w:tcPr>
          <w:p w14:paraId="51ACA915" w14:textId="649F5D9A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C1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67DF7852" w14:textId="5AB011DA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>0.03</w:t>
            </w:r>
          </w:p>
        </w:tc>
        <w:tc>
          <w:tcPr>
            <w:tcW w:w="990" w:type="dxa"/>
          </w:tcPr>
          <w:p w14:paraId="45D2A41E" w14:textId="1C50B2BF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</w:tr>
      <w:tr w:rsidR="00C92386" w:rsidRPr="00AB302E" w14:paraId="1996BAA3" w14:textId="77777777" w:rsidTr="002D667E">
        <w:tc>
          <w:tcPr>
            <w:tcW w:w="3330" w:type="dxa"/>
            <w:shd w:val="clear" w:color="auto" w:fill="auto"/>
          </w:tcPr>
          <w:p w14:paraId="7F9B83E3" w14:textId="39111139" w:rsidR="00C92386" w:rsidRPr="00C12007" w:rsidRDefault="00C92386" w:rsidP="00C92386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C1200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C1F9E11" w14:textId="361CD4BF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C1200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33FFBCBB" w14:textId="12570AD7" w:rsidR="00C92386" w:rsidRPr="00C12007" w:rsidRDefault="00C92386" w:rsidP="00C923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Pr="00C1200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1200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C1200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74F82181" w14:textId="456B2F27" w:rsidR="00C92386" w:rsidRPr="00C12007" w:rsidRDefault="00C92386" w:rsidP="00C92386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  <w:tc>
          <w:tcPr>
            <w:tcW w:w="990" w:type="dxa"/>
          </w:tcPr>
          <w:p w14:paraId="680B6E63" w14:textId="6B10500B" w:rsidR="00C92386" w:rsidRPr="00DF30AA" w:rsidRDefault="00C92386" w:rsidP="00C9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15" w:right="-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2007">
              <w:rPr>
                <w:rFonts w:asciiTheme="majorBidi" w:hAnsiTheme="majorBidi" w:cstheme="majorBidi"/>
                <w:sz w:val="30"/>
                <w:szCs w:val="30"/>
              </w:rPr>
              <w:t>1,008</w:t>
            </w:r>
          </w:p>
        </w:tc>
      </w:tr>
    </w:tbl>
    <w:p w14:paraId="0A1ABB7F" w14:textId="77777777" w:rsidR="0056153A" w:rsidRPr="00220FAA" w:rsidRDefault="0056153A" w:rsidP="0056153A">
      <w:pPr>
        <w:pStyle w:val="Bo-Blankline"/>
        <w:ind w:left="0"/>
        <w:rPr>
          <w:sz w:val="30"/>
          <w:szCs w:val="30"/>
          <w:lang w:val="en-US"/>
        </w:rPr>
      </w:pPr>
    </w:p>
    <w:p w14:paraId="52AF824D" w14:textId="1CB8BFCD" w:rsidR="00A95E68" w:rsidRPr="00AE0BB7" w:rsidRDefault="00A95E68" w:rsidP="00565380">
      <w:pPr>
        <w:pStyle w:val="Caption"/>
        <w:ind w:left="567" w:hanging="567"/>
        <w:rPr>
          <w:rFonts w:asciiTheme="majorBidi" w:hAnsiTheme="majorBidi"/>
        </w:rPr>
      </w:pPr>
      <w:r w:rsidRPr="00AE0BB7">
        <w:rPr>
          <w:rFonts w:asciiTheme="majorBidi" w:hAnsiTheme="majorBidi"/>
          <w:cs/>
        </w:rPr>
        <w:t>เครื่องมือทางการเงิน</w:t>
      </w:r>
    </w:p>
    <w:p w14:paraId="3D2D10B8" w14:textId="77777777" w:rsidR="00A518AA" w:rsidRDefault="00A518AA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E0B2B8A" w14:textId="72E458BC" w:rsidR="00A95E68" w:rsidRPr="00AE0BB7" w:rsidRDefault="00A95E68" w:rsidP="00A95E68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AE0BB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</w:t>
      </w:r>
      <w:r w:rsidRPr="00AE0BB7">
        <w:rPr>
          <w:rFonts w:asciiTheme="majorBidi" w:hAnsiTheme="majorBidi"/>
          <w:b/>
          <w:bCs/>
          <w:i/>
          <w:iCs/>
          <w:sz w:val="30"/>
          <w:szCs w:val="30"/>
          <w:cs/>
        </w:rPr>
        <w:t>มูลค่ายุติธรรม</w:t>
      </w:r>
      <w:r w:rsidRPr="00AE0BB7">
        <w:rPr>
          <w:rFonts w:asciiTheme="majorBidi" w:hAnsiTheme="majorBidi"/>
          <w:b/>
          <w:bCs/>
          <w:sz w:val="30"/>
          <w:szCs w:val="30"/>
        </w:rPr>
        <w:t xml:space="preserve"> </w:t>
      </w:r>
    </w:p>
    <w:p w14:paraId="4697C621" w14:textId="77777777" w:rsidR="00A518AA" w:rsidRPr="000056EC" w:rsidRDefault="00A518AA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015D1A99" w14:textId="542911AC" w:rsidR="007D6448" w:rsidRDefault="00A95E68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  <w:r w:rsidRPr="00203012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0475C">
        <w:rPr>
          <w:rFonts w:asciiTheme="majorBidi" w:hAnsiTheme="majorBidi" w:hint="cs"/>
          <w:sz w:val="30"/>
          <w:szCs w:val="30"/>
          <w:cs/>
        </w:rPr>
        <w:t>วัดมูลค่าด้วยราคาทุนตัดจำหน่าย</w:t>
      </w:r>
      <w:r w:rsidRPr="00203012">
        <w:rPr>
          <w:rFonts w:asciiTheme="majorBidi" w:hAnsi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548F716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15A580AD" w14:textId="77777777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</w:rPr>
      </w:pPr>
    </w:p>
    <w:p w14:paraId="30E88E36" w14:textId="0B3BF152" w:rsidR="00DA74F1" w:rsidRDefault="00DA74F1" w:rsidP="007D6448">
      <w:pPr>
        <w:pStyle w:val="block"/>
        <w:spacing w:after="0" w:line="240" w:lineRule="atLeast"/>
        <w:ind w:left="540" w:right="-39"/>
        <w:jc w:val="thaiDistribute"/>
        <w:rPr>
          <w:rFonts w:asciiTheme="majorBidi" w:hAnsiTheme="majorBidi"/>
          <w:sz w:val="30"/>
          <w:szCs w:val="30"/>
          <w:cs/>
        </w:rPr>
        <w:sectPr w:rsidR="00DA74F1" w:rsidSect="00C21040">
          <w:headerReference w:type="default" r:id="rId21"/>
          <w:footerReference w:type="default" r:id="rId22"/>
          <w:pgSz w:w="11909" w:h="16834" w:code="9"/>
          <w:pgMar w:top="691" w:right="1152" w:bottom="720" w:left="1166" w:header="706" w:footer="706" w:gutter="0"/>
          <w:cols w:space="737"/>
          <w:docGrid w:linePitch="360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731B95" w14:paraId="76B8F33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989F774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CE6E65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411FA99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731B95" w14:paraId="0AA827D9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3057997D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BA82A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0A9E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C0248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A908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731B95" w14:paraId="2FCD2A14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00D7357" w14:textId="7412D2C1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0EC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65D8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4BEDEF8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20B34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CD72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358C0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586E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24436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F93B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22209D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FCEA7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079ED5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513C4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B41D7E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C5C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EC4C439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A8CCF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731B95" w14:paraId="1BE2A85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CD41A21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FFB4E2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6F26393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731B95" w14:paraId="14CE369B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161C6D5" w14:textId="515E103F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8834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8834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DF30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900" w:type="dxa"/>
            <w:shd w:val="clear" w:color="auto" w:fill="auto"/>
          </w:tcPr>
          <w:p w14:paraId="7F15CB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229B33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731B95" w14:paraId="05E377DA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6118D0F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2A5D647F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E53321" w14:textId="1AFA5F23" w:rsidR="008E711A" w:rsidRPr="00DD66D2" w:rsidRDefault="008E711A" w:rsidP="00DD66D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2E74E69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EB7C85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8CB1C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F8D14D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265EF4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982DF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28FE2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ABF83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5D1C3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10F89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EC8E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DF10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66D2" w:rsidRPr="00731B95" w14:paraId="5D4129B0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4A80D60A" w14:textId="77777777" w:rsidR="00DD66D2" w:rsidRPr="00EC0235" w:rsidRDefault="00DD66D2" w:rsidP="00DD66D2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BA02A47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A82CE2B" w14:textId="77777777" w:rsidR="00DD66D2" w:rsidRPr="00EC0235" w:rsidRDefault="00DD66D2" w:rsidP="00D61A96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43" w:right="-2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2C226F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331DBDC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CC511A" w14:textId="77777777" w:rsidR="00DD66D2" w:rsidRPr="00EC0235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B50258B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CBD09D4" w14:textId="77777777" w:rsidR="00DD66D2" w:rsidRPr="00EC0235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B2EFD08" w14:textId="77777777" w:rsidR="00DD66D2" w:rsidRPr="001B6403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ADEEDA" w14:textId="77777777" w:rsidR="00DD66D2" w:rsidRPr="001B6403" w:rsidRDefault="00DD66D2" w:rsidP="00DD66D2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B0FDF4" w14:textId="77777777" w:rsidR="00DD66D2" w:rsidRPr="001B6403" w:rsidRDefault="00DD66D2" w:rsidP="00DD66D2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40B74E6" w14:textId="77777777" w:rsidR="00DD66D2" w:rsidRPr="001B6403" w:rsidRDefault="00DD66D2" w:rsidP="00DD66D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906DAD" w14:textId="77777777" w:rsidR="00DD66D2" w:rsidRPr="001B6403" w:rsidRDefault="00DD66D2" w:rsidP="00DD66D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CC62AF" w14:textId="77777777" w:rsidR="00DD66D2" w:rsidRPr="001B6403" w:rsidRDefault="00DD66D2" w:rsidP="00DD66D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F2AF70" w14:textId="77777777" w:rsidR="00DD66D2" w:rsidRPr="001B6403" w:rsidRDefault="00DD66D2" w:rsidP="00DD66D2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A1DB6" w:rsidRPr="00731B95" w14:paraId="2CC88279" w14:textId="77777777" w:rsidTr="00BF6F6C">
        <w:trPr>
          <w:trHeight w:val="261"/>
        </w:trPr>
        <w:tc>
          <w:tcPr>
            <w:tcW w:w="3330" w:type="dxa"/>
            <w:shd w:val="clear" w:color="auto" w:fill="auto"/>
          </w:tcPr>
          <w:p w14:paraId="27E92226" w14:textId="77777777" w:rsidR="007A1DB6" w:rsidRPr="00EC0235" w:rsidRDefault="007A1DB6" w:rsidP="007A1DB6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35CFE425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703F34" w14:textId="04621052" w:rsidR="007A1DB6" w:rsidRPr="00EC0235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35669E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E5BC5" w14:textId="5FD1669B" w:rsidR="007A1DB6" w:rsidRPr="00EC0235" w:rsidRDefault="007A1DB6" w:rsidP="007A1DB6">
            <w:pPr>
              <w:pStyle w:val="acctfourfigures"/>
              <w:tabs>
                <w:tab w:val="clear" w:pos="765"/>
                <w:tab w:val="decimal" w:pos="1316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487,452</w:t>
            </w:r>
          </w:p>
        </w:tc>
        <w:tc>
          <w:tcPr>
            <w:tcW w:w="270" w:type="dxa"/>
            <w:shd w:val="clear" w:color="auto" w:fill="auto"/>
          </w:tcPr>
          <w:p w14:paraId="2F035A07" w14:textId="13F63853" w:rsidR="007A1DB6" w:rsidRPr="00EC0235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A180A2" w14:textId="22F045B8" w:rsidR="007A1DB6" w:rsidRPr="00EC0235" w:rsidRDefault="007A1DB6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487,452</w:t>
            </w:r>
          </w:p>
        </w:tc>
        <w:tc>
          <w:tcPr>
            <w:tcW w:w="270" w:type="dxa"/>
            <w:shd w:val="clear" w:color="auto" w:fill="auto"/>
          </w:tcPr>
          <w:p w14:paraId="04D08246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226C7A" w14:textId="255789F6" w:rsidR="007A1DB6" w:rsidRPr="001B6403" w:rsidRDefault="001B6403" w:rsidP="0086501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4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A8753D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6EA674BB" w14:textId="4A030BDD" w:rsidR="007A1DB6" w:rsidRPr="00BF6F6C" w:rsidRDefault="00140688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F6F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451,517</w:t>
            </w:r>
          </w:p>
        </w:tc>
        <w:tc>
          <w:tcPr>
            <w:tcW w:w="270" w:type="dxa"/>
            <w:shd w:val="clear" w:color="auto" w:fill="auto"/>
          </w:tcPr>
          <w:p w14:paraId="02D92665" w14:textId="77777777" w:rsidR="007A1DB6" w:rsidRPr="001B6403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FA298ED" w14:textId="26F55DE6" w:rsidR="007A1DB6" w:rsidRPr="00865015" w:rsidRDefault="001B6403" w:rsidP="0086501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4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D1AAB1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58E3D0A" w14:textId="5DF4DDE3" w:rsidR="007A1DB6" w:rsidRPr="001B6403" w:rsidRDefault="00EA5790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451,517</w:t>
            </w:r>
          </w:p>
        </w:tc>
      </w:tr>
      <w:tr w:rsidR="007A1DB6" w:rsidRPr="00731B95" w14:paraId="3E8533C1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23422DA2" w14:textId="77777777" w:rsidR="007A1DB6" w:rsidRPr="00EC0235" w:rsidRDefault="007A1DB6" w:rsidP="007A1DB6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3CDD52E1" w14:textId="77777777" w:rsidR="007A1DB6" w:rsidRPr="00EC0235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C14FF7" w14:textId="607ADF1C" w:rsidR="007A1DB6" w:rsidRPr="006E48FA" w:rsidRDefault="007A1DB6" w:rsidP="00AC2EE4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25827C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B9B05" w14:textId="6864C4B2" w:rsidR="007A1DB6" w:rsidRPr="006E48FA" w:rsidRDefault="007A1DB6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487,452</w:t>
            </w:r>
          </w:p>
        </w:tc>
        <w:tc>
          <w:tcPr>
            <w:tcW w:w="270" w:type="dxa"/>
            <w:shd w:val="clear" w:color="auto" w:fill="auto"/>
          </w:tcPr>
          <w:p w14:paraId="2A471610" w14:textId="77777777" w:rsidR="007A1DB6" w:rsidRPr="00EC0235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63869" w14:textId="756FE396" w:rsidR="007A1DB6" w:rsidRPr="006E48FA" w:rsidRDefault="007A1DB6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487,452</w:t>
            </w:r>
          </w:p>
        </w:tc>
        <w:tc>
          <w:tcPr>
            <w:tcW w:w="270" w:type="dxa"/>
            <w:shd w:val="clear" w:color="auto" w:fill="auto"/>
          </w:tcPr>
          <w:p w14:paraId="494ECA64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B74BA5" w14:textId="77777777" w:rsidR="007A1DB6" w:rsidRPr="001B6403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DDF9AC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BFF15C" w14:textId="77777777" w:rsidR="007A1DB6" w:rsidRPr="00BF6F6C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9B20E6" w14:textId="77777777" w:rsidR="007A1DB6" w:rsidRPr="001B6403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4A0685" w14:textId="77777777" w:rsidR="007A1DB6" w:rsidRPr="001B6403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E91CE6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064B57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DB6" w:rsidRPr="00731B95" w14:paraId="4214EFE1" w14:textId="77777777" w:rsidTr="001B6403">
        <w:trPr>
          <w:trHeight w:val="168"/>
        </w:trPr>
        <w:tc>
          <w:tcPr>
            <w:tcW w:w="3330" w:type="dxa"/>
            <w:shd w:val="clear" w:color="auto" w:fill="auto"/>
          </w:tcPr>
          <w:p w14:paraId="171F4337" w14:textId="77777777" w:rsidR="007A1DB6" w:rsidRPr="00EC0235" w:rsidRDefault="007A1DB6" w:rsidP="007A1DB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624F20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478256AA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43A201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3AAEFEF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C36922" w14:textId="77777777" w:rsidR="007A1DB6" w:rsidRPr="00EC0235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6A517DD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91634F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9BA85D" w14:textId="77777777" w:rsidR="007A1DB6" w:rsidRPr="001B6403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96C962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88707" w14:textId="77777777" w:rsidR="007A1DB6" w:rsidRPr="00BF6F6C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0C387" w14:textId="77777777" w:rsidR="007A1DB6" w:rsidRPr="001B6403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F9DD6C" w14:textId="77777777" w:rsidR="007A1DB6" w:rsidRPr="001B6403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B047BC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BCC66D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DB6" w:rsidRPr="00731B95" w14:paraId="5A70E401" w14:textId="77777777" w:rsidTr="001B6403">
        <w:trPr>
          <w:trHeight w:val="261"/>
        </w:trPr>
        <w:tc>
          <w:tcPr>
            <w:tcW w:w="3330" w:type="dxa"/>
            <w:shd w:val="clear" w:color="auto" w:fill="auto"/>
          </w:tcPr>
          <w:p w14:paraId="384371FE" w14:textId="77777777" w:rsidR="007A1DB6" w:rsidRPr="00EC0235" w:rsidRDefault="007A1DB6" w:rsidP="007A1DB6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78F34B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11A4BCD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DAE337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4BBCD4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97D0A0" w14:textId="77777777" w:rsidR="007A1DB6" w:rsidRPr="00EC0235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F2B927E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FEA7A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F32A28" w14:textId="77777777" w:rsidR="007A1DB6" w:rsidRPr="001B6403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A50038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064D52" w14:textId="77777777" w:rsidR="007A1DB6" w:rsidRPr="00BF6F6C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D1089F" w14:textId="77777777" w:rsidR="007A1DB6" w:rsidRPr="001B6403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44A0B2" w14:textId="77777777" w:rsidR="007A1DB6" w:rsidRPr="001B6403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D5737A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BBEC9C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DB6" w:rsidRPr="00731B95" w14:paraId="6C6173D3" w14:textId="77777777" w:rsidTr="00BF6F6C">
        <w:trPr>
          <w:trHeight w:val="261"/>
        </w:trPr>
        <w:tc>
          <w:tcPr>
            <w:tcW w:w="3330" w:type="dxa"/>
            <w:shd w:val="clear" w:color="auto" w:fill="auto"/>
          </w:tcPr>
          <w:p w14:paraId="37E7D135" w14:textId="77777777" w:rsidR="007A1DB6" w:rsidRPr="00EC0235" w:rsidRDefault="007A1DB6" w:rsidP="007A1DB6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5351A5BC" w14:textId="1C7F6930" w:rsidR="007A1DB6" w:rsidRPr="00EC0235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E500212" w14:textId="64CE2B7B" w:rsidR="007A1DB6" w:rsidRPr="00EC0235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6C7881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257D265" w14:textId="0E1E07DA" w:rsidR="007A1DB6" w:rsidRPr="00EC0235" w:rsidRDefault="007A1DB6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25,936,600</w:t>
            </w:r>
          </w:p>
        </w:tc>
        <w:tc>
          <w:tcPr>
            <w:tcW w:w="270" w:type="dxa"/>
            <w:shd w:val="clear" w:color="auto" w:fill="auto"/>
          </w:tcPr>
          <w:p w14:paraId="7E2F24E2" w14:textId="77777777" w:rsidR="007A1DB6" w:rsidRPr="00EC0235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1A6FB25" w14:textId="3BAD4C38" w:rsidR="007A1DB6" w:rsidRPr="00EC0235" w:rsidRDefault="007A1DB6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25,936,600</w:t>
            </w:r>
          </w:p>
        </w:tc>
        <w:tc>
          <w:tcPr>
            <w:tcW w:w="270" w:type="dxa"/>
            <w:shd w:val="clear" w:color="auto" w:fill="auto"/>
          </w:tcPr>
          <w:p w14:paraId="2DFDB3C0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E5A995" w14:textId="77342827" w:rsidR="007A1DB6" w:rsidRPr="00920BF1" w:rsidRDefault="001B6403" w:rsidP="0086501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4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A7BB5B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CB6035" w14:textId="437DE38D" w:rsidR="007A1DB6" w:rsidRPr="00BF6F6C" w:rsidRDefault="00140688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BF6F6C">
              <w:rPr>
                <w:rFonts w:asciiTheme="majorBidi" w:hAnsiTheme="majorBidi" w:cstheme="majorBidi"/>
                <w:sz w:val="28"/>
                <w:szCs w:val="28"/>
              </w:rPr>
              <w:t>25,998,085</w:t>
            </w:r>
          </w:p>
        </w:tc>
        <w:tc>
          <w:tcPr>
            <w:tcW w:w="270" w:type="dxa"/>
            <w:shd w:val="clear" w:color="auto" w:fill="auto"/>
          </w:tcPr>
          <w:p w14:paraId="0336BC68" w14:textId="77777777" w:rsidR="007A1DB6" w:rsidRPr="001B6403" w:rsidRDefault="007A1DB6" w:rsidP="007A1DB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E68B84" w14:textId="2E20129A" w:rsidR="007A1DB6" w:rsidRPr="00865015" w:rsidRDefault="001B6403" w:rsidP="0086501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4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832776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DC8E9" w14:textId="0E935360" w:rsidR="007A1DB6" w:rsidRPr="001B6403" w:rsidRDefault="00EA5790" w:rsidP="007A1DB6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25,998,085</w:t>
            </w:r>
          </w:p>
        </w:tc>
      </w:tr>
      <w:tr w:rsidR="007A1DB6" w:rsidRPr="00731B95" w14:paraId="29FC063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1A5560B" w14:textId="77777777" w:rsidR="007A1DB6" w:rsidRPr="00EC0235" w:rsidRDefault="007A1DB6" w:rsidP="007A1DB6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E2CF84" w14:textId="77777777" w:rsidR="007A1DB6" w:rsidRPr="00EC0235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FEDF9" w14:textId="5467069E" w:rsidR="007A1DB6" w:rsidRPr="006C1195" w:rsidRDefault="007A1DB6" w:rsidP="007A1DB6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9160A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F5A66" w14:textId="071E2DE9" w:rsidR="007A1DB6" w:rsidRPr="006C1195" w:rsidRDefault="007A1DB6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25,936,600</w:t>
            </w:r>
          </w:p>
        </w:tc>
        <w:tc>
          <w:tcPr>
            <w:tcW w:w="270" w:type="dxa"/>
            <w:shd w:val="clear" w:color="auto" w:fill="auto"/>
          </w:tcPr>
          <w:p w14:paraId="256BA996" w14:textId="77777777" w:rsidR="007A1DB6" w:rsidRPr="000E7636" w:rsidRDefault="007A1DB6" w:rsidP="007A1DB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5B19D" w14:textId="0251C535" w:rsidR="007A1DB6" w:rsidRPr="006C1195" w:rsidRDefault="007A1DB6" w:rsidP="007A1DB6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25,936,600</w:t>
            </w:r>
          </w:p>
        </w:tc>
        <w:tc>
          <w:tcPr>
            <w:tcW w:w="270" w:type="dxa"/>
            <w:shd w:val="clear" w:color="auto" w:fill="auto"/>
          </w:tcPr>
          <w:p w14:paraId="288BB0E0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0D36E0" w14:textId="77777777" w:rsidR="007A1DB6" w:rsidRPr="001B6403" w:rsidRDefault="007A1DB6" w:rsidP="007A1DB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FEFD61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4B2917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740956" w14:textId="77777777" w:rsidR="007A1DB6" w:rsidRPr="00EC0235" w:rsidRDefault="007A1DB6" w:rsidP="007A1DB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96E1A3" w14:textId="77777777" w:rsidR="007A1DB6" w:rsidRPr="001B6403" w:rsidRDefault="007A1DB6" w:rsidP="007A1DB6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5B094D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8095B4" w14:textId="77777777" w:rsidR="007A1DB6" w:rsidRPr="00EC0235" w:rsidRDefault="007A1DB6" w:rsidP="007A1DB6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9F4586D" w14:textId="54FB0074" w:rsidR="008E711A" w:rsidRDefault="008E711A"/>
    <w:p w14:paraId="3C4D43D9" w14:textId="7993CB5E" w:rsidR="00E73B6D" w:rsidRDefault="00E73B6D">
      <w:pPr>
        <w:spacing w:line="240" w:lineRule="auto"/>
      </w:pPr>
      <w:r>
        <w:br w:type="page"/>
      </w: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1620"/>
        <w:gridCol w:w="270"/>
        <w:gridCol w:w="1530"/>
        <w:gridCol w:w="270"/>
        <w:gridCol w:w="1530"/>
        <w:gridCol w:w="270"/>
        <w:gridCol w:w="1080"/>
        <w:gridCol w:w="270"/>
        <w:gridCol w:w="1080"/>
        <w:gridCol w:w="270"/>
        <w:gridCol w:w="990"/>
        <w:gridCol w:w="270"/>
        <w:gridCol w:w="1080"/>
      </w:tblGrid>
      <w:tr w:rsidR="008E711A" w:rsidRPr="00EC0235" w14:paraId="54779FFB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DA7A3D0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344280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28BF7852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711A" w:rsidRPr="00EC0235" w14:paraId="11B8F1B8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C4130E3" w14:textId="77777777" w:rsidR="008E711A" w:rsidRPr="00EC0235" w:rsidRDefault="008E711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BFD19A1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12E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115BD4F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674B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711A" w:rsidRPr="00EC0235" w14:paraId="51007EE2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7F1DD3C4" w14:textId="77777777" w:rsidR="008E711A" w:rsidRPr="00EC0235" w:rsidRDefault="008E711A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5201B0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77D9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73A4D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2B8DE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A78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8F8447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7DB1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D6C07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644D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3FC1FD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F0B6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4FEA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EB1CA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6B6D210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58DC5" w14:textId="77777777" w:rsidR="008E711A" w:rsidRPr="00EC0235" w:rsidRDefault="008E711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EC02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C02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03CB63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7AC0F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E711A" w:rsidRPr="00EC0235" w14:paraId="7E436AC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B10903A" w14:textId="77777777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579B8A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9AE496C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E711A" w:rsidRPr="00EC0235" w14:paraId="33E1FC2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7B645D7C" w14:textId="2B8C98BF" w:rsidR="008E711A" w:rsidRPr="00EC0235" w:rsidRDefault="008E711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DF30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14:paraId="54634E5D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00C22A6B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E711A" w:rsidRPr="00EC0235" w14:paraId="0A17619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F9411C0" w14:textId="77777777" w:rsidR="008E711A" w:rsidRPr="00EC0235" w:rsidRDefault="008E711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7A026C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9BBE1A5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CC4CE3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3AE610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CE1F98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9EC4F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F6FAC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0070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1A63BE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7165E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5E8497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11678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BC80C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A42B2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711A" w:rsidRPr="00EC0235" w14:paraId="37324D2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3E088898" w14:textId="77777777" w:rsidR="008E711A" w:rsidRPr="00EC0235" w:rsidRDefault="008E711A">
            <w:pPr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686D10C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14:paraId="3B2968C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A65764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E7365C8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1463F2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54B4741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F96AB2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27EFF96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1FFDED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F5D3E2B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26E5FE" w14:textId="77777777" w:rsidR="008E711A" w:rsidRPr="00EC0235" w:rsidRDefault="008E711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520A1A" w14:textId="77777777" w:rsidR="008E711A" w:rsidRPr="00EC0235" w:rsidRDefault="008E711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5A7690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835A76" w14:textId="77777777" w:rsidR="008E711A" w:rsidRPr="00EC0235" w:rsidRDefault="008E711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2D75754F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FC6239D" w14:textId="77777777" w:rsidR="00B23773" w:rsidRPr="00EC0235" w:rsidRDefault="00B23773" w:rsidP="00B2377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F510718" w14:textId="60A9BF9F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289DB04" w14:textId="3555E0EC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6DA4043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43858E" w14:textId="3AA29447" w:rsidR="00B23773" w:rsidRPr="00EC0235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6779EB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9BD0456" w14:textId="0A1F39C5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435C3A86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3DF401" w14:textId="6AF7E31A" w:rsidR="00B23773" w:rsidRPr="00EC0235" w:rsidRDefault="00B23773" w:rsidP="00B23773">
            <w:pPr>
              <w:ind w:left="-14" w:right="-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C6B59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31128F" w14:textId="42D0408D" w:rsidR="00B23773" w:rsidRPr="00EC0235" w:rsidRDefault="00B23773" w:rsidP="00790B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EA1D457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5BBFA8" w14:textId="4A492E79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D476C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DCCB71" w14:textId="7488BC35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300,663</w:t>
            </w:r>
          </w:p>
        </w:tc>
      </w:tr>
      <w:tr w:rsidR="00B23773" w:rsidRPr="00EC0235" w14:paraId="33B52BE9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0E222793" w14:textId="77777777" w:rsidR="00B23773" w:rsidRPr="00EC0235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  <w:shd w:val="clear" w:color="auto" w:fill="auto"/>
          </w:tcPr>
          <w:p w14:paraId="4F54FE0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AA150C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A4585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0DD62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106735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8542A2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2FCF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20EF919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7739F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F81C70" w14:textId="77777777" w:rsidR="00B23773" w:rsidRPr="00EC0235" w:rsidRDefault="00B23773" w:rsidP="00790B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67CEBF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738254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5B9D9E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BA8CB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23773" w:rsidRPr="00EC0235" w14:paraId="54172E74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486264FB" w14:textId="77777777" w:rsidR="00B23773" w:rsidRPr="00EC0235" w:rsidRDefault="00B23773" w:rsidP="00B23773">
            <w:pPr>
              <w:ind w:left="16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shd w:val="clear" w:color="auto" w:fill="auto"/>
          </w:tcPr>
          <w:p w14:paraId="01C8DB2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8B7B0D" w14:textId="3CA93ECE" w:rsidR="00B23773" w:rsidRPr="00EC0235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FC511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BF5551" w14:textId="43DB40EC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6738D13A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BF7EE2" w14:textId="4D5680A4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12734B4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1C2FA5" w14:textId="0A91E46E" w:rsidR="00B23773" w:rsidRPr="000915CD" w:rsidRDefault="00B23773" w:rsidP="000915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BE0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F23050" w14:textId="6EDCAA2D" w:rsidR="00B23773" w:rsidRPr="00EC0235" w:rsidRDefault="00B23773" w:rsidP="00790B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450,900</w:t>
            </w:r>
          </w:p>
        </w:tc>
        <w:tc>
          <w:tcPr>
            <w:tcW w:w="270" w:type="dxa"/>
            <w:shd w:val="clear" w:color="auto" w:fill="auto"/>
          </w:tcPr>
          <w:p w14:paraId="763441E1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D04641" w14:textId="67835201" w:rsidR="00B23773" w:rsidRPr="00EC0235" w:rsidRDefault="00B23773" w:rsidP="000915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40CA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405F865" w14:textId="33EDDE5C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450,900</w:t>
            </w:r>
          </w:p>
        </w:tc>
      </w:tr>
      <w:tr w:rsidR="00B23773" w:rsidRPr="00EC0235" w14:paraId="2F0182D8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85E0A56" w14:textId="77777777" w:rsidR="00B23773" w:rsidRPr="00EC0235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BF31D2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7486A" w14:textId="47783BC6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05D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AD1DF6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4448B" w14:textId="6A99F84A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07763EF9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A8BF5" w14:textId="2FD71529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787,685</w:t>
            </w:r>
          </w:p>
        </w:tc>
        <w:tc>
          <w:tcPr>
            <w:tcW w:w="270" w:type="dxa"/>
            <w:shd w:val="clear" w:color="auto" w:fill="auto"/>
          </w:tcPr>
          <w:p w14:paraId="52B80F8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A37B3C2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F808E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7A16E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CE64DB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FFE878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6254E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51E66C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69708F58" w14:textId="77777777" w:rsidTr="0079213A">
        <w:trPr>
          <w:trHeight w:val="168"/>
        </w:trPr>
        <w:tc>
          <w:tcPr>
            <w:tcW w:w="3330" w:type="dxa"/>
            <w:shd w:val="clear" w:color="auto" w:fill="auto"/>
          </w:tcPr>
          <w:p w14:paraId="6805687D" w14:textId="77777777" w:rsidR="00B23773" w:rsidRPr="00EC0235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286835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</w:tcPr>
          <w:p w14:paraId="6D68703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A62494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2D634EE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96F44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AEE779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6FC22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788FF6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37ADF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193E7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7E0005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D3A0DA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CE87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28EF4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1BAB380C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E381C48" w14:textId="77777777" w:rsidR="00B23773" w:rsidRPr="00EC0235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9A1AC8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A65987A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9778CF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C0253A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50C959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492955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C37F17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EF6DB3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50256D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B87F51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2F93386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3A6123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AD642A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DE8810A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EC0235" w14:paraId="1DF9378D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1291EEEB" w14:textId="77777777" w:rsidR="00B23773" w:rsidRPr="00EC0235" w:rsidRDefault="00B23773" w:rsidP="00B23773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C023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03875696" w14:textId="7B96BBA6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392FEF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7A116838" w14:textId="69539D69" w:rsidR="00B23773" w:rsidRPr="00EC0235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D8213C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67FBC0F" w14:textId="47CAA4FA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4D5E6D4E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A942BB8" w14:textId="4427F0DF" w:rsidR="00B23773" w:rsidRPr="00EC0235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615DF846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0A8BBD" w14:textId="4B5083FC" w:rsidR="00B23773" w:rsidRPr="00EC0235" w:rsidRDefault="00B23773" w:rsidP="000915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FCA98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52C09A7" w14:textId="6AE446BE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1DD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22,107,167</w:t>
            </w:r>
          </w:p>
        </w:tc>
        <w:tc>
          <w:tcPr>
            <w:tcW w:w="270" w:type="dxa"/>
            <w:shd w:val="clear" w:color="auto" w:fill="auto"/>
          </w:tcPr>
          <w:p w14:paraId="757B1CBD" w14:textId="77777777" w:rsidR="00B23773" w:rsidRPr="00EC0235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0A6D08" w14:textId="527ACBF3" w:rsidR="00B23773" w:rsidRPr="000915CD" w:rsidRDefault="00B23773" w:rsidP="000915CD">
            <w:pPr>
              <w:pStyle w:val="acctfourfigures"/>
              <w:tabs>
                <w:tab w:val="clear" w:pos="765"/>
              </w:tabs>
              <w:spacing w:line="24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411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0594D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2ABF49" w14:textId="4BEF1CE4" w:rsidR="00B23773" w:rsidRPr="00EC0235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22,107,167</w:t>
            </w:r>
          </w:p>
        </w:tc>
      </w:tr>
      <w:tr w:rsidR="00B23773" w:rsidRPr="00EC0235" w14:paraId="42826F97" w14:textId="77777777" w:rsidTr="0079213A">
        <w:trPr>
          <w:trHeight w:val="261"/>
        </w:trPr>
        <w:tc>
          <w:tcPr>
            <w:tcW w:w="3330" w:type="dxa"/>
            <w:shd w:val="clear" w:color="auto" w:fill="auto"/>
          </w:tcPr>
          <w:p w14:paraId="7CD4E281" w14:textId="77777777" w:rsidR="00B23773" w:rsidRPr="00EC0235" w:rsidRDefault="00B23773" w:rsidP="00B23773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02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0E02573E" w14:textId="77777777" w:rsidR="00B23773" w:rsidRPr="00EC0235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9A0D" w14:textId="2F343B15" w:rsidR="00B23773" w:rsidRPr="00EC0235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14E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7A4DC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C7858" w14:textId="01CB6FD2" w:rsidR="00B23773" w:rsidRPr="000E7636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55219B70" w14:textId="77777777" w:rsidR="00B23773" w:rsidRPr="000E763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FEDE" w14:textId="748D80EF" w:rsidR="00B23773" w:rsidRPr="000E7636" w:rsidRDefault="00B23773" w:rsidP="00B23773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21,936,600</w:t>
            </w:r>
          </w:p>
        </w:tc>
        <w:tc>
          <w:tcPr>
            <w:tcW w:w="270" w:type="dxa"/>
            <w:shd w:val="clear" w:color="auto" w:fill="auto"/>
          </w:tcPr>
          <w:p w14:paraId="28C242B2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F857B69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EDC2F53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108E98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3B3867" w14:textId="77777777" w:rsidR="00B23773" w:rsidRPr="00EC0235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EFC9CB" w14:textId="77777777" w:rsidR="00B23773" w:rsidRPr="00EC0235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1D4CB0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13AA8B" w14:textId="77777777" w:rsidR="00B23773" w:rsidRPr="00EC0235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4F752E93" w14:textId="77777777" w:rsidR="0079213A" w:rsidRDefault="0079213A">
      <w:pPr>
        <w:spacing w:line="240" w:lineRule="auto"/>
      </w:pPr>
    </w:p>
    <w:p w14:paraId="598CFAFC" w14:textId="202BE822" w:rsidR="00933BB6" w:rsidRDefault="00933BB6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79213A" w:rsidRPr="00731B95" w14:paraId="4B1F1AA7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0F45EFB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19ECA950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7282BA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13A" w:rsidRPr="00731B95" w14:paraId="79A7325D" w14:textId="77777777" w:rsidTr="0079213A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034E5DFA" w14:textId="77777777" w:rsidR="0079213A" w:rsidRPr="003F1166" w:rsidRDefault="0079213A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7077E31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0983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28EC6E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E0875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9213A" w:rsidRPr="00731B95" w14:paraId="2CCB5CEF" w14:textId="77777777" w:rsidTr="0079213A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1E440D07" w14:textId="7C2A5004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33B4871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AFEE2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B51063F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E6966D1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A4826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CECD0B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D06ED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F632D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C8E3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35897C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8C408FC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9974E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126951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0325EA9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6641EE" w14:textId="77777777" w:rsidR="0079213A" w:rsidRPr="003F1166" w:rsidRDefault="0079213A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FBF45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4D9A63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9213A" w:rsidRPr="00731B95" w14:paraId="57DF7C17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0B91073" w14:textId="77777777" w:rsidR="0079213A" w:rsidRPr="003F1166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6B8B42A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16E4856E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213A" w:rsidRPr="00731B95" w14:paraId="10086EBD" w14:textId="77777777" w:rsidTr="0079213A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33A861DC" w14:textId="2EC4AD4A" w:rsidR="0079213A" w:rsidRPr="00B23773" w:rsidRDefault="0079213A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88346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="0088346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B237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1" w:type="dxa"/>
            <w:shd w:val="clear" w:color="auto" w:fill="auto"/>
          </w:tcPr>
          <w:p w14:paraId="5DBF1727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06E81208" w14:textId="77777777" w:rsidR="0079213A" w:rsidRPr="003F1166" w:rsidRDefault="0079213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79213A" w:rsidRPr="00731B95" w14:paraId="0176CFE9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E8CF41F" w14:textId="77777777" w:rsidR="0079213A" w:rsidRPr="003F1166" w:rsidRDefault="0079213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707E0A3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E5B190E" w14:textId="6B2B846F" w:rsidR="0079213A" w:rsidRPr="003F1166" w:rsidRDefault="0079213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DCFAB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738BF787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A3F259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B95275C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13C4E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575622D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444225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AA7190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D37F46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9C671B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05C97A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0F5683" w14:textId="77777777" w:rsidR="0079213A" w:rsidRPr="003F1166" w:rsidRDefault="0079213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234C" w:rsidRPr="00731B95" w14:paraId="2805F802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EE3F4A8" w14:textId="77777777" w:rsidR="00C8234C" w:rsidRPr="003F1166" w:rsidRDefault="00C8234C" w:rsidP="00C8234C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7A2D9A02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427A3BC8" w14:textId="77777777" w:rsidR="00C8234C" w:rsidRPr="000E763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447A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A4D2C34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A5A7A0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71C6BB6" w14:textId="77777777" w:rsidR="00C8234C" w:rsidRPr="00F311EA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5CDCA5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D8949E8" w14:textId="77777777" w:rsidR="00C8234C" w:rsidRPr="003F1166" w:rsidRDefault="00C8234C" w:rsidP="00C8234C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E52A50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0952197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369896" w14:textId="77777777" w:rsidR="00C8234C" w:rsidRPr="003F1166" w:rsidRDefault="00C8234C" w:rsidP="00C8234C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D88A090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487A3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0542B18" w14:textId="77777777" w:rsidR="00C8234C" w:rsidRPr="003F1166" w:rsidRDefault="00C8234C" w:rsidP="00C8234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651" w:rsidRPr="00731B95" w14:paraId="0FB84DE9" w14:textId="77777777" w:rsidTr="00BF6F6C">
        <w:trPr>
          <w:trHeight w:val="261"/>
        </w:trPr>
        <w:tc>
          <w:tcPr>
            <w:tcW w:w="3330" w:type="dxa"/>
            <w:shd w:val="clear" w:color="auto" w:fill="auto"/>
          </w:tcPr>
          <w:p w14:paraId="080838BA" w14:textId="77777777" w:rsidR="00457651" w:rsidRPr="003F1166" w:rsidRDefault="00457651" w:rsidP="00457651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E74DC6F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24397640" w14:textId="4F9FBD8E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A4C9E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DDA1B4C" w14:textId="42A3BE43" w:rsidR="00457651" w:rsidRPr="003F1166" w:rsidRDefault="00457651" w:rsidP="0045765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487,452</w:t>
            </w:r>
          </w:p>
        </w:tc>
        <w:tc>
          <w:tcPr>
            <w:tcW w:w="270" w:type="dxa"/>
            <w:shd w:val="clear" w:color="auto" w:fill="auto"/>
          </w:tcPr>
          <w:p w14:paraId="2355FA8B" w14:textId="77777777" w:rsidR="00457651" w:rsidRPr="003F1166" w:rsidRDefault="00457651" w:rsidP="004576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3479685C" w14:textId="72DE41D2" w:rsidR="00457651" w:rsidRPr="00F311EA" w:rsidRDefault="00457651" w:rsidP="0045765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487,452</w:t>
            </w:r>
          </w:p>
        </w:tc>
        <w:tc>
          <w:tcPr>
            <w:tcW w:w="270" w:type="dxa"/>
            <w:shd w:val="clear" w:color="auto" w:fill="auto"/>
          </w:tcPr>
          <w:p w14:paraId="30A55E4D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31F7162" w14:textId="26574B47" w:rsidR="00457651" w:rsidRPr="003F1166" w:rsidRDefault="0070332B" w:rsidP="00FE749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4DAC64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DB78D4" w14:textId="1E4D4F2D" w:rsidR="00457651" w:rsidRPr="00B67F48" w:rsidRDefault="00140688" w:rsidP="00790B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451,517</w:t>
            </w:r>
          </w:p>
        </w:tc>
        <w:tc>
          <w:tcPr>
            <w:tcW w:w="270" w:type="dxa"/>
            <w:shd w:val="clear" w:color="auto" w:fill="auto"/>
          </w:tcPr>
          <w:p w14:paraId="3CB74AA3" w14:textId="77777777" w:rsidR="00457651" w:rsidRPr="00ED10D9" w:rsidRDefault="00457651" w:rsidP="004576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</w:tcPr>
          <w:p w14:paraId="5EB71F16" w14:textId="6FAEB555" w:rsidR="00457651" w:rsidRPr="003F1166" w:rsidRDefault="0070332B" w:rsidP="00FE749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3080F6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9D01B69" w14:textId="01F90CE2" w:rsidR="00457651" w:rsidRPr="003F1166" w:rsidRDefault="005D03C1" w:rsidP="004576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451,517</w:t>
            </w:r>
          </w:p>
        </w:tc>
      </w:tr>
      <w:tr w:rsidR="00457651" w:rsidRPr="00731B95" w14:paraId="00B740D1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2C91910D" w14:textId="77777777" w:rsidR="00457651" w:rsidRPr="003F1166" w:rsidRDefault="00457651" w:rsidP="00457651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67767C68" w14:textId="77777777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8F9612" w14:textId="3E37D55D" w:rsidR="00457651" w:rsidRPr="00F311EA" w:rsidRDefault="00457651" w:rsidP="00497B0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97B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D06C7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A031E" w14:textId="1EC6E72F" w:rsidR="00457651" w:rsidRPr="003F1166" w:rsidRDefault="00457651" w:rsidP="0045765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487,452</w:t>
            </w:r>
          </w:p>
        </w:tc>
        <w:tc>
          <w:tcPr>
            <w:tcW w:w="270" w:type="dxa"/>
            <w:shd w:val="clear" w:color="auto" w:fill="auto"/>
          </w:tcPr>
          <w:p w14:paraId="38D67548" w14:textId="77777777" w:rsidR="00457651" w:rsidRPr="003F1166" w:rsidRDefault="00457651" w:rsidP="004576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E2DC4" w14:textId="6DA1FDE6" w:rsidR="00457651" w:rsidRPr="003F1166" w:rsidRDefault="00457651" w:rsidP="0045765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487,452</w:t>
            </w:r>
          </w:p>
        </w:tc>
        <w:tc>
          <w:tcPr>
            <w:tcW w:w="270" w:type="dxa"/>
            <w:shd w:val="clear" w:color="auto" w:fill="auto"/>
          </w:tcPr>
          <w:p w14:paraId="360E6D2E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7F414B" w14:textId="65B2EEB3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F8D44E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2F58A0E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BE0D22" w14:textId="77777777" w:rsidR="00457651" w:rsidRPr="003F1166" w:rsidRDefault="00457651" w:rsidP="004576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060AA739" w14:textId="7E8C292A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BDEF53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E933724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651" w:rsidRPr="00731B95" w14:paraId="7F4AB2E3" w14:textId="77777777" w:rsidTr="0070332B">
        <w:trPr>
          <w:trHeight w:val="26"/>
        </w:trPr>
        <w:tc>
          <w:tcPr>
            <w:tcW w:w="3330" w:type="dxa"/>
            <w:shd w:val="clear" w:color="auto" w:fill="auto"/>
          </w:tcPr>
          <w:p w14:paraId="113E3226" w14:textId="77777777" w:rsidR="00457651" w:rsidRPr="003F1166" w:rsidRDefault="00457651" w:rsidP="0045765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1A169355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6F1ED358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240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9EC6A7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4237B149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991555" w14:textId="77777777" w:rsidR="00457651" w:rsidRPr="003F1166" w:rsidRDefault="00457651" w:rsidP="004576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4D45996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7DA524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C34FACB" w14:textId="77777777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617BD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E49725E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B56FA4" w14:textId="77777777" w:rsidR="00457651" w:rsidRPr="003F1166" w:rsidRDefault="00457651" w:rsidP="004576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588CB35" w14:textId="77777777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E887EC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2B33025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651" w:rsidRPr="00731B95" w14:paraId="38FEB0B8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6FBD9830" w14:textId="77777777" w:rsidR="00457651" w:rsidRPr="003F1166" w:rsidRDefault="00457651" w:rsidP="0045765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7844EAA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09CAB8E3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240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2389DF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B6D0CB4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8CFCF3" w14:textId="77777777" w:rsidR="00457651" w:rsidRPr="003F1166" w:rsidRDefault="00457651" w:rsidP="004576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48D0F2E2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02A4A4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772E791" w14:textId="77777777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2A8429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01CF49C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1E0C4BC" w14:textId="77777777" w:rsidR="00457651" w:rsidRPr="003F1166" w:rsidRDefault="00457651" w:rsidP="004576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6E845C0" w14:textId="77777777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C8BCBB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AFD0D93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7651" w:rsidRPr="00731B95" w14:paraId="43F060DE" w14:textId="77777777" w:rsidTr="00BF6F6C">
        <w:trPr>
          <w:trHeight w:val="261"/>
        </w:trPr>
        <w:tc>
          <w:tcPr>
            <w:tcW w:w="3330" w:type="dxa"/>
            <w:shd w:val="clear" w:color="auto" w:fill="auto"/>
          </w:tcPr>
          <w:p w14:paraId="1DCE6766" w14:textId="77777777" w:rsidR="00457651" w:rsidRPr="003F1166" w:rsidRDefault="00457651" w:rsidP="00457651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126184C1" w14:textId="44D3BB8C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4903AE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422EABA4" w14:textId="7F013662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B9004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650B057" w14:textId="4C94BED6" w:rsidR="00457651" w:rsidRPr="003F1166" w:rsidRDefault="00457651" w:rsidP="0045765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6089A6A3" w14:textId="77777777" w:rsidR="00457651" w:rsidRPr="003F1166" w:rsidRDefault="00457651" w:rsidP="004576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A9B6D" w14:textId="307FAB96" w:rsidR="00457651" w:rsidRPr="003F1166" w:rsidRDefault="00457651" w:rsidP="0045765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46B960C4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0C21392" w14:textId="7DEFB2E3" w:rsidR="00457651" w:rsidRPr="003F1166" w:rsidRDefault="0070332B" w:rsidP="00FE749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75B61C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ED8237D" w14:textId="5D5A046C" w:rsidR="00457651" w:rsidRPr="003F1166" w:rsidRDefault="00140688" w:rsidP="0045765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26,283,580</w:t>
            </w:r>
          </w:p>
        </w:tc>
        <w:tc>
          <w:tcPr>
            <w:tcW w:w="270" w:type="dxa"/>
            <w:shd w:val="clear" w:color="auto" w:fill="auto"/>
          </w:tcPr>
          <w:p w14:paraId="44D67203" w14:textId="77777777" w:rsidR="00457651" w:rsidRPr="003F1166" w:rsidRDefault="00457651" w:rsidP="0045765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1E0C3D0" w14:textId="1C6F7C49" w:rsidR="00457651" w:rsidRPr="003F1166" w:rsidRDefault="0070332B" w:rsidP="00FE749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C503E3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F330915" w14:textId="7448C6D5" w:rsidR="00457651" w:rsidRPr="003F1166" w:rsidRDefault="005D03C1" w:rsidP="004576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26,283,580</w:t>
            </w:r>
          </w:p>
        </w:tc>
      </w:tr>
      <w:tr w:rsidR="00457651" w:rsidRPr="00731B95" w14:paraId="69316753" w14:textId="77777777" w:rsidTr="0070332B">
        <w:trPr>
          <w:trHeight w:val="261"/>
        </w:trPr>
        <w:tc>
          <w:tcPr>
            <w:tcW w:w="3330" w:type="dxa"/>
            <w:shd w:val="clear" w:color="auto" w:fill="auto"/>
          </w:tcPr>
          <w:p w14:paraId="77C0F03F" w14:textId="77777777" w:rsidR="00457651" w:rsidRPr="003F1166" w:rsidRDefault="00457651" w:rsidP="00457651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3FCDABA7" w14:textId="77777777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0ECB" w14:textId="6C90597E" w:rsidR="00457651" w:rsidRPr="003F1166" w:rsidRDefault="00457651" w:rsidP="00457651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275585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885A3" w14:textId="3BA34A30" w:rsidR="00457651" w:rsidRPr="003F1166" w:rsidRDefault="00457651" w:rsidP="0045765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6FFBB280" w14:textId="77777777" w:rsidR="00457651" w:rsidRPr="003F1166" w:rsidRDefault="00457651" w:rsidP="00457651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BD51C" w14:textId="1B9D96C3" w:rsidR="00457651" w:rsidRPr="003F1166" w:rsidRDefault="00457651" w:rsidP="00457651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26,218,600</w:t>
            </w:r>
          </w:p>
        </w:tc>
        <w:tc>
          <w:tcPr>
            <w:tcW w:w="270" w:type="dxa"/>
            <w:shd w:val="clear" w:color="auto" w:fill="auto"/>
          </w:tcPr>
          <w:p w14:paraId="492B4958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A99B53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B87746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C49425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740F81" w14:textId="77777777" w:rsidR="00457651" w:rsidRPr="003F1166" w:rsidRDefault="00457651" w:rsidP="00457651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B83AD51" w14:textId="77777777" w:rsidR="00457651" w:rsidRPr="003F1166" w:rsidRDefault="00457651" w:rsidP="00457651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9CD42B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443FF" w14:textId="77777777" w:rsidR="00457651" w:rsidRPr="003F1166" w:rsidRDefault="00457651" w:rsidP="00457651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A3E5A70" w14:textId="12213DD6" w:rsidR="0079213A" w:rsidRDefault="0079213A"/>
    <w:p w14:paraId="204E07EC" w14:textId="6C929FA8" w:rsidR="00007314" w:rsidRDefault="00007314">
      <w:pPr>
        <w:spacing w:line="240" w:lineRule="auto"/>
      </w:pPr>
      <w:r>
        <w:br w:type="page"/>
      </w:r>
    </w:p>
    <w:tbl>
      <w:tblPr>
        <w:tblW w:w="147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901"/>
        <w:gridCol w:w="1621"/>
        <w:gridCol w:w="270"/>
        <w:gridCol w:w="1531"/>
        <w:gridCol w:w="270"/>
        <w:gridCol w:w="1531"/>
        <w:gridCol w:w="270"/>
        <w:gridCol w:w="1081"/>
        <w:gridCol w:w="270"/>
        <w:gridCol w:w="1081"/>
        <w:gridCol w:w="270"/>
        <w:gridCol w:w="991"/>
        <w:gridCol w:w="270"/>
        <w:gridCol w:w="1081"/>
      </w:tblGrid>
      <w:tr w:rsidR="00007314" w:rsidRPr="00731B95" w14:paraId="13313C10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12C745CD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01CD7AA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42E62BF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7314" w:rsidRPr="00731B95" w14:paraId="2E90C9CB" w14:textId="77777777">
        <w:trPr>
          <w:trHeight w:val="261"/>
        </w:trPr>
        <w:tc>
          <w:tcPr>
            <w:tcW w:w="3330" w:type="dxa"/>
            <w:shd w:val="clear" w:color="auto" w:fill="auto"/>
            <w:vAlign w:val="bottom"/>
          </w:tcPr>
          <w:p w14:paraId="62D9E510" w14:textId="77777777" w:rsidR="00007314" w:rsidRPr="003F1166" w:rsidRDefault="00007314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1" w:type="dxa"/>
            <w:shd w:val="clear" w:color="auto" w:fill="auto"/>
          </w:tcPr>
          <w:p w14:paraId="5C3579F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2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F84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69A9956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44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6C00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07314" w:rsidRPr="00731B95" w14:paraId="7AEFFBD8" w14:textId="77777777">
        <w:trPr>
          <w:trHeight w:val="1441"/>
        </w:trPr>
        <w:tc>
          <w:tcPr>
            <w:tcW w:w="3330" w:type="dxa"/>
            <w:shd w:val="clear" w:color="auto" w:fill="auto"/>
            <w:vAlign w:val="bottom"/>
          </w:tcPr>
          <w:p w14:paraId="039A4C03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1" w:type="dxa"/>
            <w:shd w:val="clear" w:color="auto" w:fill="auto"/>
          </w:tcPr>
          <w:p w14:paraId="5162CBB5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DB69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2C1D4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50FD892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4211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F673D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C66B40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D4AEB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CF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797DF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865260F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B71E60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1F5C1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98DBFD5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E053C99" w14:textId="77777777" w:rsidR="00007314" w:rsidRPr="003F1166" w:rsidRDefault="00007314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3F116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F11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9F29AD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2AFB1B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07314" w:rsidRPr="00731B95" w14:paraId="6AB3E6F9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639D80C8" w14:textId="77777777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2C62677A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56287F99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7314" w:rsidRPr="00731B95" w14:paraId="132171E6" w14:textId="77777777">
        <w:trPr>
          <w:trHeight w:val="333"/>
        </w:trPr>
        <w:tc>
          <w:tcPr>
            <w:tcW w:w="3330" w:type="dxa"/>
            <w:shd w:val="clear" w:color="auto" w:fill="auto"/>
            <w:vAlign w:val="bottom"/>
          </w:tcPr>
          <w:p w14:paraId="12B0C8DC" w14:textId="4397A009" w:rsidR="00007314" w:rsidRPr="003F1166" w:rsidRDefault="00007314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C02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B237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01" w:type="dxa"/>
            <w:shd w:val="clear" w:color="auto" w:fill="auto"/>
          </w:tcPr>
          <w:p w14:paraId="231650B4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37" w:type="dxa"/>
            <w:gridSpan w:val="13"/>
            <w:shd w:val="clear" w:color="auto" w:fill="auto"/>
            <w:vAlign w:val="bottom"/>
          </w:tcPr>
          <w:p w14:paraId="2A22C66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7314" w:rsidRPr="00731B95" w14:paraId="6889200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51B454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023E25B1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538A9C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D707A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94D448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44B6F26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3D8CD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D0FBB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954E9F4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A00D0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C1FD7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9FDD0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BF04A50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5FAC03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D56DDD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7314" w:rsidRPr="00731B95" w14:paraId="3E88BA14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6F9F6D3C" w14:textId="77777777" w:rsidR="00007314" w:rsidRPr="003F1166" w:rsidRDefault="00007314">
            <w:pPr>
              <w:ind w:left="-14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522E80D2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621" w:type="dxa"/>
            <w:shd w:val="clear" w:color="auto" w:fill="auto"/>
          </w:tcPr>
          <w:p w14:paraId="5D10D30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7C8C1B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A17DC78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71E0AE" w14:textId="77777777" w:rsidR="00007314" w:rsidRPr="003F1166" w:rsidRDefault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BC53B12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77DC6E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9505F53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65B445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7C1689F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D78663" w14:textId="77777777" w:rsidR="00007314" w:rsidRPr="003F1166" w:rsidRDefault="0000731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4B49A6" w14:textId="77777777" w:rsidR="00007314" w:rsidRPr="003F1166" w:rsidRDefault="0000731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553C4C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BF70507" w14:textId="77777777" w:rsidR="00007314" w:rsidRPr="003F1166" w:rsidRDefault="00007314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478D084A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1E57779F" w14:textId="77777777" w:rsidR="00B23773" w:rsidRPr="003F1166" w:rsidRDefault="00B23773" w:rsidP="00B23773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1C94C6E3" w14:textId="09CECB58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129EA7D1" w14:textId="0794BC89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6B98BCF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5D971B5D" w14:textId="70117808" w:rsidR="00B23773" w:rsidRPr="003F1166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019688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CF8876C" w14:textId="6936C7CF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056FED9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1F9710D" w14:textId="759C489B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72BAFE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17C6FC0" w14:textId="079A5E8B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2DD7EB8C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4F7428AF" w14:textId="4829B444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499EB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15A7D7D" w14:textId="02F57045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300,663</w:t>
            </w:r>
          </w:p>
        </w:tc>
      </w:tr>
      <w:tr w:rsidR="00B23773" w:rsidRPr="00731B95" w14:paraId="5BFEB8A9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883DD99" w14:textId="77777777" w:rsidR="00B23773" w:rsidRPr="003F1166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1" w:type="dxa"/>
            <w:shd w:val="clear" w:color="auto" w:fill="auto"/>
          </w:tcPr>
          <w:p w14:paraId="45D8DA7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2B422E06" w14:textId="77777777" w:rsidR="00B23773" w:rsidRPr="000E763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110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EC5C6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AA15BB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487132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52B4C5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1CF39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6B981A1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AEE9E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50633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FA1695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5412C6B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51D9F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F24A5F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7AC0F445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5FF0861" w14:textId="77777777" w:rsidR="00B23773" w:rsidRPr="003F1166" w:rsidRDefault="00B23773" w:rsidP="00B23773">
            <w:pPr>
              <w:ind w:left="155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01" w:type="dxa"/>
            <w:shd w:val="clear" w:color="auto" w:fill="auto"/>
          </w:tcPr>
          <w:p w14:paraId="33F15B0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bottom w:val="single" w:sz="4" w:space="0" w:color="auto"/>
            </w:tcBorders>
            <w:shd w:val="clear" w:color="auto" w:fill="auto"/>
          </w:tcPr>
          <w:p w14:paraId="4D3E5464" w14:textId="1CE0B932" w:rsidR="00B23773" w:rsidRPr="003F1166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385E4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C860E2D" w14:textId="742D7A7F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6DDAD7B2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7F91B189" w14:textId="0FC147FC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1354C7F0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686FCB5" w14:textId="04F34D1E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99804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2DAD312" w14:textId="04E21EB7" w:rsidR="00B23773" w:rsidRPr="003F1166" w:rsidRDefault="00B23773" w:rsidP="00790B2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450,900</w:t>
            </w:r>
          </w:p>
        </w:tc>
        <w:tc>
          <w:tcPr>
            <w:tcW w:w="270" w:type="dxa"/>
            <w:shd w:val="clear" w:color="auto" w:fill="auto"/>
          </w:tcPr>
          <w:p w14:paraId="7FE04B0D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5AAC390B" w14:textId="71C10966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536A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4DDC44F" w14:textId="159293BB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450,900</w:t>
            </w:r>
          </w:p>
        </w:tc>
      </w:tr>
      <w:tr w:rsidR="00B23773" w:rsidRPr="00731B95" w14:paraId="04AD6E56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5767F8B8" w14:textId="77777777" w:rsidR="00B23773" w:rsidRPr="003F1166" w:rsidRDefault="00B23773" w:rsidP="00B237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901" w:type="dxa"/>
            <w:shd w:val="clear" w:color="auto" w:fill="auto"/>
          </w:tcPr>
          <w:p w14:paraId="4ABD9C36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E96A3" w14:textId="333A2235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08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300,663</w:t>
            </w:r>
          </w:p>
        </w:tc>
        <w:tc>
          <w:tcPr>
            <w:tcW w:w="270" w:type="dxa"/>
            <w:shd w:val="clear" w:color="auto" w:fill="auto"/>
          </w:tcPr>
          <w:p w14:paraId="1B85CEF2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0EAAF" w14:textId="583F2AB6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08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487,022</w:t>
            </w:r>
          </w:p>
        </w:tc>
        <w:tc>
          <w:tcPr>
            <w:tcW w:w="270" w:type="dxa"/>
            <w:shd w:val="clear" w:color="auto" w:fill="auto"/>
          </w:tcPr>
          <w:p w14:paraId="5C18346F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05FB7" w14:textId="0A5671B2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787,685</w:t>
            </w:r>
          </w:p>
        </w:tc>
        <w:tc>
          <w:tcPr>
            <w:tcW w:w="270" w:type="dxa"/>
            <w:shd w:val="clear" w:color="auto" w:fill="auto"/>
          </w:tcPr>
          <w:p w14:paraId="4E84BDB4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56E9481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440B3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36EAAC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A4273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3F40B6B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6F951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D774C0E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6D1B01FB" w14:textId="77777777">
        <w:trPr>
          <w:trHeight w:val="26"/>
        </w:trPr>
        <w:tc>
          <w:tcPr>
            <w:tcW w:w="3330" w:type="dxa"/>
            <w:shd w:val="clear" w:color="auto" w:fill="auto"/>
          </w:tcPr>
          <w:p w14:paraId="0C6E8408" w14:textId="77777777" w:rsidR="00B23773" w:rsidRPr="003F1166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1" w:type="dxa"/>
            <w:shd w:val="clear" w:color="auto" w:fill="auto"/>
          </w:tcPr>
          <w:p w14:paraId="06CBCF8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double" w:sz="4" w:space="0" w:color="auto"/>
            </w:tcBorders>
            <w:shd w:val="clear" w:color="auto" w:fill="auto"/>
          </w:tcPr>
          <w:p w14:paraId="53E4E60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5963A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7351A21C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C50A34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double" w:sz="4" w:space="0" w:color="auto"/>
            </w:tcBorders>
            <w:shd w:val="clear" w:color="auto" w:fill="auto"/>
          </w:tcPr>
          <w:p w14:paraId="2B25347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9E52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CB93761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8E43C7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44CB045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71FEF4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1F4EBAD2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61DE8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07A2015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21B72BC1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4027F90A" w14:textId="77777777" w:rsidR="00B23773" w:rsidRPr="003F1166" w:rsidRDefault="00B23773" w:rsidP="00B237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5889BC0A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1" w:type="dxa"/>
            <w:shd w:val="clear" w:color="auto" w:fill="auto"/>
          </w:tcPr>
          <w:p w14:paraId="36FFA972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5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143DC7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892BA15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F999B5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058AAC0B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220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F6DC11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0654940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B7E441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1BC80CE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64DF4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720971DD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621E8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239E29B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3773" w:rsidRPr="00731B95" w14:paraId="5DF4D95A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0B163D9E" w14:textId="77777777" w:rsidR="00B23773" w:rsidRPr="003F1166" w:rsidRDefault="00B23773" w:rsidP="00B23773">
            <w:pPr>
              <w:ind w:left="156" w:right="-90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3F116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901" w:type="dxa"/>
            <w:shd w:val="clear" w:color="auto" w:fill="auto"/>
          </w:tcPr>
          <w:p w14:paraId="6F469A35" w14:textId="110BDAC8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D331C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621" w:type="dxa"/>
            <w:shd w:val="clear" w:color="auto" w:fill="auto"/>
          </w:tcPr>
          <w:p w14:paraId="0296CBDC" w14:textId="31546A85" w:rsidR="00B23773" w:rsidRPr="003F1166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1759E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1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0E1392F" w14:textId="0E873448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2B5B7C18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6FB46B26" w14:textId="73ED57F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777F871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26F5C8B" w14:textId="73548634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3E27D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C8A8FB6" w14:textId="0CAD7341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22,394,524</w:t>
            </w:r>
          </w:p>
        </w:tc>
        <w:tc>
          <w:tcPr>
            <w:tcW w:w="270" w:type="dxa"/>
            <w:shd w:val="clear" w:color="auto" w:fill="auto"/>
          </w:tcPr>
          <w:p w14:paraId="5AB80C96" w14:textId="77777777" w:rsidR="00B23773" w:rsidRPr="003F1166" w:rsidRDefault="00B23773" w:rsidP="00B2377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61C7BDAB" w14:textId="752B298D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C4278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E2D6126" w14:textId="13E5F51F" w:rsidR="00B23773" w:rsidRPr="003F1166" w:rsidRDefault="00B23773" w:rsidP="00B23773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22,394,524</w:t>
            </w:r>
          </w:p>
        </w:tc>
      </w:tr>
      <w:tr w:rsidR="00B23773" w:rsidRPr="00731B95" w14:paraId="6646BAFC" w14:textId="77777777">
        <w:trPr>
          <w:trHeight w:val="261"/>
        </w:trPr>
        <w:tc>
          <w:tcPr>
            <w:tcW w:w="3330" w:type="dxa"/>
            <w:shd w:val="clear" w:color="auto" w:fill="auto"/>
          </w:tcPr>
          <w:p w14:paraId="154336ED" w14:textId="77777777" w:rsidR="00B23773" w:rsidRPr="003F1166" w:rsidRDefault="00B23773" w:rsidP="00B23773">
            <w:pPr>
              <w:ind w:left="-22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F116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901" w:type="dxa"/>
            <w:shd w:val="clear" w:color="auto" w:fill="auto"/>
          </w:tcPr>
          <w:p w14:paraId="4E9EE4C9" w14:textId="77777777" w:rsidR="00B23773" w:rsidRPr="003F1166" w:rsidRDefault="00B23773" w:rsidP="00B23773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BBFD2" w14:textId="77F95324" w:rsidR="00B23773" w:rsidRPr="003F1166" w:rsidRDefault="00B23773" w:rsidP="004F5CED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BABC18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ED8A1" w14:textId="32F784B7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3D5998B1" w14:textId="77777777" w:rsidR="00B23773" w:rsidRPr="003F116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3900C" w14:textId="5CAB250A" w:rsidR="00B23773" w:rsidRPr="003F1166" w:rsidRDefault="00B23773" w:rsidP="00B23773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0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22,218,600</w:t>
            </w:r>
          </w:p>
        </w:tc>
        <w:tc>
          <w:tcPr>
            <w:tcW w:w="270" w:type="dxa"/>
            <w:shd w:val="clear" w:color="auto" w:fill="auto"/>
          </w:tcPr>
          <w:p w14:paraId="07F9FCB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C60E8F3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CD57E67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55F243D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DFE0471" w14:textId="77777777" w:rsidR="00B23773" w:rsidRPr="003F116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14:paraId="34FD1315" w14:textId="77777777" w:rsidR="00B23773" w:rsidRPr="003F1166" w:rsidRDefault="00B23773" w:rsidP="00B23773">
            <w:pPr>
              <w:tabs>
                <w:tab w:val="decimal" w:pos="595"/>
                <w:tab w:val="decimal" w:pos="140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D1D0A9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B3EE0E6" w14:textId="77777777" w:rsidR="00B23773" w:rsidRPr="003F1166" w:rsidRDefault="00B23773" w:rsidP="00B23773">
            <w:pPr>
              <w:pStyle w:val="acctfourfigures"/>
              <w:tabs>
                <w:tab w:val="clear" w:pos="765"/>
                <w:tab w:val="decimal" w:pos="595"/>
                <w:tab w:val="decimal" w:pos="14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003CF57" w14:textId="77777777" w:rsidR="00007314" w:rsidRDefault="00007314"/>
    <w:p w14:paraId="1221A2CF" w14:textId="2C4184A7" w:rsidR="00EC0458" w:rsidRDefault="00EC0458">
      <w:pPr>
        <w:spacing w:line="240" w:lineRule="auto"/>
      </w:pPr>
    </w:p>
    <w:p w14:paraId="29259BEE" w14:textId="77777777" w:rsidR="007D6448" w:rsidRPr="007D6448" w:rsidRDefault="007D6448" w:rsidP="007D6448">
      <w:pPr>
        <w:sectPr w:rsidR="007D6448" w:rsidRPr="007D6448" w:rsidSect="00DC7AC1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06" w:footer="706" w:gutter="0"/>
          <w:cols w:space="737"/>
          <w:docGrid w:linePitch="360"/>
        </w:sectPr>
      </w:pPr>
      <w:bookmarkStart w:id="3" w:name="_GoBack"/>
      <w:bookmarkEnd w:id="3"/>
    </w:p>
    <w:p w14:paraId="2439A36F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E0BB7">
        <w:rPr>
          <w:i/>
          <w:iCs/>
          <w:cs/>
        </w:rPr>
        <w:lastRenderedPageBreak/>
        <w:t>เทคนิคการประเมินมูลค่า</w:t>
      </w:r>
    </w:p>
    <w:p w14:paraId="523F8C6D" w14:textId="77777777" w:rsidR="00627172" w:rsidRPr="00834296" w:rsidRDefault="00627172" w:rsidP="00627172">
      <w:pPr>
        <w:pStyle w:val="Bo-Blankline"/>
        <w:rPr>
          <w:sz w:val="30"/>
          <w:szCs w:val="30"/>
          <w:lang w:val="en-US"/>
        </w:rPr>
      </w:pPr>
    </w:p>
    <w:p w14:paraId="6AFB06CA" w14:textId="77777777" w:rsidR="00C152B0" w:rsidRPr="00AE0BB7" w:rsidRDefault="00C152B0" w:rsidP="00C152B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  <w:r w:rsidRPr="00AE0BB7">
        <w:rPr>
          <w:b w:val="0"/>
          <w:bCs w:val="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AE0BB7">
        <w:rPr>
          <w:b w:val="0"/>
          <w:bCs w:val="0"/>
        </w:rPr>
        <w:t xml:space="preserve">2 </w:t>
      </w:r>
    </w:p>
    <w:p w14:paraId="3B406161" w14:textId="77777777" w:rsidR="00C152B0" w:rsidRPr="00834296" w:rsidRDefault="00C152B0" w:rsidP="00834296">
      <w:pPr>
        <w:pStyle w:val="Bo-Blankline"/>
        <w:rPr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236"/>
        <w:gridCol w:w="5254"/>
      </w:tblGrid>
      <w:tr w:rsidR="00171EAE" w:rsidRPr="002274A4" w14:paraId="4B616E42" w14:textId="77777777" w:rsidTr="00132456">
        <w:trPr>
          <w:tblHeader/>
        </w:trPr>
        <w:tc>
          <w:tcPr>
            <w:tcW w:w="3690" w:type="dxa"/>
            <w:shd w:val="clear" w:color="auto" w:fill="auto"/>
            <w:vAlign w:val="bottom"/>
          </w:tcPr>
          <w:p w14:paraId="390C6B9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98DA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  <w:vAlign w:val="bottom"/>
          </w:tcPr>
          <w:p w14:paraId="340BFFCF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497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เทคนิคการประเมินมูลค่า</w:t>
            </w:r>
          </w:p>
        </w:tc>
      </w:tr>
      <w:tr w:rsidR="00132456" w:rsidRPr="002274A4" w14:paraId="468F183B" w14:textId="77777777" w:rsidTr="00132456">
        <w:tc>
          <w:tcPr>
            <w:tcW w:w="3690" w:type="dxa"/>
            <w:shd w:val="clear" w:color="auto" w:fill="auto"/>
          </w:tcPr>
          <w:p w14:paraId="603495BE" w14:textId="7D904591" w:rsidR="00132456" w:rsidRPr="006C71CD" w:rsidRDefault="00132456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2456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236" w:type="dxa"/>
            <w:shd w:val="clear" w:color="auto" w:fill="auto"/>
          </w:tcPr>
          <w:p w14:paraId="5C61846C" w14:textId="77777777" w:rsidR="00132456" w:rsidRPr="000A4973" w:rsidRDefault="00132456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2421FA61" w14:textId="3A5AEBA9" w:rsidR="00132456" w:rsidRPr="00132456" w:rsidRDefault="00132456" w:rsidP="00132456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13245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171EAE" w:rsidRPr="002274A4" w14:paraId="46A64552" w14:textId="77777777" w:rsidTr="00132456">
        <w:tc>
          <w:tcPr>
            <w:tcW w:w="3690" w:type="dxa"/>
            <w:shd w:val="clear" w:color="auto" w:fill="auto"/>
          </w:tcPr>
          <w:p w14:paraId="73CFAD72" w14:textId="77777777" w:rsidR="00171EAE" w:rsidRPr="007E5879" w:rsidRDefault="00171EAE" w:rsidP="007A7A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="Angsana New" w:hAnsi="Angsana New" w:cs="Times New Roman"/>
                <w:sz w:val="28"/>
                <w:szCs w:val="28"/>
                <w:lang w:val="en-US"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ภาคเอกชน</w:t>
            </w:r>
          </w:p>
        </w:tc>
        <w:tc>
          <w:tcPr>
            <w:tcW w:w="236" w:type="dxa"/>
            <w:shd w:val="clear" w:color="auto" w:fill="auto"/>
          </w:tcPr>
          <w:p w14:paraId="013DD598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3C37E057" w14:textId="77777777" w:rsidR="00171EAE" w:rsidRPr="000A4973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C71CD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ไทย (</w:t>
            </w:r>
            <w:r w:rsidRPr="007E3B51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Thai Bond Market Association Government Bond Yield Curve)</w:t>
            </w:r>
            <w:r w:rsidRPr="006C71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171EAE" w:rsidRPr="002274A4" w14:paraId="4DD00272" w14:textId="77777777" w:rsidTr="00132456">
        <w:tc>
          <w:tcPr>
            <w:tcW w:w="3690" w:type="dxa"/>
            <w:shd w:val="clear" w:color="auto" w:fill="auto"/>
          </w:tcPr>
          <w:p w14:paraId="58874F20" w14:textId="77777777" w:rsidR="00171EAE" w:rsidRPr="00E50529" w:rsidRDefault="00171EAE" w:rsidP="007A7AC4">
            <w:pPr>
              <w:rPr>
                <w:rFonts w:ascii="Angsana New" w:hAnsi="Angsana New"/>
                <w:sz w:val="30"/>
                <w:szCs w:val="30"/>
              </w:rPr>
            </w:pPr>
            <w:r w:rsidRPr="00D546FD"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  <w:shd w:val="clear" w:color="auto" w:fill="auto"/>
          </w:tcPr>
          <w:p w14:paraId="59F375D6" w14:textId="77777777" w:rsidR="00171EAE" w:rsidRPr="006C66AD" w:rsidRDefault="00171EAE" w:rsidP="007A7AC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54" w:type="dxa"/>
            <w:shd w:val="clear" w:color="auto" w:fill="auto"/>
          </w:tcPr>
          <w:p w14:paraId="6BFC6C34" w14:textId="77777777" w:rsidR="00171EAE" w:rsidRPr="00E50529" w:rsidRDefault="00171EAE" w:rsidP="007A7AC4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334AB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A334AB">
              <w:rPr>
                <w:rFonts w:ascii="Angsana New" w:hAnsi="Angsana New"/>
                <w:sz w:val="30"/>
                <w:szCs w:val="30"/>
                <w:lang w:val="en-US"/>
              </w:rPr>
              <w:t xml:space="preserve">Observable Market Data)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334AB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เพื่อสะท้อนมูลค่าที่แท้จริงของตราสารอนุพันธ์</w:t>
            </w:r>
          </w:p>
        </w:tc>
      </w:tr>
    </w:tbl>
    <w:p w14:paraId="04CCA6B3" w14:textId="75C89D62" w:rsidR="00627172" w:rsidRPr="00834296" w:rsidRDefault="00627172" w:rsidP="00834296">
      <w:pPr>
        <w:pStyle w:val="Bo-Blankline"/>
        <w:rPr>
          <w:sz w:val="30"/>
          <w:szCs w:val="30"/>
          <w:lang w:val="en-US"/>
        </w:rPr>
      </w:pPr>
    </w:p>
    <w:p w14:paraId="723C25F0" w14:textId="77777777" w:rsidR="00395870" w:rsidRPr="00395870" w:rsidRDefault="00395870" w:rsidP="00395870">
      <w:pPr>
        <w:pStyle w:val="Caption"/>
        <w:rPr>
          <w:rFonts w:asciiTheme="majorBidi" w:hAnsiTheme="majorBidi" w:cstheme="majorBidi"/>
        </w:rPr>
      </w:pPr>
      <w:r w:rsidRPr="00395870">
        <w:rPr>
          <w:rFonts w:asciiTheme="majorBidi" w:hAnsiTheme="majorBidi"/>
          <w:cs/>
        </w:rPr>
        <w:t>ภาระผูกพันกับบุคคลหรือกิจการที่ไม่เกี่ยวข้องกัน</w:t>
      </w:r>
    </w:p>
    <w:p w14:paraId="0C0685C1" w14:textId="33CB1119" w:rsidR="00BC749C" w:rsidRPr="00834296" w:rsidRDefault="00BC749C" w:rsidP="00D21694">
      <w:pPr>
        <w:pStyle w:val="Bo-Blankline"/>
        <w:rPr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890"/>
      </w:tblGrid>
      <w:tr w:rsidR="00171EAE" w:rsidRPr="00744476" w14:paraId="42BB55B6" w14:textId="77777777" w:rsidTr="000873F4">
        <w:trPr>
          <w:tblHeader/>
        </w:trPr>
        <w:tc>
          <w:tcPr>
            <w:tcW w:w="5130" w:type="dxa"/>
            <w:shd w:val="clear" w:color="auto" w:fill="auto"/>
          </w:tcPr>
          <w:p w14:paraId="1A1FCDD1" w14:textId="77777777" w:rsidR="00171EAE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  <w:p w14:paraId="51278106" w14:textId="079E05AC" w:rsidR="00171EAE" w:rsidRPr="00171EAE" w:rsidRDefault="00B23773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74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8346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88346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</w:tcPr>
          <w:p w14:paraId="738DA290" w14:textId="77777777" w:rsidR="00171EAE" w:rsidRPr="00460798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A250EC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0722B6" w14:textId="77777777" w:rsidR="00171EAE" w:rsidRPr="001F7F9F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55CB63B4" w14:textId="77777777" w:rsidR="00171EAE" w:rsidRPr="00C74564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6BCC415" w14:textId="77777777" w:rsidR="00171EAE" w:rsidRPr="001F7F9F" w:rsidRDefault="00171EAE" w:rsidP="007A7AC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4564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1EAE" w:rsidRPr="00744476" w14:paraId="532E299B" w14:textId="77777777" w:rsidTr="000873F4">
        <w:trPr>
          <w:tblHeader/>
        </w:trPr>
        <w:tc>
          <w:tcPr>
            <w:tcW w:w="5130" w:type="dxa"/>
            <w:shd w:val="clear" w:color="auto" w:fill="auto"/>
          </w:tcPr>
          <w:p w14:paraId="27D3F92A" w14:textId="77777777" w:rsidR="00171EAE" w:rsidRPr="00744476" w:rsidRDefault="00171EAE" w:rsidP="007A7AC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0A0A9621" w14:textId="77777777" w:rsidR="00171EAE" w:rsidRPr="00744476" w:rsidRDefault="00171EAE" w:rsidP="007A7AC4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64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EAE" w:rsidRPr="0033434F" w14:paraId="43C19C80" w14:textId="77777777" w:rsidTr="000873F4">
        <w:tc>
          <w:tcPr>
            <w:tcW w:w="5130" w:type="dxa"/>
            <w:shd w:val="clear" w:color="auto" w:fill="auto"/>
          </w:tcPr>
          <w:p w14:paraId="2CFF134D" w14:textId="77777777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  <w:shd w:val="clear" w:color="auto" w:fill="auto"/>
          </w:tcPr>
          <w:p w14:paraId="50942B57" w14:textId="77777777" w:rsidR="00171EAE" w:rsidRPr="002B54B1" w:rsidRDefault="00171EAE" w:rsidP="007A7AC4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4F958D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B29201D" w14:textId="54BAEE72" w:rsidR="00171EAE" w:rsidRPr="002B54B1" w:rsidRDefault="00171EAE" w:rsidP="007A7AC4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71EAE" w:rsidRPr="005A0632" w14:paraId="50E121EE" w14:textId="77777777" w:rsidTr="00FA715B">
        <w:tc>
          <w:tcPr>
            <w:tcW w:w="5130" w:type="dxa"/>
            <w:shd w:val="clear" w:color="auto" w:fill="auto"/>
          </w:tcPr>
          <w:p w14:paraId="759DBB87" w14:textId="5F197EA9" w:rsidR="00171EAE" w:rsidRPr="005A64AC" w:rsidRDefault="00171EAE" w:rsidP="007A7AC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สัญญาก่อสร้าง</w:t>
            </w:r>
            <w:r w:rsidR="00E750DC">
              <w:rPr>
                <w:rFonts w:ascii="Angsana New" w:hAnsi="Angsana New" w:hint="cs"/>
                <w:sz w:val="30"/>
                <w:szCs w:val="30"/>
                <w:cs/>
              </w:rPr>
              <w:t xml:space="preserve"> สัญญาซื้อ</w:t>
            </w:r>
            <w:r w:rsidR="001F0870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 xml:space="preserve"> เครื่องจักร</w:t>
            </w:r>
            <w:r w:rsidRPr="005A64A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64AC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3F3032DD" w14:textId="6F1E95EA" w:rsidR="00171EAE" w:rsidRPr="002B54B1" w:rsidRDefault="00FA715B" w:rsidP="007A7AC4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0146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705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A705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,281</w:t>
            </w:r>
          </w:p>
        </w:tc>
        <w:tc>
          <w:tcPr>
            <w:tcW w:w="270" w:type="dxa"/>
            <w:shd w:val="clear" w:color="auto" w:fill="auto"/>
          </w:tcPr>
          <w:p w14:paraId="371C15D6" w14:textId="3164DE0E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shd w:val="clear" w:color="auto" w:fill="auto"/>
          </w:tcPr>
          <w:p w14:paraId="4B7E8C82" w14:textId="3C8B861E" w:rsidR="00171EAE" w:rsidRPr="002B54B1" w:rsidRDefault="00FA715B" w:rsidP="007A7AC4">
            <w:pPr>
              <w:tabs>
                <w:tab w:val="decimal" w:pos="950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7,866,878</w:t>
            </w:r>
          </w:p>
        </w:tc>
      </w:tr>
      <w:tr w:rsidR="00171EAE" w:rsidRPr="00AE0BB7" w14:paraId="27BC12B8" w14:textId="77777777" w:rsidTr="000873F4">
        <w:tc>
          <w:tcPr>
            <w:tcW w:w="5130" w:type="dxa"/>
            <w:shd w:val="clear" w:color="auto" w:fill="auto"/>
          </w:tcPr>
          <w:p w14:paraId="67DF84F8" w14:textId="77777777" w:rsidR="00171EAE" w:rsidRPr="00AE0BB7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4FD1250" w14:textId="77777777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BB42FF8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AA1440A" w14:textId="77777777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171EAE" w:rsidRPr="0033434F" w14:paraId="5BD6DF3C" w14:textId="77777777" w:rsidTr="000873F4">
        <w:tc>
          <w:tcPr>
            <w:tcW w:w="5130" w:type="dxa"/>
            <w:shd w:val="clear" w:color="auto" w:fill="auto"/>
          </w:tcPr>
          <w:p w14:paraId="7526E393" w14:textId="77777777" w:rsidR="00171EAE" w:rsidRPr="005A64AC" w:rsidRDefault="00171EAE" w:rsidP="007A7AC4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64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890" w:type="dxa"/>
            <w:shd w:val="clear" w:color="auto" w:fill="auto"/>
          </w:tcPr>
          <w:p w14:paraId="6FF56A39" w14:textId="5C6A29F9" w:rsidR="00171EAE" w:rsidRPr="002B54B1" w:rsidRDefault="00171EAE" w:rsidP="007A7AC4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F8F53C" w14:textId="77777777" w:rsidR="00171EAE" w:rsidRPr="002B54B1" w:rsidRDefault="00171EAE" w:rsidP="007A7AC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4DE4C142" w14:textId="3BAC2FDB" w:rsidR="00171EAE" w:rsidRPr="002B54B1" w:rsidRDefault="00171EAE" w:rsidP="007A7AC4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465F" w:rsidRPr="00B00DEA" w14:paraId="26956FFA" w14:textId="77777777" w:rsidTr="000873F4">
        <w:tc>
          <w:tcPr>
            <w:tcW w:w="5130" w:type="dxa"/>
            <w:shd w:val="clear" w:color="auto" w:fill="auto"/>
          </w:tcPr>
          <w:p w14:paraId="5D3EEDF7" w14:textId="77777777" w:rsidR="0001465F" w:rsidRPr="00A91138" w:rsidRDefault="0001465F" w:rsidP="0001465F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1138">
              <w:rPr>
                <w:rFonts w:ascii="Angsana New" w:hAnsi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890" w:type="dxa"/>
            <w:shd w:val="clear" w:color="auto" w:fill="auto"/>
          </w:tcPr>
          <w:p w14:paraId="523C0F85" w14:textId="46EE3EE3" w:rsidR="0001465F" w:rsidRPr="002B54B1" w:rsidRDefault="0001465F" w:rsidP="0001465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14:paraId="652C45A5" w14:textId="77777777" w:rsidR="0001465F" w:rsidRPr="002B54B1" w:rsidRDefault="0001465F" w:rsidP="0001465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E78AD18" w14:textId="69790E47" w:rsidR="0001465F" w:rsidRPr="002B54B1" w:rsidRDefault="0001465F" w:rsidP="0001465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01465F" w:rsidRPr="0033434F" w14:paraId="5C05C84A" w14:textId="77777777" w:rsidTr="000873F4">
        <w:tc>
          <w:tcPr>
            <w:tcW w:w="5130" w:type="dxa"/>
            <w:shd w:val="clear" w:color="auto" w:fill="auto"/>
          </w:tcPr>
          <w:p w14:paraId="4DF57FD8" w14:textId="77777777" w:rsidR="0001465F" w:rsidRPr="005A64AC" w:rsidRDefault="0001465F" w:rsidP="0001465F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64AC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  <w:shd w:val="clear" w:color="auto" w:fill="auto"/>
          </w:tcPr>
          <w:p w14:paraId="5E3659E2" w14:textId="3CEF7038" w:rsidR="0001465F" w:rsidRPr="002B54B1" w:rsidRDefault="0001465F" w:rsidP="0001465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316,528</w:t>
            </w:r>
          </w:p>
        </w:tc>
        <w:tc>
          <w:tcPr>
            <w:tcW w:w="270" w:type="dxa"/>
            <w:shd w:val="clear" w:color="auto" w:fill="auto"/>
          </w:tcPr>
          <w:p w14:paraId="662319D4" w14:textId="77777777" w:rsidR="0001465F" w:rsidRPr="002B54B1" w:rsidRDefault="0001465F" w:rsidP="0001465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BA2B4FA" w14:textId="16258817" w:rsidR="0001465F" w:rsidRPr="002B54B1" w:rsidRDefault="0001465F" w:rsidP="0001465F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316,528</w:t>
            </w:r>
          </w:p>
        </w:tc>
      </w:tr>
      <w:tr w:rsidR="0081198B" w:rsidRPr="005A0632" w14:paraId="1277A252" w14:textId="77777777" w:rsidTr="000873F4">
        <w:trPr>
          <w:trHeight w:val="451"/>
        </w:trPr>
        <w:tc>
          <w:tcPr>
            <w:tcW w:w="5130" w:type="dxa"/>
            <w:shd w:val="clear" w:color="auto" w:fill="auto"/>
            <w:vAlign w:val="bottom"/>
          </w:tcPr>
          <w:p w14:paraId="64E1A742" w14:textId="77777777" w:rsidR="0081198B" w:rsidRPr="005A64AC" w:rsidRDefault="0081198B" w:rsidP="0081198B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64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DA69CA" w14:textId="1D6352C8" w:rsidR="0081198B" w:rsidRPr="002B54B1" w:rsidRDefault="0081198B" w:rsidP="0081198B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FA7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A7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  <w:tc>
          <w:tcPr>
            <w:tcW w:w="270" w:type="dxa"/>
            <w:shd w:val="clear" w:color="auto" w:fill="auto"/>
          </w:tcPr>
          <w:p w14:paraId="391949EB" w14:textId="77777777" w:rsidR="0081198B" w:rsidRPr="002B54B1" w:rsidRDefault="0081198B" w:rsidP="0081198B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5868E" w14:textId="0201077D" w:rsidR="0081198B" w:rsidRPr="002B54B1" w:rsidRDefault="0081198B" w:rsidP="0081198B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FA7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A71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</w:p>
        </w:tc>
      </w:tr>
    </w:tbl>
    <w:p w14:paraId="5C95C978" w14:textId="77777777" w:rsidR="007C1E02" w:rsidRDefault="007C1E02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i/>
          <w:iCs/>
          <w:cs/>
        </w:rPr>
        <w:br w:type="page"/>
      </w:r>
    </w:p>
    <w:p w14:paraId="190CEF11" w14:textId="46A5AAC9" w:rsidR="00485CD3" w:rsidRPr="00A518AA" w:rsidRDefault="00485CD3" w:rsidP="006C6607">
      <w:pPr>
        <w:pStyle w:val="Caption"/>
        <w:numPr>
          <w:ilvl w:val="0"/>
          <w:numId w:val="0"/>
        </w:numPr>
        <w:ind w:left="900" w:hanging="360"/>
        <w:rPr>
          <w:i/>
          <w:iCs/>
        </w:rPr>
      </w:pPr>
      <w:r w:rsidRPr="00A518AA">
        <w:rPr>
          <w:i/>
          <w:iCs/>
          <w:cs/>
        </w:rPr>
        <w:lastRenderedPageBreak/>
        <w:t>สัญญาซื้อขายไฟฟ้า</w:t>
      </w:r>
    </w:p>
    <w:p w14:paraId="203C1FEB" w14:textId="77777777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p w14:paraId="3DA12B73" w14:textId="5730BFEA" w:rsidR="00485CD3" w:rsidRPr="00A518AA" w:rsidRDefault="00485CD3" w:rsidP="004A7800">
      <w:pPr>
        <w:spacing w:line="240" w:lineRule="auto"/>
        <w:ind w:left="540" w:right="-39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518AA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A518AA">
        <w:rPr>
          <w:rFonts w:asciiTheme="majorBidi" w:hAnsiTheme="majorBidi" w:cstheme="majorBidi"/>
          <w:sz w:val="30"/>
          <w:szCs w:val="30"/>
        </w:rPr>
        <w:t xml:space="preserve">Non-Firm </w:t>
      </w:r>
      <w:r w:rsidRPr="00A518AA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A518AA">
        <w:rPr>
          <w:rFonts w:asciiTheme="majorBidi" w:hAnsiTheme="majorBidi" w:cstheme="majorBidi"/>
          <w:spacing w:val="-4"/>
          <w:sz w:val="30"/>
          <w:szCs w:val="30"/>
          <w:cs/>
        </w:rPr>
        <w:t>กฟผ.</w:t>
      </w:r>
      <w:r w:rsidRPr="00A518AA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A518AA">
        <w:rPr>
          <w:rFonts w:asciiTheme="majorBidi" w:hAnsiTheme="majorBidi" w:cstheme="majorBidi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ขายไฟฟ้าเป็นระยะเวลา </w:t>
      </w:r>
      <w:r w:rsidR="00E67AC8" w:rsidRPr="00A518AA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spacing w:val="2"/>
          <w:sz w:val="30"/>
          <w:szCs w:val="30"/>
          <w:cs/>
        </w:rPr>
        <w:t xml:space="preserve"> ปี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>และเมื่อสิ้นสุดอายุสัญญาลง หากคู่สัญญาฝ่ายใดประสงค์จะต่ออายุสัญญาออกไปต้องแจ้งเป็นหนังสือล่วงหน้าไม่น้อยกว่า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  <w:cs/>
        </w:rPr>
        <w:t xml:space="preserve">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3</w:t>
      </w:r>
      <w:r w:rsidRPr="00A518AA">
        <w:rPr>
          <w:rFonts w:asciiTheme="majorBidi" w:hAnsiTheme="majorBidi" w:cstheme="majorBidi"/>
          <w:bCs/>
          <w:spacing w:val="2"/>
          <w:sz w:val="30"/>
          <w:szCs w:val="30"/>
        </w:rPr>
        <w:t>0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วันก่อนครบกำหนดอายุสัญญา และให้สัญญามีอายุต่อไปอีกคราวละ </w:t>
      </w:r>
      <w:r w:rsidR="00E67AC8" w:rsidRPr="00A518AA">
        <w:rPr>
          <w:rFonts w:asciiTheme="majorBidi" w:hAnsiTheme="majorBidi" w:cstheme="majorBidi"/>
          <w:bCs/>
          <w:spacing w:val="2"/>
          <w:sz w:val="30"/>
          <w:szCs w:val="30"/>
        </w:rPr>
        <w:t>5</w:t>
      </w:r>
      <w:r w:rsidRPr="00A518AA">
        <w:rPr>
          <w:rFonts w:asciiTheme="majorBidi" w:hAnsiTheme="majorBidi" w:cstheme="majorBidi"/>
          <w:b/>
          <w:spacing w:val="2"/>
          <w:sz w:val="30"/>
          <w:szCs w:val="30"/>
          <w:cs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 ตามสัญญาดังกล่าว บริษัทได้รับค่าส่วนเพิ่มราคารับซื้อไฟฟ้า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Cs/>
          <w:sz w:val="30"/>
          <w:szCs w:val="30"/>
        </w:rPr>
        <w:t>(Adder)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E67AC8" w:rsidRPr="00A518AA">
        <w:rPr>
          <w:rFonts w:asciiTheme="majorBidi" w:hAnsiTheme="majorBidi" w:cstheme="majorBidi"/>
          <w:bCs/>
          <w:sz w:val="30"/>
          <w:szCs w:val="30"/>
        </w:rPr>
        <w:t>7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ปีเพิ่มเติมจากอัตราค่าพลังงานไฟฟ้าพื้นฐานนับจากวันเริ่มต้นซื้อขายไฟฟ้า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Pr="00A518A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518AA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ปัจจุบันบริษัทมีสัญญาซื้อขายไฟฟ้ากับการไฟฟ้าฝ่ายผลิตแห่งประเทศไทยดังนี้</w:t>
      </w:r>
    </w:p>
    <w:p w14:paraId="6B0CB3A4" w14:textId="2279AACE" w:rsidR="00485CD3" w:rsidRPr="00834296" w:rsidRDefault="00485CD3" w:rsidP="00485CD3">
      <w:pPr>
        <w:pStyle w:val="Bo-Blankline"/>
        <w:rPr>
          <w:sz w:val="30"/>
          <w:szCs w:val="30"/>
          <w:lang w:val="en-US"/>
        </w:rPr>
      </w:pPr>
    </w:p>
    <w:tbl>
      <w:tblPr>
        <w:tblStyle w:val="PlainTable4"/>
        <w:tblW w:w="9090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2B0B05" w:rsidRPr="00435338" w14:paraId="68E8CA17" w14:textId="77777777" w:rsidTr="00102B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8672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bookmarkStart w:id="4" w:name="_Hlk54966647"/>
            <w:r w:rsidRPr="00435338">
              <w:rPr>
                <w:rFonts w:asciiTheme="majorBidi" w:hAnsiTheme="majorBidi" w:cstheme="majorBidi"/>
                <w:b/>
                <w:bCs/>
                <w:cs/>
              </w:rPr>
              <w:t>สัญญาซื้อขายไฟฟ้า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6922A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ปริมาณพลังไฟฟ้า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ที่รับซื้อตามสัญญา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22B6C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</w:rPr>
            </w:pPr>
            <w:r w:rsidRPr="00435338">
              <w:rPr>
                <w:rFonts w:asciiTheme="majorBidi" w:hAnsiTheme="majorBidi" w:cstheme="majorBidi"/>
                <w:b/>
                <w:bCs/>
                <w:cs/>
              </w:rPr>
              <w:t>วัน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เริ่มต้น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ซื้อขายไฟฟ้า</w:t>
            </w:r>
          </w:p>
        </w:tc>
      </w:tr>
      <w:tr w:rsidR="002B0B05" w:rsidRPr="00435338" w14:paraId="7A4F6CE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B7EF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2557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63506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D01EB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16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5FDD1F66" w14:textId="77777777" w:rsidTr="00102B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017D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(</w:t>
            </w:r>
            <w:r>
              <w:rPr>
                <w:rFonts w:asciiTheme="majorBidi" w:hAnsiTheme="majorBidi" w:cstheme="majorBidi" w:hint="cs"/>
                <w:cs/>
              </w:rPr>
              <w:t>ต่อสัญญา)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มกราคม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6145CD"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CEB34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81F13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2B0B05" w:rsidRPr="00435338" w14:paraId="19F8722F" w14:textId="77777777" w:rsidTr="00102B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A83DE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13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พฤศจิกายน </w:t>
            </w:r>
            <w:r w:rsidRPr="006145CD">
              <w:rPr>
                <w:rFonts w:asciiTheme="majorBidi" w:hAnsiTheme="majorBidi" w:cstheme="majorBidi"/>
              </w:rPr>
              <w:t>2556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1A022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912F0" w14:textId="77777777" w:rsidR="002B0B05" w:rsidRPr="00435338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6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2558</w:t>
            </w:r>
          </w:p>
        </w:tc>
      </w:tr>
      <w:tr w:rsidR="002B0B05" w:rsidRPr="00435338" w14:paraId="4D40252C" w14:textId="77777777" w:rsidTr="003504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2540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1236"/>
              </w:tabs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 xml:space="preserve">สัญญาฉบับที่ </w:t>
            </w:r>
            <w:r w:rsidRPr="006145CD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 xml:space="preserve"> (ต่อสัญญา)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 w:rsidRPr="006145CD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2563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กรกฎาคม </w:t>
            </w:r>
            <w:r w:rsidRPr="006145CD">
              <w:rPr>
                <w:rFonts w:asciiTheme="majorBidi" w:hAnsiTheme="majorBidi" w:cstheme="majorBidi"/>
              </w:rPr>
              <w:t>2568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0096" w14:textId="77777777" w:rsidR="002B0B05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6498B" w14:textId="77777777" w:rsidR="002B0B05" w:rsidRPr="004259F7" w:rsidRDefault="002B0B05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C358BD" w:rsidRPr="00435338" w14:paraId="4766D13E" w14:textId="77777777" w:rsidTr="00C358B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F45C" w14:textId="77777777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 w:rsidRPr="00435338">
              <w:rPr>
                <w:rFonts w:asciiTheme="majorBidi" w:hAnsiTheme="majorBidi" w:cstheme="majorBidi"/>
                <w:cs/>
              </w:rPr>
              <w:t>สัญญาฉบับที่</w:t>
            </w:r>
            <w:r w:rsidRPr="00435338">
              <w:rPr>
                <w:rFonts w:asciiTheme="majorBidi" w:hAnsiTheme="majorBidi" w:cstheme="majorBidi"/>
              </w:rPr>
              <w:t xml:space="preserve"> </w:t>
            </w:r>
            <w:r w:rsidRPr="006145CD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6145CD">
              <w:rPr>
                <w:rFonts w:asciiTheme="majorBidi" w:hAnsiTheme="majorBidi" w:cstheme="majorBidi"/>
              </w:rPr>
              <w:t>17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6145CD">
              <w:rPr>
                <w:rFonts w:asciiTheme="majorBidi" w:hAnsiTheme="majorBidi" w:cstheme="majorBidi"/>
              </w:rPr>
              <w:t>2560</w:t>
            </w:r>
            <w:r>
              <w:rPr>
                <w:rFonts w:asciiTheme="majorBidi" w:hAnsiTheme="majorBidi" w:cstheme="majorBidi"/>
              </w:rPr>
              <w:t xml:space="preserve"> - </w:t>
            </w:r>
            <w:r w:rsidRPr="006145CD">
              <w:rPr>
                <w:rFonts w:asciiTheme="majorBidi" w:hAnsiTheme="majorBidi" w:cstheme="majorBidi"/>
              </w:rPr>
              <w:t>31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6145CD">
              <w:rPr>
                <w:rFonts w:asciiTheme="majorBidi" w:hAnsiTheme="majorBidi" w:cstheme="majorBidi"/>
              </w:rPr>
              <w:t>2566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12C0F" w14:textId="31E517EA" w:rsidR="00C358BD" w:rsidRPr="004259F7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90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>เมกะวัตต์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91435F4" w14:textId="77777777" w:rsidR="00C358BD" w:rsidRPr="00435338" w:rsidRDefault="00C358BD" w:rsidP="00C358BD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  <w:r w:rsidRPr="006145CD">
              <w:rPr>
                <w:rFonts w:asciiTheme="majorBidi" w:hAnsiTheme="majorBidi" w:cstheme="majorBidi"/>
                <w:b w:val="0"/>
                <w:bCs w:val="0"/>
              </w:rPr>
              <w:t>5</w:t>
            </w:r>
            <w:r w:rsidRPr="00435338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435338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เมษายน </w:t>
            </w:r>
            <w:r w:rsidRPr="006145CD">
              <w:rPr>
                <w:rFonts w:asciiTheme="majorBidi" w:hAnsiTheme="majorBidi" w:cstheme="majorBidi"/>
                <w:b w:val="0"/>
                <w:bCs w:val="0"/>
              </w:rPr>
              <w:t>2561</w:t>
            </w:r>
          </w:p>
        </w:tc>
      </w:tr>
      <w:tr w:rsidR="00C358BD" w:rsidRPr="00435338" w14:paraId="09A56933" w14:textId="77777777" w:rsidTr="00FD6BC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8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D00" w14:textId="3AACE5CB" w:rsidR="00C358BD" w:rsidRPr="00435338" w:rsidRDefault="00C358BD" w:rsidP="00102B11">
            <w:pPr>
              <w:pStyle w:val="Caption"/>
              <w:numPr>
                <w:ilvl w:val="0"/>
                <w:numId w:val="0"/>
              </w:numPr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สัญญาฉบับที่ </w:t>
            </w:r>
            <w:r>
              <w:rPr>
                <w:rFonts w:asciiTheme="majorBidi" w:hAnsiTheme="majorBidi" w:cstheme="majorBidi"/>
              </w:rPr>
              <w:t>3 (</w:t>
            </w:r>
            <w:r>
              <w:rPr>
                <w:rFonts w:asciiTheme="majorBidi" w:hAnsiTheme="majorBidi" w:cstheme="majorBidi" w:hint="cs"/>
                <w:cs/>
              </w:rPr>
              <w:t>ต่อสัญญา</w:t>
            </w:r>
            <w:r>
              <w:rPr>
                <w:rFonts w:asciiTheme="majorBidi" w:hAnsiTheme="majorBidi" w:cstheme="majorBidi"/>
              </w:rPr>
              <w:t>)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(1 </w:t>
            </w:r>
            <w:r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</w:rPr>
              <w:t xml:space="preserve">2566 </w:t>
            </w:r>
            <w:r w:rsidR="009C3A89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="00FD6BCE">
              <w:rPr>
                <w:rFonts w:asciiTheme="majorBidi" w:hAnsiTheme="majorBidi" w:cstheme="majorBidi"/>
              </w:rPr>
              <w:t xml:space="preserve">31 </w:t>
            </w:r>
            <w:r w:rsidR="00FD6BCE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="00FD6BCE">
              <w:rPr>
                <w:rFonts w:asciiTheme="majorBidi" w:hAnsiTheme="majorBidi" w:cstheme="majorBidi"/>
              </w:rPr>
              <w:t>2571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85FE038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1129BF87" w14:textId="77777777" w:rsidR="00C358BD" w:rsidRPr="006145CD" w:rsidRDefault="00C358BD" w:rsidP="00102B11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</w:tbl>
    <w:p w14:paraId="6FF9727C" w14:textId="30BD2637" w:rsidR="00171EAE" w:rsidRPr="00A518AA" w:rsidRDefault="00171EAE" w:rsidP="00A518AA">
      <w:pPr>
        <w:pStyle w:val="Bo-Blankline"/>
        <w:rPr>
          <w:rFonts w:asciiTheme="majorBidi" w:hAnsiTheme="majorBidi" w:cstheme="majorBidi"/>
          <w:sz w:val="30"/>
          <w:szCs w:val="30"/>
        </w:rPr>
      </w:pPr>
    </w:p>
    <w:bookmarkEnd w:id="4"/>
    <w:p w14:paraId="443BBCAD" w14:textId="1AE6CCEA" w:rsidR="00654AEC" w:rsidRPr="00A518AA" w:rsidRDefault="00433C05" w:rsidP="00A518AA">
      <w:pPr>
        <w:pStyle w:val="Caption"/>
      </w:pPr>
      <w:r w:rsidRPr="00A518AA">
        <w:rPr>
          <w:rFonts w:hint="cs"/>
          <w:cs/>
        </w:rPr>
        <w:t>คดีฟ้องร้อง</w:t>
      </w:r>
    </w:p>
    <w:p w14:paraId="4A6E3508" w14:textId="5CD31CA0" w:rsidR="00433C05" w:rsidRPr="00A518AA" w:rsidRDefault="00433C05" w:rsidP="00A518AA">
      <w:pPr>
        <w:pStyle w:val="Bo-Blankline"/>
        <w:rPr>
          <w:sz w:val="30"/>
          <w:szCs w:val="30"/>
          <w:lang w:val="en-US"/>
        </w:rPr>
      </w:pPr>
    </w:p>
    <w:p w14:paraId="2C6C7852" w14:textId="77777777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16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เอกชนรวม </w:t>
      </w:r>
      <w:r w:rsidRPr="00A518AA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ฟ้องคณะกรรมการกำกับกิจการพลังงานกับพวกรวม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คน โดยบริษัทเป็นผู้ถูกฟ้องที่ </w:t>
      </w:r>
      <w:r w:rsidRPr="00A518AA">
        <w:rPr>
          <w:rFonts w:asciiTheme="majorBidi" w:hAnsiTheme="majorBidi" w:cstheme="majorBidi"/>
          <w:lang w:val="en-US"/>
        </w:rPr>
        <w:t>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A518AA">
        <w:rPr>
          <w:rFonts w:asciiTheme="majorBidi" w:hAnsiTheme="majorBidi" w:cstheme="majorBidi"/>
        </w:rPr>
        <w:t xml:space="preserve">EHIA) </w:t>
      </w:r>
      <w:r w:rsidRPr="00A518AA">
        <w:rPr>
          <w:rFonts w:asciiTheme="majorBidi" w:hAnsiTheme="majorBidi" w:cstheme="majorBidi"/>
          <w:cs/>
        </w:rPr>
        <w:t xml:space="preserve">ของโครงการโรงไฟฟ้าพลังงานความร้อน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เมกะวัตต์ เพิกถอนความเห็นชอบโครงการโรงไฟฟ้าพลังงานความร้อน ขนาด </w:t>
      </w:r>
      <w:r w:rsidRPr="00A518AA">
        <w:rPr>
          <w:rFonts w:asciiTheme="majorBidi" w:hAnsiTheme="majorBidi" w:cstheme="majorBidi"/>
          <w:lang w:val="en-US"/>
        </w:rPr>
        <w:t>150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เมกะวัตต์ และเพิกถอนใบอนุญาตประกอบกิจการผลิตไฟฟ้า รวมทั้งใบอนุญาตประกอบกิจการโรงไฟฟ้า ใบอนุญาตก่อสร้างอาคาร ของบริษัท พร้อมกับยื่นคำร้องขอให้ศาลเดินเผชิญสืบเพื่อกำหนดมาตรการบรรเทาทุกข์ชั่วคราวก่อนพิพากษา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5850A779" w14:textId="77777777" w:rsidR="002B0B05" w:rsidRPr="00A518AA" w:rsidRDefault="002B0B05" w:rsidP="00A518AA">
      <w:pPr>
        <w:pStyle w:val="Bo-Blankline"/>
        <w:rPr>
          <w:sz w:val="30"/>
          <w:szCs w:val="30"/>
        </w:rPr>
      </w:pPr>
    </w:p>
    <w:p w14:paraId="00B87037" w14:textId="77777777" w:rsidR="00CC0305" w:rsidRDefault="00CC030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35A3F3" w14:textId="0BEF91C9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A518AA">
        <w:rPr>
          <w:rFonts w:asciiTheme="majorBidi" w:hAnsiTheme="majorBidi" w:cstheme="majorBidi"/>
          <w:lang w:val="en-US"/>
        </w:rPr>
        <w:t>25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ธันวาคม </w:t>
      </w:r>
      <w:r w:rsidRPr="00A518AA">
        <w:rPr>
          <w:rFonts w:asciiTheme="majorBidi" w:hAnsiTheme="majorBidi" w:cstheme="majorBidi"/>
          <w:lang w:val="en-US"/>
        </w:rPr>
        <w:t>2562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Pr="00A518AA">
        <w:rPr>
          <w:rFonts w:asciiTheme="majorBidi" w:hAnsiTheme="majorBidi" w:cstheme="majorBidi"/>
          <w:lang w:val="en-US"/>
        </w:rPr>
        <w:t>28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 xml:space="preserve">มกราคม </w:t>
      </w:r>
      <w:r w:rsidRPr="00A518AA">
        <w:rPr>
          <w:rFonts w:asciiTheme="majorBidi" w:hAnsiTheme="majorBidi" w:cstheme="majorBidi"/>
          <w:lang w:val="en-US"/>
        </w:rPr>
        <w:t>2563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 ไม่ชอบด้วยกฏหมายอย่างไร</w:t>
      </w:r>
    </w:p>
    <w:p w14:paraId="605EC401" w14:textId="77777777" w:rsidR="00CC0305" w:rsidRDefault="00CC03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5CD96733" w14:textId="6FB3D0D1" w:rsidR="002B0B05" w:rsidRPr="00A518AA" w:rsidRDefault="002B0B05" w:rsidP="00A518AA">
      <w:pPr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lang w:val="en-US"/>
        </w:rPr>
      </w:pP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ต่อมาเมื่อวันที่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31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มกราคม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1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กรกฎาคม </w:t>
      </w:r>
      <w:r w:rsidRPr="00A518AA">
        <w:rPr>
          <w:rFonts w:asciiTheme="majorBidi" w:hAnsiTheme="majorBidi"/>
          <w:spacing w:val="2"/>
          <w:sz w:val="30"/>
          <w:szCs w:val="30"/>
          <w:lang w:val="en-US"/>
        </w:rPr>
        <w:t>2563</w:t>
      </w:r>
      <w:r w:rsidRPr="00A518AA">
        <w:rPr>
          <w:rFonts w:asciiTheme="majorBidi" w:hAnsiTheme="majorBidi"/>
          <w:spacing w:val="2"/>
          <w:sz w:val="30"/>
          <w:szCs w:val="30"/>
          <w:cs/>
        </w:rPr>
        <w:t xml:space="preserve"> </w:t>
      </w:r>
    </w:p>
    <w:p w14:paraId="1B58F5E2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EDD9739" w14:textId="00529382" w:rsidR="002B0B05" w:rsidRPr="00A518AA" w:rsidRDefault="002B0B05" w:rsidP="00B34EAE">
      <w:pPr>
        <w:pStyle w:val="Bo-Blankline"/>
        <w:tabs>
          <w:tab w:val="left" w:pos="540"/>
        </w:tabs>
        <w:rPr>
          <w:sz w:val="30"/>
          <w:szCs w:val="30"/>
          <w:cs/>
          <w:lang w:val="en-US"/>
        </w:rPr>
      </w:pPr>
      <w:r w:rsidRPr="00A518AA">
        <w:rPr>
          <w:rFonts w:hint="cs"/>
          <w:sz w:val="30"/>
          <w:szCs w:val="30"/>
          <w:cs/>
        </w:rPr>
        <w:t xml:space="preserve">เมื่อวันที่ </w:t>
      </w:r>
      <w:r w:rsidRPr="00A518AA">
        <w:rPr>
          <w:sz w:val="30"/>
          <w:szCs w:val="30"/>
          <w:lang w:val="en-US"/>
        </w:rPr>
        <w:t xml:space="preserve">7 </w:t>
      </w:r>
      <w:r w:rsidRPr="00A518AA">
        <w:rPr>
          <w:rFonts w:hint="cs"/>
          <w:sz w:val="30"/>
          <w:szCs w:val="30"/>
          <w:cs/>
          <w:lang w:val="en-US"/>
        </w:rPr>
        <w:t xml:space="preserve">ธันวาคม </w:t>
      </w:r>
      <w:r w:rsidRPr="00A518AA">
        <w:rPr>
          <w:sz w:val="30"/>
          <w:szCs w:val="30"/>
          <w:lang w:val="en-US"/>
        </w:rPr>
        <w:t xml:space="preserve">2563 </w:t>
      </w:r>
      <w:r w:rsidRPr="00A518AA">
        <w:rPr>
          <w:rFonts w:hint="cs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Pr="00A518AA">
        <w:rPr>
          <w:sz w:val="30"/>
          <w:szCs w:val="30"/>
          <w:lang w:val="en-US"/>
        </w:rPr>
        <w:t xml:space="preserve">5 </w:t>
      </w:r>
      <w:r w:rsidRPr="00A518AA">
        <w:rPr>
          <w:rFonts w:hint="cs"/>
          <w:sz w:val="30"/>
          <w:szCs w:val="30"/>
          <w:cs/>
          <w:lang w:val="en-US"/>
        </w:rPr>
        <w:t>ให้บริษัทเพื่อทำคำให้การเพิ่มเติมยื่นศาลภายในระยะเวลาที่กำหนด ซึ่ง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บริษัทได้ยื่นคำให้การเพิ่มเติมต่อศาลเมื่อวันที่ </w:t>
      </w:r>
      <w:r w:rsidR="00E92F93" w:rsidRPr="00A518AA">
        <w:rPr>
          <w:sz w:val="30"/>
          <w:szCs w:val="30"/>
          <w:lang w:val="en-US"/>
        </w:rPr>
        <w:t xml:space="preserve">12 </w:t>
      </w:r>
      <w:r w:rsidR="00E92F93" w:rsidRPr="00A518AA">
        <w:rPr>
          <w:rFonts w:hint="cs"/>
          <w:sz w:val="30"/>
          <w:szCs w:val="30"/>
          <w:cs/>
          <w:lang w:val="en-US"/>
        </w:rPr>
        <w:t xml:space="preserve">มีนาคม </w:t>
      </w:r>
      <w:r w:rsidR="00E92F93" w:rsidRPr="00A518AA">
        <w:rPr>
          <w:sz w:val="30"/>
          <w:szCs w:val="30"/>
          <w:lang w:val="en-US"/>
        </w:rPr>
        <w:t xml:space="preserve">2564 </w:t>
      </w:r>
      <w:r w:rsidR="00E92F93" w:rsidRPr="00A518AA">
        <w:rPr>
          <w:rFonts w:hint="cs"/>
          <w:sz w:val="30"/>
          <w:szCs w:val="30"/>
          <w:cs/>
          <w:lang w:val="en-US"/>
        </w:rPr>
        <w:t>แล้ว ขณะนี้อยู่ระหว่างการพิจารณาของศาล</w:t>
      </w:r>
    </w:p>
    <w:p w14:paraId="55FF416B" w14:textId="77777777" w:rsidR="002B0B05" w:rsidRPr="00A518AA" w:rsidRDefault="002B0B05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C7D8C4C" w14:textId="16A2D27E" w:rsidR="002B0B05" w:rsidRPr="00A518AA" w:rsidRDefault="002B0B05" w:rsidP="00A518AA">
      <w:pPr>
        <w:pStyle w:val="Ang15"/>
        <w:rPr>
          <w:rFonts w:asciiTheme="majorBidi" w:hAnsiTheme="majorBidi" w:cstheme="majorBidi"/>
        </w:rPr>
      </w:pPr>
      <w:r w:rsidRPr="00A518AA">
        <w:rPr>
          <w:rFonts w:asciiTheme="majorBidi" w:hAnsiTheme="majorBidi" w:cstheme="majorBidi"/>
          <w:cs/>
        </w:rPr>
        <w:t xml:space="preserve">ที่ปรึกษากฎหมายของบริษัทได้พิจารณาคำฟ้องและเอกสารประกอบคำฟ้องแล้วมีความเห็นว่า บริษัท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บริษัทได้แจ้งความร้องทุกข์กล่าวโทษผู้ฟ้องคดีทั้ง </w:t>
      </w:r>
      <w:r w:rsidRPr="00A518AA">
        <w:rPr>
          <w:rFonts w:asciiTheme="majorBidi" w:hAnsiTheme="majorBidi" w:cstheme="majorBidi"/>
          <w:lang w:val="en-US"/>
        </w:rPr>
        <w:t>222</w:t>
      </w:r>
      <w:r w:rsidRPr="00A518AA">
        <w:rPr>
          <w:rFonts w:asciiTheme="majorBidi" w:hAnsiTheme="majorBidi" w:cstheme="majorBidi"/>
        </w:rPr>
        <w:t xml:space="preserve"> </w:t>
      </w:r>
      <w:r w:rsidRPr="00A518AA">
        <w:rPr>
          <w:rFonts w:asciiTheme="majorBidi" w:hAnsiTheme="majorBidi" w:cstheme="majorBidi"/>
          <w:cs/>
        </w:rPr>
        <w:t>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 พนักงานสอบสวน</w:t>
      </w:r>
    </w:p>
    <w:p w14:paraId="7F71DA3A" w14:textId="4DCDD496" w:rsidR="00EF7EEC" w:rsidRPr="00A518AA" w:rsidRDefault="00EF7EEC" w:rsidP="00A518AA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6E9A7A22" w14:textId="77777777" w:rsidR="00EF7EEC" w:rsidRPr="00A518AA" w:rsidRDefault="00EF7EEC" w:rsidP="00A518AA">
      <w:pPr>
        <w:pStyle w:val="Caption"/>
      </w:pPr>
      <w:r w:rsidRPr="00A518AA">
        <w:rPr>
          <w:rFonts w:hint="cs"/>
          <w:cs/>
        </w:rPr>
        <w:t>เรื่องอื่น</w:t>
      </w:r>
    </w:p>
    <w:p w14:paraId="6620A2E5" w14:textId="0F133790" w:rsidR="00B34EAE" w:rsidRPr="00330120" w:rsidRDefault="00B34EAE" w:rsidP="00330120">
      <w:pPr>
        <w:pStyle w:val="Caption"/>
        <w:numPr>
          <w:ilvl w:val="0"/>
          <w:numId w:val="0"/>
        </w:numPr>
        <w:ind w:left="900" w:hanging="360"/>
        <w:rPr>
          <w:b w:val="0"/>
          <w:bCs w:val="0"/>
        </w:rPr>
      </w:pPr>
    </w:p>
    <w:p w14:paraId="30DB7735" w14:textId="77777777" w:rsidR="00330120" w:rsidRDefault="00330120" w:rsidP="00330120">
      <w:pPr>
        <w:pStyle w:val="Bo-Blankline"/>
        <w:jc w:val="thaiDistribute"/>
        <w:rPr>
          <w:sz w:val="30"/>
          <w:szCs w:val="30"/>
        </w:rPr>
      </w:pPr>
      <w:r w:rsidRPr="001763F6">
        <w:rPr>
          <w:rFonts w:asciiTheme="majorBidi" w:hAnsiTheme="majorBidi"/>
          <w:spacing w:val="-2"/>
          <w:sz w:val="30"/>
          <w:szCs w:val="30"/>
          <w:cs/>
        </w:rPr>
        <w:t>บริษัทเป็นผู้ผลิตไฟฟ้าจากเชื้อเพลิงขยะ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>
        <w:rPr>
          <w:rFonts w:asciiTheme="majorBidi" w:hAnsiTheme="majorBidi"/>
          <w:spacing w:val="-2"/>
          <w:sz w:val="30"/>
          <w:szCs w:val="30"/>
        </w:rPr>
        <w:br/>
      </w:r>
      <w:r w:rsidRPr="001763F6">
        <w:rPr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1763F6">
        <w:rPr>
          <w:sz w:val="30"/>
          <w:szCs w:val="30"/>
        </w:rPr>
        <w:t xml:space="preserve">T-VER) </w:t>
      </w:r>
      <w:r w:rsidRPr="001763F6">
        <w:rPr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E78FFDF" w14:textId="77777777" w:rsidR="00330120" w:rsidRDefault="00330120" w:rsidP="00330120">
      <w:pPr>
        <w:pStyle w:val="Bo-Blankline"/>
        <w:ind w:left="900"/>
        <w:jc w:val="thaiDistribute"/>
      </w:pPr>
    </w:p>
    <w:p w14:paraId="32FD0320" w14:textId="77777777" w:rsidR="00330120" w:rsidRPr="00A1219C" w:rsidRDefault="00330120" w:rsidP="00330120">
      <w:pPr>
        <w:pStyle w:val="Bo-Blankline"/>
        <w:jc w:val="thaiDistribute"/>
        <w:rPr>
          <w:sz w:val="30"/>
          <w:szCs w:val="30"/>
        </w:rPr>
      </w:pPr>
      <w:r w:rsidRPr="009076CA">
        <w:rPr>
          <w:sz w:val="30"/>
          <w:szCs w:val="30"/>
          <w:cs/>
        </w:rPr>
        <w:t xml:space="preserve">ณ สิ้นปี </w:t>
      </w:r>
      <w:r w:rsidRPr="009076CA">
        <w:rPr>
          <w:sz w:val="30"/>
          <w:szCs w:val="30"/>
        </w:rPr>
        <w:t>2564</w:t>
      </w:r>
      <w:r w:rsidRPr="009076CA">
        <w:rPr>
          <w:sz w:val="30"/>
          <w:szCs w:val="30"/>
          <w:cs/>
        </w:rPr>
        <w:t xml:space="preserve"> บริษัทได้รับการขึ้นทะเบียนจาก อบก. รับรองปริมาณก๊าซเรือนกระจกที่ลดลง (คาร์บอนเครดิต) จาก</w:t>
      </w:r>
      <w:r w:rsidRPr="00A1219C">
        <w:rPr>
          <w:sz w:val="30"/>
          <w:szCs w:val="30"/>
          <w:cs/>
        </w:rPr>
        <w:t xml:space="preserve">โครงการดังกล่าว จำนวน </w:t>
      </w:r>
      <w:r w:rsidRPr="00A1219C">
        <w:rPr>
          <w:sz w:val="30"/>
          <w:szCs w:val="30"/>
        </w:rPr>
        <w:t>82</w:t>
      </w:r>
      <w:r w:rsidRPr="00A1219C">
        <w:rPr>
          <w:sz w:val="30"/>
          <w:szCs w:val="30"/>
          <w:cs/>
        </w:rPr>
        <w:t>,</w:t>
      </w:r>
      <w:r w:rsidRPr="00A1219C">
        <w:rPr>
          <w:sz w:val="30"/>
          <w:szCs w:val="30"/>
        </w:rPr>
        <w:t>056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Pr="00A1219C">
        <w:rPr>
          <w:sz w:val="30"/>
          <w:szCs w:val="30"/>
        </w:rPr>
        <w:t>34,690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  <w:r w:rsidRPr="00A1219C">
        <w:rPr>
          <w:sz w:val="30"/>
          <w:szCs w:val="30"/>
        </w:rPr>
        <w:t xml:space="preserve"> </w:t>
      </w:r>
      <w:r w:rsidRPr="00A1219C">
        <w:rPr>
          <w:rFonts w:hint="cs"/>
          <w:sz w:val="30"/>
          <w:szCs w:val="30"/>
          <w:cs/>
        </w:rPr>
        <w:t>บริษัท</w:t>
      </w:r>
      <w:r w:rsidRPr="00A1219C">
        <w:rPr>
          <w:sz w:val="30"/>
          <w:szCs w:val="30"/>
          <w:cs/>
        </w:rPr>
        <w:t xml:space="preserve">มีจำนวนคาร์บอนเครดิตคงเหลือ </w:t>
      </w:r>
      <w:r w:rsidRPr="00A1219C">
        <w:rPr>
          <w:sz w:val="30"/>
          <w:szCs w:val="30"/>
          <w:lang w:val="en-US"/>
        </w:rPr>
        <w:t>47,366</w:t>
      </w:r>
      <w:r w:rsidRPr="00A1219C">
        <w:rPr>
          <w:sz w:val="30"/>
          <w:szCs w:val="30"/>
          <w:cs/>
        </w:rPr>
        <w:t xml:space="preserve"> ตันคาร์บอนไดออกไซด์เทียบเท่า</w:t>
      </w:r>
    </w:p>
    <w:p w14:paraId="2F6DB8DE" w14:textId="77777777" w:rsidR="00330120" w:rsidRPr="00A1219C" w:rsidRDefault="00330120" w:rsidP="00330120">
      <w:pPr>
        <w:pStyle w:val="Bo-Blankline"/>
        <w:ind w:left="900"/>
        <w:jc w:val="thaiDistribute"/>
      </w:pPr>
    </w:p>
    <w:p w14:paraId="1F59F91D" w14:textId="77777777" w:rsidR="00330120" w:rsidRPr="00A1219C" w:rsidRDefault="00330120" w:rsidP="00330120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17777542"/>
      <w:r w:rsidRPr="00A1219C">
        <w:rPr>
          <w:rFonts w:asciiTheme="majorBidi" w:hAnsiTheme="majorBidi" w:cstheme="majorBidi" w:hint="cs"/>
          <w:sz w:val="30"/>
          <w:szCs w:val="30"/>
          <w:cs/>
        </w:rPr>
        <w:lastRenderedPageBreak/>
        <w:t>ต่อมาเมื่อวันที่</w:t>
      </w:r>
      <w:r w:rsidRPr="00A1219C">
        <w:rPr>
          <w:rFonts w:asciiTheme="majorBidi" w:hAnsiTheme="majorBidi" w:cstheme="majorBidi"/>
          <w:sz w:val="30"/>
          <w:szCs w:val="30"/>
        </w:rPr>
        <w:t xml:space="preserve"> 24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Pr="00A1219C">
        <w:rPr>
          <w:rFonts w:asciiTheme="majorBidi" w:hAnsiTheme="majorBidi" w:cstheme="majorBidi"/>
          <w:sz w:val="30"/>
          <w:szCs w:val="30"/>
        </w:rPr>
        <w:t xml:space="preserve">2565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บริษัทได้รับการขึ้นทะเบียนจาก อบก. รับรองปริมาณก๊าซเรือนกระจกที่ลดลง (คาร์บอนเครดิต) 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Pr="00A1219C">
        <w:rPr>
          <w:rFonts w:asciiTheme="majorBidi" w:hAnsiTheme="majorBidi" w:cstheme="majorBidi"/>
          <w:sz w:val="30"/>
          <w:szCs w:val="30"/>
        </w:rPr>
        <w:t>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A1219C">
        <w:rPr>
          <w:rFonts w:asciiTheme="majorBidi" w:hAnsiTheme="majorBidi" w:cstheme="majorBidi"/>
          <w:sz w:val="30"/>
          <w:szCs w:val="30"/>
        </w:rPr>
        <w:t>2560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Pr="00A1219C">
        <w:rPr>
          <w:rFonts w:asciiTheme="majorBidi" w:hAnsiTheme="majorBidi" w:cstheme="majorBidi"/>
          <w:sz w:val="30"/>
          <w:szCs w:val="30"/>
        </w:rPr>
        <w:t>31</w:t>
      </w:r>
      <w:r w:rsidRPr="00A121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A1219C">
        <w:rPr>
          <w:rFonts w:asciiTheme="majorBidi" w:hAnsiTheme="majorBidi" w:cstheme="majorBidi"/>
          <w:sz w:val="30"/>
          <w:szCs w:val="30"/>
        </w:rPr>
        <w:t xml:space="preserve">2563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A1219C">
        <w:rPr>
          <w:rFonts w:asciiTheme="majorBidi" w:hAnsiTheme="majorBidi" w:cstheme="majorBidi"/>
          <w:sz w:val="30"/>
          <w:szCs w:val="30"/>
        </w:rPr>
        <w:t xml:space="preserve"> 717,931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 xml:space="preserve">ตันคาร์บอนไดออกไซด์เทียบเท่า ทำให้บริษัทมีจำนวนคาร์บอนเครดิตคงเหลือ </w:t>
      </w:r>
      <w:r w:rsidRPr="00A1219C">
        <w:rPr>
          <w:rFonts w:asciiTheme="majorBidi" w:hAnsiTheme="majorBidi" w:cstheme="majorBidi"/>
          <w:sz w:val="30"/>
          <w:szCs w:val="30"/>
        </w:rPr>
        <w:t xml:space="preserve">765,297 </w:t>
      </w:r>
      <w:r w:rsidRPr="00A1219C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bookmarkEnd w:id="5"/>
    <w:p w14:paraId="59B6868E" w14:textId="77777777" w:rsidR="00330120" w:rsidRDefault="00330120" w:rsidP="00330120">
      <w:pPr>
        <w:pStyle w:val="Bo-Blankline"/>
        <w:ind w:left="900"/>
        <w:jc w:val="thaiDistribute"/>
        <w:rPr>
          <w:rFonts w:asciiTheme="majorBidi" w:hAnsiTheme="majorBidi" w:cstheme="majorBidi"/>
          <w:sz w:val="16"/>
          <w:szCs w:val="16"/>
        </w:rPr>
      </w:pPr>
    </w:p>
    <w:p w14:paraId="4A54D831" w14:textId="77777777" w:rsidR="00330120" w:rsidRPr="00DE60CC" w:rsidRDefault="00330120" w:rsidP="00330120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28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DC10D4">
        <w:rPr>
          <w:rFonts w:asciiTheme="majorBidi" w:hAnsiTheme="majorBidi" w:cstheme="majorBidi"/>
          <w:sz w:val="30"/>
          <w:szCs w:val="30"/>
        </w:rPr>
        <w:t xml:space="preserve">26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DC10D4">
        <w:rPr>
          <w:rFonts w:asciiTheme="majorBidi" w:hAnsiTheme="majorBidi" w:cstheme="majorBidi"/>
          <w:sz w:val="30"/>
          <w:szCs w:val="30"/>
        </w:rPr>
        <w:t xml:space="preserve">2566 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>บริษัทได้รับการขึ้นทะเบียนจาก อบก. รับรองปริมาณคาร์บอนเครดิต</w:t>
      </w:r>
      <w:r>
        <w:rPr>
          <w:rFonts w:asciiTheme="majorBidi" w:hAnsiTheme="majorBidi" w:cstheme="majorBidi" w:hint="cs"/>
          <w:sz w:val="30"/>
          <w:szCs w:val="30"/>
          <w:cs/>
        </w:rPr>
        <w:t>เพิ่มอีกจำนวน</w:t>
      </w:r>
      <w:r w:rsidRPr="005A1A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462,797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E60CC">
        <w:rPr>
          <w:rFonts w:asciiTheme="majorBidi" w:hAnsiTheme="majorBidi" w:cstheme="majorBidi"/>
          <w:sz w:val="30"/>
          <w:szCs w:val="30"/>
          <w:cs/>
        </w:rPr>
        <w:t>และ</w:t>
      </w:r>
      <w:r w:rsidRPr="00DE60C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C10D4">
        <w:rPr>
          <w:rFonts w:asciiTheme="majorBidi" w:hAnsiTheme="majorBidi" w:cstheme="majorBidi"/>
          <w:sz w:val="30"/>
          <w:szCs w:val="30"/>
        </w:rPr>
        <w:t xml:space="preserve">331,135 </w:t>
      </w:r>
      <w:r w:rsidRPr="00DE60CC">
        <w:rPr>
          <w:rFonts w:asciiTheme="majorBidi" w:hAnsiTheme="majorBidi" w:cstheme="majorBidi"/>
          <w:sz w:val="30"/>
          <w:szCs w:val="30"/>
          <w:cs/>
        </w:rPr>
        <w:t xml:space="preserve">ตันคาร์บอนไดออกไซด์เทียบเท่าตามลำดับ ทำให้บริษัทมีจำนวนคาร์บอนเครดิตรวม </w:t>
      </w:r>
      <w:r w:rsidRPr="00DC10D4">
        <w:rPr>
          <w:rFonts w:asciiTheme="majorBidi" w:hAnsiTheme="majorBidi" w:cstheme="majorBidi"/>
          <w:sz w:val="30"/>
          <w:szCs w:val="30"/>
        </w:rPr>
        <w:t xml:space="preserve">1,559,229 </w:t>
      </w:r>
      <w:r w:rsidRPr="00DE60CC">
        <w:rPr>
          <w:rFonts w:asciiTheme="majorBidi" w:hAnsiTheme="majorBidi" w:cstheme="majorBidi"/>
          <w:sz w:val="30"/>
          <w:szCs w:val="30"/>
          <w:cs/>
        </w:rPr>
        <w:t>ตันคาร์บอนไดออกไซด์เทียบเท่า</w:t>
      </w:r>
    </w:p>
    <w:p w14:paraId="6F47402A" w14:textId="1B757595" w:rsidR="00330120" w:rsidRDefault="00330120" w:rsidP="0002527F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2202479D" w14:textId="283B2A2D" w:rsidR="00B34EAE" w:rsidRDefault="00B34EAE" w:rsidP="00B34EAE">
      <w:pPr>
        <w:pStyle w:val="Caption"/>
      </w:pPr>
      <w:r w:rsidRPr="00B34EAE">
        <w:rPr>
          <w:cs/>
        </w:rPr>
        <w:t>เหตุการณ์ภายหลังรอบระยะเวลารายงาน</w:t>
      </w:r>
    </w:p>
    <w:p w14:paraId="00CDC80F" w14:textId="71809467" w:rsidR="00805178" w:rsidRDefault="00805178" w:rsidP="00805178">
      <w:pPr>
        <w:rPr>
          <w:lang w:val="en-US"/>
        </w:rPr>
      </w:pPr>
    </w:p>
    <w:p w14:paraId="6CCA3305" w14:textId="3A6A9D51" w:rsidR="00805178" w:rsidRPr="00805178" w:rsidRDefault="00805178" w:rsidP="00805178">
      <w:pPr>
        <w:pStyle w:val="Bo-Blankline"/>
        <w:jc w:val="thaiDistribute"/>
        <w:rPr>
          <w:rFonts w:asciiTheme="majorBidi" w:hAnsiTheme="majorBidi" w:cstheme="majorBidi"/>
          <w:sz w:val="30"/>
          <w:szCs w:val="30"/>
        </w:rPr>
      </w:pPr>
      <w:r w:rsidRPr="00805178">
        <w:rPr>
          <w:rFonts w:asciiTheme="majorBidi" w:hAnsiTheme="majorBidi" w:cstheme="majorBidi"/>
          <w:sz w:val="30"/>
          <w:szCs w:val="30"/>
          <w:cs/>
        </w:rPr>
        <w:t xml:space="preserve">ระหว่างวันที่ </w:t>
      </w:r>
      <w:r w:rsidR="00C106FB">
        <w:rPr>
          <w:rFonts w:asciiTheme="majorBidi" w:hAnsiTheme="majorBidi" w:cstheme="majorBidi"/>
          <w:sz w:val="30"/>
          <w:szCs w:val="30"/>
        </w:rPr>
        <w:t>19</w:t>
      </w:r>
      <w:r w:rsidRPr="00805178">
        <w:rPr>
          <w:rFonts w:asciiTheme="majorBidi" w:hAnsiTheme="majorBidi" w:cstheme="majorBidi"/>
          <w:sz w:val="30"/>
          <w:szCs w:val="30"/>
        </w:rPr>
        <w:t xml:space="preserve"> - </w:t>
      </w:r>
      <w:r w:rsidR="00C106FB">
        <w:rPr>
          <w:rFonts w:asciiTheme="majorBidi" w:hAnsiTheme="majorBidi" w:cstheme="majorBidi"/>
          <w:sz w:val="30"/>
          <w:szCs w:val="30"/>
        </w:rPr>
        <w:t>25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="00C106FB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805178">
        <w:rPr>
          <w:rFonts w:asciiTheme="majorBidi" w:hAnsiTheme="majorBidi" w:cstheme="majorBidi"/>
          <w:sz w:val="30"/>
          <w:szCs w:val="30"/>
          <w:cs/>
        </w:rPr>
        <w:t xml:space="preserve"> พ.ศ.</w:t>
      </w:r>
      <w:r w:rsidRPr="00805178">
        <w:rPr>
          <w:rFonts w:asciiTheme="majorBidi" w:hAnsiTheme="majorBidi" w:cstheme="majorBidi"/>
          <w:sz w:val="30"/>
          <w:szCs w:val="30"/>
        </w:rPr>
        <w:t xml:space="preserve"> 2567 </w:t>
      </w:r>
      <w:r w:rsidRPr="00805178">
        <w:rPr>
          <w:rFonts w:asciiTheme="majorBidi" w:hAnsiTheme="majorBidi" w:cstheme="majorBidi"/>
          <w:sz w:val="30"/>
          <w:szCs w:val="30"/>
          <w:cs/>
        </w:rPr>
        <w:t>บริษัทเสนอขายหุ้นกู้อายุ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="00C106FB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805178">
        <w:rPr>
          <w:rFonts w:asciiTheme="majorBidi" w:hAnsiTheme="majorBidi" w:cstheme="majorBidi"/>
          <w:sz w:val="30"/>
          <w:szCs w:val="30"/>
        </w:rPr>
        <w:t> </w:t>
      </w:r>
      <w:r w:rsidRPr="00805178">
        <w:rPr>
          <w:rFonts w:asciiTheme="majorBidi" w:hAnsiTheme="majorBidi" w:cstheme="majorBidi"/>
          <w:sz w:val="30"/>
          <w:szCs w:val="30"/>
          <w:cs/>
        </w:rPr>
        <w:t>ปี อัตราดอกเบี้ยคงที่ร้อยละ</w:t>
      </w:r>
      <w:r w:rsidRPr="00805178">
        <w:rPr>
          <w:rFonts w:asciiTheme="majorBidi" w:hAnsiTheme="majorBidi" w:cstheme="majorBidi"/>
          <w:sz w:val="30"/>
          <w:szCs w:val="30"/>
        </w:rPr>
        <w:t> 4.00 </w:t>
      </w:r>
      <w:r w:rsidRPr="00805178">
        <w:rPr>
          <w:rFonts w:asciiTheme="majorBidi" w:hAnsiTheme="majorBidi" w:cstheme="majorBidi"/>
          <w:sz w:val="30"/>
          <w:szCs w:val="30"/>
          <w:cs/>
        </w:rPr>
        <w:t>ต่อปี ชำระดอกเบี้ยทุก</w:t>
      </w:r>
      <w:r w:rsidRPr="00805178">
        <w:rPr>
          <w:rFonts w:asciiTheme="majorBidi" w:hAnsiTheme="majorBidi" w:cstheme="majorBidi"/>
          <w:sz w:val="30"/>
          <w:szCs w:val="30"/>
        </w:rPr>
        <w:t> 3 </w:t>
      </w:r>
      <w:r w:rsidRPr="00805178">
        <w:rPr>
          <w:rFonts w:asciiTheme="majorBidi" w:hAnsiTheme="majorBidi" w:cstheme="majorBidi"/>
          <w:sz w:val="30"/>
          <w:szCs w:val="30"/>
          <w:cs/>
        </w:rPr>
        <w:t>เดือน มูลค่าเสนอขายไม่เกิน</w:t>
      </w:r>
      <w:r w:rsidRPr="00805178">
        <w:rPr>
          <w:rFonts w:asciiTheme="majorBidi" w:hAnsiTheme="majorBidi" w:cstheme="majorBidi"/>
          <w:sz w:val="30"/>
          <w:szCs w:val="30"/>
        </w:rPr>
        <w:t xml:space="preserve"> 4,000 </w:t>
      </w:r>
      <w:r w:rsidRPr="00805178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79AB17C8" w14:textId="33BC46D2" w:rsidR="00B34EAE" w:rsidRDefault="00B34EAE" w:rsidP="00B34EAE">
      <w:pPr>
        <w:rPr>
          <w:lang w:val="en-US"/>
        </w:rPr>
      </w:pPr>
    </w:p>
    <w:sectPr w:rsidR="00B34EAE" w:rsidSect="007D6448">
      <w:headerReference w:type="default" r:id="rId25"/>
      <w:footerReference w:type="default" r:id="rId26"/>
      <w:pgSz w:w="11909" w:h="16834" w:code="9"/>
      <w:pgMar w:top="691" w:right="1152" w:bottom="720" w:left="1166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23563" w14:textId="77777777" w:rsidR="00290CDE" w:rsidRDefault="00290CDE">
      <w:r>
        <w:separator/>
      </w:r>
    </w:p>
  </w:endnote>
  <w:endnote w:type="continuationSeparator" w:id="0">
    <w:p w14:paraId="4DA493C7" w14:textId="77777777" w:rsidR="00290CDE" w:rsidRDefault="00290CDE">
      <w:r>
        <w:continuationSeparator/>
      </w:r>
    </w:p>
  </w:endnote>
  <w:endnote w:type="continuationNotice" w:id="1">
    <w:p w14:paraId="72D03169" w14:textId="77777777" w:rsidR="00290CDE" w:rsidRDefault="00290CD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FEA6D" w14:textId="052CE2C9" w:rsidR="00171D7E" w:rsidRPr="00ED0D48" w:rsidRDefault="00171D7E" w:rsidP="00FF32BF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90B25">
      <w:rPr>
        <w:rFonts w:ascii="Angsana New" w:hAnsi="Angsana New"/>
        <w:noProof/>
        <w:sz w:val="30"/>
        <w:szCs w:val="30"/>
      </w:rPr>
      <w:t>23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30E728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90B25">
      <w:rPr>
        <w:rFonts w:ascii="Angsana New" w:hAnsi="Angsana New"/>
        <w:noProof/>
        <w:sz w:val="30"/>
        <w:szCs w:val="30"/>
      </w:rPr>
      <w:t>25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9E4135" w14:textId="77777777" w:rsidR="00CB4B57" w:rsidRPr="00FF32BF" w:rsidRDefault="00CB4B57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90B25">
      <w:rPr>
        <w:rFonts w:ascii="Angsana New" w:hAnsi="Angsana New"/>
        <w:noProof/>
        <w:sz w:val="30"/>
        <w:szCs w:val="30"/>
      </w:rPr>
      <w:t>26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045A3" w14:textId="77777777" w:rsidR="004436C2" w:rsidRPr="00FF32BF" w:rsidRDefault="004436C2" w:rsidP="00FF32BF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790B25">
      <w:rPr>
        <w:rFonts w:ascii="Angsana New" w:hAnsi="Angsana New"/>
        <w:noProof/>
        <w:sz w:val="30"/>
        <w:szCs w:val="30"/>
      </w:rPr>
      <w:t>29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4030F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90B25">
      <w:rPr>
        <w:rFonts w:asciiTheme="majorBidi" w:hAnsiTheme="majorBidi" w:cstheme="majorBidi"/>
        <w:noProof/>
        <w:sz w:val="30"/>
        <w:szCs w:val="30"/>
      </w:rPr>
      <w:t>30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4E9CB" w14:textId="77777777" w:rsidR="004436C2" w:rsidRPr="00D83821" w:rsidRDefault="004436C2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90B25">
      <w:rPr>
        <w:rFonts w:asciiTheme="majorBidi" w:hAnsiTheme="majorBidi" w:cstheme="majorBidi"/>
        <w:noProof/>
        <w:sz w:val="30"/>
        <w:szCs w:val="30"/>
      </w:rPr>
      <w:t>32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CD890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90B25">
      <w:rPr>
        <w:rFonts w:asciiTheme="majorBidi" w:hAnsiTheme="majorBidi" w:cstheme="majorBidi"/>
        <w:noProof/>
        <w:sz w:val="30"/>
        <w:szCs w:val="30"/>
      </w:rPr>
      <w:t>36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40EFF4" w14:textId="77777777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D83821">
      <w:rPr>
        <w:rFonts w:asciiTheme="majorBidi" w:hAnsiTheme="majorBidi" w:cstheme="majorBidi"/>
        <w:sz w:val="30"/>
        <w:szCs w:val="30"/>
      </w:rPr>
      <w:fldChar w:fldCharType="begin"/>
    </w:r>
    <w:r w:rsidRPr="00D83821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D83821">
      <w:rPr>
        <w:rFonts w:asciiTheme="majorBidi" w:hAnsiTheme="majorBidi" w:cstheme="majorBidi"/>
        <w:sz w:val="30"/>
        <w:szCs w:val="30"/>
      </w:rPr>
      <w:fldChar w:fldCharType="separate"/>
    </w:r>
    <w:r w:rsidR="00790B25">
      <w:rPr>
        <w:rFonts w:asciiTheme="majorBidi" w:hAnsiTheme="majorBidi" w:cstheme="majorBidi"/>
        <w:noProof/>
        <w:sz w:val="30"/>
        <w:szCs w:val="30"/>
      </w:rPr>
      <w:t>40</w:t>
    </w:r>
    <w:r w:rsidRPr="00D83821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DFF1BA" w14:textId="77777777" w:rsidR="00290CDE" w:rsidRDefault="00290CDE">
      <w:r>
        <w:separator/>
      </w:r>
    </w:p>
  </w:footnote>
  <w:footnote w:type="continuationSeparator" w:id="0">
    <w:p w14:paraId="02584DB9" w14:textId="77777777" w:rsidR="00290CDE" w:rsidRDefault="00290CDE">
      <w:r>
        <w:continuationSeparator/>
      </w:r>
    </w:p>
  </w:footnote>
  <w:footnote w:type="continuationNotice" w:id="1">
    <w:p w14:paraId="75A6C9C0" w14:textId="77777777" w:rsidR="00290CDE" w:rsidRDefault="00290CD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0B807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3190D3D0" w14:textId="77777777" w:rsidR="004436C2" w:rsidRDefault="004436C2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CAB735" w14:textId="3785754F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0B1CCE"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="000B1CCE" w:rsidRPr="001E050E">
      <w:rPr>
        <w:rFonts w:ascii="Angsana New" w:hAnsi="Angsana New"/>
        <w:b/>
        <w:bCs/>
        <w:sz w:val="32"/>
        <w:szCs w:val="32"/>
      </w:rPr>
      <w:t>30</w:t>
    </w:r>
    <w:r w:rsidR="000B1CC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0B1CCE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4D0AE8D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9698AE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E6C2D9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71DE6A8" w14:textId="2ECF4BDC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AE3601"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="00AE3601" w:rsidRPr="001E050E">
      <w:rPr>
        <w:rFonts w:ascii="Angsana New" w:hAnsi="Angsana New"/>
        <w:b/>
        <w:bCs/>
        <w:sz w:val="32"/>
        <w:szCs w:val="32"/>
      </w:rPr>
      <w:t>30</w:t>
    </w:r>
    <w:r w:rsidR="00AE3601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AE3601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1DA8D97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1A41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821219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A131EF0" w14:textId="51CFCE2B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F23E9"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="001F23E9" w:rsidRPr="001E050E">
      <w:rPr>
        <w:rFonts w:ascii="Angsana New" w:hAnsi="Angsana New"/>
        <w:b/>
        <w:bCs/>
        <w:sz w:val="32"/>
        <w:szCs w:val="32"/>
      </w:rPr>
      <w:t>30</w:t>
    </w:r>
    <w:r w:rsidR="001F23E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1F23E9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4D407EB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2AA6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CB0BBC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32103F5" w14:textId="0DDF0AC2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F23E9"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="001F23E9" w:rsidRPr="001E050E">
      <w:rPr>
        <w:rFonts w:ascii="Angsana New" w:hAnsi="Angsana New"/>
        <w:b/>
        <w:bCs/>
        <w:sz w:val="32"/>
        <w:szCs w:val="32"/>
      </w:rPr>
      <w:t>30</w:t>
    </w:r>
    <w:r w:rsidR="001F23E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1F23E9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8959B58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390C7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135E48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B8CFEC2" w14:textId="3EB85296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F23E9"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="001F23E9" w:rsidRPr="001E050E">
      <w:rPr>
        <w:rFonts w:ascii="Angsana New" w:hAnsi="Angsana New"/>
        <w:b/>
        <w:bCs/>
        <w:sz w:val="32"/>
        <w:szCs w:val="32"/>
      </w:rPr>
      <w:t>30</w:t>
    </w:r>
    <w:r w:rsidR="001F23E9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1F23E9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9724A14" w14:textId="77777777" w:rsidR="004436C2" w:rsidRDefault="004436C2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358B8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15EF624A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B9A6363" w14:textId="4FE27704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C1A22"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="009C1A22" w:rsidRPr="001E050E">
      <w:rPr>
        <w:rFonts w:ascii="Angsana New" w:hAnsi="Angsana New"/>
        <w:b/>
        <w:bCs/>
        <w:sz w:val="32"/>
        <w:szCs w:val="32"/>
      </w:rPr>
      <w:t>30</w:t>
    </w:r>
    <w:r w:rsidR="009C1A22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C1A22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9C1A22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6CFDDB5A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503A50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20D9BDAC" w14:textId="77777777" w:rsidR="00D87C50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4E2236" w14:textId="500D7101" w:rsidR="00D87C50" w:rsidRPr="00E22BD2" w:rsidRDefault="00D87C50" w:rsidP="00D87C5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9C1A22"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="009C1A22" w:rsidRPr="001E050E">
      <w:rPr>
        <w:rFonts w:ascii="Angsana New" w:hAnsi="Angsana New"/>
        <w:b/>
        <w:bCs/>
        <w:sz w:val="32"/>
        <w:szCs w:val="32"/>
      </w:rPr>
      <w:t>30</w:t>
    </w:r>
    <w:r w:rsidR="009C1A22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9C1A22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9C1A22">
      <w:rPr>
        <w:rFonts w:ascii="Angsana New" w:hAnsi="Angsana New"/>
        <w:b/>
        <w:bCs/>
        <w:sz w:val="32"/>
        <w:szCs w:val="32"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67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7417D38" w14:textId="77777777" w:rsidR="00171D7E" w:rsidRPr="00E7342D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7E0854E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7CF51FB"/>
    <w:multiLevelType w:val="hybridMultilevel"/>
    <w:tmpl w:val="D224520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CA34D41"/>
    <w:multiLevelType w:val="hybridMultilevel"/>
    <w:tmpl w:val="847E5D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78F163B"/>
    <w:multiLevelType w:val="hybridMultilevel"/>
    <w:tmpl w:val="FEF24D8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D625F1A"/>
    <w:multiLevelType w:val="hybridMultilevel"/>
    <w:tmpl w:val="1D524C4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3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722B99"/>
    <w:multiLevelType w:val="multilevel"/>
    <w:tmpl w:val="929A96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>
    <w:nsid w:val="4F135D2E"/>
    <w:multiLevelType w:val="hybridMultilevel"/>
    <w:tmpl w:val="16284B10"/>
    <w:lvl w:ilvl="0" w:tplc="F5B027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19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1">
    <w:nsid w:val="7FD26541"/>
    <w:multiLevelType w:val="multilevel"/>
    <w:tmpl w:val="B394B8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12"/>
  </w:num>
  <w:num w:numId="3">
    <w:abstractNumId w:val="18"/>
  </w:num>
  <w:num w:numId="4">
    <w:abstractNumId w:val="1"/>
  </w:num>
  <w:num w:numId="5">
    <w:abstractNumId w:val="10"/>
  </w:num>
  <w:num w:numId="6">
    <w:abstractNumId w:val="4"/>
  </w:num>
  <w:num w:numId="7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</w:num>
  <w:num w:numId="9">
    <w:abstractNumId w:val="3"/>
  </w:num>
  <w:num w:numId="10">
    <w:abstractNumId w:val="13"/>
  </w:num>
  <w:num w:numId="11">
    <w:abstractNumId w:val="7"/>
  </w:num>
  <w:num w:numId="12">
    <w:abstractNumId w:val="16"/>
  </w:num>
  <w:num w:numId="13">
    <w:abstractNumId w:val="17"/>
  </w:num>
  <w:num w:numId="14">
    <w:abstractNumId w:val="15"/>
  </w:num>
  <w:num w:numId="15">
    <w:abstractNumId w:val="1"/>
  </w:num>
  <w:num w:numId="16">
    <w:abstractNumId w:val="11"/>
  </w:num>
  <w:num w:numId="17">
    <w:abstractNumId w:val="9"/>
  </w:num>
  <w:num w:numId="18">
    <w:abstractNumId w:val="2"/>
  </w:num>
  <w:num w:numId="19">
    <w:abstractNumId w:val="20"/>
  </w:num>
  <w:num w:numId="20">
    <w:abstractNumId w:val="19"/>
  </w:num>
  <w:num w:numId="21">
    <w:abstractNumId w:val="14"/>
  </w:num>
  <w:num w:numId="22">
    <w:abstractNumId w:val="1"/>
  </w:num>
  <w:num w:numId="23">
    <w:abstractNumId w:val="8"/>
  </w:num>
  <w:num w:numId="24">
    <w:abstractNumId w:val="1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1"/>
  </w:num>
  <w:num w:numId="47">
    <w:abstractNumId w:val="1"/>
  </w:num>
  <w:num w:numId="4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0F5"/>
    <w:rsid w:val="0000719F"/>
    <w:rsid w:val="00007314"/>
    <w:rsid w:val="000074BC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2023"/>
    <w:rsid w:val="0001247B"/>
    <w:rsid w:val="0001257A"/>
    <w:rsid w:val="00012953"/>
    <w:rsid w:val="00012E2C"/>
    <w:rsid w:val="00012E4A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C94"/>
    <w:rsid w:val="00021CA6"/>
    <w:rsid w:val="00021DDB"/>
    <w:rsid w:val="0002208C"/>
    <w:rsid w:val="0002216B"/>
    <w:rsid w:val="00022CE8"/>
    <w:rsid w:val="00022EF1"/>
    <w:rsid w:val="000237AD"/>
    <w:rsid w:val="00023877"/>
    <w:rsid w:val="00023D1F"/>
    <w:rsid w:val="00024310"/>
    <w:rsid w:val="0002434E"/>
    <w:rsid w:val="000243FB"/>
    <w:rsid w:val="0002470F"/>
    <w:rsid w:val="00024824"/>
    <w:rsid w:val="00024C15"/>
    <w:rsid w:val="00024DEA"/>
    <w:rsid w:val="0002527F"/>
    <w:rsid w:val="00025619"/>
    <w:rsid w:val="00025A58"/>
    <w:rsid w:val="00025E83"/>
    <w:rsid w:val="00025F5D"/>
    <w:rsid w:val="00026149"/>
    <w:rsid w:val="0002632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5B"/>
    <w:rsid w:val="0003573E"/>
    <w:rsid w:val="000361D4"/>
    <w:rsid w:val="000363DC"/>
    <w:rsid w:val="000367E2"/>
    <w:rsid w:val="00036A4B"/>
    <w:rsid w:val="00037204"/>
    <w:rsid w:val="000401D1"/>
    <w:rsid w:val="000402DB"/>
    <w:rsid w:val="00040752"/>
    <w:rsid w:val="00040C03"/>
    <w:rsid w:val="00040F5F"/>
    <w:rsid w:val="0004100D"/>
    <w:rsid w:val="000413E5"/>
    <w:rsid w:val="0004140C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CB4"/>
    <w:rsid w:val="00044F34"/>
    <w:rsid w:val="00045033"/>
    <w:rsid w:val="00045048"/>
    <w:rsid w:val="000451E7"/>
    <w:rsid w:val="00045397"/>
    <w:rsid w:val="000455CA"/>
    <w:rsid w:val="000458E9"/>
    <w:rsid w:val="00045B6D"/>
    <w:rsid w:val="00045BD1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A10"/>
    <w:rsid w:val="00064BF9"/>
    <w:rsid w:val="00064D40"/>
    <w:rsid w:val="00064F82"/>
    <w:rsid w:val="0006559C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87E"/>
    <w:rsid w:val="00067AFD"/>
    <w:rsid w:val="00070377"/>
    <w:rsid w:val="00070732"/>
    <w:rsid w:val="00070886"/>
    <w:rsid w:val="00070D56"/>
    <w:rsid w:val="00070EE1"/>
    <w:rsid w:val="000712EB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A37"/>
    <w:rsid w:val="00073A92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4DF"/>
    <w:rsid w:val="00076683"/>
    <w:rsid w:val="00076D75"/>
    <w:rsid w:val="00076E00"/>
    <w:rsid w:val="0007767E"/>
    <w:rsid w:val="000778BE"/>
    <w:rsid w:val="00077F93"/>
    <w:rsid w:val="00080AC3"/>
    <w:rsid w:val="00080ECF"/>
    <w:rsid w:val="00080F53"/>
    <w:rsid w:val="00081518"/>
    <w:rsid w:val="000818B2"/>
    <w:rsid w:val="0008296A"/>
    <w:rsid w:val="00082B00"/>
    <w:rsid w:val="00083067"/>
    <w:rsid w:val="0008341D"/>
    <w:rsid w:val="0008358E"/>
    <w:rsid w:val="00083920"/>
    <w:rsid w:val="00084330"/>
    <w:rsid w:val="000844CC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52"/>
    <w:rsid w:val="00086B7B"/>
    <w:rsid w:val="000873F4"/>
    <w:rsid w:val="000874F1"/>
    <w:rsid w:val="00087692"/>
    <w:rsid w:val="00087955"/>
    <w:rsid w:val="00090330"/>
    <w:rsid w:val="00090381"/>
    <w:rsid w:val="000905CD"/>
    <w:rsid w:val="000906DB"/>
    <w:rsid w:val="000906ED"/>
    <w:rsid w:val="000912A8"/>
    <w:rsid w:val="000915CD"/>
    <w:rsid w:val="000918E4"/>
    <w:rsid w:val="00091A03"/>
    <w:rsid w:val="00091A06"/>
    <w:rsid w:val="00091B5E"/>
    <w:rsid w:val="00091C4F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4332"/>
    <w:rsid w:val="000944C1"/>
    <w:rsid w:val="00094801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73F"/>
    <w:rsid w:val="0009775B"/>
    <w:rsid w:val="00097B33"/>
    <w:rsid w:val="00097BDB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EE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A1"/>
    <w:rsid w:val="000B2CD6"/>
    <w:rsid w:val="000B30A0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9B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73A9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8C6"/>
    <w:rsid w:val="000D2C43"/>
    <w:rsid w:val="000D2D60"/>
    <w:rsid w:val="000D2FC9"/>
    <w:rsid w:val="000D3476"/>
    <w:rsid w:val="000D384B"/>
    <w:rsid w:val="000D3CF9"/>
    <w:rsid w:val="000D4170"/>
    <w:rsid w:val="000D42AD"/>
    <w:rsid w:val="000D44B7"/>
    <w:rsid w:val="000D4B0C"/>
    <w:rsid w:val="000D5299"/>
    <w:rsid w:val="000D55A4"/>
    <w:rsid w:val="000D56E2"/>
    <w:rsid w:val="000D5BD0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773"/>
    <w:rsid w:val="000E0907"/>
    <w:rsid w:val="000E0951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52D"/>
    <w:rsid w:val="000E3689"/>
    <w:rsid w:val="000E3811"/>
    <w:rsid w:val="000E420C"/>
    <w:rsid w:val="000E4217"/>
    <w:rsid w:val="000E447A"/>
    <w:rsid w:val="000E4E4C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16"/>
    <w:rsid w:val="000E703E"/>
    <w:rsid w:val="000E70DF"/>
    <w:rsid w:val="000E7176"/>
    <w:rsid w:val="000E7758"/>
    <w:rsid w:val="000E7E84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3074"/>
    <w:rsid w:val="000F39A7"/>
    <w:rsid w:val="000F3E23"/>
    <w:rsid w:val="000F3EFE"/>
    <w:rsid w:val="000F42D2"/>
    <w:rsid w:val="000F4377"/>
    <w:rsid w:val="000F4859"/>
    <w:rsid w:val="000F52EC"/>
    <w:rsid w:val="000F57ED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F4F"/>
    <w:rsid w:val="00105FFD"/>
    <w:rsid w:val="00106708"/>
    <w:rsid w:val="001067F4"/>
    <w:rsid w:val="0010690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27FCC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F1"/>
    <w:rsid w:val="001332CB"/>
    <w:rsid w:val="00133352"/>
    <w:rsid w:val="0013363E"/>
    <w:rsid w:val="00133717"/>
    <w:rsid w:val="00133F92"/>
    <w:rsid w:val="001340BE"/>
    <w:rsid w:val="0013438A"/>
    <w:rsid w:val="00134ACF"/>
    <w:rsid w:val="00134BC7"/>
    <w:rsid w:val="00134E9F"/>
    <w:rsid w:val="00135B88"/>
    <w:rsid w:val="00135C19"/>
    <w:rsid w:val="001362FD"/>
    <w:rsid w:val="00136359"/>
    <w:rsid w:val="00136853"/>
    <w:rsid w:val="0013696E"/>
    <w:rsid w:val="00136BE5"/>
    <w:rsid w:val="00137061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416B"/>
    <w:rsid w:val="00154216"/>
    <w:rsid w:val="00154375"/>
    <w:rsid w:val="001543A0"/>
    <w:rsid w:val="00154C07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6F0D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A7F"/>
    <w:rsid w:val="00166EF3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5397"/>
    <w:rsid w:val="00175993"/>
    <w:rsid w:val="001764AE"/>
    <w:rsid w:val="0017688F"/>
    <w:rsid w:val="00176B07"/>
    <w:rsid w:val="00176C94"/>
    <w:rsid w:val="0017754D"/>
    <w:rsid w:val="00177F67"/>
    <w:rsid w:val="00180371"/>
    <w:rsid w:val="00180A11"/>
    <w:rsid w:val="00180C65"/>
    <w:rsid w:val="00180D89"/>
    <w:rsid w:val="00180DF9"/>
    <w:rsid w:val="00180EBB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3EB"/>
    <w:rsid w:val="0018597A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AD0"/>
    <w:rsid w:val="001B2B07"/>
    <w:rsid w:val="001B2C7D"/>
    <w:rsid w:val="001B2D00"/>
    <w:rsid w:val="001B2D57"/>
    <w:rsid w:val="001B30F0"/>
    <w:rsid w:val="001B395B"/>
    <w:rsid w:val="001B3CEA"/>
    <w:rsid w:val="001B3E66"/>
    <w:rsid w:val="001B4082"/>
    <w:rsid w:val="001B48C7"/>
    <w:rsid w:val="001B4927"/>
    <w:rsid w:val="001B4EAB"/>
    <w:rsid w:val="001B51B5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B84"/>
    <w:rsid w:val="001C12DB"/>
    <w:rsid w:val="001C1558"/>
    <w:rsid w:val="001C1D9D"/>
    <w:rsid w:val="001C1DAA"/>
    <w:rsid w:val="001C272C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D53"/>
    <w:rsid w:val="001C5D92"/>
    <w:rsid w:val="001C5EBC"/>
    <w:rsid w:val="001C5F77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606A"/>
    <w:rsid w:val="001D66B8"/>
    <w:rsid w:val="001D6B47"/>
    <w:rsid w:val="001D6FA9"/>
    <w:rsid w:val="001D70FD"/>
    <w:rsid w:val="001D711A"/>
    <w:rsid w:val="001D71A3"/>
    <w:rsid w:val="001D7377"/>
    <w:rsid w:val="001D7463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92A"/>
    <w:rsid w:val="001E1D30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E7789"/>
    <w:rsid w:val="001F0448"/>
    <w:rsid w:val="001F0583"/>
    <w:rsid w:val="001F0870"/>
    <w:rsid w:val="001F10CC"/>
    <w:rsid w:val="001F10F3"/>
    <w:rsid w:val="001F1215"/>
    <w:rsid w:val="001F1545"/>
    <w:rsid w:val="001F17B3"/>
    <w:rsid w:val="001F1E25"/>
    <w:rsid w:val="001F2188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83D"/>
    <w:rsid w:val="0021287A"/>
    <w:rsid w:val="00212D1A"/>
    <w:rsid w:val="0021325C"/>
    <w:rsid w:val="002137FF"/>
    <w:rsid w:val="002139D0"/>
    <w:rsid w:val="00213B7C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7AB"/>
    <w:rsid w:val="00217FD2"/>
    <w:rsid w:val="00220131"/>
    <w:rsid w:val="002204A7"/>
    <w:rsid w:val="002205BA"/>
    <w:rsid w:val="002206AB"/>
    <w:rsid w:val="00220732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07B"/>
    <w:rsid w:val="002271C3"/>
    <w:rsid w:val="00227276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189F"/>
    <w:rsid w:val="002322C8"/>
    <w:rsid w:val="002325CE"/>
    <w:rsid w:val="00232959"/>
    <w:rsid w:val="0023295D"/>
    <w:rsid w:val="00232A11"/>
    <w:rsid w:val="00232AC5"/>
    <w:rsid w:val="00232B3E"/>
    <w:rsid w:val="00232FB6"/>
    <w:rsid w:val="0023320A"/>
    <w:rsid w:val="00233350"/>
    <w:rsid w:val="002333F3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D38"/>
    <w:rsid w:val="00242094"/>
    <w:rsid w:val="002420AF"/>
    <w:rsid w:val="00242882"/>
    <w:rsid w:val="0024288A"/>
    <w:rsid w:val="002428C1"/>
    <w:rsid w:val="00242972"/>
    <w:rsid w:val="00242BD5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718"/>
    <w:rsid w:val="00246DD1"/>
    <w:rsid w:val="00246F16"/>
    <w:rsid w:val="00246F3E"/>
    <w:rsid w:val="0024750A"/>
    <w:rsid w:val="0024780F"/>
    <w:rsid w:val="002500BA"/>
    <w:rsid w:val="0025077E"/>
    <w:rsid w:val="00250C83"/>
    <w:rsid w:val="00250F42"/>
    <w:rsid w:val="00250FBE"/>
    <w:rsid w:val="00251143"/>
    <w:rsid w:val="00251372"/>
    <w:rsid w:val="0025145F"/>
    <w:rsid w:val="002515D7"/>
    <w:rsid w:val="00251737"/>
    <w:rsid w:val="0025196B"/>
    <w:rsid w:val="002521FE"/>
    <w:rsid w:val="0025243D"/>
    <w:rsid w:val="0025279C"/>
    <w:rsid w:val="002528E6"/>
    <w:rsid w:val="00252A90"/>
    <w:rsid w:val="00252EEC"/>
    <w:rsid w:val="00253713"/>
    <w:rsid w:val="00253794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F7E"/>
    <w:rsid w:val="002660A5"/>
    <w:rsid w:val="00266101"/>
    <w:rsid w:val="002662B2"/>
    <w:rsid w:val="0026641D"/>
    <w:rsid w:val="00266755"/>
    <w:rsid w:val="00266825"/>
    <w:rsid w:val="00266A03"/>
    <w:rsid w:val="00266A67"/>
    <w:rsid w:val="00266DEE"/>
    <w:rsid w:val="00266F17"/>
    <w:rsid w:val="002671AA"/>
    <w:rsid w:val="00267267"/>
    <w:rsid w:val="002679FF"/>
    <w:rsid w:val="00267B8A"/>
    <w:rsid w:val="00267E34"/>
    <w:rsid w:val="00267EA9"/>
    <w:rsid w:val="00267F25"/>
    <w:rsid w:val="00270586"/>
    <w:rsid w:val="00270A9D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A87"/>
    <w:rsid w:val="00273AEE"/>
    <w:rsid w:val="00273D88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C52"/>
    <w:rsid w:val="00282D31"/>
    <w:rsid w:val="00282D9D"/>
    <w:rsid w:val="00282F12"/>
    <w:rsid w:val="00283176"/>
    <w:rsid w:val="00283289"/>
    <w:rsid w:val="002834F8"/>
    <w:rsid w:val="002835EC"/>
    <w:rsid w:val="002845AF"/>
    <w:rsid w:val="00284626"/>
    <w:rsid w:val="00284E14"/>
    <w:rsid w:val="00284EA4"/>
    <w:rsid w:val="00285191"/>
    <w:rsid w:val="002853F7"/>
    <w:rsid w:val="0028550F"/>
    <w:rsid w:val="002855E5"/>
    <w:rsid w:val="00285AA2"/>
    <w:rsid w:val="00285E22"/>
    <w:rsid w:val="002862B0"/>
    <w:rsid w:val="00286480"/>
    <w:rsid w:val="00286D07"/>
    <w:rsid w:val="0028731F"/>
    <w:rsid w:val="00287590"/>
    <w:rsid w:val="002876CE"/>
    <w:rsid w:val="00287D47"/>
    <w:rsid w:val="00290238"/>
    <w:rsid w:val="002902DF"/>
    <w:rsid w:val="002904B5"/>
    <w:rsid w:val="00290CDE"/>
    <w:rsid w:val="002913AB"/>
    <w:rsid w:val="002914C9"/>
    <w:rsid w:val="002916C5"/>
    <w:rsid w:val="0029174B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E6B"/>
    <w:rsid w:val="00297F06"/>
    <w:rsid w:val="002A0127"/>
    <w:rsid w:val="002A027A"/>
    <w:rsid w:val="002A0376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715"/>
    <w:rsid w:val="002A7747"/>
    <w:rsid w:val="002A78C0"/>
    <w:rsid w:val="002A7BEF"/>
    <w:rsid w:val="002A7D08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44E"/>
    <w:rsid w:val="002B3512"/>
    <w:rsid w:val="002B3BA2"/>
    <w:rsid w:val="002B42DB"/>
    <w:rsid w:val="002B45AA"/>
    <w:rsid w:val="002B4A2A"/>
    <w:rsid w:val="002B4DCC"/>
    <w:rsid w:val="002B5428"/>
    <w:rsid w:val="002B55EA"/>
    <w:rsid w:val="002B564F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254"/>
    <w:rsid w:val="002C36B5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339"/>
    <w:rsid w:val="002E43F5"/>
    <w:rsid w:val="002E48BC"/>
    <w:rsid w:val="002E48BE"/>
    <w:rsid w:val="002E5756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3294"/>
    <w:rsid w:val="002F33DB"/>
    <w:rsid w:val="002F41F5"/>
    <w:rsid w:val="002F4550"/>
    <w:rsid w:val="002F4653"/>
    <w:rsid w:val="002F4903"/>
    <w:rsid w:val="002F4A5A"/>
    <w:rsid w:val="002F505F"/>
    <w:rsid w:val="002F531B"/>
    <w:rsid w:val="002F5A62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23E9"/>
    <w:rsid w:val="003024B0"/>
    <w:rsid w:val="003024CA"/>
    <w:rsid w:val="00302578"/>
    <w:rsid w:val="00302E8F"/>
    <w:rsid w:val="0030327B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56FA"/>
    <w:rsid w:val="00305E42"/>
    <w:rsid w:val="003063F4"/>
    <w:rsid w:val="003068D3"/>
    <w:rsid w:val="00306A9D"/>
    <w:rsid w:val="0030714F"/>
    <w:rsid w:val="003077D4"/>
    <w:rsid w:val="00307962"/>
    <w:rsid w:val="00310318"/>
    <w:rsid w:val="0031051A"/>
    <w:rsid w:val="003106F6"/>
    <w:rsid w:val="00310804"/>
    <w:rsid w:val="00310994"/>
    <w:rsid w:val="00310B18"/>
    <w:rsid w:val="00310B91"/>
    <w:rsid w:val="00310C5E"/>
    <w:rsid w:val="00311024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7D9"/>
    <w:rsid w:val="00326A42"/>
    <w:rsid w:val="00326FAC"/>
    <w:rsid w:val="00327106"/>
    <w:rsid w:val="00327186"/>
    <w:rsid w:val="00327404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5707"/>
    <w:rsid w:val="00335B2A"/>
    <w:rsid w:val="00335D0A"/>
    <w:rsid w:val="00335F7C"/>
    <w:rsid w:val="00336D0D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1E8"/>
    <w:rsid w:val="003647C4"/>
    <w:rsid w:val="00364946"/>
    <w:rsid w:val="00364A47"/>
    <w:rsid w:val="00364D17"/>
    <w:rsid w:val="00364E4A"/>
    <w:rsid w:val="00364F21"/>
    <w:rsid w:val="00365004"/>
    <w:rsid w:val="0036563C"/>
    <w:rsid w:val="003656D0"/>
    <w:rsid w:val="00365867"/>
    <w:rsid w:val="003659AC"/>
    <w:rsid w:val="00365A2D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A25"/>
    <w:rsid w:val="00370CC3"/>
    <w:rsid w:val="00371242"/>
    <w:rsid w:val="00371304"/>
    <w:rsid w:val="003713F5"/>
    <w:rsid w:val="00371489"/>
    <w:rsid w:val="003715DA"/>
    <w:rsid w:val="003716B3"/>
    <w:rsid w:val="00371A73"/>
    <w:rsid w:val="00371AD1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F0"/>
    <w:rsid w:val="00376E0C"/>
    <w:rsid w:val="00377286"/>
    <w:rsid w:val="003776E4"/>
    <w:rsid w:val="003778CC"/>
    <w:rsid w:val="00377CA5"/>
    <w:rsid w:val="00377CD0"/>
    <w:rsid w:val="00380A70"/>
    <w:rsid w:val="00380B3E"/>
    <w:rsid w:val="00380D5A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3E3"/>
    <w:rsid w:val="00383783"/>
    <w:rsid w:val="003837AF"/>
    <w:rsid w:val="00383A00"/>
    <w:rsid w:val="00383F82"/>
    <w:rsid w:val="00383FA0"/>
    <w:rsid w:val="00384096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F02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5F"/>
    <w:rsid w:val="003920F9"/>
    <w:rsid w:val="00392AFE"/>
    <w:rsid w:val="00392FEF"/>
    <w:rsid w:val="0039316E"/>
    <w:rsid w:val="00393820"/>
    <w:rsid w:val="003938DB"/>
    <w:rsid w:val="003938E2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66C"/>
    <w:rsid w:val="003A6EF5"/>
    <w:rsid w:val="003A71CF"/>
    <w:rsid w:val="003A720A"/>
    <w:rsid w:val="003A734A"/>
    <w:rsid w:val="003A73D2"/>
    <w:rsid w:val="003A74F8"/>
    <w:rsid w:val="003A7713"/>
    <w:rsid w:val="003A7A02"/>
    <w:rsid w:val="003A7C1F"/>
    <w:rsid w:val="003B01C4"/>
    <w:rsid w:val="003B030D"/>
    <w:rsid w:val="003B0897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3A7B"/>
    <w:rsid w:val="003B4031"/>
    <w:rsid w:val="003B4170"/>
    <w:rsid w:val="003B4194"/>
    <w:rsid w:val="003B41EC"/>
    <w:rsid w:val="003B42D1"/>
    <w:rsid w:val="003B4A0F"/>
    <w:rsid w:val="003B52FD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CF5"/>
    <w:rsid w:val="003C4FD1"/>
    <w:rsid w:val="003C51C2"/>
    <w:rsid w:val="003C546B"/>
    <w:rsid w:val="003C5BAA"/>
    <w:rsid w:val="003C5E48"/>
    <w:rsid w:val="003C62B6"/>
    <w:rsid w:val="003C6593"/>
    <w:rsid w:val="003C6DFB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78E"/>
    <w:rsid w:val="003D196D"/>
    <w:rsid w:val="003D1D58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A4"/>
    <w:rsid w:val="003D3040"/>
    <w:rsid w:val="003D308A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8E"/>
    <w:rsid w:val="003D6DE8"/>
    <w:rsid w:val="003D72E9"/>
    <w:rsid w:val="003D7836"/>
    <w:rsid w:val="003D7D0E"/>
    <w:rsid w:val="003D7D5B"/>
    <w:rsid w:val="003E0433"/>
    <w:rsid w:val="003E0482"/>
    <w:rsid w:val="003E0819"/>
    <w:rsid w:val="003E0A0D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F07"/>
    <w:rsid w:val="003E4F4B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50"/>
    <w:rsid w:val="003E6E69"/>
    <w:rsid w:val="003E6FCC"/>
    <w:rsid w:val="003E7132"/>
    <w:rsid w:val="003E7471"/>
    <w:rsid w:val="003E74C0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FB"/>
    <w:rsid w:val="003F1ADA"/>
    <w:rsid w:val="003F1D96"/>
    <w:rsid w:val="003F241D"/>
    <w:rsid w:val="003F2896"/>
    <w:rsid w:val="003F2DE8"/>
    <w:rsid w:val="003F2F81"/>
    <w:rsid w:val="003F2F8E"/>
    <w:rsid w:val="003F3782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254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F42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8EC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A5C"/>
    <w:rsid w:val="00417A74"/>
    <w:rsid w:val="00417F81"/>
    <w:rsid w:val="00420280"/>
    <w:rsid w:val="004202D0"/>
    <w:rsid w:val="004203B1"/>
    <w:rsid w:val="00420519"/>
    <w:rsid w:val="00420756"/>
    <w:rsid w:val="00420C0F"/>
    <w:rsid w:val="00420D9E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EA8"/>
    <w:rsid w:val="00434F1A"/>
    <w:rsid w:val="004350F8"/>
    <w:rsid w:val="00435278"/>
    <w:rsid w:val="004353C4"/>
    <w:rsid w:val="0043574F"/>
    <w:rsid w:val="00435C38"/>
    <w:rsid w:val="00435E7A"/>
    <w:rsid w:val="00435FA5"/>
    <w:rsid w:val="0043637C"/>
    <w:rsid w:val="00436693"/>
    <w:rsid w:val="00436E04"/>
    <w:rsid w:val="00437510"/>
    <w:rsid w:val="00437B94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F2"/>
    <w:rsid w:val="00451269"/>
    <w:rsid w:val="004513E8"/>
    <w:rsid w:val="004515D0"/>
    <w:rsid w:val="00451672"/>
    <w:rsid w:val="004518A4"/>
    <w:rsid w:val="00451E6C"/>
    <w:rsid w:val="00451E6D"/>
    <w:rsid w:val="00451FAD"/>
    <w:rsid w:val="00452A63"/>
    <w:rsid w:val="00452B9C"/>
    <w:rsid w:val="00452C72"/>
    <w:rsid w:val="00452E24"/>
    <w:rsid w:val="00453092"/>
    <w:rsid w:val="00453159"/>
    <w:rsid w:val="0045319F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F11"/>
    <w:rsid w:val="00467F15"/>
    <w:rsid w:val="004702D8"/>
    <w:rsid w:val="004702ED"/>
    <w:rsid w:val="00470408"/>
    <w:rsid w:val="00470C49"/>
    <w:rsid w:val="00470E15"/>
    <w:rsid w:val="00470EA6"/>
    <w:rsid w:val="00471019"/>
    <w:rsid w:val="0047107E"/>
    <w:rsid w:val="00471117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3D6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46D"/>
    <w:rsid w:val="0049155D"/>
    <w:rsid w:val="004922D3"/>
    <w:rsid w:val="0049241B"/>
    <w:rsid w:val="00492436"/>
    <w:rsid w:val="00492557"/>
    <w:rsid w:val="00492BC4"/>
    <w:rsid w:val="00492C70"/>
    <w:rsid w:val="0049328A"/>
    <w:rsid w:val="004932D6"/>
    <w:rsid w:val="00493505"/>
    <w:rsid w:val="004936D1"/>
    <w:rsid w:val="004937B4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589"/>
    <w:rsid w:val="004A49A4"/>
    <w:rsid w:val="004A4A71"/>
    <w:rsid w:val="004A4A89"/>
    <w:rsid w:val="004A4B79"/>
    <w:rsid w:val="004A5110"/>
    <w:rsid w:val="004A51A4"/>
    <w:rsid w:val="004A51B5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6210"/>
    <w:rsid w:val="004B65D1"/>
    <w:rsid w:val="004B67B0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8B6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7F"/>
    <w:rsid w:val="004C5CB8"/>
    <w:rsid w:val="004C6138"/>
    <w:rsid w:val="004C62CD"/>
    <w:rsid w:val="004C69B1"/>
    <w:rsid w:val="004C6B30"/>
    <w:rsid w:val="004C6D4C"/>
    <w:rsid w:val="004C6FEE"/>
    <w:rsid w:val="004C77F5"/>
    <w:rsid w:val="004C7810"/>
    <w:rsid w:val="004C7823"/>
    <w:rsid w:val="004C7899"/>
    <w:rsid w:val="004C78C2"/>
    <w:rsid w:val="004C7D16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3CC"/>
    <w:rsid w:val="004D240D"/>
    <w:rsid w:val="004D2464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B53"/>
    <w:rsid w:val="004E1BA9"/>
    <w:rsid w:val="004E1D4B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4F9E"/>
    <w:rsid w:val="004E5247"/>
    <w:rsid w:val="004E5945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E4D"/>
    <w:rsid w:val="004F6FC9"/>
    <w:rsid w:val="004F72A7"/>
    <w:rsid w:val="004F7CD5"/>
    <w:rsid w:val="004F7D55"/>
    <w:rsid w:val="0050023E"/>
    <w:rsid w:val="0050027A"/>
    <w:rsid w:val="0050043F"/>
    <w:rsid w:val="005005F2"/>
    <w:rsid w:val="0050060F"/>
    <w:rsid w:val="00500E2C"/>
    <w:rsid w:val="00501068"/>
    <w:rsid w:val="0050117C"/>
    <w:rsid w:val="005016D0"/>
    <w:rsid w:val="005018DE"/>
    <w:rsid w:val="00501A3C"/>
    <w:rsid w:val="00501E47"/>
    <w:rsid w:val="00502187"/>
    <w:rsid w:val="00502377"/>
    <w:rsid w:val="005027F3"/>
    <w:rsid w:val="00502F4A"/>
    <w:rsid w:val="005036FF"/>
    <w:rsid w:val="00503D08"/>
    <w:rsid w:val="0050409B"/>
    <w:rsid w:val="00504C31"/>
    <w:rsid w:val="00504CCD"/>
    <w:rsid w:val="00504CD7"/>
    <w:rsid w:val="00504FD8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B2E"/>
    <w:rsid w:val="00507E55"/>
    <w:rsid w:val="005102EB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387"/>
    <w:rsid w:val="005203F1"/>
    <w:rsid w:val="00520813"/>
    <w:rsid w:val="005208CA"/>
    <w:rsid w:val="005208F8"/>
    <w:rsid w:val="005209A1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D71"/>
    <w:rsid w:val="005420D9"/>
    <w:rsid w:val="00542649"/>
    <w:rsid w:val="005426AB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735"/>
    <w:rsid w:val="00545915"/>
    <w:rsid w:val="00545BA2"/>
    <w:rsid w:val="00545CBC"/>
    <w:rsid w:val="0054600C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C80"/>
    <w:rsid w:val="00556CDE"/>
    <w:rsid w:val="00556D6D"/>
    <w:rsid w:val="0055708C"/>
    <w:rsid w:val="00557179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869"/>
    <w:rsid w:val="0056287A"/>
    <w:rsid w:val="00562B97"/>
    <w:rsid w:val="00563005"/>
    <w:rsid w:val="005631AC"/>
    <w:rsid w:val="00563569"/>
    <w:rsid w:val="0056392B"/>
    <w:rsid w:val="0056459F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E79"/>
    <w:rsid w:val="005664E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4D"/>
    <w:rsid w:val="00571CC5"/>
    <w:rsid w:val="00571F26"/>
    <w:rsid w:val="00571FD4"/>
    <w:rsid w:val="0057218C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3FCE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8A3"/>
    <w:rsid w:val="00576931"/>
    <w:rsid w:val="00577319"/>
    <w:rsid w:val="005776DE"/>
    <w:rsid w:val="005779E0"/>
    <w:rsid w:val="00577F9F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28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211C"/>
    <w:rsid w:val="005A21A1"/>
    <w:rsid w:val="005A22C5"/>
    <w:rsid w:val="005A27DB"/>
    <w:rsid w:val="005A28D9"/>
    <w:rsid w:val="005A294E"/>
    <w:rsid w:val="005A29B7"/>
    <w:rsid w:val="005A2CDC"/>
    <w:rsid w:val="005A2CE9"/>
    <w:rsid w:val="005A3039"/>
    <w:rsid w:val="005A337F"/>
    <w:rsid w:val="005A3564"/>
    <w:rsid w:val="005A3760"/>
    <w:rsid w:val="005A3D54"/>
    <w:rsid w:val="005A3E45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8B4"/>
    <w:rsid w:val="005B4DC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B02"/>
    <w:rsid w:val="005C40EE"/>
    <w:rsid w:val="005C4557"/>
    <w:rsid w:val="005C47F3"/>
    <w:rsid w:val="005C47FD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A50"/>
    <w:rsid w:val="005D0F14"/>
    <w:rsid w:val="005D125C"/>
    <w:rsid w:val="005D187B"/>
    <w:rsid w:val="005D1CFE"/>
    <w:rsid w:val="005D1EC3"/>
    <w:rsid w:val="005D24AE"/>
    <w:rsid w:val="005D2773"/>
    <w:rsid w:val="005D2793"/>
    <w:rsid w:val="005D3032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10D8"/>
    <w:rsid w:val="005E10E6"/>
    <w:rsid w:val="005E1382"/>
    <w:rsid w:val="005E13F5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9F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E5"/>
    <w:rsid w:val="005F2345"/>
    <w:rsid w:val="005F24BD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B33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E69"/>
    <w:rsid w:val="006002C5"/>
    <w:rsid w:val="006005C2"/>
    <w:rsid w:val="006008B3"/>
    <w:rsid w:val="00600AD1"/>
    <w:rsid w:val="00600AFF"/>
    <w:rsid w:val="00600D60"/>
    <w:rsid w:val="00600F10"/>
    <w:rsid w:val="00601154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7172"/>
    <w:rsid w:val="006271EE"/>
    <w:rsid w:val="006273BD"/>
    <w:rsid w:val="006273BF"/>
    <w:rsid w:val="006273EF"/>
    <w:rsid w:val="0062757E"/>
    <w:rsid w:val="00627698"/>
    <w:rsid w:val="006276F4"/>
    <w:rsid w:val="0062794C"/>
    <w:rsid w:val="00627F51"/>
    <w:rsid w:val="00630240"/>
    <w:rsid w:val="0063026A"/>
    <w:rsid w:val="006307ED"/>
    <w:rsid w:val="00630838"/>
    <w:rsid w:val="00630C14"/>
    <w:rsid w:val="00630F3E"/>
    <w:rsid w:val="0063131E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114"/>
    <w:rsid w:val="006402F8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ADD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409"/>
    <w:rsid w:val="006554A2"/>
    <w:rsid w:val="00655A88"/>
    <w:rsid w:val="00656355"/>
    <w:rsid w:val="006563C8"/>
    <w:rsid w:val="0065689A"/>
    <w:rsid w:val="00656B0C"/>
    <w:rsid w:val="00656C2F"/>
    <w:rsid w:val="00656E1C"/>
    <w:rsid w:val="006570C2"/>
    <w:rsid w:val="0065733F"/>
    <w:rsid w:val="0065747F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B34"/>
    <w:rsid w:val="00663C52"/>
    <w:rsid w:val="00664ACD"/>
    <w:rsid w:val="00664BFA"/>
    <w:rsid w:val="00664FD2"/>
    <w:rsid w:val="0066502D"/>
    <w:rsid w:val="00665339"/>
    <w:rsid w:val="00665519"/>
    <w:rsid w:val="00665FFA"/>
    <w:rsid w:val="00666581"/>
    <w:rsid w:val="006665FE"/>
    <w:rsid w:val="0066692B"/>
    <w:rsid w:val="00666C6C"/>
    <w:rsid w:val="00666E60"/>
    <w:rsid w:val="00666F03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775CD"/>
    <w:rsid w:val="00680026"/>
    <w:rsid w:val="006802B6"/>
    <w:rsid w:val="006802E2"/>
    <w:rsid w:val="00680481"/>
    <w:rsid w:val="00680714"/>
    <w:rsid w:val="00680814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441"/>
    <w:rsid w:val="0068759F"/>
    <w:rsid w:val="006877E0"/>
    <w:rsid w:val="00687805"/>
    <w:rsid w:val="00687C6F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C1E"/>
    <w:rsid w:val="00692D05"/>
    <w:rsid w:val="00692EE4"/>
    <w:rsid w:val="006937B8"/>
    <w:rsid w:val="006937DB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D1"/>
    <w:rsid w:val="00694E39"/>
    <w:rsid w:val="00695235"/>
    <w:rsid w:val="00695971"/>
    <w:rsid w:val="00695AC3"/>
    <w:rsid w:val="00695D38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89B"/>
    <w:rsid w:val="006A0DC6"/>
    <w:rsid w:val="006A0F87"/>
    <w:rsid w:val="006A109F"/>
    <w:rsid w:val="006A1322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31E3"/>
    <w:rsid w:val="006A428E"/>
    <w:rsid w:val="006A458B"/>
    <w:rsid w:val="006A4718"/>
    <w:rsid w:val="006A4D05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A36"/>
    <w:rsid w:val="006A7B69"/>
    <w:rsid w:val="006A7CF5"/>
    <w:rsid w:val="006A7EFD"/>
    <w:rsid w:val="006B00FE"/>
    <w:rsid w:val="006B0707"/>
    <w:rsid w:val="006B0724"/>
    <w:rsid w:val="006B09BB"/>
    <w:rsid w:val="006B0AFA"/>
    <w:rsid w:val="006B0B4E"/>
    <w:rsid w:val="006B127A"/>
    <w:rsid w:val="006B142B"/>
    <w:rsid w:val="006B1576"/>
    <w:rsid w:val="006B166E"/>
    <w:rsid w:val="006B1A69"/>
    <w:rsid w:val="006B1E9A"/>
    <w:rsid w:val="006B23F8"/>
    <w:rsid w:val="006B24FD"/>
    <w:rsid w:val="006B281D"/>
    <w:rsid w:val="006B2AA2"/>
    <w:rsid w:val="006B334F"/>
    <w:rsid w:val="006B33DA"/>
    <w:rsid w:val="006B3561"/>
    <w:rsid w:val="006B3760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D9"/>
    <w:rsid w:val="006B57F2"/>
    <w:rsid w:val="006B5C0E"/>
    <w:rsid w:val="006B6160"/>
    <w:rsid w:val="006B63D7"/>
    <w:rsid w:val="006B68C5"/>
    <w:rsid w:val="006B6B5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9FA"/>
    <w:rsid w:val="006D3EA2"/>
    <w:rsid w:val="006D44FD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8D7"/>
    <w:rsid w:val="006E7B09"/>
    <w:rsid w:val="006E7BB7"/>
    <w:rsid w:val="006E7E92"/>
    <w:rsid w:val="006E7EB9"/>
    <w:rsid w:val="006F03C0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C15"/>
    <w:rsid w:val="006F4125"/>
    <w:rsid w:val="006F4227"/>
    <w:rsid w:val="006F432C"/>
    <w:rsid w:val="006F4941"/>
    <w:rsid w:val="006F4A94"/>
    <w:rsid w:val="006F4B18"/>
    <w:rsid w:val="006F4C63"/>
    <w:rsid w:val="006F4F5A"/>
    <w:rsid w:val="006F53C8"/>
    <w:rsid w:val="006F5A06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208D"/>
    <w:rsid w:val="007024B4"/>
    <w:rsid w:val="0070260A"/>
    <w:rsid w:val="00702737"/>
    <w:rsid w:val="00702872"/>
    <w:rsid w:val="00702925"/>
    <w:rsid w:val="00702ABE"/>
    <w:rsid w:val="00702BCD"/>
    <w:rsid w:val="007031C8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8E6"/>
    <w:rsid w:val="007259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C0B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5F2"/>
    <w:rsid w:val="00743677"/>
    <w:rsid w:val="00743874"/>
    <w:rsid w:val="007438CC"/>
    <w:rsid w:val="007440CE"/>
    <w:rsid w:val="00744F1B"/>
    <w:rsid w:val="007450F8"/>
    <w:rsid w:val="007451FE"/>
    <w:rsid w:val="00745299"/>
    <w:rsid w:val="00745643"/>
    <w:rsid w:val="007456E9"/>
    <w:rsid w:val="00745B6A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8C5"/>
    <w:rsid w:val="00750CB6"/>
    <w:rsid w:val="00750D1A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6F1F"/>
    <w:rsid w:val="00757068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B78"/>
    <w:rsid w:val="00761D6E"/>
    <w:rsid w:val="00761E12"/>
    <w:rsid w:val="007625A9"/>
    <w:rsid w:val="00762791"/>
    <w:rsid w:val="0076295D"/>
    <w:rsid w:val="00762AFC"/>
    <w:rsid w:val="00762D76"/>
    <w:rsid w:val="00762EEE"/>
    <w:rsid w:val="00762F3A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C5F"/>
    <w:rsid w:val="00764D3A"/>
    <w:rsid w:val="007650CA"/>
    <w:rsid w:val="0076511E"/>
    <w:rsid w:val="0076516B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F68"/>
    <w:rsid w:val="00767FFE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AFB"/>
    <w:rsid w:val="00776522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11E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25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303D"/>
    <w:rsid w:val="00793153"/>
    <w:rsid w:val="007932BE"/>
    <w:rsid w:val="0079332F"/>
    <w:rsid w:val="00793804"/>
    <w:rsid w:val="00793E50"/>
    <w:rsid w:val="00793F1E"/>
    <w:rsid w:val="00793F86"/>
    <w:rsid w:val="0079474D"/>
    <w:rsid w:val="007947F9"/>
    <w:rsid w:val="0079507B"/>
    <w:rsid w:val="007950D3"/>
    <w:rsid w:val="007951AA"/>
    <w:rsid w:val="00795422"/>
    <w:rsid w:val="007958C3"/>
    <w:rsid w:val="00795C11"/>
    <w:rsid w:val="00795D49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A94"/>
    <w:rsid w:val="007B2EC8"/>
    <w:rsid w:val="007B33B9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10DB"/>
    <w:rsid w:val="007D1595"/>
    <w:rsid w:val="007D1840"/>
    <w:rsid w:val="007D1B4B"/>
    <w:rsid w:val="007D1FB9"/>
    <w:rsid w:val="007D20E7"/>
    <w:rsid w:val="007D242F"/>
    <w:rsid w:val="007D24A0"/>
    <w:rsid w:val="007D257F"/>
    <w:rsid w:val="007D299E"/>
    <w:rsid w:val="007D2CCC"/>
    <w:rsid w:val="007D328F"/>
    <w:rsid w:val="007D347C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448"/>
    <w:rsid w:val="007D65D4"/>
    <w:rsid w:val="007D6F1C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52"/>
    <w:rsid w:val="007E3B74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47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60B5"/>
    <w:rsid w:val="008062E3"/>
    <w:rsid w:val="0080649C"/>
    <w:rsid w:val="00806620"/>
    <w:rsid w:val="00806956"/>
    <w:rsid w:val="00807235"/>
    <w:rsid w:val="008078FB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5314"/>
    <w:rsid w:val="00815A5C"/>
    <w:rsid w:val="00815C29"/>
    <w:rsid w:val="00816236"/>
    <w:rsid w:val="00816401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0F9B"/>
    <w:rsid w:val="008210BA"/>
    <w:rsid w:val="0082140D"/>
    <w:rsid w:val="008214DD"/>
    <w:rsid w:val="00821578"/>
    <w:rsid w:val="008220D2"/>
    <w:rsid w:val="008226B9"/>
    <w:rsid w:val="00822841"/>
    <w:rsid w:val="00822865"/>
    <w:rsid w:val="00822B7A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10F"/>
    <w:rsid w:val="00830325"/>
    <w:rsid w:val="008306F8"/>
    <w:rsid w:val="0083071E"/>
    <w:rsid w:val="008308C6"/>
    <w:rsid w:val="008309D8"/>
    <w:rsid w:val="00830FA2"/>
    <w:rsid w:val="00831644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6F7"/>
    <w:rsid w:val="00834704"/>
    <w:rsid w:val="00834B73"/>
    <w:rsid w:val="00834CEE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B1D"/>
    <w:rsid w:val="00836EFE"/>
    <w:rsid w:val="0083723B"/>
    <w:rsid w:val="0083768C"/>
    <w:rsid w:val="008376FB"/>
    <w:rsid w:val="008379A0"/>
    <w:rsid w:val="00840666"/>
    <w:rsid w:val="008406EB"/>
    <w:rsid w:val="008407ED"/>
    <w:rsid w:val="0084083E"/>
    <w:rsid w:val="00840A01"/>
    <w:rsid w:val="00841291"/>
    <w:rsid w:val="00841553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6C7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C5B"/>
    <w:rsid w:val="00856242"/>
    <w:rsid w:val="00856679"/>
    <w:rsid w:val="0085677C"/>
    <w:rsid w:val="00856CC3"/>
    <w:rsid w:val="0085725D"/>
    <w:rsid w:val="00857607"/>
    <w:rsid w:val="00857C54"/>
    <w:rsid w:val="0086019D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91A"/>
    <w:rsid w:val="00866D21"/>
    <w:rsid w:val="00866E11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25B"/>
    <w:rsid w:val="00870491"/>
    <w:rsid w:val="00870CC7"/>
    <w:rsid w:val="00870DB3"/>
    <w:rsid w:val="0087136F"/>
    <w:rsid w:val="00871890"/>
    <w:rsid w:val="00871C28"/>
    <w:rsid w:val="00872025"/>
    <w:rsid w:val="00872376"/>
    <w:rsid w:val="008728BF"/>
    <w:rsid w:val="00872C08"/>
    <w:rsid w:val="00872D3A"/>
    <w:rsid w:val="008738D7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648"/>
    <w:rsid w:val="008826A9"/>
    <w:rsid w:val="00882B0C"/>
    <w:rsid w:val="00882FA3"/>
    <w:rsid w:val="00882FA5"/>
    <w:rsid w:val="0088304D"/>
    <w:rsid w:val="00883463"/>
    <w:rsid w:val="008836F0"/>
    <w:rsid w:val="00883A51"/>
    <w:rsid w:val="00883D25"/>
    <w:rsid w:val="00883E6F"/>
    <w:rsid w:val="00884317"/>
    <w:rsid w:val="00884732"/>
    <w:rsid w:val="0088477E"/>
    <w:rsid w:val="00884B99"/>
    <w:rsid w:val="008851C7"/>
    <w:rsid w:val="0088539C"/>
    <w:rsid w:val="00885650"/>
    <w:rsid w:val="00885B5C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F4C"/>
    <w:rsid w:val="008A33C4"/>
    <w:rsid w:val="008A349E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A8F"/>
    <w:rsid w:val="008A5AAD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533"/>
    <w:rsid w:val="008A77DE"/>
    <w:rsid w:val="008A78B1"/>
    <w:rsid w:val="008A78BC"/>
    <w:rsid w:val="008B02E8"/>
    <w:rsid w:val="008B0577"/>
    <w:rsid w:val="008B0A8E"/>
    <w:rsid w:val="008B0AEE"/>
    <w:rsid w:val="008B0FB8"/>
    <w:rsid w:val="008B11D4"/>
    <w:rsid w:val="008B1436"/>
    <w:rsid w:val="008B1A8C"/>
    <w:rsid w:val="008B2978"/>
    <w:rsid w:val="008B2C11"/>
    <w:rsid w:val="008B2F78"/>
    <w:rsid w:val="008B32D5"/>
    <w:rsid w:val="008B34E9"/>
    <w:rsid w:val="008B367A"/>
    <w:rsid w:val="008B3768"/>
    <w:rsid w:val="008B3FB7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87F"/>
    <w:rsid w:val="008C694D"/>
    <w:rsid w:val="008C69F5"/>
    <w:rsid w:val="008C6BC0"/>
    <w:rsid w:val="008C6FC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CF"/>
    <w:rsid w:val="008E0BD5"/>
    <w:rsid w:val="008E0CBC"/>
    <w:rsid w:val="008E0D1C"/>
    <w:rsid w:val="008E0E2A"/>
    <w:rsid w:val="008E1464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170"/>
    <w:rsid w:val="008E51BA"/>
    <w:rsid w:val="008E53BD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12C5"/>
    <w:rsid w:val="008F1313"/>
    <w:rsid w:val="008F148B"/>
    <w:rsid w:val="008F2130"/>
    <w:rsid w:val="008F2425"/>
    <w:rsid w:val="008F2639"/>
    <w:rsid w:val="008F269F"/>
    <w:rsid w:val="008F26A3"/>
    <w:rsid w:val="008F2E78"/>
    <w:rsid w:val="008F3A46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2CD"/>
    <w:rsid w:val="0090368B"/>
    <w:rsid w:val="00903AA7"/>
    <w:rsid w:val="00904724"/>
    <w:rsid w:val="00904B7E"/>
    <w:rsid w:val="00904CAE"/>
    <w:rsid w:val="00904E30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A77"/>
    <w:rsid w:val="00910B19"/>
    <w:rsid w:val="00910E7E"/>
    <w:rsid w:val="00911259"/>
    <w:rsid w:val="00911293"/>
    <w:rsid w:val="00911358"/>
    <w:rsid w:val="00911372"/>
    <w:rsid w:val="00911A40"/>
    <w:rsid w:val="00911DF2"/>
    <w:rsid w:val="009122B1"/>
    <w:rsid w:val="0091250A"/>
    <w:rsid w:val="009128DD"/>
    <w:rsid w:val="009131B7"/>
    <w:rsid w:val="009132C0"/>
    <w:rsid w:val="009132D9"/>
    <w:rsid w:val="009134B7"/>
    <w:rsid w:val="00913593"/>
    <w:rsid w:val="009139A2"/>
    <w:rsid w:val="00913A86"/>
    <w:rsid w:val="00913CBA"/>
    <w:rsid w:val="00913FC2"/>
    <w:rsid w:val="0091406C"/>
    <w:rsid w:val="00914544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2A"/>
    <w:rsid w:val="00916F9A"/>
    <w:rsid w:val="0091740E"/>
    <w:rsid w:val="009174BF"/>
    <w:rsid w:val="00917699"/>
    <w:rsid w:val="0091773A"/>
    <w:rsid w:val="00917855"/>
    <w:rsid w:val="00917D0F"/>
    <w:rsid w:val="00917DBC"/>
    <w:rsid w:val="009200C4"/>
    <w:rsid w:val="009202FB"/>
    <w:rsid w:val="00920952"/>
    <w:rsid w:val="00920BF1"/>
    <w:rsid w:val="0092188C"/>
    <w:rsid w:val="00921ECC"/>
    <w:rsid w:val="00921F28"/>
    <w:rsid w:val="009220E3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CB"/>
    <w:rsid w:val="009344BD"/>
    <w:rsid w:val="00934545"/>
    <w:rsid w:val="00934E7C"/>
    <w:rsid w:val="00934F31"/>
    <w:rsid w:val="0093528C"/>
    <w:rsid w:val="009356CD"/>
    <w:rsid w:val="00935919"/>
    <w:rsid w:val="00935B96"/>
    <w:rsid w:val="00935DC6"/>
    <w:rsid w:val="00936079"/>
    <w:rsid w:val="00936641"/>
    <w:rsid w:val="009369BA"/>
    <w:rsid w:val="0093726A"/>
    <w:rsid w:val="00937745"/>
    <w:rsid w:val="0093776F"/>
    <w:rsid w:val="009379E2"/>
    <w:rsid w:val="00937C48"/>
    <w:rsid w:val="009407C0"/>
    <w:rsid w:val="00940870"/>
    <w:rsid w:val="009414C3"/>
    <w:rsid w:val="00941915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71C9"/>
    <w:rsid w:val="009572CA"/>
    <w:rsid w:val="00957317"/>
    <w:rsid w:val="0095749C"/>
    <w:rsid w:val="009574F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988"/>
    <w:rsid w:val="00961F75"/>
    <w:rsid w:val="00962319"/>
    <w:rsid w:val="0096234F"/>
    <w:rsid w:val="009625B5"/>
    <w:rsid w:val="00962E1B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68A1"/>
    <w:rsid w:val="009769FB"/>
    <w:rsid w:val="00976AA5"/>
    <w:rsid w:val="00976C79"/>
    <w:rsid w:val="00976CC5"/>
    <w:rsid w:val="00976ED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CC"/>
    <w:rsid w:val="00982080"/>
    <w:rsid w:val="009829EC"/>
    <w:rsid w:val="00982B3E"/>
    <w:rsid w:val="00982DD1"/>
    <w:rsid w:val="0098318E"/>
    <w:rsid w:val="00983290"/>
    <w:rsid w:val="00983332"/>
    <w:rsid w:val="00983800"/>
    <w:rsid w:val="0098395C"/>
    <w:rsid w:val="00983D29"/>
    <w:rsid w:val="00984481"/>
    <w:rsid w:val="009845D2"/>
    <w:rsid w:val="00984BB3"/>
    <w:rsid w:val="00984C7F"/>
    <w:rsid w:val="00984DF7"/>
    <w:rsid w:val="00984F04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48D"/>
    <w:rsid w:val="009865F7"/>
    <w:rsid w:val="00986A6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5E1"/>
    <w:rsid w:val="009939A4"/>
    <w:rsid w:val="00993A83"/>
    <w:rsid w:val="00993DCC"/>
    <w:rsid w:val="0099406D"/>
    <w:rsid w:val="00994204"/>
    <w:rsid w:val="00994205"/>
    <w:rsid w:val="0099484C"/>
    <w:rsid w:val="009948EC"/>
    <w:rsid w:val="00994BB8"/>
    <w:rsid w:val="00994E11"/>
    <w:rsid w:val="00994EAA"/>
    <w:rsid w:val="0099511E"/>
    <w:rsid w:val="00995664"/>
    <w:rsid w:val="00995A7B"/>
    <w:rsid w:val="00995BEE"/>
    <w:rsid w:val="00995D77"/>
    <w:rsid w:val="00995DD2"/>
    <w:rsid w:val="009971F1"/>
    <w:rsid w:val="0099721B"/>
    <w:rsid w:val="009973DB"/>
    <w:rsid w:val="009975B9"/>
    <w:rsid w:val="009977BF"/>
    <w:rsid w:val="009977C1"/>
    <w:rsid w:val="009A0025"/>
    <w:rsid w:val="009A0231"/>
    <w:rsid w:val="009A059C"/>
    <w:rsid w:val="009A07D9"/>
    <w:rsid w:val="009A09BA"/>
    <w:rsid w:val="009A0AB9"/>
    <w:rsid w:val="009A0CC4"/>
    <w:rsid w:val="009A0CD9"/>
    <w:rsid w:val="009A0D19"/>
    <w:rsid w:val="009A1E2D"/>
    <w:rsid w:val="009A1EC0"/>
    <w:rsid w:val="009A1F61"/>
    <w:rsid w:val="009A2BD0"/>
    <w:rsid w:val="009A2FA7"/>
    <w:rsid w:val="009A30EC"/>
    <w:rsid w:val="009A3216"/>
    <w:rsid w:val="009A3653"/>
    <w:rsid w:val="009A3701"/>
    <w:rsid w:val="009A3B7D"/>
    <w:rsid w:val="009A3BF9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40E"/>
    <w:rsid w:val="009B04F7"/>
    <w:rsid w:val="009B081C"/>
    <w:rsid w:val="009B10D0"/>
    <w:rsid w:val="009B15F6"/>
    <w:rsid w:val="009B16AD"/>
    <w:rsid w:val="009B16C7"/>
    <w:rsid w:val="009B1BC0"/>
    <w:rsid w:val="009B1F4B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711A"/>
    <w:rsid w:val="009B739D"/>
    <w:rsid w:val="009B75C8"/>
    <w:rsid w:val="009B7B61"/>
    <w:rsid w:val="009B7BC1"/>
    <w:rsid w:val="009B7C05"/>
    <w:rsid w:val="009B7D7A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60F7"/>
    <w:rsid w:val="009D62E9"/>
    <w:rsid w:val="009D69D0"/>
    <w:rsid w:val="009D7B86"/>
    <w:rsid w:val="009D7C28"/>
    <w:rsid w:val="009D7C81"/>
    <w:rsid w:val="009E00BC"/>
    <w:rsid w:val="009E0A19"/>
    <w:rsid w:val="009E0A58"/>
    <w:rsid w:val="009E0BFA"/>
    <w:rsid w:val="009E10A5"/>
    <w:rsid w:val="009E15FD"/>
    <w:rsid w:val="009E1A8C"/>
    <w:rsid w:val="009E27E4"/>
    <w:rsid w:val="009E284A"/>
    <w:rsid w:val="009E2AF6"/>
    <w:rsid w:val="009E3103"/>
    <w:rsid w:val="009E34B4"/>
    <w:rsid w:val="009E3518"/>
    <w:rsid w:val="009E3604"/>
    <w:rsid w:val="009E375C"/>
    <w:rsid w:val="009E3E5B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5DBE"/>
    <w:rsid w:val="009F65BE"/>
    <w:rsid w:val="009F674D"/>
    <w:rsid w:val="009F6782"/>
    <w:rsid w:val="009F6A15"/>
    <w:rsid w:val="009F6D77"/>
    <w:rsid w:val="009F745E"/>
    <w:rsid w:val="009F79EB"/>
    <w:rsid w:val="009F7E9A"/>
    <w:rsid w:val="00A0003D"/>
    <w:rsid w:val="00A000F7"/>
    <w:rsid w:val="00A006E5"/>
    <w:rsid w:val="00A00A2F"/>
    <w:rsid w:val="00A00AF0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6FB"/>
    <w:rsid w:val="00A07037"/>
    <w:rsid w:val="00A07199"/>
    <w:rsid w:val="00A07237"/>
    <w:rsid w:val="00A073E0"/>
    <w:rsid w:val="00A0742F"/>
    <w:rsid w:val="00A07522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A2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A21"/>
    <w:rsid w:val="00A34009"/>
    <w:rsid w:val="00A34683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87B"/>
    <w:rsid w:val="00A53FF2"/>
    <w:rsid w:val="00A54401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E6"/>
    <w:rsid w:val="00A56AD8"/>
    <w:rsid w:val="00A570DA"/>
    <w:rsid w:val="00A57256"/>
    <w:rsid w:val="00A57776"/>
    <w:rsid w:val="00A57F7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A1B"/>
    <w:rsid w:val="00A81DDF"/>
    <w:rsid w:val="00A81FDF"/>
    <w:rsid w:val="00A820C0"/>
    <w:rsid w:val="00A8222E"/>
    <w:rsid w:val="00A82ADC"/>
    <w:rsid w:val="00A82EA1"/>
    <w:rsid w:val="00A82EE4"/>
    <w:rsid w:val="00A8301A"/>
    <w:rsid w:val="00A8315E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98D"/>
    <w:rsid w:val="00AA2CFF"/>
    <w:rsid w:val="00AA3030"/>
    <w:rsid w:val="00AA33D1"/>
    <w:rsid w:val="00AA342E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1663"/>
    <w:rsid w:val="00AB2074"/>
    <w:rsid w:val="00AB2508"/>
    <w:rsid w:val="00AB25BF"/>
    <w:rsid w:val="00AB29DE"/>
    <w:rsid w:val="00AB2AF5"/>
    <w:rsid w:val="00AB2C50"/>
    <w:rsid w:val="00AB2FE0"/>
    <w:rsid w:val="00AB302E"/>
    <w:rsid w:val="00AB32A4"/>
    <w:rsid w:val="00AB345C"/>
    <w:rsid w:val="00AB3647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6E3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5237"/>
    <w:rsid w:val="00AD5A6A"/>
    <w:rsid w:val="00AD5D80"/>
    <w:rsid w:val="00AD5E92"/>
    <w:rsid w:val="00AD6B78"/>
    <w:rsid w:val="00AD6DBF"/>
    <w:rsid w:val="00AD7588"/>
    <w:rsid w:val="00AD7844"/>
    <w:rsid w:val="00AD7ABF"/>
    <w:rsid w:val="00AD7C50"/>
    <w:rsid w:val="00AD7CB7"/>
    <w:rsid w:val="00AD7E5C"/>
    <w:rsid w:val="00AE05A0"/>
    <w:rsid w:val="00AE08E5"/>
    <w:rsid w:val="00AE0928"/>
    <w:rsid w:val="00AE0A16"/>
    <w:rsid w:val="00AE0BB7"/>
    <w:rsid w:val="00AE0D38"/>
    <w:rsid w:val="00AE0FF5"/>
    <w:rsid w:val="00AE1AA6"/>
    <w:rsid w:val="00AE2495"/>
    <w:rsid w:val="00AE2FAE"/>
    <w:rsid w:val="00AE3132"/>
    <w:rsid w:val="00AE3601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5F03"/>
    <w:rsid w:val="00AE6335"/>
    <w:rsid w:val="00AE6359"/>
    <w:rsid w:val="00AE6807"/>
    <w:rsid w:val="00AE694D"/>
    <w:rsid w:val="00AE6B73"/>
    <w:rsid w:val="00AE6C03"/>
    <w:rsid w:val="00AE70D9"/>
    <w:rsid w:val="00AE7175"/>
    <w:rsid w:val="00AE71FE"/>
    <w:rsid w:val="00AE72AD"/>
    <w:rsid w:val="00AE77A5"/>
    <w:rsid w:val="00AE79A2"/>
    <w:rsid w:val="00AF019D"/>
    <w:rsid w:val="00AF0769"/>
    <w:rsid w:val="00AF0ACA"/>
    <w:rsid w:val="00AF0ACC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80E"/>
    <w:rsid w:val="00AF4A7F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C28"/>
    <w:rsid w:val="00B03C6A"/>
    <w:rsid w:val="00B03F73"/>
    <w:rsid w:val="00B04AB0"/>
    <w:rsid w:val="00B04E60"/>
    <w:rsid w:val="00B04FE6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6372"/>
    <w:rsid w:val="00B164DB"/>
    <w:rsid w:val="00B166FC"/>
    <w:rsid w:val="00B16746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AB8"/>
    <w:rsid w:val="00B26D73"/>
    <w:rsid w:val="00B26F20"/>
    <w:rsid w:val="00B27791"/>
    <w:rsid w:val="00B2785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DE6"/>
    <w:rsid w:val="00B42FF5"/>
    <w:rsid w:val="00B43037"/>
    <w:rsid w:val="00B432BF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70"/>
    <w:rsid w:val="00B45936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A76"/>
    <w:rsid w:val="00B56C11"/>
    <w:rsid w:val="00B5705F"/>
    <w:rsid w:val="00B5747C"/>
    <w:rsid w:val="00B5767C"/>
    <w:rsid w:val="00B57BD5"/>
    <w:rsid w:val="00B600C7"/>
    <w:rsid w:val="00B60199"/>
    <w:rsid w:val="00B60454"/>
    <w:rsid w:val="00B60D63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387"/>
    <w:rsid w:val="00B62F4C"/>
    <w:rsid w:val="00B62F70"/>
    <w:rsid w:val="00B630D2"/>
    <w:rsid w:val="00B633D9"/>
    <w:rsid w:val="00B637C1"/>
    <w:rsid w:val="00B63EF4"/>
    <w:rsid w:val="00B6426D"/>
    <w:rsid w:val="00B645C0"/>
    <w:rsid w:val="00B64E1C"/>
    <w:rsid w:val="00B655CB"/>
    <w:rsid w:val="00B65737"/>
    <w:rsid w:val="00B66027"/>
    <w:rsid w:val="00B66069"/>
    <w:rsid w:val="00B66A92"/>
    <w:rsid w:val="00B66BA6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6D8"/>
    <w:rsid w:val="00B75806"/>
    <w:rsid w:val="00B761AF"/>
    <w:rsid w:val="00B76235"/>
    <w:rsid w:val="00B765AD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38A7"/>
    <w:rsid w:val="00B838E2"/>
    <w:rsid w:val="00B83AD3"/>
    <w:rsid w:val="00B84224"/>
    <w:rsid w:val="00B8491D"/>
    <w:rsid w:val="00B84CE7"/>
    <w:rsid w:val="00B85161"/>
    <w:rsid w:val="00B852FA"/>
    <w:rsid w:val="00B8532A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F2D"/>
    <w:rsid w:val="00B873E0"/>
    <w:rsid w:val="00B875F2"/>
    <w:rsid w:val="00B901B5"/>
    <w:rsid w:val="00B90230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C5F"/>
    <w:rsid w:val="00B93CB2"/>
    <w:rsid w:val="00B9465F"/>
    <w:rsid w:val="00B948E5"/>
    <w:rsid w:val="00B94B8F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505"/>
    <w:rsid w:val="00B9690C"/>
    <w:rsid w:val="00B96A8B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A6"/>
    <w:rsid w:val="00BB293E"/>
    <w:rsid w:val="00BB2C37"/>
    <w:rsid w:val="00BB2D40"/>
    <w:rsid w:val="00BB302C"/>
    <w:rsid w:val="00BB30E7"/>
    <w:rsid w:val="00BB32B0"/>
    <w:rsid w:val="00BB3C2F"/>
    <w:rsid w:val="00BB4161"/>
    <w:rsid w:val="00BB44A7"/>
    <w:rsid w:val="00BB495C"/>
    <w:rsid w:val="00BB4D00"/>
    <w:rsid w:val="00BB4F4D"/>
    <w:rsid w:val="00BB5103"/>
    <w:rsid w:val="00BB54C5"/>
    <w:rsid w:val="00BB556E"/>
    <w:rsid w:val="00BB59BA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25DA"/>
    <w:rsid w:val="00BC25E2"/>
    <w:rsid w:val="00BC2613"/>
    <w:rsid w:val="00BC2D4A"/>
    <w:rsid w:val="00BC2E7B"/>
    <w:rsid w:val="00BC311C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49C"/>
    <w:rsid w:val="00BC768C"/>
    <w:rsid w:val="00BC769B"/>
    <w:rsid w:val="00BC772F"/>
    <w:rsid w:val="00BC776A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B6B"/>
    <w:rsid w:val="00BE2C73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799"/>
    <w:rsid w:val="00BF5810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4C8"/>
    <w:rsid w:val="00C0650D"/>
    <w:rsid w:val="00C065EA"/>
    <w:rsid w:val="00C066E0"/>
    <w:rsid w:val="00C06B20"/>
    <w:rsid w:val="00C06BA6"/>
    <w:rsid w:val="00C06E32"/>
    <w:rsid w:val="00C06F2A"/>
    <w:rsid w:val="00C078DF"/>
    <w:rsid w:val="00C07D6D"/>
    <w:rsid w:val="00C07D76"/>
    <w:rsid w:val="00C07DB9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DF"/>
    <w:rsid w:val="00C1222B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A00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103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D9"/>
    <w:rsid w:val="00C47AC3"/>
    <w:rsid w:val="00C47BB4"/>
    <w:rsid w:val="00C47D13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37C0"/>
    <w:rsid w:val="00C53A90"/>
    <w:rsid w:val="00C53D29"/>
    <w:rsid w:val="00C53F61"/>
    <w:rsid w:val="00C54056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10EE"/>
    <w:rsid w:val="00C811C8"/>
    <w:rsid w:val="00C81562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501"/>
    <w:rsid w:val="00C85763"/>
    <w:rsid w:val="00C85813"/>
    <w:rsid w:val="00C85868"/>
    <w:rsid w:val="00C8592E"/>
    <w:rsid w:val="00C85A65"/>
    <w:rsid w:val="00C85CEE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327E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21C6"/>
    <w:rsid w:val="00CA22F2"/>
    <w:rsid w:val="00CA2817"/>
    <w:rsid w:val="00CA3030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C05"/>
    <w:rsid w:val="00CA7D15"/>
    <w:rsid w:val="00CB000E"/>
    <w:rsid w:val="00CB00ED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EC2"/>
    <w:rsid w:val="00CB4FA4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65E"/>
    <w:rsid w:val="00CC077F"/>
    <w:rsid w:val="00CC0911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8E7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787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446"/>
    <w:rsid w:val="00CE07AE"/>
    <w:rsid w:val="00CE0986"/>
    <w:rsid w:val="00CE09AE"/>
    <w:rsid w:val="00CE0DBE"/>
    <w:rsid w:val="00CE0E6A"/>
    <w:rsid w:val="00CE106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23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D75"/>
    <w:rsid w:val="00D00F7C"/>
    <w:rsid w:val="00D00F84"/>
    <w:rsid w:val="00D01054"/>
    <w:rsid w:val="00D0125C"/>
    <w:rsid w:val="00D012EA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2C"/>
    <w:rsid w:val="00D1131A"/>
    <w:rsid w:val="00D11801"/>
    <w:rsid w:val="00D11841"/>
    <w:rsid w:val="00D11A98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AAD"/>
    <w:rsid w:val="00D12C31"/>
    <w:rsid w:val="00D12D1F"/>
    <w:rsid w:val="00D132BE"/>
    <w:rsid w:val="00D133B7"/>
    <w:rsid w:val="00D13A07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3146"/>
    <w:rsid w:val="00D2355B"/>
    <w:rsid w:val="00D23B9C"/>
    <w:rsid w:val="00D23DF7"/>
    <w:rsid w:val="00D241E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4069"/>
    <w:rsid w:val="00D341CD"/>
    <w:rsid w:val="00D3426A"/>
    <w:rsid w:val="00D34364"/>
    <w:rsid w:val="00D34408"/>
    <w:rsid w:val="00D34426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E11"/>
    <w:rsid w:val="00D45FFD"/>
    <w:rsid w:val="00D460C8"/>
    <w:rsid w:val="00D46536"/>
    <w:rsid w:val="00D4699F"/>
    <w:rsid w:val="00D46D73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57C"/>
    <w:rsid w:val="00D51B8A"/>
    <w:rsid w:val="00D51E0B"/>
    <w:rsid w:val="00D51F4D"/>
    <w:rsid w:val="00D5213E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4CE9"/>
    <w:rsid w:val="00D65433"/>
    <w:rsid w:val="00D6560C"/>
    <w:rsid w:val="00D65A17"/>
    <w:rsid w:val="00D65AB0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47"/>
    <w:rsid w:val="00D80096"/>
    <w:rsid w:val="00D804E6"/>
    <w:rsid w:val="00D810DE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E43"/>
    <w:rsid w:val="00D92195"/>
    <w:rsid w:val="00D9222C"/>
    <w:rsid w:val="00D92BC6"/>
    <w:rsid w:val="00D92D59"/>
    <w:rsid w:val="00D936D8"/>
    <w:rsid w:val="00D93846"/>
    <w:rsid w:val="00D939CF"/>
    <w:rsid w:val="00D93AC9"/>
    <w:rsid w:val="00D93C15"/>
    <w:rsid w:val="00D9403B"/>
    <w:rsid w:val="00D940BD"/>
    <w:rsid w:val="00D94335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4F1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5F11"/>
    <w:rsid w:val="00DB5F2F"/>
    <w:rsid w:val="00DB69E0"/>
    <w:rsid w:val="00DB6A0C"/>
    <w:rsid w:val="00DB6E2C"/>
    <w:rsid w:val="00DB6FCA"/>
    <w:rsid w:val="00DB71E0"/>
    <w:rsid w:val="00DB722A"/>
    <w:rsid w:val="00DB7768"/>
    <w:rsid w:val="00DB7885"/>
    <w:rsid w:val="00DB7E6C"/>
    <w:rsid w:val="00DC0066"/>
    <w:rsid w:val="00DC007C"/>
    <w:rsid w:val="00DC00B8"/>
    <w:rsid w:val="00DC00C9"/>
    <w:rsid w:val="00DC027B"/>
    <w:rsid w:val="00DC0724"/>
    <w:rsid w:val="00DC0C63"/>
    <w:rsid w:val="00DC0CF8"/>
    <w:rsid w:val="00DC0CFD"/>
    <w:rsid w:val="00DC0D12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540"/>
    <w:rsid w:val="00DC2784"/>
    <w:rsid w:val="00DC29A7"/>
    <w:rsid w:val="00DC2CA5"/>
    <w:rsid w:val="00DC2DA1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21D"/>
    <w:rsid w:val="00DE1337"/>
    <w:rsid w:val="00DE187B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0707"/>
    <w:rsid w:val="00DF133F"/>
    <w:rsid w:val="00DF1988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C57"/>
    <w:rsid w:val="00DF4DA1"/>
    <w:rsid w:val="00DF4FAE"/>
    <w:rsid w:val="00DF56A4"/>
    <w:rsid w:val="00DF56A5"/>
    <w:rsid w:val="00DF5990"/>
    <w:rsid w:val="00DF632B"/>
    <w:rsid w:val="00DF642C"/>
    <w:rsid w:val="00DF662A"/>
    <w:rsid w:val="00DF6641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549"/>
    <w:rsid w:val="00E00F4B"/>
    <w:rsid w:val="00E00F71"/>
    <w:rsid w:val="00E0150B"/>
    <w:rsid w:val="00E01988"/>
    <w:rsid w:val="00E024BE"/>
    <w:rsid w:val="00E02CE1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52C5"/>
    <w:rsid w:val="00E056F7"/>
    <w:rsid w:val="00E05B01"/>
    <w:rsid w:val="00E05C7C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3C0C"/>
    <w:rsid w:val="00E14259"/>
    <w:rsid w:val="00E146FE"/>
    <w:rsid w:val="00E14813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348"/>
    <w:rsid w:val="00E23569"/>
    <w:rsid w:val="00E23757"/>
    <w:rsid w:val="00E23B41"/>
    <w:rsid w:val="00E23B5D"/>
    <w:rsid w:val="00E23CA2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CCE"/>
    <w:rsid w:val="00E2654A"/>
    <w:rsid w:val="00E267CE"/>
    <w:rsid w:val="00E267D7"/>
    <w:rsid w:val="00E26845"/>
    <w:rsid w:val="00E2694A"/>
    <w:rsid w:val="00E26C42"/>
    <w:rsid w:val="00E26D00"/>
    <w:rsid w:val="00E275DE"/>
    <w:rsid w:val="00E27870"/>
    <w:rsid w:val="00E27920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8DA"/>
    <w:rsid w:val="00E35B59"/>
    <w:rsid w:val="00E35CFF"/>
    <w:rsid w:val="00E35F2E"/>
    <w:rsid w:val="00E3602C"/>
    <w:rsid w:val="00E363AC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41D"/>
    <w:rsid w:val="00E474CA"/>
    <w:rsid w:val="00E4756E"/>
    <w:rsid w:val="00E47E3A"/>
    <w:rsid w:val="00E50422"/>
    <w:rsid w:val="00E50B4D"/>
    <w:rsid w:val="00E50C09"/>
    <w:rsid w:val="00E50E0E"/>
    <w:rsid w:val="00E512EB"/>
    <w:rsid w:val="00E51617"/>
    <w:rsid w:val="00E51841"/>
    <w:rsid w:val="00E51F14"/>
    <w:rsid w:val="00E52269"/>
    <w:rsid w:val="00E52914"/>
    <w:rsid w:val="00E537AC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F93"/>
    <w:rsid w:val="00E60FC2"/>
    <w:rsid w:val="00E616CB"/>
    <w:rsid w:val="00E61913"/>
    <w:rsid w:val="00E61C34"/>
    <w:rsid w:val="00E6204D"/>
    <w:rsid w:val="00E628E1"/>
    <w:rsid w:val="00E62BE9"/>
    <w:rsid w:val="00E62E7A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EC4"/>
    <w:rsid w:val="00E64F6E"/>
    <w:rsid w:val="00E6578D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82"/>
    <w:rsid w:val="00E720D7"/>
    <w:rsid w:val="00E72264"/>
    <w:rsid w:val="00E7227F"/>
    <w:rsid w:val="00E72AC0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60A4"/>
    <w:rsid w:val="00E766D9"/>
    <w:rsid w:val="00E766F7"/>
    <w:rsid w:val="00E76832"/>
    <w:rsid w:val="00E76867"/>
    <w:rsid w:val="00E7697C"/>
    <w:rsid w:val="00E76A26"/>
    <w:rsid w:val="00E7710D"/>
    <w:rsid w:val="00E77C82"/>
    <w:rsid w:val="00E77C9C"/>
    <w:rsid w:val="00E77E2E"/>
    <w:rsid w:val="00E77E39"/>
    <w:rsid w:val="00E8017D"/>
    <w:rsid w:val="00E802A2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714B"/>
    <w:rsid w:val="00E87173"/>
    <w:rsid w:val="00E8761C"/>
    <w:rsid w:val="00E87975"/>
    <w:rsid w:val="00E87BFF"/>
    <w:rsid w:val="00E905DF"/>
    <w:rsid w:val="00E9102B"/>
    <w:rsid w:val="00E91331"/>
    <w:rsid w:val="00E913AB"/>
    <w:rsid w:val="00E91420"/>
    <w:rsid w:val="00E915A0"/>
    <w:rsid w:val="00E91906"/>
    <w:rsid w:val="00E91A18"/>
    <w:rsid w:val="00E91B5B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A8A"/>
    <w:rsid w:val="00E97DD9"/>
    <w:rsid w:val="00EA0120"/>
    <w:rsid w:val="00EA0272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424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B2"/>
    <w:rsid w:val="00EC1AF3"/>
    <w:rsid w:val="00EC1CCC"/>
    <w:rsid w:val="00EC1DBA"/>
    <w:rsid w:val="00EC20EE"/>
    <w:rsid w:val="00EC2511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45D"/>
    <w:rsid w:val="00EC46A6"/>
    <w:rsid w:val="00EC49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225"/>
    <w:rsid w:val="00EF335E"/>
    <w:rsid w:val="00EF3439"/>
    <w:rsid w:val="00EF3779"/>
    <w:rsid w:val="00EF3A6F"/>
    <w:rsid w:val="00EF3AF5"/>
    <w:rsid w:val="00EF3CB2"/>
    <w:rsid w:val="00EF467C"/>
    <w:rsid w:val="00EF46AC"/>
    <w:rsid w:val="00EF46D5"/>
    <w:rsid w:val="00EF475C"/>
    <w:rsid w:val="00EF48F1"/>
    <w:rsid w:val="00EF49C3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9DA"/>
    <w:rsid w:val="00F25AC2"/>
    <w:rsid w:val="00F25EA5"/>
    <w:rsid w:val="00F25EF1"/>
    <w:rsid w:val="00F26B36"/>
    <w:rsid w:val="00F26B9F"/>
    <w:rsid w:val="00F26EE9"/>
    <w:rsid w:val="00F2706F"/>
    <w:rsid w:val="00F2718A"/>
    <w:rsid w:val="00F27494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8D7"/>
    <w:rsid w:val="00F46DDE"/>
    <w:rsid w:val="00F46E9D"/>
    <w:rsid w:val="00F46F06"/>
    <w:rsid w:val="00F46F21"/>
    <w:rsid w:val="00F47333"/>
    <w:rsid w:val="00F4740C"/>
    <w:rsid w:val="00F47472"/>
    <w:rsid w:val="00F477FF"/>
    <w:rsid w:val="00F4799D"/>
    <w:rsid w:val="00F479B9"/>
    <w:rsid w:val="00F47F0C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548E"/>
    <w:rsid w:val="00F5561F"/>
    <w:rsid w:val="00F55AAE"/>
    <w:rsid w:val="00F55E43"/>
    <w:rsid w:val="00F56CF5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A12"/>
    <w:rsid w:val="00F64A2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032"/>
    <w:rsid w:val="00F71778"/>
    <w:rsid w:val="00F7193C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78C"/>
    <w:rsid w:val="00F84D29"/>
    <w:rsid w:val="00F84E59"/>
    <w:rsid w:val="00F85020"/>
    <w:rsid w:val="00F85235"/>
    <w:rsid w:val="00F8547C"/>
    <w:rsid w:val="00F854A9"/>
    <w:rsid w:val="00F8557C"/>
    <w:rsid w:val="00F855CB"/>
    <w:rsid w:val="00F85C37"/>
    <w:rsid w:val="00F85E16"/>
    <w:rsid w:val="00F861DF"/>
    <w:rsid w:val="00F863DD"/>
    <w:rsid w:val="00F86472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76F"/>
    <w:rsid w:val="00F95B95"/>
    <w:rsid w:val="00F95F3E"/>
    <w:rsid w:val="00F964E7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1FC3"/>
    <w:rsid w:val="00FA215F"/>
    <w:rsid w:val="00FA231A"/>
    <w:rsid w:val="00FA24F2"/>
    <w:rsid w:val="00FA2CA6"/>
    <w:rsid w:val="00FA2E14"/>
    <w:rsid w:val="00FA31F0"/>
    <w:rsid w:val="00FA35F1"/>
    <w:rsid w:val="00FA3A90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A51"/>
    <w:rsid w:val="00FB4DAB"/>
    <w:rsid w:val="00FB4FBC"/>
    <w:rsid w:val="00FB52E8"/>
    <w:rsid w:val="00FB56D1"/>
    <w:rsid w:val="00FB5A97"/>
    <w:rsid w:val="00FB5C6F"/>
    <w:rsid w:val="00FB5C96"/>
    <w:rsid w:val="00FB5CD3"/>
    <w:rsid w:val="00FB5CFD"/>
    <w:rsid w:val="00FB64C1"/>
    <w:rsid w:val="00FB64F7"/>
    <w:rsid w:val="00FB674C"/>
    <w:rsid w:val="00FB6AD8"/>
    <w:rsid w:val="00FB6C07"/>
    <w:rsid w:val="00FB6D0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DE9"/>
    <w:rsid w:val="00FC2EB4"/>
    <w:rsid w:val="00FC32FB"/>
    <w:rsid w:val="00FC38AF"/>
    <w:rsid w:val="00FC3D09"/>
    <w:rsid w:val="00FC4250"/>
    <w:rsid w:val="00FC42E2"/>
    <w:rsid w:val="00FC45EC"/>
    <w:rsid w:val="00FC4923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D05C2"/>
    <w:rsid w:val="00FD074C"/>
    <w:rsid w:val="00FD0AB4"/>
    <w:rsid w:val="00FD0E2B"/>
    <w:rsid w:val="00FD0E65"/>
    <w:rsid w:val="00FD0F47"/>
    <w:rsid w:val="00FD1103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6027"/>
    <w:rsid w:val="00FD608B"/>
    <w:rsid w:val="00FD61ED"/>
    <w:rsid w:val="00FD67B1"/>
    <w:rsid w:val="00FD6B58"/>
    <w:rsid w:val="00FD6BCE"/>
    <w:rsid w:val="00FD6C68"/>
    <w:rsid w:val="00FD7138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FA"/>
    <w:rsid w:val="00FE2231"/>
    <w:rsid w:val="00FE2235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080"/>
    <w:rsid w:val="00FF56F1"/>
    <w:rsid w:val="00FF5846"/>
    <w:rsid w:val="00FF59E6"/>
    <w:rsid w:val="00FF5A63"/>
    <w:rsid w:val="00FF5AEB"/>
    <w:rsid w:val="00FF62F3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B1C1D-0F21-450F-84F6-53BE06186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69718E-F161-4DFF-8EB3-94E457412E96}">
  <ds:schemaRefs>
    <ds:schemaRef ds:uri="http://schemas.openxmlformats.org/package/2006/metadata/core-properties"/>
    <ds:schemaRef ds:uri="f6ba49b0-bcda-4796-8236-5b5cc1493ace"/>
    <ds:schemaRef ds:uri="05716746-add9-412a-97a9-1b5167d151a3"/>
    <ds:schemaRef ds:uri="http://purl.org/dc/terms/"/>
    <ds:schemaRef ds:uri="http://schemas.microsoft.com/office/infopath/2007/PartnerControls"/>
    <ds:schemaRef ds:uri="4243d5be-521d-4052-81ca-f0f31ea6f2da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8032F51-50E4-40C8-BC47-C84A6E707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</TotalTime>
  <Pages>27</Pages>
  <Words>5075</Words>
  <Characters>22765</Characters>
  <Application>Microsoft Office Word</Application>
  <DocSecurity>0</DocSecurity>
  <Lines>189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27785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creator>montirasi@kpmg.co.th</dc:creator>
  <cp:lastModifiedBy>ชโลทร เจตนาธรรมจิต</cp:lastModifiedBy>
  <cp:revision>3</cp:revision>
  <cp:lastPrinted>2024-08-02T08:22:00Z</cp:lastPrinted>
  <dcterms:created xsi:type="dcterms:W3CDTF">2024-08-06T10:08:00Z</dcterms:created>
  <dcterms:modified xsi:type="dcterms:W3CDTF">2024-08-06T10:18:00Z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