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5A2CA" w14:textId="77777777" w:rsidR="00FB0AA2" w:rsidRPr="00FE1E01" w:rsidRDefault="00FB0AA2" w:rsidP="007058A1">
      <w:pPr>
        <w:spacing w:line="240" w:lineRule="auto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C72F63A" w14:textId="77777777" w:rsidR="00FB0AA2" w:rsidRPr="00FE1E01" w:rsidRDefault="00FB0AA2" w:rsidP="007058A1">
      <w:pPr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515CD68D" w14:textId="77777777" w:rsidR="00FB0AA2" w:rsidRPr="00FE1E01" w:rsidRDefault="00FB0AA2" w:rsidP="007058A1">
      <w:pPr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719FC400" w14:textId="77777777" w:rsidR="00FB0AA2" w:rsidRPr="00FE1E01" w:rsidRDefault="00FB0AA2" w:rsidP="007058A1">
      <w:pPr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192F199B" w14:textId="77777777" w:rsidR="00FB0AA2" w:rsidRPr="00FE1E01" w:rsidRDefault="00FB0AA2" w:rsidP="007058A1">
      <w:pPr>
        <w:spacing w:line="240" w:lineRule="auto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EF60E79" w14:textId="77777777" w:rsidR="00FB0AA2" w:rsidRPr="00FE1E01" w:rsidRDefault="00FB0AA2" w:rsidP="007058A1">
      <w:pPr>
        <w:spacing w:line="240" w:lineRule="auto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0961685" w14:textId="1B639D5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>บริษัท โกลบอล</w:t>
      </w:r>
      <w:r w:rsidR="00880EC8"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(มหาชน)  </w:t>
      </w:r>
    </w:p>
    <w:p w14:paraId="18EAA8A3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D543128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21EEBCD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ED026C0" w14:textId="57C732E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6C41B5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FE1E0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3</w:t>
      </w:r>
      <w:r w:rsidR="006C41B5">
        <w:rPr>
          <w:rFonts w:asciiTheme="majorBidi" w:hAnsiTheme="majorBidi" w:cstheme="majorBidi"/>
          <w:sz w:val="32"/>
          <w:szCs w:val="32"/>
        </w:rPr>
        <w:t xml:space="preserve">0 </w:t>
      </w:r>
      <w:r w:rsidR="006C41B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E1E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256</w:t>
      </w:r>
      <w:r w:rsidR="00037C46">
        <w:rPr>
          <w:rFonts w:asciiTheme="majorBidi" w:hAnsiTheme="majorBidi" w:cstheme="majorBidi"/>
          <w:sz w:val="32"/>
          <w:szCs w:val="32"/>
        </w:rPr>
        <w:t>7</w:t>
      </w:r>
    </w:p>
    <w:p w14:paraId="726B83F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แล</w:t>
      </w:r>
      <w:r w:rsidRPr="00FE1E01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1B384D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E1E01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7EFCC0D0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17DE40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5A27D33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9C307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CABB18B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C6FEB5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263E18" w14:textId="77777777" w:rsidR="00FB0AA2" w:rsidRPr="00FE1E01" w:rsidRDefault="00FB0AA2" w:rsidP="00FB0AA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B0AA2" w:rsidRPr="00FE1E01" w:rsidSect="005219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0828FE7B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B76D68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2ECF584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938E6A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2CB3A9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993BB0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79CA6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570F1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E9A862" w14:textId="77777777" w:rsidR="00FB0AA2" w:rsidRPr="00FE1E01" w:rsidRDefault="00FB0AA2" w:rsidP="00FB0AA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EDB40E" w14:textId="4B0C2EB6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โกลบอล</w:t>
      </w:r>
      <w:r w:rsidR="00880EC8"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bookmarkEnd w:id="0"/>
    </w:p>
    <w:p w14:paraId="002188FB" w14:textId="77777777" w:rsidR="00FB0AA2" w:rsidRPr="00FE1E01" w:rsidRDefault="00FB0AA2" w:rsidP="00FB0AA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E2AE5A3" w14:textId="5E364BDC" w:rsidR="007058A1" w:rsidRPr="00286E75" w:rsidRDefault="007058A1" w:rsidP="007058A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D56A8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D56A8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56A85">
        <w:rPr>
          <w:rFonts w:asciiTheme="majorBidi" w:hAnsiTheme="majorBidi" w:cstheme="majorBidi"/>
          <w:sz w:val="30"/>
          <w:szCs w:val="30"/>
        </w:rPr>
        <w:t xml:space="preserve">30 </w:t>
      </w:r>
      <w:r w:rsidRPr="00D56A8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56A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6A85">
        <w:rPr>
          <w:rFonts w:asciiTheme="majorBidi" w:hAnsiTheme="majorBidi" w:cstheme="majorBidi"/>
          <w:sz w:val="30"/>
          <w:szCs w:val="30"/>
        </w:rPr>
        <w:t>2567</w:t>
      </w:r>
      <w:r w:rsidRPr="00D56A85">
        <w:rPr>
          <w:rFonts w:asciiTheme="majorBidi" w:hAnsiTheme="majorBidi" w:cstheme="majorBidi"/>
          <w:sz w:val="30"/>
          <w:szCs w:val="30"/>
          <w:cs/>
        </w:rPr>
        <w:br/>
      </w:r>
      <w:r w:rsidRPr="00D56A85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D56A8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56A85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D56A85">
        <w:rPr>
          <w:rFonts w:asciiTheme="majorBidi" w:hAnsiTheme="majorBidi" w:cstheme="majorBidi"/>
          <w:sz w:val="30"/>
          <w:szCs w:val="30"/>
        </w:rPr>
        <w:t xml:space="preserve">30 </w:t>
      </w:r>
      <w:r w:rsidRPr="00D56A8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56A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6A85">
        <w:rPr>
          <w:rFonts w:asciiTheme="majorBidi" w:hAnsiTheme="majorBidi" w:cstheme="majorBidi"/>
          <w:sz w:val="30"/>
          <w:szCs w:val="30"/>
        </w:rPr>
        <w:t>2567</w:t>
      </w:r>
      <w:r w:rsidRPr="00D56A85">
        <w:rPr>
          <w:rFonts w:ascii="Angsana New" w:hAnsi="Angsana New"/>
          <w:sz w:val="30"/>
          <w:szCs w:val="30"/>
        </w:rPr>
        <w:t xml:space="preserve"> </w:t>
      </w:r>
      <w:r w:rsidRPr="00D56A8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Pr="00D56A85">
        <w:rPr>
          <w:rFonts w:ascii="Angsana New" w:hAnsi="Angsana New"/>
          <w:sz w:val="30"/>
          <w:szCs w:val="30"/>
        </w:rPr>
        <w:br/>
      </w:r>
      <w:r w:rsidRPr="00D56A85">
        <w:rPr>
          <w:rFonts w:ascii="Angsana New" w:hAnsi="Angsana New"/>
          <w:sz w:val="30"/>
          <w:szCs w:val="30"/>
          <w:cs/>
        </w:rPr>
        <w:t>และงบการเปลี่ยนแปลงส่วนของผู้ถือหุ้นเฉพาะกิจการ</w:t>
      </w:r>
      <w:r w:rsidRPr="00D56A85">
        <w:rPr>
          <w:rFonts w:ascii="Angsana New" w:hAnsi="Angsana New"/>
          <w:sz w:val="30"/>
          <w:szCs w:val="30"/>
        </w:rPr>
        <w:t xml:space="preserve"> </w:t>
      </w:r>
      <w:r w:rsidRPr="00D56A85">
        <w:rPr>
          <w:rFonts w:ascii="Angsana New" w:hAnsi="Angsana New"/>
          <w:sz w:val="30"/>
          <w:szCs w:val="30"/>
          <w:cs/>
        </w:rPr>
        <w:t>และงบกระแ</w:t>
      </w:r>
      <w:r w:rsidRPr="00D56A85">
        <w:rPr>
          <w:rFonts w:ascii="Angsana New" w:hAnsi="Angsana New" w:hint="cs"/>
          <w:sz w:val="30"/>
          <w:szCs w:val="30"/>
          <w:cs/>
        </w:rPr>
        <w:t>ส</w:t>
      </w:r>
      <w:r w:rsidRPr="00D56A85">
        <w:rPr>
          <w:rFonts w:ascii="Angsana New" w:hAnsi="Angsana New"/>
          <w:sz w:val="30"/>
          <w:szCs w:val="30"/>
          <w:cs/>
        </w:rPr>
        <w:t>เงินสดรวมและงบกระแสเงินสดเฉพาะกิจการ</w:t>
      </w:r>
      <w:r w:rsidRPr="00D56A85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D56A85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Pr="00D56A85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D56A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56A85">
        <w:rPr>
          <w:rFonts w:ascii="Angsana New" w:hAnsi="Angsana New"/>
          <w:spacing w:val="-4"/>
          <w:sz w:val="30"/>
          <w:szCs w:val="30"/>
        </w:rPr>
        <w:t>30</w:t>
      </w:r>
      <w:r w:rsidRPr="00D56A85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Pr="00D56A85">
        <w:rPr>
          <w:rFonts w:ascii="Angsana New" w:hAnsi="Angsana New"/>
          <w:spacing w:val="-4"/>
          <w:sz w:val="30"/>
          <w:szCs w:val="30"/>
        </w:rPr>
        <w:t>2567</w:t>
      </w:r>
      <w:r w:rsidRPr="00D56A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D56A8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D56A8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D56A8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56A85">
        <w:rPr>
          <w:rFonts w:asciiTheme="majorBidi" w:hAnsiTheme="majorBidi" w:cstheme="majorBidi"/>
          <w:sz w:val="30"/>
          <w:szCs w:val="30"/>
          <w:cs/>
        </w:rPr>
        <w:t>ของ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โกลบอลกรีนเคมิคอล จำกัด (มหาชน) และบริษัทย่อย และของเฉพาะบริษัท โกลบอลกรีนเคมิคอล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56A85">
        <w:rPr>
          <w:rFonts w:asciiTheme="majorBidi" w:hAnsiTheme="majorBidi" w:cstheme="majorBidi"/>
          <w:sz w:val="30"/>
          <w:szCs w:val="30"/>
        </w:rPr>
        <w:t>34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</w:t>
      </w:r>
      <w:r w:rsidRPr="00D56A8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8C0F4CA" w14:textId="77777777" w:rsidR="00FB0AA2" w:rsidRPr="007058A1" w:rsidRDefault="00FB0AA2" w:rsidP="00FB0A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D5F5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CBD30D" w14:textId="77777777" w:rsidR="00FB0AA2" w:rsidRPr="00FE1E01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C524B" w14:textId="1218ABD2" w:rsidR="00FB0AA2" w:rsidRPr="00FE1E01" w:rsidRDefault="00FB0AA2" w:rsidP="00FB0AA2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รหัส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</w:rPr>
        <w:t>2410</w:t>
      </w:r>
      <w:r w:rsidRPr="00FE1E01">
        <w:rPr>
          <w:rFonts w:asciiTheme="majorBidi" w:hAnsiTheme="majorBidi" w:cstheme="majorBidi"/>
          <w:sz w:val="30"/>
          <w:szCs w:val="30"/>
        </w:rPr>
        <w:t xml:space="preserve"> “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FE1E01">
        <w:rPr>
          <w:rFonts w:asciiTheme="majorBidi" w:hAnsiTheme="majorBidi" w:cstheme="majorBidi"/>
          <w:sz w:val="30"/>
          <w:szCs w:val="30"/>
        </w:rPr>
        <w:t>”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69DE669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29D087C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B0AA2" w:rsidRPr="00FE1E01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D5B5BAF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4D90BDB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8D51B" w14:textId="0A462698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C439B" w:rsidRPr="003C439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5F44A82" w14:textId="4144E428" w:rsidR="00FB0AA2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1A16F" w14:textId="77777777" w:rsidR="006D2C14" w:rsidRPr="00FE1E01" w:rsidRDefault="006D2C14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B3D0F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24E81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6DA0" w14:textId="32A66646" w:rsidR="00FB0AA2" w:rsidRDefault="00FB0AA2" w:rsidP="00FB0AA2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FE1E01">
        <w:rPr>
          <w:rFonts w:asciiTheme="majorBidi" w:hAnsiTheme="majorBidi" w:cstheme="majorBidi"/>
          <w:cs/>
        </w:rPr>
        <w:t>(</w:t>
      </w:r>
      <w:r w:rsidR="00294875">
        <w:rPr>
          <w:rFonts w:asciiTheme="majorBidi" w:hAnsiTheme="majorBidi" w:cstheme="majorBidi"/>
          <w:cs/>
          <w:lang w:val="en-US"/>
        </w:rPr>
        <w:t>ธัญลักษณ์ เกตุแก้ว</w:t>
      </w:r>
      <w:r w:rsidRPr="00FE1E01">
        <w:rPr>
          <w:rFonts w:asciiTheme="majorBidi" w:hAnsiTheme="majorBidi" w:cstheme="majorBidi"/>
          <w:cs/>
        </w:rPr>
        <w:t>)</w:t>
      </w:r>
    </w:p>
    <w:p w14:paraId="275C66E6" w14:textId="7777777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E1E01">
        <w:rPr>
          <w:rFonts w:asciiTheme="majorBidi" w:hAnsiTheme="majorBidi" w:cstheme="majorBidi"/>
          <w:cs/>
        </w:rPr>
        <w:t>ผู้สอบบัญชีรับอนุญาต</w:t>
      </w:r>
    </w:p>
    <w:p w14:paraId="1EE43BE1" w14:textId="30228335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E1E01">
        <w:rPr>
          <w:rFonts w:asciiTheme="majorBidi" w:hAnsiTheme="majorBidi" w:cstheme="majorBidi"/>
          <w:cs/>
        </w:rPr>
        <w:t xml:space="preserve">เลขทะเบียน </w:t>
      </w:r>
      <w:r w:rsidR="003C439B" w:rsidRPr="003C439B">
        <w:rPr>
          <w:rFonts w:asciiTheme="majorBidi" w:hAnsiTheme="majorBidi" w:cstheme="majorBidi"/>
          <w:lang w:val="en-US"/>
        </w:rPr>
        <w:t>8179</w:t>
      </w:r>
    </w:p>
    <w:p w14:paraId="34D9F4AA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8BF401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F36AB7F" w14:textId="7FDE64F5" w:rsidR="00FB0AA2" w:rsidRDefault="00FB0AA2" w:rsidP="00EE48F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D4170C" w14:textId="0BB361B0" w:rsidR="00EE48FF" w:rsidRPr="00EE48FF" w:rsidRDefault="00F604ED" w:rsidP="00EE48FF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6C41B5">
        <w:rPr>
          <w:rFonts w:asciiTheme="majorBidi" w:hAnsiTheme="majorBidi" w:cstheme="majorBidi"/>
          <w:sz w:val="30"/>
          <w:szCs w:val="30"/>
        </w:rPr>
        <w:t xml:space="preserve"> </w:t>
      </w:r>
      <w:r w:rsidR="006C41B5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EE48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48FF">
        <w:rPr>
          <w:rFonts w:asciiTheme="majorBidi" w:hAnsiTheme="majorBidi" w:cstheme="majorBidi"/>
          <w:sz w:val="30"/>
          <w:szCs w:val="30"/>
        </w:rPr>
        <w:t>256</w:t>
      </w:r>
      <w:r w:rsidR="00037C46">
        <w:rPr>
          <w:rFonts w:asciiTheme="majorBidi" w:hAnsiTheme="majorBidi" w:cstheme="majorBidi"/>
          <w:sz w:val="30"/>
          <w:szCs w:val="30"/>
        </w:rPr>
        <w:t>7</w:t>
      </w:r>
    </w:p>
    <w:sectPr w:rsidR="00EE48FF" w:rsidRPr="00EE48FF" w:rsidSect="00660BE9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57FAC" w14:textId="77777777" w:rsidR="00A00DA8" w:rsidRDefault="00A00DA8" w:rsidP="004956B4">
      <w:r>
        <w:separator/>
      </w:r>
    </w:p>
  </w:endnote>
  <w:endnote w:type="continuationSeparator" w:id="0">
    <w:p w14:paraId="3B2A4762" w14:textId="77777777" w:rsidR="00A00DA8" w:rsidRDefault="00A00DA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B3E48" w14:textId="77777777" w:rsidR="00190CFA" w:rsidRDefault="00190C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61807" w14:textId="77777777" w:rsidR="00190CFA" w:rsidRDefault="00190C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5FE24" w14:textId="77777777" w:rsidR="00A746EE" w:rsidRPr="006147EE" w:rsidRDefault="00A746EE" w:rsidP="00B4629C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BB90" w14:textId="77777777" w:rsidR="00A746EE" w:rsidRPr="00CC00FB" w:rsidRDefault="00A746EE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B8669" w14:textId="77777777" w:rsidR="00A00DA8" w:rsidRDefault="00A00DA8" w:rsidP="004956B4">
      <w:r>
        <w:separator/>
      </w:r>
    </w:p>
  </w:footnote>
  <w:footnote w:type="continuationSeparator" w:id="0">
    <w:p w14:paraId="19368ABE" w14:textId="77777777" w:rsidR="00A00DA8" w:rsidRDefault="00A00DA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DDF9F" w14:textId="77777777" w:rsidR="00190CFA" w:rsidRDefault="00190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48FDC" w14:textId="77777777" w:rsidR="00A746EE" w:rsidRPr="00CC3125" w:rsidRDefault="00A746EE" w:rsidP="00B4629C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20547" w14:textId="77777777" w:rsidR="00190CFA" w:rsidRDefault="00190C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347A6" w14:textId="77777777" w:rsidR="00A746EE" w:rsidRPr="00117F8E" w:rsidRDefault="00A746EE" w:rsidP="00B4629C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B20C" w14:textId="09C008AD" w:rsidR="00A746EE" w:rsidRDefault="00A746EE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197BF6" w14:textId="6F5671F1" w:rsidR="00DF7897" w:rsidRDefault="00DF7897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25E164C" w14:textId="4E8A433E" w:rsidR="004B5ACA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9426F00" w14:textId="77777777" w:rsidR="004B5ACA" w:rsidRPr="005F0C29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400520930">
    <w:abstractNumId w:val="6"/>
  </w:num>
  <w:num w:numId="2" w16cid:durableId="1010060559">
    <w:abstractNumId w:val="5"/>
  </w:num>
  <w:num w:numId="3" w16cid:durableId="2014793007">
    <w:abstractNumId w:val="9"/>
  </w:num>
  <w:num w:numId="4" w16cid:durableId="229078945">
    <w:abstractNumId w:val="7"/>
  </w:num>
  <w:num w:numId="5" w16cid:durableId="1057240245">
    <w:abstractNumId w:val="8"/>
  </w:num>
  <w:num w:numId="6" w16cid:durableId="328680362">
    <w:abstractNumId w:val="3"/>
  </w:num>
  <w:num w:numId="7" w16cid:durableId="1629896218">
    <w:abstractNumId w:val="2"/>
  </w:num>
  <w:num w:numId="8" w16cid:durableId="793643795">
    <w:abstractNumId w:val="0"/>
  </w:num>
  <w:num w:numId="9" w16cid:durableId="1280986358">
    <w:abstractNumId w:val="1"/>
  </w:num>
  <w:num w:numId="10" w16cid:durableId="559051564">
    <w:abstractNumId w:val="4"/>
  </w:num>
  <w:num w:numId="11" w16cid:durableId="1699887927">
    <w:abstractNumId w:val="21"/>
  </w:num>
  <w:num w:numId="12" w16cid:durableId="652488936">
    <w:abstractNumId w:val="18"/>
  </w:num>
  <w:num w:numId="13" w16cid:durableId="1151290807">
    <w:abstractNumId w:val="27"/>
  </w:num>
  <w:num w:numId="14" w16cid:durableId="566184728">
    <w:abstractNumId w:val="20"/>
  </w:num>
  <w:num w:numId="15" w16cid:durableId="987050955">
    <w:abstractNumId w:val="22"/>
  </w:num>
  <w:num w:numId="16" w16cid:durableId="497621821">
    <w:abstractNumId w:val="28"/>
  </w:num>
  <w:num w:numId="17" w16cid:durableId="1240674702">
    <w:abstractNumId w:val="30"/>
  </w:num>
  <w:num w:numId="18" w16cid:durableId="1632517845">
    <w:abstractNumId w:val="16"/>
  </w:num>
  <w:num w:numId="19" w16cid:durableId="1981377119">
    <w:abstractNumId w:val="26"/>
  </w:num>
  <w:num w:numId="20" w16cid:durableId="1070425818">
    <w:abstractNumId w:val="12"/>
  </w:num>
  <w:num w:numId="21" w16cid:durableId="1634167482">
    <w:abstractNumId w:val="13"/>
  </w:num>
  <w:num w:numId="22" w16cid:durableId="1415584933">
    <w:abstractNumId w:val="31"/>
  </w:num>
  <w:num w:numId="23" w16cid:durableId="3463702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11833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2836256">
    <w:abstractNumId w:val="11"/>
  </w:num>
  <w:num w:numId="26" w16cid:durableId="1483541489">
    <w:abstractNumId w:val="25"/>
  </w:num>
  <w:num w:numId="27" w16cid:durableId="698967825">
    <w:abstractNumId w:val="19"/>
  </w:num>
  <w:num w:numId="28" w16cid:durableId="129056035">
    <w:abstractNumId w:val="23"/>
  </w:num>
  <w:num w:numId="29" w16cid:durableId="59862907">
    <w:abstractNumId w:val="24"/>
  </w:num>
  <w:num w:numId="30" w16cid:durableId="1599559843">
    <w:abstractNumId w:val="14"/>
  </w:num>
  <w:num w:numId="31" w16cid:durableId="143858686">
    <w:abstractNumId w:val="29"/>
  </w:num>
  <w:num w:numId="32" w16cid:durableId="429278368">
    <w:abstractNumId w:val="10"/>
  </w:num>
  <w:num w:numId="33" w16cid:durableId="1036657725">
    <w:abstractNumId w:val="17"/>
  </w:num>
  <w:num w:numId="34" w16cid:durableId="126152835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46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5F63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CFA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6E75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9D4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1BDC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A8D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038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5ACA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5F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A46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A68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015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8C4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1B5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DF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8A1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9CB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A9"/>
    <w:rsid w:val="007427C9"/>
    <w:rsid w:val="00742C99"/>
    <w:rsid w:val="0074305A"/>
    <w:rsid w:val="00743085"/>
    <w:rsid w:val="00743857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BC8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9D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AC9"/>
    <w:rsid w:val="008567C3"/>
    <w:rsid w:val="00856F53"/>
    <w:rsid w:val="00857167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3B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627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3D8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8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722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1E8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09D6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8E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0F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7A1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90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25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5B0B"/>
    <w:rsid w:val="00C361C6"/>
    <w:rsid w:val="00C365C7"/>
    <w:rsid w:val="00C36AC2"/>
    <w:rsid w:val="00C37165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289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C6C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A85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94F"/>
    <w:rsid w:val="00DB2A5A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897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1FFF"/>
    <w:rsid w:val="00E3202A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C12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C6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6CF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107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B7E15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48FF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52F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35E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4ED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1C3C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935556-06F7-4716-8DC5-CAA72EC92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67</TotalTime>
  <Pages>3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28</cp:revision>
  <cp:lastPrinted>2022-04-28T11:04:00Z</cp:lastPrinted>
  <dcterms:created xsi:type="dcterms:W3CDTF">2022-07-18T08:47:00Z</dcterms:created>
  <dcterms:modified xsi:type="dcterms:W3CDTF">2024-07-23T10:48:00Z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