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8451"/>
      </w:tblGrid>
      <w:tr w:rsidR="00890EED" w:rsidRPr="00616564" w14:paraId="397705EC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1ADBE8" w14:textId="0C08CCB0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177332F8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90EED" w:rsidRPr="00616564" w14:paraId="40318CFE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2B008F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5AC12EE9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0EED" w:rsidRPr="00616564" w14:paraId="31AAE21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FAB8C6" w14:textId="011424BA" w:rsidR="00E95A9C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</w:tcPr>
          <w:p w14:paraId="788F6F39" w14:textId="0723A66B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0EED" w:rsidRPr="00616564" w14:paraId="45E48E6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B0FE27" w14:textId="7248555C" w:rsidR="005048BB" w:rsidRPr="00616564" w:rsidRDefault="00AA1075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</w:tcPr>
          <w:p w14:paraId="3812D790" w14:textId="5771A98C" w:rsidR="005048BB" w:rsidRPr="00616564" w:rsidRDefault="00C71F0F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B1BF3" w:rsidRPr="00616564" w14:paraId="7E5EA43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70A3974" w14:textId="7C7B9476" w:rsidR="00BB1BF3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</w:tcPr>
          <w:p w14:paraId="5E4B007D" w14:textId="2BCDFD88" w:rsidR="00BB1BF3" w:rsidRPr="00616564" w:rsidRDefault="00BB1BF3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7587" w:rsidRPr="00616564" w14:paraId="2ECFF81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74BC3D" w14:textId="00EB8E16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451" w:type="dxa"/>
          </w:tcPr>
          <w:p w14:paraId="40664774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B7587" w:rsidRPr="00616564" w14:paraId="3A401E4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1098" w:type="dxa"/>
            <w:shd w:val="clear" w:color="auto" w:fill="auto"/>
          </w:tcPr>
          <w:p w14:paraId="7B6C9697" w14:textId="2C43F5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451" w:type="dxa"/>
            <w:shd w:val="clear" w:color="auto" w:fill="auto"/>
          </w:tcPr>
          <w:p w14:paraId="0FDA06B6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B7587" w:rsidRPr="00616564" w14:paraId="41ADE86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8D753ED" w14:textId="35B39455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451" w:type="dxa"/>
            <w:shd w:val="clear" w:color="auto" w:fill="auto"/>
          </w:tcPr>
          <w:p w14:paraId="07BB90C7" w14:textId="77777777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3B7587" w:rsidRPr="00616564" w14:paraId="102D52F1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7BA7809" w14:textId="7DB3A1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451" w:type="dxa"/>
            <w:shd w:val="clear" w:color="auto" w:fill="auto"/>
          </w:tcPr>
          <w:p w14:paraId="579BD453" w14:textId="4D36B8AE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</w:tr>
      <w:tr w:rsidR="003B7587" w:rsidRPr="00616564" w14:paraId="1604DEF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D39269" w14:textId="4E05C4DB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451" w:type="dxa"/>
            <w:shd w:val="clear" w:color="auto" w:fill="auto"/>
          </w:tcPr>
          <w:p w14:paraId="10A49C17" w14:textId="77777777" w:rsidR="003B7587" w:rsidRPr="00616564" w:rsidRDefault="003B7587" w:rsidP="005C27E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="007830E9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043D0" w:rsidRPr="00616564" w14:paraId="635F9476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687DAFE5" w14:textId="029B2ECC" w:rsidR="005043D0" w:rsidRPr="00616564" w:rsidRDefault="00AA1075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451" w:type="dxa"/>
            <w:shd w:val="clear" w:color="auto" w:fill="auto"/>
          </w:tcPr>
          <w:p w14:paraId="38D1CAD8" w14:textId="2FB43636" w:rsidR="005043D0" w:rsidRPr="00616564" w:rsidRDefault="005043D0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F782D" w:rsidRPr="00616564" w14:paraId="6313AE3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DCFB8C6" w14:textId="11728F80" w:rsidR="001F782D" w:rsidRPr="00616564" w:rsidRDefault="00AA1075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451" w:type="dxa"/>
            <w:shd w:val="clear" w:color="auto" w:fill="auto"/>
          </w:tcPr>
          <w:p w14:paraId="14F055AE" w14:textId="119BF65A" w:rsidR="001F782D" w:rsidRPr="00616564" w:rsidRDefault="009D5B49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="00D258C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8D0184" w:rsidRPr="00616564" w14:paraId="087D6EF8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797C1D" w14:textId="388607CF" w:rsidR="008D0184" w:rsidRPr="00616564" w:rsidRDefault="008D0184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451" w:type="dxa"/>
            <w:shd w:val="clear" w:color="auto" w:fill="auto"/>
          </w:tcPr>
          <w:p w14:paraId="5E9B57A0" w14:textId="4A47996B" w:rsidR="008D0184" w:rsidRPr="00616564" w:rsidRDefault="008D0184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A2DCB" w:rsidRPr="00616564" w14:paraId="4B18885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6711182" w14:textId="14BA2325" w:rsidR="004A2DCB" w:rsidRPr="00616564" w:rsidRDefault="002D767E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D018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  <w:shd w:val="clear" w:color="auto" w:fill="auto"/>
          </w:tcPr>
          <w:p w14:paraId="4AB98B0F" w14:textId="230222CD" w:rsidR="004A2DCB" w:rsidRPr="00E429BA" w:rsidRDefault="004A2DCB" w:rsidP="004A2DCB">
            <w:pPr>
              <w:pStyle w:val="index"/>
              <w:tabs>
                <w:tab w:val="clear" w:pos="1134"/>
                <w:tab w:val="num" w:pos="1080"/>
                <w:tab w:val="left" w:pos="3735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A2DCB" w:rsidRPr="00616564" w14:paraId="6118480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4EB80BB" w14:textId="74F2AAB0" w:rsidR="004A2DCB" w:rsidRPr="00616564" w:rsidRDefault="00AA1075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D018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  <w:shd w:val="clear" w:color="auto" w:fill="auto"/>
          </w:tcPr>
          <w:p w14:paraId="79B648EB" w14:textId="784B89E0" w:rsidR="004A2DCB" w:rsidRPr="00616564" w:rsidRDefault="004A2DCB" w:rsidP="004A2DC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6165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ประมาณการหนี้สินและหนี้สินที่อาจเกิดขึ้นกับบุคคลหรือกิจการที่ไม่เกี่ยวข้องกัน</w:t>
            </w:r>
          </w:p>
        </w:tc>
      </w:tr>
    </w:tbl>
    <w:p w14:paraId="238CA212" w14:textId="1B2EBF75" w:rsidR="005F0C29" w:rsidRPr="00616564" w:rsidRDefault="005F0C29" w:rsidP="005F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</w:rPr>
      </w:pPr>
      <w:r w:rsidRPr="00616564">
        <w:rPr>
          <w:rFonts w:asciiTheme="majorBidi" w:hAnsiTheme="majorBidi" w:cstheme="majorBidi"/>
          <w:sz w:val="32"/>
          <w:szCs w:val="32"/>
        </w:rPr>
        <w:br w:type="page"/>
      </w:r>
    </w:p>
    <w:p w14:paraId="231509EA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A21FB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6A16D" w14:textId="50E7F7DE" w:rsidR="00492877" w:rsidRPr="00616564" w:rsidRDefault="003C2E4B" w:rsidP="00616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16564">
        <w:rPr>
          <w:rFonts w:asciiTheme="majorBidi" w:hAnsiTheme="majorBidi" w:hint="cs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ยจากคณะกรรมการเมื่อ</w:t>
      </w:r>
      <w:r w:rsidRPr="00FA4C48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FA4C4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31629">
        <w:rPr>
          <w:rFonts w:asciiTheme="majorBidi" w:hAnsiTheme="majorBidi"/>
          <w:spacing w:val="-2"/>
          <w:sz w:val="30"/>
          <w:szCs w:val="30"/>
        </w:rPr>
        <w:t>6</w:t>
      </w:r>
      <w:r w:rsidR="0051642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516421">
        <w:rPr>
          <w:rFonts w:asciiTheme="majorBidi" w:hAnsiTheme="majorBidi" w:hint="cs"/>
          <w:spacing w:val="-2"/>
          <w:sz w:val="30"/>
          <w:szCs w:val="30"/>
          <w:cs/>
        </w:rPr>
        <w:t>สิงหาคม</w:t>
      </w:r>
      <w:r w:rsidR="002D767E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2D767E">
        <w:rPr>
          <w:rFonts w:asciiTheme="majorBidi" w:hAnsiTheme="majorBidi"/>
          <w:spacing w:val="-2"/>
          <w:sz w:val="30"/>
          <w:szCs w:val="30"/>
        </w:rPr>
        <w:t>256</w:t>
      </w:r>
      <w:r w:rsidR="00297E2F">
        <w:rPr>
          <w:rFonts w:asciiTheme="majorBidi" w:hAnsiTheme="majorBidi"/>
          <w:spacing w:val="-2"/>
          <w:sz w:val="30"/>
          <w:szCs w:val="30"/>
        </w:rPr>
        <w:t>7</w:t>
      </w:r>
    </w:p>
    <w:p w14:paraId="5C4BCD8E" w14:textId="7777777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3199D32" w14:textId="306C6AE4" w:rsidR="00492877" w:rsidRPr="00616564" w:rsidRDefault="00492877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CF7BA74" w14:textId="06B8C7D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F7E7F" w14:textId="5088505C" w:rsidR="00492877" w:rsidRPr="00616564" w:rsidRDefault="00154F0A" w:rsidP="00492877">
      <w:pPr>
        <w:tabs>
          <w:tab w:val="clear" w:pos="454"/>
          <w:tab w:val="clear" w:pos="68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</w:t>
      </w:r>
      <w:r w:rsidRPr="00616564">
        <w:rPr>
          <w:rFonts w:asciiTheme="majorBidi" w:hAnsiTheme="majorBidi" w:cstheme="majorBidi"/>
          <w:sz w:val="30"/>
          <w:szCs w:val="30"/>
        </w:rPr>
        <w:t xml:space="preserve"> (</w:t>
      </w:r>
      <w:r w:rsidRPr="00616564">
        <w:rPr>
          <w:rFonts w:asciiTheme="majorBidi" w:hAnsiTheme="majorBidi" w:cstheme="majorBidi"/>
          <w:sz w:val="30"/>
          <w:szCs w:val="30"/>
          <w:cs/>
        </w:rPr>
        <w:t>มหาชน) (</w:t>
      </w:r>
      <w:r w:rsidRPr="00616564">
        <w:rPr>
          <w:rFonts w:asciiTheme="majorBidi" w:hAnsiTheme="majorBidi" w:cstheme="majorBidi"/>
          <w:sz w:val="30"/>
          <w:szCs w:val="30"/>
        </w:rPr>
        <w:t>“</w:t>
      </w:r>
      <w:r w:rsidRPr="0061656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</w:rPr>
        <w:t>”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Pr="00616564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 xml:space="preserve">2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616564">
        <w:rPr>
          <w:rFonts w:asciiTheme="majorBidi" w:hAnsiTheme="majorBidi" w:cstheme="majorBidi"/>
          <w:sz w:val="30"/>
          <w:szCs w:val="30"/>
        </w:rPr>
        <w:t xml:space="preserve">2560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616564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0A7B64D" w14:textId="77777777" w:rsidR="00E17563" w:rsidRPr="00616564" w:rsidRDefault="00E17563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3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7677"/>
      </w:tblGrid>
      <w:tr w:rsidR="00AE2B82" w:rsidRPr="00616564" w14:paraId="2FAB866B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EB80311" w14:textId="77777777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545A84F5" w14:textId="635B1E85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616564" w14:paraId="279A2814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250816C" w14:textId="6EF450D3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4582022C" w14:textId="77F9883D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ถนนมาบชลูด-แหลมสน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ห้วยโป่ง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  <w:tr w:rsidR="00AE2B82" w:rsidRPr="00616564" w14:paraId="6C6E4495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00055CA" w14:textId="4151C57F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07E80E03" w14:textId="736F7CC9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2C64" w:rsidRPr="00616564">
              <w:rPr>
                <w:rFonts w:asciiTheme="majorBidi" w:hAnsiTheme="majorBidi" w:cstheme="majorBidi"/>
                <w:sz w:val="30"/>
                <w:szCs w:val="30"/>
              </w:rPr>
              <w:t>, 10</w:t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6E34DF" w:rsidRPr="0061656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616564" w14:paraId="2C111800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D49EA82" w14:textId="5F12EBB9" w:rsidR="00123C74" w:rsidRPr="00616564" w:rsidRDefault="00123C74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77B66A18" w14:textId="4940663D" w:rsidR="00123C74" w:rsidRPr="00616564" w:rsidRDefault="00123C74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0BC8F4F6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923D6F" w14:textId="158481F4" w:rsidR="00331629" w:rsidRDefault="00331629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162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31629">
        <w:rPr>
          <w:rFonts w:asciiTheme="majorBidi" w:hAnsiTheme="majorBidi"/>
          <w:sz w:val="30"/>
          <w:szCs w:val="30"/>
          <w:cs/>
        </w:rPr>
        <w:t xml:space="preserve"> </w:t>
      </w:r>
      <w:r w:rsidRPr="00331629">
        <w:rPr>
          <w:rFonts w:asciiTheme="majorBidi" w:hAnsiTheme="majorBidi" w:cstheme="majorBidi"/>
          <w:sz w:val="30"/>
          <w:szCs w:val="30"/>
        </w:rPr>
        <w:t xml:space="preserve">5 </w:t>
      </w:r>
      <w:r w:rsidRPr="00331629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31629">
        <w:rPr>
          <w:rFonts w:asciiTheme="majorBidi" w:hAnsiTheme="majorBidi"/>
          <w:sz w:val="30"/>
          <w:szCs w:val="30"/>
          <w:cs/>
        </w:rPr>
        <w:t xml:space="preserve"> </w:t>
      </w:r>
      <w:r w:rsidRPr="00331629">
        <w:rPr>
          <w:rFonts w:asciiTheme="majorBidi" w:hAnsiTheme="majorBidi" w:cstheme="majorBidi"/>
          <w:sz w:val="30"/>
          <w:szCs w:val="30"/>
        </w:rPr>
        <w:t xml:space="preserve">2567 </w:t>
      </w:r>
      <w:r w:rsidRPr="00331629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Pr="00331629">
        <w:rPr>
          <w:rFonts w:asciiTheme="majorBidi" w:hAnsiTheme="majorBidi"/>
          <w:sz w:val="30"/>
          <w:szCs w:val="30"/>
          <w:cs/>
        </w:rPr>
        <w:t xml:space="preserve"> (“</w:t>
      </w:r>
      <w:r w:rsidRPr="00331629">
        <w:rPr>
          <w:rFonts w:asciiTheme="majorBidi" w:hAnsiTheme="majorBidi" w:cstheme="majorBidi"/>
          <w:sz w:val="30"/>
          <w:szCs w:val="30"/>
        </w:rPr>
        <w:t xml:space="preserve">SET”) </w:t>
      </w:r>
      <w:r w:rsidRPr="00331629">
        <w:rPr>
          <w:rFonts w:asciiTheme="majorBidi" w:hAnsiTheme="majorBidi" w:hint="cs"/>
          <w:sz w:val="30"/>
          <w:szCs w:val="30"/>
          <w:cs/>
        </w:rPr>
        <w:t>ได้ประกาศขึ้นเครื่องหมาย</w:t>
      </w:r>
      <w:r w:rsidRPr="00331629">
        <w:rPr>
          <w:rFonts w:asciiTheme="majorBidi" w:hAnsiTheme="majorBidi"/>
          <w:sz w:val="30"/>
          <w:szCs w:val="30"/>
          <w:cs/>
        </w:rPr>
        <w:t xml:space="preserve"> “</w:t>
      </w:r>
      <w:r w:rsidRPr="00331629">
        <w:rPr>
          <w:rFonts w:asciiTheme="majorBidi" w:hAnsiTheme="majorBidi" w:cstheme="majorBidi"/>
          <w:sz w:val="30"/>
          <w:szCs w:val="30"/>
        </w:rPr>
        <w:t xml:space="preserve">C” (Caution) </w:t>
      </w:r>
      <w:r w:rsidRPr="00331629">
        <w:rPr>
          <w:rFonts w:asciiTheme="majorBidi" w:hAnsiTheme="majorBidi" w:hint="cs"/>
          <w:sz w:val="30"/>
          <w:szCs w:val="30"/>
          <w:cs/>
        </w:rPr>
        <w:t>ให้หลักทรัพย์ของบริษัทเนื่องจากบริษัทมีการกระจายการถือหุ้นรายย่อยไม่เป็นไปตามเกณฑ์</w:t>
      </w:r>
      <w:r w:rsidRPr="00331629">
        <w:rPr>
          <w:rFonts w:asciiTheme="majorBidi" w:hAnsiTheme="majorBidi"/>
          <w:sz w:val="30"/>
          <w:szCs w:val="30"/>
          <w:cs/>
        </w:rPr>
        <w:t xml:space="preserve"> </w:t>
      </w:r>
      <w:r w:rsidRPr="00331629">
        <w:rPr>
          <w:rFonts w:asciiTheme="majorBidi" w:hAnsiTheme="majorBidi" w:hint="cs"/>
          <w:sz w:val="30"/>
          <w:szCs w:val="30"/>
          <w:cs/>
        </w:rPr>
        <w:t>ทั้งนี้บริษัทได้เผยแพร่แผนการแก้ไขเหตุ</w:t>
      </w:r>
      <w:r w:rsidR="00CE47FD">
        <w:rPr>
          <w:rFonts w:asciiTheme="majorBidi" w:hAnsiTheme="majorBidi" w:hint="cs"/>
          <w:sz w:val="30"/>
          <w:szCs w:val="30"/>
          <w:cs/>
        </w:rPr>
        <w:t>การณ์</w:t>
      </w:r>
      <w:r w:rsidRPr="00331629">
        <w:rPr>
          <w:rFonts w:asciiTheme="majorBidi" w:hAnsiTheme="majorBidi" w:hint="cs"/>
          <w:sz w:val="30"/>
          <w:szCs w:val="30"/>
          <w:cs/>
        </w:rPr>
        <w:t>ดังกล่าวแล้ว</w:t>
      </w:r>
      <w:r w:rsidR="007E09C5">
        <w:rPr>
          <w:rFonts w:asciiTheme="majorBidi" w:hAnsiTheme="majorBidi" w:hint="cs"/>
          <w:sz w:val="30"/>
          <w:szCs w:val="30"/>
          <w:cs/>
        </w:rPr>
        <w:t>ใน</w:t>
      </w:r>
      <w:r w:rsidR="006548A6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6548A6">
        <w:rPr>
          <w:rFonts w:asciiTheme="majorBidi" w:hAnsiTheme="majorBidi"/>
          <w:sz w:val="30"/>
          <w:szCs w:val="30"/>
        </w:rPr>
        <w:t xml:space="preserve">12 </w:t>
      </w:r>
      <w:r w:rsidR="006548A6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6548A6">
        <w:rPr>
          <w:rFonts w:asciiTheme="majorBidi" w:hAnsiTheme="majorBidi"/>
          <w:sz w:val="30"/>
          <w:szCs w:val="30"/>
        </w:rPr>
        <w:t>2567</w:t>
      </w:r>
    </w:p>
    <w:p w14:paraId="28E963F9" w14:textId="77777777" w:rsidR="00331629" w:rsidRDefault="00331629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28674" w14:textId="5AB3961A" w:rsidR="00AF3BB8" w:rsidRPr="00616564" w:rsidRDefault="00C65500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616564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แล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ะ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บริษัท ปตท</w:t>
      </w:r>
      <w:r w:rsidR="001D63F7" w:rsidRPr="00616564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616564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DD46BF3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7CCA6F" w14:textId="0A96FF7F" w:rsidR="00CD06B5" w:rsidRPr="00616564" w:rsidRDefault="00AB78CA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ริษัทดำเนินธุรกิจหลักเกี่ยวกับการผลิต จำหน่ายและขนส่งผลิตภัณฑ์โอลีโอเคมิคอล โดยมีผลิตภัณฑ์หลั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ก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ประกอบด้วย เม</w:t>
      </w:r>
      <w:r w:rsidR="00C02F60" w:rsidRPr="00616564">
        <w:rPr>
          <w:rFonts w:asciiTheme="majorBidi" w:hAnsiTheme="majorBidi" w:cstheme="majorBidi"/>
          <w:sz w:val="30"/>
          <w:szCs w:val="30"/>
          <w:cs/>
        </w:rPr>
        <w:t>ทิลเอสเทอร์ แฟตตี้แอลกอฮอลส์ แฟตตี้แอซิด แฟต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</w:p>
    <w:p w14:paraId="7F86EC8A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D4D61D" w14:textId="77777777" w:rsidR="003C439B" w:rsidRPr="00616564" w:rsidRDefault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178D29" w14:textId="7BD34396" w:rsidR="00C22AF3" w:rsidRPr="00616564" w:rsidRDefault="00C22AF3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309A8623" w14:textId="3318B7CB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05F28" w14:textId="49E36DA9" w:rsidR="008B0900" w:rsidRPr="00616564" w:rsidRDefault="008B0900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A768A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3C439B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>34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เรื่อง </w:t>
      </w:r>
      <w:r w:rsidRPr="00616564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และบริษัทย่อยสำหรับ</w:t>
      </w:r>
      <w:r w:rsidR="00594BFC" w:rsidRPr="00616564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31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ธันวาคม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256</w:t>
      </w:r>
      <w:r w:rsidR="002B4308">
        <w:rPr>
          <w:rFonts w:ascii="Angsana New" w:hAnsi="Angsana New"/>
          <w:sz w:val="30"/>
          <w:szCs w:val="30"/>
        </w:rPr>
        <w:t>6</w:t>
      </w:r>
    </w:p>
    <w:p w14:paraId="3E3F4B30" w14:textId="4252A44A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801514" w14:textId="7BF460D2" w:rsidR="008B0900" w:rsidRPr="00616564" w:rsidRDefault="00911A6D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  <w:cs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การจัดทำงบการเงินระหว่างกาล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31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ธันวาคม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256</w:t>
      </w:r>
      <w:r w:rsidR="002B4308">
        <w:rPr>
          <w:rFonts w:asciiTheme="majorBidi" w:eastAsia="Times New Roman" w:hAnsiTheme="majorBidi" w:cstheme="majorBidi"/>
          <w:color w:val="242424"/>
          <w:sz w:val="30"/>
          <w:szCs w:val="30"/>
        </w:rPr>
        <w:t>6</w:t>
      </w:r>
    </w:p>
    <w:p w14:paraId="0255ED60" w14:textId="77777777" w:rsidR="00645477" w:rsidRPr="00616564" w:rsidRDefault="006454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2529C" w14:textId="6A2703DA" w:rsidR="002C53B8" w:rsidRPr="00616564" w:rsidRDefault="002C53B8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D22C075" w14:textId="3BA2CC3C" w:rsidR="002C53B8" w:rsidRPr="00616564" w:rsidRDefault="002C53B8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1F8F4" w14:textId="5CC5F375" w:rsidR="003C439B" w:rsidRPr="00616564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>ความสัมพันธ์ที่มีกับบริษัทย่อย และการร่วมค้าที่ได้เปิดเผยในหมายเหตุข้อ</w:t>
      </w: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6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 xml:space="preserve">และ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7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C07ED9" w:rsidRPr="00616564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สำหรับบุคคลหรือกิจการอื่นที่เกี่ยวข้องกันไม่มีการเปลี่ยนแปลงอย่างมีสาระสำคัญในระหว่างงวด กลุ่มบริษัทมีรายการระหว่างกันที่มีนัยสำคัญในระหว่างงวดดังนี้</w:t>
      </w:r>
    </w:p>
    <w:p w14:paraId="7CECAE8B" w14:textId="7122549D" w:rsidR="008C2504" w:rsidRPr="00616564" w:rsidRDefault="008C2504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36"/>
        <w:gridCol w:w="1083"/>
        <w:gridCol w:w="237"/>
        <w:gridCol w:w="1085"/>
      </w:tblGrid>
      <w:tr w:rsidR="008D4464" w:rsidRPr="00A57F81" w14:paraId="7927623B" w14:textId="77777777" w:rsidTr="0043084A">
        <w:trPr>
          <w:trHeight w:val="119"/>
          <w:tblHeader/>
        </w:trPr>
        <w:tc>
          <w:tcPr>
            <w:tcW w:w="2272" w:type="pct"/>
            <w:shd w:val="clear" w:color="auto" w:fill="auto"/>
          </w:tcPr>
          <w:p w14:paraId="4355DB16" w14:textId="77777777" w:rsidR="008D4464" w:rsidRPr="00A57F81" w:rsidRDefault="008D4464" w:rsidP="00A046B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7F8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0" w:type="pct"/>
            <w:gridSpan w:val="3"/>
            <w:shd w:val="clear" w:color="auto" w:fill="auto"/>
          </w:tcPr>
          <w:p w14:paraId="4FC2C2FE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7DBF689B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shd w:val="clear" w:color="auto" w:fill="auto"/>
          </w:tcPr>
          <w:p w14:paraId="331CF673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464" w:rsidRPr="00DA5925" w14:paraId="79BAA76F" w14:textId="77777777" w:rsidTr="0043084A">
        <w:trPr>
          <w:tblHeader/>
        </w:trPr>
        <w:tc>
          <w:tcPr>
            <w:tcW w:w="2272" w:type="pct"/>
            <w:shd w:val="clear" w:color="auto" w:fill="auto"/>
          </w:tcPr>
          <w:p w14:paraId="76F06412" w14:textId="1C41E33E" w:rsidR="008D4464" w:rsidRPr="00DA592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51642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51642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51642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7" w:type="pct"/>
            <w:shd w:val="clear" w:color="auto" w:fill="auto"/>
          </w:tcPr>
          <w:p w14:paraId="7F3C0371" w14:textId="7C172222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3C5CFE76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69ACACF" w14:textId="01F872C8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0B634E27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BB9F7AB" w14:textId="57BFEC38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  <w:shd w:val="clear" w:color="auto" w:fill="auto"/>
          </w:tcPr>
          <w:p w14:paraId="285F6298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E562447" w14:textId="46C00E28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D4464" w:rsidRPr="00DA5925" w14:paraId="356D826C" w14:textId="77777777" w:rsidTr="00A046B8">
        <w:trPr>
          <w:trHeight w:val="63"/>
          <w:tblHeader/>
        </w:trPr>
        <w:tc>
          <w:tcPr>
            <w:tcW w:w="2272" w:type="pct"/>
            <w:shd w:val="clear" w:color="auto" w:fill="auto"/>
          </w:tcPr>
          <w:p w14:paraId="08B6400B" w14:textId="77777777" w:rsidR="008D4464" w:rsidRPr="00DA592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8" w:type="pct"/>
            <w:gridSpan w:val="7"/>
            <w:shd w:val="clear" w:color="auto" w:fill="auto"/>
          </w:tcPr>
          <w:p w14:paraId="52C39D11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464" w:rsidRPr="00DA5925" w14:paraId="7203C8C2" w14:textId="77777777" w:rsidTr="0043084A">
        <w:tc>
          <w:tcPr>
            <w:tcW w:w="2272" w:type="pct"/>
            <w:shd w:val="clear" w:color="auto" w:fill="auto"/>
          </w:tcPr>
          <w:p w14:paraId="45313CA1" w14:textId="77777777" w:rsidR="008D4464" w:rsidRPr="00DA592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57" w:type="pct"/>
            <w:shd w:val="clear" w:color="auto" w:fill="auto"/>
          </w:tcPr>
          <w:p w14:paraId="0CEFCCB3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668CAB31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D907189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69605C79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0C887A4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180877D2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7E97395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6421" w:rsidRPr="00DA5925" w14:paraId="75DD5B2A" w14:textId="77777777" w:rsidTr="0043084A">
        <w:tc>
          <w:tcPr>
            <w:tcW w:w="2272" w:type="pct"/>
            <w:shd w:val="clear" w:color="auto" w:fill="auto"/>
          </w:tcPr>
          <w:p w14:paraId="1639AC12" w14:textId="754E75B1" w:rsidR="00516421" w:rsidRPr="00DA45E4" w:rsidRDefault="00516421" w:rsidP="005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5E4">
              <w:rPr>
                <w:rFonts w:asciiTheme="majorBidi" w:hAnsi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3D8AF01A" w14:textId="2598B423" w:rsidR="00516421" w:rsidRPr="00A1352E" w:rsidRDefault="00331629" w:rsidP="005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629ECD1" w14:textId="77777777" w:rsidR="00516421" w:rsidRPr="001D4B3C" w:rsidRDefault="00516421" w:rsidP="0051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616EB975" w14:textId="418E3B37" w:rsidR="00516421" w:rsidRPr="00DA5925" w:rsidRDefault="00516421" w:rsidP="005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33C9A">
              <w:rPr>
                <w:rFonts w:asciiTheme="majorBidi" w:hAnsiTheme="majorBidi" w:cstheme="majorBidi"/>
                <w:sz w:val="30"/>
                <w:szCs w:val="30"/>
              </w:rPr>
              <w:t xml:space="preserve">                9 </w:t>
            </w:r>
          </w:p>
        </w:tc>
        <w:tc>
          <w:tcPr>
            <w:tcW w:w="130" w:type="pct"/>
            <w:shd w:val="clear" w:color="auto" w:fill="auto"/>
          </w:tcPr>
          <w:p w14:paraId="6FCDABCC" w14:textId="77777777" w:rsidR="00516421" w:rsidRPr="00DA5925" w:rsidRDefault="00516421" w:rsidP="005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0449956" w14:textId="24ED4E3A" w:rsidR="00516421" w:rsidRPr="00DA5925" w:rsidRDefault="00331629" w:rsidP="005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22BB4532" w14:textId="77777777" w:rsidR="00516421" w:rsidRPr="00DA5925" w:rsidRDefault="00516421" w:rsidP="005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55A578C" w14:textId="4F15DF5C" w:rsidR="00516421" w:rsidRPr="00DA5925" w:rsidRDefault="00516421" w:rsidP="005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33C9A">
              <w:rPr>
                <w:rFonts w:asciiTheme="majorBidi" w:hAnsiTheme="majorBidi" w:cstheme="majorBidi"/>
                <w:sz w:val="30"/>
                <w:szCs w:val="30"/>
              </w:rPr>
              <w:t xml:space="preserve">                9 </w:t>
            </w:r>
          </w:p>
        </w:tc>
      </w:tr>
      <w:tr w:rsidR="00516421" w:rsidRPr="00DA5925" w14:paraId="3086B6B5" w14:textId="77777777" w:rsidTr="0043084A">
        <w:tc>
          <w:tcPr>
            <w:tcW w:w="2272" w:type="pct"/>
            <w:shd w:val="clear" w:color="auto" w:fill="auto"/>
          </w:tcPr>
          <w:p w14:paraId="47FF5B22" w14:textId="264129B9" w:rsidR="00516421" w:rsidRPr="00DA45E4" w:rsidRDefault="00516421" w:rsidP="005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5E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2A581160" w14:textId="54859D38" w:rsidR="00516421" w:rsidRPr="00DA5925" w:rsidRDefault="00331629" w:rsidP="005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0" w:type="pct"/>
            <w:shd w:val="clear" w:color="auto" w:fill="auto"/>
          </w:tcPr>
          <w:p w14:paraId="0F9F6A8B" w14:textId="77777777" w:rsidR="00516421" w:rsidRPr="00DA5925" w:rsidRDefault="00516421" w:rsidP="00516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1C701BA" w14:textId="1058D089" w:rsidR="00516421" w:rsidRPr="00DA5925" w:rsidRDefault="00516421" w:rsidP="005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2A3900">
              <w:rPr>
                <w:rFonts w:asciiTheme="majorBidi" w:hAnsiTheme="majorBidi"/>
                <w:sz w:val="30"/>
                <w:szCs w:val="30"/>
              </w:rPr>
              <w:t>113</w:t>
            </w:r>
          </w:p>
        </w:tc>
        <w:tc>
          <w:tcPr>
            <w:tcW w:w="130" w:type="pct"/>
            <w:shd w:val="clear" w:color="auto" w:fill="auto"/>
          </w:tcPr>
          <w:p w14:paraId="7A9A355A" w14:textId="77777777" w:rsidR="00516421" w:rsidRPr="00DA5925" w:rsidRDefault="00516421" w:rsidP="005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8FDB669" w14:textId="069B0581" w:rsidR="00516421" w:rsidRPr="00DA5925" w:rsidRDefault="00331629" w:rsidP="005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1" w:type="pct"/>
            <w:shd w:val="clear" w:color="auto" w:fill="auto"/>
          </w:tcPr>
          <w:p w14:paraId="084B7F3D" w14:textId="77777777" w:rsidR="00516421" w:rsidRPr="00DA5925" w:rsidRDefault="00516421" w:rsidP="005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35CF743" w14:textId="07E49D15" w:rsidR="00516421" w:rsidRPr="00DA5925" w:rsidRDefault="00516421" w:rsidP="0051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2A3900">
              <w:rPr>
                <w:rFonts w:asciiTheme="majorBidi" w:hAnsiTheme="majorBidi"/>
                <w:sz w:val="30"/>
                <w:szCs w:val="30"/>
              </w:rPr>
              <w:t>113</w:t>
            </w:r>
          </w:p>
        </w:tc>
      </w:tr>
      <w:tr w:rsidR="0043084A" w:rsidRPr="00CE2AED" w14:paraId="41702B6A" w14:textId="77777777" w:rsidTr="0043084A">
        <w:tc>
          <w:tcPr>
            <w:tcW w:w="2272" w:type="pct"/>
            <w:shd w:val="clear" w:color="auto" w:fill="auto"/>
          </w:tcPr>
          <w:p w14:paraId="3B1C10C6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3EBC5FA9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BAEA72A" w14:textId="77777777" w:rsidR="0043084A" w:rsidRPr="00CE2AED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64FEF1E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3952B36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CA7A43D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6548808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3F38CDF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0DDFE574" w14:textId="77777777" w:rsidTr="0043084A">
        <w:tc>
          <w:tcPr>
            <w:tcW w:w="2272" w:type="pct"/>
            <w:shd w:val="clear" w:color="auto" w:fill="auto"/>
          </w:tcPr>
          <w:p w14:paraId="1DFF65D0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69F1A3A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620BF6B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15C661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30C4F0FF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E5E376A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F8089A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12D31E5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0898ACA6" w14:textId="77777777" w:rsidTr="0043084A">
        <w:tc>
          <w:tcPr>
            <w:tcW w:w="2272" w:type="pct"/>
            <w:shd w:val="clear" w:color="auto" w:fill="auto"/>
          </w:tcPr>
          <w:p w14:paraId="201027EA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26D7EF30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4FFBA3C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19879AC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71808835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AF6597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07D2AF41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89A0AAF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7B0C9A19" w14:textId="77777777" w:rsidTr="0043084A">
        <w:tc>
          <w:tcPr>
            <w:tcW w:w="2272" w:type="pct"/>
            <w:shd w:val="clear" w:color="auto" w:fill="auto"/>
          </w:tcPr>
          <w:p w14:paraId="0F603F07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7A5E96F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9D1FD50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7EFA47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2F85C1ED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96D6043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412C8E7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FB2023C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09502C4F" w14:textId="77777777" w:rsidTr="0043084A">
        <w:tc>
          <w:tcPr>
            <w:tcW w:w="2272" w:type="pct"/>
            <w:shd w:val="clear" w:color="auto" w:fill="auto"/>
          </w:tcPr>
          <w:p w14:paraId="2D880C69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750E70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5BC7519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9E533B2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28FD17E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08B6D90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FF6E2F6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D6DD34E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43084A" w:rsidRPr="00DA5925" w14:paraId="026E259D" w14:textId="77777777" w:rsidTr="0043084A">
        <w:tc>
          <w:tcPr>
            <w:tcW w:w="2272" w:type="pct"/>
            <w:shd w:val="clear" w:color="auto" w:fill="auto"/>
          </w:tcPr>
          <w:p w14:paraId="073E6AA3" w14:textId="3AD396A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บริษัทใหญ่</w:t>
            </w:r>
          </w:p>
        </w:tc>
        <w:tc>
          <w:tcPr>
            <w:tcW w:w="557" w:type="pct"/>
            <w:shd w:val="clear" w:color="auto" w:fill="auto"/>
          </w:tcPr>
          <w:p w14:paraId="008D9CA0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3BE5C72" w14:textId="77777777" w:rsidR="0043084A" w:rsidRPr="00DA5925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8ED75B4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8C95C19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FDEFF87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8FDACB7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6D7DE0A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40429A" w:rsidRPr="00DA5925" w14:paraId="07A5520E" w14:textId="77777777" w:rsidTr="0043084A">
        <w:tc>
          <w:tcPr>
            <w:tcW w:w="2272" w:type="pct"/>
            <w:shd w:val="clear" w:color="auto" w:fill="auto"/>
          </w:tcPr>
          <w:p w14:paraId="56A5B4CD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2E16023B" w14:textId="3A8A9BCB" w:rsidR="0040429A" w:rsidRPr="00DA5925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1,418</w:t>
            </w:r>
          </w:p>
        </w:tc>
        <w:tc>
          <w:tcPr>
            <w:tcW w:w="130" w:type="pct"/>
            <w:shd w:val="clear" w:color="auto" w:fill="auto"/>
          </w:tcPr>
          <w:p w14:paraId="1D604F2D" w14:textId="77777777" w:rsidR="0040429A" w:rsidRPr="00DA5925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2CA3E9A" w14:textId="23D80AF6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130" w:type="pct"/>
            <w:shd w:val="clear" w:color="auto" w:fill="auto"/>
          </w:tcPr>
          <w:p w14:paraId="73D057D5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AC687EF" w14:textId="3AC534E2" w:rsidR="0040429A" w:rsidRPr="00A4064E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1,418</w:t>
            </w:r>
          </w:p>
        </w:tc>
        <w:tc>
          <w:tcPr>
            <w:tcW w:w="131" w:type="pct"/>
            <w:shd w:val="clear" w:color="auto" w:fill="auto"/>
          </w:tcPr>
          <w:p w14:paraId="4D59918C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0318AC5" w14:textId="009BF513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</w:tr>
      <w:tr w:rsidR="0040429A" w:rsidRPr="00DA5925" w14:paraId="4CE82BB7" w14:textId="77777777" w:rsidTr="0043084A">
        <w:tc>
          <w:tcPr>
            <w:tcW w:w="2272" w:type="pct"/>
            <w:shd w:val="clear" w:color="auto" w:fill="auto"/>
          </w:tcPr>
          <w:p w14:paraId="6C499630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5E139302" w14:textId="2C381351" w:rsidR="0040429A" w:rsidRPr="00DA5925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30" w:type="pct"/>
            <w:shd w:val="clear" w:color="auto" w:fill="auto"/>
          </w:tcPr>
          <w:p w14:paraId="2FFB8DB7" w14:textId="77777777" w:rsidR="0040429A" w:rsidRPr="00DA5925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0788516" w14:textId="7392E2FD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30" w:type="pct"/>
            <w:shd w:val="clear" w:color="auto" w:fill="auto"/>
          </w:tcPr>
          <w:p w14:paraId="0A969482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CBE7D6" w14:textId="11C0EEFB" w:rsidR="0040429A" w:rsidRPr="00A4064E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111</w:t>
            </w:r>
          </w:p>
        </w:tc>
        <w:tc>
          <w:tcPr>
            <w:tcW w:w="131" w:type="pct"/>
            <w:shd w:val="clear" w:color="auto" w:fill="auto"/>
          </w:tcPr>
          <w:p w14:paraId="2289E7D1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F8F060F" w14:textId="295EC295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331629" w:rsidRPr="00DA5925" w14:paraId="530CE44D" w14:textId="77777777" w:rsidTr="0043084A">
        <w:tc>
          <w:tcPr>
            <w:tcW w:w="2272" w:type="pct"/>
            <w:shd w:val="clear" w:color="auto" w:fill="auto"/>
          </w:tcPr>
          <w:p w14:paraId="2805C769" w14:textId="2A54E9D5" w:rsidR="00331629" w:rsidRPr="00DA5925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00BFD96C" w14:textId="169B4701" w:rsidR="00331629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5B04A248" w14:textId="77777777" w:rsidR="00331629" w:rsidRPr="00DA5925" w:rsidRDefault="00331629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BD277C7" w14:textId="6B8F94D2" w:rsidR="00331629" w:rsidRPr="00826884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449E782" w14:textId="77777777" w:rsidR="00331629" w:rsidRPr="00DA5925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2433461" w14:textId="319CC696" w:rsidR="00331629" w:rsidRPr="00A4064E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373D3206" w14:textId="77777777" w:rsidR="00331629" w:rsidRPr="00DA5925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1B4E047" w14:textId="2C8EF88E" w:rsidR="00331629" w:rsidRPr="00826884" w:rsidRDefault="008156B7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429A" w:rsidRPr="00DA5925" w14:paraId="321A805A" w14:textId="77777777" w:rsidTr="0043084A">
        <w:tc>
          <w:tcPr>
            <w:tcW w:w="2272" w:type="pct"/>
            <w:shd w:val="clear" w:color="auto" w:fill="auto"/>
          </w:tcPr>
          <w:p w14:paraId="3978E78C" w14:textId="5591B248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7" w:type="pct"/>
            <w:shd w:val="clear" w:color="auto" w:fill="auto"/>
          </w:tcPr>
          <w:p w14:paraId="6E57BDD3" w14:textId="5DFFB4CC" w:rsidR="0040429A" w:rsidRPr="002B0BFE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371A2AEF" w14:textId="77777777" w:rsidR="0040429A" w:rsidRPr="00DA5925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1EDE03B" w14:textId="57180E1D" w:rsidR="0040429A" w:rsidRPr="007F1AD4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1DBFDCE6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48A3680" w14:textId="667B3332" w:rsidR="0040429A" w:rsidRPr="002B0BFE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131" w:type="pct"/>
            <w:shd w:val="clear" w:color="auto" w:fill="auto"/>
          </w:tcPr>
          <w:p w14:paraId="2559C044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F31BC87" w14:textId="5DAC6DBF" w:rsidR="0040429A" w:rsidRPr="007F1AD4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</w:tr>
      <w:tr w:rsidR="0040429A" w:rsidRPr="00DA5925" w14:paraId="6E376122" w14:textId="77777777" w:rsidTr="0043084A">
        <w:tc>
          <w:tcPr>
            <w:tcW w:w="2272" w:type="pct"/>
            <w:shd w:val="clear" w:color="auto" w:fill="auto"/>
          </w:tcPr>
          <w:p w14:paraId="01E1E327" w14:textId="054B0479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  <w:shd w:val="clear" w:color="auto" w:fill="auto"/>
          </w:tcPr>
          <w:p w14:paraId="51D3F036" w14:textId="503ECF65" w:rsidR="0040429A" w:rsidRPr="00DA5925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41</w:t>
            </w:r>
          </w:p>
        </w:tc>
        <w:tc>
          <w:tcPr>
            <w:tcW w:w="130" w:type="pct"/>
            <w:shd w:val="clear" w:color="auto" w:fill="auto"/>
          </w:tcPr>
          <w:p w14:paraId="4AB3256E" w14:textId="77777777" w:rsidR="0040429A" w:rsidRPr="00DA5925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5AFC753" w14:textId="15276F3B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0" w:type="pct"/>
            <w:shd w:val="clear" w:color="auto" w:fill="auto"/>
          </w:tcPr>
          <w:p w14:paraId="537E973D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A7CE211" w14:textId="6F6FD4B2" w:rsidR="0040429A" w:rsidRPr="00A4064E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41</w:t>
            </w:r>
          </w:p>
        </w:tc>
        <w:tc>
          <w:tcPr>
            <w:tcW w:w="131" w:type="pct"/>
            <w:shd w:val="clear" w:color="auto" w:fill="auto"/>
          </w:tcPr>
          <w:p w14:paraId="63F97706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457FAA4" w14:textId="5180587E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40429A" w:rsidRPr="00DA5925" w14:paraId="5562D4A7" w14:textId="77777777" w:rsidTr="0043084A">
        <w:tc>
          <w:tcPr>
            <w:tcW w:w="2272" w:type="pct"/>
            <w:shd w:val="clear" w:color="auto" w:fill="auto"/>
          </w:tcPr>
          <w:p w14:paraId="5D96436B" w14:textId="0EF9D6CD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57" w:type="pct"/>
            <w:shd w:val="clear" w:color="auto" w:fill="auto"/>
          </w:tcPr>
          <w:p w14:paraId="68A559A1" w14:textId="14A726FE" w:rsidR="0040429A" w:rsidRPr="00DA5925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A6C55B3" w14:textId="77777777" w:rsidR="0040429A" w:rsidRPr="00DA5925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9207033" w14:textId="2DF7EA5D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30" w:type="pct"/>
            <w:shd w:val="clear" w:color="auto" w:fill="auto"/>
          </w:tcPr>
          <w:p w14:paraId="0C7D0289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2D7097A" w14:textId="303FA64E" w:rsidR="0040429A" w:rsidRPr="00A4064E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E9360A3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6EF4CD1" w14:textId="158E78A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297E2F" w:rsidRPr="003B71FD" w14:paraId="1CC117FA" w14:textId="77777777" w:rsidTr="0043084A">
        <w:tc>
          <w:tcPr>
            <w:tcW w:w="2272" w:type="pct"/>
            <w:shd w:val="clear" w:color="auto" w:fill="auto"/>
          </w:tcPr>
          <w:p w14:paraId="5881DFC2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0971FA42" w14:textId="577D14AF" w:rsidR="00297E2F" w:rsidRPr="003B71FD" w:rsidRDefault="00297E2F" w:rsidP="003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749A7537" w14:textId="77777777" w:rsidR="00297E2F" w:rsidRPr="003B71FD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648FA482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75A6EDDC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1FFFFA93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3A3C9160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40A1DDA7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0429A" w:rsidRPr="003B71FD" w14:paraId="243C9157" w14:textId="77777777" w:rsidTr="0043084A">
        <w:tc>
          <w:tcPr>
            <w:tcW w:w="2272" w:type="pct"/>
            <w:shd w:val="clear" w:color="auto" w:fill="auto"/>
          </w:tcPr>
          <w:p w14:paraId="5A23A140" w14:textId="6C57919D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  <w:shd w:val="clear" w:color="auto" w:fill="auto"/>
          </w:tcPr>
          <w:p w14:paraId="23EDEEC4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79ED98DC" w14:textId="77777777" w:rsidR="0040429A" w:rsidRPr="003B71FD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2B0E30F3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5A78AC06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626C4289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6E41723C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5FC85A49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0429A" w:rsidRPr="003B71FD" w14:paraId="19478ED6" w14:textId="77777777" w:rsidTr="0043084A">
        <w:tc>
          <w:tcPr>
            <w:tcW w:w="2272" w:type="pct"/>
            <w:shd w:val="clear" w:color="auto" w:fill="auto"/>
          </w:tcPr>
          <w:p w14:paraId="126E6C41" w14:textId="47D429AF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313BB64E" w14:textId="4E26BA26" w:rsidR="0040429A" w:rsidRPr="00331629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ACDAD1E" w14:textId="77777777" w:rsidR="0040429A" w:rsidRPr="003B71FD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1F774F7C" w14:textId="0B49CDDF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F311DFD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5A5859DC" w14:textId="23DA88C9" w:rsidR="0040429A" w:rsidRPr="00331629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0A7C3CCB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5B34F27D" w14:textId="780B0C16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0429A" w:rsidRPr="003B71FD" w14:paraId="4938F0B3" w14:textId="77777777" w:rsidTr="0043084A">
        <w:tc>
          <w:tcPr>
            <w:tcW w:w="2272" w:type="pct"/>
            <w:shd w:val="clear" w:color="auto" w:fill="auto"/>
          </w:tcPr>
          <w:p w14:paraId="093BA71B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0866903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4F776664" w14:textId="77777777" w:rsidR="0040429A" w:rsidRPr="003B71FD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329FDD0D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39F00394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47C62606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17AD852E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76DAF6BF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0429A" w:rsidRPr="00DA5925" w14:paraId="0D20B845" w14:textId="77777777" w:rsidTr="0043084A">
        <w:tc>
          <w:tcPr>
            <w:tcW w:w="2272" w:type="pct"/>
            <w:shd w:val="clear" w:color="auto" w:fill="auto"/>
          </w:tcPr>
          <w:p w14:paraId="3FED2E9F" w14:textId="41DAD8F5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7" w:type="pct"/>
            <w:shd w:val="clear" w:color="auto" w:fill="auto"/>
          </w:tcPr>
          <w:p w14:paraId="09225F7C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06B5C3BC" w14:textId="77777777" w:rsidR="0040429A" w:rsidRPr="00DA5925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622B2CE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7C324274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F2C5022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20AE2B8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6A899CB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429A" w:rsidRPr="00DA5925" w14:paraId="66922003" w14:textId="77777777" w:rsidTr="0043084A">
        <w:tc>
          <w:tcPr>
            <w:tcW w:w="2272" w:type="pct"/>
            <w:shd w:val="clear" w:color="auto" w:fill="auto"/>
          </w:tcPr>
          <w:p w14:paraId="75626CBD" w14:textId="1B5B8685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5BF28ABD" w14:textId="0ECE3714" w:rsidR="0040429A" w:rsidRPr="00DA5925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594</w:t>
            </w:r>
          </w:p>
        </w:tc>
        <w:tc>
          <w:tcPr>
            <w:tcW w:w="130" w:type="pct"/>
            <w:shd w:val="clear" w:color="auto" w:fill="auto"/>
          </w:tcPr>
          <w:p w14:paraId="02C16D13" w14:textId="77777777" w:rsidR="0040429A" w:rsidRPr="00DA5925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1822168" w14:textId="688C7541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100</w:t>
            </w:r>
          </w:p>
        </w:tc>
        <w:tc>
          <w:tcPr>
            <w:tcW w:w="130" w:type="pct"/>
            <w:shd w:val="clear" w:color="auto" w:fill="auto"/>
          </w:tcPr>
          <w:p w14:paraId="084872C5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E67ADD5" w14:textId="35B3A5DB" w:rsidR="0040429A" w:rsidRPr="00DA5925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131" w:type="pct"/>
            <w:shd w:val="clear" w:color="auto" w:fill="auto"/>
          </w:tcPr>
          <w:p w14:paraId="4A849C0B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C633FC4" w14:textId="6A570514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40429A" w:rsidRPr="00DA5925" w14:paraId="7CE3B706" w14:textId="77777777" w:rsidTr="0043084A">
        <w:tc>
          <w:tcPr>
            <w:tcW w:w="2272" w:type="pct"/>
            <w:shd w:val="clear" w:color="auto" w:fill="auto"/>
          </w:tcPr>
          <w:p w14:paraId="0EE2FCD1" w14:textId="574DF28B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35099CB7" w14:textId="5A8868A9" w:rsidR="0040429A" w:rsidRPr="00DA5925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130" w:type="pct"/>
            <w:shd w:val="clear" w:color="auto" w:fill="auto"/>
          </w:tcPr>
          <w:p w14:paraId="4CCDFA90" w14:textId="77777777" w:rsidR="0040429A" w:rsidRPr="00DA5925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512373D" w14:textId="653FB3F1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30" w:type="pct"/>
            <w:shd w:val="clear" w:color="auto" w:fill="auto"/>
          </w:tcPr>
          <w:p w14:paraId="76DDD93A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7E37D82" w14:textId="287700C8" w:rsidR="0040429A" w:rsidRPr="00DA5925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1" w:type="pct"/>
            <w:shd w:val="clear" w:color="auto" w:fill="auto"/>
          </w:tcPr>
          <w:p w14:paraId="2D52AC62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7AC025E" w14:textId="46D24884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40429A" w:rsidRPr="00DA5925" w14:paraId="666AD83E" w14:textId="77777777" w:rsidTr="0043084A">
        <w:tc>
          <w:tcPr>
            <w:tcW w:w="2272" w:type="pct"/>
            <w:shd w:val="clear" w:color="auto" w:fill="auto"/>
          </w:tcPr>
          <w:p w14:paraId="62DCF2E1" w14:textId="645E9F00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7" w:type="pct"/>
            <w:shd w:val="clear" w:color="auto" w:fill="auto"/>
          </w:tcPr>
          <w:p w14:paraId="515E888A" w14:textId="70ACBE9C" w:rsidR="0040429A" w:rsidRPr="00DA5925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2A8F811" w14:textId="77777777" w:rsidR="0040429A" w:rsidRPr="00DA5925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741672A" w14:textId="57E714DE" w:rsidR="0040429A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31F7892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961495D" w14:textId="6FCE62EB" w:rsidR="0040429A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1" w:type="pct"/>
            <w:shd w:val="clear" w:color="auto" w:fill="auto"/>
          </w:tcPr>
          <w:p w14:paraId="144843D6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35F346C" w14:textId="0C34D69C" w:rsidR="0040429A" w:rsidRPr="007F1AD4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32</w:t>
            </w:r>
          </w:p>
        </w:tc>
      </w:tr>
      <w:tr w:rsidR="0040429A" w:rsidRPr="003B71FD" w14:paraId="7ED286B2" w14:textId="77777777" w:rsidTr="0043084A">
        <w:tc>
          <w:tcPr>
            <w:tcW w:w="2272" w:type="pct"/>
            <w:shd w:val="clear" w:color="auto" w:fill="auto"/>
          </w:tcPr>
          <w:p w14:paraId="7B0A7D74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C7BC187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12BC3196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58C6FD4A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64EFE9C1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62E78434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66C798BA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123B0F9C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0429A" w:rsidRPr="00686947" w14:paraId="6038D788" w14:textId="77777777" w:rsidTr="0043084A">
        <w:tc>
          <w:tcPr>
            <w:tcW w:w="2272" w:type="pct"/>
            <w:shd w:val="clear" w:color="auto" w:fill="auto"/>
          </w:tcPr>
          <w:p w14:paraId="6D864F40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7" w:type="pct"/>
            <w:shd w:val="clear" w:color="auto" w:fill="auto"/>
          </w:tcPr>
          <w:p w14:paraId="549B3C5D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6267AE33" w14:textId="77777777" w:rsidR="0040429A" w:rsidRPr="00686947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E92C261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F37D3A3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BBEEA3C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262CC75B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EE8B372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40429A" w:rsidRPr="00686947" w14:paraId="58532E55" w14:textId="77777777" w:rsidTr="0043084A">
        <w:tc>
          <w:tcPr>
            <w:tcW w:w="2272" w:type="pct"/>
            <w:shd w:val="clear" w:color="auto" w:fill="auto"/>
          </w:tcPr>
          <w:p w14:paraId="7FB1624E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53154BBC" w14:textId="610EFB48" w:rsidR="0040429A" w:rsidRPr="00686947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3,553</w:t>
            </w:r>
          </w:p>
        </w:tc>
        <w:tc>
          <w:tcPr>
            <w:tcW w:w="130" w:type="pct"/>
            <w:shd w:val="clear" w:color="auto" w:fill="auto"/>
          </w:tcPr>
          <w:p w14:paraId="73075FCF" w14:textId="77777777" w:rsidR="0040429A" w:rsidRPr="00686947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CF37358" w14:textId="536E925F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0D6E69">
              <w:rPr>
                <w:rFonts w:asciiTheme="majorBidi" w:hAnsiTheme="majorBidi"/>
                <w:sz w:val="30"/>
                <w:szCs w:val="30"/>
                <w:lang w:eastAsia="zh-CN"/>
              </w:rPr>
              <w:t>3,844</w:t>
            </w:r>
          </w:p>
        </w:tc>
        <w:tc>
          <w:tcPr>
            <w:tcW w:w="130" w:type="pct"/>
            <w:shd w:val="clear" w:color="auto" w:fill="auto"/>
          </w:tcPr>
          <w:p w14:paraId="229CED95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9533548" w14:textId="29C67A37" w:rsidR="0040429A" w:rsidRPr="00686947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3,553</w:t>
            </w:r>
          </w:p>
        </w:tc>
        <w:tc>
          <w:tcPr>
            <w:tcW w:w="131" w:type="pct"/>
            <w:shd w:val="clear" w:color="auto" w:fill="auto"/>
          </w:tcPr>
          <w:p w14:paraId="0830084A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5BABF8C" w14:textId="4A6F65DD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0D6E69">
              <w:rPr>
                <w:rFonts w:asciiTheme="majorBidi" w:hAnsiTheme="majorBidi"/>
                <w:sz w:val="30"/>
                <w:szCs w:val="30"/>
                <w:lang w:eastAsia="zh-CN"/>
              </w:rPr>
              <w:t>3,844</w:t>
            </w:r>
          </w:p>
        </w:tc>
      </w:tr>
      <w:tr w:rsidR="0040429A" w:rsidRPr="00686947" w14:paraId="3B70F7A7" w14:textId="77777777" w:rsidTr="0043084A">
        <w:tc>
          <w:tcPr>
            <w:tcW w:w="2272" w:type="pct"/>
            <w:shd w:val="clear" w:color="auto" w:fill="auto"/>
          </w:tcPr>
          <w:p w14:paraId="0A254FDE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5475BB15" w14:textId="5F0D0C8B" w:rsidR="0040429A" w:rsidRPr="00686947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396</w:t>
            </w:r>
          </w:p>
        </w:tc>
        <w:tc>
          <w:tcPr>
            <w:tcW w:w="130" w:type="pct"/>
            <w:shd w:val="clear" w:color="auto" w:fill="auto"/>
          </w:tcPr>
          <w:p w14:paraId="439700C0" w14:textId="77777777" w:rsidR="0040429A" w:rsidRPr="00686947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304A3B7" w14:textId="09AABB90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0D6E69">
              <w:rPr>
                <w:rFonts w:asciiTheme="majorBidi" w:hAnsiTheme="majorBidi"/>
                <w:sz w:val="30"/>
                <w:szCs w:val="30"/>
                <w:lang w:eastAsia="zh-CN"/>
              </w:rPr>
              <w:t>495</w:t>
            </w:r>
          </w:p>
        </w:tc>
        <w:tc>
          <w:tcPr>
            <w:tcW w:w="130" w:type="pct"/>
            <w:shd w:val="clear" w:color="auto" w:fill="auto"/>
          </w:tcPr>
          <w:p w14:paraId="34094E6A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412156B" w14:textId="54BCD6B0" w:rsidR="0040429A" w:rsidRPr="00686947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396</w:t>
            </w:r>
          </w:p>
        </w:tc>
        <w:tc>
          <w:tcPr>
            <w:tcW w:w="131" w:type="pct"/>
            <w:shd w:val="clear" w:color="auto" w:fill="auto"/>
          </w:tcPr>
          <w:p w14:paraId="24CC8CB4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63E9F45" w14:textId="5AE35C88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0D6E69">
              <w:rPr>
                <w:rFonts w:asciiTheme="majorBidi" w:hAnsiTheme="majorBidi"/>
                <w:sz w:val="30"/>
                <w:szCs w:val="30"/>
                <w:lang w:eastAsia="zh-CN"/>
              </w:rPr>
              <w:t>495</w:t>
            </w:r>
          </w:p>
        </w:tc>
      </w:tr>
      <w:tr w:rsidR="0040429A" w:rsidRPr="00686947" w14:paraId="1A781FCB" w14:textId="77777777" w:rsidTr="0043084A">
        <w:tc>
          <w:tcPr>
            <w:tcW w:w="2272" w:type="pct"/>
            <w:shd w:val="clear" w:color="auto" w:fill="auto"/>
          </w:tcPr>
          <w:p w14:paraId="77D9967C" w14:textId="060BCF2C" w:rsidR="0040429A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716F0490" w14:textId="12A70804" w:rsidR="0040429A" w:rsidRPr="00686947" w:rsidRDefault="00331629" w:rsidP="003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B0EE958" w14:textId="77777777" w:rsidR="0040429A" w:rsidRPr="00686947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61AB781" w14:textId="34F438AD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19FE7DDF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32F9BB8" w14:textId="6B84FB85" w:rsidR="0040429A" w:rsidRPr="00686947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475B52A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2B3E580" w14:textId="43EC046F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</w:tr>
      <w:tr w:rsidR="0040429A" w:rsidRPr="00686947" w14:paraId="5879E0F2" w14:textId="77777777" w:rsidTr="0043084A">
        <w:tc>
          <w:tcPr>
            <w:tcW w:w="2272" w:type="pct"/>
            <w:shd w:val="clear" w:color="auto" w:fill="auto"/>
          </w:tcPr>
          <w:p w14:paraId="0D685C61" w14:textId="5F541739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  <w:shd w:val="clear" w:color="auto" w:fill="auto"/>
          </w:tcPr>
          <w:p w14:paraId="77ACC077" w14:textId="574055C9" w:rsidR="0040429A" w:rsidRPr="00686947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20</w:t>
            </w:r>
          </w:p>
        </w:tc>
        <w:tc>
          <w:tcPr>
            <w:tcW w:w="130" w:type="pct"/>
            <w:shd w:val="clear" w:color="auto" w:fill="auto"/>
          </w:tcPr>
          <w:p w14:paraId="39607D28" w14:textId="77777777" w:rsidR="0040429A" w:rsidRPr="00686947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5AE3EF9" w14:textId="62B9179C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0D6E69">
              <w:rPr>
                <w:rFonts w:asciiTheme="majorBidi" w:hAnsiTheme="majorBidi"/>
                <w:sz w:val="30"/>
                <w:szCs w:val="30"/>
                <w:lang w:eastAsia="zh-CN"/>
              </w:rPr>
              <w:t>28</w:t>
            </w:r>
          </w:p>
        </w:tc>
        <w:tc>
          <w:tcPr>
            <w:tcW w:w="130" w:type="pct"/>
            <w:shd w:val="clear" w:color="auto" w:fill="auto"/>
          </w:tcPr>
          <w:p w14:paraId="48B2AF52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9FCC6F7" w14:textId="3662B1A7" w:rsidR="0040429A" w:rsidRPr="00686947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20</w:t>
            </w:r>
          </w:p>
        </w:tc>
        <w:tc>
          <w:tcPr>
            <w:tcW w:w="131" w:type="pct"/>
            <w:shd w:val="clear" w:color="auto" w:fill="auto"/>
          </w:tcPr>
          <w:p w14:paraId="4169B3F8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F29FA74" w14:textId="6377584F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0D6E69">
              <w:rPr>
                <w:rFonts w:asciiTheme="majorBidi" w:hAnsiTheme="majorBidi"/>
                <w:sz w:val="30"/>
                <w:szCs w:val="30"/>
                <w:lang w:eastAsia="zh-CN"/>
              </w:rPr>
              <w:t>28</w:t>
            </w:r>
          </w:p>
        </w:tc>
      </w:tr>
      <w:tr w:rsidR="0040429A" w:rsidRPr="001E271C" w14:paraId="314BD540" w14:textId="77777777" w:rsidTr="0043084A">
        <w:tc>
          <w:tcPr>
            <w:tcW w:w="2272" w:type="pct"/>
            <w:shd w:val="clear" w:color="auto" w:fill="auto"/>
          </w:tcPr>
          <w:p w14:paraId="56B79594" w14:textId="77777777" w:rsidR="0040429A" w:rsidRPr="000436CA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30"/>
                <w:szCs w:val="30"/>
                <w:highlight w:val="yellow"/>
                <w:cs/>
              </w:rPr>
            </w:pPr>
            <w:r w:rsidRPr="005F2805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ค่าใช้จ่ายที่รวมเข้าเป็นต้นทุนของอาคารและอุปกรณ์</w:t>
            </w:r>
          </w:p>
        </w:tc>
        <w:tc>
          <w:tcPr>
            <w:tcW w:w="557" w:type="pct"/>
            <w:shd w:val="clear" w:color="auto" w:fill="auto"/>
          </w:tcPr>
          <w:p w14:paraId="5BF23DA8" w14:textId="5A27E8FE" w:rsidR="0040429A" w:rsidRPr="001E271C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77344FA3" w14:textId="77777777" w:rsidR="0040429A" w:rsidRPr="001E271C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CE018DA" w14:textId="2A22550A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2C2627C2" w14:textId="77777777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ECFF8AB" w14:textId="034634A1" w:rsidR="0040429A" w:rsidRPr="001E271C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1" w:type="pct"/>
            <w:shd w:val="clear" w:color="auto" w:fill="auto"/>
          </w:tcPr>
          <w:p w14:paraId="1B83A4FF" w14:textId="77777777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45D7B31" w14:textId="7C6F2A93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6</w:t>
            </w:r>
          </w:p>
        </w:tc>
      </w:tr>
    </w:tbl>
    <w:p w14:paraId="6372A39A" w14:textId="2B746EAB" w:rsidR="008D5979" w:rsidRDefault="008D5979"/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36"/>
        <w:gridCol w:w="1083"/>
        <w:gridCol w:w="237"/>
        <w:gridCol w:w="1085"/>
      </w:tblGrid>
      <w:tr w:rsidR="00885631" w:rsidRPr="00686947" w14:paraId="01AC238B" w14:textId="77777777" w:rsidTr="0043084A">
        <w:tc>
          <w:tcPr>
            <w:tcW w:w="2272" w:type="pct"/>
            <w:shd w:val="clear" w:color="auto" w:fill="auto"/>
          </w:tcPr>
          <w:p w14:paraId="288DEDF8" w14:textId="7D91F50B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7" w:type="pct"/>
            <w:shd w:val="clear" w:color="auto" w:fill="auto"/>
          </w:tcPr>
          <w:p w14:paraId="67EEFF2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6C0A1D6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70D80E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C1823C6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521195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41D58069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6AC0E44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885631" w:rsidRPr="00686947" w14:paraId="705665E3" w14:textId="77777777" w:rsidTr="0043084A">
        <w:tc>
          <w:tcPr>
            <w:tcW w:w="2272" w:type="pct"/>
            <w:shd w:val="clear" w:color="auto" w:fill="auto"/>
          </w:tcPr>
          <w:p w14:paraId="43DC40F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57" w:type="pct"/>
            <w:shd w:val="clear" w:color="auto" w:fill="auto"/>
          </w:tcPr>
          <w:p w14:paraId="73B644A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3274156E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A66EC5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49847A4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A52C42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543B5937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3DA7F68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40429A" w:rsidRPr="001E271C" w14:paraId="4603296A" w14:textId="77777777" w:rsidTr="00E429BA">
        <w:tc>
          <w:tcPr>
            <w:tcW w:w="2272" w:type="pct"/>
            <w:shd w:val="clear" w:color="auto" w:fill="auto"/>
          </w:tcPr>
          <w:p w14:paraId="3D8F9CA4" w14:textId="3119A466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7" w:type="pct"/>
            <w:shd w:val="clear" w:color="auto" w:fill="auto"/>
          </w:tcPr>
          <w:p w14:paraId="49791E10" w14:textId="21A68D90" w:rsidR="0040429A" w:rsidRPr="001E271C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69</w:t>
            </w:r>
          </w:p>
        </w:tc>
        <w:tc>
          <w:tcPr>
            <w:tcW w:w="130" w:type="pct"/>
            <w:shd w:val="clear" w:color="auto" w:fill="auto"/>
          </w:tcPr>
          <w:p w14:paraId="46832786" w14:textId="77777777" w:rsidR="0040429A" w:rsidRPr="001E271C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090261C" w14:textId="29197012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130" w:type="pct"/>
            <w:shd w:val="clear" w:color="auto" w:fill="auto"/>
          </w:tcPr>
          <w:p w14:paraId="2512BF43" w14:textId="77777777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B4044EE" w14:textId="513777A0" w:rsidR="0040429A" w:rsidRPr="001E271C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69</w:t>
            </w:r>
          </w:p>
        </w:tc>
        <w:tc>
          <w:tcPr>
            <w:tcW w:w="131" w:type="pct"/>
            <w:shd w:val="clear" w:color="auto" w:fill="auto"/>
          </w:tcPr>
          <w:p w14:paraId="4BA14543" w14:textId="77777777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4EAFD46" w14:textId="00687A1E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50</w:t>
            </w:r>
          </w:p>
        </w:tc>
      </w:tr>
      <w:tr w:rsidR="0040429A" w:rsidRPr="001E271C" w14:paraId="39584DA5" w14:textId="77777777" w:rsidTr="00E429BA">
        <w:tc>
          <w:tcPr>
            <w:tcW w:w="2272" w:type="pct"/>
            <w:shd w:val="clear" w:color="auto" w:fill="auto"/>
          </w:tcPr>
          <w:p w14:paraId="0258B030" w14:textId="77777777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</w:t>
            </w:r>
            <w:r w:rsidRPr="001E271C">
              <w:rPr>
                <w:rFonts w:asciiTheme="majorBidi" w:hAnsi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1F6BCB66" w14:textId="0D918969" w:rsidR="0040429A" w:rsidRPr="001E271C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566D71C" w14:textId="77777777" w:rsidR="0040429A" w:rsidRPr="001E271C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557097D" w14:textId="57891112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0713E2B8" w14:textId="4DCB92F9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0ED6C4F" w14:textId="27707920" w:rsidR="0040429A" w:rsidRPr="001E271C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4F60E6C5" w14:textId="77777777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5381E5C3" w14:textId="77842CAF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</w:tr>
      <w:tr w:rsidR="0040429A" w:rsidRPr="001E271C" w14:paraId="5CFCE94E" w14:textId="77777777" w:rsidTr="00E429BA">
        <w:tc>
          <w:tcPr>
            <w:tcW w:w="2272" w:type="pct"/>
            <w:shd w:val="clear" w:color="auto" w:fill="auto"/>
          </w:tcPr>
          <w:p w14:paraId="668962A7" w14:textId="289328B6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1AD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A84FF" w14:textId="7B7F5EE6" w:rsidR="0040429A" w:rsidRPr="00E429BA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69</w:t>
            </w:r>
          </w:p>
        </w:tc>
        <w:tc>
          <w:tcPr>
            <w:tcW w:w="130" w:type="pct"/>
            <w:shd w:val="clear" w:color="auto" w:fill="auto"/>
          </w:tcPr>
          <w:p w14:paraId="25ED0CCB" w14:textId="77777777" w:rsidR="0040429A" w:rsidRPr="00E429BA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09FA4" w14:textId="59C00F64" w:rsidR="0040429A" w:rsidRPr="00E429BA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6F4072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54</w:t>
            </w:r>
          </w:p>
        </w:tc>
        <w:tc>
          <w:tcPr>
            <w:tcW w:w="130" w:type="pct"/>
            <w:shd w:val="clear" w:color="auto" w:fill="auto"/>
          </w:tcPr>
          <w:p w14:paraId="22C90C87" w14:textId="77777777" w:rsidR="0040429A" w:rsidRPr="00E429BA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2687E" w14:textId="6FCD4594" w:rsidR="0040429A" w:rsidRPr="00E429BA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69</w:t>
            </w:r>
          </w:p>
        </w:tc>
        <w:tc>
          <w:tcPr>
            <w:tcW w:w="131" w:type="pct"/>
            <w:shd w:val="clear" w:color="auto" w:fill="auto"/>
          </w:tcPr>
          <w:p w14:paraId="0F9F6E43" w14:textId="77777777" w:rsidR="0040429A" w:rsidRPr="00E429BA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5B490" w14:textId="08FDB23C" w:rsidR="0040429A" w:rsidRPr="00E429BA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6F4072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54</w:t>
            </w:r>
          </w:p>
        </w:tc>
      </w:tr>
    </w:tbl>
    <w:p w14:paraId="0DE64ADC" w14:textId="77777777" w:rsidR="00241D33" w:rsidRPr="00616564" w:rsidRDefault="00241D33">
      <w:r w:rsidRPr="00616564"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1"/>
        <w:gridCol w:w="1173"/>
        <w:gridCol w:w="180"/>
        <w:gridCol w:w="58"/>
        <w:gridCol w:w="1116"/>
        <w:gridCol w:w="180"/>
        <w:gridCol w:w="58"/>
        <w:gridCol w:w="1080"/>
        <w:gridCol w:w="24"/>
        <w:gridCol w:w="180"/>
        <w:gridCol w:w="36"/>
        <w:gridCol w:w="1133"/>
        <w:gridCol w:w="11"/>
      </w:tblGrid>
      <w:tr w:rsidR="00241D33" w:rsidRPr="00616564" w14:paraId="6D84752A" w14:textId="77777777" w:rsidTr="00FB68FC">
        <w:trPr>
          <w:tblHeader/>
        </w:trPr>
        <w:tc>
          <w:tcPr>
            <w:tcW w:w="2207" w:type="pct"/>
          </w:tcPr>
          <w:p w14:paraId="272D96BC" w14:textId="77777777" w:rsidR="00241D33" w:rsidRPr="00616564" w:rsidRDefault="00241D33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50" w:type="pct"/>
            <w:gridSpan w:val="4"/>
            <w:shd w:val="clear" w:color="auto" w:fill="auto"/>
          </w:tcPr>
          <w:p w14:paraId="1AFC6B56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0AE8F31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6" w:type="pct"/>
            <w:gridSpan w:val="6"/>
            <w:shd w:val="clear" w:color="auto" w:fill="auto"/>
          </w:tcPr>
          <w:p w14:paraId="23B8398C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29A" w:rsidRPr="00616564" w14:paraId="044DBE90" w14:textId="77777777" w:rsidTr="00FB68FC">
        <w:trPr>
          <w:tblHeader/>
        </w:trPr>
        <w:tc>
          <w:tcPr>
            <w:tcW w:w="2207" w:type="pct"/>
          </w:tcPr>
          <w:p w14:paraId="0D8FCD23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shd w:val="clear" w:color="auto" w:fill="auto"/>
          </w:tcPr>
          <w:p w14:paraId="60BD7B60" w14:textId="6A5BF2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032EC89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CA93BBB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365475B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F6F4067" w14:textId="673866A6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gridSpan w:val="3"/>
            <w:shd w:val="clear" w:color="auto" w:fill="auto"/>
          </w:tcPr>
          <w:p w14:paraId="6A06A128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1B61718C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8D4464" w:rsidRPr="00616564" w14:paraId="286B361D" w14:textId="77777777" w:rsidTr="00195848">
        <w:trPr>
          <w:trHeight w:val="353"/>
          <w:tblHeader/>
        </w:trPr>
        <w:tc>
          <w:tcPr>
            <w:tcW w:w="2207" w:type="pct"/>
          </w:tcPr>
          <w:p w14:paraId="35943E5B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1328EAB3" w14:textId="1B29A41B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3C08D00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CEE06C7" w14:textId="6C13B350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4286C899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7CA7A49" w14:textId="49BE8C12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  <w:gridSpan w:val="3"/>
            <w:shd w:val="clear" w:color="auto" w:fill="auto"/>
          </w:tcPr>
          <w:p w14:paraId="3DC22128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5B7EBED1" w14:textId="6BC4FF48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 w:rsidR="00045B32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8D4464" w:rsidRPr="00616564" w14:paraId="52FC8030" w14:textId="77777777" w:rsidTr="008E7776">
        <w:trPr>
          <w:tblHeader/>
        </w:trPr>
        <w:tc>
          <w:tcPr>
            <w:tcW w:w="2207" w:type="pct"/>
          </w:tcPr>
          <w:p w14:paraId="3407B660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12"/>
            <w:shd w:val="clear" w:color="auto" w:fill="auto"/>
          </w:tcPr>
          <w:p w14:paraId="26EC516D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464" w:rsidRPr="00616564" w14:paraId="26DF5B0B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BCE971E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882007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41AD5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6A3EC1A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59A560D5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880BED8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E263AC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BAA1473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61339" w:rsidRPr="00616564" w14:paraId="1EB75D99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2BC2278" w14:textId="332E5456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6833DF8" w14:textId="006220E4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3ED2DE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D06FCD0" w14:textId="6C5FDF6C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96" w:type="pct"/>
          </w:tcPr>
          <w:p w14:paraId="201DA81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CC6E6E8" w14:textId="4F946BB9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595169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391780D" w14:textId="738538B8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61339" w:rsidRPr="00616564" w14:paraId="2DFD13DC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1B4719D" w14:textId="62475703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2776BD9" w14:textId="60A6C79E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715F8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A6B06B4" w14:textId="350B3044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149</w:t>
            </w:r>
          </w:p>
        </w:tc>
        <w:tc>
          <w:tcPr>
            <w:tcW w:w="96" w:type="pct"/>
          </w:tcPr>
          <w:p w14:paraId="46ECEB8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A136B9D" w14:textId="265CA694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141EE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F27EF3" w14:textId="58DDD5C4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361339" w:rsidRPr="00616564" w14:paraId="70FB3F7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066C1C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250AD8" w14:textId="13C5816D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1DDD9A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5CB54AF" w14:textId="09476843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248</w:t>
            </w:r>
          </w:p>
        </w:tc>
        <w:tc>
          <w:tcPr>
            <w:tcW w:w="96" w:type="pct"/>
          </w:tcPr>
          <w:p w14:paraId="347C7B3E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690BFCF" w14:textId="5DDF866F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1B2A3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F2F346F" w14:textId="515EA1D5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361339" w:rsidRPr="00616564" w14:paraId="341F13E8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BFB55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29BB7AB" w14:textId="58FBD37A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AE213D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1F9DC2" w14:textId="137797BA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96" w:type="pct"/>
          </w:tcPr>
          <w:p w14:paraId="3DF3EAFA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8A47F2" w14:textId="3DA05030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0F6E18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381233" w14:textId="36735C38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  <w:tr w:rsidR="00361339" w:rsidRPr="00616564" w14:paraId="31003BCA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74B7BE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5DD37D8" w14:textId="0CF15361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B414A9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898444" w14:textId="6E0475B0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96" w:type="pct"/>
          </w:tcPr>
          <w:p w14:paraId="03A3FBA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4F8D136" w14:textId="2026F538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87EE54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2E9468" w14:textId="02A5A325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</w:tr>
      <w:tr w:rsidR="00361339" w:rsidRPr="00616564" w14:paraId="4AB28171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027E5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7B58DCD" w14:textId="211861FE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B0D9BF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24DF78" w14:textId="3C23C6D7" w:rsidR="00361339" w:rsidRPr="00616564" w:rsidRDefault="00361339" w:rsidP="009A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59DD3C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D2B404" w14:textId="119A2D6E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850C9CE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5AC133" w14:textId="27706AE8" w:rsidR="00361339" w:rsidRPr="00616564" w:rsidRDefault="00361339" w:rsidP="009A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339" w:rsidRPr="00616564" w14:paraId="5E0BA515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D1CA39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BD183" w14:textId="0187F184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614E4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4E2C4" w14:textId="43900125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96" w:type="pct"/>
          </w:tcPr>
          <w:p w14:paraId="4C7C656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ADEFB" w14:textId="69A3EF76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5936B9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347F" w14:textId="1EC1FD0F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</w:tr>
      <w:tr w:rsidR="00361339" w:rsidRPr="004D47F2" w14:paraId="3A329B8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FC8F243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5B02FA29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C43E09F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30CF28D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</w:tcPr>
          <w:p w14:paraId="52C1ED4E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74B99A55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629649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42C151B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361339" w:rsidRPr="00616564" w14:paraId="68EA7C85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2865BE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7803AB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D58F56A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8CBBE2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6B4B6F9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804798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EB7E89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061F46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5649F" w:rsidRPr="00616564" w14:paraId="6E1523FA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69DC4D9" w14:textId="65E1FFD4" w:rsidR="0055649F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649F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D959718" w14:textId="49D51227" w:rsidR="0055649F" w:rsidRPr="00616564" w:rsidRDefault="008156B7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ED23A86" w14:textId="77777777" w:rsidR="0055649F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21C1978" w14:textId="0C3A83D6" w:rsidR="0055649F" w:rsidRPr="00B4391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B09F4EC" w14:textId="77777777" w:rsidR="0055649F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5805E3E4" w14:textId="2C8B6C08" w:rsidR="0055649F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0479B7" w14:textId="77777777" w:rsidR="0055649F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7BE6428" w14:textId="45DD5547" w:rsidR="0055649F" w:rsidRPr="00B4391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339" w:rsidRPr="00616564" w14:paraId="111696F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952091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B329954" w14:textId="0E264B72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F3128A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BF128F7" w14:textId="0D8320AB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6DBD829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A46D1D0" w14:textId="7BBC2F44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9EBEA03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A7D3993" w14:textId="6E91FBEC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156B7" w:rsidRPr="00616564" w14:paraId="6A3886F7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6CC105B" w14:textId="7AB55767" w:rsidR="008156B7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D9C2FC1" w14:textId="19E71377" w:rsidR="008156B7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BE0B788" w14:textId="1B2BF5AF" w:rsidR="008156B7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6EDD3FE" w14:textId="007D0A87" w:rsidR="008156B7" w:rsidRPr="00B4391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7CEA8D36" w14:textId="77777777" w:rsidR="008156B7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D385DEE" w14:textId="7D6E4507" w:rsidR="008156B7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678637C" w14:textId="77777777" w:rsidR="008156B7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38D2E5D" w14:textId="0E419044" w:rsidR="008156B7" w:rsidRPr="00B43914" w:rsidRDefault="00F924DB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339" w:rsidRPr="00616564" w14:paraId="20EE45CA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FE7F89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137D8CD" w14:textId="00E33C8A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84E93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F2E9E5" w14:textId="73BC5D54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2903E20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502758B" w14:textId="61C81A34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6410E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E9BC6D" w14:textId="016A33CF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61339" w:rsidRPr="00616564" w14:paraId="5DFFF61F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FF825F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1DD4FE19" w14:textId="2896225F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24D3A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D9A8CF" w14:textId="1C554F89" w:rsidR="00361339" w:rsidRPr="00616564" w:rsidRDefault="00361339" w:rsidP="000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32DC49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DAF7CB" w14:textId="54A235D3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461100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B07185" w14:textId="62523F13" w:rsidR="00361339" w:rsidRPr="00616564" w:rsidRDefault="00361339" w:rsidP="000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339" w:rsidRPr="00616564" w14:paraId="23758030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F91F86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2510B" w14:textId="098C8844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1BE87E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2E6EB" w14:textId="0FD9038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4351813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7E005" w14:textId="548B1D53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CB9F80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C368D" w14:textId="084AA28F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361339" w:rsidRPr="008D4464" w14:paraId="227863B1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E8A5AFE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CD19A2A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0141993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E25C77D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</w:tcPr>
          <w:p w14:paraId="2A62CAE6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B0E9B6B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A6D24BF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8279B29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1339" w:rsidRPr="00616564" w14:paraId="136AC6F2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936417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179400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39B0EC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E93FE1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E8822A9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7A6607E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4D0BD5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6FC2D8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56B7" w:rsidRPr="00616564" w14:paraId="1DF95676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D475485" w14:textId="2E6AE8A5" w:rsidR="008156B7" w:rsidRPr="008156B7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4821AA2" w14:textId="6A10F04A" w:rsidR="008156B7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4461B1" w14:textId="77777777" w:rsidR="008156B7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064768D" w14:textId="77F0C966" w:rsidR="008156B7" w:rsidRPr="008156B7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56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5924E25A" w14:textId="77777777" w:rsidR="008156B7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770C7C85" w14:textId="0BFCCA74" w:rsidR="008156B7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511F4C0" w14:textId="77777777" w:rsidR="008156B7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CE73C1A" w14:textId="77D3A281" w:rsidR="008156B7" w:rsidRPr="008156B7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56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339" w:rsidRPr="00616564" w14:paraId="24B9D53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  <w:vAlign w:val="center"/>
          </w:tcPr>
          <w:p w14:paraId="025EE8EA" w14:textId="2A205DE1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E1A18ED" w14:textId="5B4FEFD9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A3AED4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61ACA716" w14:textId="39D58730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  <w:tc>
          <w:tcPr>
            <w:tcW w:w="96" w:type="pct"/>
            <w:vAlign w:val="center"/>
          </w:tcPr>
          <w:p w14:paraId="3792D3F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16DB079F" w14:textId="2BB8C67D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6BC0248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545E047" w14:textId="447F6284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</w:tr>
      <w:tr w:rsidR="00361339" w:rsidRPr="00616564" w14:paraId="080AB16D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8367003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B73D751" w14:textId="579848DA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18090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34A1" w14:textId="4FB00019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153</w:t>
            </w:r>
          </w:p>
        </w:tc>
        <w:tc>
          <w:tcPr>
            <w:tcW w:w="96" w:type="pct"/>
          </w:tcPr>
          <w:p w14:paraId="758FD67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233BC5" w14:textId="1AF1990D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B8B26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A02DD2" w14:textId="65F34621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153</w:t>
            </w:r>
          </w:p>
        </w:tc>
      </w:tr>
      <w:tr w:rsidR="00361339" w:rsidRPr="00616564" w14:paraId="7B7A3AE9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D4557C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6059A" w14:textId="2AA32083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151AC4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AF6A3" w14:textId="2E0099BF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96" w:type="pct"/>
          </w:tcPr>
          <w:p w14:paraId="17E492B3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CA6F2" w14:textId="726A6C8F" w:rsidR="00361339" w:rsidRPr="00616564" w:rsidRDefault="008156B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9FD5FC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12161" w14:textId="40D65A92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185</w:t>
            </w:r>
          </w:p>
        </w:tc>
      </w:tr>
      <w:tr w:rsidR="00361339" w:rsidRPr="008D4464" w14:paraId="620A4C7B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32F116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0C5796F6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747172A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D5057CA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</w:tcPr>
          <w:p w14:paraId="2E449655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8480C54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F0DB701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C325596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1339" w:rsidRPr="00616564" w14:paraId="5035B36F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A905B4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F09B763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2CD249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3015D3E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662E9B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BAC00C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A74F5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D9B0C5A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4308" w:rsidRPr="00616564" w14:paraId="6789261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E834612" w14:textId="36BE4FDD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D2424DD" w14:textId="0EA4165F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EA703BC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84707C8" w14:textId="192236F6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  <w:tc>
          <w:tcPr>
            <w:tcW w:w="96" w:type="pct"/>
          </w:tcPr>
          <w:p w14:paraId="38025E3F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DE66184" w14:textId="18C3E0BA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37DB7F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BEC691B" w14:textId="7A348E1C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</w:tr>
      <w:tr w:rsidR="002B4308" w:rsidRPr="00616564" w14:paraId="61E4A3BB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38664B9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5D2BB11" w14:textId="0EA4008C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5F34F3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7F0379" w14:textId="1E62F07D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96" w:type="pct"/>
          </w:tcPr>
          <w:p w14:paraId="46B537D0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2AEDF8" w14:textId="2FF9404E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F820E7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1327A5" w14:textId="2D8FB744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2B4308" w:rsidRPr="00616564" w14:paraId="18FC9373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6A1F04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4AD60" w14:textId="34471F76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CEC1C4E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6D3C6" w14:textId="1A24D59A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96" w:type="pct"/>
          </w:tcPr>
          <w:p w14:paraId="55F71B16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6F1C3" w14:textId="0370546D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805865A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01399" w14:textId="42E60599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58</w:t>
            </w:r>
          </w:p>
        </w:tc>
      </w:tr>
      <w:tr w:rsidR="00361339" w:rsidRPr="008D4464" w14:paraId="1CADFF1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CB16577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2C8E5309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B143AB6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21D4C09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</w:tcPr>
          <w:p w14:paraId="38FAA8BF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03287911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2B924D8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3C737A1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1339" w:rsidRPr="00616564" w14:paraId="18B1BD78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F8A559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9038B2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7FE419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0262ED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3DEEB4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9F4FD73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AC0BF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1536E0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1339" w:rsidRPr="00616564" w14:paraId="7E78967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1F186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เจ้าหนี้ผู้รับเหมาก่อสร้าง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5F6F59C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E39609A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A3BC26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019D7D5A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1DEA55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578A9B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1135A3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4308" w:rsidRPr="00616564" w14:paraId="359C9FA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330D79C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3CC80D2" w14:textId="03E21C82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776C996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5C68" w14:textId="1371B2A0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7B85BE3F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E06721" w14:textId="1E3B9477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FE13AB9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96ADF7" w14:textId="740E506F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2B4308" w:rsidRPr="00616564" w14:paraId="5315C07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4A53849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D1CF6" w14:textId="146C4E31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1FCFE68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8AAFB" w14:textId="6E6E629C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348438CD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3CD3D" w14:textId="1A0072AA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6582EB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C181B" w14:textId="3C62E999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</w:tr>
      <w:tr w:rsidR="00361339" w:rsidRPr="008D4464" w14:paraId="0CB41B95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4865ED8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F1395F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32AE22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94EFFCE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" w:type="pct"/>
          </w:tcPr>
          <w:p w14:paraId="76B8572D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8F55548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D56F6B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520218F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61339" w:rsidRPr="00616564" w14:paraId="17F2D97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492D22E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3F96319C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FA141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E1E889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0A2A78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2B011AF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4744F9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1D65B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BD3D08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4308" w:rsidRPr="00616564" w14:paraId="1786BB3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8D02E4" w14:textId="5F03D37E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6EB4D72B" w14:textId="3D873650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AAF6D81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2708C276" w14:textId="487DDA10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  <w:tc>
          <w:tcPr>
            <w:tcW w:w="96" w:type="pct"/>
            <w:vAlign w:val="center"/>
          </w:tcPr>
          <w:p w14:paraId="1618DF1E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33448DB" w14:textId="22DC4908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7DBD3ED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675DE0D2" w14:textId="1C30EDD4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</w:tr>
      <w:tr w:rsidR="002B4308" w:rsidRPr="00616564" w14:paraId="7FBCA696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6C83E03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FFD28D" w14:textId="073B682B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33D66C7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9CCE5E" w14:textId="3007EB9B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96" w:type="pct"/>
            <w:vAlign w:val="center"/>
          </w:tcPr>
          <w:p w14:paraId="3BA5992E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F259EB" w14:textId="77EA7844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E706EE7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5B6849" w14:textId="2A492BA0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2B4308" w:rsidRPr="00616564" w14:paraId="3380503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34FC22E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D91197" w14:textId="69688FD4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3848E26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4E0C70" w14:textId="33A0443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96" w:type="pct"/>
            <w:vAlign w:val="center"/>
          </w:tcPr>
          <w:p w14:paraId="50400D36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47B95E" w14:textId="2D975C2A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E9F2271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F913FC" w14:textId="3A52F3B5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</w:tr>
      <w:tr w:rsidR="00361339" w:rsidRPr="008D4464" w14:paraId="2A66D62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C92F5A5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E6B1B5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93C1C69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21AAFB3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vAlign w:val="center"/>
          </w:tcPr>
          <w:p w14:paraId="34D351C6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9F4FA6A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637740C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86BCB67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1339" w:rsidRPr="00616564" w14:paraId="43D920E9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631942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770E09D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09C5D3C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39B1C8CC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747119A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31F1991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C8C0D8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3EF067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4308" w:rsidRPr="00616564" w14:paraId="28F4D558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BD05E43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3BD2575" w14:textId="6B62B9A4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A52A963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2038F111" w14:textId="5668F509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96" w:type="pct"/>
            <w:vAlign w:val="center"/>
          </w:tcPr>
          <w:p w14:paraId="4384D232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980AAC5" w14:textId="22B78735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82422E8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5D5BE1DD" w14:textId="03BF2E58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2B4308" w:rsidRPr="00616564" w14:paraId="74B739C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3A966B0" w14:textId="0993206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24D53FFC" w14:textId="43DB686B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4047C6B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5B25CE7D" w14:textId="2D6ACCF2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223</w:t>
            </w:r>
          </w:p>
        </w:tc>
        <w:tc>
          <w:tcPr>
            <w:tcW w:w="96" w:type="pct"/>
            <w:vAlign w:val="center"/>
          </w:tcPr>
          <w:p w14:paraId="546F8566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55D7AC9" w14:textId="7D603E65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E3C5DF6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6CEDAA9D" w14:textId="34E38998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223</w:t>
            </w:r>
          </w:p>
        </w:tc>
      </w:tr>
      <w:tr w:rsidR="002B4308" w:rsidRPr="00616564" w14:paraId="30065840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431558D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ABC13C" w14:textId="5341A251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F2111C8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B41094" w14:textId="79BA4A52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96" w:type="pct"/>
            <w:vAlign w:val="center"/>
          </w:tcPr>
          <w:p w14:paraId="10ECDF53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4039A8" w14:textId="7046A645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CF0DF50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B3CE82" w14:textId="788D17D2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</w:tr>
      <w:tr w:rsidR="002B4308" w:rsidRPr="00616564" w14:paraId="5B18B2C1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E744F03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081608" w14:textId="0E72AA73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4421923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CAFA3A" w14:textId="03781F8C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96" w:type="pct"/>
            <w:vAlign w:val="center"/>
          </w:tcPr>
          <w:p w14:paraId="63EE6AD8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85D056" w14:textId="0F300C03" w:rsidR="002B4308" w:rsidRPr="00616564" w:rsidRDefault="008156B7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4965459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2EC3C1" w14:textId="0B021B51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235</w:t>
            </w:r>
          </w:p>
        </w:tc>
      </w:tr>
    </w:tbl>
    <w:p w14:paraId="09B932C0" w14:textId="77777777" w:rsidR="004D47F2" w:rsidRDefault="004D47F2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9B779A" w14:textId="21DBD64E" w:rsidR="002C53B8" w:rsidRPr="00616564" w:rsidRDefault="002C53B8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48208B" w14:textId="77777777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721546EA" w14:textId="16B43200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4D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0429A">
        <w:rPr>
          <w:rFonts w:asciiTheme="majorBidi" w:hAnsiTheme="majorBidi" w:cstheme="majorBidi"/>
          <w:sz w:val="30"/>
          <w:szCs w:val="30"/>
        </w:rPr>
        <w:t xml:space="preserve">30 </w:t>
      </w:r>
      <w:r w:rsidR="0040429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40429A">
        <w:rPr>
          <w:rFonts w:asciiTheme="majorBidi" w:hAnsiTheme="majorBidi" w:cstheme="majorBidi"/>
          <w:sz w:val="30"/>
          <w:szCs w:val="30"/>
        </w:rPr>
        <w:t>2567</w:t>
      </w:r>
      <w:r w:rsidRPr="00714DDC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กลุ่มบริษัทมีสัญญาสำคัญที่ทำกับกิจการที่เกี่ยวข้องกัน ดังนี้</w:t>
      </w:r>
    </w:p>
    <w:p w14:paraId="354E77B8" w14:textId="77777777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1E53994D" w14:textId="0FD7EC09" w:rsidR="002C53B8" w:rsidRPr="00283A7D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3A7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283A7D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14:paraId="6986CD9D" w14:textId="77777777" w:rsidR="002B7C4B" w:rsidRPr="00283A7D" w:rsidRDefault="002B7C4B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082CCF15" w14:textId="76831BDA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3A7D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บริษัทมีสัญญาซื้อขายเมทิลเอสเทอร์รวมจำนวน </w:t>
      </w:r>
      <w:r w:rsidR="00581E41" w:rsidRPr="00283A7D">
        <w:rPr>
          <w:rFonts w:ascii="Angsana New" w:hAnsi="Angsana New"/>
          <w:color w:val="000000"/>
          <w:sz w:val="30"/>
          <w:szCs w:val="30"/>
        </w:rPr>
        <w:t>5</w:t>
      </w:r>
      <w:r w:rsidRPr="00283A7D">
        <w:rPr>
          <w:rFonts w:ascii="Angsana New" w:hAnsi="Angsana New"/>
          <w:color w:val="000000"/>
          <w:sz w:val="30"/>
          <w:szCs w:val="30"/>
          <w:cs/>
        </w:rPr>
        <w:t xml:space="preserve"> ฉบับ กับบริษัทใหญ่และกิจการที่เกี่ยวข้องกัน </w:t>
      </w:r>
      <w:r w:rsidR="00AA1075" w:rsidRPr="00283A7D">
        <w:rPr>
          <w:rFonts w:ascii="Angsana New" w:hAnsi="Angsana New"/>
          <w:color w:val="000000"/>
          <w:sz w:val="30"/>
          <w:szCs w:val="30"/>
        </w:rPr>
        <w:t>3</w:t>
      </w:r>
      <w:r w:rsidRPr="00283A7D">
        <w:rPr>
          <w:rFonts w:ascii="Angsana New" w:hAnsi="Angsana New"/>
          <w:color w:val="000000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โดยตามสัญญาแต่ละฉบับกำหนดราคาขายอ้างอิงจากราคาผลิตภัณฑ์บี </w:t>
      </w:r>
      <w:r w:rsidR="00AA1075" w:rsidRPr="00283A7D">
        <w:rPr>
          <w:rFonts w:ascii="Angsana New" w:hAnsi="Angsana New"/>
          <w:color w:val="000000"/>
          <w:sz w:val="30"/>
          <w:szCs w:val="30"/>
        </w:rPr>
        <w:t>100</w:t>
      </w:r>
      <w:r w:rsidRPr="00283A7D">
        <w:rPr>
          <w:rFonts w:ascii="Angsana New" w:hAnsi="Angsana New"/>
          <w:color w:val="000000"/>
          <w:sz w:val="30"/>
          <w:szCs w:val="30"/>
          <w:cs/>
        </w:rPr>
        <w:t xml:space="preserve"> ที่ประกาศโดยสำนักงานนโยบายและ</w:t>
      </w:r>
      <w:r w:rsidRPr="00283A7D">
        <w:rPr>
          <w:rFonts w:ascii="Angsana New" w:hAnsi="Angsana New"/>
          <w:color w:val="000000"/>
          <w:sz w:val="30"/>
          <w:szCs w:val="30"/>
        </w:rPr>
        <w:br/>
      </w:r>
      <w:r w:rsidRPr="00283A7D">
        <w:rPr>
          <w:rFonts w:ascii="Angsana New" w:hAnsi="Angsana New"/>
          <w:color w:val="000000"/>
          <w:sz w:val="30"/>
          <w:szCs w:val="30"/>
          <w:cs/>
        </w:rPr>
        <w:t>แผนพลังงานกระทรวงพลังงาน</w:t>
      </w:r>
      <w:r w:rsidRPr="00283A7D">
        <w:rPr>
          <w:rFonts w:ascii="Angsana New" w:hAnsi="Angsana New"/>
          <w:color w:val="000000"/>
          <w:sz w:val="30"/>
          <w:szCs w:val="30"/>
        </w:rPr>
        <w:t xml:space="preserve"> </w:t>
      </w:r>
      <w:r w:rsidRPr="00283A7D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ปรับปรุงด้วยส่วนต่างตามที่ระบุในแต่ละสัญญา โดยสัญญามีระยะเวลาตั้งแต่</w:t>
      </w:r>
      <w:r w:rsidRPr="00283A7D">
        <w:rPr>
          <w:rFonts w:ascii="Angsana New" w:hAnsi="Angsana New"/>
          <w:color w:val="000000"/>
          <w:sz w:val="30"/>
          <w:szCs w:val="30"/>
        </w:rPr>
        <w:t xml:space="preserve"> </w:t>
      </w:r>
      <w:r w:rsidRPr="00283A7D">
        <w:rPr>
          <w:rFonts w:ascii="Angsana New" w:hAnsi="Angsana New"/>
          <w:color w:val="000000"/>
          <w:sz w:val="30"/>
          <w:szCs w:val="30"/>
          <w:cs/>
        </w:rPr>
        <w:br/>
      </w:r>
      <w:r w:rsidR="00AA1075" w:rsidRPr="00283A7D">
        <w:rPr>
          <w:rFonts w:ascii="Angsana New" w:hAnsi="Angsana New"/>
          <w:color w:val="000000"/>
          <w:sz w:val="30"/>
          <w:szCs w:val="30"/>
        </w:rPr>
        <w:t>3</w:t>
      </w:r>
      <w:r w:rsidRPr="00283A7D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283A7D">
        <w:rPr>
          <w:rFonts w:ascii="Angsana New" w:hAnsi="Angsana New"/>
          <w:color w:val="000000"/>
          <w:sz w:val="30"/>
          <w:szCs w:val="30"/>
        </w:rPr>
        <w:t xml:space="preserve"> </w:t>
      </w:r>
      <w:r w:rsidRPr="00283A7D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="00AA1075" w:rsidRPr="00283A7D">
        <w:rPr>
          <w:rFonts w:ascii="Angsana New" w:hAnsi="Angsana New"/>
          <w:color w:val="000000"/>
          <w:sz w:val="30"/>
          <w:szCs w:val="30"/>
        </w:rPr>
        <w:t>1</w:t>
      </w:r>
      <w:r w:rsidRPr="00283A7D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และจะมีผลสิ้นสุด</w:t>
      </w:r>
      <w:r w:rsidR="00DA4B0E" w:rsidRPr="00283A7D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="00576CA2" w:rsidRPr="00283A7D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B54470" w:rsidRPr="00283A7D">
        <w:rPr>
          <w:rFonts w:ascii="Angsana New" w:hAnsi="Angsana New"/>
          <w:color w:val="000000"/>
          <w:sz w:val="30"/>
          <w:szCs w:val="30"/>
        </w:rPr>
        <w:t xml:space="preserve"> </w:t>
      </w:r>
      <w:r w:rsidR="001D3824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7E7A00" w:rsidRPr="00283A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E7A00" w:rsidRPr="00283A7D">
        <w:rPr>
          <w:rFonts w:ascii="Angsana New" w:hAnsi="Angsana New" w:hint="cs"/>
          <w:color w:val="000000"/>
          <w:sz w:val="30"/>
          <w:szCs w:val="30"/>
        </w:rPr>
        <w:t>256</w:t>
      </w:r>
      <w:r w:rsidR="007E7A00" w:rsidRPr="00283A7D">
        <w:rPr>
          <w:rFonts w:ascii="Angsana New" w:hAnsi="Angsana New"/>
          <w:color w:val="000000"/>
          <w:sz w:val="30"/>
          <w:szCs w:val="30"/>
        </w:rPr>
        <w:t>7</w:t>
      </w:r>
      <w:r w:rsidR="007E7A0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156B7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8E60A1" w:rsidRPr="00283A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E60A1" w:rsidRPr="00283A7D">
        <w:rPr>
          <w:rFonts w:ascii="Angsana New" w:hAnsi="Angsana New"/>
          <w:color w:val="000000"/>
          <w:sz w:val="30"/>
          <w:szCs w:val="30"/>
        </w:rPr>
        <w:t>2567</w:t>
      </w:r>
      <w:r w:rsidR="00205CBF" w:rsidRPr="00283A7D">
        <w:rPr>
          <w:rFonts w:ascii="Angsana New" w:hAnsi="Angsana New"/>
          <w:color w:val="000000"/>
          <w:sz w:val="30"/>
          <w:szCs w:val="30"/>
        </w:rPr>
        <w:t xml:space="preserve"> </w:t>
      </w:r>
      <w:r w:rsidR="00B42525">
        <w:rPr>
          <w:rFonts w:ascii="Angsana New" w:hAnsi="Angsana New" w:hint="cs"/>
          <w:color w:val="000000"/>
          <w:sz w:val="30"/>
          <w:szCs w:val="30"/>
          <w:cs/>
        </w:rPr>
        <w:t>และ พฤษภาคม</w:t>
      </w:r>
      <w:r w:rsidR="00B42525" w:rsidRPr="00283A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2525" w:rsidRPr="00283A7D">
        <w:rPr>
          <w:rFonts w:ascii="Angsana New" w:hAnsi="Angsana New"/>
          <w:color w:val="000000"/>
          <w:sz w:val="30"/>
          <w:szCs w:val="30"/>
        </w:rPr>
        <w:t>256</w:t>
      </w:r>
      <w:r w:rsidR="000C1D72">
        <w:rPr>
          <w:rFonts w:ascii="Angsana New" w:hAnsi="Angsana New"/>
          <w:color w:val="000000"/>
          <w:sz w:val="30"/>
          <w:szCs w:val="30"/>
        </w:rPr>
        <w:t>8</w:t>
      </w:r>
      <w:r w:rsidR="000C1D7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156B7" w:rsidRPr="008156B7">
        <w:rPr>
          <w:rFonts w:ascii="Angsana New" w:hAnsi="Angsana New" w:hint="cs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  <w:r w:rsidR="008156B7" w:rsidRPr="008156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156B7" w:rsidRPr="008156B7">
        <w:rPr>
          <w:rFonts w:ascii="Angsana New" w:hAnsi="Angsana New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</w:p>
    <w:p w14:paraId="7B3287FA" w14:textId="42B4CEC2" w:rsidR="002C53B8" w:rsidRPr="008F7E2D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F7E2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สัญญาซื้อขายกลีเซอรีน</w:t>
      </w:r>
    </w:p>
    <w:p w14:paraId="0911BAE8" w14:textId="77777777" w:rsidR="004D47F2" w:rsidRPr="008F7E2D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977AAE" w14:textId="4021B978" w:rsidR="002C53B8" w:rsidRPr="008F7E2D" w:rsidRDefault="002C53B8" w:rsidP="00D1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บริษัทมีสัญญาซื้อขายกลีเซอรีนรวมจำนวน </w:t>
      </w:r>
      <w:r w:rsidR="00FB2308" w:rsidRPr="008F7E2D">
        <w:rPr>
          <w:rFonts w:ascii="Angsana New" w:hAnsi="Angsana New"/>
          <w:color w:val="000000"/>
          <w:sz w:val="30"/>
          <w:szCs w:val="30"/>
        </w:rPr>
        <w:t>2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ฉบับ กับกิจการที่เกี่ยวข้องกัน</w:t>
      </w:r>
      <w:r w:rsidR="004B384D" w:rsidRPr="008F7E2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B2308" w:rsidRPr="008F7E2D">
        <w:rPr>
          <w:rFonts w:ascii="Angsana New" w:hAnsi="Angsana New"/>
          <w:color w:val="000000"/>
          <w:sz w:val="30"/>
          <w:szCs w:val="30"/>
        </w:rPr>
        <w:t>2</w:t>
      </w:r>
      <w:r w:rsidR="004B384D"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="00E637E7" w:rsidRPr="008F7E2D">
        <w:rPr>
          <w:rFonts w:ascii="Angsana New" w:hAnsi="Angsana New"/>
          <w:sz w:val="30"/>
          <w:szCs w:val="30"/>
          <w:cs/>
        </w:rPr>
        <w:t>แห่ง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โดยตามสัญญากำหนดราคาขายอ้างอิงราคารีไฟน์กลีเซอรีนประกาศอ้างอิงรายสัปดาห์เฉลี่ยของ 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8F7E2D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</w:t>
      </w:r>
      <w:r w:rsidR="00D1401F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>ในรูปแบบบรรจุภัณฑ์ดรัม แบบส่งถึงท่าเรือต้นทาง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9A4FAF" w:rsidRPr="008F7E2D">
        <w:rPr>
          <w:rFonts w:ascii="Angsana New" w:hAnsi="Angsana New"/>
          <w:color w:val="000000"/>
          <w:sz w:val="30"/>
          <w:szCs w:val="30"/>
        </w:rPr>
        <w:t xml:space="preserve"> 1 </w:t>
      </w:r>
      <w:r w:rsidR="009A4FAF" w:rsidRPr="008F7E2D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3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</w:t>
      </w:r>
      <w:r w:rsidRPr="008F7E2D">
        <w:rPr>
          <w:rFonts w:ascii="Angsana New" w:hAnsi="Angsana New"/>
          <w:color w:val="000000"/>
          <w:spacing w:val="-2"/>
          <w:sz w:val="30"/>
          <w:szCs w:val="30"/>
          <w:cs/>
        </w:rPr>
        <w:t>ไว้ในสัญญา และจะมีผลสิ้นสุดในเดือน</w:t>
      </w:r>
      <w:r w:rsidR="009A4FAF" w:rsidRPr="008F7E2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9A4FAF" w:rsidRPr="008F7E2D">
        <w:rPr>
          <w:rFonts w:ascii="Angsana New" w:hAnsi="Angsana New"/>
          <w:color w:val="000000"/>
          <w:spacing w:val="-2"/>
          <w:sz w:val="30"/>
          <w:szCs w:val="30"/>
        </w:rPr>
        <w:t xml:space="preserve">2567 </w:t>
      </w:r>
      <w:r w:rsidR="009A4FAF" w:rsidRPr="008F7E2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และ ธันวาคม </w:t>
      </w:r>
      <w:r w:rsidR="007C26F0" w:rsidRPr="008F7E2D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="009A4FAF" w:rsidRPr="008F7E2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8F7E2D">
        <w:rPr>
          <w:rFonts w:ascii="Angsana New" w:hAnsi="Angsana New"/>
          <w:color w:val="000000"/>
          <w:spacing w:val="-2"/>
          <w:sz w:val="30"/>
          <w:szCs w:val="30"/>
          <w:cs/>
        </w:rPr>
        <w:t>โดยสัญญาทั้งหมดสามารถต่ออายุได้จนกระทั่งฝ่ายหนึ่งฝ่ายใด</w:t>
      </w:r>
      <w:r w:rsidRPr="008F7E2D">
        <w:rPr>
          <w:rFonts w:ascii="Angsana New" w:hAnsi="Angsana New"/>
          <w:color w:val="000000"/>
          <w:sz w:val="30"/>
          <w:szCs w:val="30"/>
          <w:cs/>
        </w:rPr>
        <w:t>บอกเลิกสัญญา</w:t>
      </w:r>
      <w:r w:rsidR="00EF7526" w:rsidRPr="008F7E2D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5A34476" w14:textId="77777777" w:rsidR="0008695E" w:rsidRPr="008F7E2D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3A4A3E9A" w14:textId="5EBE2B09" w:rsidR="002C53B8" w:rsidRPr="008F7E2D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F7E2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04B2B426" w14:textId="77777777" w:rsidR="002B7C4B" w:rsidRPr="008F7E2D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4D50682C" w14:textId="2765CA00" w:rsidR="002C53B8" w:rsidRPr="008F7E2D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F7E2D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โดยตามสัญญากำหนดราคาขายอ้างอิงจากราคาก๊าซธรรมชาติสำหรับอุตสาหกรรม โดยสัญญามีระยะเวลา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9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6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2571</w:t>
      </w:r>
    </w:p>
    <w:p w14:paraId="3E38AFEB" w14:textId="77777777" w:rsidR="0008695E" w:rsidRPr="008F7E2D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4B580A3F" w14:textId="5048C1A6" w:rsidR="008E60A1" w:rsidRPr="008F7E2D" w:rsidRDefault="002C53B8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F7E2D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กลุ่มบริษัทมีสัญญาซื้อขายสาธารณูปการเพื่อซื้อไอน้ำ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ไฟฟ้า และน้ำ รวม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3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ฉบับ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กับกิจการที่เกี่ยวข้องกันแห่งหนึ่ง โดยที่ปริมาณการซื้อขายและราคาซื้อขายสาธารณูปการจะเป็นไปตามที่กำหนดไว้ในแต่ละสัญญา โดยสัญญามีระยะเวลา </w:t>
      </w:r>
      <w:r w:rsidR="00B54470" w:rsidRPr="008F7E2D">
        <w:rPr>
          <w:rFonts w:ascii="Angsana New" w:hAnsi="Angsana New"/>
          <w:color w:val="000000"/>
          <w:sz w:val="30"/>
          <w:szCs w:val="30"/>
        </w:rPr>
        <w:t>2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5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25</w:t>
      </w:r>
      <w:r w:rsidR="00B54470" w:rsidRPr="008F7E2D">
        <w:rPr>
          <w:rFonts w:ascii="Angsana New" w:hAnsi="Angsana New"/>
          <w:color w:val="000000"/>
          <w:sz w:val="30"/>
          <w:szCs w:val="30"/>
        </w:rPr>
        <w:t>76</w:t>
      </w:r>
    </w:p>
    <w:p w14:paraId="307D096E" w14:textId="77777777" w:rsidR="0008695E" w:rsidRPr="008F7E2D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  <w:cs/>
        </w:rPr>
      </w:pPr>
    </w:p>
    <w:p w14:paraId="7ACFBDA2" w14:textId="32DD8D14" w:rsidR="002C53B8" w:rsidRPr="008F7E2D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F7E2D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20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และจะมีผลสิ้นสุดในเดือนมีนาคม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2582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9D31D02" w14:textId="77777777" w:rsidR="0008695E" w:rsidRPr="008F7E2D" w:rsidRDefault="0008695E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0EAAF71A" w14:textId="3733CB58" w:rsidR="002C53B8" w:rsidRPr="008F7E2D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บริษัทมีสัญญารับบริการบำรุงรักษาโครงสร้างสำหรับวางท่อกับกิจการที่เกี่ยวข้องกัน โดยสัญญามีระยะเวลา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15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25</w:t>
      </w:r>
      <w:r w:rsidR="000B19E9" w:rsidRPr="008F7E2D">
        <w:rPr>
          <w:rFonts w:ascii="Angsana New" w:hAnsi="Angsana New"/>
          <w:color w:val="000000"/>
          <w:sz w:val="30"/>
          <w:szCs w:val="30"/>
        </w:rPr>
        <w:t>8</w:t>
      </w:r>
      <w:r w:rsidR="00942C29" w:rsidRPr="008F7E2D">
        <w:rPr>
          <w:rFonts w:ascii="Angsana New" w:hAnsi="Angsana New"/>
          <w:color w:val="000000"/>
          <w:sz w:val="30"/>
          <w:szCs w:val="30"/>
        </w:rPr>
        <w:t>0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26A23F60" w14:textId="77777777" w:rsidR="00205CBF" w:rsidRPr="008F7E2D" w:rsidRDefault="00205CBF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3940DD" w14:textId="1AC443F1" w:rsidR="000B19E9" w:rsidRPr="008F7E2D" w:rsidRDefault="000B19E9" w:rsidP="000B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F7E2D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Pr="008F7E2D">
        <w:rPr>
          <w:rFonts w:ascii="Angsana New" w:hAnsi="Angsana New"/>
          <w:color w:val="000000"/>
          <w:sz w:val="30"/>
          <w:szCs w:val="30"/>
        </w:rPr>
        <w:t>15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581E41" w:rsidRPr="008F7E2D">
        <w:rPr>
          <w:rFonts w:ascii="Angsana New" w:hAnsi="Angsana New"/>
          <w:color w:val="000000"/>
          <w:sz w:val="30"/>
          <w:szCs w:val="30"/>
        </w:rPr>
        <w:t>258</w:t>
      </w:r>
      <w:r w:rsidR="00942C29" w:rsidRPr="008F7E2D">
        <w:rPr>
          <w:rFonts w:ascii="Angsana New" w:hAnsi="Angsana New"/>
          <w:color w:val="000000"/>
          <w:sz w:val="30"/>
          <w:szCs w:val="30"/>
        </w:rPr>
        <w:t>0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514F628D" w14:textId="77777777" w:rsidR="004D47F2" w:rsidRPr="008F7E2D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D64EAD" w14:textId="53968A95" w:rsidR="002C53B8" w:rsidRPr="008F7E2D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F7E2D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15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3803B5" w:rsidRPr="008F7E2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7</w:t>
      </w:r>
      <w:r w:rsidR="003803B5" w:rsidRPr="008F7E2D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นับแต่วันที่ที่มีผลบังคับตามที่ระบุไว้ในสัญญา และจะมีผลสิ้นสุดในเดือน</w:t>
      </w:r>
      <w:r w:rsidR="00DF57DB" w:rsidRPr="008F7E2D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2580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B951F75" w14:textId="58B5C0EB" w:rsidR="002C53B8" w:rsidRPr="00201860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1860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</w:t>
      </w:r>
      <w:r w:rsidR="007D288D" w:rsidRPr="00201860">
        <w:rPr>
          <w:rFonts w:ascii="Angsana New" w:hAnsi="Angsana New"/>
          <w:color w:val="000000"/>
          <w:sz w:val="30"/>
          <w:szCs w:val="30"/>
          <w:cs/>
        </w:rPr>
        <w:t xml:space="preserve">บริษัทใหญ่ 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7D288D" w:rsidRPr="00201860">
        <w:rPr>
          <w:rFonts w:ascii="Angsana New" w:hAnsi="Angsana New"/>
          <w:color w:val="000000"/>
          <w:sz w:val="30"/>
          <w:szCs w:val="30"/>
        </w:rPr>
        <w:t>4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</w:t>
      </w:r>
      <w:r w:rsidR="007D288D" w:rsidRPr="00201860">
        <w:rPr>
          <w:rFonts w:ascii="Angsana New" w:hAnsi="Angsana New"/>
          <w:color w:val="000000"/>
          <w:sz w:val="30"/>
          <w:szCs w:val="30"/>
        </w:rPr>
        <w:t xml:space="preserve"> </w:t>
      </w:r>
      <w:r w:rsidR="00602E85" w:rsidRPr="00201860">
        <w:rPr>
          <w:rFonts w:ascii="Angsana New" w:hAnsi="Angsana New"/>
          <w:color w:val="000000"/>
          <w:sz w:val="30"/>
          <w:szCs w:val="30"/>
          <w:cs/>
        </w:rPr>
        <w:t xml:space="preserve">และจะมีผลสิ้นสุดในเดือนมีนาคม </w:t>
      </w:r>
      <w:r w:rsidR="00602E85" w:rsidRPr="00201860">
        <w:rPr>
          <w:rFonts w:ascii="Angsana New" w:hAnsi="Angsana New"/>
          <w:color w:val="000000"/>
          <w:sz w:val="30"/>
          <w:szCs w:val="30"/>
        </w:rPr>
        <w:t>2571</w:t>
      </w:r>
      <w:r w:rsidR="00602E85"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49EAC105" w14:textId="77777777" w:rsidR="00C257DD" w:rsidRPr="00201860" w:rsidRDefault="00C257DD" w:rsidP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52E4B8D3" w14:textId="0574D9FD" w:rsidR="002C53B8" w:rsidRPr="00201860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0186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17004071" w14:textId="77777777" w:rsidR="002B7C4B" w:rsidRPr="00201860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2B935118" w14:textId="4849A7B8" w:rsidR="002C53B8" w:rsidRPr="00201860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บริษัทมีสัญญาการให้บริการแก่บริษัทย่อยจำนวน </w:t>
      </w:r>
      <w:r w:rsidR="00C21E33" w:rsidRPr="00201860">
        <w:rPr>
          <w:rFonts w:ascii="Angsana New" w:hAnsi="Angsana New"/>
          <w:color w:val="000000"/>
          <w:sz w:val="30"/>
          <w:szCs w:val="30"/>
        </w:rPr>
        <w:t>1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แห่ง เพื่อให้บริการงานสำนักงานและด้านต่างๆ สัญญามีระยะเวลา </w:t>
      </w:r>
      <w:r w:rsidR="00AA1075" w:rsidRPr="00201860">
        <w:rPr>
          <w:rFonts w:ascii="Angsana New" w:hAnsi="Angsana New"/>
          <w:color w:val="000000"/>
          <w:sz w:val="30"/>
          <w:szCs w:val="30"/>
        </w:rPr>
        <w:t>1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</w:t>
      </w:r>
      <w:r w:rsidR="00C92D6C" w:rsidRPr="00201860">
        <w:rPr>
          <w:rFonts w:ascii="Angsana New" w:hAnsi="Angsana New"/>
          <w:color w:val="000000"/>
          <w:sz w:val="30"/>
          <w:szCs w:val="30"/>
          <w:cs/>
        </w:rPr>
        <w:t>แต่ละ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และจะมีผลสิ้นสุดในเดือนธันวาคม </w:t>
      </w:r>
      <w:r w:rsidR="00AA1075" w:rsidRPr="00201860">
        <w:rPr>
          <w:rFonts w:ascii="Angsana New" w:hAnsi="Angsana New"/>
          <w:color w:val="000000"/>
          <w:sz w:val="30"/>
          <w:szCs w:val="30"/>
        </w:rPr>
        <w:t>256</w:t>
      </w:r>
      <w:r w:rsidR="00EF7526" w:rsidRPr="00201860">
        <w:rPr>
          <w:rFonts w:ascii="Angsana New" w:hAnsi="Angsana New"/>
          <w:color w:val="000000"/>
          <w:sz w:val="30"/>
          <w:szCs w:val="30"/>
        </w:rPr>
        <w:t>7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29C814EF" w14:textId="7BD7D81B" w:rsidR="004B01E5" w:rsidRPr="00201860" w:rsidRDefault="004B01E5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8A885C" w14:textId="29A0CC38" w:rsidR="004B01E5" w:rsidRPr="00201860" w:rsidRDefault="002A1CCF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1860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บริษัทมีสัญญาการให้บริการแก่บริษัทร่วมค้าจำนวน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1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เพื่อให้บริการด้านการขายเอทานอล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1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และให้ต่อสัญญาออกไปอีกคราวละ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1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ปีหากไม่มีการบอกเลิก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6A1A90C" w14:textId="77777777" w:rsidR="0008695E" w:rsidRPr="00201860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  <w:cs/>
        </w:rPr>
      </w:pPr>
    </w:p>
    <w:p w14:paraId="225D2318" w14:textId="45C35C00" w:rsidR="0008695E" w:rsidRPr="00201860" w:rsidRDefault="007802E0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กลุ่มบริษัทมีสัญญาบริการกับบริษัทใหญ่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เพื่อรับบริการด้านงานสำนักงาน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การทดสอบคุณภาพผลิตภัณฑ์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และด้านต่างๆ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B0DBB" w:rsidRPr="00201860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โดยสัญญาบริการด้านงานสำนักงาน</w:t>
      </w:r>
      <w:r w:rsidR="00205CBF"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และสัญญารับบริการการทดสอบคุณภาพผลิตภัณฑ์และด้านต่างๆ</w:t>
      </w:r>
      <w:r w:rsidR="00205CBF"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205CBF"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จะมีผลสิ้นสุดในเดือนธันวาคม</w:t>
      </w:r>
      <w:r w:rsidR="00205CBF"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7C26F0" w:rsidRPr="00201860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="00205CBF"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</w:p>
    <w:p w14:paraId="39F3FC29" w14:textId="77777777" w:rsidR="0008695E" w:rsidRPr="00201860" w:rsidRDefault="0008695E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sz w:val="30"/>
          <w:szCs w:val="30"/>
          <w:cs/>
        </w:rPr>
      </w:pPr>
    </w:p>
    <w:p w14:paraId="212CBFAF" w14:textId="58633A1A" w:rsidR="002C53B8" w:rsidRPr="00201860" w:rsidRDefault="002C53B8" w:rsidP="006910B2">
      <w:pPr>
        <w:tabs>
          <w:tab w:val="clear" w:pos="227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1860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</w:t>
      </w:r>
      <w:r w:rsidR="006910B2" w:rsidRPr="00201860">
        <w:rPr>
          <w:rFonts w:ascii="Angsana New" w:hAnsi="Angsana New"/>
          <w:color w:val="000000"/>
          <w:sz w:val="30"/>
          <w:szCs w:val="30"/>
          <w:cs/>
        </w:rPr>
        <w:br/>
      </w:r>
      <w:r w:rsidRPr="00201860">
        <w:rPr>
          <w:rFonts w:ascii="Angsana New" w:hAnsi="Angsana New"/>
          <w:color w:val="000000"/>
          <w:sz w:val="30"/>
          <w:szCs w:val="30"/>
          <w:cs/>
        </w:rPr>
        <w:t>รับบริการรักษาความปลอดภัยและป้องกันอัคคีภัยแก่ทรัพย์สิน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พนักงานและผู้ที่มาติดต่อที่อยู่ในบริเวณพื้นที่ของบริษัท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201860">
        <w:rPr>
          <w:rFonts w:ascii="Angsana New" w:hAnsi="Angsana New"/>
          <w:color w:val="000000"/>
          <w:sz w:val="30"/>
          <w:szCs w:val="30"/>
        </w:rPr>
        <w:t>2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201860">
        <w:rPr>
          <w:rFonts w:ascii="Angsana New" w:hAnsi="Angsana New"/>
          <w:color w:val="000000"/>
          <w:sz w:val="30"/>
          <w:szCs w:val="30"/>
        </w:rPr>
        <w:t>256</w:t>
      </w:r>
      <w:r w:rsidR="002365F5" w:rsidRPr="00201860">
        <w:rPr>
          <w:rFonts w:ascii="Angsana New" w:hAnsi="Angsana New"/>
          <w:color w:val="000000"/>
          <w:sz w:val="30"/>
          <w:szCs w:val="30"/>
        </w:rPr>
        <w:t>7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5E46B0F2" w14:textId="77777777" w:rsidR="000F3C5E" w:rsidRPr="00201860" w:rsidRDefault="000F3C5E" w:rsidP="0069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4CC27284" w14:textId="58FF18B1" w:rsidR="002C53B8" w:rsidRPr="00201860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1860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บริษัทมีสัญญาจ้างเหมาบริการพนักงานตรวจสอบความปลอดภัยกับกิจการที่เกี่ยวข้องกันแห่งหนึ่ง เพื่อตรวจสอบความปลอดภัยในการทำงานในบริเวณพื้นที่บริษัทผู้รับบริการ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201860">
        <w:rPr>
          <w:rFonts w:ascii="Angsana New" w:hAnsi="Angsana New"/>
          <w:color w:val="000000"/>
          <w:sz w:val="30"/>
          <w:szCs w:val="30"/>
        </w:rPr>
        <w:t>2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201860">
        <w:rPr>
          <w:rFonts w:ascii="Angsana New" w:hAnsi="Angsana New"/>
          <w:color w:val="000000"/>
          <w:sz w:val="30"/>
          <w:szCs w:val="30"/>
        </w:rPr>
        <w:t>256</w:t>
      </w:r>
      <w:r w:rsidR="006F1ADF" w:rsidRPr="00201860">
        <w:rPr>
          <w:rFonts w:ascii="Angsana New" w:hAnsi="Angsana New"/>
          <w:color w:val="000000"/>
          <w:sz w:val="30"/>
          <w:szCs w:val="30"/>
        </w:rPr>
        <w:t>7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</w:t>
      </w:r>
      <w:r w:rsidR="006910B2" w:rsidRPr="00201860">
        <w:rPr>
          <w:rFonts w:ascii="Angsana New" w:hAnsi="Angsana New"/>
          <w:color w:val="000000"/>
          <w:sz w:val="30"/>
          <w:szCs w:val="30"/>
          <w:cs/>
        </w:rPr>
        <w:br/>
      </w:r>
      <w:r w:rsidRPr="00201860">
        <w:rPr>
          <w:rFonts w:ascii="Angsana New" w:hAnsi="Angsana New"/>
          <w:color w:val="000000"/>
          <w:sz w:val="30"/>
          <w:szCs w:val="30"/>
          <w:cs/>
        </w:rPr>
        <w:t>ในสัญญา</w:t>
      </w:r>
    </w:p>
    <w:p w14:paraId="4A8CC71B" w14:textId="77777777" w:rsidR="0020173F" w:rsidRPr="0040429A" w:rsidRDefault="0020173F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 w:rsidRPr="00201860">
        <w:rPr>
          <w:rFonts w:ascii="Angsana New" w:hAnsi="Angsana New"/>
          <w:color w:val="000000"/>
          <w:sz w:val="30"/>
          <w:szCs w:val="30"/>
        </w:rPr>
        <w:br w:type="page"/>
      </w:r>
    </w:p>
    <w:p w14:paraId="347DAB1A" w14:textId="155A9FB9" w:rsidR="0008695E" w:rsidRPr="00E34F82" w:rsidRDefault="00786157" w:rsidP="00E4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lastRenderedPageBreak/>
        <w:t>บริษัทมีสัญญาบริหารจัดการควบคุมภาวะฉุกเฉินกับกิจการที่เกี่ยวข้องกันแห่งหนึ่งจำนวน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E34F82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ฉบับ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ซึ่งจะให้บริการที่ปรึกษาและจัดฝึกอบรมด้านความปลอดภัย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อาชีวอนามัยและสิ่งแวดล้อม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และจัดตั้งศูนย์ควบคุมภาวะฉุกเฉิน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โดยสัญญามีระยะเวลา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E34F82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ปี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และจะมีผลสิ้นสุดในเดือนมกราคม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E34F82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E34F82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="00873E9D" w:rsidRPr="00E34F8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73E9D"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และธันวาคม </w:t>
      </w:r>
      <w:r w:rsidR="00873E9D" w:rsidRPr="00E34F82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</w:p>
    <w:p w14:paraId="0C39404A" w14:textId="77777777" w:rsidR="006F1ADF" w:rsidRPr="00E34F82" w:rsidRDefault="006F1ADF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CE3478" w14:textId="0B641CDF" w:rsidR="00795228" w:rsidRPr="00E34F82" w:rsidRDefault="002C53B8" w:rsidP="0019514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 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 และจัดเตรียมอุปกรณ์กู้ภัย</w:t>
      </w:r>
      <w:r w:rsidRPr="00E34F8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โดยสัญญามีระยะเวลา </w:t>
      </w:r>
      <w:r w:rsidR="00AA1075" w:rsidRPr="00E34F82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และจะมีผลสิ้นสุดในเดือนมกราคม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2568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AB43D27" w14:textId="77777777" w:rsidR="006F1ADF" w:rsidRPr="00E34F82" w:rsidRDefault="006F1ADF" w:rsidP="0019514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0A5396" w14:textId="7EA07D51" w:rsidR="0008695E" w:rsidRPr="00E34F82" w:rsidRDefault="002C53B8" w:rsidP="00A57F81">
      <w:pPr>
        <w:spacing w:line="240" w:lineRule="auto"/>
        <w:ind w:left="540"/>
        <w:jc w:val="thaiDistribute"/>
        <w:rPr>
          <w:rFonts w:asciiTheme="majorBidi" w:hAnsiTheme="majorBidi" w:cstheme="majorBidi"/>
          <w:sz w:val="4"/>
          <w:szCs w:val="4"/>
        </w:rPr>
      </w:pPr>
      <w:r w:rsidRPr="00E34F82">
        <w:rPr>
          <w:rFonts w:ascii="Angsana New" w:hAnsi="Angsana New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 ซึ่งจะได้รับบริการน้ำดับเพลิง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อุปกรณ์ระบบ</w:t>
      </w:r>
      <w:r w:rsidRPr="00E34F82">
        <w:rPr>
          <w:rFonts w:ascii="Angsana New" w:hAnsi="Angsana New"/>
          <w:color w:val="000000"/>
          <w:spacing w:val="2"/>
          <w:sz w:val="30"/>
          <w:szCs w:val="30"/>
          <w:cs/>
        </w:rPr>
        <w:t>น้ำดับเพลิง และการดูแลรักษาอุปกรณ์ระบบน้ำดับเพลิงภายในโรงงานแห่งที่</w:t>
      </w:r>
      <w:r w:rsidRPr="00E34F8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1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eastAsia="Yu Mincho" w:hAnsi="Angsana New"/>
          <w:color w:val="000000"/>
          <w:sz w:val="30"/>
          <w:szCs w:val="30"/>
          <w:cs/>
          <w:lang w:eastAsia="ja-JP"/>
        </w:rPr>
        <w:t>โดย</w:t>
      </w:r>
      <w:r w:rsidRPr="00E34F82">
        <w:rPr>
          <w:rFonts w:ascii="Angsana New" w:hAnsi="Angsana New"/>
          <w:color w:val="000000"/>
          <w:spacing w:val="2"/>
          <w:sz w:val="30"/>
          <w:szCs w:val="30"/>
          <w:cs/>
        </w:rPr>
        <w:t>สัญญามีระยะเวลา</w:t>
      </w:r>
      <w:r w:rsidRPr="00E34F8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E34F82">
        <w:rPr>
          <w:rFonts w:ascii="Angsana New" w:hAnsi="Angsana New"/>
          <w:color w:val="000000"/>
          <w:spacing w:val="-6"/>
          <w:sz w:val="30"/>
          <w:szCs w:val="30"/>
        </w:rPr>
        <w:t>15</w:t>
      </w:r>
      <w:r w:rsidRPr="00E34F8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E34F8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pacing w:val="2"/>
          <w:sz w:val="30"/>
          <w:szCs w:val="30"/>
          <w:cs/>
        </w:rPr>
        <w:t>นับ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แต่วันที่ที่มีผลบังคับตามที่ระบุไว้ในสัญญา และจะมีผลสิ้นสุดในเดือนธันวาคม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2577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8144F6B" w14:textId="77777777" w:rsidR="00897BE6" w:rsidRPr="00E34F82" w:rsidRDefault="00897BE6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E010BA8" w14:textId="77777777" w:rsidR="00897BE6" w:rsidRPr="00E34F82" w:rsidRDefault="00897BE6" w:rsidP="00897BE6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4F8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584018B7" w14:textId="77777777" w:rsidR="00897BE6" w:rsidRPr="00E34F82" w:rsidRDefault="00897BE6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CBF533" w14:textId="1E37A84B" w:rsidR="0008695E" w:rsidRPr="00E34F8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4F82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บริษัทมีสัญญาเช่าที่ดินกับบริษัทใหญ่</w:t>
      </w:r>
      <w:r w:rsidR="00AB169D" w:rsidRPr="00E34F82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AB169D" w:rsidRPr="00E34F82">
        <w:rPr>
          <w:rFonts w:ascii="Angsana New" w:hAnsi="Angsana New"/>
          <w:color w:val="000000"/>
          <w:sz w:val="30"/>
          <w:szCs w:val="30"/>
        </w:rPr>
        <w:t xml:space="preserve">3 </w:t>
      </w:r>
      <w:r w:rsidR="00AB169D" w:rsidRPr="00E34F82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59712D" w:rsidRPr="00E34F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9712D" w:rsidRPr="00E34F82">
        <w:rPr>
          <w:rFonts w:ascii="Angsana New" w:hAnsi="Angsana New"/>
          <w:color w:val="000000"/>
          <w:sz w:val="30"/>
          <w:szCs w:val="30"/>
        </w:rPr>
        <w:t>17</w:t>
      </w:r>
      <w:r w:rsidR="00477BD3"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="00477BD3" w:rsidRPr="00E34F82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9712D"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="0059712D" w:rsidRPr="00E34F8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30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</w:t>
      </w:r>
      <w:r w:rsidR="0059712D" w:rsidRPr="00E34F82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ระบุไว้ใน</w:t>
      </w:r>
      <w:r w:rsidR="0059712D" w:rsidRPr="00E34F82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และจะมีผลสิ้นสุดในเดือนกรกฎาคม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2579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โดยมีอัตราค่าเช่าตามที่ระบุไว้ใน</w:t>
      </w:r>
      <w:r w:rsidR="0059712D" w:rsidRPr="00E34F82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และสามารถขยายสัญญาต่อไปอีกเป็นระยะเวลา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20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ปี โดยกำหนดให้มีการแจ้งไปยังผู้ให้เช่าอย่างเป็นลายลักษณ์อักษรเป็นเวลาล่วงหน้าไม่น้อยกว่า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1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ปีก่อนสิ้นสุดสัญญาเช่า</w:t>
      </w:r>
    </w:p>
    <w:p w14:paraId="05188F35" w14:textId="77777777" w:rsidR="0008695E" w:rsidRPr="00E34F82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7E1B091" w14:textId="5243F864" w:rsidR="002C53B8" w:rsidRPr="00E34F8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บริษัทมีสัญญาเช่าพื้นที่และบริการสำนักงานกับกิจการที่เกี่ยวข้องกัน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2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แห่ง โดยสัญญามีระยะเวลา</w:t>
      </w:r>
      <w:r w:rsidR="00B54470" w:rsidRPr="00E34F82">
        <w:rPr>
          <w:rFonts w:ascii="Angsana New" w:hAnsi="Angsana New"/>
          <w:color w:val="000000"/>
          <w:sz w:val="30"/>
          <w:szCs w:val="30"/>
        </w:rPr>
        <w:t xml:space="preserve"> 2 </w:t>
      </w:r>
      <w:r w:rsidR="00B54470" w:rsidRPr="00E34F82">
        <w:rPr>
          <w:rFonts w:ascii="Angsana New" w:hAnsi="Angsana New" w:hint="cs"/>
          <w:color w:val="000000"/>
          <w:sz w:val="30"/>
          <w:szCs w:val="30"/>
          <w:cs/>
        </w:rPr>
        <w:t>ปี และ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3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ปี และจะ</w:t>
      </w:r>
      <w:r w:rsidRPr="00E34F82">
        <w:rPr>
          <w:rFonts w:ascii="Angsana New" w:hAnsi="Angsana New"/>
          <w:color w:val="000000"/>
          <w:spacing w:val="-6"/>
          <w:sz w:val="30"/>
          <w:szCs w:val="30"/>
          <w:cs/>
        </w:rPr>
        <w:t>มี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ผลสิ้นสุดในเดือน</w:t>
      </w:r>
      <w:r w:rsidR="00B54470" w:rsidRPr="00E34F82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256</w:t>
      </w:r>
      <w:r w:rsidR="00B54470" w:rsidRPr="00E34F82">
        <w:rPr>
          <w:rFonts w:ascii="Angsana New" w:hAnsi="Angsana New"/>
          <w:color w:val="000000"/>
          <w:sz w:val="30"/>
          <w:szCs w:val="30"/>
        </w:rPr>
        <w:t>7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1C6B" w:rsidRPr="00E34F8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B54470" w:rsidRPr="00E34F82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="00AD1C6B" w:rsidRPr="00E34F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D1C6B" w:rsidRPr="00E34F82">
        <w:rPr>
          <w:rFonts w:ascii="Angsana New" w:hAnsi="Angsana New"/>
          <w:color w:val="000000"/>
          <w:sz w:val="30"/>
          <w:szCs w:val="30"/>
        </w:rPr>
        <w:t>256</w:t>
      </w:r>
      <w:r w:rsidR="00B54470" w:rsidRPr="00E34F82">
        <w:rPr>
          <w:rFonts w:ascii="Angsana New" w:hAnsi="Angsana New"/>
          <w:color w:val="000000"/>
          <w:sz w:val="30"/>
          <w:szCs w:val="30"/>
        </w:rPr>
        <w:t>9</w:t>
      </w:r>
      <w:r w:rsidR="00AD1C6B"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="007D399B" w:rsidRPr="00E34F82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โดยมีอัตราค่าเช่าและค่าบริการ และเงื่อนไข</w:t>
      </w:r>
      <w:r w:rsidR="007D399B" w:rsidRPr="00E34F82">
        <w:rPr>
          <w:rFonts w:ascii="Angsana New" w:hAnsi="Angsana New"/>
          <w:color w:val="000000"/>
          <w:sz w:val="30"/>
          <w:szCs w:val="30"/>
          <w:cs/>
        </w:rPr>
        <w:br/>
      </w:r>
      <w:r w:rsidRPr="00E34F82">
        <w:rPr>
          <w:rFonts w:ascii="Angsana New" w:hAnsi="Angsana New"/>
          <w:color w:val="000000"/>
          <w:sz w:val="30"/>
          <w:szCs w:val="30"/>
          <w:cs/>
        </w:rPr>
        <w:t>ข้อผูกพันเป็นไปตามที่กำหนดในสัญญา</w:t>
      </w:r>
      <w:r w:rsidR="0050770C" w:rsidRPr="00E34F82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49CEA0D" w14:textId="0BFB1D61" w:rsidR="00663D13" w:rsidRPr="00E34F82" w:rsidRDefault="00663D13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D0C5C82" w14:textId="77777777" w:rsidR="00027279" w:rsidRPr="00E34F82" w:rsidRDefault="00027279" w:rsidP="00E429B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34F82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ADB9A47" w14:textId="0FC11341" w:rsidR="00897BE6" w:rsidRPr="00E34F82" w:rsidRDefault="00B565B7" w:rsidP="00E429B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4F8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สัญญาเงินกู้ยืม</w:t>
      </w:r>
      <w:r w:rsidR="00897BE6" w:rsidRPr="00E34F82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และสัญญาเงินให้กู้ยืม</w:t>
      </w:r>
    </w:p>
    <w:p w14:paraId="60D5935C" w14:textId="3E5F0A86" w:rsidR="00897BE6" w:rsidRPr="00E34F82" w:rsidRDefault="00897BE6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72E53C8F" w14:textId="62506A34" w:rsidR="00897BE6" w:rsidRPr="00897BE6" w:rsidRDefault="00C02193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4F82">
        <w:rPr>
          <w:rFonts w:ascii="Angsana New" w:hAnsi="Angsana New" w:hint="cs"/>
          <w:color w:val="000000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Inter-Company Borrowing &amp; Lending : ICBL)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กับบริษัทใหญ่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34F82">
        <w:rPr>
          <w:rFonts w:ascii="Angsana New" w:hAnsi="Angsana New"/>
          <w:color w:val="000000"/>
          <w:sz w:val="30"/>
          <w:szCs w:val="30"/>
        </w:rPr>
        <w:t>1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ซึ่งจะมีผลสิ้นสุดในวันที่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34F82">
        <w:rPr>
          <w:rFonts w:ascii="Angsana New" w:hAnsi="Angsana New"/>
          <w:color w:val="000000"/>
          <w:sz w:val="30"/>
          <w:szCs w:val="30"/>
        </w:rPr>
        <w:t>30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34F82">
        <w:rPr>
          <w:rFonts w:ascii="Angsana New" w:hAnsi="Angsana New"/>
          <w:color w:val="000000"/>
          <w:sz w:val="30"/>
          <w:szCs w:val="30"/>
        </w:rPr>
        <w:t>256</w:t>
      </w:r>
      <w:r w:rsidR="009435BE">
        <w:rPr>
          <w:rFonts w:ascii="Angsana New" w:hAnsi="Angsana New"/>
          <w:color w:val="000000"/>
          <w:sz w:val="30"/>
          <w:szCs w:val="30"/>
        </w:rPr>
        <w:t>8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โดยมีวงเงินกู้ยืม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34F82">
        <w:rPr>
          <w:rFonts w:ascii="Angsana New" w:hAnsi="Angsana New"/>
          <w:color w:val="000000"/>
          <w:sz w:val="30"/>
          <w:szCs w:val="30"/>
        </w:rPr>
        <w:t>1</w:t>
      </w:r>
      <w:r w:rsidRPr="00E34F82">
        <w:rPr>
          <w:rFonts w:ascii="Angsana New" w:hAnsi="Angsana New"/>
          <w:color w:val="000000"/>
          <w:sz w:val="30"/>
          <w:szCs w:val="30"/>
        </w:rPr>
        <w:t>,</w:t>
      </w:r>
      <w:r w:rsidR="00355AD5" w:rsidRPr="00E34F82">
        <w:rPr>
          <w:rFonts w:ascii="Angsana New" w:hAnsi="Angsana New"/>
          <w:color w:val="000000"/>
          <w:sz w:val="30"/>
          <w:szCs w:val="30"/>
        </w:rPr>
        <w:t>000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ล้านบาทและวงเงินให้กู้ยืม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34F82">
        <w:rPr>
          <w:rFonts w:ascii="Angsana New" w:hAnsi="Angsana New"/>
          <w:color w:val="000000"/>
          <w:sz w:val="30"/>
          <w:szCs w:val="30"/>
        </w:rPr>
        <w:t>2</w:t>
      </w:r>
      <w:r w:rsidR="00CA56F1">
        <w:rPr>
          <w:rFonts w:ascii="Angsana New" w:hAnsi="Angsana New"/>
          <w:color w:val="000000"/>
          <w:sz w:val="30"/>
          <w:szCs w:val="30"/>
        </w:rPr>
        <w:t>0</w:t>
      </w:r>
      <w:r w:rsidR="00355AD5" w:rsidRPr="00E34F82">
        <w:rPr>
          <w:rFonts w:ascii="Angsana New" w:hAnsi="Angsana New"/>
          <w:color w:val="000000"/>
          <w:sz w:val="30"/>
          <w:szCs w:val="30"/>
        </w:rPr>
        <w:t>0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โดยใช้อัตราดอกเบี้ยเงินกู้ยืมระยะสั้น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BIBOR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โดยคำนึงถึงผลตอบแทนเงินลงทุนระยะสั้น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635A96C5" w14:textId="77777777" w:rsidR="00DF4A9E" w:rsidRPr="008F1E75" w:rsidRDefault="00DF4A9E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cs/>
        </w:rPr>
      </w:pPr>
    </w:p>
    <w:p w14:paraId="7A30FAA1" w14:textId="38C5863D" w:rsidR="00C648E7" w:rsidRPr="00616564" w:rsidRDefault="00C648E7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7E665EB4" w14:textId="77777777" w:rsidR="00241D33" w:rsidRPr="008F1E75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sz w:val="24"/>
          <w:szCs w:val="24"/>
        </w:rPr>
      </w:pPr>
    </w:p>
    <w:tbl>
      <w:tblPr>
        <w:tblW w:w="921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36"/>
        <w:gridCol w:w="144"/>
        <w:gridCol w:w="1152"/>
        <w:gridCol w:w="180"/>
        <w:gridCol w:w="1152"/>
        <w:gridCol w:w="180"/>
        <w:gridCol w:w="1152"/>
        <w:gridCol w:w="180"/>
        <w:gridCol w:w="1080"/>
      </w:tblGrid>
      <w:tr w:rsidR="004D47F2" w:rsidRPr="00616564" w14:paraId="0C80F291" w14:textId="77777777" w:rsidTr="00027279">
        <w:trPr>
          <w:tblHeader/>
        </w:trPr>
        <w:tc>
          <w:tcPr>
            <w:tcW w:w="3060" w:type="dxa"/>
          </w:tcPr>
          <w:p w14:paraId="384C1F12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4367ADFC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" w:type="dxa"/>
          </w:tcPr>
          <w:p w14:paraId="7B8A6825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</w:tcPr>
          <w:p w14:paraId="07CA5E36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98D0060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</w:tcPr>
          <w:p w14:paraId="31545D02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D47F2" w:rsidRPr="00616564" w14:paraId="014A598F" w14:textId="77777777" w:rsidTr="00027279">
        <w:trPr>
          <w:tblHeader/>
        </w:trPr>
        <w:tc>
          <w:tcPr>
            <w:tcW w:w="3060" w:type="dxa"/>
          </w:tcPr>
          <w:p w14:paraId="49E65A2D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144AB98C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11BCE1D7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630AE81" w14:textId="149C7611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0429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40429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A34395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6649839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C30AE88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A4597F" w14:textId="74C95586" w:rsidR="004D47F2" w:rsidRPr="00616564" w:rsidRDefault="0040429A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0A188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5CDB00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D47F2" w:rsidRPr="00616564" w14:paraId="5272C6DD" w14:textId="77777777" w:rsidTr="00027279">
        <w:trPr>
          <w:tblHeader/>
        </w:trPr>
        <w:tc>
          <w:tcPr>
            <w:tcW w:w="3060" w:type="dxa"/>
          </w:tcPr>
          <w:p w14:paraId="1C5A6C2A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AEE61EF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dxa"/>
          </w:tcPr>
          <w:p w14:paraId="06300411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B18A569" w14:textId="3F656DF3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8EB7E9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324EC5" w14:textId="4502B26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E04AF68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4CA32CD" w14:textId="1F81D642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0BAC6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E2B626" w14:textId="102783BF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D47F2" w:rsidRPr="00616564" w14:paraId="0331659A" w14:textId="77777777" w:rsidTr="00027279">
        <w:trPr>
          <w:tblHeader/>
        </w:trPr>
        <w:tc>
          <w:tcPr>
            <w:tcW w:w="3060" w:type="dxa"/>
          </w:tcPr>
          <w:p w14:paraId="1843FE2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C34A2E7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2A5A4B51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  <w:tcBorders>
              <w:left w:val="nil"/>
              <w:right w:val="nil"/>
            </w:tcBorders>
          </w:tcPr>
          <w:p w14:paraId="65081C45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3631" w:rsidRPr="00616564" w14:paraId="1D4904E8" w14:textId="77777777" w:rsidTr="000F346E">
        <w:tc>
          <w:tcPr>
            <w:tcW w:w="3060" w:type="dxa"/>
          </w:tcPr>
          <w:p w14:paraId="191372F4" w14:textId="77777777" w:rsidR="00F73631" w:rsidRPr="00616564" w:rsidRDefault="00F73631" w:rsidP="00F7363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</w:tcPr>
          <w:p w14:paraId="6885BAA7" w14:textId="2AC07990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" w:type="dxa"/>
          </w:tcPr>
          <w:p w14:paraId="6D568F34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C0A55E" w14:textId="437B809C" w:rsidR="00F73631" w:rsidRPr="00616564" w:rsidRDefault="0036651A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94DB24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A7E5AB" w14:textId="6A029D64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7B4651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180" w:type="dxa"/>
          </w:tcPr>
          <w:p w14:paraId="4622B90C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D21D8BA" w14:textId="1815EDB4" w:rsidR="00F73631" w:rsidRPr="00616564" w:rsidRDefault="0036651A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842977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37A887" w14:textId="1A3B4432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7B4651">
              <w:rPr>
                <w:rFonts w:ascii="Angsana New" w:hAnsi="Angsana New"/>
                <w:sz w:val="30"/>
                <w:szCs w:val="30"/>
              </w:rPr>
              <w:t>801</w:t>
            </w:r>
          </w:p>
        </w:tc>
      </w:tr>
      <w:tr w:rsidR="00F73631" w:rsidRPr="00616564" w14:paraId="0C596EE1" w14:textId="77777777" w:rsidTr="000F346E">
        <w:tc>
          <w:tcPr>
            <w:tcW w:w="3060" w:type="dxa"/>
          </w:tcPr>
          <w:p w14:paraId="154E0529" w14:textId="77777777" w:rsidR="00F73631" w:rsidRPr="00616564" w:rsidRDefault="00F73631" w:rsidP="00F7363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36" w:type="dxa"/>
          </w:tcPr>
          <w:p w14:paraId="4E0D1B21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7D69B20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F0A082C" w14:textId="1224E48A" w:rsidR="00F73631" w:rsidRPr="00616564" w:rsidRDefault="0036651A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E848E4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041228E" w14:textId="015CFFEA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80" w:type="dxa"/>
          </w:tcPr>
          <w:p w14:paraId="7DD75F40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A6E06E5" w14:textId="4E6C2FED" w:rsidR="00F73631" w:rsidRPr="00616564" w:rsidRDefault="0036651A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0B67B7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96C03B" w14:textId="6EB3F3CC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943</w:t>
            </w:r>
          </w:p>
        </w:tc>
      </w:tr>
      <w:tr w:rsidR="00F73631" w:rsidRPr="00616564" w14:paraId="5017DE45" w14:textId="77777777" w:rsidTr="000F346E">
        <w:tc>
          <w:tcPr>
            <w:tcW w:w="3060" w:type="dxa"/>
          </w:tcPr>
          <w:p w14:paraId="5DFF603D" w14:textId="77777777" w:rsidR="00F73631" w:rsidRPr="00616564" w:rsidRDefault="00F73631" w:rsidP="00F7363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2F931B7B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992070A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224DDCE" w14:textId="4710D042" w:rsidR="00F73631" w:rsidRPr="00616564" w:rsidRDefault="0036651A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5DF323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E45749B" w14:textId="67D26DC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</w:tcPr>
          <w:p w14:paraId="799757EA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E14A4B8" w14:textId="29511BD9" w:rsidR="00F73631" w:rsidRPr="00F73631" w:rsidRDefault="0036651A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FFF24C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DFF2413" w14:textId="089CDDD0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</w:tr>
      <w:tr w:rsidR="00F73631" w:rsidRPr="00616564" w14:paraId="1C3BA1C0" w14:textId="77777777" w:rsidTr="000F346E">
        <w:tc>
          <w:tcPr>
            <w:tcW w:w="3060" w:type="dxa"/>
          </w:tcPr>
          <w:p w14:paraId="3EB6D016" w14:textId="77777777" w:rsidR="00F73631" w:rsidRPr="00616564" w:rsidRDefault="00F73631" w:rsidP="00F7363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936" w:type="dxa"/>
          </w:tcPr>
          <w:p w14:paraId="3C1CECFB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CBC2BAE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E48B87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C9814C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07236D9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AEEE95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03BC78" w14:textId="77777777" w:rsidR="00F73631" w:rsidRPr="00616564" w:rsidRDefault="00F73631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62287B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B7A4D7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3631" w:rsidRPr="00616564" w14:paraId="280EFDAC" w14:textId="77777777" w:rsidTr="000F346E">
        <w:tc>
          <w:tcPr>
            <w:tcW w:w="3060" w:type="dxa"/>
          </w:tcPr>
          <w:p w14:paraId="36B90DD4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36" w:type="dxa"/>
          </w:tcPr>
          <w:p w14:paraId="62C0FDF8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0DC0A9B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48FAB49" w14:textId="6B12524F" w:rsidR="00F73631" w:rsidRPr="00616564" w:rsidRDefault="0036651A" w:rsidP="00F02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AAD43C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9CA490" w14:textId="0ECA46DC" w:rsidR="00F73631" w:rsidRPr="00616564" w:rsidRDefault="00F73631" w:rsidP="00F02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620CF1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2975139" w14:textId="27A62847" w:rsidR="00F73631" w:rsidRPr="00616564" w:rsidRDefault="0036651A" w:rsidP="00F02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1398C1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D7DB90" w14:textId="04F61C0E" w:rsidR="00F73631" w:rsidRPr="00616564" w:rsidRDefault="00F73631" w:rsidP="00F02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3631" w:rsidRPr="00616564" w14:paraId="4A31EFF6" w14:textId="77777777" w:rsidTr="000F346E">
        <w:tc>
          <w:tcPr>
            <w:tcW w:w="3060" w:type="dxa"/>
          </w:tcPr>
          <w:p w14:paraId="622683ED" w14:textId="77777777" w:rsidR="00F73631" w:rsidRPr="00616564" w:rsidRDefault="00F73631" w:rsidP="00F7363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dxa"/>
          </w:tcPr>
          <w:p w14:paraId="6997DDE9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22933B3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11DC4" w14:textId="6211CA5C" w:rsidR="00F73631" w:rsidRPr="00616564" w:rsidRDefault="0036651A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CFA37A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F3D6E" w14:textId="010D2384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</w:tcPr>
          <w:p w14:paraId="2DA48D6E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27806" w14:textId="75E3BBF9" w:rsidR="00F73631" w:rsidRPr="00F73631" w:rsidRDefault="0036651A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534775" w14:textId="77777777" w:rsidR="00F73631" w:rsidRPr="00F73631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94613" w14:textId="709EEDFF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</w:tr>
      <w:tr w:rsidR="00361339" w:rsidRPr="004D47F2" w14:paraId="6042A103" w14:textId="77777777" w:rsidTr="000F346E">
        <w:tc>
          <w:tcPr>
            <w:tcW w:w="3060" w:type="dxa"/>
          </w:tcPr>
          <w:p w14:paraId="78CF9EE3" w14:textId="77777777" w:rsidR="00361339" w:rsidRPr="008F1E75" w:rsidRDefault="00361339" w:rsidP="0036133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77B8D3AE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dxa"/>
          </w:tcPr>
          <w:p w14:paraId="089DAAE8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3B240F4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728CBD" w14:textId="77777777" w:rsidR="00361339" w:rsidRPr="008F1E75" w:rsidRDefault="00361339" w:rsidP="003613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D8DD5B3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54BFFDB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3FA34781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FAFC9F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8BA5B05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61339" w:rsidRPr="00616564" w14:paraId="4E0D186C" w14:textId="77777777" w:rsidTr="000F346E">
        <w:tc>
          <w:tcPr>
            <w:tcW w:w="3060" w:type="dxa"/>
          </w:tcPr>
          <w:p w14:paraId="7727D3E4" w14:textId="77777777" w:rsidR="00361339" w:rsidRPr="00616564" w:rsidRDefault="00361339" w:rsidP="0036133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</w:tcPr>
          <w:p w14:paraId="5D4DD24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D88A81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EA539F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ADC11A" w14:textId="77777777" w:rsidR="00361339" w:rsidRPr="00616564" w:rsidRDefault="00361339" w:rsidP="003613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BD5CC6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0F499C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87B65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6C260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FC2B1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61339" w:rsidRPr="00616564" w14:paraId="0588AF58" w14:textId="77777777" w:rsidTr="000F346E">
        <w:tc>
          <w:tcPr>
            <w:tcW w:w="3060" w:type="dxa"/>
          </w:tcPr>
          <w:p w14:paraId="676EBAC7" w14:textId="77777777" w:rsidR="00361339" w:rsidRPr="00616564" w:rsidRDefault="00361339" w:rsidP="0036133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936" w:type="dxa"/>
          </w:tcPr>
          <w:p w14:paraId="0D676CF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53CC87F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87E936" w14:textId="421AB93F" w:rsidR="00361339" w:rsidRPr="00616564" w:rsidRDefault="0036651A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0AB374" w14:textId="77777777" w:rsidR="00361339" w:rsidRPr="00616564" w:rsidRDefault="00361339" w:rsidP="00361339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934620" w14:textId="2A48E21E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80" w:type="dxa"/>
          </w:tcPr>
          <w:p w14:paraId="76F6236C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BB9D25B" w14:textId="6EC4DC05" w:rsidR="00361339" w:rsidRPr="00616564" w:rsidRDefault="0036651A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C7CB19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C72FFC" w14:textId="0FFA920A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361339" w:rsidRPr="00616564" w14:paraId="71FCDE71" w14:textId="77777777" w:rsidTr="000F346E">
        <w:tc>
          <w:tcPr>
            <w:tcW w:w="3060" w:type="dxa"/>
          </w:tcPr>
          <w:p w14:paraId="67BB7073" w14:textId="77777777" w:rsidR="00361339" w:rsidRPr="00616564" w:rsidRDefault="00361339" w:rsidP="0036133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36" w:type="dxa"/>
          </w:tcPr>
          <w:p w14:paraId="51839F2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17C8B9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204923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6B6C07" w14:textId="77777777" w:rsidR="00361339" w:rsidRPr="00616564" w:rsidRDefault="00361339" w:rsidP="003613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1C2D0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F808E9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57AA24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B0F44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99451A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E75" w:rsidRPr="00616564" w14:paraId="4F4B3F86" w14:textId="77777777" w:rsidTr="000F346E">
        <w:tc>
          <w:tcPr>
            <w:tcW w:w="3060" w:type="dxa"/>
          </w:tcPr>
          <w:p w14:paraId="0CEE99C1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36" w:type="dxa"/>
          </w:tcPr>
          <w:p w14:paraId="1A5B6B39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02D23ED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C81A1C" w14:textId="74738870" w:rsidR="008F1E75" w:rsidRPr="00616564" w:rsidRDefault="0036651A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9E63EF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06CB7C4" w14:textId="49175F08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5D2C26E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179C2D7" w14:textId="1139A953" w:rsidR="008F1E75" w:rsidRPr="00616564" w:rsidRDefault="0036651A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34738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2407EC0" w14:textId="1AC131A6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F1E75" w:rsidRPr="00616564" w14:paraId="0837F505" w14:textId="77777777" w:rsidTr="000F346E">
        <w:tc>
          <w:tcPr>
            <w:tcW w:w="3060" w:type="dxa"/>
          </w:tcPr>
          <w:p w14:paraId="14D0E53A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0E0A088C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1F6A08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92153" w14:textId="5965D259" w:rsidR="008F1E75" w:rsidRPr="00616564" w:rsidRDefault="0036651A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005588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DF6DC" w14:textId="20A59059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80" w:type="dxa"/>
          </w:tcPr>
          <w:p w14:paraId="2C540F18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3D5E6" w14:textId="365BA271" w:rsidR="008F1E75" w:rsidRPr="00616564" w:rsidRDefault="0036651A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C1ABA6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2EA00" w14:textId="009A60A3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</w:tr>
      <w:tr w:rsidR="008F1E75" w:rsidRPr="004D47F2" w14:paraId="742BB8AF" w14:textId="77777777" w:rsidTr="000F346E">
        <w:tc>
          <w:tcPr>
            <w:tcW w:w="3060" w:type="dxa"/>
          </w:tcPr>
          <w:p w14:paraId="65BF6D52" w14:textId="77777777" w:rsidR="008F1E75" w:rsidRPr="008F1E75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3D62C2EE" w14:textId="77777777" w:rsidR="008F1E75" w:rsidRPr="008F1E75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44" w:type="dxa"/>
          </w:tcPr>
          <w:p w14:paraId="10DCF636" w14:textId="77777777" w:rsidR="008F1E75" w:rsidRPr="008F1E75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7DE2F9E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D56423" w14:textId="77777777" w:rsidR="008F1E75" w:rsidRPr="008F1E75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26F8535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2B560AB6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EE5B466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465D15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F6DD907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F1E75" w:rsidRPr="00616564" w14:paraId="5F1CE0FA" w14:textId="77777777" w:rsidTr="000F346E">
        <w:tc>
          <w:tcPr>
            <w:tcW w:w="3060" w:type="dxa"/>
          </w:tcPr>
          <w:p w14:paraId="4C58F4EE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36" w:type="dxa"/>
          </w:tcPr>
          <w:p w14:paraId="587CECF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B9B423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E479E82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989DFE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5F1FF0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D17CA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A79C42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3227369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B2380B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1E75" w:rsidRPr="00616564" w14:paraId="255C3D79" w14:textId="77777777" w:rsidTr="000F346E">
        <w:tc>
          <w:tcPr>
            <w:tcW w:w="3060" w:type="dxa"/>
          </w:tcPr>
          <w:p w14:paraId="71EFC5A3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936" w:type="dxa"/>
          </w:tcPr>
          <w:p w14:paraId="788DD819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4A82F6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32FEAEB" w14:textId="1EEF115C" w:rsidR="008F1E75" w:rsidRPr="00616564" w:rsidRDefault="0036651A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542B7D" w14:textId="77777777" w:rsidR="008F1E75" w:rsidRPr="00616564" w:rsidRDefault="008F1E75" w:rsidP="008F1E75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152677" w14:textId="69B02206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180" w:type="dxa"/>
          </w:tcPr>
          <w:p w14:paraId="2E7164B8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F31B73E" w14:textId="43205B2B" w:rsidR="008F1E75" w:rsidRPr="00616564" w:rsidRDefault="0036651A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4F9B8B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0EEB0E" w14:textId="7C6E588E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897</w:t>
            </w:r>
          </w:p>
        </w:tc>
      </w:tr>
      <w:tr w:rsidR="008F1E75" w:rsidRPr="00616564" w14:paraId="7793B28D" w14:textId="77777777" w:rsidTr="000F346E">
        <w:tc>
          <w:tcPr>
            <w:tcW w:w="3060" w:type="dxa"/>
          </w:tcPr>
          <w:p w14:paraId="5EAF0613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36" w:type="dxa"/>
          </w:tcPr>
          <w:p w14:paraId="4EF175E0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043E08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7095FD3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AE181D" w14:textId="77777777" w:rsidR="008F1E75" w:rsidRPr="00616564" w:rsidRDefault="008F1E75" w:rsidP="008F1E75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DFF10B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F0B0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3C74286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4FB186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5A26E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E75" w:rsidRPr="00616564" w14:paraId="5AA14040" w14:textId="77777777" w:rsidTr="000F346E">
        <w:tc>
          <w:tcPr>
            <w:tcW w:w="3060" w:type="dxa"/>
          </w:tcPr>
          <w:p w14:paraId="7835B95D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36" w:type="dxa"/>
          </w:tcPr>
          <w:p w14:paraId="064FCEA0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EB68F8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CAC880D" w14:textId="5C747756" w:rsidR="008F1E75" w:rsidRPr="00616564" w:rsidRDefault="0036651A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EC5768" w14:textId="77777777" w:rsidR="008F1E75" w:rsidRPr="00616564" w:rsidRDefault="008F1E75" w:rsidP="008F1E75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E1EDD9" w14:textId="251620EB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80" w:type="dxa"/>
          </w:tcPr>
          <w:p w14:paraId="106E791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92887B3" w14:textId="2D277D09" w:rsidR="008F1E75" w:rsidRPr="00616564" w:rsidRDefault="0036651A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EAD32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5B2E253" w14:textId="30484A82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8F1E75" w:rsidRPr="00616564" w14:paraId="2F65EE6E" w14:textId="77777777" w:rsidTr="000F346E">
        <w:tc>
          <w:tcPr>
            <w:tcW w:w="3060" w:type="dxa"/>
          </w:tcPr>
          <w:p w14:paraId="772AB6A1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5E9B2ED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260D80F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D64C8" w14:textId="5FF875DB" w:rsidR="008F1E75" w:rsidRPr="00616564" w:rsidRDefault="0036651A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202261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3A5EC" w14:textId="5CF98E98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80" w:type="dxa"/>
          </w:tcPr>
          <w:p w14:paraId="3D9141E6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9F55E" w14:textId="057BF6DE" w:rsidR="008F1E75" w:rsidRPr="00616564" w:rsidRDefault="0036651A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66BE5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0C302" w14:textId="605F1EA3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</w:tr>
      <w:tr w:rsidR="008F1E75" w:rsidRPr="00616564" w14:paraId="6972128A" w14:textId="77777777" w:rsidTr="000F346E">
        <w:tc>
          <w:tcPr>
            <w:tcW w:w="3060" w:type="dxa"/>
          </w:tcPr>
          <w:p w14:paraId="1ACA813B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936" w:type="dxa"/>
          </w:tcPr>
          <w:p w14:paraId="7002AD10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1B61F9F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E7E450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2EAAD5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5C51B8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B7DD5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2B3B9E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EFEEFF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B06DD2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1E75" w:rsidRPr="00616564" w14:paraId="5F567AE1" w14:textId="77777777" w:rsidTr="000F346E">
        <w:tc>
          <w:tcPr>
            <w:tcW w:w="3060" w:type="dxa"/>
          </w:tcPr>
          <w:p w14:paraId="583E1EB5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36" w:type="dxa"/>
          </w:tcPr>
          <w:p w14:paraId="725ECFC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A565FEF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AB2EDD" w14:textId="3D3AA48B" w:rsidR="008F1E75" w:rsidRPr="00616564" w:rsidRDefault="00613D9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31A25D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32E879B" w14:textId="2F6FBB0C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14F329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DC17263" w14:textId="0DC749FB" w:rsidR="008F1E75" w:rsidRPr="00616564" w:rsidRDefault="00613D9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4E41F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458044" w14:textId="5A90BF89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1E75" w:rsidRPr="00616564" w14:paraId="19119391" w14:textId="77777777" w:rsidTr="000F346E">
        <w:tc>
          <w:tcPr>
            <w:tcW w:w="3060" w:type="dxa"/>
          </w:tcPr>
          <w:p w14:paraId="13B50333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dxa"/>
          </w:tcPr>
          <w:p w14:paraId="525E0DF0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D49830E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5AC3F" w14:textId="38BE2F14" w:rsidR="008F1E75" w:rsidRPr="00616564" w:rsidRDefault="00613D9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1D9F9E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122C1" w14:textId="6C677564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</w:tcPr>
          <w:p w14:paraId="721EFBFC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5E364" w14:textId="7F676C84" w:rsidR="008F1E75" w:rsidRPr="00616564" w:rsidRDefault="00613D9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E13C15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AD9C7" w14:textId="7E10D45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</w:tr>
    </w:tbl>
    <w:p w14:paraId="24C67F60" w14:textId="77777777" w:rsidR="00714DDC" w:rsidRPr="008F1E75" w:rsidRDefault="00714DDC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4"/>
          <w:szCs w:val="24"/>
          <w:lang w:val="th-TH"/>
        </w:rPr>
      </w:pPr>
    </w:p>
    <w:p w14:paraId="455FB2D3" w14:textId="5E45D465" w:rsidR="00694F3E" w:rsidRDefault="00694F3E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AA1075" w:rsidRPr="00616564">
        <w:rPr>
          <w:rFonts w:asciiTheme="majorBidi" w:hAnsiTheme="majorBidi" w:cstheme="majorBidi"/>
          <w:sz w:val="30"/>
          <w:szCs w:val="30"/>
        </w:rPr>
        <w:t>15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AA1075" w:rsidRPr="00616564">
        <w:rPr>
          <w:rFonts w:asciiTheme="majorBidi" w:hAnsiTheme="majorBidi" w:cstheme="majorBidi"/>
          <w:sz w:val="30"/>
          <w:szCs w:val="30"/>
        </w:rPr>
        <w:t>60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37F2198F" w14:textId="77777777" w:rsidR="00027279" w:rsidRDefault="00027279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35C1CCD" w14:textId="3BC6674D" w:rsidR="00C974F3" w:rsidRPr="00616564" w:rsidRDefault="00C974F3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6FF2DC68" w14:textId="77777777" w:rsidR="00241D33" w:rsidRPr="003E5BAE" w:rsidRDefault="00241D33" w:rsidP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080"/>
        <w:gridCol w:w="180"/>
        <w:gridCol w:w="1170"/>
      </w:tblGrid>
      <w:tr w:rsidR="00241D33" w:rsidRPr="00616564" w14:paraId="401AD65D" w14:textId="77777777" w:rsidTr="007B1FB3">
        <w:tc>
          <w:tcPr>
            <w:tcW w:w="4050" w:type="dxa"/>
          </w:tcPr>
          <w:p w14:paraId="057A9894" w14:textId="77777777" w:rsidR="00241D33" w:rsidRPr="00616564" w:rsidRDefault="00241D33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4B3C17F8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5B705364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7F3C1C69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D47F2" w:rsidRPr="00616564" w14:paraId="7F16D3D4" w14:textId="77777777" w:rsidTr="007B1FB3">
        <w:tc>
          <w:tcPr>
            <w:tcW w:w="4050" w:type="dxa"/>
          </w:tcPr>
          <w:p w14:paraId="609E8F1E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E549DD" w14:textId="4392C860" w:rsidR="004D47F2" w:rsidRPr="00616564" w:rsidRDefault="00361339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0429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40429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04F8691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EA3601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25268939" w14:textId="77777777" w:rsidR="004D47F2" w:rsidRPr="00616564" w:rsidRDefault="004D47F2" w:rsidP="004D47F2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6B26C6" w14:textId="4924BFB5" w:rsidR="004D47F2" w:rsidRPr="00616564" w:rsidRDefault="0040429A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BB5650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EB39D7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D47F2" w:rsidRPr="00616564" w14:paraId="615D1D54" w14:textId="77777777" w:rsidTr="007B1FB3">
        <w:tc>
          <w:tcPr>
            <w:tcW w:w="4050" w:type="dxa"/>
          </w:tcPr>
          <w:p w14:paraId="29C96D6B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777006" w14:textId="20EC152E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115AF8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DB85D3" w14:textId="2B54A474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8A9F687" w14:textId="77777777" w:rsidR="004D47F2" w:rsidRPr="00616564" w:rsidRDefault="004D47F2" w:rsidP="004D47F2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634AB8" w14:textId="4E84785C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365F18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EAE4ED" w14:textId="60B8E038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D47F2" w:rsidRPr="00616564" w14:paraId="69D88D86" w14:textId="77777777" w:rsidTr="007B1FB3">
        <w:trPr>
          <w:trHeight w:val="127"/>
        </w:trPr>
        <w:tc>
          <w:tcPr>
            <w:tcW w:w="4050" w:type="dxa"/>
          </w:tcPr>
          <w:p w14:paraId="4C3B196C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right w:val="nil"/>
            </w:tcBorders>
          </w:tcPr>
          <w:p w14:paraId="124B3262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15F2" w:rsidRPr="00616564" w14:paraId="1AA1E24C" w14:textId="77777777" w:rsidTr="007B1FB3">
        <w:tc>
          <w:tcPr>
            <w:tcW w:w="4050" w:type="dxa"/>
          </w:tcPr>
          <w:p w14:paraId="33BA492A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9590ED" w14:textId="2586DB6F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E57E35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27943D" w14:textId="1A804057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80" w:type="dxa"/>
          </w:tcPr>
          <w:p w14:paraId="0C6ED1F6" w14:textId="77777777" w:rsidR="008715F2" w:rsidRPr="00616564" w:rsidRDefault="008715F2" w:rsidP="008715F2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799021" w14:textId="5BDF2AA6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C9AF995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65C0CA" w14:textId="68175A14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</w:tr>
      <w:tr w:rsidR="008715F2" w:rsidRPr="00616564" w14:paraId="35B4DA06" w14:textId="77777777" w:rsidTr="007B1FB3">
        <w:tc>
          <w:tcPr>
            <w:tcW w:w="4050" w:type="dxa"/>
          </w:tcPr>
          <w:p w14:paraId="4F733A13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87DB26" w14:textId="03B90402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FA4D0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0EEF808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ADF95C" w14:textId="0785F0F9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80" w:type="dxa"/>
          </w:tcPr>
          <w:p w14:paraId="2F442FF1" w14:textId="77777777" w:rsidR="008715F2" w:rsidRPr="00616564" w:rsidRDefault="008715F2" w:rsidP="008715F2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EFF69B" w14:textId="1B1DC46B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6B05D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D49224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F75642" w14:textId="689F532B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8715F2" w:rsidRPr="00616564" w14:paraId="5EACA7A0" w14:textId="77777777" w:rsidTr="007B1FB3">
        <w:tc>
          <w:tcPr>
            <w:tcW w:w="4050" w:type="dxa"/>
          </w:tcPr>
          <w:p w14:paraId="761CECEC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EBA0448" w14:textId="24B1B2F6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432362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B14FA7" w14:textId="41443F39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80" w:type="dxa"/>
          </w:tcPr>
          <w:p w14:paraId="08498679" w14:textId="77777777" w:rsidR="008715F2" w:rsidRPr="00616564" w:rsidRDefault="008715F2" w:rsidP="008715F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B88A68" w14:textId="30A537F3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DA25EF8" w14:textId="77777777" w:rsidR="008715F2" w:rsidRPr="00616564" w:rsidRDefault="008715F2" w:rsidP="008715F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2229DB" w14:textId="021799BB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8715F2" w:rsidRPr="00616564" w14:paraId="6F724B9E" w14:textId="77777777" w:rsidTr="007B1FB3">
        <w:tc>
          <w:tcPr>
            <w:tcW w:w="4050" w:type="dxa"/>
          </w:tcPr>
          <w:p w14:paraId="20A782A3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4B7510" w14:textId="7022675F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652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D6DC73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D4085C" w14:textId="410B5534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80" w:type="dxa"/>
          </w:tcPr>
          <w:p w14:paraId="7451906E" w14:textId="77777777" w:rsidR="008715F2" w:rsidRPr="00616564" w:rsidRDefault="008715F2" w:rsidP="008715F2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1EB216" w14:textId="48D4EB4C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652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CA2E602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5EC9D9" w14:textId="3BFC6244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8715F2" w:rsidRPr="00616564" w14:paraId="34A03F59" w14:textId="77777777" w:rsidTr="007B1FB3">
        <w:tc>
          <w:tcPr>
            <w:tcW w:w="4050" w:type="dxa"/>
          </w:tcPr>
          <w:p w14:paraId="0ECBD8AC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D440418" w14:textId="6AAC1926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5DDCBD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CEA3E90" w14:textId="5CF7A4FC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80" w:type="dxa"/>
          </w:tcPr>
          <w:p w14:paraId="316EF68D" w14:textId="77777777" w:rsidR="008715F2" w:rsidRPr="00616564" w:rsidRDefault="008715F2" w:rsidP="008715F2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F549B4" w14:textId="055692F9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1946FF" w14:textId="77777777" w:rsidR="008715F2" w:rsidRPr="00616564" w:rsidRDefault="008715F2" w:rsidP="008715F2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5C57ED9" w14:textId="6B370661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8715F2" w:rsidRPr="00616564" w14:paraId="22945048" w14:textId="77777777" w:rsidTr="007B1FB3">
        <w:tc>
          <w:tcPr>
            <w:tcW w:w="4050" w:type="dxa"/>
          </w:tcPr>
          <w:p w14:paraId="02AAFE32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4E674DD" w14:textId="5C9B6559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</w:t>
            </w:r>
            <w:r w:rsidR="00FA4D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1E450A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C4B59B0" w14:textId="2E3975AC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  <w:tc>
          <w:tcPr>
            <w:tcW w:w="180" w:type="dxa"/>
          </w:tcPr>
          <w:p w14:paraId="01BC929A" w14:textId="77777777" w:rsidR="008715F2" w:rsidRPr="00616564" w:rsidRDefault="008715F2" w:rsidP="008715F2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A50D35F" w14:textId="3A9EDFD2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</w:t>
            </w:r>
            <w:r w:rsidR="006B05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C9AA8C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8A08ED4" w14:textId="4F83F97D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</w:tr>
      <w:tr w:rsidR="008715F2" w:rsidRPr="00616564" w14:paraId="00C5819D" w14:textId="77777777" w:rsidTr="007B1FB3">
        <w:trPr>
          <w:trHeight w:val="370"/>
        </w:trPr>
        <w:tc>
          <w:tcPr>
            <w:tcW w:w="4050" w:type="dxa"/>
          </w:tcPr>
          <w:p w14:paraId="2ED897E6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6481FCE" w14:textId="37986478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F90617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76B7B8C" w14:textId="347F08EA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6F5F82" w14:textId="77777777" w:rsidR="008715F2" w:rsidRPr="00616564" w:rsidRDefault="008715F2" w:rsidP="008715F2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AFDA29" w14:textId="30891A8A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51523A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3CC5428" w14:textId="49D92E28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15F2" w:rsidRPr="00616564" w14:paraId="70CABC6F" w14:textId="77777777" w:rsidTr="007B1FB3">
        <w:tc>
          <w:tcPr>
            <w:tcW w:w="4050" w:type="dxa"/>
          </w:tcPr>
          <w:p w14:paraId="340A19E9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0CA21" w14:textId="211668FC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</w:t>
            </w:r>
            <w:r w:rsidR="00FA4D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A701BC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A4BCD" w14:textId="0D534A69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  <w:tc>
          <w:tcPr>
            <w:tcW w:w="180" w:type="dxa"/>
          </w:tcPr>
          <w:p w14:paraId="193AB6AB" w14:textId="77777777" w:rsidR="008715F2" w:rsidRPr="00616564" w:rsidRDefault="008715F2" w:rsidP="008715F2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E7DBB" w14:textId="40250B42" w:rsidR="008715F2" w:rsidRPr="00616564" w:rsidRDefault="007E68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</w:t>
            </w:r>
            <w:r w:rsidR="006B05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AA774E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AFB54A" w14:textId="5F9E99C8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</w:tr>
    </w:tbl>
    <w:p w14:paraId="3C266498" w14:textId="06E5C35F" w:rsidR="00F50F3F" w:rsidRPr="00027279" w:rsidRDefault="00F50F3F" w:rsidP="0017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10"/>
          <w:szCs w:val="10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"/>
        <w:gridCol w:w="1170"/>
        <w:gridCol w:w="180"/>
        <w:gridCol w:w="1161"/>
        <w:gridCol w:w="9"/>
        <w:gridCol w:w="171"/>
        <w:gridCol w:w="9"/>
        <w:gridCol w:w="1080"/>
        <w:gridCol w:w="180"/>
        <w:gridCol w:w="1161"/>
        <w:gridCol w:w="9"/>
      </w:tblGrid>
      <w:tr w:rsidR="00241D33" w:rsidRPr="00616564" w14:paraId="1D69C9E4" w14:textId="77777777" w:rsidTr="007B1FB3">
        <w:trPr>
          <w:gridAfter w:val="1"/>
          <w:wAfter w:w="9" w:type="dxa"/>
        </w:trPr>
        <w:tc>
          <w:tcPr>
            <w:tcW w:w="4050" w:type="dxa"/>
          </w:tcPr>
          <w:p w14:paraId="2D266626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4"/>
            <w:tcBorders>
              <w:left w:val="nil"/>
              <w:right w:val="nil"/>
            </w:tcBorders>
          </w:tcPr>
          <w:p w14:paraId="352995F9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176B46F4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4"/>
            <w:tcBorders>
              <w:left w:val="nil"/>
              <w:right w:val="nil"/>
            </w:tcBorders>
          </w:tcPr>
          <w:p w14:paraId="098DBBC9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41D33" w:rsidRPr="00616564" w14:paraId="3AE4BD4B" w14:textId="77777777" w:rsidTr="007B1FB3">
        <w:tc>
          <w:tcPr>
            <w:tcW w:w="4059" w:type="dxa"/>
            <w:gridSpan w:val="2"/>
          </w:tcPr>
          <w:p w14:paraId="7E72E852" w14:textId="7363BD52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</w:t>
            </w:r>
            <w:r w:rsidR="002B35E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</w:t>
            </w:r>
            <w:r w:rsidR="0040429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40429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0 </w:t>
            </w:r>
            <w:r w:rsidR="0040429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479058" w14:textId="2B025AA8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7951DD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E467994" w14:textId="42612960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gridSpan w:val="2"/>
          </w:tcPr>
          <w:p w14:paraId="20B30AFE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B97F3A" w14:textId="7085EF83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529C73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E48D373" w14:textId="559F0E7F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41D33" w:rsidRPr="00616564" w14:paraId="2BE92CAA" w14:textId="77777777" w:rsidTr="007B1FB3">
        <w:tc>
          <w:tcPr>
            <w:tcW w:w="4059" w:type="dxa"/>
            <w:gridSpan w:val="2"/>
          </w:tcPr>
          <w:p w14:paraId="743EA9E7" w14:textId="77777777" w:rsidR="00241D33" w:rsidRPr="00616564" w:rsidRDefault="00241D33" w:rsidP="003E5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80" w:lineRule="exact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0"/>
            <w:tcBorders>
              <w:left w:val="nil"/>
              <w:right w:val="nil"/>
            </w:tcBorders>
          </w:tcPr>
          <w:p w14:paraId="230903F2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1D33" w:rsidRPr="00616564" w14:paraId="43A06B92" w14:textId="77777777" w:rsidTr="007B1FB3">
        <w:tc>
          <w:tcPr>
            <w:tcW w:w="4059" w:type="dxa"/>
            <w:gridSpan w:val="2"/>
          </w:tcPr>
          <w:p w14:paraId="2B632FC1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2BC938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D3357A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2B72B6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8094DCA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F9EE6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3C1C8C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F1FD7A3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D33" w:rsidRPr="00616564" w14:paraId="5F3138CB" w14:textId="77777777" w:rsidTr="007B1FB3">
        <w:tc>
          <w:tcPr>
            <w:tcW w:w="4059" w:type="dxa"/>
            <w:gridSpan w:val="2"/>
          </w:tcPr>
          <w:p w14:paraId="7C4B9454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1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A8667F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4FDFA1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042D611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F1B14F4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FFB91F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6DA3FD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E3916EC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29A" w:rsidRPr="00616564" w14:paraId="1D711DE6" w14:textId="77777777" w:rsidTr="007B1FB3">
        <w:tc>
          <w:tcPr>
            <w:tcW w:w="4059" w:type="dxa"/>
            <w:gridSpan w:val="2"/>
          </w:tcPr>
          <w:p w14:paraId="7E5CB482" w14:textId="77777777" w:rsidR="0040429A" w:rsidRPr="00616564" w:rsidRDefault="0040429A" w:rsidP="0040429A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85ED97" w14:textId="5C177865" w:rsidR="0040429A" w:rsidRPr="00616564" w:rsidRDefault="007E68F0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F89831" w14:textId="77777777" w:rsidR="0040429A" w:rsidRPr="00616564" w:rsidRDefault="0040429A" w:rsidP="0040429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4F35D95" w14:textId="34D820CC" w:rsidR="0040429A" w:rsidRPr="00616564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9,001</w:t>
            </w:r>
          </w:p>
        </w:tc>
        <w:tc>
          <w:tcPr>
            <w:tcW w:w="180" w:type="dxa"/>
            <w:gridSpan w:val="2"/>
          </w:tcPr>
          <w:p w14:paraId="0759BF13" w14:textId="488796BF" w:rsidR="0040429A" w:rsidRPr="00616564" w:rsidRDefault="0040429A" w:rsidP="0040429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03FA3F" w14:textId="1F9DB025" w:rsidR="0040429A" w:rsidRPr="00616564" w:rsidRDefault="007E68F0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A3FB28" w14:textId="77777777" w:rsidR="0040429A" w:rsidRPr="00616564" w:rsidRDefault="0040429A" w:rsidP="0040429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5E7172E" w14:textId="485EB622" w:rsidR="0040429A" w:rsidRPr="00616564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9,001</w:t>
            </w:r>
          </w:p>
        </w:tc>
      </w:tr>
      <w:tr w:rsidR="0040429A" w:rsidRPr="00616564" w14:paraId="7D2499D6" w14:textId="77777777" w:rsidTr="007B1FB3">
        <w:tc>
          <w:tcPr>
            <w:tcW w:w="4059" w:type="dxa"/>
            <w:gridSpan w:val="2"/>
          </w:tcPr>
          <w:p w14:paraId="1794C065" w14:textId="739D6112" w:rsidR="0040429A" w:rsidRPr="00616564" w:rsidRDefault="0040429A" w:rsidP="0040429A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A5B33D" w14:textId="01C7E186" w:rsidR="0040429A" w:rsidRPr="00616564" w:rsidRDefault="007E68F0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FDA0F1E" w14:textId="77777777" w:rsidR="0040429A" w:rsidRPr="00616564" w:rsidRDefault="0040429A" w:rsidP="0040429A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B82B136" w14:textId="56E2B534" w:rsidR="0040429A" w:rsidRPr="00616564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3FD5511D" w14:textId="77777777" w:rsidR="0040429A" w:rsidRPr="00616564" w:rsidRDefault="0040429A" w:rsidP="0040429A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959FF8" w14:textId="7F7B3356" w:rsidR="0040429A" w:rsidRPr="00616564" w:rsidRDefault="007E68F0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26F684" w14:textId="77777777" w:rsidR="0040429A" w:rsidRPr="00616564" w:rsidRDefault="0040429A" w:rsidP="0040429A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9CBDE86" w14:textId="25ACDD8A" w:rsidR="0040429A" w:rsidRPr="00616564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429A" w:rsidRPr="00616564" w14:paraId="5CE70772" w14:textId="77777777" w:rsidTr="007B1FB3">
        <w:tc>
          <w:tcPr>
            <w:tcW w:w="4059" w:type="dxa"/>
            <w:gridSpan w:val="2"/>
          </w:tcPr>
          <w:p w14:paraId="002E9ACF" w14:textId="77777777" w:rsidR="0040429A" w:rsidRPr="00616564" w:rsidRDefault="0040429A" w:rsidP="0040429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5B89D" w14:textId="680E25AA" w:rsidR="0040429A" w:rsidRPr="00616564" w:rsidRDefault="007E68F0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8,663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BB82877" w14:textId="77777777" w:rsidR="0040429A" w:rsidRPr="00616564" w:rsidRDefault="0040429A" w:rsidP="0040429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545BD" w14:textId="2373B630" w:rsidR="0040429A" w:rsidRPr="00616564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9,001</w:t>
            </w:r>
          </w:p>
        </w:tc>
        <w:tc>
          <w:tcPr>
            <w:tcW w:w="180" w:type="dxa"/>
            <w:gridSpan w:val="2"/>
          </w:tcPr>
          <w:p w14:paraId="66812DE9" w14:textId="77777777" w:rsidR="0040429A" w:rsidRPr="00616564" w:rsidRDefault="0040429A" w:rsidP="0040429A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B4413" w14:textId="037B215B" w:rsidR="0040429A" w:rsidRPr="00616564" w:rsidRDefault="007E68F0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8,663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FF4D1F" w14:textId="77777777" w:rsidR="0040429A" w:rsidRPr="00616564" w:rsidRDefault="0040429A" w:rsidP="0040429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E44ED" w14:textId="0616401A" w:rsidR="0040429A" w:rsidRPr="00616564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9,001</w:t>
            </w:r>
          </w:p>
        </w:tc>
      </w:tr>
    </w:tbl>
    <w:p w14:paraId="0E55F38D" w14:textId="2711890F" w:rsidR="007D399B" w:rsidRDefault="00FA4D0B" w:rsidP="00FA4D0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6730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66C3C0D7" w14:textId="77777777" w:rsidR="005C316F" w:rsidRPr="00467303" w:rsidRDefault="005C316F" w:rsidP="005C31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0"/>
        <w:gridCol w:w="1080"/>
        <w:gridCol w:w="180"/>
        <w:gridCol w:w="1170"/>
      </w:tblGrid>
      <w:tr w:rsidR="005C316F" w:rsidRPr="00FA2792" w14:paraId="379FFD59" w14:textId="77777777" w:rsidTr="00E412FF">
        <w:trPr>
          <w:tblHeader/>
        </w:trPr>
        <w:tc>
          <w:tcPr>
            <w:tcW w:w="6750" w:type="dxa"/>
            <w:vAlign w:val="bottom"/>
          </w:tcPr>
          <w:p w14:paraId="6930886E" w14:textId="77777777" w:rsidR="005C316F" w:rsidRPr="00FA2792" w:rsidRDefault="005C316F" w:rsidP="00F1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05EEDCF9" w14:textId="77777777" w:rsidR="005C316F" w:rsidRPr="00FA2792" w:rsidRDefault="005C316F" w:rsidP="00F1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C316F" w:rsidRPr="00FA2792" w14:paraId="59E15D9F" w14:textId="77777777" w:rsidTr="00814B60">
        <w:trPr>
          <w:tblHeader/>
        </w:trPr>
        <w:tc>
          <w:tcPr>
            <w:tcW w:w="6750" w:type="dxa"/>
          </w:tcPr>
          <w:p w14:paraId="33936185" w14:textId="77777777" w:rsidR="005C316F" w:rsidRPr="00FA2792" w:rsidRDefault="005C316F" w:rsidP="00F1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11023C" w14:textId="15F6A84C" w:rsidR="005C316F" w:rsidRPr="00FA2792" w:rsidRDefault="005C316F" w:rsidP="00F1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6A5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8F863E" w14:textId="77777777" w:rsidR="005C316F" w:rsidRPr="00FA2792" w:rsidRDefault="005C316F" w:rsidP="00F1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1DFF8B" w14:textId="3881AE6E" w:rsidR="005C316F" w:rsidRPr="00FA2792" w:rsidRDefault="005C316F" w:rsidP="00F1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6A5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C316F" w:rsidRPr="00FA2792" w14:paraId="4DE46388" w14:textId="77777777" w:rsidTr="00842495">
        <w:trPr>
          <w:tblHeader/>
        </w:trPr>
        <w:tc>
          <w:tcPr>
            <w:tcW w:w="6750" w:type="dxa"/>
          </w:tcPr>
          <w:p w14:paraId="1A57BDE4" w14:textId="336D85BB" w:rsidR="005C316F" w:rsidRPr="00FA2792" w:rsidRDefault="005C316F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430FBD77" w14:textId="097CA9C2" w:rsidR="005C316F" w:rsidRPr="00FA2792" w:rsidRDefault="005C316F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1240" w:rsidRPr="00FA2792" w14:paraId="53FF48B3" w14:textId="77777777" w:rsidTr="00C8230D">
        <w:tc>
          <w:tcPr>
            <w:tcW w:w="6750" w:type="dxa"/>
          </w:tcPr>
          <w:p w14:paraId="259B434A" w14:textId="33ABFC1E" w:rsidR="008C1240" w:rsidRPr="00384DE6" w:rsidRDefault="00384DE6" w:rsidP="008C1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713E51" w14:textId="5807D9AA" w:rsidR="008C1240" w:rsidRPr="00FA2792" w:rsidRDefault="00384DE6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370961D" w14:textId="77777777" w:rsidR="008C1240" w:rsidRPr="00FA2792" w:rsidRDefault="008C1240" w:rsidP="005C31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13B88E3" w14:textId="331FD0E2" w:rsidR="008C1240" w:rsidRPr="00FA2792" w:rsidRDefault="00384DE6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>
              <w:rPr>
                <w:rFonts w:asciiTheme="majorBidi" w:eastAsia="Verdana" w:hAnsiTheme="majorBidi" w:cstheme="majorBidi"/>
                <w:sz w:val="30"/>
                <w:szCs w:val="30"/>
              </w:rPr>
              <w:t>1,374</w:t>
            </w:r>
          </w:p>
        </w:tc>
      </w:tr>
      <w:tr w:rsidR="008C1240" w:rsidRPr="00FA2792" w14:paraId="6B4A0C5C" w14:textId="77777777" w:rsidTr="005B36A6">
        <w:tc>
          <w:tcPr>
            <w:tcW w:w="6750" w:type="dxa"/>
          </w:tcPr>
          <w:p w14:paraId="7F0DBBE0" w14:textId="5DF7EDC8" w:rsidR="008C1240" w:rsidRPr="00384DE6" w:rsidRDefault="00384DE6" w:rsidP="0038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</w:rPr>
            </w:pPr>
            <w:r w:rsidRPr="00384DE6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เพิ่มทุนในบริษัท</w:t>
            </w:r>
            <w:r w:rsidRPr="00384DE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84DE6">
              <w:rPr>
                <w:rFonts w:ascii="Angsana New" w:hAnsi="Angsana New" w:hint="cs"/>
                <w:b/>
                <w:sz w:val="30"/>
                <w:szCs w:val="30"/>
                <w:cs/>
              </w:rPr>
              <w:t>จีจีซี</w:t>
            </w:r>
            <w:r w:rsidRPr="00384DE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84DE6">
              <w:rPr>
                <w:rFonts w:ascii="Angsana New" w:hAnsi="Angsana New" w:hint="cs"/>
                <w:b/>
                <w:sz w:val="30"/>
                <w:szCs w:val="30"/>
                <w:cs/>
              </w:rPr>
              <w:t>ไบโอเคมิคอล</w:t>
            </w:r>
            <w:r w:rsidRPr="00384DE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84DE6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CED6A66" w14:textId="39F204D4" w:rsidR="008C1240" w:rsidRDefault="00384DE6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17A5CB" w14:textId="77777777" w:rsidR="008C1240" w:rsidRPr="00FA2792" w:rsidRDefault="008C1240" w:rsidP="005C31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40354F" w14:textId="40A53AAE" w:rsidR="008C1240" w:rsidRPr="00FA2792" w:rsidRDefault="00384DE6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>
              <w:rPr>
                <w:rFonts w:asciiTheme="majorBidi" w:eastAsia="Verdana" w:hAnsiTheme="majorBidi" w:cstheme="majorBidi"/>
                <w:sz w:val="30"/>
                <w:szCs w:val="30"/>
              </w:rPr>
              <w:t>80</w:t>
            </w:r>
          </w:p>
        </w:tc>
      </w:tr>
      <w:tr w:rsidR="008C1240" w:rsidRPr="00FA2792" w14:paraId="10CA1FA4" w14:textId="77777777" w:rsidTr="005B36A6">
        <w:tc>
          <w:tcPr>
            <w:tcW w:w="6750" w:type="dxa"/>
          </w:tcPr>
          <w:p w14:paraId="53D51BCC" w14:textId="0D616EEF" w:rsidR="008C1240" w:rsidRPr="00CF79A9" w:rsidRDefault="00384DE6" w:rsidP="00CF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ind w:left="90" w:right="-86" w:firstLine="27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F79A9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F79A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30 </w:t>
            </w:r>
            <w:r w:rsidRPr="00CF79A9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842D1" w14:textId="0FAFBFB9" w:rsidR="008C1240" w:rsidRPr="00CE725F" w:rsidRDefault="00384DE6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948205F" w14:textId="77777777" w:rsidR="008C1240" w:rsidRPr="00CE725F" w:rsidRDefault="008C1240" w:rsidP="005C31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0EAB30" w14:textId="42359AE5" w:rsidR="008C1240" w:rsidRPr="00CE725F" w:rsidRDefault="00384DE6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b/>
                <w:bCs/>
                <w:sz w:val="30"/>
                <w:szCs w:val="30"/>
              </w:rPr>
            </w:pPr>
            <w:r w:rsidRPr="00CE725F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</w:rPr>
              <w:t>1,454</w:t>
            </w:r>
          </w:p>
        </w:tc>
      </w:tr>
    </w:tbl>
    <w:p w14:paraId="753CBE87" w14:textId="77777777" w:rsidR="00920289" w:rsidRPr="00920289" w:rsidRDefault="00920289" w:rsidP="0092028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</w:p>
    <w:p w14:paraId="5E95E025" w14:textId="64ADA917" w:rsidR="00920289" w:rsidRPr="00136119" w:rsidRDefault="00920289" w:rsidP="0092028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36119">
        <w:rPr>
          <w:rFonts w:ascii="Angsana New" w:hAnsi="Angsana New"/>
          <w:i/>
          <w:iCs/>
          <w:color w:val="000000"/>
          <w:sz w:val="30"/>
          <w:szCs w:val="30"/>
          <w:cs/>
          <w:lang w:bidi="th-TH"/>
        </w:rPr>
        <w:t>บริษัท จีจีซี ไบโอเคมิคอล จำกัด</w:t>
      </w:r>
    </w:p>
    <w:p w14:paraId="36C4D6E4" w14:textId="77777777" w:rsidR="00920289" w:rsidRPr="00EF2CFE" w:rsidRDefault="00920289" w:rsidP="009202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3874B9E7" w14:textId="2A71DBA4" w:rsidR="00920289" w:rsidRDefault="00920289" w:rsidP="0092028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เมื่อวันที่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4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เมษายน </w:t>
      </w:r>
      <w:r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7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บริษัท</w:t>
      </w:r>
      <w:r w:rsidR="00335FA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จีจีซี ไบโอเคมิคอล จำกัด ซึ่งเป็นบริษัทย่อย ได้เรียกชำระค่าหุ้นเพิ่มเติมจำนวน </w:t>
      </w:r>
      <w:r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575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หุ้น มูลค่าหุ้นละ </w:t>
      </w:r>
      <w:r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15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บาท เป็นจำนวนเงินรวม </w:t>
      </w:r>
      <w:r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53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.</w:t>
      </w:r>
      <w:r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63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 เพื่อลงทุนในธุรกิจอ้อยและน้ำตาล ภายใต้การดำเนินโครงการนครสวรรค์ไบโอคอมเพล็กซ์ของการร่วมค้าของบริษัทย่อย</w:t>
      </w:r>
    </w:p>
    <w:p w14:paraId="1B2FE47F" w14:textId="64A7027B" w:rsidR="00FA4D0B" w:rsidRPr="00FA4D0B" w:rsidRDefault="0076172D" w:rsidP="00FA4D0B">
      <w:pPr>
        <w:rPr>
          <w:rFonts w:ascii="Angsana New" w:hAnsi="Angsana New"/>
          <w:sz w:val="30"/>
          <w:szCs w:val="30"/>
          <w:cs/>
          <w:lang w:val="en-GB"/>
        </w:rPr>
        <w:sectPr w:rsidR="00FA4D0B" w:rsidRPr="00FA4D0B" w:rsidSect="00FA41D2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4" w:chapStyle="1"/>
          <w:cols w:space="708"/>
          <w:titlePg/>
          <w:docGrid w:linePitch="360"/>
        </w:sectPr>
      </w:pPr>
      <w:r>
        <w:rPr>
          <w:rFonts w:ascii="Angsana New" w:hAnsi="Angsana New"/>
          <w:sz w:val="30"/>
          <w:szCs w:val="30"/>
          <w:cs/>
          <w:lang w:val="en-GB"/>
        </w:rPr>
        <w:tab/>
      </w:r>
    </w:p>
    <w:p w14:paraId="52370F44" w14:textId="5610AA27" w:rsidR="00241D33" w:rsidRPr="00616564" w:rsidRDefault="00241D33" w:rsidP="00046076">
      <w:pPr>
        <w:pStyle w:val="block"/>
        <w:tabs>
          <w:tab w:val="left" w:pos="-2835"/>
        </w:tabs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40429A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40429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4D47F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361339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361339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และเงินปันผลรับสำหรับงวด</w:t>
      </w:r>
      <w:r w:rsidR="0040429A">
        <w:rPr>
          <w:rFonts w:asciiTheme="majorBidi" w:hAnsiTheme="majorBidi" w:cstheme="majorBidi" w:hint="cs"/>
          <w:sz w:val="30"/>
          <w:szCs w:val="30"/>
          <w:cs/>
          <w:lang w:bidi="th-TH"/>
        </w:rPr>
        <w:t>หก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4D47F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40429A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40429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4D47F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E65AE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E65AE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25517274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44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782"/>
        <w:gridCol w:w="1144"/>
        <w:gridCol w:w="7"/>
        <w:gridCol w:w="676"/>
        <w:gridCol w:w="196"/>
        <w:gridCol w:w="735"/>
        <w:gridCol w:w="13"/>
        <w:gridCol w:w="198"/>
        <w:gridCol w:w="700"/>
        <w:gridCol w:w="201"/>
        <w:gridCol w:w="690"/>
        <w:gridCol w:w="207"/>
        <w:gridCol w:w="685"/>
        <w:gridCol w:w="204"/>
        <w:gridCol w:w="688"/>
        <w:gridCol w:w="208"/>
        <w:gridCol w:w="684"/>
        <w:gridCol w:w="196"/>
        <w:gridCol w:w="696"/>
        <w:gridCol w:w="200"/>
        <w:gridCol w:w="691"/>
        <w:gridCol w:w="199"/>
        <w:gridCol w:w="781"/>
        <w:gridCol w:w="7"/>
      </w:tblGrid>
      <w:tr w:rsidR="00241D33" w:rsidRPr="00616564" w14:paraId="0B423792" w14:textId="77777777" w:rsidTr="008F1E75">
        <w:trPr>
          <w:gridAfter w:val="1"/>
          <w:wAfter w:w="7" w:type="dxa"/>
          <w:cantSplit/>
          <w:tblHeader/>
        </w:trPr>
        <w:tc>
          <w:tcPr>
            <w:tcW w:w="2700" w:type="dxa"/>
          </w:tcPr>
          <w:p w14:paraId="40A0A24F" w14:textId="77777777" w:rsidR="00241D33" w:rsidRPr="00616564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2"/>
          </w:tcPr>
          <w:p w14:paraId="6D7F8631" w14:textId="77777777" w:rsidR="00241D33" w:rsidRPr="00616564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55" w:type="dxa"/>
            <w:gridSpan w:val="21"/>
            <w:tcBorders>
              <w:bottom w:val="single" w:sz="4" w:space="0" w:color="auto"/>
            </w:tcBorders>
          </w:tcPr>
          <w:p w14:paraId="504BE94E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D33" w:rsidRPr="00616564" w14:paraId="259682EE" w14:textId="77777777" w:rsidTr="008F1E75">
        <w:trPr>
          <w:cantSplit/>
          <w:trHeight w:val="717"/>
          <w:tblHeader/>
        </w:trPr>
        <w:tc>
          <w:tcPr>
            <w:tcW w:w="2700" w:type="dxa"/>
          </w:tcPr>
          <w:p w14:paraId="065A948A" w14:textId="77777777" w:rsidR="00241D33" w:rsidRPr="00616564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  <w:vAlign w:val="bottom"/>
          </w:tcPr>
          <w:p w14:paraId="5C0123F5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151" w:type="dxa"/>
            <w:gridSpan w:val="2"/>
            <w:vAlign w:val="bottom"/>
          </w:tcPr>
          <w:p w14:paraId="32CD663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ประเทศที่</w:t>
            </w:r>
          </w:p>
          <w:p w14:paraId="0CD626C4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ดำเนินธุรกิจ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</w:tcBorders>
            <w:vAlign w:val="bottom"/>
          </w:tcPr>
          <w:p w14:paraId="0E99F33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ความ</w:t>
            </w:r>
          </w:p>
          <w:p w14:paraId="431344F0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</w:tcBorders>
            <w:vAlign w:val="bottom"/>
          </w:tcPr>
          <w:p w14:paraId="5548967C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</w:tcBorders>
            <w:vAlign w:val="bottom"/>
          </w:tcPr>
          <w:p w14:paraId="5CC1F115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74A8AE6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bottom"/>
          </w:tcPr>
          <w:p w14:paraId="21BF4BFC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7" w:type="dxa"/>
            <w:gridSpan w:val="3"/>
            <w:tcBorders>
              <w:top w:val="single" w:sz="4" w:space="0" w:color="auto"/>
            </w:tcBorders>
            <w:vAlign w:val="bottom"/>
          </w:tcPr>
          <w:p w14:paraId="42D2BF64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A0525B0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208" w:type="dxa"/>
            <w:tcBorders>
              <w:top w:val="single" w:sz="4" w:space="0" w:color="auto"/>
            </w:tcBorders>
            <w:vAlign w:val="bottom"/>
          </w:tcPr>
          <w:p w14:paraId="228399EB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</w:tcBorders>
            <w:vAlign w:val="bottom"/>
          </w:tcPr>
          <w:p w14:paraId="2DB4A31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5E07CB9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0" w:type="dxa"/>
            <w:tcBorders>
              <w:top w:val="single" w:sz="4" w:space="0" w:color="auto"/>
            </w:tcBorders>
            <w:vAlign w:val="bottom"/>
          </w:tcPr>
          <w:p w14:paraId="101D8BDE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gridSpan w:val="4"/>
            <w:tcBorders>
              <w:top w:val="single" w:sz="4" w:space="0" w:color="auto"/>
            </w:tcBorders>
            <w:vAlign w:val="bottom"/>
          </w:tcPr>
          <w:p w14:paraId="588B8223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B0C6548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A57A60" w:rsidRPr="00616564" w14:paraId="299B99B4" w14:textId="77777777" w:rsidTr="008F1E75">
        <w:trPr>
          <w:cantSplit/>
          <w:tblHeader/>
        </w:trPr>
        <w:tc>
          <w:tcPr>
            <w:tcW w:w="2700" w:type="dxa"/>
          </w:tcPr>
          <w:p w14:paraId="1A299D09" w14:textId="77777777" w:rsidR="00A57A60" w:rsidRPr="00616564" w:rsidRDefault="00A57A60" w:rsidP="00A57A60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497A1B11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6C6D28E0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32C60114" w14:textId="6F01CAEE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 w:rsidR="0040429A">
              <w:rPr>
                <w:rFonts w:ascii="Angsana New" w:hAnsi="Angsana New"/>
                <w:sz w:val="26"/>
                <w:szCs w:val="26"/>
              </w:rPr>
              <w:t>0</w:t>
            </w:r>
            <w:r w:rsidR="0040429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6" w:type="dxa"/>
            <w:vAlign w:val="bottom"/>
          </w:tcPr>
          <w:p w14:paraId="71241EB9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11BBA3D5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1" w:type="dxa"/>
            <w:gridSpan w:val="2"/>
          </w:tcPr>
          <w:p w14:paraId="6688E955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2D6C629B" w14:textId="5CF9032E" w:rsidR="00A57A60" w:rsidRPr="00616564" w:rsidRDefault="0040429A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1" w:type="dxa"/>
            <w:vAlign w:val="bottom"/>
          </w:tcPr>
          <w:p w14:paraId="320FB066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EEEF599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</w:tcPr>
          <w:p w14:paraId="5050BF6E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44CCB86D" w14:textId="7655B033" w:rsidR="00A57A60" w:rsidRPr="00616564" w:rsidRDefault="0040429A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4" w:type="dxa"/>
            <w:vAlign w:val="bottom"/>
          </w:tcPr>
          <w:p w14:paraId="7CCC02CA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  <w:vAlign w:val="bottom"/>
          </w:tcPr>
          <w:p w14:paraId="3993ED61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8" w:type="dxa"/>
          </w:tcPr>
          <w:p w14:paraId="7B066E96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CD7437" w14:textId="7A6C0764" w:rsidR="00A57A60" w:rsidRPr="00616564" w:rsidRDefault="0040429A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6" w:type="dxa"/>
            <w:vAlign w:val="bottom"/>
          </w:tcPr>
          <w:p w14:paraId="24F04869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  <w:vAlign w:val="bottom"/>
          </w:tcPr>
          <w:p w14:paraId="3116A33C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0" w:type="dxa"/>
            <w:vAlign w:val="bottom"/>
          </w:tcPr>
          <w:p w14:paraId="4C810C63" w14:textId="77777777" w:rsidR="00A57A60" w:rsidRPr="00616564" w:rsidRDefault="00A57A60" w:rsidP="00A57A60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0DC518C5" w14:textId="31B0C09C" w:rsidR="00A57A60" w:rsidRPr="00616564" w:rsidRDefault="0040429A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9" w:type="dxa"/>
            <w:vAlign w:val="bottom"/>
          </w:tcPr>
          <w:p w14:paraId="5D53F922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798976B3" w14:textId="7D167C14" w:rsidR="00A57A60" w:rsidRPr="00616564" w:rsidRDefault="008D0184" w:rsidP="00EE65AE">
            <w:pPr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EE65AE" w:rsidRPr="00616564" w14:paraId="42C962F5" w14:textId="77777777" w:rsidTr="008F1E75">
        <w:trPr>
          <w:cantSplit/>
          <w:tblHeader/>
        </w:trPr>
        <w:tc>
          <w:tcPr>
            <w:tcW w:w="2700" w:type="dxa"/>
          </w:tcPr>
          <w:p w14:paraId="51645ECA" w14:textId="77777777" w:rsidR="00EE65AE" w:rsidRPr="00616564" w:rsidRDefault="00EE65AE" w:rsidP="00EE65AE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954167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2FAD3FB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</w:tcPr>
          <w:p w14:paraId="6BA2E334" w14:textId="7EF15B93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6" w:type="dxa"/>
          </w:tcPr>
          <w:p w14:paraId="62F3235F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</w:tcPr>
          <w:p w14:paraId="24A0F06B" w14:textId="6B0CE4AD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11" w:type="dxa"/>
            <w:gridSpan w:val="2"/>
          </w:tcPr>
          <w:p w14:paraId="4D340AD8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</w:tcPr>
          <w:p w14:paraId="6090CF5E" w14:textId="4EDD5AD0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1" w:type="dxa"/>
          </w:tcPr>
          <w:p w14:paraId="2E702D41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</w:tcPr>
          <w:p w14:paraId="2084E3DE" w14:textId="7E2D1212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07" w:type="dxa"/>
          </w:tcPr>
          <w:p w14:paraId="2526798B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</w:tcPr>
          <w:p w14:paraId="50117E52" w14:textId="3215044C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4" w:type="dxa"/>
          </w:tcPr>
          <w:p w14:paraId="4A27EBCD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</w:tcPr>
          <w:p w14:paraId="788DF368" w14:textId="5DD6014D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08" w:type="dxa"/>
          </w:tcPr>
          <w:p w14:paraId="78BFD81C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</w:tcPr>
          <w:p w14:paraId="72D2A9C6" w14:textId="10DA7B0A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6" w:type="dxa"/>
          </w:tcPr>
          <w:p w14:paraId="16C7F7A9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</w:tcPr>
          <w:p w14:paraId="1074C313" w14:textId="57368894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00" w:type="dxa"/>
            <w:vAlign w:val="bottom"/>
          </w:tcPr>
          <w:p w14:paraId="6A6C579D" w14:textId="77777777" w:rsidR="00EE65AE" w:rsidRPr="00616564" w:rsidRDefault="00EE65AE" w:rsidP="00EE65AE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</w:tcPr>
          <w:p w14:paraId="596A0637" w14:textId="5BFD2CF4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9" w:type="dxa"/>
          </w:tcPr>
          <w:p w14:paraId="537D4033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</w:tcPr>
          <w:p w14:paraId="0714C4AA" w14:textId="4D00611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D47F2" w:rsidRPr="00616564" w14:paraId="33878AA9" w14:textId="77777777" w:rsidTr="008F1E75">
        <w:trPr>
          <w:cantSplit/>
          <w:tblHeader/>
        </w:trPr>
        <w:tc>
          <w:tcPr>
            <w:tcW w:w="2700" w:type="dxa"/>
          </w:tcPr>
          <w:p w14:paraId="42E6297F" w14:textId="77777777" w:rsidR="004D47F2" w:rsidRPr="00616564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D2B479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38623670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gridSpan w:val="4"/>
          </w:tcPr>
          <w:p w14:paraId="2ACF2E2C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235" w:type="dxa"/>
            <w:gridSpan w:val="17"/>
          </w:tcPr>
          <w:p w14:paraId="692B0C66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4D47F2" w:rsidRPr="00616564" w14:paraId="3C92562C" w14:textId="77777777" w:rsidTr="008F1E75">
        <w:trPr>
          <w:cantSplit/>
        </w:trPr>
        <w:tc>
          <w:tcPr>
            <w:tcW w:w="2700" w:type="dxa"/>
          </w:tcPr>
          <w:p w14:paraId="71DF348E" w14:textId="77777777" w:rsidR="004D47F2" w:rsidRPr="00616564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82" w:type="dxa"/>
          </w:tcPr>
          <w:p w14:paraId="1AF03083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B81CE0F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0DCADF55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" w:type="dxa"/>
            <w:vAlign w:val="bottom"/>
          </w:tcPr>
          <w:p w14:paraId="3AE6771A" w14:textId="77777777" w:rsidR="004D47F2" w:rsidRPr="00616564" w:rsidRDefault="004D47F2" w:rsidP="004D47F2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3673F544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1994FCDC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03B53E85" w14:textId="77777777" w:rsidR="004D47F2" w:rsidRPr="00616564" w:rsidRDefault="004D47F2" w:rsidP="004D47F2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1" w:type="dxa"/>
            <w:vAlign w:val="bottom"/>
          </w:tcPr>
          <w:p w14:paraId="5B2C2970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83EA593" w14:textId="77777777" w:rsidR="004D47F2" w:rsidRPr="00616564" w:rsidRDefault="004D47F2" w:rsidP="004D47F2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7" w:type="dxa"/>
            <w:vAlign w:val="bottom"/>
          </w:tcPr>
          <w:p w14:paraId="2662C3DB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36007F07" w14:textId="77777777" w:rsidR="004D47F2" w:rsidRPr="00616564" w:rsidRDefault="004D47F2" w:rsidP="004D47F2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4" w:type="dxa"/>
            <w:vAlign w:val="bottom"/>
          </w:tcPr>
          <w:p w14:paraId="4C15FA8C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8" w:type="dxa"/>
            <w:vAlign w:val="bottom"/>
          </w:tcPr>
          <w:p w14:paraId="02399FE2" w14:textId="77777777" w:rsidR="004D47F2" w:rsidRPr="00616564" w:rsidRDefault="004D47F2" w:rsidP="004D47F2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8" w:type="dxa"/>
            <w:vAlign w:val="bottom"/>
          </w:tcPr>
          <w:p w14:paraId="77B75E77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50AFF25E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6" w:type="dxa"/>
            <w:vAlign w:val="bottom"/>
          </w:tcPr>
          <w:p w14:paraId="08F1E9BA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96" w:type="dxa"/>
            <w:vAlign w:val="bottom"/>
          </w:tcPr>
          <w:p w14:paraId="43A0356C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00" w:type="dxa"/>
            <w:vAlign w:val="bottom"/>
          </w:tcPr>
          <w:p w14:paraId="742E5A8E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3154F020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9" w:type="dxa"/>
          </w:tcPr>
          <w:p w14:paraId="228CBCE4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0C373253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8D0184" w:rsidRPr="00616564" w14:paraId="24A5BE3E" w14:textId="77777777" w:rsidTr="00E54636">
        <w:trPr>
          <w:cantSplit/>
        </w:trPr>
        <w:tc>
          <w:tcPr>
            <w:tcW w:w="2700" w:type="dxa"/>
          </w:tcPr>
          <w:p w14:paraId="55009C6A" w14:textId="77777777" w:rsidR="008D0184" w:rsidRPr="00616564" w:rsidRDefault="008D0184" w:rsidP="008D0184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616564">
              <w:rPr>
                <w:rFonts w:ascii="Angsana New" w:hAnsi="Angsana New"/>
                <w:sz w:val="26"/>
                <w:szCs w:val="26"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(อยู่ระหว่างการชำระบัญชี)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782" w:type="dxa"/>
          </w:tcPr>
          <w:p w14:paraId="137D84D3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การผลิตและจำหน่ายเคมีภัณฑ์ชีวภาพ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และผลิตภัณฑ์แฟตตี้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แอลกอฮอลส์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51" w:type="dxa"/>
            <w:gridSpan w:val="2"/>
            <w:vAlign w:val="bottom"/>
          </w:tcPr>
          <w:p w14:paraId="6EAD7722" w14:textId="7020CC38" w:rsidR="008D018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33B321" w14:textId="43425254" w:rsidR="008D018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84BE3AA" w14:textId="16AFC861" w:rsidR="008D018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5D3EDC" w14:textId="59EC6D7E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</w:tcPr>
          <w:p w14:paraId="292587CE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1C9357" w14:textId="77777777" w:rsidR="007E68F0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15C750F" w14:textId="77777777" w:rsidR="007E68F0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1415E35" w14:textId="4B03EA4F" w:rsidR="007E68F0" w:rsidRPr="00616564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43C7DA64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6511FE93" w14:textId="47F56D24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2"/>
            <w:vAlign w:val="bottom"/>
          </w:tcPr>
          <w:p w14:paraId="7E60474F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4E9C8FD8" w14:textId="156C507F" w:rsidR="008D0184" w:rsidRPr="00616564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67472BE8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  <w:vAlign w:val="bottom"/>
          </w:tcPr>
          <w:p w14:paraId="306C4656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44D33007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  <w:vAlign w:val="bottom"/>
          </w:tcPr>
          <w:p w14:paraId="74E64DC3" w14:textId="7758C2D8" w:rsidR="008D0184" w:rsidRPr="00616564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4" w:type="dxa"/>
            <w:vAlign w:val="bottom"/>
          </w:tcPr>
          <w:p w14:paraId="42422E25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  <w:vAlign w:val="bottom"/>
          </w:tcPr>
          <w:p w14:paraId="7FF12877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61AA5411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vAlign w:val="bottom"/>
          </w:tcPr>
          <w:p w14:paraId="5E67ED4F" w14:textId="4DBB7C3B" w:rsidR="008D0184" w:rsidRPr="00616564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vAlign w:val="bottom"/>
          </w:tcPr>
          <w:p w14:paraId="5407E76F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  <w:vAlign w:val="bottom"/>
          </w:tcPr>
          <w:p w14:paraId="4E467134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7F71B699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4876FC33" w14:textId="2C99B748" w:rsidR="008D0184" w:rsidRPr="00616564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9" w:type="dxa"/>
            <w:vAlign w:val="bottom"/>
          </w:tcPr>
          <w:p w14:paraId="17B60AAB" w14:textId="77777777" w:rsidR="008D0184" w:rsidRPr="00616564" w:rsidRDefault="008D0184" w:rsidP="008D0184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dxa"/>
            <w:gridSpan w:val="2"/>
          </w:tcPr>
          <w:p w14:paraId="706E5701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089E6719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71CD58F8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DC4094E" w14:textId="3FE5E6A0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0184" w:rsidRPr="00616564" w14:paraId="1A4FCE83" w14:textId="77777777" w:rsidTr="00E54636">
        <w:trPr>
          <w:cantSplit/>
        </w:trPr>
        <w:tc>
          <w:tcPr>
            <w:tcW w:w="2700" w:type="dxa"/>
          </w:tcPr>
          <w:p w14:paraId="05802040" w14:textId="77777777" w:rsidR="008D0184" w:rsidRPr="00616564" w:rsidRDefault="008D0184" w:rsidP="008D0184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782" w:type="dxa"/>
          </w:tcPr>
          <w:p w14:paraId="1F61F4EB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การลงทุนและดำเนินธุรกิจในประเทศ</w:t>
            </w:r>
          </w:p>
        </w:tc>
        <w:tc>
          <w:tcPr>
            <w:tcW w:w="1151" w:type="dxa"/>
            <w:gridSpan w:val="2"/>
            <w:vAlign w:val="bottom"/>
          </w:tcPr>
          <w:p w14:paraId="2C0C2317" w14:textId="77777777" w:rsidR="008D018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FDA1A8" w14:textId="0A3EF365" w:rsidR="008D0184" w:rsidRPr="00961B98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</w:tcPr>
          <w:p w14:paraId="7E86B8DC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C2F6C0C" w14:textId="25D31677" w:rsidR="007E68F0" w:rsidRPr="00616564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6250BCCF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4E6830BB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2"/>
            <w:vAlign w:val="bottom"/>
          </w:tcPr>
          <w:p w14:paraId="0E22667B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8C2296A" w14:textId="54C66149" w:rsidR="008D0184" w:rsidRPr="00616564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1,615</w:t>
            </w:r>
          </w:p>
        </w:tc>
        <w:tc>
          <w:tcPr>
            <w:tcW w:w="201" w:type="dxa"/>
            <w:vAlign w:val="bottom"/>
          </w:tcPr>
          <w:p w14:paraId="2BBBB235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AB067E7" w14:textId="3A9174BF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207" w:type="dxa"/>
            <w:vAlign w:val="bottom"/>
          </w:tcPr>
          <w:p w14:paraId="3C8F0227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555267F6" w14:textId="2337C6D7" w:rsidR="008D0184" w:rsidRPr="00616564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4" w:type="dxa"/>
            <w:vAlign w:val="bottom"/>
          </w:tcPr>
          <w:p w14:paraId="556B2162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bottom"/>
          </w:tcPr>
          <w:p w14:paraId="09EC7E5A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50B7FCB0" w14:textId="368515D0" w:rsidR="008D0184" w:rsidRPr="00616564" w:rsidRDefault="007E68F0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D65DC68" w14:textId="0DE403F9" w:rsidR="008D0184" w:rsidRPr="00616564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1,615</w:t>
            </w:r>
          </w:p>
        </w:tc>
        <w:tc>
          <w:tcPr>
            <w:tcW w:w="196" w:type="dxa"/>
            <w:vAlign w:val="bottom"/>
          </w:tcPr>
          <w:p w14:paraId="07C54DEA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vAlign w:val="bottom"/>
          </w:tcPr>
          <w:p w14:paraId="374AAC1A" w14:textId="189A7DEC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200" w:type="dxa"/>
            <w:vAlign w:val="bottom"/>
          </w:tcPr>
          <w:p w14:paraId="46B92DB9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BE899" w14:textId="20190273" w:rsidR="008D0184" w:rsidRPr="00616564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  <w:vAlign w:val="bottom"/>
          </w:tcPr>
          <w:p w14:paraId="4EB71FFB" w14:textId="77777777" w:rsidR="008D0184" w:rsidRPr="00616564" w:rsidRDefault="008D0184" w:rsidP="008D0184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</w:tcPr>
          <w:p w14:paraId="0AB13015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252B753" w14:textId="6DDB21EB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8D0184" w:rsidRPr="00616564" w14:paraId="43D9AB6D" w14:textId="77777777" w:rsidTr="008F1E75">
        <w:trPr>
          <w:cantSplit/>
        </w:trPr>
        <w:tc>
          <w:tcPr>
            <w:tcW w:w="2700" w:type="dxa"/>
          </w:tcPr>
          <w:p w14:paraId="02B22586" w14:textId="77777777" w:rsidR="008D0184" w:rsidRPr="00616564" w:rsidRDefault="008D0184" w:rsidP="008D018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2" w:type="dxa"/>
          </w:tcPr>
          <w:p w14:paraId="0756466C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13D84E51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6" w:type="dxa"/>
          </w:tcPr>
          <w:p w14:paraId="6C4142EB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" w:type="dxa"/>
          </w:tcPr>
          <w:p w14:paraId="1EB12999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dxa"/>
          </w:tcPr>
          <w:p w14:paraId="0D9583F7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" w:type="dxa"/>
            <w:gridSpan w:val="2"/>
          </w:tcPr>
          <w:p w14:paraId="3BF442BE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24B14CB7" w14:textId="5B42315B" w:rsidR="008D0184" w:rsidRPr="0034358E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1,615</w:t>
            </w:r>
          </w:p>
        </w:tc>
        <w:tc>
          <w:tcPr>
            <w:tcW w:w="201" w:type="dxa"/>
          </w:tcPr>
          <w:p w14:paraId="40D8CC37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</w:tcPr>
          <w:p w14:paraId="581F3B9C" w14:textId="0CB52315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1,562</w:t>
            </w:r>
          </w:p>
        </w:tc>
        <w:tc>
          <w:tcPr>
            <w:tcW w:w="207" w:type="dxa"/>
          </w:tcPr>
          <w:p w14:paraId="413EC383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1FDF4B63" w14:textId="2DD3EF03" w:rsidR="008D0184" w:rsidRPr="00616564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4" w:type="dxa"/>
          </w:tcPr>
          <w:p w14:paraId="545BE3CA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643E9984" w14:textId="77777777" w:rsidR="008D0184" w:rsidRPr="002F6DDA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6DDA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09454B0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6581C7D1" w14:textId="64F608C6" w:rsidR="008D0184" w:rsidRPr="00616564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1,615</w:t>
            </w:r>
          </w:p>
        </w:tc>
        <w:tc>
          <w:tcPr>
            <w:tcW w:w="196" w:type="dxa"/>
          </w:tcPr>
          <w:p w14:paraId="3EDB7BA3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0522E679" w14:textId="40B1BAC6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1,562</w:t>
            </w:r>
          </w:p>
        </w:tc>
        <w:tc>
          <w:tcPr>
            <w:tcW w:w="200" w:type="dxa"/>
          </w:tcPr>
          <w:p w14:paraId="26F063A9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C0A9B" w14:textId="7A7FBF94" w:rsidR="008D0184" w:rsidRPr="00616564" w:rsidRDefault="007E68F0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</w:tcPr>
          <w:p w14:paraId="079FCFB4" w14:textId="77777777" w:rsidR="008D0184" w:rsidRPr="00616564" w:rsidRDefault="008D0184" w:rsidP="008D0184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EFD561" w14:textId="39629516" w:rsidR="008D0184" w:rsidRPr="00CF73FB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75DF0C10" w14:textId="77777777" w:rsidR="003F5A8F" w:rsidRPr="00616564" w:rsidRDefault="003F5A8F" w:rsidP="003F5A8F">
      <w:pPr>
        <w:rPr>
          <w:rFonts w:asciiTheme="majorBidi" w:hAnsiTheme="majorBidi" w:cstheme="majorBidi"/>
        </w:rPr>
      </w:pPr>
    </w:p>
    <w:p w14:paraId="08DEC4F1" w14:textId="77777777" w:rsidR="001976A5" w:rsidRPr="00616564" w:rsidRDefault="001976A5" w:rsidP="00376E29">
      <w:pPr>
        <w:pStyle w:val="Heading9"/>
        <w:numPr>
          <w:ilvl w:val="0"/>
          <w:numId w:val="19"/>
        </w:numPr>
        <w:rPr>
          <w:rFonts w:asciiTheme="majorBidi" w:hAnsiTheme="majorBidi" w:cstheme="majorBidi"/>
          <w:b w:val="0"/>
          <w:sz w:val="32"/>
          <w:szCs w:val="32"/>
          <w:cs/>
          <w:lang w:val="en-GB"/>
        </w:rPr>
        <w:sectPr w:rsidR="001976A5" w:rsidRPr="00616564" w:rsidSect="00521944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47E1B04" w14:textId="153707C5" w:rsidR="00FD399B" w:rsidRPr="00616564" w:rsidRDefault="006E5B95" w:rsidP="00AB5C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DB032BA" w14:textId="170DDBC4" w:rsidR="00241D33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64"/>
        <w:gridCol w:w="998"/>
        <w:gridCol w:w="236"/>
        <w:gridCol w:w="1045"/>
        <w:gridCol w:w="236"/>
        <w:gridCol w:w="953"/>
        <w:gridCol w:w="243"/>
        <w:gridCol w:w="944"/>
      </w:tblGrid>
      <w:tr w:rsidR="00807E3B" w:rsidRPr="00DE782B" w14:paraId="681A03BF" w14:textId="77777777" w:rsidTr="0040429A">
        <w:trPr>
          <w:trHeight w:val="20"/>
        </w:trPr>
        <w:tc>
          <w:tcPr>
            <w:tcW w:w="2475" w:type="pct"/>
          </w:tcPr>
          <w:p w14:paraId="4D4089A6" w14:textId="7A84DD71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235" w:type="pct"/>
            <w:gridSpan w:val="3"/>
          </w:tcPr>
          <w:p w14:paraId="3FED74F4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13AC91B4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62" w:type="pct"/>
            <w:gridSpan w:val="3"/>
          </w:tcPr>
          <w:p w14:paraId="5E5E70CB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B53" w:rsidRPr="00DE782B" w14:paraId="48454134" w14:textId="77777777" w:rsidTr="0040429A">
        <w:trPr>
          <w:trHeight w:val="20"/>
        </w:trPr>
        <w:tc>
          <w:tcPr>
            <w:tcW w:w="2475" w:type="pct"/>
          </w:tcPr>
          <w:p w14:paraId="490E94B9" w14:textId="45757E73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0429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042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E65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40429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41" w:type="pct"/>
          </w:tcPr>
          <w:p w14:paraId="4F6C4AFB" w14:textId="6A82FAC5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E65A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08856DDB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01D428E7" w14:textId="1EC96006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5A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4331DE30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6B25C116" w14:textId="6BDFF2AB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E65A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226D5E2F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</w:tcPr>
          <w:p w14:paraId="58C2E7D8" w14:textId="455E5D94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5A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93824" w:rsidRPr="00DE782B" w14:paraId="352AA50C" w14:textId="77777777" w:rsidTr="0040429A">
        <w:trPr>
          <w:trHeight w:val="20"/>
        </w:trPr>
        <w:tc>
          <w:tcPr>
            <w:tcW w:w="2475" w:type="pct"/>
          </w:tcPr>
          <w:p w14:paraId="23E34BC6" w14:textId="77777777" w:rsidR="00293824" w:rsidRPr="00DE782B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5" w:type="pct"/>
            <w:gridSpan w:val="7"/>
          </w:tcPr>
          <w:p w14:paraId="61DEA346" w14:textId="77777777" w:rsidR="00293824" w:rsidRPr="00DE782B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4B53" w:rsidRPr="00CB5126" w14:paraId="2B1894E5" w14:textId="77777777" w:rsidTr="0040429A">
        <w:trPr>
          <w:trHeight w:val="20"/>
        </w:trPr>
        <w:tc>
          <w:tcPr>
            <w:tcW w:w="2475" w:type="pct"/>
          </w:tcPr>
          <w:p w14:paraId="400A976C" w14:textId="77777777" w:rsidR="00293824" w:rsidRPr="00CB5126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1" w:type="pct"/>
          </w:tcPr>
          <w:p w14:paraId="715FF0CF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08A62898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7" w:type="pct"/>
          </w:tcPr>
          <w:p w14:paraId="696FF834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0791CA72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17" w:type="pct"/>
          </w:tcPr>
          <w:p w14:paraId="7F102BEF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</w:tcPr>
          <w:p w14:paraId="2A727CB1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" w:type="pct"/>
          </w:tcPr>
          <w:p w14:paraId="0526585D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0429A" w:rsidRPr="00DE782B" w14:paraId="03B9B6B9" w14:textId="77777777" w:rsidTr="0040429A">
        <w:trPr>
          <w:trHeight w:val="20"/>
        </w:trPr>
        <w:tc>
          <w:tcPr>
            <w:tcW w:w="2475" w:type="pct"/>
          </w:tcPr>
          <w:p w14:paraId="6914D601" w14:textId="77777777" w:rsidR="0040429A" w:rsidRPr="00DE782B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1" w:type="pct"/>
          </w:tcPr>
          <w:p w14:paraId="5F62C2C5" w14:textId="57E75911" w:rsidR="0040429A" w:rsidRPr="00991871" w:rsidRDefault="009A24EB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687</w:t>
            </w:r>
          </w:p>
        </w:tc>
        <w:tc>
          <w:tcPr>
            <w:tcW w:w="128" w:type="pct"/>
          </w:tcPr>
          <w:p w14:paraId="6AD6FAAC" w14:textId="77777777" w:rsidR="0040429A" w:rsidRPr="00D85FAF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7" w:type="pct"/>
          </w:tcPr>
          <w:p w14:paraId="545B8308" w14:textId="47CD7642" w:rsidR="0040429A" w:rsidRPr="00D85FAF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659</w:t>
            </w:r>
          </w:p>
        </w:tc>
        <w:tc>
          <w:tcPr>
            <w:tcW w:w="128" w:type="pct"/>
          </w:tcPr>
          <w:p w14:paraId="55BEAF22" w14:textId="77777777" w:rsidR="0040429A" w:rsidRPr="00D85FAF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17" w:type="pct"/>
          </w:tcPr>
          <w:p w14:paraId="0F519468" w14:textId="79DAE619" w:rsidR="0040429A" w:rsidRPr="00D85FAF" w:rsidRDefault="009A24EB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32" w:type="pct"/>
          </w:tcPr>
          <w:p w14:paraId="47B70038" w14:textId="77777777" w:rsidR="0040429A" w:rsidRPr="00D85FAF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52904526" w14:textId="70420D89" w:rsidR="0040429A" w:rsidRPr="00D85FAF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40429A" w:rsidRPr="00DE782B" w14:paraId="6762BEAF" w14:textId="77777777" w:rsidTr="0040429A">
        <w:trPr>
          <w:trHeight w:val="20"/>
        </w:trPr>
        <w:tc>
          <w:tcPr>
            <w:tcW w:w="2475" w:type="pct"/>
          </w:tcPr>
          <w:p w14:paraId="06A38A9D" w14:textId="77777777" w:rsidR="0040429A" w:rsidRPr="006762F3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41" w:type="pct"/>
          </w:tcPr>
          <w:p w14:paraId="4B094D60" w14:textId="2E7BB154" w:rsidR="0040429A" w:rsidRPr="00991871" w:rsidRDefault="007E68F0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53</w:t>
            </w:r>
          </w:p>
        </w:tc>
        <w:tc>
          <w:tcPr>
            <w:tcW w:w="128" w:type="pct"/>
          </w:tcPr>
          <w:p w14:paraId="3EEA3963" w14:textId="77777777" w:rsidR="0040429A" w:rsidRPr="00D85FAF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7" w:type="pct"/>
          </w:tcPr>
          <w:p w14:paraId="3AA858D1" w14:textId="6E67E186" w:rsidR="0040429A" w:rsidRPr="00D85FAF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28" w:type="pct"/>
          </w:tcPr>
          <w:p w14:paraId="67641933" w14:textId="77777777" w:rsidR="0040429A" w:rsidRPr="00DE782B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17" w:type="pct"/>
          </w:tcPr>
          <w:p w14:paraId="06279A1D" w14:textId="60060553" w:rsidR="0040429A" w:rsidRPr="00D85FAF" w:rsidRDefault="007E68F0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850032F" w14:textId="77777777" w:rsidR="0040429A" w:rsidRPr="00D85FAF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7096E1D6" w14:textId="0B01E0A8" w:rsidR="0040429A" w:rsidRPr="00D85FAF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429A" w:rsidRPr="00DE782B" w14:paraId="1895D1B9" w14:textId="77777777" w:rsidTr="0040429A">
        <w:trPr>
          <w:trHeight w:val="20"/>
        </w:trPr>
        <w:tc>
          <w:tcPr>
            <w:tcW w:w="2475" w:type="pct"/>
          </w:tcPr>
          <w:p w14:paraId="307A2E27" w14:textId="75667D22" w:rsidR="0040429A" w:rsidRPr="006762F3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41" w:type="pct"/>
          </w:tcPr>
          <w:p w14:paraId="5A495B31" w14:textId="5CBC0D9F" w:rsidR="0040429A" w:rsidRPr="00991871" w:rsidRDefault="007E68F0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28" w:type="pct"/>
          </w:tcPr>
          <w:p w14:paraId="4B3C5C83" w14:textId="77777777" w:rsidR="0040429A" w:rsidRPr="00D85FAF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7" w:type="pct"/>
          </w:tcPr>
          <w:p w14:paraId="65B5F524" w14:textId="2243CA8B" w:rsidR="0040429A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22"/>
              <w:rPr>
                <w:rFonts w:asciiTheme="majorBidi" w:hAnsiTheme="majorBidi"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(32)</w:t>
            </w:r>
          </w:p>
        </w:tc>
        <w:tc>
          <w:tcPr>
            <w:tcW w:w="128" w:type="pct"/>
          </w:tcPr>
          <w:p w14:paraId="108A40F8" w14:textId="77777777" w:rsidR="0040429A" w:rsidRPr="00DE782B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17" w:type="pct"/>
          </w:tcPr>
          <w:p w14:paraId="22EB2A3C" w14:textId="6207354A" w:rsidR="0040429A" w:rsidRPr="00D85FAF" w:rsidRDefault="007E68F0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2C005DB" w14:textId="77777777" w:rsidR="0040429A" w:rsidRPr="00D85FAF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0BAD7608" w14:textId="62143BEF" w:rsidR="0040429A" w:rsidRPr="00D85FAF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429A" w:rsidRPr="00DE782B" w14:paraId="76E68F3B" w14:textId="77777777" w:rsidTr="0040429A">
        <w:trPr>
          <w:trHeight w:val="20"/>
        </w:trPr>
        <w:tc>
          <w:tcPr>
            <w:tcW w:w="2475" w:type="pct"/>
          </w:tcPr>
          <w:p w14:paraId="0013A920" w14:textId="009DA335" w:rsidR="0040429A" w:rsidRPr="00DE782B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D4BD0C6" w14:textId="38599716" w:rsidR="0040429A" w:rsidRPr="00991871" w:rsidRDefault="007E68F0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729</w:t>
            </w:r>
          </w:p>
        </w:tc>
        <w:tc>
          <w:tcPr>
            <w:tcW w:w="128" w:type="pct"/>
          </w:tcPr>
          <w:p w14:paraId="3094EC7C" w14:textId="77777777" w:rsidR="0040429A" w:rsidRPr="00DE782B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C412D27" w14:textId="19B487E8" w:rsidR="0040429A" w:rsidRPr="008C177D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02A2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637</w:t>
            </w:r>
          </w:p>
        </w:tc>
        <w:tc>
          <w:tcPr>
            <w:tcW w:w="128" w:type="pct"/>
          </w:tcPr>
          <w:p w14:paraId="4B6E0C35" w14:textId="77777777" w:rsidR="0040429A" w:rsidRPr="00DE782B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57D71B54" w14:textId="7A6329BB" w:rsidR="0040429A" w:rsidRPr="00CF3217" w:rsidRDefault="007E68F0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32" w:type="pct"/>
          </w:tcPr>
          <w:p w14:paraId="724049B1" w14:textId="77777777" w:rsidR="0040429A" w:rsidRPr="00DE782B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275805E3" w14:textId="2F91F19D" w:rsidR="0040429A" w:rsidRPr="00DE782B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894B53" w:rsidRPr="00AB5C0F" w14:paraId="492441F2" w14:textId="77777777" w:rsidTr="0040429A">
        <w:trPr>
          <w:trHeight w:val="20"/>
        </w:trPr>
        <w:tc>
          <w:tcPr>
            <w:tcW w:w="2475" w:type="pct"/>
          </w:tcPr>
          <w:p w14:paraId="0611CC5D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73D9BE0F" w14:textId="77777777" w:rsidR="00293824" w:rsidRPr="00991871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35D4116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2B969161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4A540C68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156CC747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0925ABF0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double" w:sz="4" w:space="0" w:color="auto"/>
            </w:tcBorders>
          </w:tcPr>
          <w:p w14:paraId="0541D20F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4B53" w:rsidRPr="00CB5126" w14:paraId="2F713390" w14:textId="77777777" w:rsidTr="0040429A">
        <w:trPr>
          <w:trHeight w:val="20"/>
        </w:trPr>
        <w:tc>
          <w:tcPr>
            <w:tcW w:w="2475" w:type="pct"/>
          </w:tcPr>
          <w:p w14:paraId="0F02B91C" w14:textId="77777777" w:rsidR="00293824" w:rsidRPr="00CB5126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541" w:type="pct"/>
          </w:tcPr>
          <w:p w14:paraId="768412A1" w14:textId="77777777" w:rsidR="00293824" w:rsidRPr="00991871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43CB91D1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7" w:type="pct"/>
          </w:tcPr>
          <w:p w14:paraId="73A5C4FB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3982CB05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17" w:type="pct"/>
          </w:tcPr>
          <w:p w14:paraId="69B33FC7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CA2A1A4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" w:type="pct"/>
          </w:tcPr>
          <w:p w14:paraId="261FDD15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C177D" w:rsidRPr="00DE782B" w14:paraId="7E786188" w14:textId="77777777" w:rsidTr="0040429A">
        <w:trPr>
          <w:trHeight w:val="20"/>
        </w:trPr>
        <w:tc>
          <w:tcPr>
            <w:tcW w:w="2475" w:type="pct"/>
          </w:tcPr>
          <w:p w14:paraId="24D3F959" w14:textId="77777777" w:rsidR="008C177D" w:rsidRPr="00DE782B" w:rsidRDefault="008C177D" w:rsidP="008C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1" w:type="pct"/>
          </w:tcPr>
          <w:p w14:paraId="7311A398" w14:textId="15089B57" w:rsidR="008C177D" w:rsidRPr="00991871" w:rsidRDefault="009A24EB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1,267</w:t>
            </w:r>
          </w:p>
        </w:tc>
        <w:tc>
          <w:tcPr>
            <w:tcW w:w="128" w:type="pct"/>
          </w:tcPr>
          <w:p w14:paraId="06BDFD60" w14:textId="77777777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7" w:type="pct"/>
          </w:tcPr>
          <w:p w14:paraId="41AE08CB" w14:textId="76C6DC30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7243D">
              <w:rPr>
                <w:rFonts w:asciiTheme="majorBidi" w:hAnsiTheme="majorBidi" w:cstheme="majorBidi"/>
                <w:sz w:val="30"/>
                <w:szCs w:val="30"/>
              </w:rPr>
              <w:t>1,223</w:t>
            </w:r>
          </w:p>
        </w:tc>
        <w:tc>
          <w:tcPr>
            <w:tcW w:w="128" w:type="pct"/>
          </w:tcPr>
          <w:p w14:paraId="4C942112" w14:textId="77777777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17" w:type="pct"/>
          </w:tcPr>
          <w:p w14:paraId="69C59AC2" w14:textId="1C039BB9" w:rsidR="008C177D" w:rsidRPr="00DE782B" w:rsidRDefault="009A24EB" w:rsidP="00F80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CCF01E8" w14:textId="77777777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0C88FDAC" w14:textId="77777777" w:rsidR="008C177D" w:rsidRPr="00DE782B" w:rsidRDefault="008C177D" w:rsidP="00F80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429A" w:rsidRPr="00DE782B" w14:paraId="7AE00DAC" w14:textId="77777777" w:rsidTr="0040429A">
        <w:trPr>
          <w:trHeight w:val="20"/>
        </w:trPr>
        <w:tc>
          <w:tcPr>
            <w:tcW w:w="2475" w:type="pct"/>
          </w:tcPr>
          <w:p w14:paraId="295A54F7" w14:textId="77777777" w:rsidR="0040429A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เพิ่มทุนในบริษัทบริษัท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จีจีซี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เคทิส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64CE6779" w14:textId="1A0B6F14" w:rsidR="0040429A" w:rsidRPr="0040429A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ไบโออินดัสเทรียล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41" w:type="pct"/>
          </w:tcPr>
          <w:p w14:paraId="709C3676" w14:textId="77777777" w:rsidR="0040429A" w:rsidRDefault="0040429A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  <w:p w14:paraId="5D6485D1" w14:textId="09E4B230" w:rsidR="007E68F0" w:rsidRPr="00991871" w:rsidRDefault="007E68F0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53</w:t>
            </w:r>
          </w:p>
        </w:tc>
        <w:tc>
          <w:tcPr>
            <w:tcW w:w="128" w:type="pct"/>
          </w:tcPr>
          <w:p w14:paraId="746E7C3D" w14:textId="77777777" w:rsidR="0040429A" w:rsidRPr="00DE782B" w:rsidRDefault="0040429A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7" w:type="pct"/>
          </w:tcPr>
          <w:p w14:paraId="7B134639" w14:textId="77777777" w:rsidR="0040429A" w:rsidRDefault="0040429A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A11DC8" w14:textId="3C34CA0C" w:rsidR="0040429A" w:rsidRPr="0047243D" w:rsidRDefault="0040429A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8" w:type="pct"/>
          </w:tcPr>
          <w:p w14:paraId="3900519B" w14:textId="77777777" w:rsidR="0040429A" w:rsidRPr="00DE782B" w:rsidRDefault="0040429A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17" w:type="pct"/>
          </w:tcPr>
          <w:p w14:paraId="1C6327F9" w14:textId="77777777" w:rsidR="0040429A" w:rsidRDefault="0040429A" w:rsidP="00F80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4779E1" w14:textId="23014F01" w:rsidR="007E68F0" w:rsidRPr="00DE782B" w:rsidRDefault="007E68F0" w:rsidP="00F80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D1B8D06" w14:textId="77777777" w:rsidR="0040429A" w:rsidRPr="00DE782B" w:rsidRDefault="0040429A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3E72E2BB" w14:textId="77777777" w:rsidR="0040429A" w:rsidRDefault="0040429A" w:rsidP="00F80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FDE250" w14:textId="5870F50D" w:rsidR="007E68F0" w:rsidRPr="00DE782B" w:rsidRDefault="007E68F0" w:rsidP="00F80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177D" w:rsidRPr="00DE782B" w14:paraId="7D3B1E66" w14:textId="77777777" w:rsidTr="0040429A">
        <w:trPr>
          <w:trHeight w:val="20"/>
        </w:trPr>
        <w:tc>
          <w:tcPr>
            <w:tcW w:w="2475" w:type="pct"/>
          </w:tcPr>
          <w:p w14:paraId="13B526F6" w14:textId="57D3DADE" w:rsidR="008C177D" w:rsidRPr="006762F3" w:rsidRDefault="008C177D" w:rsidP="008C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4C0B0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4C0B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27A4654A" w14:textId="26A4DBF3" w:rsidR="008C177D" w:rsidRPr="00991871" w:rsidRDefault="007E68F0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280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28" w:type="pct"/>
          </w:tcPr>
          <w:p w14:paraId="68CE8B04" w14:textId="77777777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6B80F10" w14:textId="0806409A" w:rsidR="008C177D" w:rsidRPr="00DE782B" w:rsidRDefault="0040429A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28" w:type="pct"/>
          </w:tcPr>
          <w:p w14:paraId="6E26C741" w14:textId="77777777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60B6FEC6" w14:textId="4388969C" w:rsidR="008C177D" w:rsidRPr="00DE782B" w:rsidRDefault="007E68F0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758DD00" w14:textId="77777777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5723387E" w14:textId="77777777" w:rsidR="008C177D" w:rsidRPr="00DE782B" w:rsidRDefault="008C177D" w:rsidP="00F80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429A" w:rsidRPr="00DE782B" w14:paraId="220115F9" w14:textId="77777777" w:rsidTr="0040429A">
        <w:trPr>
          <w:trHeight w:val="20"/>
        </w:trPr>
        <w:tc>
          <w:tcPr>
            <w:tcW w:w="2475" w:type="pct"/>
          </w:tcPr>
          <w:p w14:paraId="600A2D15" w14:textId="3DAA9DCB" w:rsidR="0040429A" w:rsidRPr="00DE782B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01706C8E" w14:textId="1DAC7ABF" w:rsidR="0040429A" w:rsidRPr="00991871" w:rsidRDefault="007E68F0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1,040</w:t>
            </w:r>
          </w:p>
        </w:tc>
        <w:tc>
          <w:tcPr>
            <w:tcW w:w="128" w:type="pct"/>
          </w:tcPr>
          <w:p w14:paraId="5101229B" w14:textId="77777777" w:rsidR="0040429A" w:rsidRPr="00DE782B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339975CB" w14:textId="4DE874BA" w:rsidR="0040429A" w:rsidRPr="00DE782B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02A2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1,316</w:t>
            </w:r>
          </w:p>
        </w:tc>
        <w:tc>
          <w:tcPr>
            <w:tcW w:w="128" w:type="pct"/>
          </w:tcPr>
          <w:p w14:paraId="2148B7C0" w14:textId="77777777" w:rsidR="0040429A" w:rsidRPr="00DE782B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7DBE13C4" w14:textId="5303600C" w:rsidR="0040429A" w:rsidRPr="00CF3217" w:rsidRDefault="007E68F0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009504D" w14:textId="77777777" w:rsidR="0040429A" w:rsidRPr="00CF3217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</w:tcPr>
          <w:p w14:paraId="005A4476" w14:textId="77777777" w:rsidR="0040429A" w:rsidRPr="008C177D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17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0429A" w:rsidRPr="00DE782B" w14:paraId="0B72819E" w14:textId="77777777" w:rsidTr="0040429A">
        <w:trPr>
          <w:trHeight w:val="20"/>
        </w:trPr>
        <w:tc>
          <w:tcPr>
            <w:tcW w:w="2475" w:type="pct"/>
          </w:tcPr>
          <w:p w14:paraId="1EB4ADF2" w14:textId="77777777" w:rsidR="0040429A" w:rsidRPr="00DE782B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1481DC15" w14:textId="5FD71919" w:rsidR="0040429A" w:rsidRPr="00991871" w:rsidRDefault="007E68F0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1,769</w:t>
            </w:r>
          </w:p>
        </w:tc>
        <w:tc>
          <w:tcPr>
            <w:tcW w:w="128" w:type="pct"/>
          </w:tcPr>
          <w:p w14:paraId="54E4C9D3" w14:textId="77777777" w:rsidR="0040429A" w:rsidRPr="00DE782B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81F8655" w14:textId="5ACC8812" w:rsidR="0040429A" w:rsidRPr="008C177D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02A2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1,953</w:t>
            </w:r>
          </w:p>
        </w:tc>
        <w:tc>
          <w:tcPr>
            <w:tcW w:w="128" w:type="pct"/>
          </w:tcPr>
          <w:p w14:paraId="1C714D30" w14:textId="77777777" w:rsidR="0040429A" w:rsidRPr="00DE782B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41AAE9E7" w14:textId="121BE3EB" w:rsidR="0040429A" w:rsidRPr="00CF3217" w:rsidRDefault="007E68F0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32" w:type="pct"/>
          </w:tcPr>
          <w:p w14:paraId="54DC16FD" w14:textId="77777777" w:rsidR="0040429A" w:rsidRPr="00DE782B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1A6ABA1C" w14:textId="77777777" w:rsidR="0040429A" w:rsidRPr="00DE782B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</w:tbl>
    <w:p w14:paraId="09B4B90F" w14:textId="752C3988" w:rsidR="00331B95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DD0B2A2" w14:textId="77777777" w:rsidR="00331B95" w:rsidRPr="00616564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332CA90" w14:textId="77777777" w:rsidR="00AB5C0F" w:rsidRPr="00616564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DE0D22" w14:textId="70BE89EE" w:rsidR="00AB5C0F" w:rsidRPr="00616564" w:rsidRDefault="00AB5C0F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AB5C0F" w:rsidRPr="00616564" w:rsidSect="00521944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8977B07" w14:textId="6688EB3C" w:rsidR="00241D33" w:rsidRPr="00616564" w:rsidRDefault="00241D33" w:rsidP="003D4D7C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61656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40429A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40429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331B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C177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C177D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616564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สำหรับงวด</w:t>
      </w:r>
      <w:r w:rsidR="008D0184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หก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เดือนสิ้นสุดวันที่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8D0184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8D018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331B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C177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C177D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76578D70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1476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7"/>
        <w:gridCol w:w="2162"/>
        <w:gridCol w:w="808"/>
        <w:gridCol w:w="633"/>
        <w:gridCol w:w="198"/>
        <w:gridCol w:w="623"/>
        <w:gridCol w:w="8"/>
        <w:gridCol w:w="180"/>
        <w:gridCol w:w="654"/>
        <w:gridCol w:w="178"/>
        <w:gridCol w:w="660"/>
        <w:gridCol w:w="178"/>
        <w:gridCol w:w="657"/>
        <w:gridCol w:w="6"/>
        <w:gridCol w:w="175"/>
        <w:gridCol w:w="6"/>
        <w:gridCol w:w="659"/>
        <w:gridCol w:w="7"/>
        <w:gridCol w:w="200"/>
        <w:gridCol w:w="7"/>
        <w:gridCol w:w="644"/>
        <w:gridCol w:w="207"/>
        <w:gridCol w:w="665"/>
        <w:gridCol w:w="9"/>
        <w:gridCol w:w="169"/>
        <w:gridCol w:w="9"/>
        <w:gridCol w:w="652"/>
        <w:gridCol w:w="207"/>
        <w:gridCol w:w="675"/>
        <w:gridCol w:w="178"/>
        <w:gridCol w:w="632"/>
        <w:gridCol w:w="178"/>
        <w:gridCol w:w="650"/>
      </w:tblGrid>
      <w:tr w:rsidR="00A10C88" w:rsidRPr="00616564" w14:paraId="4AEFCF0F" w14:textId="77777777" w:rsidTr="008D0184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5B725139" w14:textId="77777777" w:rsidR="00A10C88" w:rsidRPr="00616564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4BA2D285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407317DA" w14:textId="77777777" w:rsidR="00A10C88" w:rsidRPr="00616564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gridSpan w:val="4"/>
            <w:vAlign w:val="bottom"/>
          </w:tcPr>
          <w:p w14:paraId="1A66D060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554C5F8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bottom w:val="single" w:sz="4" w:space="0" w:color="auto"/>
            </w:tcBorders>
            <w:vAlign w:val="bottom"/>
          </w:tcPr>
          <w:p w14:paraId="503BA5CA" w14:textId="168A54C7" w:rsidR="00A10C88" w:rsidRPr="00A10C88" w:rsidRDefault="00A10C88" w:rsidP="008F1E7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10C8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1B542966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92" w:type="dxa"/>
            <w:gridSpan w:val="21"/>
          </w:tcPr>
          <w:p w14:paraId="091021DD" w14:textId="767807D7" w:rsidR="00A10C88" w:rsidRPr="00A10C88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10C8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10C88" w:rsidRPr="00616564" w14:paraId="68BE8A4A" w14:textId="77777777" w:rsidTr="008D0184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21158E51" w14:textId="77777777" w:rsidR="00A10C88" w:rsidRPr="00616564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53017C7C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8" w:type="dxa"/>
            <w:vAlign w:val="bottom"/>
          </w:tcPr>
          <w:p w14:paraId="7B1190B0" w14:textId="77777777" w:rsidR="00A10C88" w:rsidRPr="00616564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BE8A280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62" w:type="dxa"/>
            <w:gridSpan w:val="4"/>
            <w:vAlign w:val="bottom"/>
          </w:tcPr>
          <w:p w14:paraId="56AEFE5C" w14:textId="3FDF9F70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สัดส่วนความเป็น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เจ้าของ</w:t>
            </w:r>
          </w:p>
        </w:tc>
        <w:tc>
          <w:tcPr>
            <w:tcW w:w="180" w:type="dxa"/>
            <w:vAlign w:val="bottom"/>
          </w:tcPr>
          <w:p w14:paraId="126104FD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</w:tcBorders>
            <w:vAlign w:val="bottom"/>
          </w:tcPr>
          <w:p w14:paraId="2F09112A" w14:textId="77777777" w:rsidR="00A10C88" w:rsidRPr="00616564" w:rsidRDefault="00A10C88" w:rsidP="008F1E7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09E43507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  <w:vAlign w:val="bottom"/>
          </w:tcPr>
          <w:p w14:paraId="12D30CEF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10" w:type="dxa"/>
            <w:gridSpan w:val="6"/>
            <w:tcBorders>
              <w:top w:val="single" w:sz="4" w:space="0" w:color="auto"/>
            </w:tcBorders>
          </w:tcPr>
          <w:p w14:paraId="39977427" w14:textId="1E62B6A6" w:rsidR="00A10C88" w:rsidRPr="00616564" w:rsidRDefault="00A10C88" w:rsidP="008F1E7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08A77FB" w14:textId="024FE1DA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gridSpan w:val="2"/>
            <w:tcBorders>
              <w:top w:val="single" w:sz="4" w:space="0" w:color="auto"/>
            </w:tcBorders>
          </w:tcPr>
          <w:p w14:paraId="2E938376" w14:textId="722BACA0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</w:tcBorders>
            <w:vAlign w:val="bottom"/>
          </w:tcPr>
          <w:p w14:paraId="45A3F9ED" w14:textId="123C4E46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3EB7CF6A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4" w:type="dxa"/>
            <w:gridSpan w:val="3"/>
            <w:tcBorders>
              <w:top w:val="single" w:sz="4" w:space="0" w:color="auto"/>
            </w:tcBorders>
            <w:vAlign w:val="bottom"/>
          </w:tcPr>
          <w:p w14:paraId="1D06EA74" w14:textId="0AB32AA6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</w:t>
            </w:r>
            <w:r w:rsidRPr="00616564">
              <w:rPr>
                <w:rFonts w:ascii="Angsana New" w:hAnsi="Angsana New"/>
                <w:sz w:val="24"/>
                <w:szCs w:val="24"/>
              </w:rPr>
              <w:t>-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638" w:type="dxa"/>
            <w:gridSpan w:val="4"/>
            <w:tcBorders>
              <w:top w:val="single" w:sz="4" w:space="0" w:color="auto"/>
            </w:tcBorders>
            <w:vAlign w:val="bottom"/>
          </w:tcPr>
          <w:p w14:paraId="2D5D20C2" w14:textId="77777777" w:rsidR="00A10C88" w:rsidRPr="00616564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8D0184" w:rsidRPr="00616564" w14:paraId="1643AB34" w14:textId="77777777" w:rsidTr="008D0184">
        <w:trPr>
          <w:cantSplit/>
          <w:trHeight w:val="343"/>
          <w:tblHeader/>
        </w:trPr>
        <w:tc>
          <w:tcPr>
            <w:tcW w:w="1887" w:type="dxa"/>
          </w:tcPr>
          <w:p w14:paraId="70CC3496" w14:textId="77777777" w:rsidR="008D0184" w:rsidRPr="00616564" w:rsidRDefault="008D0184" w:rsidP="008D0184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650A5A6C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93BCBDB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10166B9D" w14:textId="1F53967B" w:rsidR="008D018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6087C9A" w14:textId="60E038CC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" w:type="dxa"/>
            <w:vAlign w:val="bottom"/>
          </w:tcPr>
          <w:p w14:paraId="6EA11D4C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5EDE864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8" w:type="dxa"/>
            <w:gridSpan w:val="2"/>
            <w:vAlign w:val="bottom"/>
          </w:tcPr>
          <w:p w14:paraId="02F920DE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12444930" w14:textId="77777777" w:rsidR="008D018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2A6EA4A4" w14:textId="60B88423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14:paraId="71AEDFB3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  <w:vAlign w:val="bottom"/>
          </w:tcPr>
          <w:p w14:paraId="5CC8C8BE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1DC9FE76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5C83B1FB" w14:textId="77777777" w:rsidR="008D018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1CFCBF83" w14:textId="434FE4FE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1" w:type="dxa"/>
            <w:gridSpan w:val="2"/>
            <w:vAlign w:val="bottom"/>
          </w:tcPr>
          <w:p w14:paraId="153E34F4" w14:textId="12AA2A03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2A3724A" w14:textId="024C58EA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  <w:gridSpan w:val="2"/>
          </w:tcPr>
          <w:p w14:paraId="30B3BA10" w14:textId="2B29836B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  <w:vAlign w:val="bottom"/>
          </w:tcPr>
          <w:p w14:paraId="302A6E7B" w14:textId="77777777" w:rsidR="008D018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933BBBF" w14:textId="66DD4484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" w:type="dxa"/>
            <w:vAlign w:val="bottom"/>
          </w:tcPr>
          <w:p w14:paraId="00B68826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7591D3A5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767169D5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  <w:vAlign w:val="bottom"/>
          </w:tcPr>
          <w:p w14:paraId="0300AFE5" w14:textId="77777777" w:rsidR="008D018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7F616B9" w14:textId="4C689498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" w:type="dxa"/>
            <w:vAlign w:val="bottom"/>
          </w:tcPr>
          <w:p w14:paraId="36D2AB46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  <w:vAlign w:val="bottom"/>
          </w:tcPr>
          <w:p w14:paraId="4B015DD7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0E79F0E7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  <w:vAlign w:val="bottom"/>
          </w:tcPr>
          <w:p w14:paraId="6A7DBC47" w14:textId="77777777" w:rsidR="008D018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71B81B1" w14:textId="74ACCDFA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14:paraId="754B50D8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0" w:type="dxa"/>
            <w:vAlign w:val="bottom"/>
          </w:tcPr>
          <w:p w14:paraId="5B3F2409" w14:textId="7E7F0469" w:rsidR="008D018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 w:rsidR="00E961B4"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5695DE3" w14:textId="3734EB7D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D0184" w:rsidRPr="00616564" w14:paraId="79388287" w14:textId="77777777" w:rsidTr="008D0184">
        <w:trPr>
          <w:cantSplit/>
          <w:trHeight w:val="343"/>
          <w:tblHeader/>
        </w:trPr>
        <w:tc>
          <w:tcPr>
            <w:tcW w:w="1887" w:type="dxa"/>
          </w:tcPr>
          <w:p w14:paraId="3D0BA649" w14:textId="77777777" w:rsidR="008D0184" w:rsidRPr="00616564" w:rsidRDefault="008D0184" w:rsidP="008D0184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02F7016F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8FEBAAB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3F4C0691" w14:textId="66391514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98" w:type="dxa"/>
            <w:vAlign w:val="bottom"/>
          </w:tcPr>
          <w:p w14:paraId="62A4CE5A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678D3F30" w14:textId="5F0750B3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8" w:type="dxa"/>
            <w:gridSpan w:val="2"/>
            <w:vAlign w:val="bottom"/>
          </w:tcPr>
          <w:p w14:paraId="30BE153E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0741A838" w14:textId="19584DD2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bottom"/>
          </w:tcPr>
          <w:p w14:paraId="7CDF24C3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  <w:vAlign w:val="bottom"/>
          </w:tcPr>
          <w:p w14:paraId="1792446E" w14:textId="148B7072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bottom"/>
          </w:tcPr>
          <w:p w14:paraId="6157DF8A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23959FAA" w14:textId="45FBC95F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1" w:type="dxa"/>
            <w:gridSpan w:val="2"/>
            <w:vAlign w:val="bottom"/>
          </w:tcPr>
          <w:p w14:paraId="361B2C9A" w14:textId="00BA3965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409987AC" w14:textId="67691C7A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07" w:type="dxa"/>
            <w:gridSpan w:val="2"/>
          </w:tcPr>
          <w:p w14:paraId="6228F700" w14:textId="03647999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dxa"/>
            <w:vAlign w:val="bottom"/>
          </w:tcPr>
          <w:p w14:paraId="03279817" w14:textId="79F5B4E0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07" w:type="dxa"/>
            <w:vAlign w:val="bottom"/>
          </w:tcPr>
          <w:p w14:paraId="21024D80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7063E23E" w14:textId="79D30ACF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78" w:type="dxa"/>
            <w:gridSpan w:val="2"/>
            <w:vAlign w:val="bottom"/>
          </w:tcPr>
          <w:p w14:paraId="42EB64F3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  <w:vAlign w:val="bottom"/>
          </w:tcPr>
          <w:p w14:paraId="5B8CA501" w14:textId="5F2186F0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07" w:type="dxa"/>
            <w:vAlign w:val="bottom"/>
          </w:tcPr>
          <w:p w14:paraId="3DA2F254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  <w:vAlign w:val="bottom"/>
          </w:tcPr>
          <w:p w14:paraId="2F3747A0" w14:textId="25D963AD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bottom"/>
          </w:tcPr>
          <w:p w14:paraId="76C3870F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  <w:vAlign w:val="bottom"/>
          </w:tcPr>
          <w:p w14:paraId="462144A8" w14:textId="68EDEC71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bottom"/>
          </w:tcPr>
          <w:p w14:paraId="0553C4C4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0" w:type="dxa"/>
            <w:vAlign w:val="bottom"/>
          </w:tcPr>
          <w:p w14:paraId="79B03D9C" w14:textId="01B1CE5D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8D0184" w:rsidRPr="00616564" w14:paraId="15A02D1F" w14:textId="77777777" w:rsidTr="008D0184">
        <w:trPr>
          <w:cantSplit/>
          <w:trHeight w:val="80"/>
          <w:tblHeader/>
        </w:trPr>
        <w:tc>
          <w:tcPr>
            <w:tcW w:w="1887" w:type="dxa"/>
          </w:tcPr>
          <w:p w14:paraId="07F474CD" w14:textId="77777777" w:rsidR="008D0184" w:rsidRPr="00616564" w:rsidRDefault="008D0184" w:rsidP="008D0184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48318469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</w:tcPr>
          <w:p w14:paraId="2EB182DE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62" w:type="dxa"/>
            <w:gridSpan w:val="4"/>
            <w:vAlign w:val="bottom"/>
          </w:tcPr>
          <w:p w14:paraId="6AF64681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4FBA420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262" w:type="dxa"/>
            <w:gridSpan w:val="25"/>
          </w:tcPr>
          <w:p w14:paraId="44D40A69" w14:textId="2C455687" w:rsidR="008D0184" w:rsidRPr="008F1E75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(</w:t>
            </w: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/>
              </w:rPr>
              <w:t>ล้านบาท</w:t>
            </w: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)</w:t>
            </w:r>
          </w:p>
        </w:tc>
      </w:tr>
      <w:tr w:rsidR="008D0184" w:rsidRPr="00616564" w14:paraId="22551849" w14:textId="77777777" w:rsidTr="008D0184">
        <w:trPr>
          <w:cantSplit/>
          <w:trHeight w:val="108"/>
        </w:trPr>
        <w:tc>
          <w:tcPr>
            <w:tcW w:w="1887" w:type="dxa"/>
            <w:vAlign w:val="bottom"/>
          </w:tcPr>
          <w:p w14:paraId="0605F6D7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62" w:type="dxa"/>
          </w:tcPr>
          <w:p w14:paraId="2DDB4670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08" w:type="dxa"/>
          </w:tcPr>
          <w:p w14:paraId="5029F03B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3" w:type="dxa"/>
          </w:tcPr>
          <w:p w14:paraId="73F1F474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8" w:type="dxa"/>
          </w:tcPr>
          <w:p w14:paraId="243BEAFF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23" w:type="dxa"/>
          </w:tcPr>
          <w:p w14:paraId="29B2FEFF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8" w:type="dxa"/>
            <w:gridSpan w:val="2"/>
          </w:tcPr>
          <w:p w14:paraId="52ED459E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54" w:type="dxa"/>
          </w:tcPr>
          <w:p w14:paraId="73949516" w14:textId="77777777" w:rsidR="008D0184" w:rsidRPr="00616564" w:rsidRDefault="008D0184" w:rsidP="008D018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26287344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0" w:type="dxa"/>
          </w:tcPr>
          <w:p w14:paraId="78DABE5B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458F5A8B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7" w:type="dxa"/>
          </w:tcPr>
          <w:p w14:paraId="7B4ECE5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6B85FCF7" w14:textId="794C3309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61D65318" w14:textId="07192AA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7AC5B446" w14:textId="35086F20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0DA1CE27" w14:textId="77777777" w:rsidR="008D0184" w:rsidRPr="00616564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</w:tcPr>
          <w:p w14:paraId="136E773A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</w:tcPr>
          <w:p w14:paraId="0FE0A35F" w14:textId="77777777" w:rsidR="008D0184" w:rsidRPr="00616564" w:rsidRDefault="008D0184" w:rsidP="008D018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37E828F0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0774638" w14:textId="77777777" w:rsidR="008D0184" w:rsidRPr="00616564" w:rsidRDefault="008D0184" w:rsidP="008D018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7" w:type="dxa"/>
          </w:tcPr>
          <w:p w14:paraId="5ACDB3AD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75" w:type="dxa"/>
          </w:tcPr>
          <w:p w14:paraId="2072CBD1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6F01CDD7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32" w:type="dxa"/>
          </w:tcPr>
          <w:p w14:paraId="3342A4CC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1EB8EAF9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50" w:type="dxa"/>
          </w:tcPr>
          <w:p w14:paraId="371B0329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D0184" w:rsidRPr="00616564" w14:paraId="1BFA885A" w14:textId="77777777" w:rsidTr="008D0184">
        <w:trPr>
          <w:cantSplit/>
          <w:trHeight w:val="108"/>
        </w:trPr>
        <w:tc>
          <w:tcPr>
            <w:tcW w:w="1887" w:type="dxa"/>
            <w:vAlign w:val="bottom"/>
          </w:tcPr>
          <w:p w14:paraId="35915A93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162" w:type="dxa"/>
          </w:tcPr>
          <w:p w14:paraId="244C79C5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24E82F2B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7A664BBA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417406DF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1B386CDC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</w:tcPr>
          <w:p w14:paraId="5EB4F13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</w:tcPr>
          <w:p w14:paraId="5E9694C9" w14:textId="77777777" w:rsidR="008D0184" w:rsidRPr="00616564" w:rsidRDefault="008D0184" w:rsidP="008D018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D6B9A3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359C7B28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1B8C9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7B35E748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42D063CC" w14:textId="194EB301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EFCA1EC" w14:textId="0E4687B2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4F2D784F" w14:textId="3D1384DA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1E6D532E" w14:textId="77777777" w:rsidR="008D0184" w:rsidRPr="00616564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631CD570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</w:tcPr>
          <w:p w14:paraId="64351FB3" w14:textId="77777777" w:rsidR="008D0184" w:rsidRPr="00616564" w:rsidRDefault="008D0184" w:rsidP="008D018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650DF31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33383C2" w14:textId="77777777" w:rsidR="008D0184" w:rsidRPr="00616564" w:rsidRDefault="008D0184" w:rsidP="008D018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" w:type="dxa"/>
          </w:tcPr>
          <w:p w14:paraId="4A52917A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</w:tcPr>
          <w:p w14:paraId="5CA3D3A7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3FBA1CF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</w:tcPr>
          <w:p w14:paraId="377B4A82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FE61B92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0" w:type="dxa"/>
          </w:tcPr>
          <w:p w14:paraId="09BC6850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0184" w:rsidRPr="00616564" w14:paraId="14027701" w14:textId="77777777" w:rsidTr="0078310D">
        <w:trPr>
          <w:cantSplit/>
          <w:trHeight w:val="108"/>
        </w:trPr>
        <w:tc>
          <w:tcPr>
            <w:tcW w:w="1887" w:type="dxa"/>
          </w:tcPr>
          <w:p w14:paraId="754D9C84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165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162" w:type="dxa"/>
          </w:tcPr>
          <w:p w14:paraId="3D7A5A28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808" w:type="dxa"/>
          </w:tcPr>
          <w:p w14:paraId="6AFCA6B8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E18115" w14:textId="1AD4A64D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3" w:type="dxa"/>
          </w:tcPr>
          <w:p w14:paraId="4455C839" w14:textId="77777777" w:rsidR="008D018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B21C037" w14:textId="0028E81D" w:rsidR="007E68F0" w:rsidRPr="00616564" w:rsidRDefault="007E68F0" w:rsidP="00BD2629">
            <w:pPr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58D80A05" w14:textId="67527640" w:rsidR="007E68F0" w:rsidRPr="00616564" w:rsidRDefault="007E68F0" w:rsidP="007E68F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73054E62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8" w:type="dxa"/>
            <w:gridSpan w:val="2"/>
            <w:vAlign w:val="bottom"/>
          </w:tcPr>
          <w:p w14:paraId="2D9D0D60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7D16D471" w14:textId="6EE6A9B5" w:rsidR="008D0184" w:rsidRPr="0028601D" w:rsidRDefault="00BD2629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729</w:t>
            </w:r>
          </w:p>
        </w:tc>
        <w:tc>
          <w:tcPr>
            <w:tcW w:w="178" w:type="dxa"/>
            <w:vAlign w:val="bottom"/>
          </w:tcPr>
          <w:p w14:paraId="6FE0F892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4ACED41" w14:textId="5F3805C3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651">
              <w:rPr>
                <w:rFonts w:asciiTheme="majorBidi" w:hAnsiTheme="majorBidi" w:cstheme="majorBidi" w:hint="cs"/>
                <w:sz w:val="24"/>
                <w:szCs w:val="24"/>
              </w:rPr>
              <w:t>687</w:t>
            </w:r>
          </w:p>
        </w:tc>
        <w:tc>
          <w:tcPr>
            <w:tcW w:w="178" w:type="dxa"/>
          </w:tcPr>
          <w:p w14:paraId="429BF82C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5ED9BA6D" w14:textId="77777777" w:rsidR="008D018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9316347" w14:textId="14EA0674" w:rsidR="00BD2629" w:rsidRPr="00A10C88" w:rsidRDefault="00BD2629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81" w:type="dxa"/>
            <w:gridSpan w:val="2"/>
          </w:tcPr>
          <w:p w14:paraId="1779B6DB" w14:textId="5DF69EA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3CBB4BC2" w14:textId="77777777" w:rsidR="008D018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F1B829E" w14:textId="78561EA6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207" w:type="dxa"/>
            <w:gridSpan w:val="2"/>
            <w:vAlign w:val="bottom"/>
          </w:tcPr>
          <w:p w14:paraId="1916A5F7" w14:textId="14B4A49A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4E9B5EC" w14:textId="43EF8AC0" w:rsidR="008D0184" w:rsidRPr="00616564" w:rsidRDefault="00BD2629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64F4D342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F59717B" w14:textId="77777777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56341BE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53D40F04" w14:textId="77777777" w:rsidR="008D0184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BDDE97F" w14:textId="0805AED3" w:rsidR="00BD2629" w:rsidRPr="00E429BA" w:rsidRDefault="00BD2629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</w:tcPr>
          <w:p w14:paraId="5B536DF3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2A6DB948" w14:textId="77777777" w:rsidR="008D018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AADE1B0" w14:textId="4E69CBE2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78" w:type="dxa"/>
            <w:vAlign w:val="bottom"/>
          </w:tcPr>
          <w:p w14:paraId="6BB7F1AE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0ABF8AC3" w14:textId="38518F1A" w:rsidR="008D0184" w:rsidRPr="00E429BA" w:rsidRDefault="00BD2629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78" w:type="dxa"/>
            <w:vAlign w:val="bottom"/>
          </w:tcPr>
          <w:p w14:paraId="713B19B4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</w:tcPr>
          <w:p w14:paraId="66461457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0355F772" w14:textId="04D47982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502A26">
              <w:rPr>
                <w:rFonts w:ascii="Angsana New" w:hAnsi="Angsana New"/>
                <w:sz w:val="24"/>
                <w:szCs w:val="24"/>
              </w:rPr>
              <w:t>32</w:t>
            </w:r>
          </w:p>
        </w:tc>
      </w:tr>
      <w:tr w:rsidR="008D0184" w:rsidRPr="00616564" w14:paraId="5B37CCF3" w14:textId="77777777" w:rsidTr="0078310D">
        <w:trPr>
          <w:cantSplit/>
          <w:trHeight w:val="108"/>
        </w:trPr>
        <w:tc>
          <w:tcPr>
            <w:tcW w:w="1887" w:type="dxa"/>
            <w:vAlign w:val="bottom"/>
          </w:tcPr>
          <w:p w14:paraId="3D9C29BF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2162" w:type="dxa"/>
          </w:tcPr>
          <w:p w14:paraId="2AFA49B2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EEA0C2D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53E2045F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20CE8B2D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2EBE0EF2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C502C5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3AC1B197" w14:textId="77777777" w:rsidR="008D0184" w:rsidRPr="0028601D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3C6B93C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9BD024B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0E589D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4D2FB8F5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5484D0ED" w14:textId="56BA893C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F76361F" w14:textId="3368BF6F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130DECBD" w14:textId="40BA597A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83FBAF2" w14:textId="77777777" w:rsidR="008D0184" w:rsidRPr="00616564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vAlign w:val="bottom"/>
          </w:tcPr>
          <w:p w14:paraId="5FF396CD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EED1BDA" w14:textId="77777777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9524AD2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350D1ED9" w14:textId="77777777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53654C63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70305ED5" w14:textId="77777777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AB30EAA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124637D9" w14:textId="77777777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AD93A21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</w:tcPr>
          <w:p w14:paraId="6A97C39A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0184" w:rsidRPr="00616564" w14:paraId="4C1DF83F" w14:textId="77777777" w:rsidTr="0078310D">
        <w:trPr>
          <w:cantSplit/>
          <w:trHeight w:val="108"/>
        </w:trPr>
        <w:tc>
          <w:tcPr>
            <w:tcW w:w="1887" w:type="dxa"/>
          </w:tcPr>
          <w:p w14:paraId="06BE7699" w14:textId="7AEB4FAC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จีจีซี เคทิส 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br/>
            </w:r>
            <w:r w:rsidRPr="006165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ไบโออินดัสเทรียล จำกัด</w:t>
            </w:r>
          </w:p>
        </w:tc>
        <w:tc>
          <w:tcPr>
            <w:tcW w:w="2162" w:type="dxa"/>
          </w:tcPr>
          <w:p w14:paraId="53D889C6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ผลิตและจำหน่ายไฟฟ้าและ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เอทานอลจากอ้อย</w:t>
            </w:r>
          </w:p>
        </w:tc>
        <w:tc>
          <w:tcPr>
            <w:tcW w:w="808" w:type="dxa"/>
          </w:tcPr>
          <w:p w14:paraId="3AFB976C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2A41A1" w14:textId="1F3E7AD9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3" w:type="dxa"/>
          </w:tcPr>
          <w:p w14:paraId="5C477584" w14:textId="77777777" w:rsidR="008D018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1248904" w14:textId="51DA0FB7" w:rsidR="00BD2629" w:rsidRPr="00616564" w:rsidRDefault="00BD2629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61A93BE3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46B60B6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8" w:type="dxa"/>
            <w:gridSpan w:val="2"/>
            <w:vAlign w:val="bottom"/>
          </w:tcPr>
          <w:p w14:paraId="1669F984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7A95F6CB" w14:textId="75575FF3" w:rsidR="008D0184" w:rsidRPr="0028601D" w:rsidRDefault="00BD2629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1,040</w:t>
            </w:r>
          </w:p>
        </w:tc>
        <w:tc>
          <w:tcPr>
            <w:tcW w:w="178" w:type="dxa"/>
            <w:vAlign w:val="bottom"/>
          </w:tcPr>
          <w:p w14:paraId="6629D2A3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D82B205" w14:textId="3D0C9ED3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4B40">
              <w:rPr>
                <w:rFonts w:asciiTheme="majorBidi" w:hAnsiTheme="majorBidi" w:cstheme="majorBidi"/>
                <w:sz w:val="24"/>
                <w:szCs w:val="24"/>
              </w:rPr>
              <w:t>1,267</w:t>
            </w:r>
          </w:p>
        </w:tc>
        <w:tc>
          <w:tcPr>
            <w:tcW w:w="178" w:type="dxa"/>
          </w:tcPr>
          <w:p w14:paraId="41AF51BC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199627FA" w14:textId="77777777" w:rsidR="008D018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77703A86" w14:textId="30886016" w:rsidR="00BD2629" w:rsidRPr="00616564" w:rsidRDefault="00BD2629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gridSpan w:val="2"/>
          </w:tcPr>
          <w:p w14:paraId="44FD2FA0" w14:textId="3AD77A01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</w:tcPr>
          <w:p w14:paraId="33FC7FBE" w14:textId="77777777" w:rsidR="008D018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DC336CF" w14:textId="78BD629A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gridSpan w:val="2"/>
            <w:vAlign w:val="bottom"/>
          </w:tcPr>
          <w:p w14:paraId="49F45EDB" w14:textId="611735B4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bottom w:val="single" w:sz="4" w:space="0" w:color="auto"/>
            </w:tcBorders>
            <w:vAlign w:val="bottom"/>
          </w:tcPr>
          <w:p w14:paraId="3EE7C6E8" w14:textId="57AAC8C8" w:rsidR="008D0184" w:rsidRPr="00616564" w:rsidRDefault="00BD2629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5CC699D5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4A085B44" w14:textId="77777777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DA22635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14:paraId="5D1DF8DA" w14:textId="77777777" w:rsidR="008D0184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0A08551" w14:textId="61E09AEF" w:rsidR="00BD2629" w:rsidRPr="00E429BA" w:rsidRDefault="00BD2629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79272188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F1F6073" w14:textId="77777777" w:rsidR="008D018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6D3E4595" w14:textId="21C40E1F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900439E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6A2EB9D2" w14:textId="2BEB9F2E" w:rsidR="008D0184" w:rsidRPr="00E429BA" w:rsidRDefault="00BD2629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D9B9AB0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2B82A065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758A0CE7" w14:textId="3F2C8F4F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502A2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D0184" w:rsidRPr="00616564" w14:paraId="7BE89200" w14:textId="77777777" w:rsidTr="008D0184">
        <w:trPr>
          <w:cantSplit/>
          <w:trHeight w:val="108"/>
        </w:trPr>
        <w:tc>
          <w:tcPr>
            <w:tcW w:w="1887" w:type="dxa"/>
            <w:vAlign w:val="bottom"/>
          </w:tcPr>
          <w:p w14:paraId="34C96C51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162" w:type="dxa"/>
          </w:tcPr>
          <w:p w14:paraId="2E4D3AB1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63D154EA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</w:tcPr>
          <w:p w14:paraId="70B3932F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</w:tcPr>
          <w:p w14:paraId="34226DC8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27DA674D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  <w:gridSpan w:val="2"/>
          </w:tcPr>
          <w:p w14:paraId="00B9C00E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71098CB5" w14:textId="55081880" w:rsidR="008D0184" w:rsidRPr="0028601D" w:rsidRDefault="00BD2629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1,769</w:t>
            </w:r>
          </w:p>
        </w:tc>
        <w:tc>
          <w:tcPr>
            <w:tcW w:w="178" w:type="dxa"/>
          </w:tcPr>
          <w:p w14:paraId="166801BB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2F171942" w14:textId="394F2DC1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1,954</w:t>
            </w:r>
          </w:p>
        </w:tc>
        <w:tc>
          <w:tcPr>
            <w:tcW w:w="178" w:type="dxa"/>
          </w:tcPr>
          <w:p w14:paraId="01C68694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4396C667" w14:textId="040B635D" w:rsidR="008D0184" w:rsidRPr="00616564" w:rsidRDefault="00BD2629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81" w:type="dxa"/>
            <w:gridSpan w:val="2"/>
          </w:tcPr>
          <w:p w14:paraId="15788DE1" w14:textId="27820F6E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1ABB5" w14:textId="34B40A81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  <w:gridSpan w:val="2"/>
          </w:tcPr>
          <w:p w14:paraId="2430C6E7" w14:textId="4CAB90E9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4B6228" w14:textId="4DE5831D" w:rsidR="008D0184" w:rsidRPr="00616564" w:rsidRDefault="00BD2629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2D019B5C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</w:tcPr>
          <w:p w14:paraId="31B1D198" w14:textId="77777777" w:rsidR="008D0184" w:rsidRPr="009E05F9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E05F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</w:tcPr>
          <w:p w14:paraId="0DC27E67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77E226" w14:textId="173AC3E2" w:rsidR="008D0184" w:rsidRPr="00BD2629" w:rsidRDefault="00BD2629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D262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</w:tcPr>
          <w:p w14:paraId="072BB682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3053F84" w14:textId="59F3E07F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78" w:type="dxa"/>
          </w:tcPr>
          <w:p w14:paraId="6B627DD2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3C81DD72" w14:textId="6DD6F312" w:rsidR="008D0184" w:rsidRPr="00BD2629" w:rsidRDefault="00BD2629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D262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178" w:type="dxa"/>
          </w:tcPr>
          <w:p w14:paraId="5D193781" w14:textId="77777777" w:rsidR="008D0184" w:rsidRPr="00BD2629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2B732894" w14:textId="7F9FD819" w:rsidR="008D0184" w:rsidRPr="00BD2629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2629">
              <w:rPr>
                <w:rFonts w:ascii="Angsana New" w:hAnsi="Angsana New"/>
                <w:b/>
                <w:bCs/>
                <w:sz w:val="24"/>
                <w:szCs w:val="24"/>
              </w:rPr>
              <w:t>32</w:t>
            </w:r>
          </w:p>
        </w:tc>
      </w:tr>
    </w:tbl>
    <w:p w14:paraId="799DE0C7" w14:textId="77777777" w:rsidR="00241D33" w:rsidRPr="00616564" w:rsidRDefault="00241D33" w:rsidP="005043D0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400F" w14:textId="0E9CB57D" w:rsidR="00CF4E1F" w:rsidRPr="00616564" w:rsidRDefault="00CF4E1F" w:rsidP="00392CB4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26F491C" w14:textId="77777777" w:rsidR="002A4FAD" w:rsidRPr="00616564" w:rsidRDefault="002A4FAD" w:rsidP="007E197D">
      <w:pPr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39A81771" w14:textId="77777777" w:rsidR="00E81545" w:rsidRPr="00616564" w:rsidRDefault="00E81545" w:rsidP="00F454DB">
      <w:pPr>
        <w:rPr>
          <w:rFonts w:asciiTheme="majorBidi" w:hAnsiTheme="majorBidi" w:cstheme="majorBidi"/>
          <w:sz w:val="32"/>
          <w:szCs w:val="32"/>
          <w:cs/>
        </w:rPr>
        <w:sectPr w:rsidR="00E81545" w:rsidRPr="00616564" w:rsidSect="00521944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098294A" w14:textId="671436F5" w:rsidR="005C27EF" w:rsidRPr="00616564" w:rsidRDefault="005C27EF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อาคารและอุปกรณ์</w:t>
      </w:r>
      <w:r w:rsidRPr="00616564">
        <w:rPr>
          <w:rFonts w:asciiTheme="majorBidi" w:hAnsiTheme="majorBidi" w:cstheme="majorBidi"/>
          <w:b/>
          <w:bCs/>
          <w:sz w:val="30"/>
          <w:szCs w:val="30"/>
          <w:rtl/>
          <w:cs/>
        </w:rPr>
        <w:t xml:space="preserve"> </w:t>
      </w:r>
    </w:p>
    <w:p w14:paraId="548F8F65" w14:textId="3D1B1D74" w:rsidR="001D4979" w:rsidRDefault="001D4979" w:rsidP="006F6FDF">
      <w:pPr>
        <w:pStyle w:val="block"/>
        <w:spacing w:after="0" w:line="240" w:lineRule="auto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36"/>
        <w:gridCol w:w="1296"/>
        <w:gridCol w:w="178"/>
        <w:gridCol w:w="1296"/>
      </w:tblGrid>
      <w:tr w:rsidR="004351BF" w:rsidRPr="005B3016" w14:paraId="3BE3F859" w14:textId="77777777" w:rsidTr="00A046B8">
        <w:trPr>
          <w:cantSplit/>
          <w:trHeight w:val="389"/>
          <w:tblHeader/>
        </w:trPr>
        <w:tc>
          <w:tcPr>
            <w:tcW w:w="6336" w:type="dxa"/>
            <w:vAlign w:val="bottom"/>
          </w:tcPr>
          <w:p w14:paraId="3D15E0EB" w14:textId="084E92CA" w:rsidR="004351BF" w:rsidRPr="00EF18DB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13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D01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8D0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8D01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96" w:type="dxa"/>
            <w:vAlign w:val="bottom"/>
          </w:tcPr>
          <w:p w14:paraId="0B6273B0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5AFCD205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011F4AA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1BF" w:rsidRPr="003C439B" w14:paraId="7B26BB9D" w14:textId="77777777" w:rsidTr="00A046B8">
        <w:trPr>
          <w:cantSplit/>
          <w:trHeight w:val="389"/>
          <w:tblHeader/>
        </w:trPr>
        <w:tc>
          <w:tcPr>
            <w:tcW w:w="6336" w:type="dxa"/>
          </w:tcPr>
          <w:p w14:paraId="33BB38F6" w14:textId="77777777" w:rsidR="004351BF" w:rsidRPr="006747B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30850BE9" w14:textId="77777777" w:rsidR="004351BF" w:rsidRPr="003C439B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52DA7" w:rsidRPr="005B3016" w14:paraId="0370DDD5" w14:textId="77777777" w:rsidTr="00A046B8">
        <w:trPr>
          <w:cantSplit/>
        </w:trPr>
        <w:tc>
          <w:tcPr>
            <w:tcW w:w="6336" w:type="dxa"/>
          </w:tcPr>
          <w:p w14:paraId="17F86B4D" w14:textId="56F88416" w:rsidR="00652DA7" w:rsidRPr="00CB5126" w:rsidRDefault="00652DA7" w:rsidP="00652DA7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296" w:type="dxa"/>
          </w:tcPr>
          <w:p w14:paraId="303926CA" w14:textId="06BDFB4B" w:rsidR="00652DA7" w:rsidRPr="005B3016" w:rsidRDefault="00BD2629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78" w:type="dxa"/>
            <w:vAlign w:val="bottom"/>
          </w:tcPr>
          <w:p w14:paraId="1B91E79B" w14:textId="77777777" w:rsidR="00652DA7" w:rsidRPr="005B3016" w:rsidRDefault="00652DA7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76EDF14" w14:textId="5A8C01F2" w:rsidR="00652DA7" w:rsidRPr="005B3016" w:rsidRDefault="00BD2629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652DA7" w:rsidRPr="005B3016" w14:paraId="650590D9" w14:textId="77777777" w:rsidTr="00A046B8">
        <w:trPr>
          <w:cantSplit/>
        </w:trPr>
        <w:tc>
          <w:tcPr>
            <w:tcW w:w="6336" w:type="dxa"/>
          </w:tcPr>
          <w:p w14:paraId="1BFAE682" w14:textId="77777777" w:rsidR="00652DA7" w:rsidRPr="005B3016" w:rsidRDefault="00652DA7" w:rsidP="00652DA7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จำหน่ายและโอนออก 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ราคาตามบัญชี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369D090" w14:textId="0A54A112" w:rsidR="00652DA7" w:rsidRPr="005B3016" w:rsidRDefault="00BD2629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0D72D4CB" w14:textId="77777777" w:rsidR="00652DA7" w:rsidRPr="005B3016" w:rsidRDefault="00652DA7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95A373B" w14:textId="29488049" w:rsidR="00652DA7" w:rsidRPr="005B3016" w:rsidRDefault="00BD2629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652DA7" w14:paraId="6980320D" w14:textId="77777777" w:rsidTr="00A046B8">
        <w:trPr>
          <w:cantSplit/>
        </w:trPr>
        <w:tc>
          <w:tcPr>
            <w:tcW w:w="6336" w:type="dxa"/>
          </w:tcPr>
          <w:p w14:paraId="2192BA70" w14:textId="77777777" w:rsidR="00652DA7" w:rsidRPr="005B3016" w:rsidRDefault="00652DA7" w:rsidP="00652DA7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150719DB" w14:textId="6C356E65" w:rsidR="00652DA7" w:rsidRDefault="00BD2629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4C779EC1" w14:textId="77777777" w:rsidR="00652DA7" w:rsidRPr="005B3016" w:rsidRDefault="00652DA7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41234CC" w14:textId="51C52B76" w:rsidR="00652DA7" w:rsidRDefault="00BD2629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</w:tbl>
    <w:p w14:paraId="45A72011" w14:textId="6AD847D8" w:rsidR="009C4B71" w:rsidRPr="00616564" w:rsidRDefault="009C4B71" w:rsidP="00392CB4">
      <w:pPr>
        <w:pStyle w:val="block"/>
        <w:spacing w:after="0" w:line="240" w:lineRule="auto"/>
        <w:ind w:left="533"/>
        <w:rPr>
          <w:rFonts w:asciiTheme="majorBidi" w:hAnsiTheme="majorBidi" w:cstheme="majorBidi"/>
          <w:spacing w:val="-8"/>
          <w:sz w:val="28"/>
          <w:szCs w:val="28"/>
        </w:rPr>
      </w:pPr>
    </w:p>
    <w:p w14:paraId="5E5D475F" w14:textId="5AD3AC7F" w:rsidR="00A832ED" w:rsidRPr="00616564" w:rsidRDefault="008E6178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45306" w:rsidRPr="0061656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49F65089" w14:textId="77777777" w:rsidR="00A832ED" w:rsidRPr="00616564" w:rsidRDefault="00A832ED" w:rsidP="00ED1A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32E8650" w14:textId="31D5AF53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และมีการบริหารจัดการแยกต่างหาก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อย่างน้อยทุกไตรมาส การดำเนินงานของแต่ละส่วนงานของกลุ่มบริษัทมี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ส่วนงานดำเนินงานดังนี้</w:t>
      </w:r>
    </w:p>
    <w:p w14:paraId="524856A6" w14:textId="77777777" w:rsidR="00115701" w:rsidRPr="00616564" w:rsidRDefault="0011570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C19467" w14:textId="43ACBE19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2B672037" w14:textId="25381038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2E4BADEE" w14:textId="77777777" w:rsidR="00A832ED" w:rsidRPr="00616564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อื่นๆ                         กลุ่มธุรกิจอื่น</w:t>
      </w:r>
    </w:p>
    <w:p w14:paraId="285C5609" w14:textId="77777777" w:rsidR="00A832ED" w:rsidRPr="00616564" w:rsidRDefault="00A832ED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95D5130" w14:textId="4C02401B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การดำเนินงานอื่นๆในงวด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5060CE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5060CE">
        <w:rPr>
          <w:rFonts w:asciiTheme="majorBidi" w:hAnsiTheme="majorBidi" w:cstheme="majorBidi"/>
          <w:sz w:val="30"/>
          <w:szCs w:val="30"/>
        </w:rPr>
        <w:t>6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</w:t>
      </w:r>
      <w:r w:rsidRPr="00616564">
        <w:rPr>
          <w:rFonts w:asciiTheme="majorBidi" w:hAnsiTheme="majorBidi" w:cstheme="majorBidi"/>
          <w:sz w:val="30"/>
          <w:szCs w:val="30"/>
          <w:cs/>
        </w:rPr>
        <w:br/>
        <w:t xml:space="preserve">ส่วนงานดำเนินงานเพิ่มเติม </w:t>
      </w:r>
    </w:p>
    <w:p w14:paraId="12114FA9" w14:textId="5D6114F9" w:rsidR="00730C26" w:rsidRPr="00616564" w:rsidRDefault="00730C26" w:rsidP="00FF3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E0D17F" w14:textId="5B2F9922" w:rsidR="00516563" w:rsidRPr="00616564" w:rsidRDefault="00A832E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pacing w:val="-4"/>
          <w:sz w:val="30"/>
          <w:szCs w:val="30"/>
          <w:cs/>
        </w:rPr>
        <w:t>ข้อมูลผลการดำเนินงานของแต่ละส่วนงานดำเนินงาน วัดโดยใช้กำไร (ขาดทุน) ก่อนหักต้นทุนทางการเงิน ภาษีเงินได้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ก่อนหักต้นทุนทางการเงิน ภาษีเงินได้ ค่าเสื่อมราคาและค่าตัดจำหน่ายในการวัดผลการดำเนินงานนั้นเป็นข้อมูลที่เหมาะสมในการประเมิน</w:t>
      </w:r>
      <w:r w:rsidR="005043D0" w:rsidRPr="00616564">
        <w:rPr>
          <w:rFonts w:asciiTheme="majorBidi" w:hAnsiTheme="majorBidi" w:cstheme="majorBidi"/>
          <w:sz w:val="30"/>
          <w:szCs w:val="30"/>
          <w:cs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C12976A" w14:textId="77777777" w:rsidR="0087429D" w:rsidRPr="00616564" w:rsidRDefault="0087429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3C5390" w:rsidRPr="000A7295" w14:paraId="26AE4C0C" w14:textId="77777777" w:rsidTr="00A046B8">
        <w:trPr>
          <w:cantSplit/>
          <w:trHeight w:val="155"/>
          <w:tblHeader/>
        </w:trPr>
        <w:tc>
          <w:tcPr>
            <w:tcW w:w="3409" w:type="dxa"/>
          </w:tcPr>
          <w:p w14:paraId="6D765AA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70812D28" w14:textId="77777777" w:rsidR="003C5390" w:rsidRPr="000A729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5390" w:rsidRPr="00077C7C" w14:paraId="71D19995" w14:textId="77777777" w:rsidTr="00A046B8">
        <w:trPr>
          <w:cantSplit/>
          <w:tblHeader/>
        </w:trPr>
        <w:tc>
          <w:tcPr>
            <w:tcW w:w="3409" w:type="dxa"/>
          </w:tcPr>
          <w:p w14:paraId="07A82D39" w14:textId="51BD4BCC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</w:t>
            </w:r>
            <w:r w:rsidR="005060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8D01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D0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D01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28" w:type="dxa"/>
            <w:hideMark/>
          </w:tcPr>
          <w:p w14:paraId="59DB9469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57D95C88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8BFA5D2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7B495003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468F846A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AD7C422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128BF5DD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1E63EAE4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7A36EADE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27DD2F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7E92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5390" w:rsidRPr="00077C7C" w14:paraId="0F92B0AA" w14:textId="77777777" w:rsidTr="00A046B8">
        <w:trPr>
          <w:cantSplit/>
          <w:tblHeader/>
        </w:trPr>
        <w:tc>
          <w:tcPr>
            <w:tcW w:w="3409" w:type="dxa"/>
            <w:vAlign w:val="center"/>
          </w:tcPr>
          <w:p w14:paraId="10FDD973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758BCF0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0A7295" w14:paraId="41DA9BE2" w14:textId="77777777" w:rsidTr="00A046B8">
        <w:trPr>
          <w:cantSplit/>
        </w:trPr>
        <w:tc>
          <w:tcPr>
            <w:tcW w:w="3409" w:type="dxa"/>
            <w:vAlign w:val="center"/>
          </w:tcPr>
          <w:p w14:paraId="09903151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7BC0B5CE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B0BA7AF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92CA42F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0A3A772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615B8A5E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FD81CB5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0D1F616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C0F87" w:rsidRPr="00077C7C" w14:paraId="1801586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7A9B0A89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28F0170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1DAFC800" w14:textId="752A5C59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6,213</w:t>
            </w:r>
          </w:p>
        </w:tc>
        <w:tc>
          <w:tcPr>
            <w:tcW w:w="183" w:type="dxa"/>
            <w:vAlign w:val="bottom"/>
          </w:tcPr>
          <w:p w14:paraId="7B986FC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20525F2" w14:textId="137AFAED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2,807</w:t>
            </w:r>
          </w:p>
        </w:tc>
        <w:tc>
          <w:tcPr>
            <w:tcW w:w="179" w:type="dxa"/>
          </w:tcPr>
          <w:p w14:paraId="3A8D8A1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81BCD" w14:textId="427AC0D9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4" w:type="dxa"/>
            <w:vAlign w:val="bottom"/>
          </w:tcPr>
          <w:p w14:paraId="634F7A3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B0F60CB" w14:textId="2A1D5EEC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9,068</w:t>
            </w:r>
          </w:p>
        </w:tc>
      </w:tr>
      <w:tr w:rsidR="005C0F87" w:rsidRPr="00077C7C" w14:paraId="596D2F0B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06A8A58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41F64" w14:textId="09A6B4BF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6,213</w:t>
            </w:r>
          </w:p>
        </w:tc>
        <w:tc>
          <w:tcPr>
            <w:tcW w:w="183" w:type="dxa"/>
            <w:vAlign w:val="bottom"/>
          </w:tcPr>
          <w:p w14:paraId="6094FAE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A0C8A" w14:textId="6E2247D8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2,807</w:t>
            </w:r>
          </w:p>
        </w:tc>
        <w:tc>
          <w:tcPr>
            <w:tcW w:w="179" w:type="dxa"/>
          </w:tcPr>
          <w:p w14:paraId="556FF2C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2BF86" w14:textId="470D114C" w:rsidR="005C0F87" w:rsidRPr="00AD087E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84" w:type="dxa"/>
            <w:vAlign w:val="bottom"/>
          </w:tcPr>
          <w:p w14:paraId="443A46BB" w14:textId="77777777" w:rsidR="005C0F87" w:rsidRPr="00AD087E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83F9D" w14:textId="62900A74" w:rsidR="005C0F87" w:rsidRPr="00CA56AF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9,068</w:t>
            </w:r>
          </w:p>
        </w:tc>
      </w:tr>
      <w:tr w:rsidR="005C0F87" w:rsidRPr="003F74F1" w14:paraId="0B81F2B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CB29E0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43A24" w14:textId="7BA9562B" w:rsidR="005C0F87" w:rsidRPr="003F74F1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5,976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4F17769B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22DF824" w14:textId="2F502B0D" w:rsidR="005C0F87" w:rsidRPr="003F74F1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2,418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48956321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8D1F7" w14:textId="16B1DC95" w:rsidR="005C0F87" w:rsidRPr="003F74F1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3B6BB690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3" w:type="dxa"/>
            <w:vAlign w:val="bottom"/>
          </w:tcPr>
          <w:p w14:paraId="2E47973E" w14:textId="203C5E42" w:rsidR="005C0F87" w:rsidRPr="003F74F1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8,436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5C0F87" w:rsidRPr="00077C7C" w14:paraId="21F5D6B5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3489A51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ต้นทุนในการ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จัดจำหน่าย </w:t>
            </w:r>
          </w:p>
          <w:p w14:paraId="6354CE5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77DEE26" w14:textId="451AC526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  <w:r w:rsidR="002350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4526074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EF17EEA" w14:textId="4AE1212B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181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719EAE39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F8EAB07" w14:textId="53827CE6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4F44222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3DF20B1" w14:textId="30560A7F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40</w:t>
            </w:r>
            <w:r w:rsidR="002350A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5C0F87" w:rsidRPr="00077C7C" w14:paraId="76C11892" w14:textId="77777777" w:rsidTr="00A046B8">
        <w:trPr>
          <w:cantSplit/>
        </w:trPr>
        <w:tc>
          <w:tcPr>
            <w:tcW w:w="3409" w:type="dxa"/>
            <w:vAlign w:val="bottom"/>
            <w:hideMark/>
          </w:tcPr>
          <w:p w14:paraId="36D67F9B" w14:textId="41E06C79" w:rsidR="005C0F87" w:rsidRPr="00077C7C" w:rsidRDefault="005C0F87" w:rsidP="00A1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กำไรก่อนต้นทุนทางการเงิน </w:t>
            </w:r>
            <w:r w:rsidR="00A10C8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 w:rsidR="00A10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 w:rsidR="00A10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A10C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="00A10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5DEA1C2C" w14:textId="41D66BF3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83" w:type="dxa"/>
            <w:vAlign w:val="bottom"/>
          </w:tcPr>
          <w:p w14:paraId="7947AD0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C5FF12" w14:textId="53595562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179" w:type="dxa"/>
          </w:tcPr>
          <w:p w14:paraId="3FD7366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E4FA1C1" w14:textId="17E156F6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0FFD3EC2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15D638F" w14:textId="6EB6F23B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</w:tr>
      <w:tr w:rsidR="005C0F87" w:rsidRPr="00077C7C" w14:paraId="51C302E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68D89F0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595912C6" w14:textId="59F831E0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3" w:type="dxa"/>
            <w:vAlign w:val="bottom"/>
          </w:tcPr>
          <w:p w14:paraId="49322A3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48A7C97" w14:textId="5B591736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79" w:type="dxa"/>
          </w:tcPr>
          <w:p w14:paraId="6FDA62F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8130A07" w14:textId="3AD1E8D8" w:rsidR="005C0F87" w:rsidRPr="00077C7C" w:rsidRDefault="00BD2629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4" w:type="dxa"/>
            <w:vAlign w:val="bottom"/>
          </w:tcPr>
          <w:p w14:paraId="7D746AD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6345C3A" w14:textId="2206AF67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41</w:t>
            </w:r>
          </w:p>
        </w:tc>
      </w:tr>
      <w:tr w:rsidR="005C0F87" w:rsidRPr="00077C7C" w14:paraId="66F7C217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15305B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90E7D32" w14:textId="77A50089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2BE5A07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34A8D2A" w14:textId="5475E5D5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7E164F1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8E5D09F" w14:textId="21DE7944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381298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D22B146" w14:textId="5C5A358B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5C0F87" w:rsidRPr="00077C7C" w14:paraId="6EFA3C6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9DDC95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5C81F867" w14:textId="25296243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133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0123738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8145318" w14:textId="1FF6DA2C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112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4EC4910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5FC2ED4" w14:textId="6EDEF486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69D55D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CF2858D" w14:textId="3E872335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245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5C0F87" w:rsidRPr="00077C7C" w14:paraId="6765567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0EC0E84" w14:textId="555DCE8F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 w:rsidR="00D258C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="00A10C8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ของการร่วมค้า</w:t>
            </w:r>
            <w:r w:rsidR="00A10C88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 w:rsidR="00A10C8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4AF5A25D" w14:textId="3FAB6CF2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C629D6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E3D6D87" w14:textId="4EC349FC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79" w:type="dxa"/>
          </w:tcPr>
          <w:p w14:paraId="159FD09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F116D0C" w14:textId="0B24557B" w:rsidR="005C0F87" w:rsidRPr="000D58A8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280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4A913070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EFC12AD" w14:textId="1E39F539" w:rsidR="005C0F87" w:rsidRPr="000D58A8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2350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5C0F87" w:rsidRPr="00077C7C" w14:paraId="472BBB38" w14:textId="77777777" w:rsidTr="00A10C88">
        <w:trPr>
          <w:cantSplit/>
        </w:trPr>
        <w:tc>
          <w:tcPr>
            <w:tcW w:w="3409" w:type="dxa"/>
            <w:vAlign w:val="center"/>
            <w:hideMark/>
          </w:tcPr>
          <w:p w14:paraId="35B297A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F70B0A5" w14:textId="2E7F5A21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" w:type="dxa"/>
            <w:vAlign w:val="bottom"/>
          </w:tcPr>
          <w:p w14:paraId="41356EA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39E2C5CC" w14:textId="79BE5060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79" w:type="dxa"/>
          </w:tcPr>
          <w:p w14:paraId="4BCB07BD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6F4B553" w14:textId="25BAAB4E" w:rsidR="005C0F87" w:rsidRPr="000D58A8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4DD1EEC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21F8218C" w14:textId="0C7749AB" w:rsidR="005C0F87" w:rsidRPr="000D58A8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50</w:t>
            </w:r>
          </w:p>
        </w:tc>
      </w:tr>
      <w:tr w:rsidR="005C0F87" w:rsidRPr="00077C7C" w14:paraId="11D0533A" w14:textId="77777777" w:rsidTr="00A10C88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73BA387E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A164238" w14:textId="260187DB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105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52F72F5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FE00401" w14:textId="56A32E53" w:rsidR="005C0F87" w:rsidRPr="00077C7C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179" w:type="dxa"/>
          </w:tcPr>
          <w:p w14:paraId="00068DA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67614AB" w14:textId="5C730C4F" w:rsidR="005C0F87" w:rsidRPr="000D58A8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280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4B03B066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67931D1A" w14:textId="71B31587" w:rsidR="005C0F87" w:rsidRPr="000D58A8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171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5C0F87" w:rsidRPr="003C5390" w14:paraId="0AAE26B5" w14:textId="77777777" w:rsidTr="00A046B8">
        <w:trPr>
          <w:cantSplit/>
        </w:trPr>
        <w:tc>
          <w:tcPr>
            <w:tcW w:w="3409" w:type="dxa"/>
            <w:vAlign w:val="center"/>
          </w:tcPr>
          <w:p w14:paraId="00159750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75A973A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9686AA2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bottom"/>
          </w:tcPr>
          <w:p w14:paraId="45CF92CE" w14:textId="242ED9E3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473FCD64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</w:tcPr>
          <w:p w14:paraId="75B74606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13064613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3" w:type="dxa"/>
            <w:vAlign w:val="bottom"/>
          </w:tcPr>
          <w:p w14:paraId="72BAFDF9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C0F87" w:rsidRPr="00FE1E01" w14:paraId="71F08B82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560F9AEF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2FB7B0F8" w14:textId="54ED4D03" w:rsidR="005C0F87" w:rsidRPr="00FE1E01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118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350CF462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0828B8" w14:textId="14EBE77F" w:rsidR="005C0F87" w:rsidRPr="00FE1E01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179" w:type="dxa"/>
          </w:tcPr>
          <w:p w14:paraId="4D0F01DF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3C7987C" w14:textId="0FD37353" w:rsidR="005C0F87" w:rsidRPr="000D58A8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280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2B31AA09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B54DEB5" w14:textId="4513F72A" w:rsidR="005C0F87" w:rsidRPr="000D58A8" w:rsidRDefault="00BD2629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233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73008354" w14:textId="741390A2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630929" w14:textId="77777777" w:rsidR="003E5BAE" w:rsidRDefault="003E5BAE">
      <w: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8454A2" w:rsidRPr="00077C7C" w14:paraId="526F9AB2" w14:textId="77777777" w:rsidTr="00372D41">
        <w:trPr>
          <w:cantSplit/>
          <w:trHeight w:val="155"/>
          <w:tblHeader/>
        </w:trPr>
        <w:tc>
          <w:tcPr>
            <w:tcW w:w="3409" w:type="dxa"/>
          </w:tcPr>
          <w:p w14:paraId="3F21F6C0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1503EB89" w14:textId="77777777" w:rsidR="008454A2" w:rsidRPr="000A7295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54A2" w:rsidRPr="00077C7C" w14:paraId="236B678C" w14:textId="77777777" w:rsidTr="00372D41">
        <w:trPr>
          <w:cantSplit/>
          <w:tblHeader/>
        </w:trPr>
        <w:tc>
          <w:tcPr>
            <w:tcW w:w="3409" w:type="dxa"/>
          </w:tcPr>
          <w:p w14:paraId="1E8E73C9" w14:textId="7C0B408B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วด</w:t>
            </w:r>
            <w:r w:rsidR="008D01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D0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60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8D01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28" w:type="dxa"/>
            <w:hideMark/>
          </w:tcPr>
          <w:p w14:paraId="59FCA6AE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4C93580C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BA5A158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2C2B96C5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1F43C954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68F531E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437450D5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604DD84A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256F71B7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3F6A435C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6FE01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454A2" w:rsidRPr="00077C7C" w14:paraId="5EA1A4D8" w14:textId="77777777" w:rsidTr="00372D41">
        <w:trPr>
          <w:cantSplit/>
          <w:tblHeader/>
        </w:trPr>
        <w:tc>
          <w:tcPr>
            <w:tcW w:w="3409" w:type="dxa"/>
            <w:vAlign w:val="center"/>
          </w:tcPr>
          <w:p w14:paraId="6A703103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6D15210B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54A2" w:rsidRPr="000A7295" w14:paraId="4DA2C4D6" w14:textId="77777777" w:rsidTr="00372D41">
        <w:trPr>
          <w:cantSplit/>
        </w:trPr>
        <w:tc>
          <w:tcPr>
            <w:tcW w:w="3409" w:type="dxa"/>
            <w:vAlign w:val="center"/>
          </w:tcPr>
          <w:p w14:paraId="7A3DEA6D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01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34575062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4B391F3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7F2E2A8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BEE1688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7E32E89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17CEA0E" w14:textId="77777777" w:rsidR="008454A2" w:rsidRPr="000A7295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02BDBFA" w14:textId="77777777" w:rsidR="008454A2" w:rsidRPr="000A7295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C423C" w:rsidRPr="00077C7C" w14:paraId="61B8B73C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866165D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7F74D8B4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40AA7963" w14:textId="22416591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6,902</w:t>
            </w:r>
          </w:p>
        </w:tc>
        <w:tc>
          <w:tcPr>
            <w:tcW w:w="183" w:type="dxa"/>
            <w:vAlign w:val="bottom"/>
          </w:tcPr>
          <w:p w14:paraId="66FF9883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68AD9B7" w14:textId="7775046A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2,504</w:t>
            </w:r>
          </w:p>
        </w:tc>
        <w:tc>
          <w:tcPr>
            <w:tcW w:w="179" w:type="dxa"/>
          </w:tcPr>
          <w:p w14:paraId="47CF328C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D30271" w14:textId="4BB8280C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411A43C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3D65CF3" w14:textId="5CA56566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9,406</w:t>
            </w:r>
          </w:p>
        </w:tc>
      </w:tr>
      <w:tr w:rsidR="00DC423C" w:rsidRPr="00077C7C" w14:paraId="3239047D" w14:textId="77777777" w:rsidTr="00D932C2">
        <w:trPr>
          <w:cantSplit/>
        </w:trPr>
        <w:tc>
          <w:tcPr>
            <w:tcW w:w="3409" w:type="dxa"/>
            <w:vAlign w:val="center"/>
            <w:hideMark/>
          </w:tcPr>
          <w:p w14:paraId="065A544A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0460A" w14:textId="1FEAF221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6,902</w:t>
            </w:r>
          </w:p>
        </w:tc>
        <w:tc>
          <w:tcPr>
            <w:tcW w:w="183" w:type="dxa"/>
          </w:tcPr>
          <w:p w14:paraId="526BDF73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8153F" w14:textId="662C36B6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2,504</w:t>
            </w:r>
          </w:p>
        </w:tc>
        <w:tc>
          <w:tcPr>
            <w:tcW w:w="179" w:type="dxa"/>
          </w:tcPr>
          <w:p w14:paraId="2703DCE4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DE9D9" w14:textId="5D49CAC6" w:rsidR="00DC423C" w:rsidRPr="005F2965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4410D91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21E16" w14:textId="568D421A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9,406</w:t>
            </w:r>
          </w:p>
        </w:tc>
      </w:tr>
      <w:tr w:rsidR="00DC423C" w:rsidRPr="00077C7C" w14:paraId="27C24D1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06E08B9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18ED4" w14:textId="22698B6C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(6,701)</w:t>
            </w:r>
          </w:p>
        </w:tc>
        <w:tc>
          <w:tcPr>
            <w:tcW w:w="183" w:type="dxa"/>
            <w:vAlign w:val="bottom"/>
          </w:tcPr>
          <w:p w14:paraId="5BE12AE3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837386E" w14:textId="1690F38C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(2,059)</w:t>
            </w:r>
          </w:p>
        </w:tc>
        <w:tc>
          <w:tcPr>
            <w:tcW w:w="179" w:type="dxa"/>
          </w:tcPr>
          <w:p w14:paraId="297CB85E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B9B0E9" w14:textId="3D124CB3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EC4AE6A" w14:textId="77777777" w:rsidR="00DC423C" w:rsidRPr="003F74F1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A63F532" w14:textId="6C49133D" w:rsidR="00DC423C" w:rsidRPr="003F74F1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(8,760)</w:t>
            </w:r>
          </w:p>
        </w:tc>
      </w:tr>
      <w:tr w:rsidR="00DC423C" w:rsidRPr="00077C7C" w14:paraId="342B0B35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64144199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ต้นทุนในการจัดจำหน่าย </w:t>
            </w:r>
          </w:p>
          <w:p w14:paraId="7825670A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DEEF061" w14:textId="637017A2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(206)</w:t>
            </w:r>
          </w:p>
        </w:tc>
        <w:tc>
          <w:tcPr>
            <w:tcW w:w="183" w:type="dxa"/>
            <w:vAlign w:val="bottom"/>
          </w:tcPr>
          <w:p w14:paraId="62889BEB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DD268AE" w14:textId="7E2358A0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(160)</w:t>
            </w:r>
          </w:p>
        </w:tc>
        <w:tc>
          <w:tcPr>
            <w:tcW w:w="179" w:type="dxa"/>
          </w:tcPr>
          <w:p w14:paraId="7C069AAC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468B2EB" w14:textId="02D05E66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4" w:type="dxa"/>
            <w:vAlign w:val="bottom"/>
          </w:tcPr>
          <w:p w14:paraId="5FA4B3B7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C8F6539" w14:textId="5BDCFA78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(367)</w:t>
            </w:r>
          </w:p>
        </w:tc>
      </w:tr>
      <w:tr w:rsidR="00DC423C" w:rsidRPr="00077C7C" w14:paraId="2B59777D" w14:textId="77777777" w:rsidTr="00372D41">
        <w:trPr>
          <w:cantSplit/>
        </w:trPr>
        <w:tc>
          <w:tcPr>
            <w:tcW w:w="3409" w:type="dxa"/>
            <w:vAlign w:val="bottom"/>
            <w:hideMark/>
          </w:tcPr>
          <w:p w14:paraId="780FBEE2" w14:textId="034A9200" w:rsidR="00DC423C" w:rsidRPr="008A7065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ก่อนต้นทุนทางการเงิน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0F1ACB6E" w14:textId="79666FB1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83" w:type="dxa"/>
            <w:vAlign w:val="bottom"/>
          </w:tcPr>
          <w:p w14:paraId="11FB0106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562F049" w14:textId="3FC3A206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179" w:type="dxa"/>
          </w:tcPr>
          <w:p w14:paraId="1FA907B3" w14:textId="77777777" w:rsidR="00DC423C" w:rsidRPr="00CA5A57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2991613" w14:textId="46917CA6" w:rsidR="00DC423C" w:rsidRPr="005F2965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184" w:type="dxa"/>
            <w:vAlign w:val="bottom"/>
          </w:tcPr>
          <w:p w14:paraId="35F0ABA6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CF5C37D" w14:textId="55B32B78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298</w:t>
            </w:r>
          </w:p>
        </w:tc>
      </w:tr>
      <w:tr w:rsidR="00DC423C" w:rsidRPr="00077C7C" w14:paraId="22F4E50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249D19A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04FAB699" w14:textId="16C052A2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" w:type="dxa"/>
            <w:vAlign w:val="bottom"/>
          </w:tcPr>
          <w:p w14:paraId="213BC128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C6DF081" w14:textId="5439C096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79" w:type="dxa"/>
          </w:tcPr>
          <w:p w14:paraId="70B03796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3517492" w14:textId="65F36584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6F1E146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85C2B46" w14:textId="2D048763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</w:p>
        </w:tc>
      </w:tr>
      <w:tr w:rsidR="00DC423C" w:rsidRPr="00077C7C" w14:paraId="0E7A20C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803647C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532B733" w14:textId="7DDAE8EA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183" w:type="dxa"/>
            <w:vAlign w:val="bottom"/>
          </w:tcPr>
          <w:p w14:paraId="25AAE450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805A12A" w14:textId="3A67A813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79" w:type="dxa"/>
          </w:tcPr>
          <w:p w14:paraId="7B048266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70B8175" w14:textId="6C17880C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F724FD5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F6D4844" w14:textId="781CF1A3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(26)</w:t>
            </w:r>
          </w:p>
        </w:tc>
      </w:tr>
      <w:tr w:rsidR="00DC423C" w:rsidRPr="00077C7C" w14:paraId="228B1DBF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E488ED1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409BD2EC" w14:textId="24223F6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(138)</w:t>
            </w:r>
          </w:p>
        </w:tc>
        <w:tc>
          <w:tcPr>
            <w:tcW w:w="183" w:type="dxa"/>
            <w:vAlign w:val="bottom"/>
          </w:tcPr>
          <w:p w14:paraId="34F79043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8661CBB" w14:textId="005A69B0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(121)</w:t>
            </w:r>
          </w:p>
        </w:tc>
        <w:tc>
          <w:tcPr>
            <w:tcW w:w="179" w:type="dxa"/>
          </w:tcPr>
          <w:p w14:paraId="2068E2DD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2D40336" w14:textId="53F1F4FF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A8C2108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DC17D4" w14:textId="7EFD29E5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(259)</w:t>
            </w:r>
          </w:p>
        </w:tc>
      </w:tr>
      <w:tr w:rsidR="00DC423C" w:rsidRPr="00077C7C" w14:paraId="3CFABFED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4E00FA6F" w14:textId="486F21DD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ของการร่วมค้า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16944A32" w14:textId="4A0511EC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1EF19C8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CBD01A5" w14:textId="23C45F1F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9" w:type="dxa"/>
          </w:tcPr>
          <w:p w14:paraId="59F4F7AC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CE6E6F" w14:textId="263428FD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4" w:type="dxa"/>
            <w:vAlign w:val="bottom"/>
          </w:tcPr>
          <w:p w14:paraId="7B6F4FD8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8570228" w14:textId="368199D0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</w:tr>
      <w:tr w:rsidR="00DC423C" w:rsidRPr="00077C7C" w14:paraId="2C413C38" w14:textId="77777777" w:rsidTr="00305DDC">
        <w:trPr>
          <w:cantSplit/>
        </w:trPr>
        <w:tc>
          <w:tcPr>
            <w:tcW w:w="3409" w:type="dxa"/>
            <w:vAlign w:val="center"/>
            <w:hideMark/>
          </w:tcPr>
          <w:p w14:paraId="7AA1C9A0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BC0F9DC" w14:textId="3082F41E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253E34C8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E7B978C" w14:textId="76CBB151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79" w:type="dxa"/>
          </w:tcPr>
          <w:p w14:paraId="4671CD38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6DAC4BF" w14:textId="58F770BF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1BAA056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FA5F1FC" w14:textId="2299DE16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</w:p>
        </w:tc>
      </w:tr>
      <w:tr w:rsidR="00DC423C" w:rsidRPr="00077C7C" w14:paraId="673A5234" w14:textId="77777777" w:rsidTr="00305DDC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5DB00ADB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59D5D95" w14:textId="5034819B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(133)</w:t>
            </w:r>
          </w:p>
        </w:tc>
        <w:tc>
          <w:tcPr>
            <w:tcW w:w="183" w:type="dxa"/>
            <w:vAlign w:val="bottom"/>
          </w:tcPr>
          <w:p w14:paraId="411BF7CB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8FDF857" w14:textId="638F939E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79" w:type="dxa"/>
          </w:tcPr>
          <w:p w14:paraId="722D1A63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475A40AD" w14:textId="3B946AE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4" w:type="dxa"/>
            <w:vAlign w:val="bottom"/>
          </w:tcPr>
          <w:p w14:paraId="6C6FF84C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1E957871" w14:textId="362D1661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</w:tr>
      <w:tr w:rsidR="00DC423C" w:rsidRPr="00077C7C" w14:paraId="6A4E2E10" w14:textId="77777777" w:rsidTr="00372D41">
        <w:trPr>
          <w:cantSplit/>
        </w:trPr>
        <w:tc>
          <w:tcPr>
            <w:tcW w:w="3409" w:type="dxa"/>
            <w:vAlign w:val="center"/>
          </w:tcPr>
          <w:p w14:paraId="437075D9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C65E152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B81D84F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F544084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E3BDE7F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9D3801B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1E68112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2F273B8" w14:textId="77777777" w:rsidR="00DC423C" w:rsidRPr="00077C7C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423C" w:rsidRPr="00FE1E01" w14:paraId="765D917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449FBF2" w14:textId="77777777" w:rsidR="00DC423C" w:rsidRPr="00FE1E01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35534E7A" w14:textId="4D207609" w:rsidR="00DC423C" w:rsidRPr="00FE1E01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(142)</w:t>
            </w:r>
          </w:p>
        </w:tc>
        <w:tc>
          <w:tcPr>
            <w:tcW w:w="183" w:type="dxa"/>
            <w:vAlign w:val="bottom"/>
          </w:tcPr>
          <w:p w14:paraId="57F676CF" w14:textId="77777777" w:rsidR="00DC423C" w:rsidRPr="00FE1E01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538D0E5" w14:textId="3E7ACB3E" w:rsidR="00DC423C" w:rsidRPr="00FE1E01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179" w:type="dxa"/>
          </w:tcPr>
          <w:p w14:paraId="0FB2B809" w14:textId="77777777" w:rsidR="00DC423C" w:rsidRPr="00FE1E01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64AF8C0" w14:textId="770C36F2" w:rsidR="00DC423C" w:rsidRPr="00FE1E01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4" w:type="dxa"/>
            <w:vAlign w:val="bottom"/>
          </w:tcPr>
          <w:p w14:paraId="1535C288" w14:textId="77777777" w:rsidR="00DC423C" w:rsidRPr="00FE1E01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A749AA5" w14:textId="3E1A5350" w:rsidR="00DC423C" w:rsidRPr="00FE1E01" w:rsidRDefault="00DC423C" w:rsidP="00DC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</w:tr>
    </w:tbl>
    <w:p w14:paraId="2DA08898" w14:textId="77777777" w:rsidR="003C5390" w:rsidRDefault="003C5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2EFDAD" w14:textId="6EF20D74" w:rsidR="00F3000E" w:rsidRPr="00616564" w:rsidRDefault="00F3000E" w:rsidP="00F3000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555E5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555E5B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555E5B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555E5B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77C7A02" w14:textId="77777777" w:rsidR="003C5390" w:rsidRDefault="003C5390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CFDD1D6" w14:textId="7060EFA8" w:rsidR="00721A7A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114657">
        <w:rPr>
          <w:rFonts w:asciiTheme="majorBidi" w:eastAsia="MS Mincho" w:hAnsiTheme="majorBidi" w:cstheme="majorBidi"/>
          <w:sz w:val="30"/>
          <w:szCs w:val="30"/>
          <w:cs/>
        </w:rPr>
        <w:t>บริษัทไม่มีหุ้นสามัญเทียบเท่าปรับลดในระหว่างงวด</w:t>
      </w:r>
      <w:r w:rsidR="008D0184">
        <w:rPr>
          <w:rFonts w:asciiTheme="majorBidi" w:eastAsia="MS Mincho" w:hAnsiTheme="majorBidi" w:cstheme="majorBidi" w:hint="cs"/>
          <w:sz w:val="30"/>
          <w:szCs w:val="30"/>
          <w:cs/>
        </w:rPr>
        <w:t>สามเดือนและหก</w:t>
      </w:r>
      <w:r w:rsidR="003550D7" w:rsidRPr="00114657">
        <w:rPr>
          <w:rFonts w:asciiTheme="majorBidi" w:eastAsia="MS Mincho" w:hAnsiTheme="majorBidi" w:cstheme="majorBidi"/>
          <w:sz w:val="30"/>
          <w:szCs w:val="30"/>
          <w:cs/>
        </w:rPr>
        <w:t>เดือน</w:t>
      </w:r>
      <w:r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สิ้นสุดวันที่ </w:t>
      </w:r>
      <w:r w:rsidR="001D4979" w:rsidRPr="00114657">
        <w:rPr>
          <w:rFonts w:asciiTheme="majorBidi" w:eastAsia="MS Mincho" w:hAnsiTheme="majorBidi" w:cstheme="majorBidi"/>
          <w:sz w:val="30"/>
          <w:szCs w:val="30"/>
        </w:rPr>
        <w:t>3</w:t>
      </w:r>
      <w:r w:rsidR="008D0184">
        <w:rPr>
          <w:rFonts w:asciiTheme="majorBidi" w:eastAsia="MS Mincho" w:hAnsiTheme="majorBidi" w:cstheme="majorBidi"/>
          <w:sz w:val="30"/>
          <w:szCs w:val="30"/>
        </w:rPr>
        <w:t xml:space="preserve">0 </w:t>
      </w:r>
      <w:r w:rsidR="008D0184">
        <w:rPr>
          <w:rFonts w:asciiTheme="majorBidi" w:eastAsia="MS Mincho" w:hAnsiTheme="majorBidi" w:cstheme="majorBidi" w:hint="cs"/>
          <w:sz w:val="30"/>
          <w:szCs w:val="30"/>
          <w:cs/>
        </w:rPr>
        <w:t>มิถุนายน</w:t>
      </w:r>
      <w:r w:rsidR="003C5390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AA1075" w:rsidRPr="00114657">
        <w:rPr>
          <w:rFonts w:asciiTheme="majorBidi" w:eastAsia="MS Mincho" w:hAnsiTheme="majorBidi" w:cstheme="majorBidi"/>
          <w:sz w:val="30"/>
          <w:szCs w:val="30"/>
        </w:rPr>
        <w:t>256</w:t>
      </w:r>
      <w:r w:rsidR="005060CE" w:rsidRPr="00114657">
        <w:rPr>
          <w:rFonts w:asciiTheme="majorBidi" w:eastAsia="MS Mincho" w:hAnsiTheme="majorBidi" w:cstheme="majorBidi"/>
          <w:sz w:val="30"/>
          <w:szCs w:val="30"/>
        </w:rPr>
        <w:t>7</w:t>
      </w:r>
      <w:r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 และ </w:t>
      </w:r>
      <w:r w:rsidR="00AA1075" w:rsidRPr="00114657">
        <w:rPr>
          <w:rFonts w:asciiTheme="majorBidi" w:eastAsia="MS Mincho" w:hAnsiTheme="majorBidi" w:cstheme="majorBidi"/>
          <w:sz w:val="30"/>
          <w:szCs w:val="30"/>
        </w:rPr>
        <w:t>256</w:t>
      </w:r>
      <w:r w:rsidR="005060CE" w:rsidRPr="00114657">
        <w:rPr>
          <w:rFonts w:asciiTheme="majorBidi" w:eastAsia="MS Mincho" w:hAnsiTheme="majorBidi" w:cstheme="majorBidi"/>
          <w:sz w:val="30"/>
          <w:szCs w:val="30"/>
        </w:rPr>
        <w:t>6</w:t>
      </w:r>
      <w:r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 ดังนั้น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กำไร</w:t>
      </w:r>
      <w:r w:rsidR="008745E4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8745E4" w:rsidRPr="00114657">
        <w:rPr>
          <w:rFonts w:asciiTheme="majorBidi" w:eastAsia="MS Mincho" w:hAnsiTheme="majorBidi" w:cstheme="majorBidi"/>
          <w:sz w:val="30"/>
          <w:szCs w:val="30"/>
        </w:rPr>
        <w:t>(</w:t>
      </w:r>
      <w:r w:rsidR="008745E4" w:rsidRPr="00114657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8745E4" w:rsidRPr="00114657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ต่อหุ้นปรับลดจึงเท่ากับกำไร</w:t>
      </w:r>
      <w:r w:rsidR="003D5848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3D5848" w:rsidRPr="00114657">
        <w:rPr>
          <w:rFonts w:asciiTheme="majorBidi" w:eastAsia="MS Mincho" w:hAnsiTheme="majorBidi" w:cstheme="majorBidi"/>
          <w:sz w:val="30"/>
          <w:szCs w:val="30"/>
        </w:rPr>
        <w:t>(</w:t>
      </w:r>
      <w:r w:rsidR="003D5848" w:rsidRPr="00114657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3D5848" w:rsidRPr="00114657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ต่อหุ้นขั้นพื้นฐาน</w:t>
      </w:r>
    </w:p>
    <w:p w14:paraId="44ABAE83" w14:textId="77777777" w:rsidR="00C81EAD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30"/>
          <w:szCs w:val="30"/>
        </w:rPr>
      </w:pPr>
    </w:p>
    <w:p w14:paraId="13A92D36" w14:textId="77777777" w:rsidR="003E5BAE" w:rsidRDefault="003E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8150CA8" w14:textId="77777777" w:rsidR="008D0184" w:rsidRDefault="008D0184" w:rsidP="008D01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7A9349FE" w14:textId="77777777" w:rsidR="008D0184" w:rsidRDefault="008D0184" w:rsidP="008D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530"/>
        <w:gridCol w:w="1282"/>
        <w:gridCol w:w="231"/>
        <w:gridCol w:w="1547"/>
      </w:tblGrid>
      <w:tr w:rsidR="008D0184" w14:paraId="4C75456E" w14:textId="77777777" w:rsidTr="008D0184">
        <w:trPr>
          <w:tblHeader/>
        </w:trPr>
        <w:tc>
          <w:tcPr>
            <w:tcW w:w="3240" w:type="dxa"/>
            <w:vAlign w:val="bottom"/>
          </w:tcPr>
          <w:p w14:paraId="7F8A819E" w14:textId="77777777" w:rsidR="008D0184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7F9B7D69" w14:textId="77777777" w:rsidR="008D0184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0B271E75" w14:textId="77777777" w:rsidR="008D0184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  <w:hideMark/>
          </w:tcPr>
          <w:p w14:paraId="76C824F9" w14:textId="77777777" w:rsidR="008D0184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73F66AE" w14:textId="77777777" w:rsidR="008D0184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  <w:hideMark/>
          </w:tcPr>
          <w:p w14:paraId="565315B9" w14:textId="77777777" w:rsidR="008D0184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D0184" w14:paraId="42D1DC8D" w14:textId="77777777" w:rsidTr="008D0184">
        <w:trPr>
          <w:trHeight w:val="317"/>
          <w:tblHeader/>
        </w:trPr>
        <w:tc>
          <w:tcPr>
            <w:tcW w:w="3240" w:type="dxa"/>
          </w:tcPr>
          <w:p w14:paraId="49F56407" w14:textId="77777777" w:rsidR="008D0184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0B3CED" w14:textId="77777777" w:rsidR="008D0184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82D4EE0" w14:textId="77777777" w:rsidR="008D0184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5D37CE1A" w14:textId="77777777" w:rsidR="008D0184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0EA9669" w14:textId="77777777" w:rsidR="008D0184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7" w:type="dxa"/>
            <w:hideMark/>
          </w:tcPr>
          <w:p w14:paraId="02990141" w14:textId="77777777" w:rsidR="008D0184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0184" w14:paraId="7FE30488" w14:textId="77777777" w:rsidTr="008D0184">
        <w:tc>
          <w:tcPr>
            <w:tcW w:w="3240" w:type="dxa"/>
            <w:hideMark/>
          </w:tcPr>
          <w:p w14:paraId="54495940" w14:textId="402F893B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1CF1BC80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00D94296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29DC1DEE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C74F818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2E5EA4BF" w14:textId="77777777" w:rsidR="008D0184" w:rsidRDefault="008D0184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184" w14:paraId="5D5753F8" w14:textId="77777777" w:rsidTr="008D0184">
        <w:tc>
          <w:tcPr>
            <w:tcW w:w="3240" w:type="dxa"/>
            <w:hideMark/>
          </w:tcPr>
          <w:p w14:paraId="4331CABE" w14:textId="5D90FA4B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hideMark/>
          </w:tcPr>
          <w:p w14:paraId="683BC63E" w14:textId="0B50464A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hideMark/>
          </w:tcPr>
          <w:p w14:paraId="583135F4" w14:textId="5A6A335A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  <w:hideMark/>
          </w:tcPr>
          <w:p w14:paraId="72EFAE06" w14:textId="4FAA94FE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A390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31" w:type="dxa"/>
          </w:tcPr>
          <w:p w14:paraId="6FF41AF5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hideMark/>
          </w:tcPr>
          <w:p w14:paraId="02BB0FBC" w14:textId="72702C5C" w:rsidR="008D0184" w:rsidRDefault="008D0184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255.92</w:t>
            </w:r>
          </w:p>
        </w:tc>
      </w:tr>
    </w:tbl>
    <w:p w14:paraId="49CCE508" w14:textId="77777777" w:rsidR="008D0184" w:rsidRDefault="008D0184" w:rsidP="008D01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6218FA8" w14:textId="774C6BB5" w:rsidR="007618BA" w:rsidRPr="003C5390" w:rsidRDefault="000528F1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C539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29EC16CE" w14:textId="4ED25F18" w:rsidR="00EF6D14" w:rsidRPr="003C5390" w:rsidRDefault="00EF6D14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30"/>
          <w:szCs w:val="30"/>
        </w:rPr>
      </w:pPr>
    </w:p>
    <w:p w14:paraId="77970BE2" w14:textId="06E751D8" w:rsidR="000A7295" w:rsidRPr="003C5390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cs/>
        </w:rPr>
      </w:pPr>
      <w:r w:rsidRPr="003C5390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D4E3092" w14:textId="77777777" w:rsidR="000A7295" w:rsidRPr="003C5390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A7F9DEC" w14:textId="405CF029" w:rsidR="00936A0A" w:rsidRPr="003C5390" w:rsidRDefault="00936A0A" w:rsidP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 ลูกหนี้อื่น</w:t>
      </w:r>
      <w:r w:rsidRPr="003C5390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D162AF" w:rsidRPr="003C5390">
        <w:rPr>
          <w:rFonts w:asciiTheme="majorBidi" w:eastAsia="MS Mincho" w:hAnsiTheme="majorBidi" w:cstheme="majorBidi"/>
          <w:sz w:val="30"/>
          <w:szCs w:val="30"/>
          <w:cs/>
        </w:rPr>
        <w:t>เงินฝาก</w:t>
      </w:r>
      <w:r w:rsidR="004F3FEF" w:rsidRPr="003C5390">
        <w:rPr>
          <w:rFonts w:asciiTheme="majorBidi" w:eastAsia="MS Mincho" w:hAnsiTheme="majorBidi" w:cstheme="majorBidi" w:hint="cs"/>
          <w:sz w:val="30"/>
          <w:szCs w:val="30"/>
          <w:cs/>
        </w:rPr>
        <w:t>กับสถาบันการเงินที่ใช้เป็นหลักประกัน</w:t>
      </w:r>
      <w:r w:rsidR="00D162AF"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เจ้าหนี้การค้า เจ้าหนี้อื่น </w:t>
      </w:r>
      <w:r w:rsidR="00BE7F3A" w:rsidRPr="003C5390">
        <w:rPr>
          <w:rFonts w:asciiTheme="majorBidi" w:eastAsia="MS Mincho" w:hAnsiTheme="majorBidi" w:cstheme="majorBidi" w:hint="cs"/>
          <w:sz w:val="30"/>
          <w:szCs w:val="30"/>
          <w:cs/>
        </w:rPr>
        <w:t>และ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เจ้าหนี้ผู้รับเหมาก่อสร้าง ซึ่งวั</w:t>
      </w:r>
      <w:r w:rsidR="004F3FEF" w:rsidRPr="003C5390">
        <w:rPr>
          <w:rFonts w:asciiTheme="majorBidi" w:eastAsia="MS Mincho" w:hAnsiTheme="majorBidi" w:cstheme="majorBidi" w:hint="cs"/>
          <w:sz w:val="30"/>
          <w:szCs w:val="30"/>
          <w:cs/>
        </w:rPr>
        <w:t>ด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ด้วยราคาทุนตัดจำหน่ายมีมูลค่าใกล้เคียงกับมูลค่ายุติธรรมเนื่องจากมีระยะเวลาครบกำหนดที่สั้น</w:t>
      </w:r>
    </w:p>
    <w:p w14:paraId="08D57502" w14:textId="77777777" w:rsidR="008B5CBE" w:rsidRPr="003C5390" w:rsidRDefault="008B5CBE" w:rsidP="008B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F53F0CB" w14:textId="56160B19" w:rsidR="00634E17" w:rsidRDefault="00813B87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</w:t>
      </w:r>
      <w:r w:rsidR="007618BA" w:rsidRPr="003C5390">
        <w:rPr>
          <w:rFonts w:asciiTheme="majorBidi" w:eastAsia="MS Mincho" w:hAnsiTheme="majorBidi" w:cstheme="majorBidi"/>
          <w:sz w:val="30"/>
          <w:szCs w:val="30"/>
          <w:cs/>
        </w:rPr>
        <w:t>ตามบัญชีของเงินกู้ยืมระยะยาวจากสถาบันการเงินที่มีอัต</w:t>
      </w:r>
      <w:r w:rsidR="007205EA" w:rsidRPr="003C5390">
        <w:rPr>
          <w:rFonts w:asciiTheme="majorBidi" w:eastAsia="MS Mincho" w:hAnsiTheme="majorBidi" w:cstheme="majorBidi"/>
          <w:sz w:val="30"/>
          <w:szCs w:val="30"/>
          <w:cs/>
        </w:rPr>
        <w:t>ราดอกเบี้ยลอยตัว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และหนี้สินตามสัญญาเช่า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ซึ่ง</w:t>
      </w:r>
      <w:r w:rsidR="0014167B" w:rsidRPr="003C5390">
        <w:rPr>
          <w:rFonts w:asciiTheme="majorBidi" w:eastAsia="MS Mincho" w:hAnsiTheme="majorBidi" w:cstheme="majorBidi"/>
          <w:sz w:val="30"/>
          <w:szCs w:val="30"/>
        </w:rPr>
        <w:br/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วัดมูลค่าด้วยราคาทุน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ตัด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จำหน่าย</w:t>
      </w:r>
      <w:r w:rsidR="00C17A72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มีมูลค่า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ใกล้เคียงกับ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มูลค่ายุติธรรมโดยประมาณ</w:t>
      </w:r>
    </w:p>
    <w:p w14:paraId="26B4AFD3" w14:textId="77777777" w:rsidR="00305DDC" w:rsidRPr="001D320D" w:rsidRDefault="00305DD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1"/>
        <w:gridCol w:w="243"/>
        <w:gridCol w:w="1024"/>
        <w:gridCol w:w="236"/>
        <w:gridCol w:w="1306"/>
        <w:gridCol w:w="238"/>
        <w:gridCol w:w="589"/>
        <w:gridCol w:w="243"/>
        <w:gridCol w:w="729"/>
        <w:gridCol w:w="243"/>
        <w:gridCol w:w="567"/>
        <w:gridCol w:w="268"/>
        <w:gridCol w:w="713"/>
      </w:tblGrid>
      <w:tr w:rsidR="003B62D5" w:rsidRPr="00E73590" w14:paraId="72B7F17F" w14:textId="77777777" w:rsidTr="00741DAF">
        <w:trPr>
          <w:trHeight w:val="261"/>
          <w:tblHeader/>
        </w:trPr>
        <w:tc>
          <w:tcPr>
            <w:tcW w:w="2961" w:type="dxa"/>
            <w:vAlign w:val="bottom"/>
          </w:tcPr>
          <w:p w14:paraId="61EE0C1D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0C610A03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56" w:type="dxa"/>
            <w:gridSpan w:val="11"/>
          </w:tcPr>
          <w:p w14:paraId="18EDB7FC" w14:textId="1A3129AC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B62D5" w:rsidRPr="00E73590" w14:paraId="029F00FE" w14:textId="77777777" w:rsidTr="00741DAF">
        <w:trPr>
          <w:trHeight w:val="261"/>
          <w:tblHeader/>
        </w:trPr>
        <w:tc>
          <w:tcPr>
            <w:tcW w:w="2961" w:type="dxa"/>
            <w:vAlign w:val="bottom"/>
          </w:tcPr>
          <w:p w14:paraId="15B882C2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379897E6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6" w:type="dxa"/>
            <w:gridSpan w:val="3"/>
          </w:tcPr>
          <w:p w14:paraId="74B8542A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5E81D5E7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52" w:type="dxa"/>
            <w:gridSpan w:val="7"/>
            <w:vAlign w:val="bottom"/>
          </w:tcPr>
          <w:p w14:paraId="35F7E87E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B7B4B" w:rsidRPr="00E73590" w14:paraId="46314D7C" w14:textId="77777777" w:rsidTr="00741DAF">
        <w:trPr>
          <w:trHeight w:val="261"/>
          <w:tblHeader/>
        </w:trPr>
        <w:tc>
          <w:tcPr>
            <w:tcW w:w="2961" w:type="dxa"/>
            <w:vAlign w:val="bottom"/>
            <w:hideMark/>
          </w:tcPr>
          <w:p w14:paraId="28F5D43C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74E7720A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56FB664" w14:textId="77777777" w:rsidR="00D12CBD" w:rsidRPr="00CC4592" w:rsidRDefault="00D12CBD" w:rsidP="00D12C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เครื่องมือที่ใช้ในการป้องกัน</w:t>
            </w:r>
          </w:p>
          <w:p w14:paraId="3B459807" w14:textId="34BA3A70" w:rsidR="003B62D5" w:rsidRPr="00CC4592" w:rsidRDefault="00D12CBD" w:rsidP="00D12C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79DBD1F8" w14:textId="31E863B3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  <w:hideMark/>
          </w:tcPr>
          <w:p w14:paraId="01131594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38" w:type="dxa"/>
          </w:tcPr>
          <w:p w14:paraId="542F7341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  <w:vAlign w:val="bottom"/>
            <w:hideMark/>
          </w:tcPr>
          <w:p w14:paraId="3B657010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3" w:type="dxa"/>
          </w:tcPr>
          <w:p w14:paraId="3D88E6E3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  <w:vAlign w:val="bottom"/>
            <w:hideMark/>
          </w:tcPr>
          <w:p w14:paraId="480E5A79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43" w:type="dxa"/>
          </w:tcPr>
          <w:p w14:paraId="69B19CC9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  <w:hideMark/>
          </w:tcPr>
          <w:p w14:paraId="5DD8BA23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68" w:type="dxa"/>
          </w:tcPr>
          <w:p w14:paraId="5E69B8DD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3" w:type="dxa"/>
            <w:vAlign w:val="bottom"/>
            <w:hideMark/>
          </w:tcPr>
          <w:p w14:paraId="18E5E28F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B62D5" w:rsidRPr="00E929AB" w14:paraId="56FF2D5B" w14:textId="77777777" w:rsidTr="00741DAF">
        <w:trPr>
          <w:trHeight w:val="261"/>
          <w:tblHeader/>
        </w:trPr>
        <w:tc>
          <w:tcPr>
            <w:tcW w:w="2961" w:type="dxa"/>
            <w:vAlign w:val="bottom"/>
          </w:tcPr>
          <w:p w14:paraId="6C765719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4E587B0A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52A9C174" w14:textId="6E0EF1A0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2F85E1C" w14:textId="77E621C0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9"/>
            <w:vAlign w:val="bottom"/>
          </w:tcPr>
          <w:p w14:paraId="5D3F0DBF" w14:textId="3B695089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="00C0221A" w:rsidRPr="00CC459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8B7B4B" w:rsidRPr="00E73590" w14:paraId="6B3B8293" w14:textId="77777777" w:rsidTr="00741DAF">
        <w:trPr>
          <w:trHeight w:val="261"/>
        </w:trPr>
        <w:tc>
          <w:tcPr>
            <w:tcW w:w="2961" w:type="dxa"/>
          </w:tcPr>
          <w:p w14:paraId="167BD527" w14:textId="31A0E4D1" w:rsidR="003B62D5" w:rsidRPr="00CC4592" w:rsidRDefault="003B62D5" w:rsidP="00A046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8D01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8D018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2BD2DBA1" w14:textId="77777777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C9B5C83" w14:textId="33750879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ACEB86" w14:textId="556F5EF9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2FD4298E" w14:textId="77777777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94AF710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4BF50FC8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6B45F3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5672A09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1C45BEF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5507B04C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23033099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4C6C2104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0A9" w:rsidRPr="00E73590" w14:paraId="61093EA7" w14:textId="77777777" w:rsidTr="00741DAF">
        <w:trPr>
          <w:trHeight w:val="261"/>
        </w:trPr>
        <w:tc>
          <w:tcPr>
            <w:tcW w:w="2961" w:type="dxa"/>
          </w:tcPr>
          <w:p w14:paraId="389A6154" w14:textId="0D396B32" w:rsidR="006E60A9" w:rsidRPr="00D744C8" w:rsidRDefault="006E60A9" w:rsidP="006E60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</w:t>
            </w: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1594A9D6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34433D0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846776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481FCD9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CDFFA7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2ED57605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E1D7B2D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5C0B53A0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993F8A4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B68B68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20F2133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979644B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1EF9" w:rsidRPr="00E73590" w14:paraId="380E03C2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3AB5805C" w14:textId="6079B96F" w:rsidR="008A1EF9" w:rsidRPr="00D744C8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00A0E48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CD2B738" w14:textId="53EC3B0D" w:rsidR="008A1EF9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ACBE218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06" w:type="dxa"/>
          </w:tcPr>
          <w:p w14:paraId="3AAD8B36" w14:textId="3141F4B5" w:rsidR="008A1EF9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105</w:t>
            </w:r>
          </w:p>
        </w:tc>
        <w:tc>
          <w:tcPr>
            <w:tcW w:w="238" w:type="dxa"/>
          </w:tcPr>
          <w:p w14:paraId="2EC25DF3" w14:textId="77777777" w:rsidR="008A1EF9" w:rsidRPr="00CC4592" w:rsidRDefault="008A1EF9" w:rsidP="00E42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</w:tcPr>
          <w:p w14:paraId="719B0A1E" w14:textId="00F5E409" w:rsidR="008A1EF9" w:rsidRPr="00CC4592" w:rsidRDefault="00741DAF" w:rsidP="00E42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</w:tcPr>
          <w:p w14:paraId="63E00EBE" w14:textId="77777777" w:rsidR="008A1EF9" w:rsidRPr="00CC4592" w:rsidRDefault="008A1EF9" w:rsidP="00E42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</w:tcPr>
          <w:p w14:paraId="25A273F4" w14:textId="4DCAFECF" w:rsidR="008A1EF9" w:rsidRPr="00CC4592" w:rsidRDefault="00741DAF" w:rsidP="00E429B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105</w:t>
            </w:r>
          </w:p>
        </w:tc>
        <w:tc>
          <w:tcPr>
            <w:tcW w:w="243" w:type="dxa"/>
          </w:tcPr>
          <w:p w14:paraId="644724D1" w14:textId="77777777" w:rsidR="008A1EF9" w:rsidRPr="00CC4592" w:rsidRDefault="008A1EF9" w:rsidP="00E42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</w:tcPr>
          <w:p w14:paraId="185C4337" w14:textId="7DF72CD9" w:rsidR="008A1EF9" w:rsidRPr="00CC4592" w:rsidRDefault="00741DAF" w:rsidP="00E429BA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</w:tcPr>
          <w:p w14:paraId="268B4DEE" w14:textId="77777777" w:rsidR="008A1EF9" w:rsidRPr="00CC4592" w:rsidRDefault="008A1EF9" w:rsidP="00E42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3" w:type="dxa"/>
          </w:tcPr>
          <w:p w14:paraId="493958BC" w14:textId="3EB858EB" w:rsidR="008A1EF9" w:rsidRPr="00CC4592" w:rsidRDefault="00741DAF" w:rsidP="00E429BA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105</w:t>
            </w:r>
          </w:p>
        </w:tc>
      </w:tr>
      <w:tr w:rsidR="008A1EF9" w:rsidRPr="00E73590" w14:paraId="55AD29D8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2C76E60D" w14:textId="7BBF8E40" w:rsidR="008A1EF9" w:rsidRPr="00D744C8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202" w:right="-21" w:hanging="23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243" w:type="dxa"/>
          </w:tcPr>
          <w:p w14:paraId="6864516B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14446F5" w14:textId="77777777" w:rsidR="008A1EF9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9467C2" w14:textId="336EAEB6" w:rsidR="00741DAF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174</w:t>
            </w:r>
          </w:p>
        </w:tc>
        <w:tc>
          <w:tcPr>
            <w:tcW w:w="236" w:type="dxa"/>
          </w:tcPr>
          <w:p w14:paraId="375D8147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4DB48E1F" w14:textId="77777777" w:rsidR="008A1EF9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3547C1" w14:textId="22BD0A9D" w:rsidR="00741DAF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</w:tcPr>
          <w:p w14:paraId="2C0E6B1D" w14:textId="77777777" w:rsidR="008A1EF9" w:rsidRPr="00CC4592" w:rsidRDefault="008A1EF9" w:rsidP="008A1E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7793BBE" w14:textId="77777777" w:rsidR="00741DAF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30139F" w14:textId="10D5DC83" w:rsidR="008A1EF9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</w:tcPr>
          <w:p w14:paraId="0F6D9DAC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475A1A7D" w14:textId="77777777" w:rsidR="00741DAF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4679F7" w14:textId="7467A60C" w:rsidR="008A1EF9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174</w:t>
            </w:r>
          </w:p>
        </w:tc>
        <w:tc>
          <w:tcPr>
            <w:tcW w:w="243" w:type="dxa"/>
          </w:tcPr>
          <w:p w14:paraId="59C1F88F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BBC65F7" w14:textId="77777777" w:rsidR="008A1EF9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695B4C" w14:textId="72B22A49" w:rsidR="00741DAF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</w:tcPr>
          <w:p w14:paraId="41E021D0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7C35C095" w14:textId="77777777" w:rsidR="008A1EF9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7E1309" w14:textId="3268CC0C" w:rsidR="00741DAF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174</w:t>
            </w:r>
          </w:p>
        </w:tc>
      </w:tr>
      <w:tr w:rsidR="008A1EF9" w:rsidRPr="00E73590" w14:paraId="6BECE55B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6F2B1AAF" w14:textId="112EBB6F" w:rsidR="008A1EF9" w:rsidRPr="00D744C8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243" w:type="dxa"/>
          </w:tcPr>
          <w:p w14:paraId="63AB95E5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8A268CD" w14:textId="3FEC1E6D" w:rsidR="008A1EF9" w:rsidRPr="00E429BA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174</w:t>
            </w:r>
          </w:p>
        </w:tc>
        <w:tc>
          <w:tcPr>
            <w:tcW w:w="236" w:type="dxa"/>
          </w:tcPr>
          <w:p w14:paraId="199B6EEB" w14:textId="77777777" w:rsidR="008A1EF9" w:rsidRPr="00E429BA" w:rsidRDefault="008A1EF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7AFAFD2B" w14:textId="4493F3CA" w:rsidR="008A1EF9" w:rsidRPr="00E429BA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105</w:t>
            </w:r>
          </w:p>
        </w:tc>
        <w:tc>
          <w:tcPr>
            <w:tcW w:w="238" w:type="dxa"/>
          </w:tcPr>
          <w:p w14:paraId="09CF459F" w14:textId="77777777" w:rsidR="008A1EF9" w:rsidRPr="00E429BA" w:rsidRDefault="008A1EF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</w:tcPr>
          <w:p w14:paraId="6FAEA6EC" w14:textId="7AFC756E" w:rsidR="008A1EF9" w:rsidRPr="00E429BA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</w:tcPr>
          <w:p w14:paraId="1A46947D" w14:textId="77777777" w:rsidR="008A1EF9" w:rsidRPr="00E429BA" w:rsidRDefault="008A1EF9" w:rsidP="00E429B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20BB307E" w14:textId="1DA0C3FE" w:rsidR="008A1EF9" w:rsidRPr="00E429BA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279</w:t>
            </w:r>
          </w:p>
        </w:tc>
        <w:tc>
          <w:tcPr>
            <w:tcW w:w="243" w:type="dxa"/>
          </w:tcPr>
          <w:p w14:paraId="48400446" w14:textId="77777777" w:rsidR="008A1EF9" w:rsidRPr="00E429BA" w:rsidRDefault="008A1EF9" w:rsidP="00E429B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14:paraId="5AF0DB9A" w14:textId="3B8BB74C" w:rsidR="008A1EF9" w:rsidRPr="00E429BA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</w:tcPr>
          <w:p w14:paraId="65258B8B" w14:textId="77777777" w:rsidR="008A1EF9" w:rsidRPr="00E429BA" w:rsidRDefault="008A1EF9" w:rsidP="00E429B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6C674336" w14:textId="0B3F16B2" w:rsidR="008A1EF9" w:rsidRPr="00E429BA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279</w:t>
            </w:r>
          </w:p>
        </w:tc>
      </w:tr>
      <w:tr w:rsidR="008A1EF9" w:rsidRPr="00E73590" w14:paraId="53412C18" w14:textId="77777777" w:rsidTr="00576594">
        <w:trPr>
          <w:trHeight w:val="261"/>
        </w:trPr>
        <w:tc>
          <w:tcPr>
            <w:tcW w:w="2961" w:type="dxa"/>
          </w:tcPr>
          <w:p w14:paraId="7847E451" w14:textId="77777777" w:rsidR="008A1EF9" w:rsidRPr="00D744C8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790EF6CD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4E1F0E95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87F4A90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</w:tcPr>
          <w:p w14:paraId="665C4762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7D2B68F8" w14:textId="77777777" w:rsidR="008A1EF9" w:rsidRPr="00CC4592" w:rsidRDefault="008A1EF9" w:rsidP="008A1E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double" w:sz="4" w:space="0" w:color="auto"/>
            </w:tcBorders>
          </w:tcPr>
          <w:p w14:paraId="0566E14B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56DD9CA3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</w:tcPr>
          <w:p w14:paraId="0ECF015E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3674390F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23BDB9FC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4094C19A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25D40E9C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76594" w:rsidRPr="00E73590" w14:paraId="187F94A8" w14:textId="77777777" w:rsidTr="00576594">
        <w:trPr>
          <w:trHeight w:val="261"/>
        </w:trPr>
        <w:tc>
          <w:tcPr>
            <w:tcW w:w="2961" w:type="dxa"/>
          </w:tcPr>
          <w:p w14:paraId="51482D2C" w14:textId="77777777" w:rsidR="00576594" w:rsidRPr="00D744C8" w:rsidRDefault="00576594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58F9CB92" w14:textId="77777777" w:rsidR="00576594" w:rsidRPr="00CC4592" w:rsidRDefault="00576594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2039109" w14:textId="77777777" w:rsidR="00576594" w:rsidRPr="00CC4592" w:rsidRDefault="00576594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DDFB672" w14:textId="77777777" w:rsidR="00576594" w:rsidRPr="00CC4592" w:rsidRDefault="00576594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6A672BC0" w14:textId="77777777" w:rsidR="00576594" w:rsidRPr="00CC4592" w:rsidRDefault="00576594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13064AA8" w14:textId="77777777" w:rsidR="00576594" w:rsidRPr="00CC4592" w:rsidRDefault="00576594" w:rsidP="008A1E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736AC3B4" w14:textId="77777777" w:rsidR="00576594" w:rsidRPr="00CC4592" w:rsidRDefault="00576594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61E2C4D4" w14:textId="77777777" w:rsidR="00576594" w:rsidRPr="00CC4592" w:rsidRDefault="00576594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53A5DD58" w14:textId="77777777" w:rsidR="00576594" w:rsidRPr="00CC4592" w:rsidRDefault="00576594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1D295B21" w14:textId="77777777" w:rsidR="00576594" w:rsidRPr="00CC4592" w:rsidRDefault="00576594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5699B284" w14:textId="77777777" w:rsidR="00576594" w:rsidRPr="00CC4592" w:rsidRDefault="00576594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61624E43" w14:textId="77777777" w:rsidR="00576594" w:rsidRPr="00CC4592" w:rsidRDefault="00576594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3615827" w14:textId="77777777" w:rsidR="00576594" w:rsidRPr="00CC4592" w:rsidRDefault="00576594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76594" w:rsidRPr="00E73590" w14:paraId="51B4C75B" w14:textId="77777777" w:rsidTr="00576594">
        <w:trPr>
          <w:trHeight w:val="261"/>
        </w:trPr>
        <w:tc>
          <w:tcPr>
            <w:tcW w:w="2961" w:type="dxa"/>
          </w:tcPr>
          <w:p w14:paraId="0C3B9D8B" w14:textId="77777777" w:rsidR="00576594" w:rsidRPr="00D744C8" w:rsidRDefault="00576594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66179D42" w14:textId="77777777" w:rsidR="00576594" w:rsidRPr="00CC4592" w:rsidRDefault="00576594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2F8DCEC" w14:textId="77777777" w:rsidR="00576594" w:rsidRPr="00CC4592" w:rsidRDefault="00576594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0400B73" w14:textId="77777777" w:rsidR="00576594" w:rsidRPr="00CC4592" w:rsidRDefault="00576594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403F9B9" w14:textId="77777777" w:rsidR="00576594" w:rsidRPr="00CC4592" w:rsidRDefault="00576594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278FD180" w14:textId="77777777" w:rsidR="00576594" w:rsidRPr="00CC4592" w:rsidRDefault="00576594" w:rsidP="008A1E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5364E42E" w14:textId="77777777" w:rsidR="00576594" w:rsidRPr="00CC4592" w:rsidRDefault="00576594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609299E4" w14:textId="77777777" w:rsidR="00576594" w:rsidRPr="00CC4592" w:rsidRDefault="00576594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7326B038" w14:textId="77777777" w:rsidR="00576594" w:rsidRPr="00CC4592" w:rsidRDefault="00576594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2E433FDE" w14:textId="77777777" w:rsidR="00576594" w:rsidRPr="00CC4592" w:rsidRDefault="00576594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64F5F44C" w14:textId="77777777" w:rsidR="00576594" w:rsidRPr="00CC4592" w:rsidRDefault="00576594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4AAA00D8" w14:textId="77777777" w:rsidR="00576594" w:rsidRPr="00CC4592" w:rsidRDefault="00576594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76EF3442" w14:textId="77777777" w:rsidR="00576594" w:rsidRPr="00CC4592" w:rsidRDefault="00576594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A1EF9" w:rsidRPr="00E73590" w14:paraId="7DA6D758" w14:textId="77777777" w:rsidTr="00741DAF">
        <w:trPr>
          <w:trHeight w:val="261"/>
        </w:trPr>
        <w:tc>
          <w:tcPr>
            <w:tcW w:w="2961" w:type="dxa"/>
          </w:tcPr>
          <w:p w14:paraId="630A5CAA" w14:textId="1F6D2B6D" w:rsidR="008A1EF9" w:rsidRPr="00D744C8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243" w:type="dxa"/>
          </w:tcPr>
          <w:p w14:paraId="1F91DC4C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9BD10B9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5375D21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57FC7F3F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0CAA7FF0" w14:textId="77777777" w:rsidR="008A1EF9" w:rsidRPr="00CC4592" w:rsidRDefault="008A1EF9" w:rsidP="008A1E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03FACAD2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47438958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04F8D182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588A2837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4735A477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6FF344F1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2A8B7FA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230E0" w:rsidRPr="00E73590" w14:paraId="28CE67C7" w14:textId="77777777" w:rsidTr="00741DAF">
        <w:trPr>
          <w:trHeight w:val="261"/>
        </w:trPr>
        <w:tc>
          <w:tcPr>
            <w:tcW w:w="2961" w:type="dxa"/>
            <w:vAlign w:val="bottom"/>
            <w:hideMark/>
          </w:tcPr>
          <w:p w14:paraId="650D1F5C" w14:textId="77777777" w:rsidR="00D230E0" w:rsidRPr="00CC4592" w:rsidRDefault="00D230E0" w:rsidP="00D230E0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DCFEDF6" w14:textId="77777777" w:rsidR="00D230E0" w:rsidRPr="00CC4592" w:rsidRDefault="00D230E0" w:rsidP="00D230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19820BA" w14:textId="0E565813" w:rsidR="00D230E0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79043B" w14:textId="5F38D033" w:rsidR="00D230E0" w:rsidRPr="00CC4592" w:rsidRDefault="00D230E0" w:rsidP="00D230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14A43649" w14:textId="4A8CFA11" w:rsidR="00D230E0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7AC342BE" w14:textId="77777777" w:rsidR="00D230E0" w:rsidRPr="00CC4592" w:rsidRDefault="00D230E0" w:rsidP="00D230E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  <w:vAlign w:val="bottom"/>
          </w:tcPr>
          <w:p w14:paraId="2FE46404" w14:textId="469AD0FE" w:rsidR="00D230E0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7DDC3FE" w14:textId="77777777" w:rsidR="00D230E0" w:rsidRPr="00CC4592" w:rsidRDefault="00D230E0" w:rsidP="00D230E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41B4DF9C" w14:textId="0CE75725" w:rsidR="00D230E0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52F33292" w14:textId="77777777" w:rsidR="00D230E0" w:rsidRPr="00CC4592" w:rsidRDefault="00D230E0" w:rsidP="00D230E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14:paraId="56E7EF24" w14:textId="33ABFE25" w:rsidR="00D230E0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ACE2BB2" w14:textId="77777777" w:rsidR="00D230E0" w:rsidRPr="00CC4592" w:rsidRDefault="00D230E0" w:rsidP="00D230E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726F098D" w14:textId="6FA584B0" w:rsidR="00D230E0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A1EF9" w:rsidRPr="00E73590" w14:paraId="0BA72672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1FE6EBB3" w14:textId="0AF651E4" w:rsidR="008A1EF9" w:rsidRPr="00CC4592" w:rsidRDefault="008A1EF9" w:rsidP="008A1EF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C459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243" w:type="dxa"/>
          </w:tcPr>
          <w:p w14:paraId="78ED01AC" w14:textId="77777777" w:rsidR="008A1EF9" w:rsidRPr="00CC4592" w:rsidRDefault="008A1EF9" w:rsidP="008A1E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76626E9" w14:textId="738CEA1A" w:rsidR="008A1EF9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17,447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4EF8332" w14:textId="77777777" w:rsidR="008A1EF9" w:rsidRPr="00CC4592" w:rsidRDefault="008A1EF9" w:rsidP="008A1E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53890B1A" w14:textId="7998AFFF" w:rsidR="008A1EF9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B7BBA8A" w14:textId="77777777" w:rsidR="008A1EF9" w:rsidRPr="00CC4592" w:rsidRDefault="008A1EF9" w:rsidP="008A1E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  <w:vAlign w:val="bottom"/>
          </w:tcPr>
          <w:p w14:paraId="64B00EA8" w14:textId="3C5087E6" w:rsidR="008A1EF9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12F2AA8" w14:textId="77777777" w:rsidR="008A1EF9" w:rsidRPr="00CC4592" w:rsidRDefault="008A1EF9" w:rsidP="008A1E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198450E4" w14:textId="4F949D9C" w:rsidR="008A1EF9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17,447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041FF6DA" w14:textId="77777777" w:rsidR="008A1EF9" w:rsidRPr="00CC4592" w:rsidRDefault="008A1EF9" w:rsidP="008A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594DA943" w14:textId="6E9A61EF" w:rsidR="008A1EF9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36365A8" w14:textId="77777777" w:rsidR="008A1EF9" w:rsidRPr="00CC4592" w:rsidRDefault="008A1EF9" w:rsidP="008A1E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673F8A3D" w14:textId="6824DE71" w:rsidR="008A1EF9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17,447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A1EF9" w:rsidRPr="00E73590" w14:paraId="294774E8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5048F1EA" w14:textId="1EC83A02" w:rsidR="008A1EF9" w:rsidRPr="00B8379A" w:rsidRDefault="008A1EF9" w:rsidP="008A1EF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43" w:type="dxa"/>
          </w:tcPr>
          <w:p w14:paraId="19757B25" w14:textId="77777777" w:rsidR="008A1EF9" w:rsidRPr="00D30BDE" w:rsidRDefault="008A1EF9" w:rsidP="008A1E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20BD0" w14:textId="64851240" w:rsidR="008A1EF9" w:rsidRPr="00986355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17,447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88C0E72" w14:textId="77777777" w:rsidR="008A1EF9" w:rsidRPr="00986355" w:rsidRDefault="008A1EF9" w:rsidP="008A1E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2E3C3" w14:textId="24F22C42" w:rsidR="008A1EF9" w:rsidRPr="00E429BA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0FB87A19" w14:textId="77777777" w:rsidR="008A1EF9" w:rsidRPr="00986355" w:rsidRDefault="008A1EF9" w:rsidP="008A1E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0C4C9" w14:textId="787A6468" w:rsidR="008A1EF9" w:rsidRPr="00986355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0FA133B" w14:textId="77777777" w:rsidR="008A1EF9" w:rsidRPr="00986355" w:rsidRDefault="008A1EF9" w:rsidP="008A1E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B1D3" w14:textId="0A9ADA51" w:rsidR="008A1EF9" w:rsidRPr="00986355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17,456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2F72BB01" w14:textId="77777777" w:rsidR="008A1EF9" w:rsidRPr="00986355" w:rsidRDefault="008A1EF9" w:rsidP="008A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D68D" w14:textId="71B602E8" w:rsidR="008A1EF9" w:rsidRPr="00B84711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33FBA1C" w14:textId="77777777" w:rsidR="008A1EF9" w:rsidRPr="00986355" w:rsidRDefault="008A1EF9" w:rsidP="008A1E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3AAAC" w14:textId="4FE53D58" w:rsidR="008A1EF9" w:rsidRPr="00986355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17,456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51F5CF26" w14:textId="5FABC248" w:rsidR="00C860C3" w:rsidRDefault="00C860C3" w:rsidP="001D497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1"/>
        <w:gridCol w:w="243"/>
        <w:gridCol w:w="1024"/>
        <w:gridCol w:w="236"/>
        <w:gridCol w:w="1306"/>
        <w:gridCol w:w="238"/>
        <w:gridCol w:w="562"/>
        <w:gridCol w:w="240"/>
        <w:gridCol w:w="723"/>
        <w:gridCol w:w="244"/>
        <w:gridCol w:w="602"/>
        <w:gridCol w:w="268"/>
        <w:gridCol w:w="713"/>
      </w:tblGrid>
      <w:tr w:rsidR="00150268" w:rsidRPr="00E73590" w14:paraId="00AB2070" w14:textId="77777777" w:rsidTr="004A345C">
        <w:trPr>
          <w:trHeight w:val="261"/>
          <w:tblHeader/>
        </w:trPr>
        <w:tc>
          <w:tcPr>
            <w:tcW w:w="2961" w:type="dxa"/>
            <w:vAlign w:val="bottom"/>
          </w:tcPr>
          <w:p w14:paraId="295C793A" w14:textId="77777777" w:rsidR="00150268" w:rsidRPr="00CC4592" w:rsidRDefault="00150268" w:rsidP="00F5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5BA37485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56" w:type="dxa"/>
            <w:gridSpan w:val="11"/>
          </w:tcPr>
          <w:p w14:paraId="28B9F2FA" w14:textId="4E928275" w:rsidR="00150268" w:rsidRPr="009A4FAF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="00C629F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เฉพาะกิจการ</w:t>
            </w:r>
          </w:p>
        </w:tc>
      </w:tr>
      <w:tr w:rsidR="00150268" w:rsidRPr="00E73590" w14:paraId="343F4BB7" w14:textId="77777777" w:rsidTr="004A345C">
        <w:trPr>
          <w:trHeight w:val="261"/>
          <w:tblHeader/>
        </w:trPr>
        <w:tc>
          <w:tcPr>
            <w:tcW w:w="2961" w:type="dxa"/>
            <w:vAlign w:val="bottom"/>
          </w:tcPr>
          <w:p w14:paraId="40082455" w14:textId="77777777" w:rsidR="00150268" w:rsidRPr="00CC4592" w:rsidRDefault="00150268" w:rsidP="00F5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13669AD6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6" w:type="dxa"/>
            <w:gridSpan w:val="3"/>
          </w:tcPr>
          <w:p w14:paraId="624ECD65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042A8ABD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52" w:type="dxa"/>
            <w:gridSpan w:val="7"/>
            <w:vAlign w:val="bottom"/>
          </w:tcPr>
          <w:p w14:paraId="6F192F7A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50268" w:rsidRPr="00E73590" w14:paraId="3DBE544E" w14:textId="77777777" w:rsidTr="004A345C">
        <w:trPr>
          <w:trHeight w:val="261"/>
          <w:tblHeader/>
        </w:trPr>
        <w:tc>
          <w:tcPr>
            <w:tcW w:w="2961" w:type="dxa"/>
            <w:vAlign w:val="bottom"/>
            <w:hideMark/>
          </w:tcPr>
          <w:p w14:paraId="7B4870A3" w14:textId="77777777" w:rsidR="00150268" w:rsidRPr="00CC4592" w:rsidRDefault="00150268" w:rsidP="00F5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25161028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5A769A95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เครื่องมือที่ใช้ในการป้องกัน</w:t>
            </w:r>
          </w:p>
          <w:p w14:paraId="13152DFC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2E91C695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  <w:hideMark/>
          </w:tcPr>
          <w:p w14:paraId="297C1826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38" w:type="dxa"/>
          </w:tcPr>
          <w:p w14:paraId="18B7315D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2" w:type="dxa"/>
            <w:vAlign w:val="bottom"/>
            <w:hideMark/>
          </w:tcPr>
          <w:p w14:paraId="46ED822B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0" w:type="dxa"/>
          </w:tcPr>
          <w:p w14:paraId="20A78D1B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vAlign w:val="bottom"/>
            <w:hideMark/>
          </w:tcPr>
          <w:p w14:paraId="56DD0459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44" w:type="dxa"/>
          </w:tcPr>
          <w:p w14:paraId="77FCA55E" w14:textId="77777777" w:rsidR="00150268" w:rsidRPr="00CC4592" w:rsidRDefault="00150268" w:rsidP="00F5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vAlign w:val="bottom"/>
            <w:hideMark/>
          </w:tcPr>
          <w:p w14:paraId="3260FB97" w14:textId="77777777" w:rsidR="00150268" w:rsidRPr="00CC4592" w:rsidRDefault="00150268" w:rsidP="00F5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68" w:type="dxa"/>
          </w:tcPr>
          <w:p w14:paraId="4DA08DD2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3" w:type="dxa"/>
            <w:vAlign w:val="bottom"/>
            <w:hideMark/>
          </w:tcPr>
          <w:p w14:paraId="236D9372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50268" w:rsidRPr="00E929AB" w14:paraId="7527C093" w14:textId="77777777" w:rsidTr="004A345C">
        <w:trPr>
          <w:trHeight w:val="261"/>
          <w:tblHeader/>
        </w:trPr>
        <w:tc>
          <w:tcPr>
            <w:tcW w:w="2961" w:type="dxa"/>
            <w:vAlign w:val="bottom"/>
          </w:tcPr>
          <w:p w14:paraId="49B510A6" w14:textId="77777777" w:rsidR="00150268" w:rsidRPr="00CC4592" w:rsidRDefault="00150268" w:rsidP="00F5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424C81C0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0C1A8D9A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B7012B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9"/>
            <w:vAlign w:val="bottom"/>
          </w:tcPr>
          <w:p w14:paraId="14B4BF9E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CC459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150268" w:rsidRPr="00E73590" w14:paraId="7F6E4BCB" w14:textId="77777777" w:rsidTr="004A345C">
        <w:trPr>
          <w:trHeight w:val="261"/>
        </w:trPr>
        <w:tc>
          <w:tcPr>
            <w:tcW w:w="2961" w:type="dxa"/>
          </w:tcPr>
          <w:p w14:paraId="1113BFBE" w14:textId="26DE6482" w:rsidR="00150268" w:rsidRPr="00CC4592" w:rsidRDefault="00150268" w:rsidP="00F503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8D01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8D018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3DAF84B6" w14:textId="77777777" w:rsidR="00150268" w:rsidRPr="00CC4592" w:rsidRDefault="00150268" w:rsidP="00F503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18305CC" w14:textId="77777777" w:rsidR="00150268" w:rsidRPr="00CC4592" w:rsidRDefault="00150268" w:rsidP="00F503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82281E" w14:textId="77777777" w:rsidR="00150268" w:rsidRPr="00CC4592" w:rsidRDefault="00150268" w:rsidP="00F503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E49EBE7" w14:textId="77777777" w:rsidR="00150268" w:rsidRPr="00CC4592" w:rsidRDefault="00150268" w:rsidP="00F503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4EBD111" w14:textId="77777777" w:rsidR="00150268" w:rsidRPr="00CC4592" w:rsidRDefault="00150268" w:rsidP="00F503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</w:tcPr>
          <w:p w14:paraId="35C02BFA" w14:textId="77777777" w:rsidR="00150268" w:rsidRPr="00CC4592" w:rsidRDefault="00150268" w:rsidP="00F503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863F581" w14:textId="77777777" w:rsidR="00150268" w:rsidRPr="00CC4592" w:rsidRDefault="00150268" w:rsidP="00F503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1DCE2DFB" w14:textId="77777777" w:rsidR="00150268" w:rsidRPr="00CC4592" w:rsidRDefault="00150268" w:rsidP="00F50337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09C6C10A" w14:textId="77777777" w:rsidR="00150268" w:rsidRPr="00CC4592" w:rsidRDefault="00150268" w:rsidP="00F503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</w:tcPr>
          <w:p w14:paraId="28E861B8" w14:textId="77777777" w:rsidR="00150268" w:rsidRPr="00CC4592" w:rsidRDefault="00150268" w:rsidP="00F50337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75F99573" w14:textId="77777777" w:rsidR="00150268" w:rsidRPr="00CC4592" w:rsidRDefault="00150268" w:rsidP="00F503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02E7532B" w14:textId="77777777" w:rsidR="00150268" w:rsidRPr="00CC4592" w:rsidRDefault="00150268" w:rsidP="00F5033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0268" w:rsidRPr="00E73590" w14:paraId="17FE663B" w14:textId="77777777" w:rsidTr="004A345C">
        <w:trPr>
          <w:trHeight w:val="261"/>
        </w:trPr>
        <w:tc>
          <w:tcPr>
            <w:tcW w:w="2961" w:type="dxa"/>
          </w:tcPr>
          <w:p w14:paraId="455EAD46" w14:textId="77777777" w:rsidR="00150268" w:rsidRPr="00D744C8" w:rsidRDefault="00150268" w:rsidP="00F503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</w:t>
            </w: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5C2A3104" w14:textId="77777777" w:rsidR="00150268" w:rsidRPr="00CC4592" w:rsidRDefault="00150268" w:rsidP="00F503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9A75772" w14:textId="07CA92F8" w:rsidR="00150268" w:rsidRPr="00CC4592" w:rsidRDefault="00150268" w:rsidP="00F503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D286F6" w14:textId="77777777" w:rsidR="00150268" w:rsidRPr="00CC4592" w:rsidRDefault="00150268" w:rsidP="00F503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E9036FA" w14:textId="0E55AC95" w:rsidR="00150268" w:rsidRPr="00CC4592" w:rsidRDefault="00150268" w:rsidP="00353628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D99E3B8" w14:textId="4D39D3AC" w:rsidR="00150268" w:rsidRPr="00CC4592" w:rsidRDefault="00150268" w:rsidP="00F503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</w:tcPr>
          <w:p w14:paraId="53C1EDF2" w14:textId="532D5D00" w:rsidR="00150268" w:rsidRPr="00CC4592" w:rsidRDefault="00150268" w:rsidP="00F95476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1D25087" w14:textId="0820093A" w:rsidR="00150268" w:rsidRPr="00CC4592" w:rsidRDefault="00150268" w:rsidP="00F503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0C682F4D" w14:textId="2E88DA59" w:rsidR="00150268" w:rsidRPr="00CC4592" w:rsidRDefault="00150268" w:rsidP="00F50337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13EB51CD" w14:textId="77777777" w:rsidR="00150268" w:rsidRPr="00CC4592" w:rsidRDefault="00150268" w:rsidP="00F503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</w:tcPr>
          <w:p w14:paraId="45ADDB1F" w14:textId="48EC5BC1" w:rsidR="00150268" w:rsidRPr="00CC4592" w:rsidRDefault="00150268" w:rsidP="005F1F7B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39BC1033" w14:textId="77777777" w:rsidR="00150268" w:rsidRPr="00CC4592" w:rsidRDefault="00150268" w:rsidP="00F503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7EC6497E" w14:textId="435FAFE9" w:rsidR="00150268" w:rsidRPr="00CC4592" w:rsidRDefault="00150268" w:rsidP="0087449D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704C" w:rsidRPr="00E73590" w14:paraId="1B471D74" w14:textId="77777777" w:rsidTr="004A345C">
        <w:trPr>
          <w:trHeight w:val="261"/>
        </w:trPr>
        <w:tc>
          <w:tcPr>
            <w:tcW w:w="2961" w:type="dxa"/>
            <w:vAlign w:val="bottom"/>
          </w:tcPr>
          <w:p w14:paraId="15A497DD" w14:textId="77777777" w:rsidR="002C704C" w:rsidRPr="00D744C8" w:rsidRDefault="002C704C" w:rsidP="002C704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662B620" w14:textId="77777777" w:rsidR="002C704C" w:rsidRPr="00CC4592" w:rsidRDefault="002C704C" w:rsidP="002C704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3F1D658" w14:textId="7B48D1A0" w:rsidR="002C704C" w:rsidRPr="00CC4592" w:rsidRDefault="002C704C" w:rsidP="002C704C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B8DD51" w14:textId="77777777" w:rsidR="002C704C" w:rsidRPr="00CC4592" w:rsidRDefault="002C704C" w:rsidP="002C704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20F1CE8" w14:textId="339EF20B" w:rsidR="002C704C" w:rsidRPr="00E429BA" w:rsidRDefault="002C704C" w:rsidP="002C704C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238" w:type="dxa"/>
          </w:tcPr>
          <w:p w14:paraId="68D4B7C3" w14:textId="77777777" w:rsidR="002C704C" w:rsidRPr="00CC4592" w:rsidRDefault="002C704C" w:rsidP="002C704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</w:tcPr>
          <w:p w14:paraId="439A989E" w14:textId="73B860D7" w:rsidR="002C704C" w:rsidRPr="00E429BA" w:rsidRDefault="002C704C" w:rsidP="002C704C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CDDCB01" w14:textId="77777777" w:rsidR="002C704C" w:rsidRPr="00CC4592" w:rsidRDefault="002C704C" w:rsidP="002C704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03C1A488" w14:textId="036817F0" w:rsidR="002C704C" w:rsidRPr="00E429BA" w:rsidRDefault="002C704C" w:rsidP="002C704C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244" w:type="dxa"/>
          </w:tcPr>
          <w:p w14:paraId="36D1AD9A" w14:textId="77777777" w:rsidR="002C704C" w:rsidRPr="00CC4592" w:rsidRDefault="002C704C" w:rsidP="002C704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</w:tcPr>
          <w:p w14:paraId="24FDCFA1" w14:textId="4B6B012B" w:rsidR="002C704C" w:rsidRPr="00E429BA" w:rsidRDefault="002C704C" w:rsidP="002C704C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8130F6F" w14:textId="77777777" w:rsidR="002C704C" w:rsidRPr="00CC4592" w:rsidRDefault="002C704C" w:rsidP="002C704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4E43D4CA" w14:textId="6318A430" w:rsidR="002C704C" w:rsidRPr="00E429BA" w:rsidRDefault="002C704C" w:rsidP="002C704C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</w:tr>
      <w:tr w:rsidR="00C032EB" w:rsidRPr="00E73590" w14:paraId="7BA1CA65" w14:textId="77777777" w:rsidTr="004A345C">
        <w:trPr>
          <w:trHeight w:val="261"/>
        </w:trPr>
        <w:tc>
          <w:tcPr>
            <w:tcW w:w="2961" w:type="dxa"/>
            <w:vAlign w:val="bottom"/>
          </w:tcPr>
          <w:p w14:paraId="3F5CE8C9" w14:textId="32561592" w:rsidR="00C032EB" w:rsidRPr="00D744C8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202" w:right="-21" w:hanging="23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สัญญาซื้อขายเงินตราต่างประเทศล่วงหน้าที่</w:t>
            </w:r>
            <w:r w:rsidR="002271CE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CC4592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ใช้ในการป้องกันความเสี่ยง</w:t>
            </w:r>
          </w:p>
        </w:tc>
        <w:tc>
          <w:tcPr>
            <w:tcW w:w="243" w:type="dxa"/>
          </w:tcPr>
          <w:p w14:paraId="6A5B4DBE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F6061FF" w14:textId="77777777" w:rsidR="00C032EB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C27359" w14:textId="4CBD0F2B" w:rsidR="00741DAF" w:rsidRPr="00CC4592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36" w:type="dxa"/>
          </w:tcPr>
          <w:p w14:paraId="7DD00ACC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5CEBCB95" w14:textId="77777777" w:rsidR="00C032EB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13B42C6" w14:textId="5CEE088A" w:rsidR="00741DAF" w:rsidRPr="00E429BA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97D79C6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6573F51F" w14:textId="77777777" w:rsidR="00C032EB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DB58495" w14:textId="2C8F801B" w:rsidR="00741DAF" w:rsidRPr="00E429BA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7AC384B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6BFD4399" w14:textId="77777777" w:rsidR="00C032EB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4F8924D" w14:textId="5D4AE14F" w:rsidR="00741DAF" w:rsidRPr="00E429BA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</w:t>
            </w:r>
          </w:p>
        </w:tc>
        <w:tc>
          <w:tcPr>
            <w:tcW w:w="244" w:type="dxa"/>
          </w:tcPr>
          <w:p w14:paraId="5F1173E1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1FF5FFB6" w14:textId="77777777" w:rsidR="00C032EB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B976BC2" w14:textId="3B5FAA88" w:rsidR="00741DAF" w:rsidRPr="00E429BA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B0DD655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075A9769" w14:textId="77777777" w:rsidR="00C032EB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CE44117" w14:textId="18E9112C" w:rsidR="00741DAF" w:rsidRPr="00E429BA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</w:t>
            </w:r>
          </w:p>
        </w:tc>
      </w:tr>
      <w:tr w:rsidR="00C032EB" w:rsidRPr="00E73590" w14:paraId="1EF13E3C" w14:textId="77777777" w:rsidTr="004A345C">
        <w:trPr>
          <w:trHeight w:val="261"/>
        </w:trPr>
        <w:tc>
          <w:tcPr>
            <w:tcW w:w="2961" w:type="dxa"/>
            <w:vAlign w:val="bottom"/>
          </w:tcPr>
          <w:p w14:paraId="08DE89FE" w14:textId="77777777" w:rsidR="00C032EB" w:rsidRPr="00D744C8" w:rsidRDefault="00C032EB" w:rsidP="00C032E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243" w:type="dxa"/>
          </w:tcPr>
          <w:p w14:paraId="5C608E25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F39F61B" w14:textId="3A44E54E" w:rsidR="00C032EB" w:rsidRPr="00F50337" w:rsidRDefault="00741DAF" w:rsidP="00C032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236" w:type="dxa"/>
          </w:tcPr>
          <w:p w14:paraId="6DA373C0" w14:textId="77777777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329C7607" w14:textId="360FE710" w:rsidR="00C032EB" w:rsidRPr="00F50337" w:rsidRDefault="00741DAF" w:rsidP="00C032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238" w:type="dxa"/>
          </w:tcPr>
          <w:p w14:paraId="3768A5F6" w14:textId="77777777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44B3A9C8" w14:textId="2A1F005E" w:rsidR="00C032EB" w:rsidRPr="00F50337" w:rsidRDefault="00741DAF" w:rsidP="00C032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118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B852836" w14:textId="77777777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7E646F30" w14:textId="435189C4" w:rsidR="00C032EB" w:rsidRPr="00F50337" w:rsidRDefault="00741DAF" w:rsidP="00C032EB">
            <w:pPr>
              <w:pStyle w:val="acctfourfigures"/>
              <w:tabs>
                <w:tab w:val="clear" w:pos="765"/>
                <w:tab w:val="decimal" w:pos="521"/>
                <w:tab w:val="decimal" w:pos="548"/>
                <w:tab w:val="decimal" w:pos="796"/>
              </w:tabs>
              <w:spacing w:line="240" w:lineRule="atLeast"/>
              <w:ind w:left="-82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279</w:t>
            </w:r>
          </w:p>
        </w:tc>
        <w:tc>
          <w:tcPr>
            <w:tcW w:w="244" w:type="dxa"/>
          </w:tcPr>
          <w:p w14:paraId="6E0A80E4" w14:textId="77777777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double" w:sz="4" w:space="0" w:color="auto"/>
            </w:tcBorders>
          </w:tcPr>
          <w:p w14:paraId="23FF9FCB" w14:textId="601DECD6" w:rsidR="00C032EB" w:rsidRPr="00F50337" w:rsidRDefault="00741DAF" w:rsidP="00C032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95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0A1F70E" w14:textId="77777777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008F926E" w14:textId="0140C994" w:rsidR="00C032EB" w:rsidRPr="00F50337" w:rsidRDefault="00741DAF" w:rsidP="00C032EB">
            <w:pPr>
              <w:pStyle w:val="acctfourfigures"/>
              <w:tabs>
                <w:tab w:val="clear" w:pos="765"/>
                <w:tab w:val="decimal" w:pos="521"/>
                <w:tab w:val="decimal" w:pos="602"/>
                <w:tab w:val="decimal" w:pos="796"/>
              </w:tabs>
              <w:spacing w:line="240" w:lineRule="atLeast"/>
              <w:ind w:left="-118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279</w:t>
            </w:r>
          </w:p>
        </w:tc>
      </w:tr>
      <w:tr w:rsidR="00C032EB" w:rsidRPr="00E73590" w14:paraId="382361C6" w14:textId="77777777" w:rsidTr="004A345C">
        <w:trPr>
          <w:trHeight w:val="261"/>
        </w:trPr>
        <w:tc>
          <w:tcPr>
            <w:tcW w:w="2961" w:type="dxa"/>
          </w:tcPr>
          <w:p w14:paraId="27ED4716" w14:textId="77777777" w:rsidR="00C032EB" w:rsidRPr="00D744C8" w:rsidRDefault="00C032EB" w:rsidP="00C032E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54CCDA50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51E023EA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CE98EF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</w:tcPr>
          <w:p w14:paraId="76CDC2E4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EBA9C43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double" w:sz="4" w:space="0" w:color="auto"/>
            </w:tcBorders>
          </w:tcPr>
          <w:p w14:paraId="6809A4DB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50662B0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7104E0D0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63317476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double" w:sz="4" w:space="0" w:color="auto"/>
            </w:tcBorders>
          </w:tcPr>
          <w:p w14:paraId="7B4DB818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6F9C59C4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5C2CA784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32EB" w:rsidRPr="00E73590" w14:paraId="6FD5B4A5" w14:textId="77777777" w:rsidTr="004A345C">
        <w:trPr>
          <w:trHeight w:val="261"/>
        </w:trPr>
        <w:tc>
          <w:tcPr>
            <w:tcW w:w="2961" w:type="dxa"/>
          </w:tcPr>
          <w:p w14:paraId="406AB535" w14:textId="77777777" w:rsidR="00C032EB" w:rsidRPr="00D744C8" w:rsidRDefault="00C032EB" w:rsidP="00C032E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3" w:type="dxa"/>
          </w:tcPr>
          <w:p w14:paraId="58B688A5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DA50C56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D73CBF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2F424ED1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DD68344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</w:tcPr>
          <w:p w14:paraId="49768B4A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3CA6993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6741287B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49BAEF18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</w:tcPr>
          <w:p w14:paraId="23734197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17A7F77A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1CDD0F3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20D9" w:rsidRPr="00E73590" w14:paraId="77C54C45" w14:textId="77777777" w:rsidTr="004A345C">
        <w:trPr>
          <w:trHeight w:val="261"/>
        </w:trPr>
        <w:tc>
          <w:tcPr>
            <w:tcW w:w="2961" w:type="dxa"/>
            <w:vAlign w:val="bottom"/>
            <w:hideMark/>
          </w:tcPr>
          <w:p w14:paraId="74800AE2" w14:textId="77777777" w:rsidR="003320D9" w:rsidRPr="00CC4592" w:rsidRDefault="003320D9" w:rsidP="003320D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F2E847F" w14:textId="77777777" w:rsidR="003320D9" w:rsidRPr="00CC4592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69DFAD7" w14:textId="0BFBCF53" w:rsidR="003320D9" w:rsidRPr="00CC4592" w:rsidRDefault="00741DAF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5ACE9F0" w14:textId="77777777" w:rsidR="003320D9" w:rsidRPr="00CC4592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6597823D" w14:textId="058D9ED9" w:rsidR="003320D9" w:rsidRPr="00CC4592" w:rsidRDefault="00741DAF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006C4724" w14:textId="77777777" w:rsidR="003320D9" w:rsidRPr="00CC4592" w:rsidRDefault="003320D9" w:rsidP="003320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  <w:vAlign w:val="bottom"/>
          </w:tcPr>
          <w:p w14:paraId="54F1CF8C" w14:textId="35F0F03E" w:rsidR="003320D9" w:rsidRPr="00741DAF" w:rsidRDefault="00741DAF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BB412CA" w14:textId="77777777" w:rsidR="003320D9" w:rsidRPr="00CC4592" w:rsidRDefault="003320D9" w:rsidP="003320D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2641A806" w14:textId="754360C9" w:rsidR="003320D9" w:rsidRPr="00CC4592" w:rsidRDefault="00741DAF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3FD7C373" w14:textId="77777777" w:rsidR="003320D9" w:rsidRPr="00CC4592" w:rsidRDefault="003320D9" w:rsidP="003320D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vAlign w:val="bottom"/>
          </w:tcPr>
          <w:p w14:paraId="5371E160" w14:textId="519958B3" w:rsidR="003320D9" w:rsidRPr="00741DAF" w:rsidRDefault="00741DAF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52E00E78" w14:textId="77777777" w:rsidR="003320D9" w:rsidRPr="00CC4592" w:rsidRDefault="003320D9" w:rsidP="003320D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7897EF53" w14:textId="42906F8B" w:rsidR="003320D9" w:rsidRPr="00CC4592" w:rsidRDefault="004A345C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3320D9" w:rsidRPr="00E73590" w14:paraId="44D03777" w14:textId="77777777" w:rsidTr="004A345C">
        <w:trPr>
          <w:trHeight w:val="261"/>
        </w:trPr>
        <w:tc>
          <w:tcPr>
            <w:tcW w:w="2961" w:type="dxa"/>
            <w:vAlign w:val="bottom"/>
          </w:tcPr>
          <w:p w14:paraId="0E180445" w14:textId="77777777" w:rsidR="003320D9" w:rsidRPr="00CC4592" w:rsidRDefault="003320D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202" w:right="-21" w:hanging="2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243" w:type="dxa"/>
          </w:tcPr>
          <w:p w14:paraId="4A688B48" w14:textId="77777777" w:rsidR="003320D9" w:rsidRPr="00CC4592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7B4162F" w14:textId="7881398D" w:rsidR="003320D9" w:rsidRPr="00CC4592" w:rsidRDefault="00741DAF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17,447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2C3D86C" w14:textId="77777777" w:rsidR="003320D9" w:rsidRPr="00CC4592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6E528EC8" w14:textId="2C6378FF" w:rsidR="003320D9" w:rsidRPr="00CC4592" w:rsidRDefault="00741DAF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703C8FE8" w14:textId="77777777" w:rsidR="003320D9" w:rsidRPr="00CC4592" w:rsidRDefault="003320D9" w:rsidP="003320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5E699DDB" w14:textId="4FF7ECE5" w:rsidR="003320D9" w:rsidRPr="00CC4592" w:rsidRDefault="00741DAF" w:rsidP="00E429BA">
            <w:pPr>
              <w:pStyle w:val="acctfourfigures"/>
              <w:tabs>
                <w:tab w:val="clear" w:pos="765"/>
                <w:tab w:val="decimal" w:pos="539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4D9CE07" w14:textId="77777777" w:rsidR="003320D9" w:rsidRPr="00CC4592" w:rsidRDefault="003320D9" w:rsidP="003320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02C19280" w14:textId="7BB7E863" w:rsidR="003320D9" w:rsidRPr="00CC4592" w:rsidRDefault="00741DAF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17,447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571DF591" w14:textId="77777777" w:rsidR="003320D9" w:rsidRPr="00CC4592" w:rsidRDefault="003320D9" w:rsidP="0033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336296F1" w14:textId="02ECB14F" w:rsidR="003320D9" w:rsidRPr="00CC4592" w:rsidRDefault="00741DAF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8456F2B" w14:textId="77777777" w:rsidR="003320D9" w:rsidRPr="00CC4592" w:rsidRDefault="003320D9" w:rsidP="003320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4AC6B9BC" w14:textId="7B9EBD88" w:rsidR="003320D9" w:rsidRPr="00CC4592" w:rsidRDefault="004A345C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17,447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3320D9" w:rsidRPr="00E73590" w14:paraId="2B47B1F7" w14:textId="77777777" w:rsidTr="004A345C">
        <w:trPr>
          <w:trHeight w:val="261"/>
        </w:trPr>
        <w:tc>
          <w:tcPr>
            <w:tcW w:w="2961" w:type="dxa"/>
            <w:vAlign w:val="bottom"/>
          </w:tcPr>
          <w:p w14:paraId="02ECA5BA" w14:textId="77777777" w:rsidR="003320D9" w:rsidRPr="00B8379A" w:rsidRDefault="003320D9" w:rsidP="003320D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43" w:type="dxa"/>
          </w:tcPr>
          <w:p w14:paraId="4B9E8DB6" w14:textId="77777777" w:rsidR="003320D9" w:rsidRPr="00D30BDE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F615A" w14:textId="677D8D3F" w:rsidR="003320D9" w:rsidRPr="00741DAF" w:rsidRDefault="00741DAF" w:rsidP="00741D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17,447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F368933" w14:textId="77777777" w:rsidR="003320D9" w:rsidRPr="00D30BDE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A124A" w14:textId="64DA8163" w:rsidR="003320D9" w:rsidRPr="00D30BDE" w:rsidRDefault="00741DAF" w:rsidP="003320D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60DC7387" w14:textId="77777777" w:rsidR="003320D9" w:rsidRPr="00D30BDE" w:rsidRDefault="003320D9" w:rsidP="003320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8E94C" w14:textId="2DA28C95" w:rsidR="003320D9" w:rsidRPr="009F2A6D" w:rsidRDefault="00741DAF" w:rsidP="00E429BA">
            <w:pPr>
              <w:pStyle w:val="acctfourfigures"/>
              <w:tabs>
                <w:tab w:val="clear" w:pos="765"/>
                <w:tab w:val="decimal" w:pos="539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C2AC79F" w14:textId="77777777" w:rsidR="003320D9" w:rsidRPr="00D30BDE" w:rsidRDefault="003320D9" w:rsidP="003320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915C0" w14:textId="1E7CEA17" w:rsidR="003320D9" w:rsidRPr="006A48C7" w:rsidRDefault="00741DAF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17,456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79042B4E" w14:textId="77777777" w:rsidR="003320D9" w:rsidRPr="00D30BDE" w:rsidRDefault="003320D9" w:rsidP="0033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E5742" w14:textId="4D5AD4DA" w:rsidR="003320D9" w:rsidRPr="00B84711" w:rsidRDefault="00741DAF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4B6645A2" w14:textId="77777777" w:rsidR="003320D9" w:rsidRPr="006A48C7" w:rsidRDefault="003320D9" w:rsidP="003320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A3CB5" w14:textId="511A633A" w:rsidR="003320D9" w:rsidRPr="00E429BA" w:rsidRDefault="00741DAF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17,456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56A09A6E" w14:textId="77777777" w:rsidR="008D0184" w:rsidRDefault="008D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6"/>
          <w:sz w:val="30"/>
          <w:szCs w:val="30"/>
          <w:cs/>
          <w:lang w:bidi="ar-SA"/>
        </w:rPr>
      </w:pPr>
    </w:p>
    <w:p w14:paraId="329F5ED4" w14:textId="77777777" w:rsidR="003F708A" w:rsidRDefault="003F708A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i/>
          <w:iCs/>
          <w:spacing w:val="6"/>
          <w:sz w:val="30"/>
          <w:szCs w:val="30"/>
          <w:lang w:val="en-US"/>
        </w:rPr>
        <w:br w:type="page"/>
      </w:r>
    </w:p>
    <w:p w14:paraId="598C7214" w14:textId="7F6DCEB1" w:rsidR="00A51F9A" w:rsidRPr="00616564" w:rsidRDefault="00A51F9A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 w:bidi="th-TH"/>
        </w:rPr>
      </w:pPr>
      <w:r w:rsidRPr="00616564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  <w:lastRenderedPageBreak/>
        <w:t>การวัดมูลค่ายุติธรรม</w:t>
      </w:r>
    </w:p>
    <w:p w14:paraId="2F530967" w14:textId="77777777" w:rsidR="009304FC" w:rsidRPr="00616564" w:rsidRDefault="009304FC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6C9B044A" w14:textId="200AFD83" w:rsidR="00305DDC" w:rsidRDefault="00A51F9A" w:rsidP="008D018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0AC5C2F" w14:textId="77777777" w:rsidR="003F708A" w:rsidRDefault="003F708A" w:rsidP="008D018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0081B79" w14:textId="40E2D5BB" w:rsidR="0002780D" w:rsidRPr="00616564" w:rsidRDefault="00B272A2" w:rsidP="008715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8715AF"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5D6A4BA1" w14:textId="79A37974" w:rsidR="00782DBA" w:rsidRPr="00305DDC" w:rsidRDefault="00782DBA" w:rsidP="00305D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0" w:firstLine="432"/>
        <w:jc w:val="thaiDistribute"/>
        <w:rPr>
          <w:rFonts w:asciiTheme="majorBidi" w:hAnsiTheme="majorBidi" w:cstheme="majorBidi"/>
          <w:spacing w:val="-2"/>
          <w:szCs w:val="18"/>
        </w:rPr>
      </w:pPr>
    </w:p>
    <w:p w14:paraId="0C603A0E" w14:textId="069B9955" w:rsidR="00917033" w:rsidRPr="00616564" w:rsidRDefault="00917033" w:rsidP="00E429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61656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ภาระผูกพัน</w:t>
      </w: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66"/>
        <w:gridCol w:w="236"/>
        <w:gridCol w:w="1124"/>
        <w:gridCol w:w="236"/>
        <w:gridCol w:w="1176"/>
        <w:gridCol w:w="236"/>
        <w:gridCol w:w="1139"/>
      </w:tblGrid>
      <w:tr w:rsidR="001D4979" w:rsidRPr="00616564" w14:paraId="5B1FCF0C" w14:textId="77777777" w:rsidTr="007B1FB3">
        <w:trPr>
          <w:tblHeader/>
        </w:trPr>
        <w:tc>
          <w:tcPr>
            <w:tcW w:w="2113" w:type="pct"/>
          </w:tcPr>
          <w:p w14:paraId="22450AF0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4DC165D7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0F6CBBFB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shd w:val="clear" w:color="auto" w:fill="auto"/>
          </w:tcPr>
          <w:p w14:paraId="59743B9D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D0184" w:rsidRPr="00616564" w14:paraId="37711885" w14:textId="77777777" w:rsidTr="007B1FB3">
        <w:trPr>
          <w:tblHeader/>
        </w:trPr>
        <w:tc>
          <w:tcPr>
            <w:tcW w:w="2113" w:type="pct"/>
          </w:tcPr>
          <w:p w14:paraId="6E56F778" w14:textId="77777777" w:rsidR="008D0184" w:rsidRPr="00616564" w:rsidRDefault="008D0184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196096F4" w14:textId="07459679" w:rsidR="008D0184" w:rsidRPr="00616564" w:rsidRDefault="008D0184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8BD8E5" w14:textId="77777777" w:rsidR="008D0184" w:rsidRPr="00616564" w:rsidRDefault="008D0184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50CA341" w14:textId="77777777" w:rsidR="008D0184" w:rsidRPr="00616564" w:rsidRDefault="008D0184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0DFDB32" w14:textId="77777777" w:rsidR="008D0184" w:rsidRPr="00616564" w:rsidRDefault="008D0184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6E8B3E7" w14:textId="3DDB7062" w:rsidR="008D0184" w:rsidRPr="00616564" w:rsidRDefault="008D0184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4A7B3D" w14:textId="77777777" w:rsidR="008D0184" w:rsidRPr="00616564" w:rsidRDefault="008D0184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6C669BBA" w14:textId="77777777" w:rsidR="008D0184" w:rsidRPr="00616564" w:rsidRDefault="008D0184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C5390" w:rsidRPr="00616564" w14:paraId="1470218A" w14:textId="77777777" w:rsidTr="007B1FB3">
        <w:trPr>
          <w:tblHeader/>
        </w:trPr>
        <w:tc>
          <w:tcPr>
            <w:tcW w:w="2113" w:type="pct"/>
          </w:tcPr>
          <w:p w14:paraId="08C67A2A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41495A8D" w14:textId="47C9C879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30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36239D07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0F4BEC2A" w14:textId="1ED862DC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30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6EAFB9D5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6791185" w14:textId="67F60DA1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30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4DA1FFF2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AE4BE94" w14:textId="63707A81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3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C5390" w:rsidRPr="00616564" w14:paraId="2F0AED91" w14:textId="77777777" w:rsidTr="007B1FB3">
        <w:trPr>
          <w:tblHeader/>
        </w:trPr>
        <w:tc>
          <w:tcPr>
            <w:tcW w:w="2113" w:type="pct"/>
          </w:tcPr>
          <w:p w14:paraId="2CC3629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8" w:type="pct"/>
            <w:gridSpan w:val="7"/>
          </w:tcPr>
          <w:p w14:paraId="5EA9B17D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616564" w14:paraId="6C2A69B6" w14:textId="77777777" w:rsidTr="007B1FB3">
        <w:tc>
          <w:tcPr>
            <w:tcW w:w="2113" w:type="pct"/>
          </w:tcPr>
          <w:p w14:paraId="51488F6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4" w:type="pct"/>
            <w:vAlign w:val="center"/>
          </w:tcPr>
          <w:p w14:paraId="67B1E69D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EE8F578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3A1DCDA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467E121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403477D2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37E57C0C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79D49A2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390" w:rsidRPr="00616564" w14:paraId="3FFC79BE" w14:textId="77777777" w:rsidTr="007B1FB3">
        <w:tc>
          <w:tcPr>
            <w:tcW w:w="2113" w:type="pct"/>
          </w:tcPr>
          <w:p w14:paraId="32265717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สัญญาที่ยังไม่ได้รับรู้โรงงาน เครื่องจักร</w:t>
            </w:r>
          </w:p>
        </w:tc>
        <w:tc>
          <w:tcPr>
            <w:tcW w:w="634" w:type="pct"/>
            <w:vAlign w:val="center"/>
          </w:tcPr>
          <w:p w14:paraId="03E7DD7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71278BA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5253759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FC9154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7042AE6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92A2659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10DF853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03F" w:rsidRPr="00616564" w14:paraId="701F3067" w14:textId="77777777" w:rsidTr="007B1FB3">
        <w:tc>
          <w:tcPr>
            <w:tcW w:w="2113" w:type="pct"/>
          </w:tcPr>
          <w:p w14:paraId="53D755F3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070922A6" w14:textId="2D13CB73" w:rsidR="004A303F" w:rsidRPr="00616564" w:rsidRDefault="004A345C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28" w:type="pct"/>
            <w:vAlign w:val="center"/>
          </w:tcPr>
          <w:p w14:paraId="0482E5D8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2CB8310A" w14:textId="063D7F9D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28" w:type="pct"/>
            <w:vAlign w:val="center"/>
          </w:tcPr>
          <w:p w14:paraId="313E0E7F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34BEEB04" w14:textId="354F2AB0" w:rsidR="004A303F" w:rsidRPr="00616564" w:rsidRDefault="004A345C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28" w:type="pct"/>
            <w:vAlign w:val="center"/>
          </w:tcPr>
          <w:p w14:paraId="1B4AB9DE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1CC94315" w14:textId="6AD931A8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4A303F" w:rsidRPr="00616564" w14:paraId="3AF805A2" w14:textId="77777777" w:rsidTr="007B1FB3">
        <w:tc>
          <w:tcPr>
            <w:tcW w:w="2113" w:type="pct"/>
          </w:tcPr>
          <w:p w14:paraId="7790CCF6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13E8CA" w14:textId="60661C6B" w:rsidR="004A303F" w:rsidRPr="00616564" w:rsidRDefault="004A345C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28" w:type="pct"/>
            <w:vAlign w:val="center"/>
          </w:tcPr>
          <w:p w14:paraId="5BD644C1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882DE" w14:textId="64A3CB43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28" w:type="pct"/>
            <w:vAlign w:val="center"/>
          </w:tcPr>
          <w:p w14:paraId="356167EC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DCAA70" w14:textId="6AA63A05" w:rsidR="004A303F" w:rsidRPr="00616564" w:rsidRDefault="004A345C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28" w:type="pct"/>
            <w:vAlign w:val="center"/>
          </w:tcPr>
          <w:p w14:paraId="5083857F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A527E2" w14:textId="6FC3DCA0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</w:tr>
      <w:tr w:rsidR="00FE572E" w:rsidRPr="00616564" w14:paraId="31170B69" w14:textId="77777777" w:rsidTr="00E429BA">
        <w:tc>
          <w:tcPr>
            <w:tcW w:w="2113" w:type="pct"/>
          </w:tcPr>
          <w:p w14:paraId="57FCED58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center"/>
          </w:tcPr>
          <w:p w14:paraId="1D2A2C7A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vAlign w:val="center"/>
          </w:tcPr>
          <w:p w14:paraId="75F9002F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center"/>
          </w:tcPr>
          <w:p w14:paraId="6C89104B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vAlign w:val="center"/>
          </w:tcPr>
          <w:p w14:paraId="61430BF3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vAlign w:val="center"/>
          </w:tcPr>
          <w:p w14:paraId="642E491C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vAlign w:val="center"/>
          </w:tcPr>
          <w:p w14:paraId="5EB79D39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center"/>
          </w:tcPr>
          <w:p w14:paraId="45177CAE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</w:tr>
      <w:tr w:rsidR="00FE572E" w:rsidRPr="00616564" w14:paraId="46459B7B" w14:textId="77777777" w:rsidTr="007B1FB3">
        <w:tc>
          <w:tcPr>
            <w:tcW w:w="2113" w:type="pct"/>
          </w:tcPr>
          <w:p w14:paraId="5C1D79B5" w14:textId="72994B7A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</w:t>
            </w: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34" w:type="pct"/>
            <w:vAlign w:val="center"/>
          </w:tcPr>
          <w:p w14:paraId="71D3084A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7F20288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2A57FACB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0C3CF9FE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1A4F3A40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6C7A6CD5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2FAE2170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C1E" w:rsidRPr="00616564" w14:paraId="51E65047" w14:textId="77777777" w:rsidTr="00E429BA">
        <w:tc>
          <w:tcPr>
            <w:tcW w:w="2113" w:type="pct"/>
          </w:tcPr>
          <w:p w14:paraId="776A96B2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4" w:type="pct"/>
            <w:vAlign w:val="center"/>
          </w:tcPr>
          <w:p w14:paraId="4F2422C6" w14:textId="0F5D5BBB" w:rsidR="006F0C1E" w:rsidRPr="00616564" w:rsidRDefault="004A345C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128" w:type="pct"/>
            <w:vAlign w:val="center"/>
          </w:tcPr>
          <w:p w14:paraId="3856E65D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78D04EDB" w14:textId="66FDB335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28" w:type="pct"/>
            <w:vAlign w:val="center"/>
          </w:tcPr>
          <w:p w14:paraId="6A6E15ED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C4C145E" w14:textId="7F559E5E" w:rsidR="006F0C1E" w:rsidRPr="00616564" w:rsidRDefault="004A345C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128" w:type="pct"/>
            <w:vAlign w:val="center"/>
          </w:tcPr>
          <w:p w14:paraId="2DB629E0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4071340B" w14:textId="4A793965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  <w:tr w:rsidR="006F0C1E" w:rsidRPr="00616564" w14:paraId="00E4EEFF" w14:textId="77777777" w:rsidTr="00E429BA">
        <w:tc>
          <w:tcPr>
            <w:tcW w:w="2113" w:type="pct"/>
          </w:tcPr>
          <w:p w14:paraId="0BA29C2C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784DF86E" w14:textId="0B94C27E" w:rsidR="006F0C1E" w:rsidRPr="00616564" w:rsidRDefault="004A345C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  <w:vAlign w:val="center"/>
          </w:tcPr>
          <w:p w14:paraId="624099DB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635B572D" w14:textId="43E41D2B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8" w:type="pct"/>
            <w:vAlign w:val="center"/>
          </w:tcPr>
          <w:p w14:paraId="422C3369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4BD29B9" w14:textId="12A987F8" w:rsidR="006F0C1E" w:rsidRPr="00616564" w:rsidRDefault="004A345C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  <w:vAlign w:val="center"/>
          </w:tcPr>
          <w:p w14:paraId="57F66B3B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237CAC26" w14:textId="1B60DB4C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6F0C1E" w:rsidRPr="00616564" w14:paraId="61411776" w14:textId="77777777" w:rsidTr="00E429BA">
        <w:tc>
          <w:tcPr>
            <w:tcW w:w="2113" w:type="pct"/>
          </w:tcPr>
          <w:p w14:paraId="69B16129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E94866" w14:textId="62A56DA1" w:rsidR="006F0C1E" w:rsidRPr="00616564" w:rsidRDefault="004A345C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128" w:type="pct"/>
            <w:vAlign w:val="center"/>
          </w:tcPr>
          <w:p w14:paraId="148B4294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85F338" w14:textId="2975DCA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  <w:tc>
          <w:tcPr>
            <w:tcW w:w="128" w:type="pct"/>
            <w:vAlign w:val="center"/>
          </w:tcPr>
          <w:p w14:paraId="56D081CF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810D392" w14:textId="2E925C92" w:rsidR="006F0C1E" w:rsidRPr="006F0C1E" w:rsidRDefault="004A345C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128" w:type="pct"/>
            <w:vAlign w:val="center"/>
          </w:tcPr>
          <w:p w14:paraId="589134B2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9F7465" w14:textId="6C098AC2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</w:tr>
    </w:tbl>
    <w:p w14:paraId="55705712" w14:textId="77777777" w:rsidR="001D4979" w:rsidRPr="00305DDC" w:rsidRDefault="001D4979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</w:rPr>
      </w:pPr>
    </w:p>
    <w:p w14:paraId="5DC6A27D" w14:textId="448C4CEF" w:rsidR="00CF48BF" w:rsidRPr="00616564" w:rsidRDefault="00E1499B" w:rsidP="001D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สัญญาซื้อสาธารณูปการและบริการอื่นๆ ที่มีปริมาณซื้อขั้นต่ำ</w:t>
      </w:r>
    </w:p>
    <w:p w14:paraId="54103D7A" w14:textId="77777777" w:rsidR="00B272A2" w:rsidRPr="00305DDC" w:rsidRDefault="00B272A2" w:rsidP="001B77D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  <w:lang w:val="en-US"/>
        </w:rPr>
      </w:pPr>
    </w:p>
    <w:p w14:paraId="6424CE2C" w14:textId="54A03578" w:rsidR="00805FBD" w:rsidRPr="004D11F5" w:rsidRDefault="00E1499B" w:rsidP="004D1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ฉบับกับกิจการแห่งหนึ่ง สัญญามีระยะเวลาตั้งแต่</w:t>
      </w:r>
      <w:r w:rsidR="009774A5" w:rsidRPr="0061656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2550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ถึง</w:t>
      </w:r>
      <w:r w:rsidR="009774A5" w:rsidRPr="0061656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</w:rPr>
        <w:t>31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</w:t>
      </w:r>
      <w:r w:rsidR="008F25B0" w:rsidRPr="00616564">
        <w:rPr>
          <w:rFonts w:asciiTheme="majorBidi" w:hAnsiTheme="majorBidi" w:cstheme="majorBidi"/>
          <w:sz w:val="30"/>
          <w:szCs w:val="30"/>
        </w:rPr>
        <w:t>70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 w:rsidR="003D71B5"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3</w:t>
      </w:r>
      <w:r w:rsidR="008D0184">
        <w:rPr>
          <w:rFonts w:asciiTheme="majorBidi" w:hAnsiTheme="majorBidi" w:cstheme="majorBidi"/>
          <w:sz w:val="30"/>
          <w:szCs w:val="30"/>
        </w:rPr>
        <w:t>0</w:t>
      </w:r>
      <w:r w:rsidR="004A303F">
        <w:rPr>
          <w:rFonts w:asciiTheme="majorBidi" w:hAnsiTheme="majorBidi" w:cstheme="majorBidi"/>
          <w:sz w:val="30"/>
          <w:szCs w:val="30"/>
        </w:rPr>
        <w:t xml:space="preserve"> </w:t>
      </w:r>
      <w:r w:rsidR="004A303F">
        <w:rPr>
          <w:rFonts w:asciiTheme="majorBidi" w:hAnsiTheme="majorBidi" w:cstheme="majorBidi" w:hint="cs"/>
          <w:sz w:val="30"/>
          <w:szCs w:val="30"/>
          <w:cs/>
        </w:rPr>
        <w:t>ม</w:t>
      </w:r>
      <w:r w:rsidR="008D0184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3C53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4A303F">
        <w:rPr>
          <w:rFonts w:asciiTheme="majorBidi" w:hAnsiTheme="majorBidi" w:cstheme="majorBidi"/>
          <w:sz w:val="30"/>
          <w:szCs w:val="30"/>
        </w:rPr>
        <w:t>7</w:t>
      </w:r>
      <w:r w:rsidR="003D71B5"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>บริษัทมีภาระผูกพันคงเหลือเป็น</w:t>
      </w:r>
      <w:r w:rsidR="002A02E0" w:rsidRPr="00616564">
        <w:rPr>
          <w:rFonts w:asciiTheme="majorBidi" w:hAnsiTheme="majorBidi"/>
          <w:sz w:val="30"/>
          <w:szCs w:val="30"/>
          <w:cs/>
          <w:lang w:val="en-GB"/>
        </w:rPr>
        <w:t>จำนวนเงินรวม</w:t>
      </w:r>
      <w:r w:rsidR="004A345C">
        <w:rPr>
          <w:rFonts w:asciiTheme="majorBidi" w:hAnsiTheme="majorBidi"/>
          <w:sz w:val="30"/>
          <w:szCs w:val="30"/>
          <w:lang w:val="en-GB"/>
        </w:rPr>
        <w:t xml:space="preserve"> </w:t>
      </w:r>
      <w:r w:rsidR="004A345C">
        <w:rPr>
          <w:rFonts w:asciiTheme="majorBidi" w:hAnsiTheme="majorBidi"/>
          <w:sz w:val="30"/>
          <w:szCs w:val="30"/>
        </w:rPr>
        <w:t>26.33</w:t>
      </w:r>
      <w:r w:rsidR="002A02E0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2A02E0" w:rsidRPr="00616564">
        <w:rPr>
          <w:rFonts w:asciiTheme="majorBidi" w:hAnsiTheme="majorBidi"/>
          <w:sz w:val="30"/>
          <w:szCs w:val="30"/>
          <w:cs/>
          <w:lang w:val="en-GB"/>
        </w:rPr>
        <w:t>ล้านบาท</w:t>
      </w:r>
      <w:r w:rsidR="00343DB5" w:rsidRPr="00616564">
        <w:rPr>
          <w:rFonts w:asciiTheme="majorBidi" w:hAnsiTheme="majorBidi"/>
          <w:sz w:val="30"/>
          <w:szCs w:val="30"/>
          <w:cs/>
          <w:lang w:val="en-GB"/>
        </w:rPr>
        <w:t xml:space="preserve"> ภายใต้สัญญาดังกล่าว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D71B5" w:rsidRPr="006E45F2">
        <w:rPr>
          <w:rFonts w:asciiTheme="majorBidi" w:hAnsiTheme="majorBidi"/>
          <w:i/>
          <w:iCs/>
          <w:sz w:val="30"/>
          <w:szCs w:val="30"/>
          <w:cs/>
          <w:lang w:val="en-GB"/>
        </w:rPr>
        <w:t>(</w:t>
      </w:r>
      <w:r w:rsidR="00AA1075" w:rsidRPr="0061656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D71B5" w:rsidRPr="006165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AA1075" w:rsidRPr="0061656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303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D71B5" w:rsidRPr="006165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r w:rsidR="001D4979" w:rsidRPr="00616564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A303F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1D4979" w:rsidRPr="0061656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A303F">
        <w:rPr>
          <w:rFonts w:asciiTheme="majorBidi" w:hAnsiTheme="majorBidi" w:cstheme="majorBidi"/>
          <w:i/>
          <w:iCs/>
          <w:sz w:val="30"/>
          <w:szCs w:val="30"/>
        </w:rPr>
        <w:t>28</w:t>
      </w:r>
      <w:r w:rsidR="003D71B5" w:rsidRPr="006165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</w:t>
      </w:r>
      <w:r w:rsidR="003D71B5" w:rsidRPr="006E45F2">
        <w:rPr>
          <w:rFonts w:asciiTheme="majorBidi" w:hAnsiTheme="majorBidi"/>
          <w:i/>
          <w:iCs/>
          <w:sz w:val="30"/>
          <w:szCs w:val="30"/>
          <w:cs/>
          <w:lang w:val="en-GB"/>
        </w:rPr>
        <w:t>)</w:t>
      </w:r>
      <w:r w:rsidR="00A94267" w:rsidRPr="00616564">
        <w:rPr>
          <w:rFonts w:asciiTheme="majorBidi" w:hAnsiTheme="majorBidi"/>
          <w:sz w:val="30"/>
          <w:szCs w:val="30"/>
          <w:lang w:val="en-GB"/>
        </w:rPr>
        <w:tab/>
      </w:r>
    </w:p>
    <w:p w14:paraId="733D967C" w14:textId="50D02BE9" w:rsidR="00FF4E3C" w:rsidRDefault="00FF4E3C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2A80D824" w14:textId="77777777" w:rsidR="00353628" w:rsidRDefault="00353628" w:rsidP="0035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br w:type="page"/>
      </w:r>
    </w:p>
    <w:p w14:paraId="4AD95CAF" w14:textId="0DE5231D" w:rsidR="00353628" w:rsidRPr="00353628" w:rsidRDefault="00353628" w:rsidP="0035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353628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lastRenderedPageBreak/>
        <w:t>สัญญาซื้อขาย</w:t>
      </w:r>
      <w:r w:rsidRPr="00353628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  <w:lang w:val="en-GB"/>
        </w:rPr>
        <w:t>วัตถุดิบ</w:t>
      </w:r>
      <w:r w:rsidRPr="00353628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  <w:t xml:space="preserve">  </w:t>
      </w:r>
    </w:p>
    <w:p w14:paraId="0FC5845D" w14:textId="77777777" w:rsidR="00353628" w:rsidRPr="00054AEC" w:rsidRDefault="00353628" w:rsidP="0035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</w:rPr>
      </w:pPr>
    </w:p>
    <w:p w14:paraId="27738EA5" w14:textId="566D69E4" w:rsidR="00353628" w:rsidRPr="00353628" w:rsidRDefault="00E90EC8" w:rsidP="0035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0EC8">
        <w:rPr>
          <w:rFonts w:asciiTheme="majorBidi" w:hAnsiTheme="majorBidi" w:hint="cs"/>
          <w:sz w:val="30"/>
          <w:szCs w:val="30"/>
          <w:cs/>
          <w:lang w:val="en-GB"/>
        </w:rPr>
        <w:t>บริษัทมีสัญญาซื้อวัตถุดิบกับบริษัทในประเทศแห่งหนึ่งจำนวน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1B594C">
        <w:rPr>
          <w:rFonts w:asciiTheme="majorBidi" w:hAnsiTheme="majorBidi"/>
          <w:sz w:val="30"/>
          <w:szCs w:val="30"/>
        </w:rPr>
        <w:t>2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ฉบับ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โดยบริษัทมีข้อผูกพันที่จะต้องซื้อวัตถุดิบตามราคา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ปริมาณ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และเงื่อนไขที่ระบุในสัญญากำหนดราคาซื้อโดยกำหนดปริมาณซื้อรวมทั้งสิ้น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1B594C">
        <w:rPr>
          <w:rFonts w:asciiTheme="majorBidi" w:hAnsiTheme="majorBidi"/>
          <w:sz w:val="30"/>
          <w:szCs w:val="30"/>
        </w:rPr>
        <w:t>14</w:t>
      </w:r>
      <w:r w:rsidRPr="00E90EC8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1B594C" w:rsidRPr="001B594C">
        <w:rPr>
          <w:rFonts w:asciiTheme="majorBidi" w:hAnsiTheme="majorBidi"/>
          <w:sz w:val="30"/>
          <w:szCs w:val="30"/>
        </w:rPr>
        <w:t>932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>.</w:t>
      </w:r>
      <w:r w:rsidR="001B594C" w:rsidRPr="001B594C">
        <w:rPr>
          <w:rFonts w:asciiTheme="majorBidi" w:hAnsiTheme="majorBidi"/>
          <w:sz w:val="30"/>
          <w:szCs w:val="30"/>
        </w:rPr>
        <w:t>5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ตัน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สัญญามีระยะเวลา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1B594C">
        <w:rPr>
          <w:rFonts w:asciiTheme="majorBidi" w:hAnsiTheme="majorBidi"/>
          <w:sz w:val="30"/>
          <w:szCs w:val="30"/>
        </w:rPr>
        <w:t>1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ปี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และจะมีผลสิ้นสุดในเดือนมิถุนายน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1B594C">
        <w:rPr>
          <w:rFonts w:asciiTheme="majorBidi" w:hAnsiTheme="majorBidi"/>
          <w:sz w:val="30"/>
          <w:szCs w:val="30"/>
        </w:rPr>
        <w:t>2568</w:t>
      </w:r>
    </w:p>
    <w:p w14:paraId="76D2500B" w14:textId="23663DDD" w:rsidR="003F708A" w:rsidRDefault="003F708A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</w:pPr>
    </w:p>
    <w:p w14:paraId="413C88D2" w14:textId="7D9C78C6" w:rsidR="00E541AD" w:rsidRPr="00236820" w:rsidRDefault="00E541AD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236820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ประมาณการหนี้สินและหนี้สินที่อาจเกิดขึ้น</w:t>
      </w:r>
    </w:p>
    <w:p w14:paraId="4A59C0F2" w14:textId="77777777" w:rsidR="00E541AD" w:rsidRPr="00236820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lang w:val="en-GB"/>
        </w:rPr>
      </w:pPr>
    </w:p>
    <w:p w14:paraId="704BE9E4" w14:textId="77777777" w:rsidR="00E541AD" w:rsidRPr="00236820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236820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ค่าใช้จ่ายจากความเสียหายของวัตถุดิบคงคลังและคดีความที่เกี่ยวข้อง</w:t>
      </w:r>
    </w:p>
    <w:p w14:paraId="2B58B1D6" w14:textId="77777777" w:rsidR="00E541AD" w:rsidRPr="00236820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lang w:val="en-GB"/>
        </w:rPr>
      </w:pPr>
    </w:p>
    <w:p w14:paraId="04AB28B3" w14:textId="639F409A" w:rsidR="00E541AD" w:rsidRPr="0023682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เนื่องจากวัตถุดิบในการผลิตของบริษัทเป็นสินค้าโภคภัณฑ์ที่มีราคาผันผวน บริษัทจึงมีนโยบายควบคุมปริมาณ</w:t>
      </w:r>
      <w:r w:rsidRPr="0023682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วัตถุดิบคงคลังให้อยู่ในระดับที่เหมาะสมเพื่อลดผลกระทบจากความผันผวนของราคาวัตถุดิบ ในระหว่างไตรมาสที่ </w:t>
      </w:r>
      <w:r w:rsidR="00AA1075" w:rsidRPr="00236820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 </w:t>
      </w:r>
      <w:r w:rsidR="00AA1075" w:rsidRPr="00236820">
        <w:rPr>
          <w:rFonts w:asciiTheme="majorBidi" w:hAnsiTheme="majorBidi" w:cstheme="majorBidi"/>
          <w:sz w:val="30"/>
          <w:szCs w:val="30"/>
        </w:rPr>
        <w:t>2561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35451938" w14:textId="77777777" w:rsidR="00E541AD" w:rsidRPr="0023682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15565387" w14:textId="33034C8B" w:rsidR="00E541AD" w:rsidRPr="00236820" w:rsidRDefault="00E541AD" w:rsidP="008F2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6CC3E2FB" w14:textId="77777777" w:rsidR="003C5390" w:rsidRPr="00236820" w:rsidRDefault="003C5390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CF191E" w14:textId="072D37D7" w:rsidR="00E541AD" w:rsidRPr="0023682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="00AA1075" w:rsidRPr="00236820">
        <w:rPr>
          <w:rFonts w:asciiTheme="majorBidi" w:hAnsiTheme="majorBidi" w:cstheme="majorBidi"/>
          <w:sz w:val="30"/>
          <w:szCs w:val="30"/>
        </w:rPr>
        <w:t>31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AA1075" w:rsidRPr="00236820">
        <w:rPr>
          <w:rFonts w:asciiTheme="majorBidi" w:hAnsiTheme="majorBidi" w:cstheme="majorBidi"/>
          <w:sz w:val="30"/>
          <w:szCs w:val="30"/>
        </w:rPr>
        <w:t>2561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เป็นจำนวนเงินรวม </w:t>
      </w:r>
      <w:r w:rsidR="00AA1075" w:rsidRPr="00236820">
        <w:rPr>
          <w:rFonts w:asciiTheme="majorBidi" w:hAnsiTheme="majorBidi" w:cstheme="majorBidi"/>
          <w:sz w:val="30"/>
          <w:szCs w:val="30"/>
        </w:rPr>
        <w:t>2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,</w:t>
      </w:r>
      <w:r w:rsidR="00AA1075" w:rsidRPr="00236820">
        <w:rPr>
          <w:rFonts w:asciiTheme="majorBidi" w:hAnsiTheme="majorBidi" w:cstheme="majorBidi"/>
          <w:sz w:val="30"/>
          <w:szCs w:val="30"/>
        </w:rPr>
        <w:t>004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43035AC8" w14:textId="77777777" w:rsidR="00E541AD" w:rsidRPr="0023682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BE7E0C" w14:textId="16242AB2" w:rsidR="00E541AD" w:rsidRPr="00236820" w:rsidRDefault="00642A0E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6820">
        <w:rPr>
          <w:rFonts w:asciiTheme="majorBidi" w:hAnsiTheme="majorBidi" w:hint="cs"/>
          <w:sz w:val="30"/>
          <w:szCs w:val="30"/>
          <w:cs/>
          <w:lang w:val="en-GB"/>
        </w:rPr>
        <w:t>ในปี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2562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บริษัทได้รับมอบคืนวัตถุดิบค้างส่งจากคู่ค้าที่ได้ตกลงกันในสัญญาประนีประนอม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จำนวน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16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และมีการจดทะเบียนจำนองที่ดินให้แก่บริษัท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โดยมีมูลค่ายุติธรรมประมาณ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217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บริษัทจึงได้มีการทบทวนสำรองค่าใช้จ่ายจากความเสียหายของวัตถุดิบคงคลังและได้บันทึกการกลับรายการสำรองดังกล่าวจำนวน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233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ในปี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2566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มูลค่ายุติธรรมของที่ดินเพิ่มขึ้นเป็นจำนวน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72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ส่งผลให้บริษัททบทวนสำรองค่าใช้จ่ายจากความเสียหายของวัตถุดิบคงคลัง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และได้บันทึกการกลับรายการสำรองดังกล่าวจำนวน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72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</w:p>
    <w:p w14:paraId="10F698EF" w14:textId="77777777" w:rsidR="00E541AD" w:rsidRPr="0023682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8539A5" w14:textId="7800FBE2" w:rsidR="00E541AD" w:rsidRDefault="00E541A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นอกจากนี้ เมื่อวันที่ </w:t>
      </w:r>
      <w:r w:rsidR="00AA1075" w:rsidRPr="00236820">
        <w:rPr>
          <w:rFonts w:asciiTheme="majorBidi" w:hAnsiTheme="majorBidi" w:cstheme="majorBidi"/>
          <w:sz w:val="30"/>
          <w:szCs w:val="30"/>
        </w:rPr>
        <w:t>23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236820">
        <w:rPr>
          <w:rFonts w:asciiTheme="majorBidi" w:hAnsiTheme="majorBidi" w:cstheme="majorBidi"/>
          <w:sz w:val="30"/>
          <w:szCs w:val="30"/>
        </w:rPr>
        <w:t>2564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="00AA1075" w:rsidRPr="00236820">
        <w:rPr>
          <w:rFonts w:asciiTheme="majorBidi" w:hAnsiTheme="majorBidi" w:cstheme="majorBidi"/>
          <w:sz w:val="30"/>
          <w:szCs w:val="30"/>
        </w:rPr>
        <w:t>2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และคู่ค้าของบริษัทจำนวน </w:t>
      </w:r>
      <w:r w:rsidR="00AA1075" w:rsidRPr="00236820">
        <w:rPr>
          <w:rFonts w:asciiTheme="majorBidi" w:hAnsiTheme="majorBidi" w:cstheme="majorBidi"/>
          <w:sz w:val="30"/>
          <w:szCs w:val="30"/>
        </w:rPr>
        <w:t>9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รวมทั้งสิ้น </w:t>
      </w:r>
      <w:r w:rsidR="00AA1075" w:rsidRPr="00236820">
        <w:rPr>
          <w:rFonts w:asciiTheme="majorBidi" w:hAnsiTheme="majorBidi" w:cstheme="majorBidi"/>
          <w:sz w:val="30"/>
          <w:szCs w:val="30"/>
        </w:rPr>
        <w:t>11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578A295B" w14:textId="77777777" w:rsidR="005D745C" w:rsidRPr="00236820" w:rsidRDefault="005D745C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C0168B2" w14:textId="3262BDF8" w:rsidR="00E541AD" w:rsidRPr="0023682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3682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คดีแพ่งเกี่ยวกับการโอนสิทธิการรับชำระเงินค่าวัตถุดิบ</w:t>
      </w:r>
    </w:p>
    <w:p w14:paraId="5D1A7B4F" w14:textId="77777777" w:rsidR="00E541AD" w:rsidRPr="0023682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7E24F44" w14:textId="6B9F3B19" w:rsidR="00E541AD" w:rsidRPr="00236820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236820">
        <w:rPr>
          <w:rFonts w:asciiTheme="majorBidi" w:hAnsiTheme="majorBidi" w:cstheme="majorBidi"/>
          <w:sz w:val="30"/>
          <w:szCs w:val="30"/>
        </w:rPr>
        <w:t>18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 w:rsidR="00AA1075" w:rsidRPr="00236820">
        <w:rPr>
          <w:rFonts w:asciiTheme="majorBidi" w:hAnsiTheme="majorBidi" w:cstheme="majorBidi"/>
          <w:sz w:val="30"/>
          <w:szCs w:val="30"/>
        </w:rPr>
        <w:t>2560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 อนัตตา กรีน จำกัด ต่อมาเปลี่ยนชื่อเป็น บริษัท ไทย ไบโอ อินโนเวชั่น จำกัด (“อนัตตา”) และบริษัท เอเชีย แคปปิตอล กรุ๊ป จำกัด (มหาชน) (“</w:t>
      </w:r>
      <w:r w:rsidRPr="00236820">
        <w:rPr>
          <w:rFonts w:asciiTheme="majorBidi" w:hAnsiTheme="majorBidi" w:cstheme="majorBidi"/>
          <w:sz w:val="30"/>
          <w:szCs w:val="30"/>
          <w:lang w:val="en-GB"/>
        </w:rPr>
        <w:t xml:space="preserve">ACAP”) 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ได้ทำบันทึกความเข้าใจ </w:t>
      </w:r>
      <w:r w:rsidR="00AA1075" w:rsidRPr="00236820">
        <w:rPr>
          <w:rFonts w:asciiTheme="majorBidi" w:hAnsiTheme="majorBidi" w:cstheme="majorBidi"/>
          <w:sz w:val="30"/>
          <w:szCs w:val="30"/>
        </w:rPr>
        <w:t>3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ฝ่าย โดยอนัตตามีหน้าที่เป็นผู้จัดหาน้ำมันปาล์มส่งจำหน่ายให้แก่บริษัท และ </w:t>
      </w:r>
      <w:r w:rsidRPr="00236820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236820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และโอนสิทธิการรับเงิน</w:t>
      </w:r>
      <w:r w:rsidR="00553900" w:rsidRPr="00236820">
        <w:rPr>
          <w:rFonts w:asciiTheme="majorBidi" w:hAnsiTheme="majorBidi" w:cstheme="majorBidi"/>
          <w:sz w:val="30"/>
          <w:szCs w:val="30"/>
          <w:lang w:val="en-GB"/>
        </w:rPr>
        <w:br/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ค่าวัตถุดิบให้แก่ </w:t>
      </w:r>
      <w:r w:rsidRPr="00236820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พร้อมกับแจ้งการโอนสิทธิการรับเงินให้บริษัททราบ และบริษัทได้ให้ความยินยอมใน</w:t>
      </w:r>
      <w:r w:rsidR="00553900" w:rsidRPr="00236820">
        <w:rPr>
          <w:rFonts w:asciiTheme="majorBidi" w:hAnsiTheme="majorBidi" w:cstheme="majorBidi"/>
          <w:sz w:val="30"/>
          <w:szCs w:val="30"/>
          <w:lang w:val="en-GB"/>
        </w:rPr>
        <w:br/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การโอนสิทธิเรียกร้องดังกล่าว</w:t>
      </w:r>
    </w:p>
    <w:p w14:paraId="6007B3E0" w14:textId="77777777" w:rsidR="00E541AD" w:rsidRPr="00236820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  <w:lang w:val="en-GB"/>
        </w:rPr>
      </w:pPr>
    </w:p>
    <w:p w14:paraId="0311A21E" w14:textId="7BDA780F" w:rsidR="00E541AD" w:rsidRPr="00236820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ในช่วงไตรมาส </w:t>
      </w:r>
      <w:r w:rsidR="00AA1075" w:rsidRPr="00236820">
        <w:rPr>
          <w:rFonts w:asciiTheme="majorBidi" w:hAnsiTheme="majorBidi" w:cstheme="majorBidi"/>
          <w:sz w:val="30"/>
          <w:szCs w:val="30"/>
        </w:rPr>
        <w:t>2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 </w:t>
      </w:r>
      <w:r w:rsidR="00AA1075" w:rsidRPr="00236820">
        <w:rPr>
          <w:rFonts w:asciiTheme="majorBidi" w:hAnsiTheme="majorBidi" w:cstheme="majorBidi"/>
          <w:sz w:val="30"/>
          <w:szCs w:val="30"/>
        </w:rPr>
        <w:t>2561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ที่บริษัทได้มีการแจ้งข่าวปัญหาวัตถุดิบคงคลังต่อตลาดหลักทรัพย์แห่งประเทศไทย</w:t>
      </w:r>
      <w:r w:rsidR="00553900" w:rsidRPr="00236820">
        <w:rPr>
          <w:rFonts w:asciiTheme="majorBidi" w:hAnsiTheme="majorBidi" w:cstheme="majorBidi"/>
          <w:sz w:val="30"/>
          <w:szCs w:val="30"/>
          <w:lang w:val="en-GB"/>
        </w:rPr>
        <w:br/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ในเวลาเดียวกัน </w:t>
      </w:r>
      <w:r w:rsidRPr="00236820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เรียกร้องให้บริษัทชำระค่าวัตถุดิบที่ซื้อขายกับอนัตตาภายใต้การโอนสิทธิการรับชำระเงินค่าวัตถุดิบรวม </w:t>
      </w:r>
      <w:r w:rsidR="00AA1075" w:rsidRPr="00236820">
        <w:rPr>
          <w:rFonts w:asciiTheme="majorBidi" w:hAnsiTheme="majorBidi" w:cstheme="majorBidi"/>
          <w:sz w:val="30"/>
          <w:szCs w:val="30"/>
        </w:rPr>
        <w:t>11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รายการ ซึ่งบริษัทได้พิจารณาเอกสารที่ได้รับมาและได้ชี้แจงกับ </w:t>
      </w:r>
      <w:r w:rsidRPr="00236820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ว่าเป็นเอกสารที่ไม่อยู่ในระบบของบริษัทและไม่พบหลักฐานการส่งมอบวัตถุดิบจากอนัตตาตามที่ระบุในเอกสารดังกล่าว</w:t>
      </w:r>
    </w:p>
    <w:p w14:paraId="41E7B4A5" w14:textId="77777777" w:rsidR="0071704B" w:rsidRPr="00236820" w:rsidRDefault="0071704B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</w:p>
    <w:p w14:paraId="4BBC7394" w14:textId="0AEA200C" w:rsidR="00E541AD" w:rsidRPr="0023682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ต่อมา เมื่อวันที่ </w:t>
      </w:r>
      <w:r w:rsidR="00AA1075" w:rsidRPr="00236820">
        <w:rPr>
          <w:rFonts w:asciiTheme="majorBidi" w:hAnsiTheme="majorBidi" w:cstheme="majorBidi"/>
          <w:sz w:val="30"/>
          <w:szCs w:val="30"/>
        </w:rPr>
        <w:t>20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 w:rsidR="00AA1075" w:rsidRPr="00236820">
        <w:rPr>
          <w:rFonts w:asciiTheme="majorBidi" w:hAnsiTheme="majorBidi" w:cstheme="majorBidi"/>
          <w:sz w:val="30"/>
          <w:szCs w:val="30"/>
        </w:rPr>
        <w:t>2561</w:t>
      </w:r>
      <w:r w:rsidRPr="00236820">
        <w:rPr>
          <w:rFonts w:asciiTheme="majorBidi" w:hAnsiTheme="majorBidi" w:cstheme="majorBidi"/>
          <w:sz w:val="30"/>
          <w:szCs w:val="30"/>
          <w:lang w:val="en-GB"/>
        </w:rPr>
        <w:t xml:space="preserve"> ACAP 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ได้ยื่นฟ้องคดีต่อศาลแพ่ง เพื่อเรียกร้องให้อนัตตาและบริษัท</w:t>
      </w:r>
      <w:r w:rsidR="00C05C7C" w:rsidRPr="0023682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ร่วมกันชดใช้ค่าเสียหายรวมเป็นจำนวนเงินทั้งสิ้น </w:t>
      </w:r>
      <w:r w:rsidR="00AA1075" w:rsidRPr="00236820">
        <w:rPr>
          <w:rFonts w:asciiTheme="majorBidi" w:hAnsiTheme="majorBidi" w:cstheme="majorBidi"/>
          <w:sz w:val="30"/>
          <w:szCs w:val="30"/>
        </w:rPr>
        <w:t>324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236820">
        <w:rPr>
          <w:rFonts w:asciiTheme="majorBidi" w:hAnsiTheme="majorBidi" w:cstheme="majorBidi"/>
          <w:sz w:val="30"/>
          <w:szCs w:val="30"/>
        </w:rPr>
        <w:t>65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และดอกเบี้ยร้อยละ </w:t>
      </w:r>
      <w:r w:rsidR="00AA1075" w:rsidRPr="00236820">
        <w:rPr>
          <w:rFonts w:asciiTheme="majorBidi" w:hAnsiTheme="majorBidi" w:cstheme="majorBidi"/>
          <w:sz w:val="30"/>
          <w:szCs w:val="30"/>
        </w:rPr>
        <w:t>15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ซึ่งที่ปรึกษากฎหมายของบริษัทได้พิจารณาข้อเท็จจริงและหลักฐานที่เกี่ยวข้องแล้วเห็นว่า บริษัทไม่ต้องรับผิดตามฟ้อง บริษัทจึงได้แต่งตั้งทนายความและยื่นคำให้การต่อสู้คดี</w:t>
      </w:r>
    </w:p>
    <w:p w14:paraId="17AAE2C3" w14:textId="77777777" w:rsidR="00E541AD" w:rsidRPr="0023682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</w:p>
    <w:p w14:paraId="11CA1F32" w14:textId="26EDBDAC" w:rsidR="00E541AD" w:rsidRPr="0023682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236820">
        <w:rPr>
          <w:rFonts w:asciiTheme="majorBidi" w:hAnsiTheme="majorBidi" w:cstheme="majorBidi"/>
          <w:sz w:val="30"/>
          <w:szCs w:val="30"/>
        </w:rPr>
        <w:t>10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236820">
        <w:rPr>
          <w:rFonts w:asciiTheme="majorBidi" w:hAnsiTheme="majorBidi" w:cstheme="majorBidi"/>
          <w:sz w:val="30"/>
          <w:szCs w:val="30"/>
        </w:rPr>
        <w:t>2563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ศาลชั้นต้นได้พิพากษาให้บริษัทชดใช้ค่าเสียหายให้กับ </w:t>
      </w:r>
      <w:r w:rsidRPr="00236820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จำนวน </w:t>
      </w:r>
      <w:r w:rsidR="00AA1075" w:rsidRPr="00236820">
        <w:rPr>
          <w:rFonts w:asciiTheme="majorBidi" w:hAnsiTheme="majorBidi" w:cstheme="majorBidi"/>
          <w:sz w:val="30"/>
          <w:szCs w:val="30"/>
        </w:rPr>
        <w:t>289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236820">
        <w:rPr>
          <w:rFonts w:asciiTheme="majorBidi" w:hAnsiTheme="majorBidi" w:cstheme="majorBidi"/>
          <w:sz w:val="30"/>
          <w:szCs w:val="30"/>
        </w:rPr>
        <w:t>56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236820">
        <w:rPr>
          <w:rFonts w:asciiTheme="majorBidi" w:hAnsiTheme="majorBidi" w:cstheme="majorBidi"/>
          <w:sz w:val="30"/>
          <w:szCs w:val="30"/>
        </w:rPr>
        <w:t>15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นับแต่วันผิดนัดจนกว่าจะชำระเสร็จสิ้น หากบริษัทไม่ชำระหนี้ดังกล่าวให้ครบถ้วน ให้อนัตตาชำระหนี้ส่วนที่เหลือแก่ </w:t>
      </w:r>
      <w:r w:rsidRPr="00236820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ทั้งนี้ บริษัทได้ยื่นอุทธรณ์ตามกฎหมายเมื่อวันที่ </w:t>
      </w:r>
      <w:r w:rsidR="00AA1075" w:rsidRPr="00236820">
        <w:rPr>
          <w:rFonts w:asciiTheme="majorBidi" w:hAnsiTheme="majorBidi" w:cstheme="majorBidi"/>
          <w:sz w:val="30"/>
          <w:szCs w:val="30"/>
        </w:rPr>
        <w:t>25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236820">
        <w:rPr>
          <w:rFonts w:asciiTheme="majorBidi" w:hAnsiTheme="majorBidi" w:cstheme="majorBidi"/>
          <w:sz w:val="30"/>
          <w:szCs w:val="30"/>
        </w:rPr>
        <w:t>2563</w:t>
      </w:r>
    </w:p>
    <w:p w14:paraId="121B782A" w14:textId="392B75BB" w:rsidR="005D745C" w:rsidRDefault="005D745C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lang w:val="en-GB"/>
        </w:rPr>
        <w:br w:type="page"/>
      </w:r>
    </w:p>
    <w:p w14:paraId="1D52E47B" w14:textId="77777777" w:rsidR="00791705" w:rsidRPr="00236820" w:rsidRDefault="00E541A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เมื่อวันที่ </w:t>
      </w:r>
      <w:r w:rsidR="00AA1075" w:rsidRPr="00236820">
        <w:rPr>
          <w:rFonts w:asciiTheme="majorBidi" w:hAnsiTheme="majorBidi" w:cstheme="majorBidi"/>
          <w:sz w:val="30"/>
          <w:szCs w:val="30"/>
        </w:rPr>
        <w:t>20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 w:rsidR="00AA1075" w:rsidRPr="00236820">
        <w:rPr>
          <w:rFonts w:asciiTheme="majorBidi" w:hAnsiTheme="majorBidi" w:cstheme="majorBidi"/>
          <w:sz w:val="30"/>
          <w:szCs w:val="30"/>
        </w:rPr>
        <w:t>2565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ศาลอุทธรณ์ได้พิพากษายืนตามศาลชั้นต้น อย่างไรก็ตาม บริษัทยังไม่เห็นพ้องกับ</w:t>
      </w:r>
      <w:r w:rsidR="00F36EBC" w:rsidRPr="00236820">
        <w:rPr>
          <w:rFonts w:asciiTheme="majorBidi" w:hAnsiTheme="majorBidi" w:cstheme="majorBidi"/>
          <w:sz w:val="30"/>
          <w:szCs w:val="30"/>
          <w:lang w:val="en-GB"/>
        </w:rPr>
        <w:br/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คำพิพากษาของศาลอุทธรณ์ และได้ยื่นขออนุญาตฎีกาต่อศาลฎีกาเมื่อวันที่ </w:t>
      </w:r>
      <w:r w:rsidR="00AA1075" w:rsidRPr="00236820">
        <w:rPr>
          <w:rFonts w:asciiTheme="majorBidi" w:hAnsiTheme="majorBidi" w:cstheme="majorBidi"/>
          <w:sz w:val="30"/>
          <w:szCs w:val="30"/>
        </w:rPr>
        <w:t>9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236820">
        <w:rPr>
          <w:rFonts w:asciiTheme="majorBidi" w:hAnsiTheme="majorBidi" w:cstheme="majorBidi"/>
          <w:sz w:val="30"/>
          <w:szCs w:val="30"/>
        </w:rPr>
        <w:t>2565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ซึ่งบริษัทมีความเชื่อว่าข้อต่อสู้ทั้งในข้อเท็จจริง ข้อกฎหมาย และการใช้สิทธิทางศาลโดยสุจริต ผลที่สุดศาลฎีกาจะพิจารณาพยานหลักฐานในคดีและพิพากษาให้บริษัทไม่ต้องรับผิดชำระหนี้ตามคำพิพากษาของศาลชั้นต้นและศาลอุทธรณ์ ทั้งนี้ เพราะมีหลักฐานชัดเจนว่า ไม่มีการซื้อขายดังกล่าวและไม่มีการส่งมอบสินค้าให้แก่บริษัทแต่อย่างใด</w:t>
      </w:r>
    </w:p>
    <w:p w14:paraId="12F4743F" w14:textId="730669EA" w:rsidR="00D97C42" w:rsidRPr="00236820" w:rsidRDefault="00D97C42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lang w:val="en-GB"/>
        </w:rPr>
      </w:pPr>
    </w:p>
    <w:p w14:paraId="3EE455A1" w14:textId="01577371" w:rsidR="00791705" w:rsidRPr="00236820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บริษัทมีพยานหลักฐานของกรมการค้าภายใน กระทรวงพาณิชย์และบุคคลภายนอกที่บริษัทได้นำสืบในชั้นพิจารณาของศาลชั้นต้น รวมถึงพยานหลักฐานสำคัญที่บริษัทได้ยื่นเสนอเพิ่มเติมในชั้นพิจารณาของศาลอุทธรณ์ ซึ่งเกี่ยวข้องกับประเด็นแห่งคดีโดยตรง โดยพยานหลักฐานใหม่ได้ถูกรวบรวมและจัดทำขึ้นจากการสอบสวนโดยพนักงานสอบสวนในคดีอาญา หลังจากศาลชั้นต้นมีคำพิพากษาแล้ว  </w:t>
      </w:r>
    </w:p>
    <w:p w14:paraId="12C9AA34" w14:textId="77777777" w:rsidR="00791705" w:rsidRPr="00236820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</w:p>
    <w:p w14:paraId="00ADA971" w14:textId="2B9EE324" w:rsid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682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บริษัทเชื่อว่าเป็นพยานหลักฐานที่มีน้ำหนักมั่นคงที่จะทำให้ศาลฎีการับฟังได้ว่า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โดยมีอดีตพนักงานของบริษัทให้ความช่วยเหลือแก่อนัตตา  </w:t>
      </w:r>
      <w:r w:rsidR="004B3693"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รวมถึงหลักฐานที่ </w:t>
      </w:r>
      <w:r w:rsidR="004B3693" w:rsidRPr="00236820">
        <w:rPr>
          <w:rFonts w:asciiTheme="majorBidi" w:hAnsiTheme="majorBidi" w:cstheme="majorBidi"/>
          <w:sz w:val="30"/>
          <w:szCs w:val="30"/>
        </w:rPr>
        <w:t xml:space="preserve">ACAP 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นำมา</w:t>
      </w:r>
      <w:r w:rsidR="004B3693" w:rsidRPr="00236820">
        <w:rPr>
          <w:rFonts w:asciiTheme="majorBidi" w:hAnsiTheme="majorBidi" w:cstheme="majorBidi"/>
          <w:sz w:val="30"/>
          <w:szCs w:val="30"/>
          <w:cs/>
          <w:lang w:val="en-GB"/>
        </w:rPr>
        <w:t>ใช้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ในการฟ้องเอาผิดกับบริษัท เป็นการกระทำที่ไม่สุจริตและไม่ชอบด้วยกฎหมาย ซึ่งสอดคล้องกับข้อเท็จจริงที่ ก.ล.ต. ตรวจสอบพบการกระทำการทุจริตเกี่ยวกับการบริหารวัตถุดิบคงคลัง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ซึ่งเข้าข่ายเป็นความผิดตามพระราชบัญญัติหลักทรัพย์และตลาดหลักทรัพย์ พ.ศ. </w:t>
      </w:r>
      <w:r w:rsidR="00AA1075" w:rsidRPr="00236820">
        <w:rPr>
          <w:rFonts w:asciiTheme="majorBidi" w:hAnsiTheme="majorBidi" w:cstheme="majorBidi"/>
          <w:sz w:val="30"/>
          <w:szCs w:val="30"/>
        </w:rPr>
        <w:t>2535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36EBC" w:rsidRPr="00236820">
        <w:rPr>
          <w:rFonts w:asciiTheme="majorBidi" w:hAnsiTheme="majorBidi" w:cstheme="majorBidi"/>
          <w:sz w:val="30"/>
          <w:szCs w:val="30"/>
          <w:lang w:val="en-GB"/>
        </w:rPr>
        <w:br/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จึงได้กล่าวโทษให้ดำเนินคดีอาญาเอาผิดกับบุคคลดังกล่าว ซึ่งพนักงานสอบสวนได้มีการสั่งฟ้องคดีอาญาบางคดีและส่งสำนวนการสอบสวนให้พนักงานอัยการแล้ว ดังนั้น บริษัทเชื่อว่า บริษัทไม่มีหนี้ที่จะต้องรับผิดต่อ </w:t>
      </w:r>
      <w:r w:rsidRPr="00236820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ตามสัญญาที่เกิดจากการกระทำที่ไม่สุจริตและไม่ชอบด้วยกฎหมาย อย่างไรก็ตาม บริษัทได้ตั้งสำรองความเสียหายจากคดีดังกล่าว จำนวน </w:t>
      </w:r>
      <w:r w:rsidR="00AA1075" w:rsidRPr="00236820">
        <w:rPr>
          <w:rFonts w:asciiTheme="majorBidi" w:hAnsiTheme="majorBidi" w:cstheme="majorBidi"/>
          <w:sz w:val="30"/>
          <w:szCs w:val="30"/>
        </w:rPr>
        <w:t>444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ล้านบาทในปี </w:t>
      </w:r>
      <w:r w:rsidR="00AA1075" w:rsidRPr="00236820">
        <w:rPr>
          <w:rFonts w:asciiTheme="majorBidi" w:hAnsiTheme="majorBidi" w:cstheme="majorBidi"/>
          <w:sz w:val="30"/>
          <w:szCs w:val="30"/>
        </w:rPr>
        <w:t>2564</w:t>
      </w:r>
    </w:p>
    <w:p w14:paraId="50263842" w14:textId="77777777" w:rsidR="005D745C" w:rsidRPr="00236820" w:rsidRDefault="005D745C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D12FA1E" w14:textId="62B554A7" w:rsidR="00E541AD" w:rsidRPr="008D018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val="en-GB"/>
        </w:rPr>
      </w:pP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236820">
        <w:rPr>
          <w:rFonts w:asciiTheme="majorBidi" w:hAnsiTheme="majorBidi" w:cstheme="majorBidi"/>
          <w:sz w:val="30"/>
          <w:szCs w:val="30"/>
        </w:rPr>
        <w:t>31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236820">
        <w:rPr>
          <w:rFonts w:asciiTheme="majorBidi" w:hAnsiTheme="majorBidi" w:cstheme="majorBidi"/>
          <w:sz w:val="30"/>
          <w:szCs w:val="30"/>
        </w:rPr>
        <w:t>2565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เจ้าพนักงานบังคับคดีตามคำร้องขอของ </w:t>
      </w:r>
      <w:r w:rsidRPr="00236820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ได้มีคำสั่งอายัดเงินฝากบัญชีธนาคารของบริษัท ซึ่งบริษัทได้ยื่นคำร้องขอถอนการบังคับคดีดังกล่าวต่อศาลแพ่ง </w:t>
      </w:r>
      <w:r w:rsidR="00DE2B2D" w:rsidRPr="00236820">
        <w:rPr>
          <w:rFonts w:asciiTheme="majorBidi" w:hAnsiTheme="majorBidi" w:cstheme="majorBidi"/>
          <w:sz w:val="30"/>
          <w:szCs w:val="30"/>
          <w:cs/>
          <w:lang w:val="en-GB"/>
        </w:rPr>
        <w:t>ต่อมา</w:t>
      </w:r>
      <w:r w:rsidR="00E2467A" w:rsidRPr="00236820">
        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:t>
      </w:r>
      <w:r w:rsidR="008A656B" w:rsidRPr="00236820">
        <w:rPr>
          <w:rFonts w:asciiTheme="majorBidi" w:hAnsiTheme="majorBidi"/>
          <w:sz w:val="30"/>
          <w:szCs w:val="30"/>
        </w:rPr>
        <w:t>17</w:t>
      </w:r>
      <w:r w:rsidR="00E2467A" w:rsidRPr="00236820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8A656B" w:rsidRPr="00236820">
        <w:rPr>
          <w:rFonts w:asciiTheme="majorBidi" w:hAnsiTheme="majorBidi"/>
          <w:sz w:val="30"/>
          <w:szCs w:val="30"/>
        </w:rPr>
        <w:t>2565</w:t>
      </w:r>
      <w:r w:rsidR="00E2467A"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ศาลแพ่งได้ไต่สวนคำร้องและมีคำสั่งอนุญาตให้ถอนการอายัดเงินฝากของบริษัท </w:t>
      </w:r>
      <w:r w:rsidR="00DE2B2D" w:rsidRPr="00236820">
        <w:rPr>
          <w:rFonts w:asciiTheme="majorBidi" w:hAnsiTheme="majorBidi" w:cstheme="majorBidi"/>
          <w:sz w:val="30"/>
          <w:szCs w:val="30"/>
          <w:cs/>
          <w:lang w:val="en-GB"/>
        </w:rPr>
        <w:t>และให้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บริษัทนำหนังสือสัญญาค้ำประกันของธนาคารวงเงิน </w:t>
      </w:r>
      <w:r w:rsidR="00AA1075" w:rsidRPr="00236820">
        <w:rPr>
          <w:rFonts w:asciiTheme="majorBidi" w:hAnsiTheme="majorBidi" w:cstheme="majorBidi"/>
          <w:sz w:val="30"/>
          <w:szCs w:val="30"/>
        </w:rPr>
        <w:t>503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236820">
        <w:rPr>
          <w:rFonts w:asciiTheme="majorBidi" w:hAnsiTheme="majorBidi" w:cstheme="majorBidi"/>
          <w:sz w:val="30"/>
          <w:szCs w:val="30"/>
        </w:rPr>
        <w:t>31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44353C" w:rsidRPr="00236820">
        <w:rPr>
          <w:rFonts w:asciiTheme="majorBidi" w:hAnsiTheme="majorBidi" w:cstheme="majorBidi"/>
          <w:sz w:val="30"/>
          <w:szCs w:val="30"/>
          <w:cs/>
          <w:lang w:val="en-GB"/>
        </w:rPr>
        <w:t>ล้าน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บาทไปวางต่อศาล </w:t>
      </w:r>
      <w:r w:rsidR="00DE2B2D" w:rsidRPr="00236820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="00F36EBC" w:rsidRPr="00236820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</w:t>
      </w:r>
      <w:r w:rsidR="00442CA1" w:rsidRPr="00236820">
        <w:rPr>
          <w:rFonts w:asciiTheme="majorBidi" w:hAnsiTheme="majorBidi" w:cstheme="majorBidi"/>
          <w:sz w:val="30"/>
          <w:szCs w:val="30"/>
          <w:cs/>
          <w:lang w:val="en-GB"/>
        </w:rPr>
        <w:t>นำ</w:t>
      </w:r>
      <w:r w:rsidR="00F36EBC" w:rsidRPr="00236820">
        <w:rPr>
          <w:rFonts w:asciiTheme="majorBidi" w:hAnsiTheme="majorBidi" w:cstheme="majorBidi"/>
          <w:sz w:val="30"/>
          <w:szCs w:val="30"/>
          <w:cs/>
          <w:lang w:val="en-GB"/>
        </w:rPr>
        <w:t>เงินฝากธนาคารของบริษัทเป็นหลักประกัน</w:t>
      </w:r>
      <w:r w:rsidR="00287CA9" w:rsidRPr="00236820">
        <w:rPr>
          <w:rFonts w:asciiTheme="majorBidi" w:hAnsiTheme="majorBidi" w:cstheme="majorBidi"/>
          <w:sz w:val="30"/>
          <w:szCs w:val="30"/>
          <w:cs/>
          <w:lang w:val="en-GB"/>
        </w:rPr>
        <w:t>สำหรับหนังสือสัญญาค้ำประกัน</w:t>
      </w:r>
      <w:r w:rsidR="00F36EBC" w:rsidRPr="00236820">
        <w:rPr>
          <w:rFonts w:asciiTheme="majorBidi" w:hAnsiTheme="majorBidi" w:cstheme="majorBidi"/>
          <w:sz w:val="30"/>
          <w:szCs w:val="30"/>
          <w:cs/>
          <w:lang w:val="en-GB"/>
        </w:rPr>
        <w:t>ที่บริษัทได้รับจากธนาคาร</w:t>
      </w:r>
    </w:p>
    <w:p w14:paraId="7DCA4DD7" w14:textId="611D1FA2" w:rsidR="00F36EBC" w:rsidRPr="008D0184" w:rsidRDefault="00F36EBC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yellow"/>
          <w:lang w:val="en-GB"/>
        </w:rPr>
      </w:pPr>
    </w:p>
    <w:p w14:paraId="167D5471" w14:textId="515031B9" w:rsidR="00275190" w:rsidRDefault="004A345C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4A345C">
        <w:rPr>
          <w:rFonts w:asciiTheme="majorBidi" w:hAnsiTheme="majorBidi" w:hint="cs"/>
          <w:sz w:val="30"/>
          <w:szCs w:val="30"/>
          <w:cs/>
          <w:lang w:val="en-GB"/>
        </w:rPr>
        <w:t>ทั้งนี้</w:t>
      </w:r>
      <w:r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A345C">
        <w:rPr>
          <w:rFonts w:asciiTheme="majorBidi" w:hAnsiTheme="majorBidi" w:hint="cs"/>
          <w:sz w:val="30"/>
          <w:szCs w:val="30"/>
          <w:cs/>
          <w:lang w:val="en-GB"/>
        </w:rPr>
        <w:t>ต่อมาเมื่อวันที่</w:t>
      </w:r>
      <w:r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1B594C">
        <w:rPr>
          <w:rFonts w:asciiTheme="majorBidi" w:hAnsiTheme="majorBidi"/>
          <w:sz w:val="30"/>
          <w:szCs w:val="30"/>
        </w:rPr>
        <w:t>20</w:t>
      </w:r>
      <w:r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A345C">
        <w:rPr>
          <w:rFonts w:asciiTheme="majorBidi" w:hAnsiTheme="majorBidi" w:hint="cs"/>
          <w:sz w:val="30"/>
          <w:szCs w:val="30"/>
          <w:cs/>
          <w:lang w:val="en-GB"/>
        </w:rPr>
        <w:t>กุมภาพันธ์</w:t>
      </w:r>
      <w:r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1B594C">
        <w:rPr>
          <w:rFonts w:asciiTheme="majorBidi" w:hAnsiTheme="majorBidi"/>
          <w:sz w:val="30"/>
          <w:szCs w:val="30"/>
        </w:rPr>
        <w:t>2566</w:t>
      </w:r>
      <w:r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A345C">
        <w:rPr>
          <w:rFonts w:asciiTheme="majorBidi" w:hAnsiTheme="majorBidi" w:hint="cs"/>
          <w:sz w:val="30"/>
          <w:szCs w:val="30"/>
          <w:cs/>
          <w:lang w:val="en-GB"/>
        </w:rPr>
        <w:t>ศาลฎีกามีคําสั่งรับฎีกาของบริษัทไว้พิจารณา</w:t>
      </w:r>
      <w:r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A345C">
        <w:rPr>
          <w:rFonts w:asciiTheme="majorBidi" w:hAnsiTheme="majorBidi" w:hint="cs"/>
          <w:sz w:val="30"/>
          <w:szCs w:val="30"/>
          <w:cs/>
          <w:lang w:val="en-GB"/>
        </w:rPr>
        <w:t>ดังนั้น</w:t>
      </w:r>
      <w:r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A345C">
        <w:rPr>
          <w:rFonts w:asciiTheme="majorBidi" w:hAnsiTheme="majorBidi" w:hint="cs"/>
          <w:sz w:val="30"/>
          <w:szCs w:val="30"/>
          <w:cs/>
          <w:lang w:val="en-GB"/>
        </w:rPr>
        <w:t>คดีนี้จึงยังไม่ถึงที่สุดต้องรอผลคําพิพากษาของศาลฎีกาต่อไป</w:t>
      </w:r>
    </w:p>
    <w:p w14:paraId="731D50D4" w14:textId="77777777" w:rsidR="004A345C" w:rsidRPr="008D0184" w:rsidRDefault="004A345C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yellow"/>
          <w:lang w:val="en-GB"/>
        </w:rPr>
      </w:pPr>
    </w:p>
    <w:p w14:paraId="1636C603" w14:textId="77777777" w:rsidR="006216F5" w:rsidRDefault="006216F5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bookmarkStart w:id="0" w:name="_Hlk109309395"/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6F33BF72" w14:textId="687CC8F8" w:rsidR="00E541AD" w:rsidRPr="0023682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3682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คดีแพ่งจากคู่ค้าเดิมของบริษัท</w:t>
      </w:r>
    </w:p>
    <w:bookmarkEnd w:id="0"/>
    <w:p w14:paraId="2F447AF1" w14:textId="77777777" w:rsidR="00E541AD" w:rsidRPr="0023682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174C6889" w14:textId="38ACCA3C" w:rsidR="005E3367" w:rsidRPr="00236820" w:rsidRDefault="00FE572E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36820">
        <w:rPr>
          <w:rFonts w:asciiTheme="majorBidi" w:hAnsiTheme="majorBidi" w:hint="cs"/>
          <w:sz w:val="30"/>
          <w:szCs w:val="30"/>
          <w:cs/>
        </w:rPr>
        <w:t>บริษัทแห่งหนึ่งเป็นคู่ค้าเดิมของบริษัทได้ยื่นฟ้องบริษัท</w:t>
      </w:r>
      <w:r w:rsidRPr="00236820">
        <w:rPr>
          <w:rFonts w:asciiTheme="majorBidi" w:hAnsiTheme="majorBidi"/>
          <w:sz w:val="30"/>
          <w:szCs w:val="30"/>
          <w:cs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</w:rPr>
        <w:t>จำนวน</w:t>
      </w:r>
      <w:r w:rsidRPr="00236820">
        <w:rPr>
          <w:rFonts w:asciiTheme="majorBidi" w:hAnsiTheme="majorBidi"/>
          <w:sz w:val="30"/>
          <w:szCs w:val="30"/>
          <w:cs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3</w:t>
      </w:r>
      <w:r w:rsidRPr="00236820">
        <w:rPr>
          <w:rFonts w:asciiTheme="majorBidi" w:hAnsiTheme="majorBidi"/>
          <w:sz w:val="30"/>
          <w:szCs w:val="30"/>
          <w:cs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</w:rPr>
        <w:t>คดี</w:t>
      </w:r>
      <w:r w:rsidRPr="00236820">
        <w:rPr>
          <w:rFonts w:asciiTheme="majorBidi" w:hAnsiTheme="majorBidi"/>
          <w:sz w:val="30"/>
          <w:szCs w:val="30"/>
          <w:cs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</w:rPr>
        <w:t>ซึ่ง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</w:t>
      </w:r>
      <w:r w:rsidRPr="00236820">
        <w:rPr>
          <w:rFonts w:asciiTheme="majorBidi" w:hAnsiTheme="majorBidi"/>
          <w:sz w:val="30"/>
          <w:szCs w:val="30"/>
          <w:cs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</w:rPr>
        <w:t>บริษัทมิได้กระทำผิดสัญญาตามฟ้องทั้งสามคดี</w:t>
      </w:r>
      <w:r w:rsidRPr="00236820">
        <w:rPr>
          <w:rFonts w:asciiTheme="majorBidi" w:hAnsiTheme="majorBidi"/>
          <w:sz w:val="30"/>
          <w:szCs w:val="30"/>
          <w:cs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</w:rPr>
        <w:t>บริษัทจึงไม่มีหน้าที่ต้องชำระเงินและค่าเสียหาย</w:t>
      </w:r>
      <w:r w:rsidRPr="00236820">
        <w:rPr>
          <w:rFonts w:asciiTheme="majorBidi" w:hAnsiTheme="majorBidi"/>
          <w:sz w:val="30"/>
          <w:szCs w:val="30"/>
          <w:cs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</w:rPr>
        <w:t>และบริษัทอยู่ระหว่างการต่อสู้คดี</w:t>
      </w:r>
      <w:r w:rsidRPr="00236820">
        <w:rPr>
          <w:rFonts w:asciiTheme="majorBidi" w:hAnsiTheme="majorBidi"/>
          <w:sz w:val="30"/>
          <w:szCs w:val="30"/>
          <w:cs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</w:rPr>
        <w:t>ดังนั้น</w:t>
      </w:r>
      <w:r w:rsidRPr="00236820">
        <w:rPr>
          <w:rFonts w:asciiTheme="majorBidi" w:hAnsiTheme="majorBidi"/>
          <w:sz w:val="30"/>
          <w:szCs w:val="30"/>
          <w:cs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</w:rPr>
        <w:t>บริษัทจึงไม่ได้บันทึกค่าเผื่อผลเสียหายที่อาจเกิดขึ้นจากคดีดังกล่าว</w:t>
      </w:r>
      <w:r w:rsidRPr="00236820">
        <w:rPr>
          <w:rFonts w:asciiTheme="majorBidi" w:hAnsiTheme="majorBidi"/>
          <w:sz w:val="30"/>
          <w:szCs w:val="30"/>
          <w:cs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</w:rPr>
        <w:t>ทั้งนี้ปัจจุบัน</w:t>
      </w:r>
      <w:r w:rsidRPr="00236820">
        <w:rPr>
          <w:rFonts w:asciiTheme="majorBidi" w:hAnsiTheme="majorBidi"/>
          <w:sz w:val="30"/>
          <w:szCs w:val="30"/>
          <w:cs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</w:rPr>
        <w:t>คู่ค้าดังกล่าวอยู่ภายใต้การพิทักษ์ทรัพย์</w:t>
      </w:r>
      <w:r w:rsidRPr="00236820">
        <w:rPr>
          <w:rFonts w:asciiTheme="majorBidi" w:hAnsiTheme="majorBidi"/>
          <w:sz w:val="30"/>
          <w:szCs w:val="30"/>
          <w:cs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</w:rPr>
        <w:t>เจ้าพนักงานพิทักษ์ทรัพย์จะเข้าควบคุมและจัดการกิจการของคู่ค้าเดิม</w:t>
      </w:r>
      <w:r w:rsidRPr="00236820">
        <w:rPr>
          <w:rFonts w:asciiTheme="majorBidi" w:hAnsiTheme="majorBidi"/>
          <w:sz w:val="30"/>
          <w:szCs w:val="30"/>
          <w:cs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</w:rPr>
        <w:t>ศาลแพ่งจึงได้ออกหมายเรียกเจ้าพนักงานพิทักษ์เข้ามาในคดี</w:t>
      </w:r>
    </w:p>
    <w:p w14:paraId="0C62A20E" w14:textId="77777777" w:rsidR="00805FBD" w:rsidRPr="00236820" w:rsidRDefault="00805FBD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B6194D" w14:textId="0DEDF412" w:rsidR="005E3367" w:rsidRPr="00236820" w:rsidRDefault="005E3367" w:rsidP="005E336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3682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36820">
        <w:rPr>
          <w:rFonts w:asciiTheme="majorBidi" w:hAnsiTheme="majorBidi" w:cstheme="majorBidi"/>
          <w:sz w:val="30"/>
          <w:szCs w:val="30"/>
        </w:rPr>
        <w:t>8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236820">
        <w:rPr>
          <w:rFonts w:asciiTheme="majorBidi" w:hAnsiTheme="majorBidi" w:cstheme="majorBidi"/>
          <w:sz w:val="30"/>
          <w:szCs w:val="30"/>
        </w:rPr>
        <w:t>2563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โดยบริษัทดังกล่าวได้ยื่นฟ้องบริษัทในข้อหาผิดสัญญา เรียกเงินคืน และเรียกค่าเสียหายเป็นเงินต้นจำนวน </w:t>
      </w:r>
      <w:r w:rsidRPr="00236820">
        <w:rPr>
          <w:rFonts w:asciiTheme="majorBidi" w:hAnsiTheme="majorBidi" w:cstheme="majorBidi"/>
          <w:sz w:val="30"/>
          <w:szCs w:val="30"/>
        </w:rPr>
        <w:t>470</w:t>
      </w:r>
      <w:r w:rsidRPr="00236820">
        <w:rPr>
          <w:rFonts w:asciiTheme="majorBidi" w:hAnsiTheme="majorBidi" w:cstheme="majorBidi"/>
          <w:sz w:val="30"/>
          <w:szCs w:val="30"/>
          <w:cs/>
        </w:rPr>
        <w:t>.</w:t>
      </w:r>
      <w:r w:rsidRPr="00236820">
        <w:rPr>
          <w:rFonts w:asciiTheme="majorBidi" w:hAnsiTheme="majorBidi" w:cstheme="majorBidi"/>
          <w:sz w:val="30"/>
          <w:szCs w:val="30"/>
        </w:rPr>
        <w:t>03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236820">
        <w:rPr>
          <w:rFonts w:asciiTheme="majorBidi" w:hAnsiTheme="majorBidi" w:cstheme="majorBidi"/>
          <w:sz w:val="30"/>
          <w:szCs w:val="30"/>
        </w:rPr>
        <w:t>7</w:t>
      </w:r>
      <w:r w:rsidRPr="00236820">
        <w:rPr>
          <w:rFonts w:asciiTheme="majorBidi" w:hAnsiTheme="majorBidi" w:cstheme="majorBidi"/>
          <w:sz w:val="30"/>
          <w:szCs w:val="30"/>
          <w:cs/>
        </w:rPr>
        <w:t>.</w:t>
      </w:r>
      <w:r w:rsidRPr="00236820">
        <w:rPr>
          <w:rFonts w:asciiTheme="majorBidi" w:hAnsiTheme="majorBidi" w:cstheme="majorBidi"/>
          <w:sz w:val="30"/>
          <w:szCs w:val="30"/>
        </w:rPr>
        <w:t>5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Pr="00236820">
        <w:rPr>
          <w:rFonts w:asciiTheme="majorBidi" w:hAnsiTheme="majorBidi" w:cstheme="majorBidi"/>
          <w:sz w:val="30"/>
          <w:szCs w:val="30"/>
        </w:rPr>
        <w:t>595</w:t>
      </w:r>
      <w:r w:rsidRPr="00236820">
        <w:rPr>
          <w:rFonts w:asciiTheme="majorBidi" w:hAnsiTheme="majorBidi" w:cstheme="majorBidi"/>
          <w:sz w:val="30"/>
          <w:szCs w:val="30"/>
          <w:cs/>
        </w:rPr>
        <w:t>.</w:t>
      </w:r>
      <w:r w:rsidRPr="00236820">
        <w:rPr>
          <w:rFonts w:asciiTheme="majorBidi" w:hAnsiTheme="majorBidi" w:cstheme="majorBidi"/>
          <w:sz w:val="30"/>
          <w:szCs w:val="30"/>
        </w:rPr>
        <w:t>10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4A345C" w:rsidRPr="004A345C">
        <w:rPr>
          <w:rFonts w:asciiTheme="majorBidi" w:hAnsiTheme="majorBidi" w:hint="cs"/>
          <w:sz w:val="30"/>
          <w:szCs w:val="30"/>
          <w:cs/>
        </w:rPr>
        <w:t>นับถัดจากวันฟ้องเป็นต้นไปจนกว่าบริษัทจะชำระเงินเสร็จสิ้น</w:t>
      </w:r>
      <w:r w:rsidR="004A345C" w:rsidRPr="004A345C">
        <w:rPr>
          <w:rFonts w:asciiTheme="majorBidi" w:hAnsiTheme="majorBidi"/>
          <w:sz w:val="30"/>
          <w:szCs w:val="30"/>
          <w:cs/>
        </w:rPr>
        <w:t xml:space="preserve"> </w:t>
      </w:r>
      <w:r w:rsidR="004A345C" w:rsidRPr="004A345C">
        <w:rPr>
          <w:rFonts w:asciiTheme="majorBidi" w:hAnsiTheme="majorBidi" w:hint="cs"/>
          <w:sz w:val="30"/>
          <w:szCs w:val="30"/>
          <w:cs/>
        </w:rPr>
        <w:t>ซึ่งปัจจุบันคดีนี้อยู่ในระหว่างการสืบพยานในศาลชั้นต้น</w:t>
      </w:r>
    </w:p>
    <w:p w14:paraId="0DAA1366" w14:textId="44511078" w:rsidR="003F708A" w:rsidRDefault="003F708A" w:rsidP="00805FBD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DB243C" w14:textId="320DDC2D" w:rsidR="005E3367" w:rsidRPr="004A345C" w:rsidRDefault="005E3367" w:rsidP="005E336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3682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36820">
        <w:rPr>
          <w:rFonts w:asciiTheme="majorBidi" w:hAnsiTheme="majorBidi" w:cstheme="majorBidi"/>
          <w:sz w:val="30"/>
          <w:szCs w:val="30"/>
        </w:rPr>
        <w:t>8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236820">
        <w:rPr>
          <w:rFonts w:asciiTheme="majorBidi" w:hAnsiTheme="majorBidi" w:cstheme="majorBidi"/>
          <w:sz w:val="30"/>
          <w:szCs w:val="30"/>
        </w:rPr>
        <w:t>2563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โดยบริษัทดังกล่าวได้ยื่นฟ้องบริษัทในฐานะจำเลยที่ </w:t>
      </w:r>
      <w:r w:rsidRPr="00236820">
        <w:rPr>
          <w:rFonts w:asciiTheme="majorBidi" w:hAnsiTheme="majorBidi" w:cstheme="majorBidi"/>
          <w:sz w:val="30"/>
          <w:szCs w:val="30"/>
        </w:rPr>
        <w:t>1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และบริษัทอื่นอีก </w:t>
      </w:r>
      <w:r w:rsidRPr="00236820">
        <w:rPr>
          <w:rFonts w:asciiTheme="majorBidi" w:hAnsiTheme="majorBidi" w:cstheme="majorBidi"/>
          <w:sz w:val="30"/>
          <w:szCs w:val="30"/>
        </w:rPr>
        <w:t>2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ราย เป็นจำเลยในข้อหาผิดสัญญา ตัวการ ตัวแทน และเรียกค่าเสียหาย เป็นเงินต้นจำนวน </w:t>
      </w:r>
      <w:r w:rsidRPr="00236820">
        <w:rPr>
          <w:rFonts w:asciiTheme="majorBidi" w:hAnsiTheme="majorBidi" w:cstheme="majorBidi"/>
          <w:sz w:val="30"/>
          <w:szCs w:val="30"/>
        </w:rPr>
        <w:t>92</w:t>
      </w:r>
      <w:r w:rsidRPr="00236820">
        <w:rPr>
          <w:rFonts w:asciiTheme="majorBidi" w:hAnsiTheme="majorBidi" w:cstheme="majorBidi"/>
          <w:sz w:val="30"/>
          <w:szCs w:val="30"/>
          <w:cs/>
        </w:rPr>
        <w:t>.</w:t>
      </w:r>
      <w:r w:rsidRPr="00236820">
        <w:rPr>
          <w:rFonts w:asciiTheme="majorBidi" w:hAnsiTheme="majorBidi" w:cstheme="majorBidi"/>
          <w:sz w:val="30"/>
          <w:szCs w:val="30"/>
        </w:rPr>
        <w:t>29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236820">
        <w:rPr>
          <w:rFonts w:asciiTheme="majorBidi" w:hAnsiTheme="majorBidi" w:cstheme="majorBidi"/>
          <w:sz w:val="30"/>
          <w:szCs w:val="30"/>
        </w:rPr>
        <w:t>7</w:t>
      </w:r>
      <w:r w:rsidRPr="00236820">
        <w:rPr>
          <w:rFonts w:asciiTheme="majorBidi" w:hAnsiTheme="majorBidi" w:cstheme="majorBidi"/>
          <w:sz w:val="30"/>
          <w:szCs w:val="30"/>
          <w:cs/>
        </w:rPr>
        <w:t>.</w:t>
      </w:r>
      <w:r w:rsidRPr="00236820">
        <w:rPr>
          <w:rFonts w:asciiTheme="majorBidi" w:hAnsiTheme="majorBidi" w:cstheme="majorBidi"/>
          <w:sz w:val="30"/>
          <w:szCs w:val="30"/>
        </w:rPr>
        <w:t>5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Pr="00236820">
        <w:rPr>
          <w:rFonts w:asciiTheme="majorBidi" w:hAnsiTheme="majorBidi" w:cstheme="majorBidi"/>
          <w:sz w:val="30"/>
          <w:szCs w:val="30"/>
        </w:rPr>
        <w:t>109</w:t>
      </w:r>
      <w:r w:rsidRPr="00236820">
        <w:rPr>
          <w:rFonts w:asciiTheme="majorBidi" w:hAnsiTheme="majorBidi" w:cstheme="majorBidi"/>
          <w:sz w:val="30"/>
          <w:szCs w:val="30"/>
          <w:cs/>
        </w:rPr>
        <w:t>.</w:t>
      </w:r>
      <w:r w:rsidRPr="00236820">
        <w:rPr>
          <w:rFonts w:asciiTheme="majorBidi" w:hAnsiTheme="majorBidi" w:cstheme="majorBidi"/>
          <w:sz w:val="30"/>
          <w:szCs w:val="30"/>
        </w:rPr>
        <w:t>42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นับถัดจากวันฟ้องเป็นต้นไปจนกว่าจำเลยทั้งสามจะชำระเงินเสร็จสิ้น </w:t>
      </w:r>
      <w:r w:rsidR="00FE572E" w:rsidRPr="004A345C">
        <w:rPr>
          <w:rFonts w:asciiTheme="majorBidi" w:hAnsiTheme="majorBidi" w:hint="cs"/>
          <w:sz w:val="30"/>
          <w:szCs w:val="30"/>
          <w:cs/>
        </w:rPr>
        <w:t>ซึ่งปัจจุบันคดีนี้อยู่ในระหว่างการสืบพยานในศาลชั้นต้น</w:t>
      </w:r>
    </w:p>
    <w:p w14:paraId="0009FCE0" w14:textId="77777777" w:rsidR="005E3367" w:rsidRPr="00236820" w:rsidRDefault="005E3367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858491" w14:textId="33425AB8" w:rsidR="00FC0C18" w:rsidRPr="00236820" w:rsidRDefault="005E3367" w:rsidP="0040307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3682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36820">
        <w:rPr>
          <w:rFonts w:asciiTheme="majorBidi" w:hAnsiTheme="majorBidi" w:cstheme="majorBidi"/>
          <w:sz w:val="30"/>
          <w:szCs w:val="30"/>
        </w:rPr>
        <w:t>25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36820">
        <w:rPr>
          <w:rFonts w:asciiTheme="majorBidi" w:hAnsiTheme="majorBidi" w:cstheme="majorBidi"/>
          <w:sz w:val="30"/>
          <w:szCs w:val="30"/>
        </w:rPr>
        <w:t>2563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Pr="00236820">
        <w:rPr>
          <w:rFonts w:asciiTheme="majorBidi" w:hAnsiTheme="majorBidi" w:cstheme="majorBidi"/>
          <w:sz w:val="30"/>
          <w:szCs w:val="30"/>
        </w:rPr>
        <w:t>2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ในข้อหาผิดสัญญา เรียกเงินคืน และเรียกค่าเสียหาย เป็นเงินต้นจำนวน </w:t>
      </w:r>
      <w:r w:rsidRPr="00236820">
        <w:rPr>
          <w:rFonts w:asciiTheme="majorBidi" w:hAnsiTheme="majorBidi" w:cstheme="majorBidi"/>
          <w:sz w:val="30"/>
          <w:szCs w:val="30"/>
        </w:rPr>
        <w:t>305</w:t>
      </w:r>
      <w:r w:rsidRPr="00236820">
        <w:rPr>
          <w:rFonts w:asciiTheme="majorBidi" w:hAnsiTheme="majorBidi" w:cstheme="majorBidi"/>
          <w:sz w:val="30"/>
          <w:szCs w:val="30"/>
          <w:cs/>
        </w:rPr>
        <w:t>.</w:t>
      </w:r>
      <w:r w:rsidRPr="00236820">
        <w:rPr>
          <w:rFonts w:asciiTheme="majorBidi" w:hAnsiTheme="majorBidi" w:cstheme="majorBidi"/>
          <w:sz w:val="30"/>
          <w:szCs w:val="30"/>
        </w:rPr>
        <w:t>26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236820">
        <w:rPr>
          <w:rFonts w:asciiTheme="majorBidi" w:hAnsiTheme="majorBidi" w:cstheme="majorBidi"/>
          <w:sz w:val="30"/>
          <w:szCs w:val="30"/>
        </w:rPr>
        <w:t>7</w:t>
      </w:r>
      <w:r w:rsidRPr="00236820">
        <w:rPr>
          <w:rFonts w:asciiTheme="majorBidi" w:hAnsiTheme="majorBidi" w:cstheme="majorBidi"/>
          <w:sz w:val="30"/>
          <w:szCs w:val="30"/>
          <w:cs/>
        </w:rPr>
        <w:t>.</w:t>
      </w:r>
      <w:r w:rsidRPr="00236820">
        <w:rPr>
          <w:rFonts w:asciiTheme="majorBidi" w:hAnsiTheme="majorBidi" w:cstheme="majorBidi"/>
          <w:sz w:val="30"/>
          <w:szCs w:val="30"/>
        </w:rPr>
        <w:t>5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Pr="00236820">
        <w:rPr>
          <w:rFonts w:asciiTheme="majorBidi" w:hAnsiTheme="majorBidi" w:cstheme="majorBidi"/>
          <w:sz w:val="30"/>
          <w:szCs w:val="30"/>
        </w:rPr>
        <w:t>364</w:t>
      </w:r>
      <w:r w:rsidRPr="00236820">
        <w:rPr>
          <w:rFonts w:asciiTheme="majorBidi" w:hAnsiTheme="majorBidi" w:cstheme="majorBidi"/>
          <w:sz w:val="30"/>
          <w:szCs w:val="30"/>
          <w:cs/>
        </w:rPr>
        <w:t>.</w:t>
      </w:r>
      <w:r w:rsidRPr="00236820">
        <w:rPr>
          <w:rFonts w:asciiTheme="majorBidi" w:hAnsiTheme="majorBidi" w:cstheme="majorBidi"/>
          <w:sz w:val="30"/>
          <w:szCs w:val="30"/>
        </w:rPr>
        <w:t>71</w:t>
      </w:r>
      <w:r w:rsidRPr="00236820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นับถัดจากวันฟ้องเป็นต้นไปจนกว่าจำเลยทั้งสองจะชำระเงินเสร็จสิ้น</w:t>
      </w:r>
      <w:r w:rsidR="00FE572E" w:rsidRPr="00236820">
        <w:rPr>
          <w:rFonts w:asciiTheme="majorBidi" w:hAnsiTheme="majorBidi" w:cstheme="majorBidi"/>
          <w:sz w:val="30"/>
          <w:szCs w:val="30"/>
        </w:rPr>
        <w:t xml:space="preserve"> </w:t>
      </w:r>
      <w:r w:rsidR="00FE572E" w:rsidRPr="004A345C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="00FE572E" w:rsidRPr="004A345C">
        <w:rPr>
          <w:rFonts w:asciiTheme="majorBidi" w:hAnsiTheme="majorBidi"/>
          <w:sz w:val="30"/>
          <w:szCs w:val="30"/>
          <w:cs/>
        </w:rPr>
        <w:t xml:space="preserve"> </w:t>
      </w:r>
      <w:r w:rsidR="00FE572E" w:rsidRPr="004A345C">
        <w:rPr>
          <w:rFonts w:asciiTheme="majorBidi" w:hAnsiTheme="majorBidi" w:cstheme="majorBidi"/>
          <w:sz w:val="30"/>
          <w:szCs w:val="30"/>
        </w:rPr>
        <w:t xml:space="preserve">21 </w:t>
      </w:r>
      <w:r w:rsidR="00FE572E" w:rsidRPr="004A345C">
        <w:rPr>
          <w:rFonts w:asciiTheme="majorBidi" w:hAnsiTheme="majorBidi" w:hint="cs"/>
          <w:sz w:val="30"/>
          <w:szCs w:val="30"/>
          <w:cs/>
        </w:rPr>
        <w:t>กันยายน</w:t>
      </w:r>
      <w:r w:rsidR="00FE572E" w:rsidRPr="004A345C">
        <w:rPr>
          <w:rFonts w:asciiTheme="majorBidi" w:hAnsiTheme="majorBidi"/>
          <w:sz w:val="30"/>
          <w:szCs w:val="30"/>
          <w:cs/>
        </w:rPr>
        <w:t xml:space="preserve"> </w:t>
      </w:r>
      <w:r w:rsidR="00FE572E" w:rsidRPr="004A345C">
        <w:rPr>
          <w:rFonts w:asciiTheme="majorBidi" w:hAnsiTheme="majorBidi" w:cstheme="majorBidi"/>
          <w:sz w:val="30"/>
          <w:szCs w:val="30"/>
        </w:rPr>
        <w:t xml:space="preserve">2566 </w:t>
      </w:r>
      <w:r w:rsidR="00FE572E" w:rsidRPr="004A345C">
        <w:rPr>
          <w:rFonts w:asciiTheme="majorBidi" w:hAnsiTheme="majorBidi" w:hint="cs"/>
          <w:sz w:val="30"/>
          <w:szCs w:val="30"/>
          <w:cs/>
        </w:rPr>
        <w:t>ศาลแพ่งมี</w:t>
      </w:r>
      <w:r w:rsidR="00FE572E" w:rsidRPr="004A345C">
        <w:rPr>
          <w:rFonts w:asciiTheme="majorBidi" w:hAnsiTheme="majorBidi"/>
          <w:sz w:val="30"/>
          <w:szCs w:val="30"/>
          <w:cs/>
        </w:rPr>
        <w:t xml:space="preserve"> </w:t>
      </w:r>
      <w:r w:rsidR="00FE572E" w:rsidRPr="004A345C">
        <w:rPr>
          <w:rFonts w:asciiTheme="majorBidi" w:hAnsiTheme="majorBidi"/>
          <w:spacing w:val="-6"/>
          <w:sz w:val="30"/>
          <w:szCs w:val="30"/>
          <w:cs/>
        </w:rPr>
        <w:t xml:space="preserve">คำพิพากษายกฟ้อง อย่างไรก็ตาม คดีนี้ยังไม่ถึงที่สุด </w:t>
      </w:r>
      <w:r w:rsidR="00FC0C18" w:rsidRPr="004A345C">
        <w:rPr>
          <w:rFonts w:asciiTheme="majorBidi" w:hAnsiTheme="majorBidi"/>
          <w:spacing w:val="-6"/>
          <w:sz w:val="30"/>
          <w:szCs w:val="30"/>
          <w:cs/>
        </w:rPr>
        <w:t xml:space="preserve">เนื่องจากโจทก์ใช้สิทธิยื่นอุทธรณ์เมื่อวันที่ </w:t>
      </w:r>
      <w:r w:rsidR="007C26F0" w:rsidRPr="004A345C">
        <w:rPr>
          <w:rFonts w:asciiTheme="majorBidi" w:hAnsiTheme="majorBidi"/>
          <w:spacing w:val="-6"/>
          <w:sz w:val="30"/>
          <w:szCs w:val="30"/>
        </w:rPr>
        <w:t>22</w:t>
      </w:r>
      <w:r w:rsidR="00FC0C18" w:rsidRPr="004A345C">
        <w:rPr>
          <w:rFonts w:asciiTheme="majorBidi" w:hAnsiTheme="majorBidi"/>
          <w:spacing w:val="-6"/>
          <w:sz w:val="30"/>
          <w:szCs w:val="30"/>
          <w:cs/>
        </w:rPr>
        <w:t xml:space="preserve"> มกราคม </w:t>
      </w:r>
      <w:r w:rsidR="007C26F0" w:rsidRPr="004A345C">
        <w:rPr>
          <w:rFonts w:asciiTheme="majorBidi" w:hAnsiTheme="majorBidi"/>
          <w:spacing w:val="-6"/>
          <w:sz w:val="30"/>
          <w:szCs w:val="30"/>
        </w:rPr>
        <w:t>2567</w:t>
      </w:r>
    </w:p>
    <w:p w14:paraId="2AA9A30E" w14:textId="77777777" w:rsidR="005E3367" w:rsidRPr="00214244" w:rsidRDefault="005E3367" w:rsidP="00FE5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EB15850" w14:textId="4829A914" w:rsidR="00E541AD" w:rsidRPr="00236820" w:rsidRDefault="00E541AD" w:rsidP="005E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3682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คดีความอื่นๆ</w:t>
      </w:r>
    </w:p>
    <w:p w14:paraId="2495D7D2" w14:textId="77777777" w:rsidR="00E541AD" w:rsidRPr="0023682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385565A" w14:textId="25C9A207" w:rsidR="00E541AD" w:rsidRPr="00236820" w:rsidRDefault="00E541AD" w:rsidP="00E541A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236820">
        <w:rPr>
          <w:rFonts w:ascii="Angsana New" w:eastAsia="MS Mincho" w:hAnsi="Angsana New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AA1075" w:rsidRPr="00236820">
        <w:rPr>
          <w:rFonts w:ascii="Angsana New" w:eastAsia="MS Mincho" w:hAnsi="Angsana New"/>
          <w:sz w:val="30"/>
          <w:szCs w:val="30"/>
        </w:rPr>
        <w:t>2563</w:t>
      </w:r>
    </w:p>
    <w:p w14:paraId="4D4E83FA" w14:textId="77777777" w:rsidR="00E541AD" w:rsidRPr="0023682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5CCF17A" w14:textId="1B766A60" w:rsidR="004A345C" w:rsidRPr="00236820" w:rsidRDefault="00E541AD" w:rsidP="004A3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236820">
        <w:rPr>
          <w:rFonts w:asciiTheme="majorBidi" w:hAnsiTheme="majorBidi" w:cstheme="majorBidi"/>
          <w:sz w:val="30"/>
          <w:szCs w:val="30"/>
        </w:rPr>
        <w:t>5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236820">
        <w:rPr>
          <w:rFonts w:asciiTheme="majorBidi" w:hAnsiTheme="majorBidi" w:cstheme="majorBidi"/>
          <w:sz w:val="30"/>
          <w:szCs w:val="30"/>
        </w:rPr>
        <w:t>2563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โดยบริษัทแห่งหนึ่งได้ยื่นฟ้องบริษัทต่อศาลแพ่งในข้อหาผิดสัญญา ละเมิด และเรียกค่าเสียหาย โดยขอให้บริษัทชดใช้ค่าเสียหายเป็น</w:t>
      </w:r>
      <w:r w:rsidR="00563DCB" w:rsidRPr="00236820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จำนวนเงินรวม</w:t>
      </w:r>
      <w:r w:rsidR="00442CA1"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236820">
        <w:rPr>
          <w:rFonts w:asciiTheme="majorBidi" w:hAnsiTheme="majorBidi" w:cstheme="majorBidi"/>
          <w:sz w:val="30"/>
          <w:szCs w:val="30"/>
        </w:rPr>
        <w:t>22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236820">
        <w:rPr>
          <w:rFonts w:asciiTheme="majorBidi" w:hAnsiTheme="majorBidi" w:cstheme="majorBidi"/>
          <w:sz w:val="30"/>
          <w:szCs w:val="30"/>
        </w:rPr>
        <w:t>94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236820">
        <w:rPr>
          <w:rFonts w:asciiTheme="majorBidi" w:hAnsiTheme="majorBidi" w:cstheme="majorBidi"/>
          <w:sz w:val="30"/>
          <w:szCs w:val="30"/>
        </w:rPr>
        <w:t>7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236820">
        <w:rPr>
          <w:rFonts w:asciiTheme="majorBidi" w:hAnsiTheme="majorBidi" w:cstheme="majorBidi"/>
          <w:sz w:val="30"/>
          <w:szCs w:val="30"/>
        </w:rPr>
        <w:t>5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ซึ่งบริษัทและที่ปรึกษากฎหมายของบริษัท</w:t>
      </w:r>
      <w:r w:rsidR="00563DCB" w:rsidRPr="00236820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ได้พิจารณาข้อเท็จจริงและหลักฐานที่เกี่ยวข้องแล้วเห็นว่า บริษัทไม่มีหน้าที่ต้องชำระหนี้ตามฟ้อง รวมถึง</w:t>
      </w:r>
      <w:r w:rsidR="00563DCB" w:rsidRPr="00236820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สิทธิเรียกร้องของโจทก์ขาดอายุความ ดังนั้น บริษัทจึงได้แต่งตั้งทนายความและยื่นคำให้การต่อสู้คดี รวมถึง</w:t>
      </w:r>
      <w:r w:rsidR="00563DCB" w:rsidRPr="00236820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ได้ฟ้องแย้งเรียกเงินคืนจากโจทก์ฐานลาภมิควรได้ จำนวน </w:t>
      </w:r>
      <w:r w:rsidR="00AA1075" w:rsidRPr="00236820">
        <w:rPr>
          <w:rFonts w:asciiTheme="majorBidi" w:hAnsiTheme="majorBidi" w:cstheme="majorBidi"/>
          <w:sz w:val="30"/>
          <w:szCs w:val="30"/>
        </w:rPr>
        <w:t>8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236820">
        <w:rPr>
          <w:rFonts w:asciiTheme="majorBidi" w:hAnsiTheme="majorBidi" w:cstheme="majorBidi"/>
          <w:sz w:val="30"/>
          <w:szCs w:val="30"/>
        </w:rPr>
        <w:t>29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ต่อมาเมื่อวันที่ </w:t>
      </w:r>
      <w:r w:rsidR="00AA1075" w:rsidRPr="00236820">
        <w:rPr>
          <w:rFonts w:asciiTheme="majorBidi" w:hAnsiTheme="majorBidi" w:cstheme="majorBidi"/>
          <w:sz w:val="30"/>
          <w:szCs w:val="30"/>
        </w:rPr>
        <w:t>16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236820">
        <w:rPr>
          <w:rFonts w:asciiTheme="majorBidi" w:hAnsiTheme="majorBidi" w:cstheme="majorBidi"/>
          <w:sz w:val="30"/>
          <w:szCs w:val="30"/>
        </w:rPr>
        <w:t>2565</w:t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63DCB" w:rsidRPr="00236820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236820">
        <w:rPr>
          <w:rFonts w:asciiTheme="majorBidi" w:hAnsiTheme="majorBidi" w:cstheme="majorBidi"/>
          <w:sz w:val="30"/>
          <w:szCs w:val="30"/>
          <w:cs/>
          <w:lang w:val="en-GB"/>
        </w:rPr>
        <w:t>ศาลแพ่งได้มีคำพิพากษาให้บริษัท</w:t>
      </w:r>
      <w:r w:rsidR="00154672" w:rsidRPr="00236820">
        <w:rPr>
          <w:rFonts w:asciiTheme="majorBidi" w:hAnsiTheme="majorBidi"/>
          <w:sz w:val="30"/>
          <w:szCs w:val="30"/>
          <w:cs/>
          <w:lang w:val="en-GB"/>
        </w:rPr>
        <w:t xml:space="preserve">ชำระเงินจำนวน </w:t>
      </w:r>
      <w:r w:rsidR="00154672" w:rsidRPr="00236820">
        <w:rPr>
          <w:rFonts w:asciiTheme="majorBidi" w:hAnsiTheme="majorBidi"/>
          <w:sz w:val="30"/>
          <w:szCs w:val="30"/>
        </w:rPr>
        <w:t>60</w:t>
      </w:r>
      <w:r w:rsidR="00154672" w:rsidRPr="00236820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154672" w:rsidRPr="00236820">
        <w:rPr>
          <w:rFonts w:asciiTheme="majorBidi" w:hAnsiTheme="majorBidi"/>
          <w:sz w:val="30"/>
          <w:szCs w:val="30"/>
          <w:lang w:val="en-GB"/>
        </w:rPr>
        <w:t>318</w:t>
      </w:r>
      <w:r w:rsidR="00154672" w:rsidRPr="00236820">
        <w:rPr>
          <w:rFonts w:asciiTheme="majorBidi" w:hAnsiTheme="majorBidi"/>
          <w:sz w:val="30"/>
          <w:szCs w:val="30"/>
          <w:cs/>
          <w:lang w:val="en-GB"/>
        </w:rPr>
        <w:t>.</w:t>
      </w:r>
      <w:r w:rsidR="00154672" w:rsidRPr="00236820">
        <w:rPr>
          <w:rFonts w:asciiTheme="majorBidi" w:hAnsiTheme="majorBidi"/>
          <w:sz w:val="30"/>
          <w:szCs w:val="30"/>
          <w:lang w:val="en-GB"/>
        </w:rPr>
        <w:t>54</w:t>
      </w:r>
      <w:r w:rsidR="00154672" w:rsidRPr="00236820">
        <w:rPr>
          <w:rFonts w:asciiTheme="majorBidi" w:hAnsiTheme="majorBidi"/>
          <w:sz w:val="30"/>
          <w:szCs w:val="30"/>
          <w:cs/>
          <w:lang w:val="en-GB"/>
        </w:rPr>
        <w:t xml:space="preserve"> บาท พร้อมดอกเบี้ยจนกว่าจะชำระเสร็จ (จากค่าเสียหายที่โจทก์เรียกร้องจำนวน </w:t>
      </w:r>
      <w:r w:rsidR="00154672" w:rsidRPr="00236820">
        <w:rPr>
          <w:rFonts w:asciiTheme="majorBidi" w:hAnsiTheme="majorBidi"/>
          <w:sz w:val="30"/>
          <w:szCs w:val="30"/>
          <w:lang w:val="en-GB"/>
        </w:rPr>
        <w:t>22.94</w:t>
      </w:r>
      <w:r w:rsidR="00154672" w:rsidRPr="00236820">
        <w:rPr>
          <w:rFonts w:asciiTheme="majorBidi" w:hAnsiTheme="majorBidi"/>
          <w:sz w:val="30"/>
          <w:szCs w:val="30"/>
          <w:cs/>
          <w:lang w:val="en-GB"/>
        </w:rPr>
        <w:t xml:space="preserve"> ล้านบาท) และพิพากษายกฟ้องแย้งของบริษัท </w:t>
      </w:r>
      <w:r w:rsidR="004A345C" w:rsidRPr="004A345C">
        <w:rPr>
          <w:rFonts w:asciiTheme="majorBidi" w:hAnsiTheme="majorBidi" w:hint="cs"/>
          <w:sz w:val="30"/>
          <w:szCs w:val="30"/>
          <w:cs/>
          <w:lang w:val="en-GB"/>
        </w:rPr>
        <w:t>ทั้งนี้</w:t>
      </w:r>
      <w:r w:rsidR="004A345C"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A345C" w:rsidRPr="004A345C">
        <w:rPr>
          <w:rFonts w:asciiTheme="majorBidi" w:hAnsiTheme="majorBidi" w:hint="cs"/>
          <w:sz w:val="30"/>
          <w:szCs w:val="30"/>
          <w:cs/>
          <w:lang w:val="en-GB"/>
        </w:rPr>
        <w:t>เมื่อวันที่</w:t>
      </w:r>
      <w:r w:rsidR="004A345C"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1B594C">
        <w:rPr>
          <w:rFonts w:asciiTheme="majorBidi" w:hAnsiTheme="majorBidi"/>
          <w:sz w:val="30"/>
          <w:szCs w:val="30"/>
        </w:rPr>
        <w:t>10</w:t>
      </w:r>
      <w:r w:rsidR="004A345C"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A345C" w:rsidRPr="004A345C">
        <w:rPr>
          <w:rFonts w:asciiTheme="majorBidi" w:hAnsiTheme="majorBidi" w:hint="cs"/>
          <w:sz w:val="30"/>
          <w:szCs w:val="30"/>
          <w:cs/>
          <w:lang w:val="en-GB"/>
        </w:rPr>
        <w:t>กรกฎาคม</w:t>
      </w:r>
      <w:r w:rsidR="004A345C"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1B594C">
        <w:rPr>
          <w:rFonts w:asciiTheme="majorBidi" w:hAnsiTheme="majorBidi"/>
          <w:sz w:val="30"/>
          <w:szCs w:val="30"/>
        </w:rPr>
        <w:t>2567</w:t>
      </w:r>
      <w:r w:rsidR="004A345C"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A345C" w:rsidRPr="004A345C">
        <w:rPr>
          <w:rFonts w:asciiTheme="majorBidi" w:hAnsiTheme="majorBidi" w:hint="cs"/>
          <w:sz w:val="30"/>
          <w:szCs w:val="30"/>
          <w:cs/>
          <w:lang w:val="en-GB"/>
        </w:rPr>
        <w:t>ศาลอุทธรณ์มีคำพิพากษายืนตามคำพิพากษาศาลชั้นต้น</w:t>
      </w:r>
      <w:r w:rsidR="004A345C"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A345C" w:rsidRPr="004A345C">
        <w:rPr>
          <w:rFonts w:asciiTheme="majorBidi" w:hAnsiTheme="majorBidi" w:hint="cs"/>
          <w:sz w:val="30"/>
          <w:szCs w:val="30"/>
          <w:cs/>
          <w:lang w:val="en-GB"/>
        </w:rPr>
        <w:t>อย่างไรก็ตาม</w:t>
      </w:r>
      <w:r w:rsidR="004A345C"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A345C" w:rsidRPr="004A345C">
        <w:rPr>
          <w:rFonts w:asciiTheme="majorBidi" w:hAnsiTheme="majorBidi" w:hint="cs"/>
          <w:sz w:val="30"/>
          <w:szCs w:val="30"/>
          <w:cs/>
          <w:lang w:val="en-GB"/>
        </w:rPr>
        <w:t>คดีนี้ยังไม่ถึงที่สุด</w:t>
      </w:r>
      <w:r w:rsidR="004A345C"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A345C" w:rsidRPr="004A345C">
        <w:rPr>
          <w:rFonts w:asciiTheme="majorBidi" w:hAnsiTheme="majorBidi" w:hint="cs"/>
          <w:sz w:val="30"/>
          <w:szCs w:val="30"/>
          <w:cs/>
          <w:lang w:val="en-GB"/>
        </w:rPr>
        <w:t>หากคู่ความฝ่ายใดไม่เห็นด้วยกับคำพิพากษาศาลอุทธรณ์สามารถใช้สิทธิยื่นขออนุญาตฎีกาได้ภายใน</w:t>
      </w:r>
      <w:r w:rsidR="004A345C"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1B594C">
        <w:rPr>
          <w:rFonts w:asciiTheme="majorBidi" w:hAnsiTheme="majorBidi"/>
          <w:sz w:val="30"/>
          <w:szCs w:val="30"/>
        </w:rPr>
        <w:t>1</w:t>
      </w:r>
      <w:r w:rsidR="004A345C"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A345C" w:rsidRPr="004A345C">
        <w:rPr>
          <w:rFonts w:asciiTheme="majorBidi" w:hAnsiTheme="majorBidi" w:hint="cs"/>
          <w:sz w:val="30"/>
          <w:szCs w:val="30"/>
          <w:cs/>
          <w:lang w:val="en-GB"/>
        </w:rPr>
        <w:t>เดือน</w:t>
      </w:r>
      <w:r w:rsidR="004A345C"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A345C" w:rsidRPr="004A345C">
        <w:rPr>
          <w:rFonts w:asciiTheme="majorBidi" w:hAnsiTheme="majorBidi" w:hint="cs"/>
          <w:sz w:val="30"/>
          <w:szCs w:val="30"/>
          <w:cs/>
          <w:lang w:val="en-GB"/>
        </w:rPr>
        <w:t>นับแต่วันที่ศาลได้อ่านคำพิพากษา</w:t>
      </w:r>
    </w:p>
    <w:p w14:paraId="3CCAED77" w14:textId="0583DCE0" w:rsidR="00E541AD" w:rsidRPr="00236820" w:rsidRDefault="00E541AD" w:rsidP="00E429B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51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236820">
        <w:rPr>
          <w:rFonts w:ascii="Angsana New" w:eastAsia="MS Mincho" w:hAnsi="Angsana New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AA1075" w:rsidRPr="00236820">
        <w:rPr>
          <w:rFonts w:ascii="Angsana New" w:eastAsia="MS Mincho" w:hAnsi="Angsana New"/>
          <w:sz w:val="30"/>
          <w:szCs w:val="30"/>
        </w:rPr>
        <w:t>2564</w:t>
      </w:r>
    </w:p>
    <w:p w14:paraId="5004C4FF" w14:textId="77777777" w:rsidR="00E541AD" w:rsidRPr="0023682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065183" w14:textId="68CB4B5B" w:rsidR="00E541AD" w:rsidRDefault="00160737" w:rsidP="0044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236820">
        <w:rPr>
          <w:rFonts w:asciiTheme="majorBidi" w:hAnsiTheme="majorBidi" w:hint="cs"/>
          <w:sz w:val="30"/>
          <w:szCs w:val="30"/>
          <w:cs/>
          <w:lang w:val="en-GB"/>
        </w:rPr>
        <w:t>เมื่อวันที่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28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มิถุนายน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2564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บริษัทได้รับหมายเรียกและสำเนาคำฟ้องคดีแพ่ง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โดยบริษัทแห่งหนึ่งได้ยื่นฟ้องบริษัทต่อศาลแพ่งในข้อหาละเมิด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ผิดสัญญา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ผิดคำมั่น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และเรียกค่าเสียหาย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โดยขอให้บริษัทชดใช้ค่าเสียหายเป็นจำนวนเงินรวม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449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>.</w:t>
      </w:r>
      <w:r w:rsidR="00187CE5" w:rsidRPr="00236820">
        <w:rPr>
          <w:rFonts w:asciiTheme="majorBidi" w:hAnsiTheme="majorBidi"/>
          <w:sz w:val="30"/>
          <w:szCs w:val="30"/>
        </w:rPr>
        <w:t>77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พร้อมดอกเบี้ยร้อยละ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7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>.</w:t>
      </w:r>
      <w:r w:rsidR="00187CE5" w:rsidRPr="00236820">
        <w:rPr>
          <w:rFonts w:asciiTheme="majorBidi" w:hAnsiTheme="majorBidi"/>
          <w:sz w:val="30"/>
          <w:szCs w:val="30"/>
        </w:rPr>
        <w:t>5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ต่อปี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ซึ่งบริษัทและที่ปรึกษากฎหมายของบริษัทได้พิจารณาข้อเท็จจริงและหลักฐานที่เกี่ยวข้องแล้ว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เห็นว่าประเด็นแห่งคดีนี้เป็นประเด็นเดียวกับคดีที่บริษัทเคยยื่นฟ้องบริษัทดังกล่าว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และบริษัทไม่ได้กระทำละเมิดและผิดสัญญาต่อโจทก์ตามที่กล่าวอ้างในฟ้อง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ดังนั้น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บริษัทจึงได้แต่งตั้งทนายความและยื่นคำให้การต่อสู้คดี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ต่อมาเมื่อวันที่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21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มีนาคม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2565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ศาลแพ่งได้มีคำพิพากษายกฟ้อง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และเมื่อวันที่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29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พฤษภาคม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236820">
        <w:rPr>
          <w:rFonts w:asciiTheme="majorBidi" w:hAnsiTheme="majorBidi"/>
          <w:sz w:val="30"/>
          <w:szCs w:val="30"/>
        </w:rPr>
        <w:t>2566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36820">
        <w:rPr>
          <w:rFonts w:asciiTheme="majorBidi" w:hAnsiTheme="majorBidi" w:hint="cs"/>
          <w:sz w:val="30"/>
          <w:szCs w:val="30"/>
          <w:cs/>
          <w:lang w:val="en-GB"/>
        </w:rPr>
        <w:t>ศาลอุทธรณ์พิพากษายืนตามศาลชั้นต้น</w:t>
      </w:r>
      <w:r w:rsidRPr="00236820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A345C">
        <w:rPr>
          <w:rFonts w:asciiTheme="majorBidi" w:hAnsiTheme="majorBidi" w:hint="cs"/>
          <w:sz w:val="30"/>
          <w:szCs w:val="30"/>
          <w:cs/>
          <w:lang w:val="en-GB"/>
        </w:rPr>
        <w:t>อย่างไรก็ตาม</w:t>
      </w:r>
      <w:r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A345C">
        <w:rPr>
          <w:rFonts w:asciiTheme="majorBidi" w:hAnsiTheme="majorBidi" w:hint="cs"/>
          <w:sz w:val="30"/>
          <w:szCs w:val="30"/>
          <w:cs/>
          <w:lang w:val="en-GB"/>
        </w:rPr>
        <w:t>คดียังไม่ถึงที่สุด</w:t>
      </w:r>
      <w:r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A345C">
        <w:rPr>
          <w:rFonts w:asciiTheme="majorBidi" w:hAnsiTheme="majorBidi" w:hint="cs"/>
          <w:sz w:val="30"/>
          <w:szCs w:val="30"/>
          <w:cs/>
          <w:lang w:val="en-GB"/>
        </w:rPr>
        <w:t>เนื่องจากโจทก์ใช้สิทธิยื่นขออนุญาตฎีกาต่อศาลฎีกาเมื่อวันที่</w:t>
      </w:r>
      <w:r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4A345C">
        <w:rPr>
          <w:rFonts w:asciiTheme="majorBidi" w:hAnsiTheme="majorBidi"/>
          <w:sz w:val="30"/>
          <w:szCs w:val="30"/>
        </w:rPr>
        <w:t>25</w:t>
      </w:r>
      <w:r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A345C">
        <w:rPr>
          <w:rFonts w:asciiTheme="majorBidi" w:hAnsiTheme="majorBidi" w:hint="cs"/>
          <w:sz w:val="30"/>
          <w:szCs w:val="30"/>
          <w:cs/>
          <w:lang w:val="en-GB"/>
        </w:rPr>
        <w:t>กันยายน</w:t>
      </w:r>
      <w:r w:rsidRPr="004A345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4A345C">
        <w:rPr>
          <w:rFonts w:asciiTheme="majorBidi" w:hAnsiTheme="majorBidi"/>
          <w:sz w:val="30"/>
          <w:szCs w:val="30"/>
        </w:rPr>
        <w:t>2566</w:t>
      </w:r>
    </w:p>
    <w:p w14:paraId="04D87438" w14:textId="77777777" w:rsidR="006E4F02" w:rsidRDefault="006E4F02" w:rsidP="0044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0E4E71E4" w14:textId="1748D4CA" w:rsidR="00A16D12" w:rsidRPr="00805FBD" w:rsidRDefault="00A16D12" w:rsidP="00495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A16D12" w:rsidRPr="00805FBD" w:rsidSect="00191EE2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pgNumType w:start="29"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14589" w14:textId="77777777" w:rsidR="00E236E6" w:rsidRDefault="00E236E6" w:rsidP="004956B4">
      <w:r>
        <w:separator/>
      </w:r>
    </w:p>
  </w:endnote>
  <w:endnote w:type="continuationSeparator" w:id="0">
    <w:p w14:paraId="20959339" w14:textId="77777777" w:rsidR="00E236E6" w:rsidRDefault="00E236E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2E4C" w14:textId="11DD7A56" w:rsidR="00A746EE" w:rsidRDefault="00A746EE" w:rsidP="00F7255B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70D2E">
      <w:rPr>
        <w:rFonts w:ascii="Angsana New" w:hAnsi="Angsana New"/>
        <w:sz w:val="32"/>
        <w:szCs w:val="32"/>
      </w:rPr>
      <w:fldChar w:fldCharType="begin"/>
    </w:r>
    <w:r w:rsidRPr="00A70D2E">
      <w:rPr>
        <w:rFonts w:ascii="Angsana New" w:hAnsi="Angsana New"/>
        <w:sz w:val="32"/>
        <w:szCs w:val="32"/>
      </w:rPr>
      <w:instrText xml:space="preserve"> PAGE   \* MERGEFORMAT </w:instrText>
    </w:r>
    <w:r w:rsidRPr="00A70D2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4</w:t>
    </w:r>
    <w:r w:rsidRPr="00A70D2E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07D4" w14:textId="281C6016" w:rsidR="00A746EE" w:rsidRPr="00492877" w:rsidRDefault="00A746EE" w:rsidP="00A70D2E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492877">
      <w:rPr>
        <w:rFonts w:ascii="Angsana New" w:hAnsi="Angsana New"/>
        <w:sz w:val="30"/>
        <w:szCs w:val="30"/>
      </w:rPr>
      <w:fldChar w:fldCharType="begin"/>
    </w:r>
    <w:r w:rsidRPr="00492877">
      <w:rPr>
        <w:rFonts w:ascii="Angsana New" w:hAnsi="Angsana New"/>
        <w:sz w:val="30"/>
        <w:szCs w:val="30"/>
      </w:rPr>
      <w:instrText xml:space="preserve"> PAGE   \* MERGEFORMAT </w:instrText>
    </w:r>
    <w:r w:rsidRPr="00492877">
      <w:rPr>
        <w:rFonts w:ascii="Angsana New" w:hAnsi="Angsana New"/>
        <w:sz w:val="30"/>
        <w:szCs w:val="30"/>
      </w:rPr>
      <w:fldChar w:fldCharType="separate"/>
    </w:r>
    <w:r w:rsidR="00AA1075" w:rsidRPr="00AA1075">
      <w:rPr>
        <w:rFonts w:ascii="Angsana New" w:hAnsi="Angsana New"/>
        <w:noProof/>
        <w:sz w:val="30"/>
        <w:szCs w:val="30"/>
      </w:rPr>
      <w:t>2</w:t>
    </w:r>
    <w:r w:rsidRPr="00492877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8157" w14:textId="65FDDC9E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1CF1" w14:textId="77777777" w:rsidR="00A746EE" w:rsidRPr="00521944" w:rsidRDefault="00A746EE">
    <w:pPr>
      <w:pStyle w:val="Footer"/>
      <w:jc w:val="center"/>
      <w:rPr>
        <w:rFonts w:ascii="Angsana New" w:hAnsi="Angsana New"/>
        <w:sz w:val="30"/>
        <w:szCs w:val="30"/>
      </w:rPr>
    </w:pPr>
    <w:r w:rsidRPr="00521944">
      <w:rPr>
        <w:rFonts w:ascii="Angsana New" w:hAnsi="Angsana New"/>
        <w:sz w:val="30"/>
        <w:szCs w:val="30"/>
      </w:rPr>
      <w:fldChar w:fldCharType="begin"/>
    </w:r>
    <w:r w:rsidRPr="00521944">
      <w:rPr>
        <w:rFonts w:ascii="Angsana New" w:hAnsi="Angsana New"/>
        <w:sz w:val="30"/>
        <w:szCs w:val="30"/>
      </w:rPr>
      <w:instrText xml:space="preserve"> PAGE   \* MERGEFORMAT </w:instrText>
    </w:r>
    <w:r w:rsidRPr="00521944">
      <w:rPr>
        <w:rFonts w:ascii="Angsana New" w:hAnsi="Angsana New"/>
        <w:sz w:val="30"/>
        <w:szCs w:val="30"/>
      </w:rPr>
      <w:fldChar w:fldCharType="separate"/>
    </w:r>
    <w:r w:rsidRPr="00521944">
      <w:rPr>
        <w:rFonts w:ascii="Angsana New" w:hAnsi="Angsana New"/>
        <w:noProof/>
        <w:sz w:val="30"/>
        <w:szCs w:val="30"/>
      </w:rPr>
      <w:t>- 17 -</w:t>
    </w:r>
    <w:r w:rsidRPr="00521944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94E0" w14:textId="331180F1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7A3B8BB4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3528D" w14:textId="77777777" w:rsidR="00E236E6" w:rsidRDefault="00E236E6" w:rsidP="004956B4">
      <w:r>
        <w:separator/>
      </w:r>
    </w:p>
  </w:footnote>
  <w:footnote w:type="continuationSeparator" w:id="0">
    <w:p w14:paraId="0B8A7DE2" w14:textId="77777777" w:rsidR="00E236E6" w:rsidRDefault="00E236E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2081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66C50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E3EA70" w14:textId="51617A33" w:rsidR="00241D33" w:rsidRDefault="00241D33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516421"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 w:rsidR="001E0486"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="001E0486" w:rsidRPr="003C439B">
      <w:rPr>
        <w:rFonts w:ascii="Angsana New" w:hAnsi="Angsana New"/>
        <w:bCs/>
        <w:sz w:val="32"/>
        <w:szCs w:val="32"/>
        <w:lang w:val="en-US"/>
      </w:rPr>
      <w:t>3</w:t>
    </w:r>
    <w:r w:rsidR="00516421">
      <w:rPr>
        <w:rFonts w:ascii="Angsana New" w:hAnsi="Angsana New"/>
        <w:bCs/>
        <w:sz w:val="32"/>
        <w:szCs w:val="32"/>
        <w:lang w:val="en-US"/>
      </w:rPr>
      <w:t>0</w:t>
    </w:r>
    <w:r w:rsidR="001E0486">
      <w:rPr>
        <w:rFonts w:ascii="Angsana New" w:hAnsi="Angsana New"/>
        <w:bCs/>
        <w:sz w:val="32"/>
        <w:szCs w:val="32"/>
        <w:lang w:val="en-US"/>
      </w:rPr>
      <w:t xml:space="preserve"> </w:t>
    </w:r>
    <w:r w:rsidR="00297E2F">
      <w:rPr>
        <w:rFonts w:ascii="Angsana New" w:hAnsi="Angsana New" w:hint="cs"/>
        <w:bCs/>
        <w:sz w:val="32"/>
        <w:szCs w:val="32"/>
        <w:cs/>
        <w:lang w:val="en-US" w:bidi="th-TH"/>
      </w:rPr>
      <w:t>ม</w:t>
    </w:r>
    <w:r w:rsidR="00516421">
      <w:rPr>
        <w:rFonts w:ascii="Angsana New" w:hAnsi="Angsana New" w:hint="cs"/>
        <w:bCs/>
        <w:sz w:val="32"/>
        <w:szCs w:val="32"/>
        <w:cs/>
        <w:lang w:val="en-US" w:bidi="th-TH"/>
      </w:rPr>
      <w:t>ิถุนายน</w:t>
    </w:r>
    <w:r w:rsidR="00616564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 w:rsidR="00297E2F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520FBC0B" w14:textId="77777777" w:rsidR="00A746EE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FF622" w14:textId="77777777" w:rsidR="00A746EE" w:rsidRPr="00A1685D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31276DC" w14:textId="77777777" w:rsidR="00A746EE" w:rsidRPr="00A1685D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03DE25D" w14:textId="4F24B7C9" w:rsidR="00241D33" w:rsidRDefault="008D44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516421"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 w:rsidR="00516421">
      <w:rPr>
        <w:rFonts w:ascii="Angsana New" w:hAnsi="Angsana New"/>
        <w:bCs/>
        <w:sz w:val="32"/>
        <w:szCs w:val="32"/>
        <w:lang w:val="en-US"/>
      </w:rPr>
      <w:t xml:space="preserve">0 </w:t>
    </w:r>
    <w:r w:rsidR="00516421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="00297E2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297E2F"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 w:rsidR="00297E2F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6B741AEE" w14:textId="77777777" w:rsidR="00A746EE" w:rsidRPr="00CE0389" w:rsidRDefault="00A746EE" w:rsidP="00CE0389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87034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D556BF5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4A036A" w14:textId="7CB16547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40429A"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 w:rsidR="006A7FE1"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="006A7FE1" w:rsidRPr="003C439B">
      <w:rPr>
        <w:rFonts w:ascii="Angsana New" w:hAnsi="Angsana New"/>
        <w:bCs/>
        <w:sz w:val="32"/>
        <w:szCs w:val="32"/>
        <w:lang w:val="en-US"/>
      </w:rPr>
      <w:t>3</w:t>
    </w:r>
    <w:r w:rsidR="0040429A">
      <w:rPr>
        <w:rFonts w:ascii="Angsana New" w:hAnsi="Angsana New"/>
        <w:bCs/>
        <w:sz w:val="32"/>
        <w:szCs w:val="32"/>
        <w:lang w:val="en-US"/>
      </w:rPr>
      <w:t xml:space="preserve">0 </w:t>
    </w:r>
    <w:r w:rsidR="0040429A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 w:rsidR="003D5ADD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273F57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FFB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0C3D67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571F5AA" w14:textId="1835E6F7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40429A"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 w:rsidR="00F4279E"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="00F4279E" w:rsidRPr="003C439B">
      <w:rPr>
        <w:rFonts w:ascii="Angsana New" w:hAnsi="Angsana New"/>
        <w:bCs/>
        <w:sz w:val="32"/>
        <w:szCs w:val="32"/>
        <w:lang w:val="en-US"/>
      </w:rPr>
      <w:t>3</w:t>
    </w:r>
    <w:r w:rsidR="0040429A">
      <w:rPr>
        <w:rFonts w:ascii="Angsana New" w:hAnsi="Angsana New"/>
        <w:bCs/>
        <w:sz w:val="32"/>
        <w:szCs w:val="32"/>
        <w:lang w:val="en-US" w:bidi="th-TH"/>
      </w:rPr>
      <w:t xml:space="preserve">0 </w:t>
    </w:r>
    <w:r w:rsidR="0040429A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 w:rsidR="003D5ADD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76D755A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6193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0314DF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D8F4075" w14:textId="79BB9C41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40429A"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 w:rsidR="00293824"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="00293824" w:rsidRPr="003C439B">
      <w:rPr>
        <w:rFonts w:ascii="Angsana New" w:hAnsi="Angsana New"/>
        <w:bCs/>
        <w:sz w:val="32"/>
        <w:szCs w:val="32"/>
        <w:lang w:val="en-US"/>
      </w:rPr>
      <w:t>3</w:t>
    </w:r>
    <w:r w:rsidR="0040429A">
      <w:rPr>
        <w:rFonts w:ascii="Angsana New" w:hAnsi="Angsana New"/>
        <w:bCs/>
        <w:sz w:val="32"/>
        <w:szCs w:val="32"/>
        <w:lang w:val="en-US"/>
      </w:rPr>
      <w:t xml:space="preserve">0 </w:t>
    </w:r>
    <w:r w:rsidR="0040429A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 w:rsidR="00B33955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0E15A9C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F48A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1DD1100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A893F5" w14:textId="3D1F4787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8D0184"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 w:rsidR="008D0184">
      <w:rPr>
        <w:rFonts w:ascii="Angsana New" w:hAnsi="Angsana New"/>
        <w:bCs/>
        <w:sz w:val="32"/>
        <w:szCs w:val="32"/>
        <w:lang w:val="en-US" w:bidi="th-TH"/>
      </w:rPr>
      <w:t xml:space="preserve">0 </w:t>
    </w:r>
    <w:r w:rsidR="008D0184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 w:rsidR="005060CE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  <w:r>
      <w:rPr>
        <w:rFonts w:ascii="Angsana New" w:hAnsi="Angsana New"/>
        <w:bCs/>
        <w:sz w:val="32"/>
        <w:szCs w:val="32"/>
        <w:cs/>
        <w:lang w:val="en-US"/>
      </w:rPr>
      <w:tab/>
    </w:r>
  </w:p>
  <w:p w14:paraId="2A36B20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8F5514"/>
    <w:multiLevelType w:val="multilevel"/>
    <w:tmpl w:val="549670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E19740B"/>
    <w:multiLevelType w:val="hybridMultilevel"/>
    <w:tmpl w:val="5B3C985A"/>
    <w:lvl w:ilvl="0" w:tplc="19A4FB3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0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097287958">
    <w:abstractNumId w:val="6"/>
  </w:num>
  <w:num w:numId="2" w16cid:durableId="246841216">
    <w:abstractNumId w:val="5"/>
  </w:num>
  <w:num w:numId="3" w16cid:durableId="1055814589">
    <w:abstractNumId w:val="9"/>
  </w:num>
  <w:num w:numId="4" w16cid:durableId="1516260704">
    <w:abstractNumId w:val="7"/>
  </w:num>
  <w:num w:numId="5" w16cid:durableId="1323243390">
    <w:abstractNumId w:val="8"/>
  </w:num>
  <w:num w:numId="6" w16cid:durableId="2077776032">
    <w:abstractNumId w:val="3"/>
  </w:num>
  <w:num w:numId="7" w16cid:durableId="1127503721">
    <w:abstractNumId w:val="2"/>
  </w:num>
  <w:num w:numId="8" w16cid:durableId="778648076">
    <w:abstractNumId w:val="0"/>
  </w:num>
  <w:num w:numId="9" w16cid:durableId="1343632711">
    <w:abstractNumId w:val="1"/>
  </w:num>
  <w:num w:numId="10" w16cid:durableId="421343927">
    <w:abstractNumId w:val="4"/>
  </w:num>
  <w:num w:numId="11" w16cid:durableId="2038197448">
    <w:abstractNumId w:val="23"/>
  </w:num>
  <w:num w:numId="12" w16cid:durableId="1840389582">
    <w:abstractNumId w:val="18"/>
  </w:num>
  <w:num w:numId="13" w16cid:durableId="913005351">
    <w:abstractNumId w:val="31"/>
  </w:num>
  <w:num w:numId="14" w16cid:durableId="697048034">
    <w:abstractNumId w:val="21"/>
  </w:num>
  <w:num w:numId="15" w16cid:durableId="1242640571">
    <w:abstractNumId w:val="26"/>
  </w:num>
  <w:num w:numId="16" w16cid:durableId="1569413446">
    <w:abstractNumId w:val="32"/>
  </w:num>
  <w:num w:numId="17" w16cid:durableId="1507397777">
    <w:abstractNumId w:val="34"/>
  </w:num>
  <w:num w:numId="18" w16cid:durableId="66851655">
    <w:abstractNumId w:val="16"/>
  </w:num>
  <w:num w:numId="19" w16cid:durableId="1130901616">
    <w:abstractNumId w:val="30"/>
  </w:num>
  <w:num w:numId="20" w16cid:durableId="309991695">
    <w:abstractNumId w:val="12"/>
  </w:num>
  <w:num w:numId="21" w16cid:durableId="992300348">
    <w:abstractNumId w:val="13"/>
  </w:num>
  <w:num w:numId="22" w16cid:durableId="203374027">
    <w:abstractNumId w:val="35"/>
  </w:num>
  <w:num w:numId="23" w16cid:durableId="9465407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03174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00102320">
    <w:abstractNumId w:val="11"/>
  </w:num>
  <w:num w:numId="26" w16cid:durableId="1400399657">
    <w:abstractNumId w:val="29"/>
  </w:num>
  <w:num w:numId="27" w16cid:durableId="1941064609">
    <w:abstractNumId w:val="19"/>
  </w:num>
  <w:num w:numId="28" w16cid:durableId="359666130">
    <w:abstractNumId w:val="27"/>
  </w:num>
  <w:num w:numId="29" w16cid:durableId="408384256">
    <w:abstractNumId w:val="28"/>
  </w:num>
  <w:num w:numId="30" w16cid:durableId="527180088">
    <w:abstractNumId w:val="14"/>
  </w:num>
  <w:num w:numId="31" w16cid:durableId="109084226">
    <w:abstractNumId w:val="33"/>
  </w:num>
  <w:num w:numId="32" w16cid:durableId="1649750524">
    <w:abstractNumId w:val="10"/>
  </w:num>
  <w:num w:numId="33" w16cid:durableId="1077050719">
    <w:abstractNumId w:val="17"/>
  </w:num>
  <w:num w:numId="34" w16cid:durableId="742752010">
    <w:abstractNumId w:val="15"/>
  </w:num>
  <w:num w:numId="35" w16cid:durableId="7446874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0488869">
    <w:abstractNumId w:val="24"/>
  </w:num>
  <w:num w:numId="37" w16cid:durableId="1992126893">
    <w:abstractNumId w:val="20"/>
  </w:num>
  <w:num w:numId="38" w16cid:durableId="632753435">
    <w:abstractNumId w:val="25"/>
  </w:num>
  <w:num w:numId="39" w16cid:durableId="1305549415">
    <w:abstractNumId w:val="22"/>
  </w:num>
  <w:num w:numId="40" w16cid:durableId="6206531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46539902">
    <w:abstractNumId w:val="2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29"/>
    <w:rsid w:val="00002F4D"/>
    <w:rsid w:val="00003271"/>
    <w:rsid w:val="000032FE"/>
    <w:rsid w:val="000033D8"/>
    <w:rsid w:val="000035FE"/>
    <w:rsid w:val="00003AE6"/>
    <w:rsid w:val="00003CF4"/>
    <w:rsid w:val="00004212"/>
    <w:rsid w:val="00004320"/>
    <w:rsid w:val="0000493D"/>
    <w:rsid w:val="00004C4B"/>
    <w:rsid w:val="00004C91"/>
    <w:rsid w:val="00004C9A"/>
    <w:rsid w:val="00004ECF"/>
    <w:rsid w:val="00005E45"/>
    <w:rsid w:val="00005E81"/>
    <w:rsid w:val="000063D3"/>
    <w:rsid w:val="00006468"/>
    <w:rsid w:val="00007982"/>
    <w:rsid w:val="00007BFE"/>
    <w:rsid w:val="00007C5F"/>
    <w:rsid w:val="00007E44"/>
    <w:rsid w:val="000102DC"/>
    <w:rsid w:val="000103ED"/>
    <w:rsid w:val="0001078B"/>
    <w:rsid w:val="00010D91"/>
    <w:rsid w:val="00010F5C"/>
    <w:rsid w:val="00011892"/>
    <w:rsid w:val="00011F96"/>
    <w:rsid w:val="00011F9B"/>
    <w:rsid w:val="00012102"/>
    <w:rsid w:val="000124B9"/>
    <w:rsid w:val="00012C61"/>
    <w:rsid w:val="00012EF6"/>
    <w:rsid w:val="00013058"/>
    <w:rsid w:val="00013106"/>
    <w:rsid w:val="00013204"/>
    <w:rsid w:val="000132EA"/>
    <w:rsid w:val="0001342C"/>
    <w:rsid w:val="00013704"/>
    <w:rsid w:val="00014E9B"/>
    <w:rsid w:val="00015077"/>
    <w:rsid w:val="00015227"/>
    <w:rsid w:val="0001584E"/>
    <w:rsid w:val="0001586A"/>
    <w:rsid w:val="00015C9D"/>
    <w:rsid w:val="00016081"/>
    <w:rsid w:val="0001655F"/>
    <w:rsid w:val="000165B5"/>
    <w:rsid w:val="00016970"/>
    <w:rsid w:val="000169A8"/>
    <w:rsid w:val="000169B6"/>
    <w:rsid w:val="00017293"/>
    <w:rsid w:val="000175DD"/>
    <w:rsid w:val="00017B37"/>
    <w:rsid w:val="00020065"/>
    <w:rsid w:val="0002028C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6B"/>
    <w:rsid w:val="0002369A"/>
    <w:rsid w:val="00023A3D"/>
    <w:rsid w:val="00023B24"/>
    <w:rsid w:val="00023E11"/>
    <w:rsid w:val="00023E63"/>
    <w:rsid w:val="0002426A"/>
    <w:rsid w:val="00024B70"/>
    <w:rsid w:val="00024CAC"/>
    <w:rsid w:val="00024EDB"/>
    <w:rsid w:val="00025027"/>
    <w:rsid w:val="00025182"/>
    <w:rsid w:val="00025208"/>
    <w:rsid w:val="000254F5"/>
    <w:rsid w:val="00025542"/>
    <w:rsid w:val="00025562"/>
    <w:rsid w:val="000257CB"/>
    <w:rsid w:val="00025877"/>
    <w:rsid w:val="00025985"/>
    <w:rsid w:val="0002670E"/>
    <w:rsid w:val="000268DE"/>
    <w:rsid w:val="00027279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273"/>
    <w:rsid w:val="0003160F"/>
    <w:rsid w:val="00031630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81E"/>
    <w:rsid w:val="0003793A"/>
    <w:rsid w:val="00037AEC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155"/>
    <w:rsid w:val="00041214"/>
    <w:rsid w:val="0004217C"/>
    <w:rsid w:val="000422A5"/>
    <w:rsid w:val="000422ED"/>
    <w:rsid w:val="000429DE"/>
    <w:rsid w:val="000430DB"/>
    <w:rsid w:val="0004319B"/>
    <w:rsid w:val="000436CA"/>
    <w:rsid w:val="00043CB6"/>
    <w:rsid w:val="00044200"/>
    <w:rsid w:val="000446F5"/>
    <w:rsid w:val="00044799"/>
    <w:rsid w:val="00044FCC"/>
    <w:rsid w:val="00045258"/>
    <w:rsid w:val="0004531B"/>
    <w:rsid w:val="000455C0"/>
    <w:rsid w:val="000457D6"/>
    <w:rsid w:val="00045B32"/>
    <w:rsid w:val="00045E60"/>
    <w:rsid w:val="00045F6B"/>
    <w:rsid w:val="00045F74"/>
    <w:rsid w:val="00046076"/>
    <w:rsid w:val="00046AB2"/>
    <w:rsid w:val="00046AFC"/>
    <w:rsid w:val="00046F7A"/>
    <w:rsid w:val="000473FD"/>
    <w:rsid w:val="000474BB"/>
    <w:rsid w:val="00047623"/>
    <w:rsid w:val="00047668"/>
    <w:rsid w:val="000479BE"/>
    <w:rsid w:val="00047D75"/>
    <w:rsid w:val="000505EB"/>
    <w:rsid w:val="00050948"/>
    <w:rsid w:val="00050F6E"/>
    <w:rsid w:val="0005120D"/>
    <w:rsid w:val="00051491"/>
    <w:rsid w:val="00051661"/>
    <w:rsid w:val="00051B21"/>
    <w:rsid w:val="00051C2F"/>
    <w:rsid w:val="0005253B"/>
    <w:rsid w:val="000528F1"/>
    <w:rsid w:val="00052BA3"/>
    <w:rsid w:val="00053597"/>
    <w:rsid w:val="00053697"/>
    <w:rsid w:val="00053A6F"/>
    <w:rsid w:val="00053C09"/>
    <w:rsid w:val="00054218"/>
    <w:rsid w:val="000544D8"/>
    <w:rsid w:val="000549B7"/>
    <w:rsid w:val="00054A11"/>
    <w:rsid w:val="00054AEC"/>
    <w:rsid w:val="00054F1C"/>
    <w:rsid w:val="00055234"/>
    <w:rsid w:val="00055960"/>
    <w:rsid w:val="00055D63"/>
    <w:rsid w:val="00055E59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634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33A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4DEE"/>
    <w:rsid w:val="000650E9"/>
    <w:rsid w:val="00065407"/>
    <w:rsid w:val="000656E1"/>
    <w:rsid w:val="00065ADE"/>
    <w:rsid w:val="00065C80"/>
    <w:rsid w:val="00065E35"/>
    <w:rsid w:val="00066288"/>
    <w:rsid w:val="000668C4"/>
    <w:rsid w:val="00066C14"/>
    <w:rsid w:val="00066D73"/>
    <w:rsid w:val="00066EE2"/>
    <w:rsid w:val="00066FB0"/>
    <w:rsid w:val="00067CE5"/>
    <w:rsid w:val="00067D22"/>
    <w:rsid w:val="000701A9"/>
    <w:rsid w:val="00070327"/>
    <w:rsid w:val="000704B4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A8"/>
    <w:rsid w:val="00072CEF"/>
    <w:rsid w:val="00072CF4"/>
    <w:rsid w:val="0007303B"/>
    <w:rsid w:val="000730AF"/>
    <w:rsid w:val="000730CF"/>
    <w:rsid w:val="0007379B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1F5"/>
    <w:rsid w:val="00075207"/>
    <w:rsid w:val="000754D3"/>
    <w:rsid w:val="000754DB"/>
    <w:rsid w:val="0007557D"/>
    <w:rsid w:val="000759B4"/>
    <w:rsid w:val="00075F34"/>
    <w:rsid w:val="00075FFC"/>
    <w:rsid w:val="0007679B"/>
    <w:rsid w:val="000770A8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0A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1D9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0131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ACB"/>
    <w:rsid w:val="00097DF8"/>
    <w:rsid w:val="00097E91"/>
    <w:rsid w:val="000A0326"/>
    <w:rsid w:val="000A036D"/>
    <w:rsid w:val="000A08FB"/>
    <w:rsid w:val="000A0B6F"/>
    <w:rsid w:val="000A0BFF"/>
    <w:rsid w:val="000A0C84"/>
    <w:rsid w:val="000A0D7E"/>
    <w:rsid w:val="000A0EA3"/>
    <w:rsid w:val="000A1095"/>
    <w:rsid w:val="000A1623"/>
    <w:rsid w:val="000A18E6"/>
    <w:rsid w:val="000A2058"/>
    <w:rsid w:val="000A2167"/>
    <w:rsid w:val="000A2187"/>
    <w:rsid w:val="000A286C"/>
    <w:rsid w:val="000A30D6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A4"/>
    <w:rsid w:val="000A62C5"/>
    <w:rsid w:val="000A6584"/>
    <w:rsid w:val="000A65D3"/>
    <w:rsid w:val="000A66AB"/>
    <w:rsid w:val="000A67A9"/>
    <w:rsid w:val="000A6C35"/>
    <w:rsid w:val="000A6DDB"/>
    <w:rsid w:val="000A7079"/>
    <w:rsid w:val="000A7295"/>
    <w:rsid w:val="000A76AE"/>
    <w:rsid w:val="000A772F"/>
    <w:rsid w:val="000A7ADA"/>
    <w:rsid w:val="000A7B9C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DBB"/>
    <w:rsid w:val="000B0E74"/>
    <w:rsid w:val="000B0F8E"/>
    <w:rsid w:val="000B17A0"/>
    <w:rsid w:val="000B19E9"/>
    <w:rsid w:val="000B1A29"/>
    <w:rsid w:val="000B1B44"/>
    <w:rsid w:val="000B1C74"/>
    <w:rsid w:val="000B1F21"/>
    <w:rsid w:val="000B1F9F"/>
    <w:rsid w:val="000B2301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81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5AB"/>
    <w:rsid w:val="000B5868"/>
    <w:rsid w:val="000B60EE"/>
    <w:rsid w:val="000B6136"/>
    <w:rsid w:val="000B61E2"/>
    <w:rsid w:val="000B649C"/>
    <w:rsid w:val="000B66EE"/>
    <w:rsid w:val="000B695E"/>
    <w:rsid w:val="000B6B68"/>
    <w:rsid w:val="000B6F74"/>
    <w:rsid w:val="000B78AD"/>
    <w:rsid w:val="000B7A60"/>
    <w:rsid w:val="000B7F82"/>
    <w:rsid w:val="000C02B9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1D72"/>
    <w:rsid w:val="000C2046"/>
    <w:rsid w:val="000C2089"/>
    <w:rsid w:val="000C2123"/>
    <w:rsid w:val="000C2679"/>
    <w:rsid w:val="000C292D"/>
    <w:rsid w:val="000C2B85"/>
    <w:rsid w:val="000C3E75"/>
    <w:rsid w:val="000C3E8B"/>
    <w:rsid w:val="000C43C7"/>
    <w:rsid w:val="000C489C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C7EFA"/>
    <w:rsid w:val="000D1388"/>
    <w:rsid w:val="000D1AB9"/>
    <w:rsid w:val="000D1BE4"/>
    <w:rsid w:val="000D1E17"/>
    <w:rsid w:val="000D1E7D"/>
    <w:rsid w:val="000D243E"/>
    <w:rsid w:val="000D251D"/>
    <w:rsid w:val="000D2CE3"/>
    <w:rsid w:val="000D2DEF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6B9"/>
    <w:rsid w:val="000D58A8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D81"/>
    <w:rsid w:val="000E1F92"/>
    <w:rsid w:val="000E1FBF"/>
    <w:rsid w:val="000E295F"/>
    <w:rsid w:val="000E2B53"/>
    <w:rsid w:val="000E2CC0"/>
    <w:rsid w:val="000E3CD1"/>
    <w:rsid w:val="000E409E"/>
    <w:rsid w:val="000E44E1"/>
    <w:rsid w:val="000E4584"/>
    <w:rsid w:val="000E46F7"/>
    <w:rsid w:val="000E4990"/>
    <w:rsid w:val="000E49B3"/>
    <w:rsid w:val="000E49CB"/>
    <w:rsid w:val="000E4C00"/>
    <w:rsid w:val="000E4E90"/>
    <w:rsid w:val="000E4F25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0F46"/>
    <w:rsid w:val="000F1222"/>
    <w:rsid w:val="000F12E1"/>
    <w:rsid w:val="000F15ED"/>
    <w:rsid w:val="000F18CD"/>
    <w:rsid w:val="000F23BF"/>
    <w:rsid w:val="000F2D0F"/>
    <w:rsid w:val="000F346E"/>
    <w:rsid w:val="000F34DD"/>
    <w:rsid w:val="000F3899"/>
    <w:rsid w:val="000F3B57"/>
    <w:rsid w:val="000F3C0F"/>
    <w:rsid w:val="000F3C5E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7FE"/>
    <w:rsid w:val="000F59CA"/>
    <w:rsid w:val="000F61B0"/>
    <w:rsid w:val="000F6487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8C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0C9"/>
    <w:rsid w:val="00105593"/>
    <w:rsid w:val="00105CB6"/>
    <w:rsid w:val="00105EE3"/>
    <w:rsid w:val="00105EFE"/>
    <w:rsid w:val="001060D5"/>
    <w:rsid w:val="001062D5"/>
    <w:rsid w:val="0010651E"/>
    <w:rsid w:val="0010686D"/>
    <w:rsid w:val="00106BB0"/>
    <w:rsid w:val="00106F37"/>
    <w:rsid w:val="0010712E"/>
    <w:rsid w:val="001077C4"/>
    <w:rsid w:val="00107886"/>
    <w:rsid w:val="00107E86"/>
    <w:rsid w:val="00107EF7"/>
    <w:rsid w:val="0011053B"/>
    <w:rsid w:val="00110CE0"/>
    <w:rsid w:val="00111817"/>
    <w:rsid w:val="001118F9"/>
    <w:rsid w:val="001123A0"/>
    <w:rsid w:val="001125A0"/>
    <w:rsid w:val="001128AF"/>
    <w:rsid w:val="00112A9F"/>
    <w:rsid w:val="00112C19"/>
    <w:rsid w:val="00112E05"/>
    <w:rsid w:val="0011319F"/>
    <w:rsid w:val="001131D8"/>
    <w:rsid w:val="00113F30"/>
    <w:rsid w:val="001142BA"/>
    <w:rsid w:val="00114657"/>
    <w:rsid w:val="001149A6"/>
    <w:rsid w:val="00114A87"/>
    <w:rsid w:val="001153E5"/>
    <w:rsid w:val="0011549F"/>
    <w:rsid w:val="0011560E"/>
    <w:rsid w:val="00115701"/>
    <w:rsid w:val="00115AFE"/>
    <w:rsid w:val="00115E37"/>
    <w:rsid w:val="001163FE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04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1E73"/>
    <w:rsid w:val="00132190"/>
    <w:rsid w:val="00132F79"/>
    <w:rsid w:val="001330E2"/>
    <w:rsid w:val="001336FA"/>
    <w:rsid w:val="00133B1F"/>
    <w:rsid w:val="00133F1E"/>
    <w:rsid w:val="0013411A"/>
    <w:rsid w:val="001341DF"/>
    <w:rsid w:val="00134415"/>
    <w:rsid w:val="00134DD5"/>
    <w:rsid w:val="00134F3C"/>
    <w:rsid w:val="0013526B"/>
    <w:rsid w:val="00135361"/>
    <w:rsid w:val="001357DA"/>
    <w:rsid w:val="00135948"/>
    <w:rsid w:val="00135BB2"/>
    <w:rsid w:val="00135F65"/>
    <w:rsid w:val="00136131"/>
    <w:rsid w:val="00136617"/>
    <w:rsid w:val="00136668"/>
    <w:rsid w:val="001372E4"/>
    <w:rsid w:val="00137742"/>
    <w:rsid w:val="00137780"/>
    <w:rsid w:val="00137AF8"/>
    <w:rsid w:val="00137CFC"/>
    <w:rsid w:val="00137FC8"/>
    <w:rsid w:val="001400ED"/>
    <w:rsid w:val="001401C5"/>
    <w:rsid w:val="00140F4D"/>
    <w:rsid w:val="00140FB7"/>
    <w:rsid w:val="001415DC"/>
    <w:rsid w:val="0014167B"/>
    <w:rsid w:val="001419CF"/>
    <w:rsid w:val="00141FAE"/>
    <w:rsid w:val="00142270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268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72"/>
    <w:rsid w:val="001546DF"/>
    <w:rsid w:val="00154858"/>
    <w:rsid w:val="001548A1"/>
    <w:rsid w:val="0015495B"/>
    <w:rsid w:val="00154989"/>
    <w:rsid w:val="00154C8F"/>
    <w:rsid w:val="00154F0A"/>
    <w:rsid w:val="00154FF0"/>
    <w:rsid w:val="001558D9"/>
    <w:rsid w:val="001559F5"/>
    <w:rsid w:val="00155A44"/>
    <w:rsid w:val="00155D61"/>
    <w:rsid w:val="00156746"/>
    <w:rsid w:val="001569AF"/>
    <w:rsid w:val="001575BB"/>
    <w:rsid w:val="001576BA"/>
    <w:rsid w:val="0015791B"/>
    <w:rsid w:val="00157B84"/>
    <w:rsid w:val="00157DB5"/>
    <w:rsid w:val="00160665"/>
    <w:rsid w:val="00160737"/>
    <w:rsid w:val="0016089E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2ABE"/>
    <w:rsid w:val="001632BA"/>
    <w:rsid w:val="0016334B"/>
    <w:rsid w:val="0016339C"/>
    <w:rsid w:val="0016366A"/>
    <w:rsid w:val="00163D67"/>
    <w:rsid w:val="00164062"/>
    <w:rsid w:val="001645BF"/>
    <w:rsid w:val="001645DD"/>
    <w:rsid w:val="0016481C"/>
    <w:rsid w:val="00164E19"/>
    <w:rsid w:val="0016589F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212"/>
    <w:rsid w:val="00172413"/>
    <w:rsid w:val="001733A4"/>
    <w:rsid w:val="001733F2"/>
    <w:rsid w:val="00173669"/>
    <w:rsid w:val="001739B2"/>
    <w:rsid w:val="00173B8C"/>
    <w:rsid w:val="00173E78"/>
    <w:rsid w:val="00174070"/>
    <w:rsid w:val="00174A64"/>
    <w:rsid w:val="00175027"/>
    <w:rsid w:val="00175139"/>
    <w:rsid w:val="001757F1"/>
    <w:rsid w:val="0017594A"/>
    <w:rsid w:val="00175B2A"/>
    <w:rsid w:val="00176278"/>
    <w:rsid w:val="001762AD"/>
    <w:rsid w:val="001762F1"/>
    <w:rsid w:val="001765A5"/>
    <w:rsid w:val="001770E7"/>
    <w:rsid w:val="0017715D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475"/>
    <w:rsid w:val="0018154F"/>
    <w:rsid w:val="0018159A"/>
    <w:rsid w:val="001819F8"/>
    <w:rsid w:val="00181A9D"/>
    <w:rsid w:val="00181D0E"/>
    <w:rsid w:val="00181DFA"/>
    <w:rsid w:val="00181FF3"/>
    <w:rsid w:val="001829C5"/>
    <w:rsid w:val="00182B39"/>
    <w:rsid w:val="00182BA8"/>
    <w:rsid w:val="00182FF7"/>
    <w:rsid w:val="00183067"/>
    <w:rsid w:val="00183215"/>
    <w:rsid w:val="001833FE"/>
    <w:rsid w:val="00183734"/>
    <w:rsid w:val="00183837"/>
    <w:rsid w:val="00183E8D"/>
    <w:rsid w:val="001845B6"/>
    <w:rsid w:val="001846A4"/>
    <w:rsid w:val="00184878"/>
    <w:rsid w:val="001848F0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87CE5"/>
    <w:rsid w:val="00187EC4"/>
    <w:rsid w:val="00190055"/>
    <w:rsid w:val="00190123"/>
    <w:rsid w:val="00190367"/>
    <w:rsid w:val="00190579"/>
    <w:rsid w:val="001908B6"/>
    <w:rsid w:val="00190986"/>
    <w:rsid w:val="00190A82"/>
    <w:rsid w:val="00190AD2"/>
    <w:rsid w:val="00190C69"/>
    <w:rsid w:val="00190E42"/>
    <w:rsid w:val="00191B10"/>
    <w:rsid w:val="00191B63"/>
    <w:rsid w:val="00191B8B"/>
    <w:rsid w:val="00191EE2"/>
    <w:rsid w:val="00192018"/>
    <w:rsid w:val="001926EA"/>
    <w:rsid w:val="001926F8"/>
    <w:rsid w:val="00192899"/>
    <w:rsid w:val="00192AC6"/>
    <w:rsid w:val="00192B85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14C"/>
    <w:rsid w:val="00195454"/>
    <w:rsid w:val="00195848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5AB"/>
    <w:rsid w:val="001976A5"/>
    <w:rsid w:val="00197763"/>
    <w:rsid w:val="001979DD"/>
    <w:rsid w:val="00197DCA"/>
    <w:rsid w:val="00197EC9"/>
    <w:rsid w:val="001A0056"/>
    <w:rsid w:val="001A03C9"/>
    <w:rsid w:val="001A09BA"/>
    <w:rsid w:val="001A0B6B"/>
    <w:rsid w:val="001A0C48"/>
    <w:rsid w:val="001A10D7"/>
    <w:rsid w:val="001A10F8"/>
    <w:rsid w:val="001A1712"/>
    <w:rsid w:val="001A18BF"/>
    <w:rsid w:val="001A1E5D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126"/>
    <w:rsid w:val="001A4530"/>
    <w:rsid w:val="001A45A4"/>
    <w:rsid w:val="001A45CF"/>
    <w:rsid w:val="001A4689"/>
    <w:rsid w:val="001A4AEF"/>
    <w:rsid w:val="001A4B2E"/>
    <w:rsid w:val="001A4B6B"/>
    <w:rsid w:val="001A527E"/>
    <w:rsid w:val="001A57C0"/>
    <w:rsid w:val="001A5C8B"/>
    <w:rsid w:val="001A5CC2"/>
    <w:rsid w:val="001A60A1"/>
    <w:rsid w:val="001A62CE"/>
    <w:rsid w:val="001A6A4A"/>
    <w:rsid w:val="001A6B4B"/>
    <w:rsid w:val="001A6C91"/>
    <w:rsid w:val="001A70EA"/>
    <w:rsid w:val="001A7137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CEC"/>
    <w:rsid w:val="001B2E48"/>
    <w:rsid w:val="001B301C"/>
    <w:rsid w:val="001B3061"/>
    <w:rsid w:val="001B3299"/>
    <w:rsid w:val="001B3877"/>
    <w:rsid w:val="001B3D2A"/>
    <w:rsid w:val="001B4365"/>
    <w:rsid w:val="001B478B"/>
    <w:rsid w:val="001B4AE8"/>
    <w:rsid w:val="001B4F27"/>
    <w:rsid w:val="001B5077"/>
    <w:rsid w:val="001B594C"/>
    <w:rsid w:val="001B5D9F"/>
    <w:rsid w:val="001B5F63"/>
    <w:rsid w:val="001B6127"/>
    <w:rsid w:val="001B6335"/>
    <w:rsid w:val="001B688B"/>
    <w:rsid w:val="001B70A6"/>
    <w:rsid w:val="001B728A"/>
    <w:rsid w:val="001B73F9"/>
    <w:rsid w:val="001B77BD"/>
    <w:rsid w:val="001B77DB"/>
    <w:rsid w:val="001C0410"/>
    <w:rsid w:val="001C064C"/>
    <w:rsid w:val="001C07F6"/>
    <w:rsid w:val="001C0B7D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1E6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A99"/>
    <w:rsid w:val="001D2C21"/>
    <w:rsid w:val="001D2EB6"/>
    <w:rsid w:val="001D307C"/>
    <w:rsid w:val="001D320D"/>
    <w:rsid w:val="001D3442"/>
    <w:rsid w:val="001D3824"/>
    <w:rsid w:val="001D391A"/>
    <w:rsid w:val="001D3C2B"/>
    <w:rsid w:val="001D4317"/>
    <w:rsid w:val="001D432A"/>
    <w:rsid w:val="001D4426"/>
    <w:rsid w:val="001D474C"/>
    <w:rsid w:val="001D4979"/>
    <w:rsid w:val="001D497B"/>
    <w:rsid w:val="001D4B3C"/>
    <w:rsid w:val="001D4DE6"/>
    <w:rsid w:val="001D4E9E"/>
    <w:rsid w:val="001D538A"/>
    <w:rsid w:val="001D5488"/>
    <w:rsid w:val="001D595C"/>
    <w:rsid w:val="001D5BA0"/>
    <w:rsid w:val="001D5DD3"/>
    <w:rsid w:val="001D63F7"/>
    <w:rsid w:val="001D6BEA"/>
    <w:rsid w:val="001D7275"/>
    <w:rsid w:val="001D72ED"/>
    <w:rsid w:val="001D7310"/>
    <w:rsid w:val="001D74EF"/>
    <w:rsid w:val="001D7728"/>
    <w:rsid w:val="001D79DA"/>
    <w:rsid w:val="001D7C23"/>
    <w:rsid w:val="001D7D48"/>
    <w:rsid w:val="001D7FA2"/>
    <w:rsid w:val="001E00DB"/>
    <w:rsid w:val="001E032C"/>
    <w:rsid w:val="001E0486"/>
    <w:rsid w:val="001E052E"/>
    <w:rsid w:val="001E055B"/>
    <w:rsid w:val="001E0C84"/>
    <w:rsid w:val="001E1922"/>
    <w:rsid w:val="001E19A3"/>
    <w:rsid w:val="001E1A3B"/>
    <w:rsid w:val="001E1C75"/>
    <w:rsid w:val="001E26AD"/>
    <w:rsid w:val="001E271C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46B"/>
    <w:rsid w:val="001E48BA"/>
    <w:rsid w:val="001E4A07"/>
    <w:rsid w:val="001E4F22"/>
    <w:rsid w:val="001E526B"/>
    <w:rsid w:val="001E5426"/>
    <w:rsid w:val="001E58BC"/>
    <w:rsid w:val="001E5C7D"/>
    <w:rsid w:val="001E6013"/>
    <w:rsid w:val="001E62AA"/>
    <w:rsid w:val="001E6408"/>
    <w:rsid w:val="001E6538"/>
    <w:rsid w:val="001E6A75"/>
    <w:rsid w:val="001E71ED"/>
    <w:rsid w:val="001E72A8"/>
    <w:rsid w:val="001E789C"/>
    <w:rsid w:val="001E78C5"/>
    <w:rsid w:val="001E7B35"/>
    <w:rsid w:val="001E7D3E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A8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3F"/>
    <w:rsid w:val="0020178D"/>
    <w:rsid w:val="00201860"/>
    <w:rsid w:val="00201A2F"/>
    <w:rsid w:val="00201D1C"/>
    <w:rsid w:val="00202E0E"/>
    <w:rsid w:val="00203213"/>
    <w:rsid w:val="0020352D"/>
    <w:rsid w:val="002035DE"/>
    <w:rsid w:val="0020382C"/>
    <w:rsid w:val="00203D6D"/>
    <w:rsid w:val="00203F96"/>
    <w:rsid w:val="002041A0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5CBF"/>
    <w:rsid w:val="0020626E"/>
    <w:rsid w:val="0020635E"/>
    <w:rsid w:val="002065CF"/>
    <w:rsid w:val="00206761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439"/>
    <w:rsid w:val="0021056F"/>
    <w:rsid w:val="00210669"/>
    <w:rsid w:val="00210822"/>
    <w:rsid w:val="00210E07"/>
    <w:rsid w:val="002117E4"/>
    <w:rsid w:val="00211828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244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1BD"/>
    <w:rsid w:val="002162A9"/>
    <w:rsid w:val="0021634C"/>
    <w:rsid w:val="002163CF"/>
    <w:rsid w:val="0021674F"/>
    <w:rsid w:val="00216C6B"/>
    <w:rsid w:val="0021700E"/>
    <w:rsid w:val="00217276"/>
    <w:rsid w:val="00217368"/>
    <w:rsid w:val="00217517"/>
    <w:rsid w:val="002175B3"/>
    <w:rsid w:val="002179BC"/>
    <w:rsid w:val="002179E7"/>
    <w:rsid w:val="00217C50"/>
    <w:rsid w:val="00217E88"/>
    <w:rsid w:val="00217EE5"/>
    <w:rsid w:val="00220183"/>
    <w:rsid w:val="0022066D"/>
    <w:rsid w:val="0022079F"/>
    <w:rsid w:val="002207CA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5B71"/>
    <w:rsid w:val="002260C3"/>
    <w:rsid w:val="00226104"/>
    <w:rsid w:val="0022626C"/>
    <w:rsid w:val="002268BB"/>
    <w:rsid w:val="00226B6B"/>
    <w:rsid w:val="00226CC4"/>
    <w:rsid w:val="002270F5"/>
    <w:rsid w:val="002271CE"/>
    <w:rsid w:val="00227595"/>
    <w:rsid w:val="002276B5"/>
    <w:rsid w:val="002279D7"/>
    <w:rsid w:val="00227DC8"/>
    <w:rsid w:val="00230204"/>
    <w:rsid w:val="002309FA"/>
    <w:rsid w:val="00230B4B"/>
    <w:rsid w:val="00231242"/>
    <w:rsid w:val="002313FB"/>
    <w:rsid w:val="0023165F"/>
    <w:rsid w:val="00231694"/>
    <w:rsid w:val="00231A99"/>
    <w:rsid w:val="00231B76"/>
    <w:rsid w:val="00231F04"/>
    <w:rsid w:val="002321F9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3F46"/>
    <w:rsid w:val="0023412E"/>
    <w:rsid w:val="00234198"/>
    <w:rsid w:val="002342CC"/>
    <w:rsid w:val="002346A4"/>
    <w:rsid w:val="00234910"/>
    <w:rsid w:val="00234B19"/>
    <w:rsid w:val="002350AC"/>
    <w:rsid w:val="002350B9"/>
    <w:rsid w:val="00235187"/>
    <w:rsid w:val="00235331"/>
    <w:rsid w:val="00235CB8"/>
    <w:rsid w:val="00235FEC"/>
    <w:rsid w:val="002362DF"/>
    <w:rsid w:val="002362F9"/>
    <w:rsid w:val="002365F5"/>
    <w:rsid w:val="00236820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D33"/>
    <w:rsid w:val="00241EEE"/>
    <w:rsid w:val="00241F26"/>
    <w:rsid w:val="002421D6"/>
    <w:rsid w:val="00242298"/>
    <w:rsid w:val="00242485"/>
    <w:rsid w:val="00243088"/>
    <w:rsid w:val="0024348E"/>
    <w:rsid w:val="0024355C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0E52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EF"/>
    <w:rsid w:val="00254AFC"/>
    <w:rsid w:val="00255006"/>
    <w:rsid w:val="002552A1"/>
    <w:rsid w:val="002552BB"/>
    <w:rsid w:val="00256429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22C"/>
    <w:rsid w:val="002625A6"/>
    <w:rsid w:val="00262972"/>
    <w:rsid w:val="00262AB6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51"/>
    <w:rsid w:val="0026797F"/>
    <w:rsid w:val="00267E71"/>
    <w:rsid w:val="00267E77"/>
    <w:rsid w:val="002702F8"/>
    <w:rsid w:val="002707C6"/>
    <w:rsid w:val="00270C0D"/>
    <w:rsid w:val="00270CAF"/>
    <w:rsid w:val="00271511"/>
    <w:rsid w:val="002718DC"/>
    <w:rsid w:val="00271C84"/>
    <w:rsid w:val="00271D89"/>
    <w:rsid w:val="00272307"/>
    <w:rsid w:val="0027240A"/>
    <w:rsid w:val="0027265B"/>
    <w:rsid w:val="00272688"/>
    <w:rsid w:val="00272B91"/>
    <w:rsid w:val="00272BB2"/>
    <w:rsid w:val="00273464"/>
    <w:rsid w:val="00274206"/>
    <w:rsid w:val="0027444C"/>
    <w:rsid w:val="00275011"/>
    <w:rsid w:val="00275190"/>
    <w:rsid w:val="002752E5"/>
    <w:rsid w:val="0027569B"/>
    <w:rsid w:val="00275F65"/>
    <w:rsid w:val="00275FDB"/>
    <w:rsid w:val="00276340"/>
    <w:rsid w:val="0027656E"/>
    <w:rsid w:val="00276874"/>
    <w:rsid w:val="00276AF3"/>
    <w:rsid w:val="00277288"/>
    <w:rsid w:val="002775D0"/>
    <w:rsid w:val="00277CB8"/>
    <w:rsid w:val="00277DB6"/>
    <w:rsid w:val="00277EF7"/>
    <w:rsid w:val="002804F4"/>
    <w:rsid w:val="00280A76"/>
    <w:rsid w:val="00280F70"/>
    <w:rsid w:val="0028178A"/>
    <w:rsid w:val="0028183A"/>
    <w:rsid w:val="00282570"/>
    <w:rsid w:val="00282A55"/>
    <w:rsid w:val="00282C30"/>
    <w:rsid w:val="00282CFB"/>
    <w:rsid w:val="00282EC6"/>
    <w:rsid w:val="00282F8F"/>
    <w:rsid w:val="00283350"/>
    <w:rsid w:val="00283549"/>
    <w:rsid w:val="0028371A"/>
    <w:rsid w:val="00283A7D"/>
    <w:rsid w:val="00283CD2"/>
    <w:rsid w:val="002840F0"/>
    <w:rsid w:val="00284817"/>
    <w:rsid w:val="002848A4"/>
    <w:rsid w:val="002848B9"/>
    <w:rsid w:val="002857F7"/>
    <w:rsid w:val="00285885"/>
    <w:rsid w:val="00285F56"/>
    <w:rsid w:val="0028601D"/>
    <w:rsid w:val="0028633B"/>
    <w:rsid w:val="002869E4"/>
    <w:rsid w:val="00286C9C"/>
    <w:rsid w:val="00287CA9"/>
    <w:rsid w:val="00287F76"/>
    <w:rsid w:val="00290BA4"/>
    <w:rsid w:val="00290BCB"/>
    <w:rsid w:val="00290F64"/>
    <w:rsid w:val="002910A4"/>
    <w:rsid w:val="00291266"/>
    <w:rsid w:val="002917F3"/>
    <w:rsid w:val="00291A2D"/>
    <w:rsid w:val="00291C63"/>
    <w:rsid w:val="0029232E"/>
    <w:rsid w:val="00292539"/>
    <w:rsid w:val="002930CF"/>
    <w:rsid w:val="00293111"/>
    <w:rsid w:val="00293148"/>
    <w:rsid w:val="00293824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97E2F"/>
    <w:rsid w:val="002A0052"/>
    <w:rsid w:val="002A009D"/>
    <w:rsid w:val="002A02E0"/>
    <w:rsid w:val="002A0733"/>
    <w:rsid w:val="002A0AE5"/>
    <w:rsid w:val="002A0C0E"/>
    <w:rsid w:val="002A196A"/>
    <w:rsid w:val="002A1B6E"/>
    <w:rsid w:val="002A1CA2"/>
    <w:rsid w:val="002A1CCF"/>
    <w:rsid w:val="002A1FB1"/>
    <w:rsid w:val="002A2431"/>
    <w:rsid w:val="002A2462"/>
    <w:rsid w:val="002A2806"/>
    <w:rsid w:val="002A287F"/>
    <w:rsid w:val="002A3419"/>
    <w:rsid w:val="002A354B"/>
    <w:rsid w:val="002A3694"/>
    <w:rsid w:val="002A3894"/>
    <w:rsid w:val="002A38D2"/>
    <w:rsid w:val="002A3900"/>
    <w:rsid w:val="002A3BB0"/>
    <w:rsid w:val="002A3C16"/>
    <w:rsid w:val="002A436A"/>
    <w:rsid w:val="002A43A5"/>
    <w:rsid w:val="002A47AD"/>
    <w:rsid w:val="002A4D48"/>
    <w:rsid w:val="002A4F95"/>
    <w:rsid w:val="002A4FAD"/>
    <w:rsid w:val="002A5985"/>
    <w:rsid w:val="002A5EA5"/>
    <w:rsid w:val="002A5F4B"/>
    <w:rsid w:val="002A68A0"/>
    <w:rsid w:val="002A6D2F"/>
    <w:rsid w:val="002A6E78"/>
    <w:rsid w:val="002A6F91"/>
    <w:rsid w:val="002A7006"/>
    <w:rsid w:val="002A707F"/>
    <w:rsid w:val="002A7398"/>
    <w:rsid w:val="002A7653"/>
    <w:rsid w:val="002A789E"/>
    <w:rsid w:val="002A7A5C"/>
    <w:rsid w:val="002A7BD8"/>
    <w:rsid w:val="002B009A"/>
    <w:rsid w:val="002B041E"/>
    <w:rsid w:val="002B06EE"/>
    <w:rsid w:val="002B0757"/>
    <w:rsid w:val="002B090D"/>
    <w:rsid w:val="002B0BFE"/>
    <w:rsid w:val="002B13F2"/>
    <w:rsid w:val="002B15CC"/>
    <w:rsid w:val="002B1C67"/>
    <w:rsid w:val="002B1F94"/>
    <w:rsid w:val="002B244E"/>
    <w:rsid w:val="002B2650"/>
    <w:rsid w:val="002B3094"/>
    <w:rsid w:val="002B3099"/>
    <w:rsid w:val="002B3113"/>
    <w:rsid w:val="002B3208"/>
    <w:rsid w:val="002B35E7"/>
    <w:rsid w:val="002B3BC6"/>
    <w:rsid w:val="002B4308"/>
    <w:rsid w:val="002B480E"/>
    <w:rsid w:val="002B4BF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310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7E7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2FC"/>
    <w:rsid w:val="002C658C"/>
    <w:rsid w:val="002C6965"/>
    <w:rsid w:val="002C6B6B"/>
    <w:rsid w:val="002C6C46"/>
    <w:rsid w:val="002C704C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54D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5FDE"/>
    <w:rsid w:val="002D613D"/>
    <w:rsid w:val="002D642B"/>
    <w:rsid w:val="002D65DC"/>
    <w:rsid w:val="002D6726"/>
    <w:rsid w:val="002D68ED"/>
    <w:rsid w:val="002D693A"/>
    <w:rsid w:val="002D6E51"/>
    <w:rsid w:val="002D6F7A"/>
    <w:rsid w:val="002D7188"/>
    <w:rsid w:val="002D732F"/>
    <w:rsid w:val="002D737A"/>
    <w:rsid w:val="002D767E"/>
    <w:rsid w:val="002E0631"/>
    <w:rsid w:val="002E0AB3"/>
    <w:rsid w:val="002E0FE5"/>
    <w:rsid w:val="002E10D2"/>
    <w:rsid w:val="002E124E"/>
    <w:rsid w:val="002E1807"/>
    <w:rsid w:val="002E188B"/>
    <w:rsid w:val="002E1CA9"/>
    <w:rsid w:val="002E2301"/>
    <w:rsid w:val="002E2755"/>
    <w:rsid w:val="002E2783"/>
    <w:rsid w:val="002E2943"/>
    <w:rsid w:val="002E2D5A"/>
    <w:rsid w:val="002E2E0F"/>
    <w:rsid w:val="002E2EB0"/>
    <w:rsid w:val="002E30E6"/>
    <w:rsid w:val="002E3E80"/>
    <w:rsid w:val="002E40B0"/>
    <w:rsid w:val="002E5954"/>
    <w:rsid w:val="002E595B"/>
    <w:rsid w:val="002E5B7C"/>
    <w:rsid w:val="002E5F9B"/>
    <w:rsid w:val="002E6346"/>
    <w:rsid w:val="002E646B"/>
    <w:rsid w:val="002E64E4"/>
    <w:rsid w:val="002E6852"/>
    <w:rsid w:val="002E6DFB"/>
    <w:rsid w:val="002E6EE7"/>
    <w:rsid w:val="002E74C8"/>
    <w:rsid w:val="002E74D9"/>
    <w:rsid w:val="002E765B"/>
    <w:rsid w:val="002E7931"/>
    <w:rsid w:val="002E7E10"/>
    <w:rsid w:val="002F01AC"/>
    <w:rsid w:val="002F02B4"/>
    <w:rsid w:val="002F0913"/>
    <w:rsid w:val="002F09F2"/>
    <w:rsid w:val="002F0E87"/>
    <w:rsid w:val="002F0F2C"/>
    <w:rsid w:val="002F1B7E"/>
    <w:rsid w:val="002F1BB2"/>
    <w:rsid w:val="002F1C85"/>
    <w:rsid w:val="002F1CD1"/>
    <w:rsid w:val="002F219B"/>
    <w:rsid w:val="002F268A"/>
    <w:rsid w:val="002F28BD"/>
    <w:rsid w:val="002F2C7D"/>
    <w:rsid w:val="002F2EB1"/>
    <w:rsid w:val="002F2FD0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687"/>
    <w:rsid w:val="002F5AE9"/>
    <w:rsid w:val="002F6035"/>
    <w:rsid w:val="002F6DDA"/>
    <w:rsid w:val="002F70B2"/>
    <w:rsid w:val="002F7AB4"/>
    <w:rsid w:val="002F7BD6"/>
    <w:rsid w:val="002F7F73"/>
    <w:rsid w:val="003000A4"/>
    <w:rsid w:val="00300121"/>
    <w:rsid w:val="00300F58"/>
    <w:rsid w:val="00301000"/>
    <w:rsid w:val="003011D1"/>
    <w:rsid w:val="00301B7C"/>
    <w:rsid w:val="00301FF8"/>
    <w:rsid w:val="00302038"/>
    <w:rsid w:val="0030208F"/>
    <w:rsid w:val="00302117"/>
    <w:rsid w:val="0030212D"/>
    <w:rsid w:val="00302498"/>
    <w:rsid w:val="003024F3"/>
    <w:rsid w:val="0030257D"/>
    <w:rsid w:val="003029EA"/>
    <w:rsid w:val="00302C51"/>
    <w:rsid w:val="0030389D"/>
    <w:rsid w:val="0030397F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5C90"/>
    <w:rsid w:val="00305DDC"/>
    <w:rsid w:val="0030612B"/>
    <w:rsid w:val="003062AD"/>
    <w:rsid w:val="0030644D"/>
    <w:rsid w:val="00306591"/>
    <w:rsid w:val="003068F7"/>
    <w:rsid w:val="00306CFA"/>
    <w:rsid w:val="003073D1"/>
    <w:rsid w:val="003077B0"/>
    <w:rsid w:val="0030794F"/>
    <w:rsid w:val="003102AD"/>
    <w:rsid w:val="00310CA7"/>
    <w:rsid w:val="00312332"/>
    <w:rsid w:val="0031237A"/>
    <w:rsid w:val="00312C54"/>
    <w:rsid w:val="00312E9D"/>
    <w:rsid w:val="003131CE"/>
    <w:rsid w:val="003134D3"/>
    <w:rsid w:val="0031390A"/>
    <w:rsid w:val="00313AB4"/>
    <w:rsid w:val="00313B30"/>
    <w:rsid w:val="00313B70"/>
    <w:rsid w:val="0031405B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0B2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DC9"/>
    <w:rsid w:val="00317F97"/>
    <w:rsid w:val="0032005C"/>
    <w:rsid w:val="00320102"/>
    <w:rsid w:val="0032037B"/>
    <w:rsid w:val="003215A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656"/>
    <w:rsid w:val="0032679C"/>
    <w:rsid w:val="00326A55"/>
    <w:rsid w:val="003271AC"/>
    <w:rsid w:val="003271DB"/>
    <w:rsid w:val="003271F2"/>
    <w:rsid w:val="00327423"/>
    <w:rsid w:val="003274BB"/>
    <w:rsid w:val="00327AE6"/>
    <w:rsid w:val="00327AF6"/>
    <w:rsid w:val="0033021B"/>
    <w:rsid w:val="003303BE"/>
    <w:rsid w:val="00331301"/>
    <w:rsid w:val="00331629"/>
    <w:rsid w:val="00331A74"/>
    <w:rsid w:val="00331B95"/>
    <w:rsid w:val="00331EA0"/>
    <w:rsid w:val="003320D9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5FA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18C2"/>
    <w:rsid w:val="003424E2"/>
    <w:rsid w:val="0034254E"/>
    <w:rsid w:val="00342649"/>
    <w:rsid w:val="003427A5"/>
    <w:rsid w:val="003429FB"/>
    <w:rsid w:val="00342C2E"/>
    <w:rsid w:val="00342FA8"/>
    <w:rsid w:val="003431FD"/>
    <w:rsid w:val="0034358E"/>
    <w:rsid w:val="003438BA"/>
    <w:rsid w:val="00343CA1"/>
    <w:rsid w:val="00343DB5"/>
    <w:rsid w:val="00343E94"/>
    <w:rsid w:val="0034431D"/>
    <w:rsid w:val="00344480"/>
    <w:rsid w:val="00344735"/>
    <w:rsid w:val="00344979"/>
    <w:rsid w:val="00344B3B"/>
    <w:rsid w:val="003452F2"/>
    <w:rsid w:val="003453EA"/>
    <w:rsid w:val="003453EF"/>
    <w:rsid w:val="003457F8"/>
    <w:rsid w:val="00346306"/>
    <w:rsid w:val="0034654B"/>
    <w:rsid w:val="003465A9"/>
    <w:rsid w:val="00347847"/>
    <w:rsid w:val="003478F7"/>
    <w:rsid w:val="00347EB7"/>
    <w:rsid w:val="00347F1B"/>
    <w:rsid w:val="003503E1"/>
    <w:rsid w:val="00350783"/>
    <w:rsid w:val="00351177"/>
    <w:rsid w:val="00351291"/>
    <w:rsid w:val="003516A5"/>
    <w:rsid w:val="0035173D"/>
    <w:rsid w:val="0035237C"/>
    <w:rsid w:val="00352755"/>
    <w:rsid w:val="00352B78"/>
    <w:rsid w:val="00352B82"/>
    <w:rsid w:val="00352BF9"/>
    <w:rsid w:val="00352CFA"/>
    <w:rsid w:val="00352D9F"/>
    <w:rsid w:val="00352DA9"/>
    <w:rsid w:val="00352DAD"/>
    <w:rsid w:val="00352EA7"/>
    <w:rsid w:val="0035348C"/>
    <w:rsid w:val="003534CE"/>
    <w:rsid w:val="003535C4"/>
    <w:rsid w:val="00353628"/>
    <w:rsid w:val="003539CA"/>
    <w:rsid w:val="003539F8"/>
    <w:rsid w:val="00353E7B"/>
    <w:rsid w:val="00353E8B"/>
    <w:rsid w:val="003541A6"/>
    <w:rsid w:val="003543C8"/>
    <w:rsid w:val="00354588"/>
    <w:rsid w:val="00354CA5"/>
    <w:rsid w:val="00354D40"/>
    <w:rsid w:val="003550D7"/>
    <w:rsid w:val="003550F0"/>
    <w:rsid w:val="00355245"/>
    <w:rsid w:val="0035568D"/>
    <w:rsid w:val="0035585D"/>
    <w:rsid w:val="00355AD5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1CA"/>
    <w:rsid w:val="00360958"/>
    <w:rsid w:val="00360EFA"/>
    <w:rsid w:val="00361339"/>
    <w:rsid w:val="00361954"/>
    <w:rsid w:val="00361BC6"/>
    <w:rsid w:val="00362374"/>
    <w:rsid w:val="0036265F"/>
    <w:rsid w:val="00362837"/>
    <w:rsid w:val="00362903"/>
    <w:rsid w:val="00362939"/>
    <w:rsid w:val="00363080"/>
    <w:rsid w:val="003632D9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51A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6D"/>
    <w:rsid w:val="00372B91"/>
    <w:rsid w:val="003731EA"/>
    <w:rsid w:val="003734BB"/>
    <w:rsid w:val="0037365D"/>
    <w:rsid w:val="00373E27"/>
    <w:rsid w:val="0037429E"/>
    <w:rsid w:val="003746E0"/>
    <w:rsid w:val="003748A6"/>
    <w:rsid w:val="00374A94"/>
    <w:rsid w:val="00374B18"/>
    <w:rsid w:val="003756AB"/>
    <w:rsid w:val="0037573A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374"/>
    <w:rsid w:val="003803B5"/>
    <w:rsid w:val="00380B18"/>
    <w:rsid w:val="00380B1E"/>
    <w:rsid w:val="00380E39"/>
    <w:rsid w:val="003810CA"/>
    <w:rsid w:val="003812F2"/>
    <w:rsid w:val="0038137B"/>
    <w:rsid w:val="00381778"/>
    <w:rsid w:val="003819D3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C33"/>
    <w:rsid w:val="00383CE0"/>
    <w:rsid w:val="00383D8B"/>
    <w:rsid w:val="00384057"/>
    <w:rsid w:val="003840FC"/>
    <w:rsid w:val="003844DF"/>
    <w:rsid w:val="00384893"/>
    <w:rsid w:val="003849E4"/>
    <w:rsid w:val="00384CE8"/>
    <w:rsid w:val="00384DE6"/>
    <w:rsid w:val="00385581"/>
    <w:rsid w:val="0038558F"/>
    <w:rsid w:val="00385BF5"/>
    <w:rsid w:val="00385C4A"/>
    <w:rsid w:val="00385E3D"/>
    <w:rsid w:val="00386D5A"/>
    <w:rsid w:val="00386FBA"/>
    <w:rsid w:val="003870AD"/>
    <w:rsid w:val="003874DF"/>
    <w:rsid w:val="00387A88"/>
    <w:rsid w:val="003900F6"/>
    <w:rsid w:val="003904B0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2FE3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5FF6"/>
    <w:rsid w:val="00396301"/>
    <w:rsid w:val="00396558"/>
    <w:rsid w:val="00396E00"/>
    <w:rsid w:val="00396E82"/>
    <w:rsid w:val="00396E9E"/>
    <w:rsid w:val="003974D1"/>
    <w:rsid w:val="00397ACC"/>
    <w:rsid w:val="00397AF1"/>
    <w:rsid w:val="00397D8F"/>
    <w:rsid w:val="00397F91"/>
    <w:rsid w:val="003A00E1"/>
    <w:rsid w:val="003A0EA1"/>
    <w:rsid w:val="003A1193"/>
    <w:rsid w:val="003A15E3"/>
    <w:rsid w:val="003A1DE4"/>
    <w:rsid w:val="003A1F36"/>
    <w:rsid w:val="003A21BC"/>
    <w:rsid w:val="003A26CD"/>
    <w:rsid w:val="003A3271"/>
    <w:rsid w:val="003A3B89"/>
    <w:rsid w:val="003A4167"/>
    <w:rsid w:val="003A42A5"/>
    <w:rsid w:val="003A442E"/>
    <w:rsid w:val="003A4A4A"/>
    <w:rsid w:val="003A5269"/>
    <w:rsid w:val="003A5352"/>
    <w:rsid w:val="003A5378"/>
    <w:rsid w:val="003A543B"/>
    <w:rsid w:val="003A555C"/>
    <w:rsid w:val="003A6F0C"/>
    <w:rsid w:val="003A7034"/>
    <w:rsid w:val="003A70B0"/>
    <w:rsid w:val="003A757F"/>
    <w:rsid w:val="003A76D7"/>
    <w:rsid w:val="003A77B9"/>
    <w:rsid w:val="003B01A2"/>
    <w:rsid w:val="003B0558"/>
    <w:rsid w:val="003B05E0"/>
    <w:rsid w:val="003B07CD"/>
    <w:rsid w:val="003B0BA5"/>
    <w:rsid w:val="003B0BEA"/>
    <w:rsid w:val="003B0BFD"/>
    <w:rsid w:val="003B1A13"/>
    <w:rsid w:val="003B1D9A"/>
    <w:rsid w:val="003B2059"/>
    <w:rsid w:val="003B22FF"/>
    <w:rsid w:val="003B2567"/>
    <w:rsid w:val="003B2BE6"/>
    <w:rsid w:val="003B308E"/>
    <w:rsid w:val="003B33E5"/>
    <w:rsid w:val="003B34BF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68"/>
    <w:rsid w:val="003B5BDC"/>
    <w:rsid w:val="003B616C"/>
    <w:rsid w:val="003B62D5"/>
    <w:rsid w:val="003B6BB9"/>
    <w:rsid w:val="003B6DB9"/>
    <w:rsid w:val="003B7423"/>
    <w:rsid w:val="003B7447"/>
    <w:rsid w:val="003B7587"/>
    <w:rsid w:val="003B7759"/>
    <w:rsid w:val="003B77E7"/>
    <w:rsid w:val="003B79DB"/>
    <w:rsid w:val="003B7A53"/>
    <w:rsid w:val="003B7CB3"/>
    <w:rsid w:val="003B7D61"/>
    <w:rsid w:val="003B7E6D"/>
    <w:rsid w:val="003B7F2F"/>
    <w:rsid w:val="003B7F3C"/>
    <w:rsid w:val="003C01D9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2E4B"/>
    <w:rsid w:val="003C2E4C"/>
    <w:rsid w:val="003C35D0"/>
    <w:rsid w:val="003C3759"/>
    <w:rsid w:val="003C3AAD"/>
    <w:rsid w:val="003C40A6"/>
    <w:rsid w:val="003C439B"/>
    <w:rsid w:val="003C43C9"/>
    <w:rsid w:val="003C43DA"/>
    <w:rsid w:val="003C44C2"/>
    <w:rsid w:val="003C4962"/>
    <w:rsid w:val="003C4CCC"/>
    <w:rsid w:val="003C4CD3"/>
    <w:rsid w:val="003C4CEC"/>
    <w:rsid w:val="003C50B0"/>
    <w:rsid w:val="003C5369"/>
    <w:rsid w:val="003C5390"/>
    <w:rsid w:val="003C5942"/>
    <w:rsid w:val="003C5B61"/>
    <w:rsid w:val="003C5D3C"/>
    <w:rsid w:val="003C62EB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137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2FC"/>
    <w:rsid w:val="003D2369"/>
    <w:rsid w:val="003D266D"/>
    <w:rsid w:val="003D2945"/>
    <w:rsid w:val="003D2DCA"/>
    <w:rsid w:val="003D325C"/>
    <w:rsid w:val="003D3A08"/>
    <w:rsid w:val="003D3BA8"/>
    <w:rsid w:val="003D3F50"/>
    <w:rsid w:val="003D3F98"/>
    <w:rsid w:val="003D49FB"/>
    <w:rsid w:val="003D4D7C"/>
    <w:rsid w:val="003D5229"/>
    <w:rsid w:val="003D55C3"/>
    <w:rsid w:val="003D5848"/>
    <w:rsid w:val="003D5ADD"/>
    <w:rsid w:val="003D6504"/>
    <w:rsid w:val="003D6532"/>
    <w:rsid w:val="003D660E"/>
    <w:rsid w:val="003D6A17"/>
    <w:rsid w:val="003D6F75"/>
    <w:rsid w:val="003D71B5"/>
    <w:rsid w:val="003D779A"/>
    <w:rsid w:val="003D7865"/>
    <w:rsid w:val="003D7C34"/>
    <w:rsid w:val="003D7D4A"/>
    <w:rsid w:val="003E0087"/>
    <w:rsid w:val="003E035C"/>
    <w:rsid w:val="003E082C"/>
    <w:rsid w:val="003E0B8C"/>
    <w:rsid w:val="003E12DA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061"/>
    <w:rsid w:val="003E342E"/>
    <w:rsid w:val="003E3501"/>
    <w:rsid w:val="003E3DA5"/>
    <w:rsid w:val="003E3E17"/>
    <w:rsid w:val="003E42C4"/>
    <w:rsid w:val="003E433A"/>
    <w:rsid w:val="003E4436"/>
    <w:rsid w:val="003E48F6"/>
    <w:rsid w:val="003E49A4"/>
    <w:rsid w:val="003E55B7"/>
    <w:rsid w:val="003E5BAE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183"/>
    <w:rsid w:val="003F0503"/>
    <w:rsid w:val="003F08CB"/>
    <w:rsid w:val="003F0B40"/>
    <w:rsid w:val="003F0CFA"/>
    <w:rsid w:val="003F0F80"/>
    <w:rsid w:val="003F116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08A"/>
    <w:rsid w:val="003F747D"/>
    <w:rsid w:val="003F74F1"/>
    <w:rsid w:val="003F76F3"/>
    <w:rsid w:val="003F78D7"/>
    <w:rsid w:val="003F795F"/>
    <w:rsid w:val="003F7D9F"/>
    <w:rsid w:val="003F7F94"/>
    <w:rsid w:val="00400CAB"/>
    <w:rsid w:val="00401228"/>
    <w:rsid w:val="00401741"/>
    <w:rsid w:val="0040185C"/>
    <w:rsid w:val="00401B33"/>
    <w:rsid w:val="00401EDD"/>
    <w:rsid w:val="00401EE8"/>
    <w:rsid w:val="00401FBD"/>
    <w:rsid w:val="004023A8"/>
    <w:rsid w:val="004023B1"/>
    <w:rsid w:val="00402E8D"/>
    <w:rsid w:val="00403077"/>
    <w:rsid w:val="0040318F"/>
    <w:rsid w:val="00403366"/>
    <w:rsid w:val="0040353F"/>
    <w:rsid w:val="00403943"/>
    <w:rsid w:val="00403980"/>
    <w:rsid w:val="0040429A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807"/>
    <w:rsid w:val="00407F11"/>
    <w:rsid w:val="00410646"/>
    <w:rsid w:val="004106EE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110"/>
    <w:rsid w:val="004152DA"/>
    <w:rsid w:val="004152F2"/>
    <w:rsid w:val="0041569F"/>
    <w:rsid w:val="004157EA"/>
    <w:rsid w:val="004159D5"/>
    <w:rsid w:val="0041606D"/>
    <w:rsid w:val="004164D5"/>
    <w:rsid w:val="00416C3C"/>
    <w:rsid w:val="00416D70"/>
    <w:rsid w:val="00416E10"/>
    <w:rsid w:val="004172B3"/>
    <w:rsid w:val="00417464"/>
    <w:rsid w:val="0041755E"/>
    <w:rsid w:val="0041797C"/>
    <w:rsid w:val="00417BC9"/>
    <w:rsid w:val="00417F58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468"/>
    <w:rsid w:val="0042160E"/>
    <w:rsid w:val="004219E5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4453"/>
    <w:rsid w:val="004254E2"/>
    <w:rsid w:val="00426159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3C5"/>
    <w:rsid w:val="004277CA"/>
    <w:rsid w:val="00427820"/>
    <w:rsid w:val="004301B1"/>
    <w:rsid w:val="00430543"/>
    <w:rsid w:val="0043084A"/>
    <w:rsid w:val="0043096A"/>
    <w:rsid w:val="00430BC2"/>
    <w:rsid w:val="0043117C"/>
    <w:rsid w:val="004317A7"/>
    <w:rsid w:val="004318B7"/>
    <w:rsid w:val="004319FF"/>
    <w:rsid w:val="00431A4A"/>
    <w:rsid w:val="00431EA1"/>
    <w:rsid w:val="00431F5B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1D1"/>
    <w:rsid w:val="0043481B"/>
    <w:rsid w:val="00434AFE"/>
    <w:rsid w:val="00434B06"/>
    <w:rsid w:val="00435024"/>
    <w:rsid w:val="004351BF"/>
    <w:rsid w:val="004351ED"/>
    <w:rsid w:val="00435478"/>
    <w:rsid w:val="004358D7"/>
    <w:rsid w:val="00435B0E"/>
    <w:rsid w:val="004361A9"/>
    <w:rsid w:val="0043658D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2CA1"/>
    <w:rsid w:val="0044312A"/>
    <w:rsid w:val="0044317A"/>
    <w:rsid w:val="0044353C"/>
    <w:rsid w:val="0044376C"/>
    <w:rsid w:val="00443BE2"/>
    <w:rsid w:val="00443E11"/>
    <w:rsid w:val="0044404A"/>
    <w:rsid w:val="00444068"/>
    <w:rsid w:val="00444ECA"/>
    <w:rsid w:val="004451D0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7D5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AEF"/>
    <w:rsid w:val="00456D9C"/>
    <w:rsid w:val="00456F8C"/>
    <w:rsid w:val="00457073"/>
    <w:rsid w:val="004575C8"/>
    <w:rsid w:val="004576F3"/>
    <w:rsid w:val="00457D40"/>
    <w:rsid w:val="00457E2E"/>
    <w:rsid w:val="00457FE4"/>
    <w:rsid w:val="004600CF"/>
    <w:rsid w:val="00460139"/>
    <w:rsid w:val="004604CF"/>
    <w:rsid w:val="0046094C"/>
    <w:rsid w:val="004613BB"/>
    <w:rsid w:val="00461716"/>
    <w:rsid w:val="00461AA1"/>
    <w:rsid w:val="00461C57"/>
    <w:rsid w:val="00461C78"/>
    <w:rsid w:val="00461D77"/>
    <w:rsid w:val="004621B0"/>
    <w:rsid w:val="00462221"/>
    <w:rsid w:val="00462282"/>
    <w:rsid w:val="004626B9"/>
    <w:rsid w:val="00462824"/>
    <w:rsid w:val="00462993"/>
    <w:rsid w:val="00462D47"/>
    <w:rsid w:val="00462E25"/>
    <w:rsid w:val="00462F93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111"/>
    <w:rsid w:val="00465258"/>
    <w:rsid w:val="0046539B"/>
    <w:rsid w:val="0046540B"/>
    <w:rsid w:val="00465C8B"/>
    <w:rsid w:val="00465E27"/>
    <w:rsid w:val="004668B1"/>
    <w:rsid w:val="00466A5B"/>
    <w:rsid w:val="00466FF2"/>
    <w:rsid w:val="0046715C"/>
    <w:rsid w:val="00467168"/>
    <w:rsid w:val="00467303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98A"/>
    <w:rsid w:val="00473A61"/>
    <w:rsid w:val="00473CA0"/>
    <w:rsid w:val="00473EB6"/>
    <w:rsid w:val="00473EC9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6D6"/>
    <w:rsid w:val="00476FD9"/>
    <w:rsid w:val="0047714F"/>
    <w:rsid w:val="00477B20"/>
    <w:rsid w:val="00477BD3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EFD"/>
    <w:rsid w:val="00484F0A"/>
    <w:rsid w:val="00484F85"/>
    <w:rsid w:val="0048517E"/>
    <w:rsid w:val="00485837"/>
    <w:rsid w:val="00485D01"/>
    <w:rsid w:val="00485DB5"/>
    <w:rsid w:val="00485F85"/>
    <w:rsid w:val="00485FAC"/>
    <w:rsid w:val="00486357"/>
    <w:rsid w:val="00486436"/>
    <w:rsid w:val="004864AE"/>
    <w:rsid w:val="004864F9"/>
    <w:rsid w:val="00486564"/>
    <w:rsid w:val="00486DF8"/>
    <w:rsid w:val="00487039"/>
    <w:rsid w:val="0048747D"/>
    <w:rsid w:val="004877EE"/>
    <w:rsid w:val="004906F0"/>
    <w:rsid w:val="004907D8"/>
    <w:rsid w:val="00490ABA"/>
    <w:rsid w:val="00490C9A"/>
    <w:rsid w:val="004913CD"/>
    <w:rsid w:val="0049165A"/>
    <w:rsid w:val="00491CB0"/>
    <w:rsid w:val="00492073"/>
    <w:rsid w:val="0049223D"/>
    <w:rsid w:val="00492877"/>
    <w:rsid w:val="00492A23"/>
    <w:rsid w:val="00492A79"/>
    <w:rsid w:val="00492BF1"/>
    <w:rsid w:val="0049342E"/>
    <w:rsid w:val="00493982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188"/>
    <w:rsid w:val="004954A4"/>
    <w:rsid w:val="004956B4"/>
    <w:rsid w:val="004956F2"/>
    <w:rsid w:val="00495954"/>
    <w:rsid w:val="00495B45"/>
    <w:rsid w:val="00495C76"/>
    <w:rsid w:val="00495CC1"/>
    <w:rsid w:val="004961E1"/>
    <w:rsid w:val="004966A0"/>
    <w:rsid w:val="00496968"/>
    <w:rsid w:val="00496AB2"/>
    <w:rsid w:val="00496D5C"/>
    <w:rsid w:val="00496EC8"/>
    <w:rsid w:val="00497007"/>
    <w:rsid w:val="0049711E"/>
    <w:rsid w:val="0049727C"/>
    <w:rsid w:val="00497517"/>
    <w:rsid w:val="0049766C"/>
    <w:rsid w:val="00497929"/>
    <w:rsid w:val="0049795E"/>
    <w:rsid w:val="004A02A6"/>
    <w:rsid w:val="004A0A2E"/>
    <w:rsid w:val="004A0CA5"/>
    <w:rsid w:val="004A13EE"/>
    <w:rsid w:val="004A1E78"/>
    <w:rsid w:val="004A286F"/>
    <w:rsid w:val="004A2DCB"/>
    <w:rsid w:val="004A303F"/>
    <w:rsid w:val="004A3085"/>
    <w:rsid w:val="004A318C"/>
    <w:rsid w:val="004A332E"/>
    <w:rsid w:val="004A345C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E32"/>
    <w:rsid w:val="004A5F1E"/>
    <w:rsid w:val="004A67F4"/>
    <w:rsid w:val="004A687A"/>
    <w:rsid w:val="004A69C4"/>
    <w:rsid w:val="004A6A7D"/>
    <w:rsid w:val="004A6D6F"/>
    <w:rsid w:val="004A6E71"/>
    <w:rsid w:val="004A7E94"/>
    <w:rsid w:val="004B01E5"/>
    <w:rsid w:val="004B05E3"/>
    <w:rsid w:val="004B06E3"/>
    <w:rsid w:val="004B0B18"/>
    <w:rsid w:val="004B0E0B"/>
    <w:rsid w:val="004B143D"/>
    <w:rsid w:val="004B1589"/>
    <w:rsid w:val="004B16E3"/>
    <w:rsid w:val="004B18A3"/>
    <w:rsid w:val="004B2DFF"/>
    <w:rsid w:val="004B2F88"/>
    <w:rsid w:val="004B3014"/>
    <w:rsid w:val="004B31A6"/>
    <w:rsid w:val="004B3693"/>
    <w:rsid w:val="004B384D"/>
    <w:rsid w:val="004B3AF9"/>
    <w:rsid w:val="004B3C5F"/>
    <w:rsid w:val="004B41A8"/>
    <w:rsid w:val="004B439F"/>
    <w:rsid w:val="004B4FC4"/>
    <w:rsid w:val="004B5258"/>
    <w:rsid w:val="004B5563"/>
    <w:rsid w:val="004B56CA"/>
    <w:rsid w:val="004B591B"/>
    <w:rsid w:val="004B69F3"/>
    <w:rsid w:val="004B6A8B"/>
    <w:rsid w:val="004B6C28"/>
    <w:rsid w:val="004B7642"/>
    <w:rsid w:val="004B7D0C"/>
    <w:rsid w:val="004B7D95"/>
    <w:rsid w:val="004C0096"/>
    <w:rsid w:val="004C053E"/>
    <w:rsid w:val="004C0903"/>
    <w:rsid w:val="004C0AE7"/>
    <w:rsid w:val="004C0B09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BFC"/>
    <w:rsid w:val="004C3D4E"/>
    <w:rsid w:val="004C3D62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7D"/>
    <w:rsid w:val="004C70AE"/>
    <w:rsid w:val="004C7346"/>
    <w:rsid w:val="004C7605"/>
    <w:rsid w:val="004C7C2A"/>
    <w:rsid w:val="004C7EED"/>
    <w:rsid w:val="004C7EF4"/>
    <w:rsid w:val="004D0526"/>
    <w:rsid w:val="004D087E"/>
    <w:rsid w:val="004D0996"/>
    <w:rsid w:val="004D0A8C"/>
    <w:rsid w:val="004D0BF7"/>
    <w:rsid w:val="004D0C0F"/>
    <w:rsid w:val="004D0C3D"/>
    <w:rsid w:val="004D0CCE"/>
    <w:rsid w:val="004D11F5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5FA"/>
    <w:rsid w:val="004D3955"/>
    <w:rsid w:val="004D3B30"/>
    <w:rsid w:val="004D3BC6"/>
    <w:rsid w:val="004D42F7"/>
    <w:rsid w:val="004D47F2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C81"/>
    <w:rsid w:val="004D7D84"/>
    <w:rsid w:val="004E03DC"/>
    <w:rsid w:val="004E050C"/>
    <w:rsid w:val="004E09D2"/>
    <w:rsid w:val="004E0E87"/>
    <w:rsid w:val="004E122E"/>
    <w:rsid w:val="004E13D8"/>
    <w:rsid w:val="004E16B7"/>
    <w:rsid w:val="004E18F7"/>
    <w:rsid w:val="004E1917"/>
    <w:rsid w:val="004E1DD4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437"/>
    <w:rsid w:val="004E4AE8"/>
    <w:rsid w:val="004E4B2F"/>
    <w:rsid w:val="004E4B4B"/>
    <w:rsid w:val="004E4C8F"/>
    <w:rsid w:val="004E5950"/>
    <w:rsid w:val="004E5B5C"/>
    <w:rsid w:val="004E7071"/>
    <w:rsid w:val="004E71A3"/>
    <w:rsid w:val="004E764E"/>
    <w:rsid w:val="004E7A7F"/>
    <w:rsid w:val="004E7FBD"/>
    <w:rsid w:val="004F0593"/>
    <w:rsid w:val="004F104F"/>
    <w:rsid w:val="004F1164"/>
    <w:rsid w:val="004F17C7"/>
    <w:rsid w:val="004F2084"/>
    <w:rsid w:val="004F24F2"/>
    <w:rsid w:val="004F2538"/>
    <w:rsid w:val="004F26F9"/>
    <w:rsid w:val="004F27A3"/>
    <w:rsid w:val="004F2A33"/>
    <w:rsid w:val="004F2F82"/>
    <w:rsid w:val="004F31A7"/>
    <w:rsid w:val="004F31E2"/>
    <w:rsid w:val="004F32EF"/>
    <w:rsid w:val="004F3353"/>
    <w:rsid w:val="004F353D"/>
    <w:rsid w:val="004F3A98"/>
    <w:rsid w:val="004F3FEF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934"/>
    <w:rsid w:val="004F6B8A"/>
    <w:rsid w:val="004F6C2E"/>
    <w:rsid w:val="004F6FCB"/>
    <w:rsid w:val="004F706A"/>
    <w:rsid w:val="004F7233"/>
    <w:rsid w:val="004F77EE"/>
    <w:rsid w:val="004F7C76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363"/>
    <w:rsid w:val="00501570"/>
    <w:rsid w:val="00501B27"/>
    <w:rsid w:val="0050210B"/>
    <w:rsid w:val="00502566"/>
    <w:rsid w:val="00502605"/>
    <w:rsid w:val="0050279F"/>
    <w:rsid w:val="00502F3D"/>
    <w:rsid w:val="005032F6"/>
    <w:rsid w:val="005033CA"/>
    <w:rsid w:val="005038C3"/>
    <w:rsid w:val="005039D3"/>
    <w:rsid w:val="00503B45"/>
    <w:rsid w:val="00503C4D"/>
    <w:rsid w:val="00503CAC"/>
    <w:rsid w:val="00503F0A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474"/>
    <w:rsid w:val="0050562F"/>
    <w:rsid w:val="00505EE2"/>
    <w:rsid w:val="005060AA"/>
    <w:rsid w:val="005060CE"/>
    <w:rsid w:val="0050631E"/>
    <w:rsid w:val="00506A2D"/>
    <w:rsid w:val="00507677"/>
    <w:rsid w:val="0050770C"/>
    <w:rsid w:val="005077A2"/>
    <w:rsid w:val="00507C69"/>
    <w:rsid w:val="00510076"/>
    <w:rsid w:val="00510ED0"/>
    <w:rsid w:val="00510F91"/>
    <w:rsid w:val="005116F8"/>
    <w:rsid w:val="00511815"/>
    <w:rsid w:val="005118D8"/>
    <w:rsid w:val="00511AB4"/>
    <w:rsid w:val="00511D1A"/>
    <w:rsid w:val="00511D71"/>
    <w:rsid w:val="005134BA"/>
    <w:rsid w:val="0051352C"/>
    <w:rsid w:val="00513780"/>
    <w:rsid w:val="00513862"/>
    <w:rsid w:val="00513C20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421"/>
    <w:rsid w:val="00516563"/>
    <w:rsid w:val="0051685E"/>
    <w:rsid w:val="00516EBC"/>
    <w:rsid w:val="0051700F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0"/>
    <w:rsid w:val="00523208"/>
    <w:rsid w:val="00523368"/>
    <w:rsid w:val="00523849"/>
    <w:rsid w:val="0052393E"/>
    <w:rsid w:val="00523FA6"/>
    <w:rsid w:val="00524220"/>
    <w:rsid w:val="0052447F"/>
    <w:rsid w:val="0052448A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11FA"/>
    <w:rsid w:val="005323F9"/>
    <w:rsid w:val="005324F2"/>
    <w:rsid w:val="0053259C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62A"/>
    <w:rsid w:val="00535640"/>
    <w:rsid w:val="00535874"/>
    <w:rsid w:val="00535AC6"/>
    <w:rsid w:val="00535C4D"/>
    <w:rsid w:val="00535EA8"/>
    <w:rsid w:val="0053621E"/>
    <w:rsid w:val="0053640B"/>
    <w:rsid w:val="00536FE6"/>
    <w:rsid w:val="005370F5"/>
    <w:rsid w:val="005371B0"/>
    <w:rsid w:val="00537720"/>
    <w:rsid w:val="00537DAF"/>
    <w:rsid w:val="00537F5F"/>
    <w:rsid w:val="00540182"/>
    <w:rsid w:val="0054025F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38E8"/>
    <w:rsid w:val="00544074"/>
    <w:rsid w:val="00544373"/>
    <w:rsid w:val="0054470E"/>
    <w:rsid w:val="00544DC9"/>
    <w:rsid w:val="00544F18"/>
    <w:rsid w:val="00545323"/>
    <w:rsid w:val="00545E74"/>
    <w:rsid w:val="005460FB"/>
    <w:rsid w:val="005463A1"/>
    <w:rsid w:val="005463AD"/>
    <w:rsid w:val="0054642E"/>
    <w:rsid w:val="00546E4E"/>
    <w:rsid w:val="00546F31"/>
    <w:rsid w:val="00547833"/>
    <w:rsid w:val="0054793B"/>
    <w:rsid w:val="0055023E"/>
    <w:rsid w:val="00550303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1F4B"/>
    <w:rsid w:val="00552114"/>
    <w:rsid w:val="00552139"/>
    <w:rsid w:val="00552766"/>
    <w:rsid w:val="00553025"/>
    <w:rsid w:val="005535CB"/>
    <w:rsid w:val="00553900"/>
    <w:rsid w:val="00553BC7"/>
    <w:rsid w:val="00553CFE"/>
    <w:rsid w:val="00553D54"/>
    <w:rsid w:val="00553FB5"/>
    <w:rsid w:val="0055424B"/>
    <w:rsid w:val="00554264"/>
    <w:rsid w:val="00554346"/>
    <w:rsid w:val="00554744"/>
    <w:rsid w:val="00554E05"/>
    <w:rsid w:val="00554F80"/>
    <w:rsid w:val="0055508F"/>
    <w:rsid w:val="00555472"/>
    <w:rsid w:val="0055578B"/>
    <w:rsid w:val="00555E5B"/>
    <w:rsid w:val="0055649F"/>
    <w:rsid w:val="00556681"/>
    <w:rsid w:val="00556956"/>
    <w:rsid w:val="00556FC9"/>
    <w:rsid w:val="00557086"/>
    <w:rsid w:val="00557658"/>
    <w:rsid w:val="005576F0"/>
    <w:rsid w:val="0055782B"/>
    <w:rsid w:val="00557AFE"/>
    <w:rsid w:val="00557B5E"/>
    <w:rsid w:val="0056003C"/>
    <w:rsid w:val="00560171"/>
    <w:rsid w:val="005604FE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CB"/>
    <w:rsid w:val="00563DFD"/>
    <w:rsid w:val="00564372"/>
    <w:rsid w:val="005646E3"/>
    <w:rsid w:val="00564994"/>
    <w:rsid w:val="005652D4"/>
    <w:rsid w:val="00565F8F"/>
    <w:rsid w:val="00566AA3"/>
    <w:rsid w:val="00566EB1"/>
    <w:rsid w:val="00567108"/>
    <w:rsid w:val="00567610"/>
    <w:rsid w:val="00567BE8"/>
    <w:rsid w:val="0057018F"/>
    <w:rsid w:val="0057029F"/>
    <w:rsid w:val="0057062A"/>
    <w:rsid w:val="0057065C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2B5"/>
    <w:rsid w:val="005732D9"/>
    <w:rsid w:val="0057356C"/>
    <w:rsid w:val="005735ED"/>
    <w:rsid w:val="00573641"/>
    <w:rsid w:val="00573A70"/>
    <w:rsid w:val="00573D53"/>
    <w:rsid w:val="0057426C"/>
    <w:rsid w:val="0057432F"/>
    <w:rsid w:val="005743FB"/>
    <w:rsid w:val="005744B4"/>
    <w:rsid w:val="00574C39"/>
    <w:rsid w:val="00574CD4"/>
    <w:rsid w:val="00574DEF"/>
    <w:rsid w:val="005751D4"/>
    <w:rsid w:val="005752B6"/>
    <w:rsid w:val="005752F1"/>
    <w:rsid w:val="005754A6"/>
    <w:rsid w:val="005759BA"/>
    <w:rsid w:val="00575B0A"/>
    <w:rsid w:val="00575D20"/>
    <w:rsid w:val="00575E33"/>
    <w:rsid w:val="00576594"/>
    <w:rsid w:val="00576AB9"/>
    <w:rsid w:val="00576ACE"/>
    <w:rsid w:val="00576C39"/>
    <w:rsid w:val="00576CA2"/>
    <w:rsid w:val="00577210"/>
    <w:rsid w:val="0057748A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1E41"/>
    <w:rsid w:val="005821C2"/>
    <w:rsid w:val="005821FA"/>
    <w:rsid w:val="0058227D"/>
    <w:rsid w:val="0058263D"/>
    <w:rsid w:val="00582C2A"/>
    <w:rsid w:val="00582DEB"/>
    <w:rsid w:val="00582E0B"/>
    <w:rsid w:val="0058302F"/>
    <w:rsid w:val="005830E7"/>
    <w:rsid w:val="0058311F"/>
    <w:rsid w:val="005831C3"/>
    <w:rsid w:val="005836D2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DD4"/>
    <w:rsid w:val="00585FB7"/>
    <w:rsid w:val="00585FE1"/>
    <w:rsid w:val="005864CE"/>
    <w:rsid w:val="005869F3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2D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62"/>
    <w:rsid w:val="005A277D"/>
    <w:rsid w:val="005A31FE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B6F"/>
    <w:rsid w:val="005A5D9A"/>
    <w:rsid w:val="005A63F7"/>
    <w:rsid w:val="005A65B0"/>
    <w:rsid w:val="005A65D7"/>
    <w:rsid w:val="005A6AA4"/>
    <w:rsid w:val="005A6AF6"/>
    <w:rsid w:val="005A7089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B87"/>
    <w:rsid w:val="005B2D63"/>
    <w:rsid w:val="005B3016"/>
    <w:rsid w:val="005B328C"/>
    <w:rsid w:val="005B33DB"/>
    <w:rsid w:val="005B3553"/>
    <w:rsid w:val="005B3675"/>
    <w:rsid w:val="005B36A6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A5B"/>
    <w:rsid w:val="005B4BF0"/>
    <w:rsid w:val="005B4E99"/>
    <w:rsid w:val="005B4F92"/>
    <w:rsid w:val="005B52DE"/>
    <w:rsid w:val="005B542C"/>
    <w:rsid w:val="005B59FC"/>
    <w:rsid w:val="005B5FDD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0F2F"/>
    <w:rsid w:val="005C0F87"/>
    <w:rsid w:val="005C166D"/>
    <w:rsid w:val="005C1714"/>
    <w:rsid w:val="005C1CA7"/>
    <w:rsid w:val="005C215A"/>
    <w:rsid w:val="005C21AE"/>
    <w:rsid w:val="005C2764"/>
    <w:rsid w:val="005C27EF"/>
    <w:rsid w:val="005C2A34"/>
    <w:rsid w:val="005C30F0"/>
    <w:rsid w:val="005C316F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46"/>
    <w:rsid w:val="005C4BF9"/>
    <w:rsid w:val="005C4C36"/>
    <w:rsid w:val="005C4EAC"/>
    <w:rsid w:val="005C5048"/>
    <w:rsid w:val="005C528C"/>
    <w:rsid w:val="005C52AC"/>
    <w:rsid w:val="005C5430"/>
    <w:rsid w:val="005C5681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41"/>
    <w:rsid w:val="005D3689"/>
    <w:rsid w:val="005D3753"/>
    <w:rsid w:val="005D3E4B"/>
    <w:rsid w:val="005D3FE6"/>
    <w:rsid w:val="005D41C3"/>
    <w:rsid w:val="005D4370"/>
    <w:rsid w:val="005D45AE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45C"/>
    <w:rsid w:val="005D7C73"/>
    <w:rsid w:val="005D7EE2"/>
    <w:rsid w:val="005E0007"/>
    <w:rsid w:val="005E01F8"/>
    <w:rsid w:val="005E0FD3"/>
    <w:rsid w:val="005E105A"/>
    <w:rsid w:val="005E12A7"/>
    <w:rsid w:val="005E13C8"/>
    <w:rsid w:val="005E1C4A"/>
    <w:rsid w:val="005E241B"/>
    <w:rsid w:val="005E260A"/>
    <w:rsid w:val="005E271B"/>
    <w:rsid w:val="005E2AC1"/>
    <w:rsid w:val="005E2B18"/>
    <w:rsid w:val="005E2F65"/>
    <w:rsid w:val="005E2F87"/>
    <w:rsid w:val="005E3054"/>
    <w:rsid w:val="005E30A6"/>
    <w:rsid w:val="005E3367"/>
    <w:rsid w:val="005E3585"/>
    <w:rsid w:val="005E3750"/>
    <w:rsid w:val="005E378D"/>
    <w:rsid w:val="005E380C"/>
    <w:rsid w:val="005E389D"/>
    <w:rsid w:val="005E3A37"/>
    <w:rsid w:val="005E3A87"/>
    <w:rsid w:val="005E3E6C"/>
    <w:rsid w:val="005E3F5F"/>
    <w:rsid w:val="005E4049"/>
    <w:rsid w:val="005E428C"/>
    <w:rsid w:val="005E46D2"/>
    <w:rsid w:val="005E4ADB"/>
    <w:rsid w:val="005E4B9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1C"/>
    <w:rsid w:val="005F1697"/>
    <w:rsid w:val="005F17AE"/>
    <w:rsid w:val="005F1B07"/>
    <w:rsid w:val="005F1F7B"/>
    <w:rsid w:val="005F2138"/>
    <w:rsid w:val="005F21AC"/>
    <w:rsid w:val="005F22D6"/>
    <w:rsid w:val="005F2728"/>
    <w:rsid w:val="005F2805"/>
    <w:rsid w:val="005F2965"/>
    <w:rsid w:val="005F2F38"/>
    <w:rsid w:val="005F300E"/>
    <w:rsid w:val="005F31EA"/>
    <w:rsid w:val="005F3318"/>
    <w:rsid w:val="005F34EB"/>
    <w:rsid w:val="005F397A"/>
    <w:rsid w:val="005F39E1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131"/>
    <w:rsid w:val="005F6445"/>
    <w:rsid w:val="005F64A0"/>
    <w:rsid w:val="005F6554"/>
    <w:rsid w:val="005F6DB2"/>
    <w:rsid w:val="005F702A"/>
    <w:rsid w:val="005F71E5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5D7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2E85"/>
    <w:rsid w:val="006030D0"/>
    <w:rsid w:val="00603BE0"/>
    <w:rsid w:val="00603BFC"/>
    <w:rsid w:val="00603CD2"/>
    <w:rsid w:val="00604458"/>
    <w:rsid w:val="00604639"/>
    <w:rsid w:val="0060485F"/>
    <w:rsid w:val="00604A15"/>
    <w:rsid w:val="00604B51"/>
    <w:rsid w:val="00605209"/>
    <w:rsid w:val="006054A7"/>
    <w:rsid w:val="006056A4"/>
    <w:rsid w:val="00605CE5"/>
    <w:rsid w:val="00605F2F"/>
    <w:rsid w:val="00606344"/>
    <w:rsid w:val="00606DB1"/>
    <w:rsid w:val="00607709"/>
    <w:rsid w:val="00607A62"/>
    <w:rsid w:val="00607B1C"/>
    <w:rsid w:val="00607B42"/>
    <w:rsid w:val="00610394"/>
    <w:rsid w:val="0061042D"/>
    <w:rsid w:val="006105D7"/>
    <w:rsid w:val="00610B8B"/>
    <w:rsid w:val="006110B2"/>
    <w:rsid w:val="00611101"/>
    <w:rsid w:val="0061197D"/>
    <w:rsid w:val="00611A22"/>
    <w:rsid w:val="00612361"/>
    <w:rsid w:val="00612466"/>
    <w:rsid w:val="006124A7"/>
    <w:rsid w:val="006125CD"/>
    <w:rsid w:val="00612DFE"/>
    <w:rsid w:val="0061352F"/>
    <w:rsid w:val="00613778"/>
    <w:rsid w:val="00613A01"/>
    <w:rsid w:val="00613A27"/>
    <w:rsid w:val="00613D95"/>
    <w:rsid w:val="00614282"/>
    <w:rsid w:val="00614361"/>
    <w:rsid w:val="0061453C"/>
    <w:rsid w:val="006145CB"/>
    <w:rsid w:val="00614802"/>
    <w:rsid w:val="00614912"/>
    <w:rsid w:val="00614B00"/>
    <w:rsid w:val="00614BF8"/>
    <w:rsid w:val="00614EF7"/>
    <w:rsid w:val="00614F92"/>
    <w:rsid w:val="00615FE0"/>
    <w:rsid w:val="006162C3"/>
    <w:rsid w:val="00616564"/>
    <w:rsid w:val="00616649"/>
    <w:rsid w:val="006167DB"/>
    <w:rsid w:val="0061704B"/>
    <w:rsid w:val="00620137"/>
    <w:rsid w:val="00620195"/>
    <w:rsid w:val="00620404"/>
    <w:rsid w:val="00620863"/>
    <w:rsid w:val="00620A41"/>
    <w:rsid w:val="00620B3F"/>
    <w:rsid w:val="00620F08"/>
    <w:rsid w:val="00621174"/>
    <w:rsid w:val="00621275"/>
    <w:rsid w:val="006216F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AA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6302"/>
    <w:rsid w:val="00627530"/>
    <w:rsid w:val="00627AA3"/>
    <w:rsid w:val="00627CB9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14A9"/>
    <w:rsid w:val="006324AC"/>
    <w:rsid w:val="006327DB"/>
    <w:rsid w:val="006329BD"/>
    <w:rsid w:val="00632AD8"/>
    <w:rsid w:val="00632BA6"/>
    <w:rsid w:val="00633665"/>
    <w:rsid w:val="00633679"/>
    <w:rsid w:val="00633783"/>
    <w:rsid w:val="00633AB0"/>
    <w:rsid w:val="00633E1D"/>
    <w:rsid w:val="0063460A"/>
    <w:rsid w:val="00634BBC"/>
    <w:rsid w:val="00634E17"/>
    <w:rsid w:val="00635316"/>
    <w:rsid w:val="00635331"/>
    <w:rsid w:val="00635808"/>
    <w:rsid w:val="00635ACB"/>
    <w:rsid w:val="00635F68"/>
    <w:rsid w:val="006363DB"/>
    <w:rsid w:val="006364E7"/>
    <w:rsid w:val="00636988"/>
    <w:rsid w:val="00636D8C"/>
    <w:rsid w:val="00637A7E"/>
    <w:rsid w:val="00637D29"/>
    <w:rsid w:val="00637ED0"/>
    <w:rsid w:val="00640069"/>
    <w:rsid w:val="0064015B"/>
    <w:rsid w:val="0064051C"/>
    <w:rsid w:val="00641D33"/>
    <w:rsid w:val="006423F9"/>
    <w:rsid w:val="00642A0E"/>
    <w:rsid w:val="00642FD7"/>
    <w:rsid w:val="00643341"/>
    <w:rsid w:val="006444F8"/>
    <w:rsid w:val="00644CC8"/>
    <w:rsid w:val="006451EF"/>
    <w:rsid w:val="00645477"/>
    <w:rsid w:val="00645523"/>
    <w:rsid w:val="00645E42"/>
    <w:rsid w:val="0064625B"/>
    <w:rsid w:val="006467ED"/>
    <w:rsid w:val="0064683A"/>
    <w:rsid w:val="0064794F"/>
    <w:rsid w:val="00647D2A"/>
    <w:rsid w:val="00647F2E"/>
    <w:rsid w:val="00650076"/>
    <w:rsid w:val="006502F0"/>
    <w:rsid w:val="00650AC0"/>
    <w:rsid w:val="006515A5"/>
    <w:rsid w:val="00651836"/>
    <w:rsid w:val="00651B0C"/>
    <w:rsid w:val="0065208E"/>
    <w:rsid w:val="006520E0"/>
    <w:rsid w:val="00652569"/>
    <w:rsid w:val="006526D2"/>
    <w:rsid w:val="00652DA7"/>
    <w:rsid w:val="006539F9"/>
    <w:rsid w:val="00653B2F"/>
    <w:rsid w:val="00653BEF"/>
    <w:rsid w:val="00653CB7"/>
    <w:rsid w:val="0065448D"/>
    <w:rsid w:val="006544F7"/>
    <w:rsid w:val="00654762"/>
    <w:rsid w:val="006548A6"/>
    <w:rsid w:val="00654A97"/>
    <w:rsid w:val="00654AE6"/>
    <w:rsid w:val="00654D6D"/>
    <w:rsid w:val="00654E01"/>
    <w:rsid w:val="00654EB3"/>
    <w:rsid w:val="0065514B"/>
    <w:rsid w:val="006557D3"/>
    <w:rsid w:val="006558F2"/>
    <w:rsid w:val="00655DC0"/>
    <w:rsid w:val="00655F1C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CA5"/>
    <w:rsid w:val="00657DC1"/>
    <w:rsid w:val="00660094"/>
    <w:rsid w:val="00660BE9"/>
    <w:rsid w:val="00661259"/>
    <w:rsid w:val="00661460"/>
    <w:rsid w:val="00661829"/>
    <w:rsid w:val="00662B64"/>
    <w:rsid w:val="006631D6"/>
    <w:rsid w:val="006632D9"/>
    <w:rsid w:val="00663945"/>
    <w:rsid w:val="00663BB0"/>
    <w:rsid w:val="00663C74"/>
    <w:rsid w:val="00663D13"/>
    <w:rsid w:val="00663D9E"/>
    <w:rsid w:val="00663F2A"/>
    <w:rsid w:val="006647AC"/>
    <w:rsid w:val="00664999"/>
    <w:rsid w:val="00664C3B"/>
    <w:rsid w:val="006654F6"/>
    <w:rsid w:val="006659CA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786"/>
    <w:rsid w:val="00672B3C"/>
    <w:rsid w:val="00672F63"/>
    <w:rsid w:val="0067316F"/>
    <w:rsid w:val="00673184"/>
    <w:rsid w:val="0067375B"/>
    <w:rsid w:val="006738CF"/>
    <w:rsid w:val="00673BB9"/>
    <w:rsid w:val="00674050"/>
    <w:rsid w:val="0067477D"/>
    <w:rsid w:val="006747B6"/>
    <w:rsid w:val="00674932"/>
    <w:rsid w:val="00675171"/>
    <w:rsid w:val="00675231"/>
    <w:rsid w:val="006753A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776E6"/>
    <w:rsid w:val="00680707"/>
    <w:rsid w:val="00680711"/>
    <w:rsid w:val="00680891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2F1E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5D1E"/>
    <w:rsid w:val="006861A3"/>
    <w:rsid w:val="0068626E"/>
    <w:rsid w:val="006867BA"/>
    <w:rsid w:val="00686920"/>
    <w:rsid w:val="00686947"/>
    <w:rsid w:val="006872E8"/>
    <w:rsid w:val="006875D3"/>
    <w:rsid w:val="006877D5"/>
    <w:rsid w:val="00687A8E"/>
    <w:rsid w:val="00687B18"/>
    <w:rsid w:val="0069009E"/>
    <w:rsid w:val="00690339"/>
    <w:rsid w:val="00690477"/>
    <w:rsid w:val="006910B2"/>
    <w:rsid w:val="0069118B"/>
    <w:rsid w:val="0069124E"/>
    <w:rsid w:val="0069158D"/>
    <w:rsid w:val="006916DE"/>
    <w:rsid w:val="006918FA"/>
    <w:rsid w:val="006924E5"/>
    <w:rsid w:val="006926DC"/>
    <w:rsid w:val="00692734"/>
    <w:rsid w:val="00692860"/>
    <w:rsid w:val="006928CE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E94"/>
    <w:rsid w:val="00697F97"/>
    <w:rsid w:val="006A0437"/>
    <w:rsid w:val="006A05CA"/>
    <w:rsid w:val="006A07CA"/>
    <w:rsid w:val="006A0939"/>
    <w:rsid w:val="006A11E4"/>
    <w:rsid w:val="006A122F"/>
    <w:rsid w:val="006A1404"/>
    <w:rsid w:val="006A16C7"/>
    <w:rsid w:val="006A1839"/>
    <w:rsid w:val="006A19AF"/>
    <w:rsid w:val="006A1B31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8C7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A7FE1"/>
    <w:rsid w:val="006B044C"/>
    <w:rsid w:val="006B05D3"/>
    <w:rsid w:val="006B0991"/>
    <w:rsid w:val="006B0FC8"/>
    <w:rsid w:val="006B1256"/>
    <w:rsid w:val="006B13C9"/>
    <w:rsid w:val="006B18CD"/>
    <w:rsid w:val="006B1DFF"/>
    <w:rsid w:val="006B2043"/>
    <w:rsid w:val="006B20FB"/>
    <w:rsid w:val="006B2336"/>
    <w:rsid w:val="006B26BC"/>
    <w:rsid w:val="006B27C5"/>
    <w:rsid w:val="006B2B83"/>
    <w:rsid w:val="006B381C"/>
    <w:rsid w:val="006B3A5F"/>
    <w:rsid w:val="006B4352"/>
    <w:rsid w:val="006B440F"/>
    <w:rsid w:val="006B4751"/>
    <w:rsid w:val="006B4F2F"/>
    <w:rsid w:val="006B5087"/>
    <w:rsid w:val="006B50E2"/>
    <w:rsid w:val="006B5460"/>
    <w:rsid w:val="006B58C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8EC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45C"/>
    <w:rsid w:val="006C45FF"/>
    <w:rsid w:val="006C4A29"/>
    <w:rsid w:val="006C4B3A"/>
    <w:rsid w:val="006C4CD4"/>
    <w:rsid w:val="006C5204"/>
    <w:rsid w:val="006C5453"/>
    <w:rsid w:val="006C54CE"/>
    <w:rsid w:val="006C597B"/>
    <w:rsid w:val="006C5B17"/>
    <w:rsid w:val="006C5B38"/>
    <w:rsid w:val="006C5B9A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0F8B"/>
    <w:rsid w:val="006D10CE"/>
    <w:rsid w:val="006D123F"/>
    <w:rsid w:val="006D14A6"/>
    <w:rsid w:val="006D1A44"/>
    <w:rsid w:val="006D1F06"/>
    <w:rsid w:val="006D2766"/>
    <w:rsid w:val="006D2792"/>
    <w:rsid w:val="006D2827"/>
    <w:rsid w:val="006D2C14"/>
    <w:rsid w:val="006D2F0C"/>
    <w:rsid w:val="006D3A50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B79"/>
    <w:rsid w:val="006D5C60"/>
    <w:rsid w:val="006D5F2F"/>
    <w:rsid w:val="006D711C"/>
    <w:rsid w:val="006D7262"/>
    <w:rsid w:val="006D726A"/>
    <w:rsid w:val="006D72D5"/>
    <w:rsid w:val="006D7359"/>
    <w:rsid w:val="006D74EB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09AA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2EED"/>
    <w:rsid w:val="006E3018"/>
    <w:rsid w:val="006E30EC"/>
    <w:rsid w:val="006E3122"/>
    <w:rsid w:val="006E34DF"/>
    <w:rsid w:val="006E3B4C"/>
    <w:rsid w:val="006E3B97"/>
    <w:rsid w:val="006E41B8"/>
    <w:rsid w:val="006E45F2"/>
    <w:rsid w:val="006E4CB7"/>
    <w:rsid w:val="006E4D2B"/>
    <w:rsid w:val="006E4E2E"/>
    <w:rsid w:val="006E4F02"/>
    <w:rsid w:val="006E5B95"/>
    <w:rsid w:val="006E6070"/>
    <w:rsid w:val="006E60A9"/>
    <w:rsid w:val="006E645A"/>
    <w:rsid w:val="006E6477"/>
    <w:rsid w:val="006E6615"/>
    <w:rsid w:val="006E68B6"/>
    <w:rsid w:val="006E69BF"/>
    <w:rsid w:val="006E6F8A"/>
    <w:rsid w:val="006E6FB8"/>
    <w:rsid w:val="006E732A"/>
    <w:rsid w:val="006E7678"/>
    <w:rsid w:val="006E7EFF"/>
    <w:rsid w:val="006F02F9"/>
    <w:rsid w:val="006F0A98"/>
    <w:rsid w:val="006F0C1E"/>
    <w:rsid w:val="006F0F93"/>
    <w:rsid w:val="006F0FE9"/>
    <w:rsid w:val="006F1076"/>
    <w:rsid w:val="006F1ADF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072"/>
    <w:rsid w:val="006F4206"/>
    <w:rsid w:val="006F4550"/>
    <w:rsid w:val="006F4661"/>
    <w:rsid w:val="006F4895"/>
    <w:rsid w:val="006F48E7"/>
    <w:rsid w:val="006F4926"/>
    <w:rsid w:val="006F4981"/>
    <w:rsid w:val="006F4E7E"/>
    <w:rsid w:val="006F53E5"/>
    <w:rsid w:val="006F557B"/>
    <w:rsid w:val="006F57A5"/>
    <w:rsid w:val="006F5962"/>
    <w:rsid w:val="006F5A55"/>
    <w:rsid w:val="006F5CB1"/>
    <w:rsid w:val="006F613C"/>
    <w:rsid w:val="006F6885"/>
    <w:rsid w:val="006F6A41"/>
    <w:rsid w:val="006F6FDF"/>
    <w:rsid w:val="006F7453"/>
    <w:rsid w:val="006F7751"/>
    <w:rsid w:val="006F7977"/>
    <w:rsid w:val="006F7B62"/>
    <w:rsid w:val="006F7FEB"/>
    <w:rsid w:val="007002D7"/>
    <w:rsid w:val="007003D7"/>
    <w:rsid w:val="0070078C"/>
    <w:rsid w:val="00700B1F"/>
    <w:rsid w:val="00700DE6"/>
    <w:rsid w:val="00700E36"/>
    <w:rsid w:val="007010CC"/>
    <w:rsid w:val="0070110B"/>
    <w:rsid w:val="007014B4"/>
    <w:rsid w:val="007016A9"/>
    <w:rsid w:val="00701D2E"/>
    <w:rsid w:val="00701DC2"/>
    <w:rsid w:val="0070202D"/>
    <w:rsid w:val="007023B3"/>
    <w:rsid w:val="007024E1"/>
    <w:rsid w:val="00702A20"/>
    <w:rsid w:val="00702A3C"/>
    <w:rsid w:val="00702B63"/>
    <w:rsid w:val="00703194"/>
    <w:rsid w:val="00703251"/>
    <w:rsid w:val="0070328B"/>
    <w:rsid w:val="007032C0"/>
    <w:rsid w:val="007032E0"/>
    <w:rsid w:val="007032F0"/>
    <w:rsid w:val="00703363"/>
    <w:rsid w:val="00703A6C"/>
    <w:rsid w:val="00703B50"/>
    <w:rsid w:val="00703FAF"/>
    <w:rsid w:val="00704161"/>
    <w:rsid w:val="00704416"/>
    <w:rsid w:val="0070463E"/>
    <w:rsid w:val="007048E0"/>
    <w:rsid w:val="00704ADE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69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DDC"/>
    <w:rsid w:val="00714E17"/>
    <w:rsid w:val="00714E9B"/>
    <w:rsid w:val="0071527B"/>
    <w:rsid w:val="0071547E"/>
    <w:rsid w:val="00715686"/>
    <w:rsid w:val="00715E14"/>
    <w:rsid w:val="007160C4"/>
    <w:rsid w:val="0071691F"/>
    <w:rsid w:val="00716B70"/>
    <w:rsid w:val="00716CBF"/>
    <w:rsid w:val="00716D2B"/>
    <w:rsid w:val="00716E06"/>
    <w:rsid w:val="0071704B"/>
    <w:rsid w:val="00717584"/>
    <w:rsid w:val="0071762E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A7A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A4"/>
    <w:rsid w:val="007260FE"/>
    <w:rsid w:val="007263DE"/>
    <w:rsid w:val="007267D3"/>
    <w:rsid w:val="00726966"/>
    <w:rsid w:val="00726EAA"/>
    <w:rsid w:val="00726F4B"/>
    <w:rsid w:val="007274D8"/>
    <w:rsid w:val="0072790C"/>
    <w:rsid w:val="00727E97"/>
    <w:rsid w:val="00727FE8"/>
    <w:rsid w:val="0073010C"/>
    <w:rsid w:val="00730838"/>
    <w:rsid w:val="00730968"/>
    <w:rsid w:val="00730C26"/>
    <w:rsid w:val="00730C76"/>
    <w:rsid w:val="0073108A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7B4"/>
    <w:rsid w:val="0073382D"/>
    <w:rsid w:val="00733C39"/>
    <w:rsid w:val="00733F09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762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DAF"/>
    <w:rsid w:val="00741F8F"/>
    <w:rsid w:val="007420A7"/>
    <w:rsid w:val="0074215D"/>
    <w:rsid w:val="007427C9"/>
    <w:rsid w:val="00742B47"/>
    <w:rsid w:val="00742C99"/>
    <w:rsid w:val="00742CC0"/>
    <w:rsid w:val="00742D5B"/>
    <w:rsid w:val="0074305A"/>
    <w:rsid w:val="00743085"/>
    <w:rsid w:val="007432F9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C6B"/>
    <w:rsid w:val="0076172D"/>
    <w:rsid w:val="0076186B"/>
    <w:rsid w:val="007618BA"/>
    <w:rsid w:val="00761BAC"/>
    <w:rsid w:val="00761FB0"/>
    <w:rsid w:val="00762199"/>
    <w:rsid w:val="007629A8"/>
    <w:rsid w:val="007629DB"/>
    <w:rsid w:val="00762F7E"/>
    <w:rsid w:val="0076322A"/>
    <w:rsid w:val="00763233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25A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8A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20C"/>
    <w:rsid w:val="007726DC"/>
    <w:rsid w:val="00772921"/>
    <w:rsid w:val="00772F13"/>
    <w:rsid w:val="00772F21"/>
    <w:rsid w:val="007732DE"/>
    <w:rsid w:val="007742D8"/>
    <w:rsid w:val="007744F1"/>
    <w:rsid w:val="007746F5"/>
    <w:rsid w:val="00775304"/>
    <w:rsid w:val="00775A1E"/>
    <w:rsid w:val="00775B78"/>
    <w:rsid w:val="00775BA3"/>
    <w:rsid w:val="00775C9B"/>
    <w:rsid w:val="00776192"/>
    <w:rsid w:val="007767F0"/>
    <w:rsid w:val="00776AA3"/>
    <w:rsid w:val="00776B76"/>
    <w:rsid w:val="00776EB3"/>
    <w:rsid w:val="00776FB4"/>
    <w:rsid w:val="0077709E"/>
    <w:rsid w:val="007774E3"/>
    <w:rsid w:val="0077755C"/>
    <w:rsid w:val="0077792F"/>
    <w:rsid w:val="00777EA1"/>
    <w:rsid w:val="0078019C"/>
    <w:rsid w:val="0078029E"/>
    <w:rsid w:val="007802E0"/>
    <w:rsid w:val="00780346"/>
    <w:rsid w:val="00780BC8"/>
    <w:rsid w:val="00780E54"/>
    <w:rsid w:val="00780F23"/>
    <w:rsid w:val="0078149C"/>
    <w:rsid w:val="007816D2"/>
    <w:rsid w:val="007819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8DB"/>
    <w:rsid w:val="00783AE4"/>
    <w:rsid w:val="00783C21"/>
    <w:rsid w:val="00783E94"/>
    <w:rsid w:val="00784587"/>
    <w:rsid w:val="007854E7"/>
    <w:rsid w:val="0078572B"/>
    <w:rsid w:val="00786157"/>
    <w:rsid w:val="007863E1"/>
    <w:rsid w:val="007867F4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705"/>
    <w:rsid w:val="00791B11"/>
    <w:rsid w:val="00791BC8"/>
    <w:rsid w:val="00791D1B"/>
    <w:rsid w:val="007920BF"/>
    <w:rsid w:val="007922EA"/>
    <w:rsid w:val="00792713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0FB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150"/>
    <w:rsid w:val="007965D1"/>
    <w:rsid w:val="00796950"/>
    <w:rsid w:val="007969A2"/>
    <w:rsid w:val="00796AF3"/>
    <w:rsid w:val="00796D14"/>
    <w:rsid w:val="00796FA5"/>
    <w:rsid w:val="007973A7"/>
    <w:rsid w:val="00797465"/>
    <w:rsid w:val="0079771B"/>
    <w:rsid w:val="00797870"/>
    <w:rsid w:val="0079798D"/>
    <w:rsid w:val="00797AD6"/>
    <w:rsid w:val="00797B93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2EE1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91"/>
    <w:rsid w:val="007B25D3"/>
    <w:rsid w:val="007B346D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B7F13"/>
    <w:rsid w:val="007C020D"/>
    <w:rsid w:val="007C03F5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6FF"/>
    <w:rsid w:val="007C175E"/>
    <w:rsid w:val="007C1950"/>
    <w:rsid w:val="007C26F0"/>
    <w:rsid w:val="007C2AFD"/>
    <w:rsid w:val="007C2E57"/>
    <w:rsid w:val="007C33F3"/>
    <w:rsid w:val="007C3832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8DE"/>
    <w:rsid w:val="007C5B0E"/>
    <w:rsid w:val="007C5E51"/>
    <w:rsid w:val="007C5E65"/>
    <w:rsid w:val="007C5E85"/>
    <w:rsid w:val="007C61E9"/>
    <w:rsid w:val="007C636C"/>
    <w:rsid w:val="007C685B"/>
    <w:rsid w:val="007C6956"/>
    <w:rsid w:val="007C6A5E"/>
    <w:rsid w:val="007C6C0F"/>
    <w:rsid w:val="007C6EE0"/>
    <w:rsid w:val="007C6EEB"/>
    <w:rsid w:val="007C7D9F"/>
    <w:rsid w:val="007D019A"/>
    <w:rsid w:val="007D02B3"/>
    <w:rsid w:val="007D057E"/>
    <w:rsid w:val="007D07A9"/>
    <w:rsid w:val="007D092E"/>
    <w:rsid w:val="007D0CFA"/>
    <w:rsid w:val="007D1024"/>
    <w:rsid w:val="007D12C0"/>
    <w:rsid w:val="007D162F"/>
    <w:rsid w:val="007D1B16"/>
    <w:rsid w:val="007D1C9A"/>
    <w:rsid w:val="007D1F27"/>
    <w:rsid w:val="007D2120"/>
    <w:rsid w:val="007D288D"/>
    <w:rsid w:val="007D2E56"/>
    <w:rsid w:val="007D31A0"/>
    <w:rsid w:val="007D31A8"/>
    <w:rsid w:val="007D3307"/>
    <w:rsid w:val="007D3314"/>
    <w:rsid w:val="007D399B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B06"/>
    <w:rsid w:val="007D5DD4"/>
    <w:rsid w:val="007D628D"/>
    <w:rsid w:val="007D65DF"/>
    <w:rsid w:val="007D6AA1"/>
    <w:rsid w:val="007D737E"/>
    <w:rsid w:val="007D7DA0"/>
    <w:rsid w:val="007E0268"/>
    <w:rsid w:val="007E0331"/>
    <w:rsid w:val="007E096E"/>
    <w:rsid w:val="007E09C5"/>
    <w:rsid w:val="007E0D0B"/>
    <w:rsid w:val="007E0DC0"/>
    <w:rsid w:val="007E11F1"/>
    <w:rsid w:val="007E1463"/>
    <w:rsid w:val="007E14C2"/>
    <w:rsid w:val="007E14F1"/>
    <w:rsid w:val="007E1617"/>
    <w:rsid w:val="007E1808"/>
    <w:rsid w:val="007E1959"/>
    <w:rsid w:val="007E197D"/>
    <w:rsid w:val="007E1D7E"/>
    <w:rsid w:val="007E214B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4C9"/>
    <w:rsid w:val="007E683B"/>
    <w:rsid w:val="007E68F0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A00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2C8A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1C4"/>
    <w:rsid w:val="007F63D7"/>
    <w:rsid w:val="007F67BE"/>
    <w:rsid w:val="007F6D85"/>
    <w:rsid w:val="007F6DF9"/>
    <w:rsid w:val="007F6EFD"/>
    <w:rsid w:val="007F6FFD"/>
    <w:rsid w:val="007F722C"/>
    <w:rsid w:val="007F725A"/>
    <w:rsid w:val="007F731A"/>
    <w:rsid w:val="007F763F"/>
    <w:rsid w:val="007F7651"/>
    <w:rsid w:val="007F796E"/>
    <w:rsid w:val="007F7F44"/>
    <w:rsid w:val="008001AE"/>
    <w:rsid w:val="0080026A"/>
    <w:rsid w:val="008002B6"/>
    <w:rsid w:val="00800873"/>
    <w:rsid w:val="00800F02"/>
    <w:rsid w:val="0080115D"/>
    <w:rsid w:val="008011D9"/>
    <w:rsid w:val="0080136C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472"/>
    <w:rsid w:val="00803F30"/>
    <w:rsid w:val="008042A1"/>
    <w:rsid w:val="008043B1"/>
    <w:rsid w:val="008044C1"/>
    <w:rsid w:val="008044E3"/>
    <w:rsid w:val="0080522B"/>
    <w:rsid w:val="008058EE"/>
    <w:rsid w:val="008059DD"/>
    <w:rsid w:val="00805B98"/>
    <w:rsid w:val="00805E81"/>
    <w:rsid w:val="00805FBD"/>
    <w:rsid w:val="008065A8"/>
    <w:rsid w:val="0080675A"/>
    <w:rsid w:val="00806F7A"/>
    <w:rsid w:val="008073FD"/>
    <w:rsid w:val="00807E3B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90"/>
    <w:rsid w:val="00812CC2"/>
    <w:rsid w:val="008130DB"/>
    <w:rsid w:val="0081322F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6B7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39E"/>
    <w:rsid w:val="0082297E"/>
    <w:rsid w:val="00822BC0"/>
    <w:rsid w:val="00823180"/>
    <w:rsid w:val="0082338C"/>
    <w:rsid w:val="0082362C"/>
    <w:rsid w:val="008236FB"/>
    <w:rsid w:val="008254B1"/>
    <w:rsid w:val="008257DE"/>
    <w:rsid w:val="008259AE"/>
    <w:rsid w:val="008259F4"/>
    <w:rsid w:val="00825A57"/>
    <w:rsid w:val="00825CD2"/>
    <w:rsid w:val="0082630F"/>
    <w:rsid w:val="008267D2"/>
    <w:rsid w:val="008269A8"/>
    <w:rsid w:val="00826D0F"/>
    <w:rsid w:val="00827080"/>
    <w:rsid w:val="00827666"/>
    <w:rsid w:val="008276FB"/>
    <w:rsid w:val="00827B75"/>
    <w:rsid w:val="00827BAF"/>
    <w:rsid w:val="008300A4"/>
    <w:rsid w:val="00830545"/>
    <w:rsid w:val="00830563"/>
    <w:rsid w:val="008306C0"/>
    <w:rsid w:val="00830C80"/>
    <w:rsid w:val="00831027"/>
    <w:rsid w:val="0083115F"/>
    <w:rsid w:val="008311FC"/>
    <w:rsid w:val="0083158F"/>
    <w:rsid w:val="00831787"/>
    <w:rsid w:val="00831808"/>
    <w:rsid w:val="00831981"/>
    <w:rsid w:val="00831A27"/>
    <w:rsid w:val="00831AD9"/>
    <w:rsid w:val="00831BBA"/>
    <w:rsid w:val="00831C93"/>
    <w:rsid w:val="00831DC6"/>
    <w:rsid w:val="0083208C"/>
    <w:rsid w:val="008321C6"/>
    <w:rsid w:val="008321C7"/>
    <w:rsid w:val="0083244B"/>
    <w:rsid w:val="00832A1F"/>
    <w:rsid w:val="00832C50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230"/>
    <w:rsid w:val="008354CC"/>
    <w:rsid w:val="00835547"/>
    <w:rsid w:val="008356FC"/>
    <w:rsid w:val="0083583A"/>
    <w:rsid w:val="00835ACB"/>
    <w:rsid w:val="00835ADB"/>
    <w:rsid w:val="00835D22"/>
    <w:rsid w:val="008360EB"/>
    <w:rsid w:val="008364C0"/>
    <w:rsid w:val="008368CD"/>
    <w:rsid w:val="0083729A"/>
    <w:rsid w:val="0083753D"/>
    <w:rsid w:val="00837B78"/>
    <w:rsid w:val="00837CC5"/>
    <w:rsid w:val="0084007D"/>
    <w:rsid w:val="00840620"/>
    <w:rsid w:val="00840F0B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895"/>
    <w:rsid w:val="00843C45"/>
    <w:rsid w:val="008440E4"/>
    <w:rsid w:val="008441F4"/>
    <w:rsid w:val="0084422C"/>
    <w:rsid w:val="008443DF"/>
    <w:rsid w:val="0084483B"/>
    <w:rsid w:val="00844D3F"/>
    <w:rsid w:val="00845403"/>
    <w:rsid w:val="008454A2"/>
    <w:rsid w:val="00846A9B"/>
    <w:rsid w:val="00846AFD"/>
    <w:rsid w:val="00847323"/>
    <w:rsid w:val="008473F2"/>
    <w:rsid w:val="0084743F"/>
    <w:rsid w:val="00847599"/>
    <w:rsid w:val="00847DA1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9C1"/>
    <w:rsid w:val="008567C3"/>
    <w:rsid w:val="00856BFD"/>
    <w:rsid w:val="00856F53"/>
    <w:rsid w:val="0085746D"/>
    <w:rsid w:val="00857D13"/>
    <w:rsid w:val="00857F1F"/>
    <w:rsid w:val="00857FFC"/>
    <w:rsid w:val="00860177"/>
    <w:rsid w:val="008601CF"/>
    <w:rsid w:val="00860518"/>
    <w:rsid w:val="0086082A"/>
    <w:rsid w:val="00860F8C"/>
    <w:rsid w:val="00860F9A"/>
    <w:rsid w:val="00861553"/>
    <w:rsid w:val="00861DD4"/>
    <w:rsid w:val="008623F1"/>
    <w:rsid w:val="00862780"/>
    <w:rsid w:val="00862840"/>
    <w:rsid w:val="00862C18"/>
    <w:rsid w:val="00862C5F"/>
    <w:rsid w:val="00862CD8"/>
    <w:rsid w:val="00862E4D"/>
    <w:rsid w:val="00863187"/>
    <w:rsid w:val="008637D4"/>
    <w:rsid w:val="00864130"/>
    <w:rsid w:val="00864391"/>
    <w:rsid w:val="008643CF"/>
    <w:rsid w:val="008649C0"/>
    <w:rsid w:val="008649E2"/>
    <w:rsid w:val="00864E41"/>
    <w:rsid w:val="00865C65"/>
    <w:rsid w:val="00865DF8"/>
    <w:rsid w:val="00865F60"/>
    <w:rsid w:val="008664EA"/>
    <w:rsid w:val="00866728"/>
    <w:rsid w:val="008667F0"/>
    <w:rsid w:val="008671B7"/>
    <w:rsid w:val="00867A27"/>
    <w:rsid w:val="00867EA6"/>
    <w:rsid w:val="0087085C"/>
    <w:rsid w:val="008709CC"/>
    <w:rsid w:val="00870E34"/>
    <w:rsid w:val="00870E42"/>
    <w:rsid w:val="0087116F"/>
    <w:rsid w:val="0087155C"/>
    <w:rsid w:val="008715AF"/>
    <w:rsid w:val="008715F2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1F9"/>
    <w:rsid w:val="00873AE4"/>
    <w:rsid w:val="00873E9D"/>
    <w:rsid w:val="00873F49"/>
    <w:rsid w:val="0087429D"/>
    <w:rsid w:val="0087449D"/>
    <w:rsid w:val="008745E4"/>
    <w:rsid w:val="008746ED"/>
    <w:rsid w:val="00874742"/>
    <w:rsid w:val="00874A53"/>
    <w:rsid w:val="00875229"/>
    <w:rsid w:val="00875727"/>
    <w:rsid w:val="00875768"/>
    <w:rsid w:val="00875876"/>
    <w:rsid w:val="00875934"/>
    <w:rsid w:val="00875C50"/>
    <w:rsid w:val="00875D6A"/>
    <w:rsid w:val="00876121"/>
    <w:rsid w:val="008768B5"/>
    <w:rsid w:val="008768EE"/>
    <w:rsid w:val="0087690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0F"/>
    <w:rsid w:val="008809B4"/>
    <w:rsid w:val="00880AD9"/>
    <w:rsid w:val="00880AE3"/>
    <w:rsid w:val="00880EC8"/>
    <w:rsid w:val="0088161E"/>
    <w:rsid w:val="00881714"/>
    <w:rsid w:val="0088186F"/>
    <w:rsid w:val="00881C8B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828"/>
    <w:rsid w:val="008849D2"/>
    <w:rsid w:val="00885186"/>
    <w:rsid w:val="008854AC"/>
    <w:rsid w:val="00885506"/>
    <w:rsid w:val="00885631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86B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A3"/>
    <w:rsid w:val="00894A99"/>
    <w:rsid w:val="00894B53"/>
    <w:rsid w:val="00894CE8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BE6"/>
    <w:rsid w:val="00897D08"/>
    <w:rsid w:val="00897DDC"/>
    <w:rsid w:val="00897F8A"/>
    <w:rsid w:val="008A066D"/>
    <w:rsid w:val="008A06C6"/>
    <w:rsid w:val="008A07C0"/>
    <w:rsid w:val="008A096F"/>
    <w:rsid w:val="008A1160"/>
    <w:rsid w:val="008A14E1"/>
    <w:rsid w:val="008A16A4"/>
    <w:rsid w:val="008A176D"/>
    <w:rsid w:val="008A1814"/>
    <w:rsid w:val="008A19EA"/>
    <w:rsid w:val="008A1EF9"/>
    <w:rsid w:val="008A2172"/>
    <w:rsid w:val="008A2410"/>
    <w:rsid w:val="008A241E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3E66"/>
    <w:rsid w:val="008A4D15"/>
    <w:rsid w:val="008A51AA"/>
    <w:rsid w:val="008A51B5"/>
    <w:rsid w:val="008A54FC"/>
    <w:rsid w:val="008A5664"/>
    <w:rsid w:val="008A58D2"/>
    <w:rsid w:val="008A5CB3"/>
    <w:rsid w:val="008A6074"/>
    <w:rsid w:val="008A62EC"/>
    <w:rsid w:val="008A636B"/>
    <w:rsid w:val="008A656B"/>
    <w:rsid w:val="008A65B4"/>
    <w:rsid w:val="008A6883"/>
    <w:rsid w:val="008A6EB3"/>
    <w:rsid w:val="008A7065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1D2A"/>
    <w:rsid w:val="008B23AE"/>
    <w:rsid w:val="008B2980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9D5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B7B4B"/>
    <w:rsid w:val="008B7E6D"/>
    <w:rsid w:val="008C0224"/>
    <w:rsid w:val="008C05DD"/>
    <w:rsid w:val="008C0882"/>
    <w:rsid w:val="008C0C03"/>
    <w:rsid w:val="008C1240"/>
    <w:rsid w:val="008C14A3"/>
    <w:rsid w:val="008C177D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184"/>
    <w:rsid w:val="008D029C"/>
    <w:rsid w:val="008D0486"/>
    <w:rsid w:val="008D0552"/>
    <w:rsid w:val="008D0759"/>
    <w:rsid w:val="008D08B0"/>
    <w:rsid w:val="008D095D"/>
    <w:rsid w:val="008D0CD1"/>
    <w:rsid w:val="008D0E7D"/>
    <w:rsid w:val="008D1276"/>
    <w:rsid w:val="008D173B"/>
    <w:rsid w:val="008D22E5"/>
    <w:rsid w:val="008D267E"/>
    <w:rsid w:val="008D287F"/>
    <w:rsid w:val="008D29C7"/>
    <w:rsid w:val="008D2E22"/>
    <w:rsid w:val="008D2E79"/>
    <w:rsid w:val="008D3692"/>
    <w:rsid w:val="008D3706"/>
    <w:rsid w:val="008D3761"/>
    <w:rsid w:val="008D38C5"/>
    <w:rsid w:val="008D4464"/>
    <w:rsid w:val="008D4520"/>
    <w:rsid w:val="008D46F2"/>
    <w:rsid w:val="008D47C3"/>
    <w:rsid w:val="008D495C"/>
    <w:rsid w:val="008D4B86"/>
    <w:rsid w:val="008D4BD7"/>
    <w:rsid w:val="008D4BF7"/>
    <w:rsid w:val="008D4E31"/>
    <w:rsid w:val="008D4F7D"/>
    <w:rsid w:val="008D52DB"/>
    <w:rsid w:val="008D5979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19A"/>
    <w:rsid w:val="008E08C5"/>
    <w:rsid w:val="008E0BE2"/>
    <w:rsid w:val="008E0D97"/>
    <w:rsid w:val="008E121D"/>
    <w:rsid w:val="008E127E"/>
    <w:rsid w:val="008E1342"/>
    <w:rsid w:val="008E1F60"/>
    <w:rsid w:val="008E2109"/>
    <w:rsid w:val="008E2506"/>
    <w:rsid w:val="008E25EF"/>
    <w:rsid w:val="008E3932"/>
    <w:rsid w:val="008E3F56"/>
    <w:rsid w:val="008E44C6"/>
    <w:rsid w:val="008E45BC"/>
    <w:rsid w:val="008E484D"/>
    <w:rsid w:val="008E4B6E"/>
    <w:rsid w:val="008E4E30"/>
    <w:rsid w:val="008E507E"/>
    <w:rsid w:val="008E54D1"/>
    <w:rsid w:val="008E56D6"/>
    <w:rsid w:val="008E60A1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776"/>
    <w:rsid w:val="008E7995"/>
    <w:rsid w:val="008E7B4B"/>
    <w:rsid w:val="008E7BF7"/>
    <w:rsid w:val="008E7BF9"/>
    <w:rsid w:val="008E7C2D"/>
    <w:rsid w:val="008E7E8D"/>
    <w:rsid w:val="008E7F34"/>
    <w:rsid w:val="008F0434"/>
    <w:rsid w:val="008F07A2"/>
    <w:rsid w:val="008F0A06"/>
    <w:rsid w:val="008F1205"/>
    <w:rsid w:val="008F1429"/>
    <w:rsid w:val="008F150E"/>
    <w:rsid w:val="008F17CE"/>
    <w:rsid w:val="008F1E75"/>
    <w:rsid w:val="008F23AA"/>
    <w:rsid w:val="008F25B0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6B4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4F08"/>
    <w:rsid w:val="008F55DD"/>
    <w:rsid w:val="008F56B5"/>
    <w:rsid w:val="008F5894"/>
    <w:rsid w:val="008F5F5D"/>
    <w:rsid w:val="008F6099"/>
    <w:rsid w:val="008F616A"/>
    <w:rsid w:val="008F63D2"/>
    <w:rsid w:val="008F699F"/>
    <w:rsid w:val="008F6BDF"/>
    <w:rsid w:val="008F6DDE"/>
    <w:rsid w:val="008F731A"/>
    <w:rsid w:val="008F749E"/>
    <w:rsid w:val="008F75A7"/>
    <w:rsid w:val="008F763A"/>
    <w:rsid w:val="008F7965"/>
    <w:rsid w:val="008F7B11"/>
    <w:rsid w:val="008F7E2D"/>
    <w:rsid w:val="009006E7"/>
    <w:rsid w:val="009008D3"/>
    <w:rsid w:val="00900BBB"/>
    <w:rsid w:val="00900E3C"/>
    <w:rsid w:val="00900E8C"/>
    <w:rsid w:val="009010D3"/>
    <w:rsid w:val="00901EBA"/>
    <w:rsid w:val="00901FE8"/>
    <w:rsid w:val="009021E8"/>
    <w:rsid w:val="0090232B"/>
    <w:rsid w:val="009024D5"/>
    <w:rsid w:val="0090257C"/>
    <w:rsid w:val="0090258C"/>
    <w:rsid w:val="00902619"/>
    <w:rsid w:val="00902655"/>
    <w:rsid w:val="00902A54"/>
    <w:rsid w:val="00902D52"/>
    <w:rsid w:val="00903384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CBC"/>
    <w:rsid w:val="00907D79"/>
    <w:rsid w:val="009100F8"/>
    <w:rsid w:val="009108EB"/>
    <w:rsid w:val="00910926"/>
    <w:rsid w:val="00910A1D"/>
    <w:rsid w:val="009113F8"/>
    <w:rsid w:val="00911950"/>
    <w:rsid w:val="00911A6D"/>
    <w:rsid w:val="00911F4D"/>
    <w:rsid w:val="009123FE"/>
    <w:rsid w:val="0091246A"/>
    <w:rsid w:val="00912798"/>
    <w:rsid w:val="00912916"/>
    <w:rsid w:val="00913533"/>
    <w:rsid w:val="0091358D"/>
    <w:rsid w:val="009135E0"/>
    <w:rsid w:val="0091384D"/>
    <w:rsid w:val="00913A43"/>
    <w:rsid w:val="00913B21"/>
    <w:rsid w:val="009142CC"/>
    <w:rsid w:val="009144D6"/>
    <w:rsid w:val="00914E25"/>
    <w:rsid w:val="00915035"/>
    <w:rsid w:val="009156B0"/>
    <w:rsid w:val="00915770"/>
    <w:rsid w:val="009157FF"/>
    <w:rsid w:val="0091588D"/>
    <w:rsid w:val="0091654F"/>
    <w:rsid w:val="009168A6"/>
    <w:rsid w:val="00916990"/>
    <w:rsid w:val="00916BCD"/>
    <w:rsid w:val="00917033"/>
    <w:rsid w:val="0091741D"/>
    <w:rsid w:val="00920289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0F0D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9AF"/>
    <w:rsid w:val="00925A71"/>
    <w:rsid w:val="00925ADC"/>
    <w:rsid w:val="00926579"/>
    <w:rsid w:val="00926978"/>
    <w:rsid w:val="0092697C"/>
    <w:rsid w:val="009277F6"/>
    <w:rsid w:val="00927D34"/>
    <w:rsid w:val="009302E1"/>
    <w:rsid w:val="00930384"/>
    <w:rsid w:val="009304FC"/>
    <w:rsid w:val="00930720"/>
    <w:rsid w:val="009307A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2DD6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495"/>
    <w:rsid w:val="009365D3"/>
    <w:rsid w:val="00936A0A"/>
    <w:rsid w:val="009371DA"/>
    <w:rsid w:val="0093745A"/>
    <w:rsid w:val="0093766F"/>
    <w:rsid w:val="00937998"/>
    <w:rsid w:val="00937A3B"/>
    <w:rsid w:val="009404B8"/>
    <w:rsid w:val="00940650"/>
    <w:rsid w:val="00940AB6"/>
    <w:rsid w:val="009411B7"/>
    <w:rsid w:val="00941C26"/>
    <w:rsid w:val="00942897"/>
    <w:rsid w:val="00942957"/>
    <w:rsid w:val="00942C29"/>
    <w:rsid w:val="00942DC2"/>
    <w:rsid w:val="0094306B"/>
    <w:rsid w:val="009433D0"/>
    <w:rsid w:val="00943426"/>
    <w:rsid w:val="009434AD"/>
    <w:rsid w:val="0094355C"/>
    <w:rsid w:val="009435BE"/>
    <w:rsid w:val="00943931"/>
    <w:rsid w:val="00943BCB"/>
    <w:rsid w:val="009444B9"/>
    <w:rsid w:val="00944617"/>
    <w:rsid w:val="009446A4"/>
    <w:rsid w:val="00944920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140"/>
    <w:rsid w:val="00946203"/>
    <w:rsid w:val="00946264"/>
    <w:rsid w:val="009467EA"/>
    <w:rsid w:val="00946FAE"/>
    <w:rsid w:val="00947386"/>
    <w:rsid w:val="00947D51"/>
    <w:rsid w:val="00947D87"/>
    <w:rsid w:val="00947F51"/>
    <w:rsid w:val="00947F52"/>
    <w:rsid w:val="0095046F"/>
    <w:rsid w:val="00950B0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614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0BC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B98"/>
    <w:rsid w:val="00961D52"/>
    <w:rsid w:val="00961F0B"/>
    <w:rsid w:val="00961FAC"/>
    <w:rsid w:val="009621C4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819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11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66"/>
    <w:rsid w:val="00970195"/>
    <w:rsid w:val="00970280"/>
    <w:rsid w:val="009702DE"/>
    <w:rsid w:val="00970316"/>
    <w:rsid w:val="009703B6"/>
    <w:rsid w:val="00970B0A"/>
    <w:rsid w:val="00970FA2"/>
    <w:rsid w:val="0097120E"/>
    <w:rsid w:val="009713B9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86"/>
    <w:rsid w:val="009774A5"/>
    <w:rsid w:val="00977F3C"/>
    <w:rsid w:val="009805D2"/>
    <w:rsid w:val="009809F7"/>
    <w:rsid w:val="00980E8A"/>
    <w:rsid w:val="009812AA"/>
    <w:rsid w:val="00981605"/>
    <w:rsid w:val="0098178C"/>
    <w:rsid w:val="00981C34"/>
    <w:rsid w:val="00981D66"/>
    <w:rsid w:val="00982306"/>
    <w:rsid w:val="0098237B"/>
    <w:rsid w:val="00982404"/>
    <w:rsid w:val="0098260C"/>
    <w:rsid w:val="00982794"/>
    <w:rsid w:val="00982B31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840"/>
    <w:rsid w:val="00985A9D"/>
    <w:rsid w:val="00985BAE"/>
    <w:rsid w:val="00985FEC"/>
    <w:rsid w:val="00986112"/>
    <w:rsid w:val="00986355"/>
    <w:rsid w:val="00986894"/>
    <w:rsid w:val="009868EB"/>
    <w:rsid w:val="009868FA"/>
    <w:rsid w:val="00986F54"/>
    <w:rsid w:val="00987026"/>
    <w:rsid w:val="00987052"/>
    <w:rsid w:val="009871FE"/>
    <w:rsid w:val="009879EB"/>
    <w:rsid w:val="00987A2F"/>
    <w:rsid w:val="0099002C"/>
    <w:rsid w:val="0099042B"/>
    <w:rsid w:val="009904CE"/>
    <w:rsid w:val="00990D8E"/>
    <w:rsid w:val="00990E8B"/>
    <w:rsid w:val="00990EC4"/>
    <w:rsid w:val="00991614"/>
    <w:rsid w:val="009917CA"/>
    <w:rsid w:val="00991871"/>
    <w:rsid w:val="00991D9E"/>
    <w:rsid w:val="00991FE6"/>
    <w:rsid w:val="00992098"/>
    <w:rsid w:val="009926AB"/>
    <w:rsid w:val="00993102"/>
    <w:rsid w:val="009935F2"/>
    <w:rsid w:val="0099365A"/>
    <w:rsid w:val="00993732"/>
    <w:rsid w:val="009937F4"/>
    <w:rsid w:val="0099388E"/>
    <w:rsid w:val="009939B4"/>
    <w:rsid w:val="00993BC9"/>
    <w:rsid w:val="00994B8D"/>
    <w:rsid w:val="00994D80"/>
    <w:rsid w:val="00995398"/>
    <w:rsid w:val="00995456"/>
    <w:rsid w:val="009957CD"/>
    <w:rsid w:val="00995A5E"/>
    <w:rsid w:val="00995AAE"/>
    <w:rsid w:val="00995D7D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5E"/>
    <w:rsid w:val="009A18FF"/>
    <w:rsid w:val="009A1BD8"/>
    <w:rsid w:val="009A1ED0"/>
    <w:rsid w:val="009A21FF"/>
    <w:rsid w:val="009A24EB"/>
    <w:rsid w:val="009A25F4"/>
    <w:rsid w:val="009A2A30"/>
    <w:rsid w:val="009A2A6C"/>
    <w:rsid w:val="009A2B08"/>
    <w:rsid w:val="009A3BB3"/>
    <w:rsid w:val="009A3CD5"/>
    <w:rsid w:val="009A3D59"/>
    <w:rsid w:val="009A47AF"/>
    <w:rsid w:val="009A48AC"/>
    <w:rsid w:val="009A48BF"/>
    <w:rsid w:val="009A4D72"/>
    <w:rsid w:val="009A4F2A"/>
    <w:rsid w:val="009A4FAF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6EC5"/>
    <w:rsid w:val="009A700E"/>
    <w:rsid w:val="009A7239"/>
    <w:rsid w:val="009A7371"/>
    <w:rsid w:val="009A7B8C"/>
    <w:rsid w:val="009A7CE2"/>
    <w:rsid w:val="009B0277"/>
    <w:rsid w:val="009B1679"/>
    <w:rsid w:val="009B1688"/>
    <w:rsid w:val="009B171C"/>
    <w:rsid w:val="009B1C2A"/>
    <w:rsid w:val="009B1CF9"/>
    <w:rsid w:val="009B2014"/>
    <w:rsid w:val="009B210F"/>
    <w:rsid w:val="009B2547"/>
    <w:rsid w:val="009B2658"/>
    <w:rsid w:val="009B2B1B"/>
    <w:rsid w:val="009B2BC6"/>
    <w:rsid w:val="009B2E9F"/>
    <w:rsid w:val="009B36AA"/>
    <w:rsid w:val="009B3F86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5CEC"/>
    <w:rsid w:val="009B637C"/>
    <w:rsid w:val="009B65D6"/>
    <w:rsid w:val="009B6F97"/>
    <w:rsid w:val="009B7183"/>
    <w:rsid w:val="009B74BD"/>
    <w:rsid w:val="009B7681"/>
    <w:rsid w:val="009B78DA"/>
    <w:rsid w:val="009B7A14"/>
    <w:rsid w:val="009B7DCD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041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A1D"/>
    <w:rsid w:val="009D1029"/>
    <w:rsid w:val="009D10DC"/>
    <w:rsid w:val="009D11A8"/>
    <w:rsid w:val="009D1487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6E6"/>
    <w:rsid w:val="009D6820"/>
    <w:rsid w:val="009D6836"/>
    <w:rsid w:val="009D6A55"/>
    <w:rsid w:val="009D6AFB"/>
    <w:rsid w:val="009D7224"/>
    <w:rsid w:val="009D7238"/>
    <w:rsid w:val="009D7300"/>
    <w:rsid w:val="009D743D"/>
    <w:rsid w:val="009E0083"/>
    <w:rsid w:val="009E02E0"/>
    <w:rsid w:val="009E0363"/>
    <w:rsid w:val="009E05F9"/>
    <w:rsid w:val="009E077D"/>
    <w:rsid w:val="009E096F"/>
    <w:rsid w:val="009E0D54"/>
    <w:rsid w:val="009E0DC0"/>
    <w:rsid w:val="009E1002"/>
    <w:rsid w:val="009E1195"/>
    <w:rsid w:val="009E1958"/>
    <w:rsid w:val="009E1D6F"/>
    <w:rsid w:val="009E23DB"/>
    <w:rsid w:val="009E27CC"/>
    <w:rsid w:val="009E2FC2"/>
    <w:rsid w:val="009E301C"/>
    <w:rsid w:val="009E306B"/>
    <w:rsid w:val="009E3576"/>
    <w:rsid w:val="009E3C59"/>
    <w:rsid w:val="009E3C8E"/>
    <w:rsid w:val="009E3CEA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4D1"/>
    <w:rsid w:val="009E6594"/>
    <w:rsid w:val="009E66A1"/>
    <w:rsid w:val="009E66F8"/>
    <w:rsid w:val="009E6E1C"/>
    <w:rsid w:val="009E7681"/>
    <w:rsid w:val="009E7865"/>
    <w:rsid w:val="009E787D"/>
    <w:rsid w:val="009E78F7"/>
    <w:rsid w:val="009F0986"/>
    <w:rsid w:val="009F13B1"/>
    <w:rsid w:val="009F13DF"/>
    <w:rsid w:val="009F1533"/>
    <w:rsid w:val="009F1A93"/>
    <w:rsid w:val="009F23C9"/>
    <w:rsid w:val="009F2466"/>
    <w:rsid w:val="009F2616"/>
    <w:rsid w:val="009F290E"/>
    <w:rsid w:val="009F2A6D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30D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1F7"/>
    <w:rsid w:val="00A04433"/>
    <w:rsid w:val="00A04BC4"/>
    <w:rsid w:val="00A04CBE"/>
    <w:rsid w:val="00A054D7"/>
    <w:rsid w:val="00A055CB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0"/>
    <w:rsid w:val="00A1049E"/>
    <w:rsid w:val="00A104EF"/>
    <w:rsid w:val="00A10B22"/>
    <w:rsid w:val="00A10C88"/>
    <w:rsid w:val="00A10FB1"/>
    <w:rsid w:val="00A11D2E"/>
    <w:rsid w:val="00A11F03"/>
    <w:rsid w:val="00A122CE"/>
    <w:rsid w:val="00A12598"/>
    <w:rsid w:val="00A12600"/>
    <w:rsid w:val="00A126EB"/>
    <w:rsid w:val="00A12AB4"/>
    <w:rsid w:val="00A12F11"/>
    <w:rsid w:val="00A12F43"/>
    <w:rsid w:val="00A130A3"/>
    <w:rsid w:val="00A132C2"/>
    <w:rsid w:val="00A1352E"/>
    <w:rsid w:val="00A137BB"/>
    <w:rsid w:val="00A138E7"/>
    <w:rsid w:val="00A13AFE"/>
    <w:rsid w:val="00A13D1D"/>
    <w:rsid w:val="00A13D90"/>
    <w:rsid w:val="00A14176"/>
    <w:rsid w:val="00A146EE"/>
    <w:rsid w:val="00A14712"/>
    <w:rsid w:val="00A1489E"/>
    <w:rsid w:val="00A14B9C"/>
    <w:rsid w:val="00A14C97"/>
    <w:rsid w:val="00A1513F"/>
    <w:rsid w:val="00A15162"/>
    <w:rsid w:val="00A1547A"/>
    <w:rsid w:val="00A15C34"/>
    <w:rsid w:val="00A15CF0"/>
    <w:rsid w:val="00A15E00"/>
    <w:rsid w:val="00A15F96"/>
    <w:rsid w:val="00A162D8"/>
    <w:rsid w:val="00A16434"/>
    <w:rsid w:val="00A167E2"/>
    <w:rsid w:val="00A1685D"/>
    <w:rsid w:val="00A16B2B"/>
    <w:rsid w:val="00A16D12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C8C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54B"/>
    <w:rsid w:val="00A247AD"/>
    <w:rsid w:val="00A2505E"/>
    <w:rsid w:val="00A25109"/>
    <w:rsid w:val="00A252CD"/>
    <w:rsid w:val="00A25399"/>
    <w:rsid w:val="00A2589B"/>
    <w:rsid w:val="00A25C67"/>
    <w:rsid w:val="00A25D9E"/>
    <w:rsid w:val="00A25DC8"/>
    <w:rsid w:val="00A25F40"/>
    <w:rsid w:val="00A265B3"/>
    <w:rsid w:val="00A26983"/>
    <w:rsid w:val="00A26B75"/>
    <w:rsid w:val="00A27030"/>
    <w:rsid w:val="00A271D7"/>
    <w:rsid w:val="00A27325"/>
    <w:rsid w:val="00A27AFD"/>
    <w:rsid w:val="00A27CF8"/>
    <w:rsid w:val="00A301C6"/>
    <w:rsid w:val="00A30384"/>
    <w:rsid w:val="00A30457"/>
    <w:rsid w:val="00A309FE"/>
    <w:rsid w:val="00A30DF8"/>
    <w:rsid w:val="00A3115C"/>
    <w:rsid w:val="00A31630"/>
    <w:rsid w:val="00A3213A"/>
    <w:rsid w:val="00A3228F"/>
    <w:rsid w:val="00A326AB"/>
    <w:rsid w:val="00A32BE6"/>
    <w:rsid w:val="00A32C64"/>
    <w:rsid w:val="00A33486"/>
    <w:rsid w:val="00A336EF"/>
    <w:rsid w:val="00A339E7"/>
    <w:rsid w:val="00A33E61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64E"/>
    <w:rsid w:val="00A4071E"/>
    <w:rsid w:val="00A40AFE"/>
    <w:rsid w:val="00A40BDC"/>
    <w:rsid w:val="00A41026"/>
    <w:rsid w:val="00A411C7"/>
    <w:rsid w:val="00A41D0B"/>
    <w:rsid w:val="00A41D29"/>
    <w:rsid w:val="00A41F28"/>
    <w:rsid w:val="00A420E0"/>
    <w:rsid w:val="00A4211F"/>
    <w:rsid w:val="00A42161"/>
    <w:rsid w:val="00A427D7"/>
    <w:rsid w:val="00A428DE"/>
    <w:rsid w:val="00A42AF1"/>
    <w:rsid w:val="00A430BB"/>
    <w:rsid w:val="00A43667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6FF0"/>
    <w:rsid w:val="00A4706E"/>
    <w:rsid w:val="00A47666"/>
    <w:rsid w:val="00A47AE3"/>
    <w:rsid w:val="00A47AFC"/>
    <w:rsid w:val="00A503EC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0FF"/>
    <w:rsid w:val="00A572B2"/>
    <w:rsid w:val="00A575AD"/>
    <w:rsid w:val="00A57A60"/>
    <w:rsid w:val="00A57BFE"/>
    <w:rsid w:val="00A57F81"/>
    <w:rsid w:val="00A606DB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3965"/>
    <w:rsid w:val="00A642A3"/>
    <w:rsid w:val="00A64461"/>
    <w:rsid w:val="00A645BC"/>
    <w:rsid w:val="00A648F4"/>
    <w:rsid w:val="00A64C32"/>
    <w:rsid w:val="00A650AB"/>
    <w:rsid w:val="00A6524B"/>
    <w:rsid w:val="00A6550D"/>
    <w:rsid w:val="00A65ACA"/>
    <w:rsid w:val="00A65D12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A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391"/>
    <w:rsid w:val="00A804B2"/>
    <w:rsid w:val="00A8060B"/>
    <w:rsid w:val="00A808EC"/>
    <w:rsid w:val="00A80D48"/>
    <w:rsid w:val="00A80F35"/>
    <w:rsid w:val="00A80F7D"/>
    <w:rsid w:val="00A811BA"/>
    <w:rsid w:val="00A815BE"/>
    <w:rsid w:val="00A81CBD"/>
    <w:rsid w:val="00A81D0B"/>
    <w:rsid w:val="00A81DB4"/>
    <w:rsid w:val="00A82A9D"/>
    <w:rsid w:val="00A82B9E"/>
    <w:rsid w:val="00A82C82"/>
    <w:rsid w:val="00A82E76"/>
    <w:rsid w:val="00A830AF"/>
    <w:rsid w:val="00A83134"/>
    <w:rsid w:val="00A832ED"/>
    <w:rsid w:val="00A83B9B"/>
    <w:rsid w:val="00A844DA"/>
    <w:rsid w:val="00A84A58"/>
    <w:rsid w:val="00A85141"/>
    <w:rsid w:val="00A8547E"/>
    <w:rsid w:val="00A854F1"/>
    <w:rsid w:val="00A85AC7"/>
    <w:rsid w:val="00A85C93"/>
    <w:rsid w:val="00A85D56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9A9"/>
    <w:rsid w:val="00A87AA1"/>
    <w:rsid w:val="00A87B7B"/>
    <w:rsid w:val="00A87FBF"/>
    <w:rsid w:val="00A90145"/>
    <w:rsid w:val="00A9024A"/>
    <w:rsid w:val="00A904AC"/>
    <w:rsid w:val="00A905A7"/>
    <w:rsid w:val="00A90E3E"/>
    <w:rsid w:val="00A916C6"/>
    <w:rsid w:val="00A91AEF"/>
    <w:rsid w:val="00A91C66"/>
    <w:rsid w:val="00A91CD6"/>
    <w:rsid w:val="00A92459"/>
    <w:rsid w:val="00A92BA1"/>
    <w:rsid w:val="00A92C79"/>
    <w:rsid w:val="00A92DF5"/>
    <w:rsid w:val="00A933A5"/>
    <w:rsid w:val="00A933DB"/>
    <w:rsid w:val="00A93511"/>
    <w:rsid w:val="00A93EB4"/>
    <w:rsid w:val="00A9410F"/>
    <w:rsid w:val="00A94267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626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0FB2"/>
    <w:rsid w:val="00AA1075"/>
    <w:rsid w:val="00AA1305"/>
    <w:rsid w:val="00AA14BF"/>
    <w:rsid w:val="00AA15D8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B8E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69D"/>
    <w:rsid w:val="00AB1CC2"/>
    <w:rsid w:val="00AB26BB"/>
    <w:rsid w:val="00AB28DF"/>
    <w:rsid w:val="00AB2C87"/>
    <w:rsid w:val="00AB3142"/>
    <w:rsid w:val="00AB385F"/>
    <w:rsid w:val="00AB3EDD"/>
    <w:rsid w:val="00AB4612"/>
    <w:rsid w:val="00AB4886"/>
    <w:rsid w:val="00AB4DBA"/>
    <w:rsid w:val="00AB52F2"/>
    <w:rsid w:val="00AB5699"/>
    <w:rsid w:val="00AB5C0F"/>
    <w:rsid w:val="00AB62DC"/>
    <w:rsid w:val="00AB6908"/>
    <w:rsid w:val="00AB6CAE"/>
    <w:rsid w:val="00AB6CF5"/>
    <w:rsid w:val="00AB713D"/>
    <w:rsid w:val="00AB7501"/>
    <w:rsid w:val="00AB7522"/>
    <w:rsid w:val="00AB78CA"/>
    <w:rsid w:val="00AC08D9"/>
    <w:rsid w:val="00AC1001"/>
    <w:rsid w:val="00AC14A8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10D"/>
    <w:rsid w:val="00AC6B33"/>
    <w:rsid w:val="00AC6BA8"/>
    <w:rsid w:val="00AC7506"/>
    <w:rsid w:val="00AC756A"/>
    <w:rsid w:val="00AC7860"/>
    <w:rsid w:val="00AC79C2"/>
    <w:rsid w:val="00AD087B"/>
    <w:rsid w:val="00AD087E"/>
    <w:rsid w:val="00AD102F"/>
    <w:rsid w:val="00AD10E7"/>
    <w:rsid w:val="00AD11EF"/>
    <w:rsid w:val="00AD1625"/>
    <w:rsid w:val="00AD1934"/>
    <w:rsid w:val="00AD19AB"/>
    <w:rsid w:val="00AD1A6F"/>
    <w:rsid w:val="00AD1AE1"/>
    <w:rsid w:val="00AD1C6B"/>
    <w:rsid w:val="00AD1D41"/>
    <w:rsid w:val="00AD1F38"/>
    <w:rsid w:val="00AD2117"/>
    <w:rsid w:val="00AD2CED"/>
    <w:rsid w:val="00AD2D99"/>
    <w:rsid w:val="00AD2E00"/>
    <w:rsid w:val="00AD2F5E"/>
    <w:rsid w:val="00AD33A7"/>
    <w:rsid w:val="00AD3765"/>
    <w:rsid w:val="00AD3EC6"/>
    <w:rsid w:val="00AD421A"/>
    <w:rsid w:val="00AD428D"/>
    <w:rsid w:val="00AD469B"/>
    <w:rsid w:val="00AD4745"/>
    <w:rsid w:val="00AD48A5"/>
    <w:rsid w:val="00AD4C73"/>
    <w:rsid w:val="00AD584D"/>
    <w:rsid w:val="00AD5E10"/>
    <w:rsid w:val="00AD60A4"/>
    <w:rsid w:val="00AD64B2"/>
    <w:rsid w:val="00AD6603"/>
    <w:rsid w:val="00AD67A5"/>
    <w:rsid w:val="00AD6A6E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1D16"/>
    <w:rsid w:val="00AE20AD"/>
    <w:rsid w:val="00AE222E"/>
    <w:rsid w:val="00AE26A2"/>
    <w:rsid w:val="00AE2B82"/>
    <w:rsid w:val="00AE2C4F"/>
    <w:rsid w:val="00AE3011"/>
    <w:rsid w:val="00AE355C"/>
    <w:rsid w:val="00AE464F"/>
    <w:rsid w:val="00AE4942"/>
    <w:rsid w:val="00AE4D87"/>
    <w:rsid w:val="00AE4F17"/>
    <w:rsid w:val="00AE5046"/>
    <w:rsid w:val="00AE51EA"/>
    <w:rsid w:val="00AE5413"/>
    <w:rsid w:val="00AE59A2"/>
    <w:rsid w:val="00AE60FD"/>
    <w:rsid w:val="00AE611B"/>
    <w:rsid w:val="00AE620A"/>
    <w:rsid w:val="00AE70E2"/>
    <w:rsid w:val="00AE7138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40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4D0"/>
    <w:rsid w:val="00AF690A"/>
    <w:rsid w:val="00AF6AF3"/>
    <w:rsid w:val="00AF6DDF"/>
    <w:rsid w:val="00AF712E"/>
    <w:rsid w:val="00AF756A"/>
    <w:rsid w:val="00AF7602"/>
    <w:rsid w:val="00AF76AC"/>
    <w:rsid w:val="00AF7867"/>
    <w:rsid w:val="00AF7ED5"/>
    <w:rsid w:val="00AF7FF0"/>
    <w:rsid w:val="00B00331"/>
    <w:rsid w:val="00B00355"/>
    <w:rsid w:val="00B00512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94D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210"/>
    <w:rsid w:val="00B10513"/>
    <w:rsid w:val="00B1056E"/>
    <w:rsid w:val="00B10AFA"/>
    <w:rsid w:val="00B1107F"/>
    <w:rsid w:val="00B115E1"/>
    <w:rsid w:val="00B1167F"/>
    <w:rsid w:val="00B11AF0"/>
    <w:rsid w:val="00B11B5A"/>
    <w:rsid w:val="00B11D75"/>
    <w:rsid w:val="00B11E46"/>
    <w:rsid w:val="00B11E9E"/>
    <w:rsid w:val="00B12233"/>
    <w:rsid w:val="00B125F9"/>
    <w:rsid w:val="00B1260E"/>
    <w:rsid w:val="00B129A7"/>
    <w:rsid w:val="00B12B11"/>
    <w:rsid w:val="00B12BB3"/>
    <w:rsid w:val="00B12BE3"/>
    <w:rsid w:val="00B12CA9"/>
    <w:rsid w:val="00B12EC2"/>
    <w:rsid w:val="00B13055"/>
    <w:rsid w:val="00B1360A"/>
    <w:rsid w:val="00B137C4"/>
    <w:rsid w:val="00B13B7A"/>
    <w:rsid w:val="00B140DB"/>
    <w:rsid w:val="00B14273"/>
    <w:rsid w:val="00B145E1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1A"/>
    <w:rsid w:val="00B205B2"/>
    <w:rsid w:val="00B2077D"/>
    <w:rsid w:val="00B20DBB"/>
    <w:rsid w:val="00B20EBC"/>
    <w:rsid w:val="00B20EE4"/>
    <w:rsid w:val="00B215A3"/>
    <w:rsid w:val="00B21B1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30D"/>
    <w:rsid w:val="00B244A0"/>
    <w:rsid w:val="00B24500"/>
    <w:rsid w:val="00B248D9"/>
    <w:rsid w:val="00B24C81"/>
    <w:rsid w:val="00B250A2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5EB"/>
    <w:rsid w:val="00B3083F"/>
    <w:rsid w:val="00B3098F"/>
    <w:rsid w:val="00B309C3"/>
    <w:rsid w:val="00B313CD"/>
    <w:rsid w:val="00B315DE"/>
    <w:rsid w:val="00B31952"/>
    <w:rsid w:val="00B31967"/>
    <w:rsid w:val="00B31C23"/>
    <w:rsid w:val="00B3248D"/>
    <w:rsid w:val="00B3275B"/>
    <w:rsid w:val="00B32CE4"/>
    <w:rsid w:val="00B331AF"/>
    <w:rsid w:val="00B337D3"/>
    <w:rsid w:val="00B33955"/>
    <w:rsid w:val="00B345E2"/>
    <w:rsid w:val="00B348DE"/>
    <w:rsid w:val="00B34A59"/>
    <w:rsid w:val="00B34B24"/>
    <w:rsid w:val="00B351E5"/>
    <w:rsid w:val="00B354B6"/>
    <w:rsid w:val="00B35C42"/>
    <w:rsid w:val="00B35FF8"/>
    <w:rsid w:val="00B360D9"/>
    <w:rsid w:val="00B363C7"/>
    <w:rsid w:val="00B36851"/>
    <w:rsid w:val="00B36BF7"/>
    <w:rsid w:val="00B37435"/>
    <w:rsid w:val="00B37E34"/>
    <w:rsid w:val="00B37ED9"/>
    <w:rsid w:val="00B37F5E"/>
    <w:rsid w:val="00B4037D"/>
    <w:rsid w:val="00B40395"/>
    <w:rsid w:val="00B40580"/>
    <w:rsid w:val="00B40599"/>
    <w:rsid w:val="00B40C2E"/>
    <w:rsid w:val="00B41139"/>
    <w:rsid w:val="00B411E4"/>
    <w:rsid w:val="00B412B2"/>
    <w:rsid w:val="00B4133E"/>
    <w:rsid w:val="00B414ED"/>
    <w:rsid w:val="00B41839"/>
    <w:rsid w:val="00B41B9F"/>
    <w:rsid w:val="00B41C3F"/>
    <w:rsid w:val="00B422B4"/>
    <w:rsid w:val="00B42493"/>
    <w:rsid w:val="00B42525"/>
    <w:rsid w:val="00B431D1"/>
    <w:rsid w:val="00B43957"/>
    <w:rsid w:val="00B43999"/>
    <w:rsid w:val="00B43B4E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993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34E"/>
    <w:rsid w:val="00B54470"/>
    <w:rsid w:val="00B5497C"/>
    <w:rsid w:val="00B54C3D"/>
    <w:rsid w:val="00B54FEF"/>
    <w:rsid w:val="00B55185"/>
    <w:rsid w:val="00B55D33"/>
    <w:rsid w:val="00B55F04"/>
    <w:rsid w:val="00B561A4"/>
    <w:rsid w:val="00B564A2"/>
    <w:rsid w:val="00B565B7"/>
    <w:rsid w:val="00B56BA5"/>
    <w:rsid w:val="00B56CF0"/>
    <w:rsid w:val="00B5732A"/>
    <w:rsid w:val="00B578FB"/>
    <w:rsid w:val="00B57A62"/>
    <w:rsid w:val="00B57AEF"/>
    <w:rsid w:val="00B57BC1"/>
    <w:rsid w:val="00B60593"/>
    <w:rsid w:val="00B6086D"/>
    <w:rsid w:val="00B60B52"/>
    <w:rsid w:val="00B60D57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36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4E3"/>
    <w:rsid w:val="00B71AE0"/>
    <w:rsid w:val="00B72786"/>
    <w:rsid w:val="00B72A44"/>
    <w:rsid w:val="00B72E06"/>
    <w:rsid w:val="00B72FAA"/>
    <w:rsid w:val="00B735DA"/>
    <w:rsid w:val="00B7383F"/>
    <w:rsid w:val="00B739E0"/>
    <w:rsid w:val="00B73B0D"/>
    <w:rsid w:val="00B73DB4"/>
    <w:rsid w:val="00B7402B"/>
    <w:rsid w:val="00B74284"/>
    <w:rsid w:val="00B7452C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B51"/>
    <w:rsid w:val="00B76D5E"/>
    <w:rsid w:val="00B77B36"/>
    <w:rsid w:val="00B77FD4"/>
    <w:rsid w:val="00B800CF"/>
    <w:rsid w:val="00B8089F"/>
    <w:rsid w:val="00B80D54"/>
    <w:rsid w:val="00B80F88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79A"/>
    <w:rsid w:val="00B8393C"/>
    <w:rsid w:val="00B83ED1"/>
    <w:rsid w:val="00B8471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5EE"/>
    <w:rsid w:val="00B87BE5"/>
    <w:rsid w:val="00B87E4E"/>
    <w:rsid w:val="00B901CD"/>
    <w:rsid w:val="00B9052C"/>
    <w:rsid w:val="00B90669"/>
    <w:rsid w:val="00B90FE8"/>
    <w:rsid w:val="00B91434"/>
    <w:rsid w:val="00B9194D"/>
    <w:rsid w:val="00B91A1D"/>
    <w:rsid w:val="00B91D41"/>
    <w:rsid w:val="00B91D8A"/>
    <w:rsid w:val="00B923CE"/>
    <w:rsid w:val="00B9260F"/>
    <w:rsid w:val="00B9267F"/>
    <w:rsid w:val="00B9276C"/>
    <w:rsid w:val="00B92A37"/>
    <w:rsid w:val="00B92D6A"/>
    <w:rsid w:val="00B92EB0"/>
    <w:rsid w:val="00B92FA6"/>
    <w:rsid w:val="00B9340A"/>
    <w:rsid w:val="00B94147"/>
    <w:rsid w:val="00B94331"/>
    <w:rsid w:val="00B94B1B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13C"/>
    <w:rsid w:val="00BA2257"/>
    <w:rsid w:val="00BA2426"/>
    <w:rsid w:val="00BA2793"/>
    <w:rsid w:val="00BA2A19"/>
    <w:rsid w:val="00BA2D15"/>
    <w:rsid w:val="00BA330F"/>
    <w:rsid w:val="00BA34BF"/>
    <w:rsid w:val="00BA4A10"/>
    <w:rsid w:val="00BA4BD9"/>
    <w:rsid w:val="00BA4EAF"/>
    <w:rsid w:val="00BA4FCE"/>
    <w:rsid w:val="00BA5103"/>
    <w:rsid w:val="00BA5598"/>
    <w:rsid w:val="00BA57C2"/>
    <w:rsid w:val="00BA5BCF"/>
    <w:rsid w:val="00BA61A9"/>
    <w:rsid w:val="00BA6459"/>
    <w:rsid w:val="00BA65BA"/>
    <w:rsid w:val="00BA67B1"/>
    <w:rsid w:val="00BA682D"/>
    <w:rsid w:val="00BA688C"/>
    <w:rsid w:val="00BA6ABE"/>
    <w:rsid w:val="00BA6AF4"/>
    <w:rsid w:val="00BA6AF8"/>
    <w:rsid w:val="00BA6D6A"/>
    <w:rsid w:val="00BA6FD2"/>
    <w:rsid w:val="00BA70E5"/>
    <w:rsid w:val="00BA7164"/>
    <w:rsid w:val="00BA7200"/>
    <w:rsid w:val="00BA7495"/>
    <w:rsid w:val="00BA7813"/>
    <w:rsid w:val="00BA7E9F"/>
    <w:rsid w:val="00BB0112"/>
    <w:rsid w:val="00BB011A"/>
    <w:rsid w:val="00BB05EE"/>
    <w:rsid w:val="00BB06D0"/>
    <w:rsid w:val="00BB08F2"/>
    <w:rsid w:val="00BB10EA"/>
    <w:rsid w:val="00BB1791"/>
    <w:rsid w:val="00BB1BF3"/>
    <w:rsid w:val="00BB2ACB"/>
    <w:rsid w:val="00BB2B6B"/>
    <w:rsid w:val="00BB2C17"/>
    <w:rsid w:val="00BB2D57"/>
    <w:rsid w:val="00BB2E4F"/>
    <w:rsid w:val="00BB3697"/>
    <w:rsid w:val="00BB3749"/>
    <w:rsid w:val="00BB39E1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DE4"/>
    <w:rsid w:val="00BB4F76"/>
    <w:rsid w:val="00BB4F78"/>
    <w:rsid w:val="00BB5047"/>
    <w:rsid w:val="00BB51E4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63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AD2"/>
    <w:rsid w:val="00BC6C54"/>
    <w:rsid w:val="00BC6D4A"/>
    <w:rsid w:val="00BC6F73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1F67"/>
    <w:rsid w:val="00BD2629"/>
    <w:rsid w:val="00BD2D3D"/>
    <w:rsid w:val="00BD30EC"/>
    <w:rsid w:val="00BD349C"/>
    <w:rsid w:val="00BD3536"/>
    <w:rsid w:val="00BD3F41"/>
    <w:rsid w:val="00BD40BB"/>
    <w:rsid w:val="00BD43A1"/>
    <w:rsid w:val="00BD44CB"/>
    <w:rsid w:val="00BD4673"/>
    <w:rsid w:val="00BD4707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CCC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5C7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50"/>
    <w:rsid w:val="00BE518E"/>
    <w:rsid w:val="00BE52BC"/>
    <w:rsid w:val="00BE56DB"/>
    <w:rsid w:val="00BE5792"/>
    <w:rsid w:val="00BE5B73"/>
    <w:rsid w:val="00BE5C33"/>
    <w:rsid w:val="00BE5C37"/>
    <w:rsid w:val="00BE5F05"/>
    <w:rsid w:val="00BE6B20"/>
    <w:rsid w:val="00BE6CCE"/>
    <w:rsid w:val="00BE6DC7"/>
    <w:rsid w:val="00BE7020"/>
    <w:rsid w:val="00BE7440"/>
    <w:rsid w:val="00BE7479"/>
    <w:rsid w:val="00BE7F3A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D0E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E1B"/>
    <w:rsid w:val="00C01810"/>
    <w:rsid w:val="00C01A38"/>
    <w:rsid w:val="00C01AC8"/>
    <w:rsid w:val="00C01B36"/>
    <w:rsid w:val="00C01B8B"/>
    <w:rsid w:val="00C01BD8"/>
    <w:rsid w:val="00C01D5C"/>
    <w:rsid w:val="00C0211A"/>
    <w:rsid w:val="00C02193"/>
    <w:rsid w:val="00C021A7"/>
    <w:rsid w:val="00C0221A"/>
    <w:rsid w:val="00C022CC"/>
    <w:rsid w:val="00C025B5"/>
    <w:rsid w:val="00C02729"/>
    <w:rsid w:val="00C02802"/>
    <w:rsid w:val="00C0284A"/>
    <w:rsid w:val="00C02DA4"/>
    <w:rsid w:val="00C02F60"/>
    <w:rsid w:val="00C03097"/>
    <w:rsid w:val="00C03215"/>
    <w:rsid w:val="00C032EB"/>
    <w:rsid w:val="00C03312"/>
    <w:rsid w:val="00C03345"/>
    <w:rsid w:val="00C0391F"/>
    <w:rsid w:val="00C040CF"/>
    <w:rsid w:val="00C0457E"/>
    <w:rsid w:val="00C04C50"/>
    <w:rsid w:val="00C0554C"/>
    <w:rsid w:val="00C05C7C"/>
    <w:rsid w:val="00C05D50"/>
    <w:rsid w:val="00C0618E"/>
    <w:rsid w:val="00C06210"/>
    <w:rsid w:val="00C06939"/>
    <w:rsid w:val="00C0696C"/>
    <w:rsid w:val="00C072B2"/>
    <w:rsid w:val="00C07AF6"/>
    <w:rsid w:val="00C07ED9"/>
    <w:rsid w:val="00C10659"/>
    <w:rsid w:val="00C109E1"/>
    <w:rsid w:val="00C10AC2"/>
    <w:rsid w:val="00C10B61"/>
    <w:rsid w:val="00C10B6E"/>
    <w:rsid w:val="00C10CB1"/>
    <w:rsid w:val="00C10F48"/>
    <w:rsid w:val="00C1103B"/>
    <w:rsid w:val="00C11466"/>
    <w:rsid w:val="00C12AF5"/>
    <w:rsid w:val="00C12D7F"/>
    <w:rsid w:val="00C12D8C"/>
    <w:rsid w:val="00C12E53"/>
    <w:rsid w:val="00C12F0B"/>
    <w:rsid w:val="00C1308C"/>
    <w:rsid w:val="00C1314F"/>
    <w:rsid w:val="00C1332E"/>
    <w:rsid w:val="00C13476"/>
    <w:rsid w:val="00C13558"/>
    <w:rsid w:val="00C136E3"/>
    <w:rsid w:val="00C138B8"/>
    <w:rsid w:val="00C13900"/>
    <w:rsid w:val="00C13AB6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19C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A72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890"/>
    <w:rsid w:val="00C21E33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4AED"/>
    <w:rsid w:val="00C25291"/>
    <w:rsid w:val="00C257DD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0A76"/>
    <w:rsid w:val="00C313CE"/>
    <w:rsid w:val="00C31654"/>
    <w:rsid w:val="00C319FD"/>
    <w:rsid w:val="00C31C27"/>
    <w:rsid w:val="00C31DAB"/>
    <w:rsid w:val="00C32622"/>
    <w:rsid w:val="00C327FC"/>
    <w:rsid w:val="00C32C51"/>
    <w:rsid w:val="00C32CFF"/>
    <w:rsid w:val="00C32E34"/>
    <w:rsid w:val="00C32E95"/>
    <w:rsid w:val="00C33258"/>
    <w:rsid w:val="00C33488"/>
    <w:rsid w:val="00C3357B"/>
    <w:rsid w:val="00C34008"/>
    <w:rsid w:val="00C34621"/>
    <w:rsid w:val="00C34990"/>
    <w:rsid w:val="00C34BC6"/>
    <w:rsid w:val="00C34D3A"/>
    <w:rsid w:val="00C34DDC"/>
    <w:rsid w:val="00C34E2D"/>
    <w:rsid w:val="00C35D77"/>
    <w:rsid w:val="00C361C6"/>
    <w:rsid w:val="00C365C7"/>
    <w:rsid w:val="00C36609"/>
    <w:rsid w:val="00C36AC2"/>
    <w:rsid w:val="00C37336"/>
    <w:rsid w:val="00C37874"/>
    <w:rsid w:val="00C37E8C"/>
    <w:rsid w:val="00C37F09"/>
    <w:rsid w:val="00C40182"/>
    <w:rsid w:val="00C4031E"/>
    <w:rsid w:val="00C40996"/>
    <w:rsid w:val="00C40B4F"/>
    <w:rsid w:val="00C41051"/>
    <w:rsid w:val="00C41CB5"/>
    <w:rsid w:val="00C41D42"/>
    <w:rsid w:val="00C41E2A"/>
    <w:rsid w:val="00C41F24"/>
    <w:rsid w:val="00C41F35"/>
    <w:rsid w:val="00C42201"/>
    <w:rsid w:val="00C4253D"/>
    <w:rsid w:val="00C425B8"/>
    <w:rsid w:val="00C425D4"/>
    <w:rsid w:val="00C42BE0"/>
    <w:rsid w:val="00C42E38"/>
    <w:rsid w:val="00C42E67"/>
    <w:rsid w:val="00C43138"/>
    <w:rsid w:val="00C4323F"/>
    <w:rsid w:val="00C435DB"/>
    <w:rsid w:val="00C43BC9"/>
    <w:rsid w:val="00C44684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89F"/>
    <w:rsid w:val="00C47A25"/>
    <w:rsid w:val="00C47C07"/>
    <w:rsid w:val="00C500CB"/>
    <w:rsid w:val="00C51199"/>
    <w:rsid w:val="00C51578"/>
    <w:rsid w:val="00C517C2"/>
    <w:rsid w:val="00C5184D"/>
    <w:rsid w:val="00C518B7"/>
    <w:rsid w:val="00C51BE2"/>
    <w:rsid w:val="00C5246C"/>
    <w:rsid w:val="00C529FE"/>
    <w:rsid w:val="00C52D0E"/>
    <w:rsid w:val="00C52D3B"/>
    <w:rsid w:val="00C52D6A"/>
    <w:rsid w:val="00C52E5B"/>
    <w:rsid w:val="00C52F71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84"/>
    <w:rsid w:val="00C54AD4"/>
    <w:rsid w:val="00C54B32"/>
    <w:rsid w:val="00C54F30"/>
    <w:rsid w:val="00C551C8"/>
    <w:rsid w:val="00C551FC"/>
    <w:rsid w:val="00C552AB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6E4A"/>
    <w:rsid w:val="00C57337"/>
    <w:rsid w:val="00C57453"/>
    <w:rsid w:val="00C57A4D"/>
    <w:rsid w:val="00C57A90"/>
    <w:rsid w:val="00C57BF6"/>
    <w:rsid w:val="00C57BF9"/>
    <w:rsid w:val="00C57E43"/>
    <w:rsid w:val="00C60270"/>
    <w:rsid w:val="00C603E1"/>
    <w:rsid w:val="00C60511"/>
    <w:rsid w:val="00C60830"/>
    <w:rsid w:val="00C60C28"/>
    <w:rsid w:val="00C614A2"/>
    <w:rsid w:val="00C6184F"/>
    <w:rsid w:val="00C618A1"/>
    <w:rsid w:val="00C61B84"/>
    <w:rsid w:val="00C61F81"/>
    <w:rsid w:val="00C620DF"/>
    <w:rsid w:val="00C625B8"/>
    <w:rsid w:val="00C629F7"/>
    <w:rsid w:val="00C63146"/>
    <w:rsid w:val="00C633E0"/>
    <w:rsid w:val="00C634DA"/>
    <w:rsid w:val="00C634E9"/>
    <w:rsid w:val="00C63B76"/>
    <w:rsid w:val="00C63FD0"/>
    <w:rsid w:val="00C64328"/>
    <w:rsid w:val="00C643C9"/>
    <w:rsid w:val="00C648E7"/>
    <w:rsid w:val="00C648EB"/>
    <w:rsid w:val="00C64900"/>
    <w:rsid w:val="00C64C87"/>
    <w:rsid w:val="00C64CC7"/>
    <w:rsid w:val="00C64DFA"/>
    <w:rsid w:val="00C64F26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2B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939"/>
    <w:rsid w:val="00C73DCC"/>
    <w:rsid w:val="00C73F52"/>
    <w:rsid w:val="00C7424D"/>
    <w:rsid w:val="00C74905"/>
    <w:rsid w:val="00C749E6"/>
    <w:rsid w:val="00C74D8D"/>
    <w:rsid w:val="00C75410"/>
    <w:rsid w:val="00C7581A"/>
    <w:rsid w:val="00C75C94"/>
    <w:rsid w:val="00C75FF4"/>
    <w:rsid w:val="00C7617A"/>
    <w:rsid w:val="00C76507"/>
    <w:rsid w:val="00C766E7"/>
    <w:rsid w:val="00C7696A"/>
    <w:rsid w:val="00C76D78"/>
    <w:rsid w:val="00C76F65"/>
    <w:rsid w:val="00C771FE"/>
    <w:rsid w:val="00C77238"/>
    <w:rsid w:val="00C776DD"/>
    <w:rsid w:val="00C778A6"/>
    <w:rsid w:val="00C77C04"/>
    <w:rsid w:val="00C800CE"/>
    <w:rsid w:val="00C801AF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19C"/>
    <w:rsid w:val="00C853B5"/>
    <w:rsid w:val="00C85745"/>
    <w:rsid w:val="00C85B18"/>
    <w:rsid w:val="00C85EDF"/>
    <w:rsid w:val="00C85F1D"/>
    <w:rsid w:val="00C860C3"/>
    <w:rsid w:val="00C86851"/>
    <w:rsid w:val="00C8694A"/>
    <w:rsid w:val="00C8737C"/>
    <w:rsid w:val="00C87532"/>
    <w:rsid w:val="00C8785D"/>
    <w:rsid w:val="00C87881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D6C"/>
    <w:rsid w:val="00C92DF5"/>
    <w:rsid w:val="00C92F57"/>
    <w:rsid w:val="00C92FFD"/>
    <w:rsid w:val="00C9308A"/>
    <w:rsid w:val="00C9311C"/>
    <w:rsid w:val="00C934B2"/>
    <w:rsid w:val="00C93DA1"/>
    <w:rsid w:val="00C94645"/>
    <w:rsid w:val="00C9543D"/>
    <w:rsid w:val="00C954E8"/>
    <w:rsid w:val="00C9570A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1E0A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BE5"/>
    <w:rsid w:val="00CA4FB4"/>
    <w:rsid w:val="00CA516E"/>
    <w:rsid w:val="00CA55B5"/>
    <w:rsid w:val="00CA56AF"/>
    <w:rsid w:val="00CA56C7"/>
    <w:rsid w:val="00CA56F1"/>
    <w:rsid w:val="00CA5A57"/>
    <w:rsid w:val="00CA660F"/>
    <w:rsid w:val="00CA6F98"/>
    <w:rsid w:val="00CA7123"/>
    <w:rsid w:val="00CA7369"/>
    <w:rsid w:val="00CA7511"/>
    <w:rsid w:val="00CA7527"/>
    <w:rsid w:val="00CA768A"/>
    <w:rsid w:val="00CA76B1"/>
    <w:rsid w:val="00CA7AFC"/>
    <w:rsid w:val="00CA7B2B"/>
    <w:rsid w:val="00CA7D4B"/>
    <w:rsid w:val="00CA7EBA"/>
    <w:rsid w:val="00CA7F5B"/>
    <w:rsid w:val="00CB01A8"/>
    <w:rsid w:val="00CB037C"/>
    <w:rsid w:val="00CB0390"/>
    <w:rsid w:val="00CB03CA"/>
    <w:rsid w:val="00CB0C1F"/>
    <w:rsid w:val="00CB0D76"/>
    <w:rsid w:val="00CB0DCC"/>
    <w:rsid w:val="00CB0FF7"/>
    <w:rsid w:val="00CB1E5C"/>
    <w:rsid w:val="00CB2096"/>
    <w:rsid w:val="00CB21EC"/>
    <w:rsid w:val="00CB2653"/>
    <w:rsid w:val="00CB2D55"/>
    <w:rsid w:val="00CB2F32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5EF5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592"/>
    <w:rsid w:val="00CC463D"/>
    <w:rsid w:val="00CC4AB9"/>
    <w:rsid w:val="00CC4C06"/>
    <w:rsid w:val="00CC4D42"/>
    <w:rsid w:val="00CC4D5D"/>
    <w:rsid w:val="00CC509E"/>
    <w:rsid w:val="00CC5407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4FF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55B1"/>
    <w:rsid w:val="00CD5D36"/>
    <w:rsid w:val="00CD6252"/>
    <w:rsid w:val="00CD627A"/>
    <w:rsid w:val="00CD6567"/>
    <w:rsid w:val="00CD67C7"/>
    <w:rsid w:val="00CD69CF"/>
    <w:rsid w:val="00CD6DC0"/>
    <w:rsid w:val="00CD7068"/>
    <w:rsid w:val="00CD74F7"/>
    <w:rsid w:val="00CD7812"/>
    <w:rsid w:val="00CD79E1"/>
    <w:rsid w:val="00CD7BAD"/>
    <w:rsid w:val="00CE00D6"/>
    <w:rsid w:val="00CE0164"/>
    <w:rsid w:val="00CE0389"/>
    <w:rsid w:val="00CE0A9E"/>
    <w:rsid w:val="00CE0C34"/>
    <w:rsid w:val="00CE0C9F"/>
    <w:rsid w:val="00CE10C6"/>
    <w:rsid w:val="00CE112E"/>
    <w:rsid w:val="00CE12C6"/>
    <w:rsid w:val="00CE1920"/>
    <w:rsid w:val="00CE1974"/>
    <w:rsid w:val="00CE1C7A"/>
    <w:rsid w:val="00CE2699"/>
    <w:rsid w:val="00CE2AED"/>
    <w:rsid w:val="00CE2B7C"/>
    <w:rsid w:val="00CE2CF9"/>
    <w:rsid w:val="00CE33C6"/>
    <w:rsid w:val="00CE348A"/>
    <w:rsid w:val="00CE3567"/>
    <w:rsid w:val="00CE3984"/>
    <w:rsid w:val="00CE3CA5"/>
    <w:rsid w:val="00CE3DE5"/>
    <w:rsid w:val="00CE403D"/>
    <w:rsid w:val="00CE47FD"/>
    <w:rsid w:val="00CE4A2B"/>
    <w:rsid w:val="00CE4A88"/>
    <w:rsid w:val="00CE4ABD"/>
    <w:rsid w:val="00CE4C3F"/>
    <w:rsid w:val="00CE4DE7"/>
    <w:rsid w:val="00CE569D"/>
    <w:rsid w:val="00CE65B0"/>
    <w:rsid w:val="00CE67E8"/>
    <w:rsid w:val="00CE725F"/>
    <w:rsid w:val="00CE7428"/>
    <w:rsid w:val="00CE7595"/>
    <w:rsid w:val="00CE760C"/>
    <w:rsid w:val="00CE76A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951"/>
    <w:rsid w:val="00CF1E02"/>
    <w:rsid w:val="00CF20CA"/>
    <w:rsid w:val="00CF20DC"/>
    <w:rsid w:val="00CF261C"/>
    <w:rsid w:val="00CF266B"/>
    <w:rsid w:val="00CF2863"/>
    <w:rsid w:val="00CF2981"/>
    <w:rsid w:val="00CF2A87"/>
    <w:rsid w:val="00CF2C82"/>
    <w:rsid w:val="00CF2C8D"/>
    <w:rsid w:val="00CF3217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B11"/>
    <w:rsid w:val="00CF5CA7"/>
    <w:rsid w:val="00CF5F80"/>
    <w:rsid w:val="00CF6472"/>
    <w:rsid w:val="00CF6474"/>
    <w:rsid w:val="00CF681D"/>
    <w:rsid w:val="00CF6870"/>
    <w:rsid w:val="00CF73FB"/>
    <w:rsid w:val="00CF7551"/>
    <w:rsid w:val="00CF79A9"/>
    <w:rsid w:val="00D00266"/>
    <w:rsid w:val="00D003DC"/>
    <w:rsid w:val="00D005F8"/>
    <w:rsid w:val="00D00F8B"/>
    <w:rsid w:val="00D00FB6"/>
    <w:rsid w:val="00D0101F"/>
    <w:rsid w:val="00D0123F"/>
    <w:rsid w:val="00D0133C"/>
    <w:rsid w:val="00D018AE"/>
    <w:rsid w:val="00D01AE2"/>
    <w:rsid w:val="00D01FBE"/>
    <w:rsid w:val="00D01FF4"/>
    <w:rsid w:val="00D0242E"/>
    <w:rsid w:val="00D02AFD"/>
    <w:rsid w:val="00D02B4B"/>
    <w:rsid w:val="00D02F85"/>
    <w:rsid w:val="00D030CE"/>
    <w:rsid w:val="00D0370E"/>
    <w:rsid w:val="00D037CD"/>
    <w:rsid w:val="00D037D7"/>
    <w:rsid w:val="00D03C3A"/>
    <w:rsid w:val="00D03D3E"/>
    <w:rsid w:val="00D0401D"/>
    <w:rsid w:val="00D04043"/>
    <w:rsid w:val="00D04222"/>
    <w:rsid w:val="00D04450"/>
    <w:rsid w:val="00D04639"/>
    <w:rsid w:val="00D04AB0"/>
    <w:rsid w:val="00D04B4A"/>
    <w:rsid w:val="00D04BA3"/>
    <w:rsid w:val="00D05680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807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CBD"/>
    <w:rsid w:val="00D12F92"/>
    <w:rsid w:val="00D13831"/>
    <w:rsid w:val="00D13CFC"/>
    <w:rsid w:val="00D1401F"/>
    <w:rsid w:val="00D143FF"/>
    <w:rsid w:val="00D14788"/>
    <w:rsid w:val="00D1478F"/>
    <w:rsid w:val="00D14945"/>
    <w:rsid w:val="00D14A42"/>
    <w:rsid w:val="00D14EBE"/>
    <w:rsid w:val="00D1572D"/>
    <w:rsid w:val="00D1577D"/>
    <w:rsid w:val="00D159E5"/>
    <w:rsid w:val="00D15B96"/>
    <w:rsid w:val="00D162AF"/>
    <w:rsid w:val="00D1645F"/>
    <w:rsid w:val="00D167D9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2E17"/>
    <w:rsid w:val="00D230E0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8C0"/>
    <w:rsid w:val="00D259F5"/>
    <w:rsid w:val="00D25CC4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473"/>
    <w:rsid w:val="00D27A0C"/>
    <w:rsid w:val="00D3020B"/>
    <w:rsid w:val="00D302E9"/>
    <w:rsid w:val="00D30BDE"/>
    <w:rsid w:val="00D31078"/>
    <w:rsid w:val="00D31116"/>
    <w:rsid w:val="00D31564"/>
    <w:rsid w:val="00D31793"/>
    <w:rsid w:val="00D317F6"/>
    <w:rsid w:val="00D31BD4"/>
    <w:rsid w:val="00D32134"/>
    <w:rsid w:val="00D321FD"/>
    <w:rsid w:val="00D32625"/>
    <w:rsid w:val="00D329B3"/>
    <w:rsid w:val="00D32C6E"/>
    <w:rsid w:val="00D3331E"/>
    <w:rsid w:val="00D33346"/>
    <w:rsid w:val="00D333CA"/>
    <w:rsid w:val="00D33615"/>
    <w:rsid w:val="00D33EA7"/>
    <w:rsid w:val="00D33F45"/>
    <w:rsid w:val="00D33FCB"/>
    <w:rsid w:val="00D340D3"/>
    <w:rsid w:val="00D3448E"/>
    <w:rsid w:val="00D34637"/>
    <w:rsid w:val="00D346F6"/>
    <w:rsid w:val="00D34E8B"/>
    <w:rsid w:val="00D35DAC"/>
    <w:rsid w:val="00D36019"/>
    <w:rsid w:val="00D3623F"/>
    <w:rsid w:val="00D36295"/>
    <w:rsid w:val="00D36439"/>
    <w:rsid w:val="00D36CD0"/>
    <w:rsid w:val="00D37CAC"/>
    <w:rsid w:val="00D400F3"/>
    <w:rsid w:val="00D4023F"/>
    <w:rsid w:val="00D403FE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3588"/>
    <w:rsid w:val="00D44319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2E"/>
    <w:rsid w:val="00D46769"/>
    <w:rsid w:val="00D467A6"/>
    <w:rsid w:val="00D46959"/>
    <w:rsid w:val="00D46AD9"/>
    <w:rsid w:val="00D46B19"/>
    <w:rsid w:val="00D46E19"/>
    <w:rsid w:val="00D47186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34"/>
    <w:rsid w:val="00D543E1"/>
    <w:rsid w:val="00D5453D"/>
    <w:rsid w:val="00D55387"/>
    <w:rsid w:val="00D55946"/>
    <w:rsid w:val="00D559FB"/>
    <w:rsid w:val="00D5604D"/>
    <w:rsid w:val="00D5616F"/>
    <w:rsid w:val="00D561CB"/>
    <w:rsid w:val="00D5620C"/>
    <w:rsid w:val="00D56371"/>
    <w:rsid w:val="00D563D7"/>
    <w:rsid w:val="00D5676A"/>
    <w:rsid w:val="00D5692F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D78"/>
    <w:rsid w:val="00D62EA5"/>
    <w:rsid w:val="00D6380E"/>
    <w:rsid w:val="00D6385E"/>
    <w:rsid w:val="00D639E2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3F"/>
    <w:rsid w:val="00D66F8D"/>
    <w:rsid w:val="00D6707B"/>
    <w:rsid w:val="00D671E4"/>
    <w:rsid w:val="00D6768F"/>
    <w:rsid w:val="00D676C6"/>
    <w:rsid w:val="00D6770C"/>
    <w:rsid w:val="00D7030F"/>
    <w:rsid w:val="00D7051A"/>
    <w:rsid w:val="00D70789"/>
    <w:rsid w:val="00D70C63"/>
    <w:rsid w:val="00D70D07"/>
    <w:rsid w:val="00D71184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4C8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1DC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1EB"/>
    <w:rsid w:val="00D8572F"/>
    <w:rsid w:val="00D85CA4"/>
    <w:rsid w:val="00D85CAE"/>
    <w:rsid w:val="00D85D3B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CE8"/>
    <w:rsid w:val="00D87DAC"/>
    <w:rsid w:val="00D87FE3"/>
    <w:rsid w:val="00D90055"/>
    <w:rsid w:val="00D9006C"/>
    <w:rsid w:val="00D90ECA"/>
    <w:rsid w:val="00D91BAE"/>
    <w:rsid w:val="00D9220A"/>
    <w:rsid w:val="00D925F2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6DB3"/>
    <w:rsid w:val="00D96F34"/>
    <w:rsid w:val="00D97257"/>
    <w:rsid w:val="00D97512"/>
    <w:rsid w:val="00D9783E"/>
    <w:rsid w:val="00D97A62"/>
    <w:rsid w:val="00D97A69"/>
    <w:rsid w:val="00D97C42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2EE"/>
    <w:rsid w:val="00DA338A"/>
    <w:rsid w:val="00DA33DA"/>
    <w:rsid w:val="00DA390F"/>
    <w:rsid w:val="00DA45E4"/>
    <w:rsid w:val="00DA48C1"/>
    <w:rsid w:val="00DA4B0E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905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ED5"/>
    <w:rsid w:val="00DB0FF6"/>
    <w:rsid w:val="00DB114E"/>
    <w:rsid w:val="00DB1378"/>
    <w:rsid w:val="00DB1551"/>
    <w:rsid w:val="00DB1D9F"/>
    <w:rsid w:val="00DB24FD"/>
    <w:rsid w:val="00DB294F"/>
    <w:rsid w:val="00DB2B17"/>
    <w:rsid w:val="00DB2E03"/>
    <w:rsid w:val="00DB2EE1"/>
    <w:rsid w:val="00DB2F27"/>
    <w:rsid w:val="00DB368D"/>
    <w:rsid w:val="00DB3786"/>
    <w:rsid w:val="00DB37AB"/>
    <w:rsid w:val="00DB3814"/>
    <w:rsid w:val="00DB407D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6E1C"/>
    <w:rsid w:val="00DB7108"/>
    <w:rsid w:val="00DB7429"/>
    <w:rsid w:val="00DB7593"/>
    <w:rsid w:val="00DB77DC"/>
    <w:rsid w:val="00DB7886"/>
    <w:rsid w:val="00DB7947"/>
    <w:rsid w:val="00DB79CD"/>
    <w:rsid w:val="00DB7A2E"/>
    <w:rsid w:val="00DB7B58"/>
    <w:rsid w:val="00DB7D5D"/>
    <w:rsid w:val="00DB7D9C"/>
    <w:rsid w:val="00DC0178"/>
    <w:rsid w:val="00DC037C"/>
    <w:rsid w:val="00DC153E"/>
    <w:rsid w:val="00DC1557"/>
    <w:rsid w:val="00DC1673"/>
    <w:rsid w:val="00DC1692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389A"/>
    <w:rsid w:val="00DC423C"/>
    <w:rsid w:val="00DC42D2"/>
    <w:rsid w:val="00DC4415"/>
    <w:rsid w:val="00DC4505"/>
    <w:rsid w:val="00DC46CA"/>
    <w:rsid w:val="00DC5147"/>
    <w:rsid w:val="00DC5970"/>
    <w:rsid w:val="00DC5BBA"/>
    <w:rsid w:val="00DC61CE"/>
    <w:rsid w:val="00DC6303"/>
    <w:rsid w:val="00DC639D"/>
    <w:rsid w:val="00DC654B"/>
    <w:rsid w:val="00DC757F"/>
    <w:rsid w:val="00DD06D0"/>
    <w:rsid w:val="00DD0C3E"/>
    <w:rsid w:val="00DD0D78"/>
    <w:rsid w:val="00DD0F61"/>
    <w:rsid w:val="00DD11C0"/>
    <w:rsid w:val="00DD1B74"/>
    <w:rsid w:val="00DD1F31"/>
    <w:rsid w:val="00DD233F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810"/>
    <w:rsid w:val="00DD7A1F"/>
    <w:rsid w:val="00DE012A"/>
    <w:rsid w:val="00DE028C"/>
    <w:rsid w:val="00DE02B7"/>
    <w:rsid w:val="00DE02FD"/>
    <w:rsid w:val="00DE0358"/>
    <w:rsid w:val="00DE047A"/>
    <w:rsid w:val="00DE057D"/>
    <w:rsid w:val="00DE0878"/>
    <w:rsid w:val="00DE0A9E"/>
    <w:rsid w:val="00DE140B"/>
    <w:rsid w:val="00DE1544"/>
    <w:rsid w:val="00DE1AC1"/>
    <w:rsid w:val="00DE1AC9"/>
    <w:rsid w:val="00DE1FDE"/>
    <w:rsid w:val="00DE2734"/>
    <w:rsid w:val="00DE2B2D"/>
    <w:rsid w:val="00DE2B48"/>
    <w:rsid w:val="00DE3440"/>
    <w:rsid w:val="00DE3CB4"/>
    <w:rsid w:val="00DE3EE8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6845"/>
    <w:rsid w:val="00DE7485"/>
    <w:rsid w:val="00DE7685"/>
    <w:rsid w:val="00DE782B"/>
    <w:rsid w:val="00DE7AB7"/>
    <w:rsid w:val="00DE7ADB"/>
    <w:rsid w:val="00DF01E2"/>
    <w:rsid w:val="00DF0254"/>
    <w:rsid w:val="00DF0668"/>
    <w:rsid w:val="00DF0780"/>
    <w:rsid w:val="00DF0A26"/>
    <w:rsid w:val="00DF0BC0"/>
    <w:rsid w:val="00DF0EF9"/>
    <w:rsid w:val="00DF1623"/>
    <w:rsid w:val="00DF18CE"/>
    <w:rsid w:val="00DF1AA3"/>
    <w:rsid w:val="00DF26D7"/>
    <w:rsid w:val="00DF2775"/>
    <w:rsid w:val="00DF2A72"/>
    <w:rsid w:val="00DF2C3D"/>
    <w:rsid w:val="00DF2D58"/>
    <w:rsid w:val="00DF3207"/>
    <w:rsid w:val="00DF33BD"/>
    <w:rsid w:val="00DF33EF"/>
    <w:rsid w:val="00DF37F3"/>
    <w:rsid w:val="00DF3C9E"/>
    <w:rsid w:val="00DF432D"/>
    <w:rsid w:val="00DF452E"/>
    <w:rsid w:val="00DF48E1"/>
    <w:rsid w:val="00DF4A9E"/>
    <w:rsid w:val="00DF4E0A"/>
    <w:rsid w:val="00DF53A2"/>
    <w:rsid w:val="00DF57DB"/>
    <w:rsid w:val="00DF5E91"/>
    <w:rsid w:val="00DF5ECB"/>
    <w:rsid w:val="00DF5FF2"/>
    <w:rsid w:val="00DF611C"/>
    <w:rsid w:val="00DF63B9"/>
    <w:rsid w:val="00DF7450"/>
    <w:rsid w:val="00DF7546"/>
    <w:rsid w:val="00DF75F1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0D4"/>
    <w:rsid w:val="00E031F3"/>
    <w:rsid w:val="00E03BE5"/>
    <w:rsid w:val="00E03E62"/>
    <w:rsid w:val="00E03E97"/>
    <w:rsid w:val="00E04916"/>
    <w:rsid w:val="00E04CF6"/>
    <w:rsid w:val="00E05482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41"/>
    <w:rsid w:val="00E06ABD"/>
    <w:rsid w:val="00E06FEC"/>
    <w:rsid w:val="00E073E9"/>
    <w:rsid w:val="00E074A0"/>
    <w:rsid w:val="00E07578"/>
    <w:rsid w:val="00E07EC2"/>
    <w:rsid w:val="00E100A6"/>
    <w:rsid w:val="00E102FF"/>
    <w:rsid w:val="00E1038C"/>
    <w:rsid w:val="00E10D75"/>
    <w:rsid w:val="00E113F7"/>
    <w:rsid w:val="00E11745"/>
    <w:rsid w:val="00E117F3"/>
    <w:rsid w:val="00E11954"/>
    <w:rsid w:val="00E11FD6"/>
    <w:rsid w:val="00E12259"/>
    <w:rsid w:val="00E123BD"/>
    <w:rsid w:val="00E12ED8"/>
    <w:rsid w:val="00E12FD2"/>
    <w:rsid w:val="00E13423"/>
    <w:rsid w:val="00E1361C"/>
    <w:rsid w:val="00E13893"/>
    <w:rsid w:val="00E141DE"/>
    <w:rsid w:val="00E145CF"/>
    <w:rsid w:val="00E14951"/>
    <w:rsid w:val="00E1497E"/>
    <w:rsid w:val="00E1499B"/>
    <w:rsid w:val="00E154DF"/>
    <w:rsid w:val="00E15651"/>
    <w:rsid w:val="00E15DB8"/>
    <w:rsid w:val="00E16214"/>
    <w:rsid w:val="00E166F6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1C3"/>
    <w:rsid w:val="00E219DE"/>
    <w:rsid w:val="00E21F33"/>
    <w:rsid w:val="00E222E5"/>
    <w:rsid w:val="00E22AE2"/>
    <w:rsid w:val="00E22EB3"/>
    <w:rsid w:val="00E2347F"/>
    <w:rsid w:val="00E23514"/>
    <w:rsid w:val="00E236E6"/>
    <w:rsid w:val="00E23BB7"/>
    <w:rsid w:val="00E2467A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1DF"/>
    <w:rsid w:val="00E3241A"/>
    <w:rsid w:val="00E3265B"/>
    <w:rsid w:val="00E32EBC"/>
    <w:rsid w:val="00E3317C"/>
    <w:rsid w:val="00E33397"/>
    <w:rsid w:val="00E33608"/>
    <w:rsid w:val="00E33BEC"/>
    <w:rsid w:val="00E33D71"/>
    <w:rsid w:val="00E33F21"/>
    <w:rsid w:val="00E340F7"/>
    <w:rsid w:val="00E341D2"/>
    <w:rsid w:val="00E344E6"/>
    <w:rsid w:val="00E34795"/>
    <w:rsid w:val="00E34BCE"/>
    <w:rsid w:val="00E34F18"/>
    <w:rsid w:val="00E34F82"/>
    <w:rsid w:val="00E35086"/>
    <w:rsid w:val="00E350BA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CBB"/>
    <w:rsid w:val="00E41DB3"/>
    <w:rsid w:val="00E41F0B"/>
    <w:rsid w:val="00E4234B"/>
    <w:rsid w:val="00E42431"/>
    <w:rsid w:val="00E4250F"/>
    <w:rsid w:val="00E42794"/>
    <w:rsid w:val="00E429BA"/>
    <w:rsid w:val="00E42CCA"/>
    <w:rsid w:val="00E42FE8"/>
    <w:rsid w:val="00E43088"/>
    <w:rsid w:val="00E430B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0F"/>
    <w:rsid w:val="00E45444"/>
    <w:rsid w:val="00E45674"/>
    <w:rsid w:val="00E4575B"/>
    <w:rsid w:val="00E45BFD"/>
    <w:rsid w:val="00E45D73"/>
    <w:rsid w:val="00E45DD1"/>
    <w:rsid w:val="00E45DF6"/>
    <w:rsid w:val="00E4611B"/>
    <w:rsid w:val="00E461DF"/>
    <w:rsid w:val="00E46306"/>
    <w:rsid w:val="00E46A39"/>
    <w:rsid w:val="00E46C0B"/>
    <w:rsid w:val="00E46DC5"/>
    <w:rsid w:val="00E470F1"/>
    <w:rsid w:val="00E472C8"/>
    <w:rsid w:val="00E473F2"/>
    <w:rsid w:val="00E474B3"/>
    <w:rsid w:val="00E47673"/>
    <w:rsid w:val="00E478E7"/>
    <w:rsid w:val="00E47D91"/>
    <w:rsid w:val="00E47E8B"/>
    <w:rsid w:val="00E47FC6"/>
    <w:rsid w:val="00E50362"/>
    <w:rsid w:val="00E50E57"/>
    <w:rsid w:val="00E510B0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290"/>
    <w:rsid w:val="00E5343F"/>
    <w:rsid w:val="00E53442"/>
    <w:rsid w:val="00E5352E"/>
    <w:rsid w:val="00E541AD"/>
    <w:rsid w:val="00E54657"/>
    <w:rsid w:val="00E54D2E"/>
    <w:rsid w:val="00E54E12"/>
    <w:rsid w:val="00E54EC7"/>
    <w:rsid w:val="00E551EE"/>
    <w:rsid w:val="00E55222"/>
    <w:rsid w:val="00E55C5F"/>
    <w:rsid w:val="00E5652C"/>
    <w:rsid w:val="00E56921"/>
    <w:rsid w:val="00E5720C"/>
    <w:rsid w:val="00E573C3"/>
    <w:rsid w:val="00E57552"/>
    <w:rsid w:val="00E5755B"/>
    <w:rsid w:val="00E57997"/>
    <w:rsid w:val="00E57F79"/>
    <w:rsid w:val="00E604BC"/>
    <w:rsid w:val="00E60777"/>
    <w:rsid w:val="00E607D4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55E"/>
    <w:rsid w:val="00E675B6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3FF3"/>
    <w:rsid w:val="00E74413"/>
    <w:rsid w:val="00E745DC"/>
    <w:rsid w:val="00E74969"/>
    <w:rsid w:val="00E74C70"/>
    <w:rsid w:val="00E74DD5"/>
    <w:rsid w:val="00E74FC3"/>
    <w:rsid w:val="00E750A4"/>
    <w:rsid w:val="00E75109"/>
    <w:rsid w:val="00E7511A"/>
    <w:rsid w:val="00E75202"/>
    <w:rsid w:val="00E75352"/>
    <w:rsid w:val="00E75C82"/>
    <w:rsid w:val="00E75F4E"/>
    <w:rsid w:val="00E7602F"/>
    <w:rsid w:val="00E7604C"/>
    <w:rsid w:val="00E76629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6FF4"/>
    <w:rsid w:val="00E87908"/>
    <w:rsid w:val="00E87AD2"/>
    <w:rsid w:val="00E87D12"/>
    <w:rsid w:val="00E87DC5"/>
    <w:rsid w:val="00E900F0"/>
    <w:rsid w:val="00E9024B"/>
    <w:rsid w:val="00E905B7"/>
    <w:rsid w:val="00E90654"/>
    <w:rsid w:val="00E90840"/>
    <w:rsid w:val="00E9084D"/>
    <w:rsid w:val="00E90888"/>
    <w:rsid w:val="00E90EC8"/>
    <w:rsid w:val="00E910AE"/>
    <w:rsid w:val="00E91651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4F44"/>
    <w:rsid w:val="00E95160"/>
    <w:rsid w:val="00E951E0"/>
    <w:rsid w:val="00E95380"/>
    <w:rsid w:val="00E95A64"/>
    <w:rsid w:val="00E95A9C"/>
    <w:rsid w:val="00E961B4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CB3"/>
    <w:rsid w:val="00E97D29"/>
    <w:rsid w:val="00EA0102"/>
    <w:rsid w:val="00EA07EB"/>
    <w:rsid w:val="00EA081F"/>
    <w:rsid w:val="00EA0AC4"/>
    <w:rsid w:val="00EA0B4C"/>
    <w:rsid w:val="00EA0B51"/>
    <w:rsid w:val="00EA0DB3"/>
    <w:rsid w:val="00EA10B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307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703"/>
    <w:rsid w:val="00EB5B67"/>
    <w:rsid w:val="00EB5CEA"/>
    <w:rsid w:val="00EB5D68"/>
    <w:rsid w:val="00EB606C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5CD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80D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007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29A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3E1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B99"/>
    <w:rsid w:val="00EE2F05"/>
    <w:rsid w:val="00EE33AB"/>
    <w:rsid w:val="00EE3476"/>
    <w:rsid w:val="00EE36F5"/>
    <w:rsid w:val="00EE37D6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5AE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AF8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54D1"/>
    <w:rsid w:val="00EF6209"/>
    <w:rsid w:val="00EF66FF"/>
    <w:rsid w:val="00EF6718"/>
    <w:rsid w:val="00EF67DF"/>
    <w:rsid w:val="00EF67E6"/>
    <w:rsid w:val="00EF685D"/>
    <w:rsid w:val="00EF6D14"/>
    <w:rsid w:val="00EF7135"/>
    <w:rsid w:val="00EF72DE"/>
    <w:rsid w:val="00EF7317"/>
    <w:rsid w:val="00EF7526"/>
    <w:rsid w:val="00EF7934"/>
    <w:rsid w:val="00EF7B4F"/>
    <w:rsid w:val="00F0000A"/>
    <w:rsid w:val="00F00383"/>
    <w:rsid w:val="00F006C9"/>
    <w:rsid w:val="00F00767"/>
    <w:rsid w:val="00F008AC"/>
    <w:rsid w:val="00F00B77"/>
    <w:rsid w:val="00F0129F"/>
    <w:rsid w:val="00F016B5"/>
    <w:rsid w:val="00F01847"/>
    <w:rsid w:val="00F018E2"/>
    <w:rsid w:val="00F01B17"/>
    <w:rsid w:val="00F01CA0"/>
    <w:rsid w:val="00F021CC"/>
    <w:rsid w:val="00F026B5"/>
    <w:rsid w:val="00F02914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91F"/>
    <w:rsid w:val="00F05AE0"/>
    <w:rsid w:val="00F05B0E"/>
    <w:rsid w:val="00F06067"/>
    <w:rsid w:val="00F064FA"/>
    <w:rsid w:val="00F067AB"/>
    <w:rsid w:val="00F067E2"/>
    <w:rsid w:val="00F0680B"/>
    <w:rsid w:val="00F06952"/>
    <w:rsid w:val="00F073C6"/>
    <w:rsid w:val="00F074ED"/>
    <w:rsid w:val="00F074F0"/>
    <w:rsid w:val="00F077BE"/>
    <w:rsid w:val="00F07976"/>
    <w:rsid w:val="00F07990"/>
    <w:rsid w:val="00F07B9F"/>
    <w:rsid w:val="00F07FA9"/>
    <w:rsid w:val="00F101E2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0CB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388"/>
    <w:rsid w:val="00F1648C"/>
    <w:rsid w:val="00F16705"/>
    <w:rsid w:val="00F16979"/>
    <w:rsid w:val="00F17033"/>
    <w:rsid w:val="00F173CB"/>
    <w:rsid w:val="00F173ED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4EE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3E3E"/>
    <w:rsid w:val="00F24051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325"/>
    <w:rsid w:val="00F31C1C"/>
    <w:rsid w:val="00F31C73"/>
    <w:rsid w:val="00F32090"/>
    <w:rsid w:val="00F32227"/>
    <w:rsid w:val="00F32583"/>
    <w:rsid w:val="00F3264B"/>
    <w:rsid w:val="00F32EE1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9C4"/>
    <w:rsid w:val="00F36ACB"/>
    <w:rsid w:val="00F36C27"/>
    <w:rsid w:val="00F36CF1"/>
    <w:rsid w:val="00F36EBC"/>
    <w:rsid w:val="00F378FD"/>
    <w:rsid w:val="00F37CE9"/>
    <w:rsid w:val="00F37F1A"/>
    <w:rsid w:val="00F40301"/>
    <w:rsid w:val="00F40510"/>
    <w:rsid w:val="00F40BFF"/>
    <w:rsid w:val="00F40FB2"/>
    <w:rsid w:val="00F41053"/>
    <w:rsid w:val="00F410D9"/>
    <w:rsid w:val="00F411D9"/>
    <w:rsid w:val="00F418A2"/>
    <w:rsid w:val="00F41C59"/>
    <w:rsid w:val="00F42023"/>
    <w:rsid w:val="00F42085"/>
    <w:rsid w:val="00F4230A"/>
    <w:rsid w:val="00F4279E"/>
    <w:rsid w:val="00F42F56"/>
    <w:rsid w:val="00F43A19"/>
    <w:rsid w:val="00F43C95"/>
    <w:rsid w:val="00F43D1D"/>
    <w:rsid w:val="00F43FB7"/>
    <w:rsid w:val="00F4462A"/>
    <w:rsid w:val="00F448CA"/>
    <w:rsid w:val="00F448ED"/>
    <w:rsid w:val="00F4496E"/>
    <w:rsid w:val="00F44A1B"/>
    <w:rsid w:val="00F44A7E"/>
    <w:rsid w:val="00F44D78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0F3F"/>
    <w:rsid w:val="00F51041"/>
    <w:rsid w:val="00F511CB"/>
    <w:rsid w:val="00F5128A"/>
    <w:rsid w:val="00F518DF"/>
    <w:rsid w:val="00F51960"/>
    <w:rsid w:val="00F51A3F"/>
    <w:rsid w:val="00F52166"/>
    <w:rsid w:val="00F52D9A"/>
    <w:rsid w:val="00F5312C"/>
    <w:rsid w:val="00F5363C"/>
    <w:rsid w:val="00F53BFA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327"/>
    <w:rsid w:val="00F5678F"/>
    <w:rsid w:val="00F571F0"/>
    <w:rsid w:val="00F57712"/>
    <w:rsid w:val="00F57986"/>
    <w:rsid w:val="00F57E03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BD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248"/>
    <w:rsid w:val="00F64387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676DD"/>
    <w:rsid w:val="00F6779C"/>
    <w:rsid w:val="00F701A4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2C94"/>
    <w:rsid w:val="00F7317D"/>
    <w:rsid w:val="00F731D4"/>
    <w:rsid w:val="00F73631"/>
    <w:rsid w:val="00F739D1"/>
    <w:rsid w:val="00F73E48"/>
    <w:rsid w:val="00F743B9"/>
    <w:rsid w:val="00F7445A"/>
    <w:rsid w:val="00F74582"/>
    <w:rsid w:val="00F74885"/>
    <w:rsid w:val="00F748E5"/>
    <w:rsid w:val="00F7495B"/>
    <w:rsid w:val="00F74B27"/>
    <w:rsid w:val="00F74F78"/>
    <w:rsid w:val="00F7515F"/>
    <w:rsid w:val="00F75621"/>
    <w:rsid w:val="00F756DE"/>
    <w:rsid w:val="00F7591F"/>
    <w:rsid w:val="00F759E0"/>
    <w:rsid w:val="00F75E6A"/>
    <w:rsid w:val="00F760DA"/>
    <w:rsid w:val="00F76115"/>
    <w:rsid w:val="00F764C4"/>
    <w:rsid w:val="00F7650A"/>
    <w:rsid w:val="00F768EB"/>
    <w:rsid w:val="00F7696D"/>
    <w:rsid w:val="00F76C7D"/>
    <w:rsid w:val="00F772DF"/>
    <w:rsid w:val="00F77328"/>
    <w:rsid w:val="00F77550"/>
    <w:rsid w:val="00F77F67"/>
    <w:rsid w:val="00F800E4"/>
    <w:rsid w:val="00F8045A"/>
    <w:rsid w:val="00F80709"/>
    <w:rsid w:val="00F80953"/>
    <w:rsid w:val="00F80973"/>
    <w:rsid w:val="00F80CE6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463"/>
    <w:rsid w:val="00F846CF"/>
    <w:rsid w:val="00F8490C"/>
    <w:rsid w:val="00F84C1D"/>
    <w:rsid w:val="00F84DB1"/>
    <w:rsid w:val="00F85265"/>
    <w:rsid w:val="00F85330"/>
    <w:rsid w:val="00F853C9"/>
    <w:rsid w:val="00F85747"/>
    <w:rsid w:val="00F85A2E"/>
    <w:rsid w:val="00F863C7"/>
    <w:rsid w:val="00F863E4"/>
    <w:rsid w:val="00F867F4"/>
    <w:rsid w:val="00F87286"/>
    <w:rsid w:val="00F87670"/>
    <w:rsid w:val="00F8785F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4DB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2DB"/>
    <w:rsid w:val="00F953AA"/>
    <w:rsid w:val="00F95476"/>
    <w:rsid w:val="00F95588"/>
    <w:rsid w:val="00F95953"/>
    <w:rsid w:val="00F95C50"/>
    <w:rsid w:val="00F95D4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27B"/>
    <w:rsid w:val="00FA15B3"/>
    <w:rsid w:val="00FA1844"/>
    <w:rsid w:val="00FA188F"/>
    <w:rsid w:val="00FA1A92"/>
    <w:rsid w:val="00FA210C"/>
    <w:rsid w:val="00FA24AB"/>
    <w:rsid w:val="00FA3171"/>
    <w:rsid w:val="00FA352D"/>
    <w:rsid w:val="00FA39BE"/>
    <w:rsid w:val="00FA41D2"/>
    <w:rsid w:val="00FA4275"/>
    <w:rsid w:val="00FA4646"/>
    <w:rsid w:val="00FA4C48"/>
    <w:rsid w:val="00FA4D0B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83D"/>
    <w:rsid w:val="00FA7923"/>
    <w:rsid w:val="00FA7D8C"/>
    <w:rsid w:val="00FA7F0B"/>
    <w:rsid w:val="00FA7FDE"/>
    <w:rsid w:val="00FB0125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B85"/>
    <w:rsid w:val="00FB1CA2"/>
    <w:rsid w:val="00FB1D11"/>
    <w:rsid w:val="00FB1DB6"/>
    <w:rsid w:val="00FB1DC3"/>
    <w:rsid w:val="00FB1ECC"/>
    <w:rsid w:val="00FB2278"/>
    <w:rsid w:val="00FB2297"/>
    <w:rsid w:val="00FB2308"/>
    <w:rsid w:val="00FB2494"/>
    <w:rsid w:val="00FB285B"/>
    <w:rsid w:val="00FB28BA"/>
    <w:rsid w:val="00FB2AC3"/>
    <w:rsid w:val="00FB3289"/>
    <w:rsid w:val="00FB3435"/>
    <w:rsid w:val="00FB346C"/>
    <w:rsid w:val="00FB35B2"/>
    <w:rsid w:val="00FB361C"/>
    <w:rsid w:val="00FB384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89"/>
    <w:rsid w:val="00FB589D"/>
    <w:rsid w:val="00FB59D2"/>
    <w:rsid w:val="00FB5B09"/>
    <w:rsid w:val="00FB5E93"/>
    <w:rsid w:val="00FB62ED"/>
    <w:rsid w:val="00FB64D5"/>
    <w:rsid w:val="00FB64FE"/>
    <w:rsid w:val="00FB68FC"/>
    <w:rsid w:val="00FB6BAB"/>
    <w:rsid w:val="00FC0015"/>
    <w:rsid w:val="00FC008D"/>
    <w:rsid w:val="00FC0330"/>
    <w:rsid w:val="00FC0C18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731"/>
    <w:rsid w:val="00FC47F9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1E12"/>
    <w:rsid w:val="00FD2235"/>
    <w:rsid w:val="00FD2528"/>
    <w:rsid w:val="00FD2855"/>
    <w:rsid w:val="00FD29A6"/>
    <w:rsid w:val="00FD2F55"/>
    <w:rsid w:val="00FD314A"/>
    <w:rsid w:val="00FD321C"/>
    <w:rsid w:val="00FD399B"/>
    <w:rsid w:val="00FD3B8A"/>
    <w:rsid w:val="00FD3E42"/>
    <w:rsid w:val="00FD3E56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1E78"/>
    <w:rsid w:val="00FE22C8"/>
    <w:rsid w:val="00FE2642"/>
    <w:rsid w:val="00FE2906"/>
    <w:rsid w:val="00FE2BAA"/>
    <w:rsid w:val="00FE30CF"/>
    <w:rsid w:val="00FE3724"/>
    <w:rsid w:val="00FE3854"/>
    <w:rsid w:val="00FE3A4A"/>
    <w:rsid w:val="00FE3B3E"/>
    <w:rsid w:val="00FE3ED8"/>
    <w:rsid w:val="00FE3F93"/>
    <w:rsid w:val="00FE44B9"/>
    <w:rsid w:val="00FE486E"/>
    <w:rsid w:val="00FE4C51"/>
    <w:rsid w:val="00FE4CC3"/>
    <w:rsid w:val="00FE4DEF"/>
    <w:rsid w:val="00FE5141"/>
    <w:rsid w:val="00FE56AA"/>
    <w:rsid w:val="00FE572E"/>
    <w:rsid w:val="00FE575D"/>
    <w:rsid w:val="00FE5B72"/>
    <w:rsid w:val="00FE5B8F"/>
    <w:rsid w:val="00FE5CCA"/>
    <w:rsid w:val="00FE6691"/>
    <w:rsid w:val="00FE6741"/>
    <w:rsid w:val="00FE6B26"/>
    <w:rsid w:val="00FE72DC"/>
    <w:rsid w:val="00FE7F6F"/>
    <w:rsid w:val="00FF00CA"/>
    <w:rsid w:val="00FF05B3"/>
    <w:rsid w:val="00FF0E93"/>
    <w:rsid w:val="00FF1275"/>
    <w:rsid w:val="00FF14D9"/>
    <w:rsid w:val="00FF174B"/>
    <w:rsid w:val="00FF17C6"/>
    <w:rsid w:val="00FF19AD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101"/>
    <w:rsid w:val="00FF4687"/>
    <w:rsid w:val="00FF49FA"/>
    <w:rsid w:val="00FF4E3C"/>
    <w:rsid w:val="00FF4EDE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BAA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41D3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B2C91-3E95-4154-9788-9B4C346CC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1503</TotalTime>
  <Pages>26</Pages>
  <Words>5174</Words>
  <Characters>29493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478</cp:revision>
  <cp:lastPrinted>2024-04-19T11:40:00Z</cp:lastPrinted>
  <dcterms:created xsi:type="dcterms:W3CDTF">2023-09-13T08:50:00Z</dcterms:created>
  <dcterms:modified xsi:type="dcterms:W3CDTF">2024-07-30T08:41:00Z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