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39B2C42A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043973" w:rsidRPr="0004397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7802C77B" w14:textId="150C0D09" w:rsidR="006F04B3" w:rsidRPr="0077481E" w:rsidRDefault="00C915F7" w:rsidP="007E670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B50B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50B6B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B50B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5C0D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6175A2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5E99FB8F" w14:textId="77777777" w:rsidR="00B626F4" w:rsidRDefault="00B626F4">
      <w:pPr>
        <w:sectPr w:rsidR="00B626F4" w:rsidSect="00BF68A9">
          <w:headerReference w:type="first" r:id="rId10"/>
          <w:footerReference w:type="firs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AFE6B48" w14:textId="412179B1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44C6F83B" w14:textId="112FA896" w:rsidR="004D79F5" w:rsidRDefault="005C0D6D" w:rsidP="00023A23">
      <w:pPr>
        <w:pStyle w:val="CM2"/>
        <w:spacing w:before="240" w:after="120" w:line="400" w:lineRule="exact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B548D7" w:rsidRPr="00B548D7">
        <w:rPr>
          <w:rFonts w:ascii="Angsana New" w:hAnsi="Angsana New" w:cs="Angsana New"/>
          <w:sz w:val="32"/>
          <w:szCs w:val="32"/>
          <w:cs/>
        </w:rPr>
        <w:t xml:space="preserve">ข้อมูลทางการเงินรวมของบริษัท </w:t>
      </w:r>
      <w:r w:rsidR="00A82235" w:rsidRPr="00A82235">
        <w:rPr>
          <w:rFonts w:ascii="Angsana New" w:hAnsi="Angsana New" w:cs="Angsana New"/>
          <w:sz w:val="32"/>
          <w:szCs w:val="32"/>
          <w:cs/>
        </w:rPr>
        <w:t>ริช สปอร์ต</w:t>
      </w:r>
      <w:r w:rsidR="00A822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548D7" w:rsidRPr="00B548D7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(กลุ่มบริษัท) </w:t>
      </w:r>
      <w:r w:rsidR="0068478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548D7" w:rsidRPr="00B548D7">
        <w:rPr>
          <w:rFonts w:ascii="Angsana New" w:hAnsi="Angsana New" w:cs="Angsana New"/>
          <w:sz w:val="32"/>
          <w:szCs w:val="32"/>
          <w:cs/>
        </w:rPr>
        <w:t xml:space="preserve">ซึ่งประกอบไปด้วยงบฐานะการเงินรวม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50B6B">
        <w:rPr>
          <w:rFonts w:ascii="Angsana New" w:hAnsi="Angsana New" w:cs="Angsana New"/>
          <w:sz w:val="32"/>
          <w:szCs w:val="32"/>
        </w:rPr>
        <w:t xml:space="preserve">30 </w:t>
      </w:r>
      <w:r w:rsidR="00B50B6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</w:t>
      </w:r>
      <w:r w:rsidR="006175A2">
        <w:rPr>
          <w:rFonts w:ascii="Angsana New" w:hAnsi="Angsana New" w:cs="Angsana New"/>
          <w:sz w:val="32"/>
          <w:szCs w:val="32"/>
        </w:rPr>
        <w:t>2567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74159A" w:rsidRPr="005C0D6D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8478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74159A" w:rsidRPr="005C0D6D">
        <w:rPr>
          <w:rFonts w:ascii="Angsana New" w:hAnsi="Angsana New" w:cs="Angsana New"/>
          <w:sz w:val="32"/>
          <w:szCs w:val="32"/>
          <w:cs/>
        </w:rPr>
        <w:t>สามเดือน</w:t>
      </w:r>
      <w:r w:rsidR="0074159A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4159A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74159A"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="0074159A">
        <w:rPr>
          <w:rFonts w:ascii="Angsana New" w:hAnsi="Angsana New" w:cs="Angsana New" w:hint="cs"/>
          <w:sz w:val="32"/>
          <w:szCs w:val="32"/>
          <w:cs/>
        </w:rPr>
        <w:t>และ</w:t>
      </w:r>
      <w:r w:rsidRPr="005C0D6D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>ผู้ถือหุ้นรวม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7C38F2" w:rsidRPr="005C0D6D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C38F2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="007C38F2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7C38F2"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D79F5" w:rsidRPr="004D79F5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ริช สปอร์ต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444BCD" w14:textId="77777777" w:rsidR="00C915F7" w:rsidRPr="007047CA" w:rsidRDefault="00C915F7" w:rsidP="00023A23">
      <w:pPr>
        <w:pStyle w:val="Default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259F41C" w:rsidR="00C915F7" w:rsidRPr="007047CA" w:rsidRDefault="0017660D" w:rsidP="00023A23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 xml:space="preserve">2410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A37983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2B74ADD" w14:textId="77777777" w:rsidR="00C915F7" w:rsidRPr="007047CA" w:rsidRDefault="00C915F7" w:rsidP="00023A23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CBFB1D0" w14:textId="448727C2" w:rsidR="00272832" w:rsidRDefault="006574F9" w:rsidP="00023A23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99D689E" w14:textId="77777777" w:rsidR="005D1D42" w:rsidRPr="009F12A7" w:rsidRDefault="005D1D42" w:rsidP="00023A23">
      <w:pPr>
        <w:tabs>
          <w:tab w:val="center" w:pos="5760"/>
        </w:tabs>
        <w:spacing w:before="14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ศุภเศรษฐนนท์</w:t>
      </w:r>
    </w:p>
    <w:p w14:paraId="36C34FB0" w14:textId="77777777" w:rsidR="005D1D42" w:rsidRPr="009F12A7" w:rsidRDefault="005D1D42" w:rsidP="00023A23">
      <w:pPr>
        <w:tabs>
          <w:tab w:val="center" w:pos="5760"/>
        </w:tabs>
        <w:spacing w:after="12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7DD4E80D" w14:textId="77777777" w:rsidR="005D1D42" w:rsidRDefault="005D1D42" w:rsidP="005D1D42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958AACE" w14:textId="5595FD65" w:rsidR="005D1D42" w:rsidRPr="008669FF" w:rsidRDefault="005D1D42" w:rsidP="00023A23">
      <w:pPr>
        <w:spacing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6574F9">
        <w:rPr>
          <w:rFonts w:ascii="Angsana New" w:hAnsi="Angsana New"/>
          <w:sz w:val="32"/>
          <w:szCs w:val="32"/>
        </w:rPr>
        <w:t>13</w:t>
      </w:r>
      <w:r w:rsidR="00212D6F">
        <w:rPr>
          <w:rFonts w:ascii="Angsana New" w:hAnsi="Angsana New"/>
          <w:sz w:val="32"/>
          <w:szCs w:val="32"/>
        </w:rPr>
        <w:t xml:space="preserve"> </w:t>
      </w:r>
      <w:r w:rsidR="00212D6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175A2">
        <w:rPr>
          <w:rFonts w:ascii="Angsana New" w:hAnsi="Angsana New"/>
          <w:sz w:val="32"/>
          <w:szCs w:val="32"/>
        </w:rPr>
        <w:t>2567</w:t>
      </w:r>
    </w:p>
    <w:sectPr w:rsidR="005D1D42" w:rsidRPr="008669FF" w:rsidSect="005D1D42">
      <w:headerReference w:type="first" r:id="rId12"/>
      <w:footerReference w:type="first" r:id="rId13"/>
      <w:pgSz w:w="11909" w:h="16834" w:code="9"/>
      <w:pgMar w:top="2880" w:right="1080" w:bottom="288" w:left="1296" w:header="706" w:footer="475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36A99" w14:textId="77777777" w:rsidR="00764791" w:rsidRDefault="00764791" w:rsidP="0077481E">
      <w:r>
        <w:separator/>
      </w:r>
    </w:p>
  </w:endnote>
  <w:endnote w:type="continuationSeparator" w:id="0">
    <w:p w14:paraId="4FAF3612" w14:textId="77777777" w:rsidR="00764791" w:rsidRDefault="0076479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7D0D2" w14:textId="3EF4A707" w:rsidR="00E228FF" w:rsidRPr="00E228FF" w:rsidRDefault="00E228FF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C29A571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8808A" w14:textId="77777777" w:rsidR="00764791" w:rsidRDefault="00764791" w:rsidP="0077481E">
      <w:r>
        <w:separator/>
      </w:r>
    </w:p>
  </w:footnote>
  <w:footnote w:type="continuationSeparator" w:id="0">
    <w:p w14:paraId="1881EC4D" w14:textId="77777777" w:rsidR="00764791" w:rsidRDefault="0076479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CA1BA" w14:textId="77777777" w:rsidR="00140AAC" w:rsidRDefault="00140AAC" w:rsidP="0077481E">
    <w:pPr>
      <w:pStyle w:val="Header"/>
      <w:spacing w:before="240"/>
    </w:pPr>
  </w:p>
  <w:p w14:paraId="45452B3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39324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3A23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3973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402F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1A95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660D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2ED2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2D6F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0EB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D47"/>
    <w:rsid w:val="00493F31"/>
    <w:rsid w:val="00494A32"/>
    <w:rsid w:val="00494F1F"/>
    <w:rsid w:val="00495037"/>
    <w:rsid w:val="00496BC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9F5"/>
    <w:rsid w:val="004D7E31"/>
    <w:rsid w:val="004E01F4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36E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CE0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1D42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5A2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4F9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478B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59A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791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5B31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8F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710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7137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434B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37983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35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0B6B"/>
    <w:rsid w:val="00B51DBC"/>
    <w:rsid w:val="00B51F0B"/>
    <w:rsid w:val="00B523D1"/>
    <w:rsid w:val="00B548D7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A9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3EA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8FF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D36B8A774EAC148A0721903A4F24FC9" ma:contentTypeVersion="14" ma:contentTypeDescription="สร้างเอกสารใหม่" ma:contentTypeScope="" ma:versionID="7fff8b10cf42822d2ca987d3ad6f0d74">
  <xsd:schema xmlns:xsd="http://www.w3.org/2001/XMLSchema" xmlns:xs="http://www.w3.org/2001/XMLSchema" xmlns:p="http://schemas.microsoft.com/office/2006/metadata/properties" xmlns:ns2="e0774383-94f5-4582-a4df-85cca7c917b9" targetNamespace="http://schemas.microsoft.com/office/2006/metadata/properties" ma:root="true" ma:fieldsID="c01d9c8f19fae89a9afd924a2de24f26" ns2:_="">
    <xsd:import namespace="e0774383-94f5-4582-a4df-85cca7c917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737EA7-DCE6-4A5C-8302-C6C2E7F6CA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D9B389-209D-4E07-B4AD-AB8E1E09E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4FEAA-9D87-4672-BDC4-9DA6BFE26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10</TotalTime>
  <Pages>2</Pages>
  <Words>394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Pattama Vanprasitporn</cp:lastModifiedBy>
  <cp:revision>17</cp:revision>
  <cp:lastPrinted>2023-07-25T09:13:00Z</cp:lastPrinted>
  <dcterms:created xsi:type="dcterms:W3CDTF">2023-07-14T14:38:00Z</dcterms:created>
  <dcterms:modified xsi:type="dcterms:W3CDTF">2024-07-31T11:02:00Z</dcterms:modified>
</cp:coreProperties>
</file>