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126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B612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B61268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12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B61268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B6126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B75D37" w:rsidRPr="00EA592D" w14:paraId="579CBC21" w14:textId="77777777" w:rsidTr="00D37403">
        <w:tc>
          <w:tcPr>
            <w:tcW w:w="1368" w:type="dxa"/>
          </w:tcPr>
          <w:p w14:paraId="14A1631C" w14:textId="00564EE6" w:rsidR="00B75D37" w:rsidRPr="000F0B2B" w:rsidRDefault="00B75D37" w:rsidP="00B75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E63D947" w14:textId="77777777" w:rsidR="00B75D37" w:rsidRPr="00EA592D" w:rsidRDefault="00B75D37" w:rsidP="00B75D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9343CC" w14:textId="0A1D8E12" w:rsidR="00B75D37" w:rsidRPr="00B61268" w:rsidRDefault="00B75D37" w:rsidP="00B75D37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br w:type="page"/>
      </w:r>
      <w:r w:rsidRPr="00B61268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B61268">
        <w:rPr>
          <w:rFonts w:asciiTheme="majorBidi" w:hAnsiTheme="majorBidi" w:hint="cs"/>
          <w:sz w:val="30"/>
          <w:szCs w:val="30"/>
          <w:cs/>
        </w:rPr>
        <w:t>เ</w:t>
      </w:r>
      <w:r w:rsidRPr="00B61268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4AC384D4" w:rsidR="006D5263" w:rsidRPr="00B61268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B61268">
        <w:rPr>
          <w:rFonts w:asciiTheme="majorBidi" w:hAnsiTheme="majorBidi" w:cstheme="majorBidi"/>
          <w:sz w:val="30"/>
          <w:szCs w:val="30"/>
          <w:cs/>
        </w:rPr>
        <w:br/>
      </w:r>
      <w:r w:rsidR="00B72641" w:rsidRPr="00B72641">
        <w:rPr>
          <w:rFonts w:asciiTheme="majorBidi" w:hAnsiTheme="majorBidi" w:cstheme="majorBidi"/>
          <w:sz w:val="30"/>
          <w:szCs w:val="30"/>
        </w:rPr>
        <w:t>8</w:t>
      </w:r>
      <w:r w:rsidR="008B371D" w:rsidRPr="00B72641">
        <w:rPr>
          <w:rFonts w:asciiTheme="majorBidi" w:hAnsiTheme="majorBidi" w:cstheme="majorBidi"/>
          <w:sz w:val="30"/>
          <w:szCs w:val="30"/>
        </w:rPr>
        <w:t xml:space="preserve"> </w:t>
      </w:r>
      <w:r w:rsidR="00B75D37" w:rsidRPr="00B7264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B72641">
        <w:rPr>
          <w:rFonts w:asciiTheme="majorBidi" w:hAnsiTheme="majorBidi" w:cstheme="majorBidi"/>
          <w:sz w:val="30"/>
          <w:szCs w:val="30"/>
        </w:rPr>
        <w:t xml:space="preserve"> 256</w:t>
      </w:r>
      <w:r w:rsidR="002821E6" w:rsidRPr="00B72641">
        <w:rPr>
          <w:rFonts w:asciiTheme="majorBidi" w:hAnsiTheme="majorBidi" w:cstheme="majorBidi"/>
          <w:sz w:val="30"/>
          <w:szCs w:val="30"/>
        </w:rPr>
        <w:t>7</w:t>
      </w:r>
    </w:p>
    <w:p w14:paraId="2AFC966B" w14:textId="77777777" w:rsidR="006D5263" w:rsidRPr="00B61268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2356D2" w14:textId="77777777" w:rsidR="006D5263" w:rsidRPr="00B61268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61268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5870A01A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B61268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="00FD05BA">
        <w:rPr>
          <w:rFonts w:asciiTheme="majorBidi" w:hAnsiTheme="majorBidi" w:cstheme="majorBidi"/>
          <w:sz w:val="30"/>
          <w:szCs w:val="30"/>
        </w:rPr>
        <w:br/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="00FD05BA">
        <w:rPr>
          <w:rFonts w:asciiTheme="majorBidi" w:hAnsiTheme="majorBidi" w:cstheme="majorBidi"/>
          <w:sz w:val="30"/>
          <w:szCs w:val="30"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61268">
        <w:rPr>
          <w:rFonts w:asciiTheme="majorBidi" w:hAnsiTheme="majorBidi" w:cstheme="majorBidi"/>
          <w:sz w:val="30"/>
          <w:szCs w:val="30"/>
          <w:cs/>
        </w:rPr>
        <w:t>ทุน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(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ล้านหน่วย มูลค่าหน่วยละ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B61268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B61268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B61268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B61268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B61268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00"/>
        <w:gridCol w:w="1620"/>
        <w:gridCol w:w="1674"/>
      </w:tblGrid>
      <w:tr w:rsidR="006D5263" w14:paraId="4899D3BD" w14:textId="77777777" w:rsidTr="00016C8C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94" w:type="dxa"/>
            <w:gridSpan w:val="2"/>
          </w:tcPr>
          <w:p w14:paraId="0D170EA7" w14:textId="77777777" w:rsidR="006D5263" w:rsidRPr="00B61268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016C8C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4993E0E" w14:textId="77777777" w:rsidR="006D5263" w:rsidRPr="00B61268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EE819F" w14:textId="2F1F367A" w:rsidR="006D5263" w:rsidRPr="00C37489" w:rsidRDefault="00B75D37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6D5263" w:rsidRPr="00C37489">
              <w:rPr>
                <w:rFonts w:asciiTheme="majorBidi" w:hAnsiTheme="majorBidi"/>
                <w:sz w:val="30"/>
                <w:szCs w:val="30"/>
              </w:rPr>
              <w:t>256</w:t>
            </w:r>
            <w:r w:rsidR="00223676" w:rsidRPr="00C37489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674" w:type="dxa"/>
          </w:tcPr>
          <w:p w14:paraId="79EF5EC4" w14:textId="002E84BB" w:rsidR="006D5263" w:rsidRPr="00B61268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7489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37489">
              <w:rPr>
                <w:rFonts w:asciiTheme="majorBidi" w:hAnsiTheme="majorBidi"/>
                <w:sz w:val="30"/>
                <w:szCs w:val="30"/>
              </w:rPr>
              <w:t>256</w:t>
            </w:r>
            <w:r w:rsidR="00223676" w:rsidRPr="00C37489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6D5263" w14:paraId="3658BE80" w14:textId="77777777" w:rsidTr="00016C8C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A58F52" w14:textId="77777777" w:rsidR="006D5263" w:rsidRPr="00B61268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</w:tcPr>
          <w:p w14:paraId="78783366" w14:textId="77777777" w:rsidR="006D5263" w:rsidRPr="00B61268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016C8C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20" w:type="dxa"/>
          </w:tcPr>
          <w:p w14:paraId="77922088" w14:textId="3C272E78" w:rsidR="006D5263" w:rsidRDefault="004D4987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016C8C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016C8C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20" w:type="dxa"/>
          </w:tcPr>
          <w:p w14:paraId="0E15934C" w14:textId="21CD5F4A" w:rsidR="006D5263" w:rsidRDefault="004D4987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B61268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6A51F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56DCFB" w14:textId="7A633D51" w:rsidR="002C20FC" w:rsidRPr="003E711F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B6126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61268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10E90">
        <w:rPr>
          <w:rFonts w:ascii="Angsana New" w:hAnsi="Angsana New"/>
          <w:spacing w:val="2"/>
          <w:sz w:val="30"/>
          <w:szCs w:val="30"/>
        </w:rPr>
        <w:t xml:space="preserve">34 </w:t>
      </w:r>
      <w:r w:rsidRPr="00010E90">
        <w:rPr>
          <w:rFonts w:ascii="Angsana New" w:hAnsi="Angsana New"/>
          <w:spacing w:val="2"/>
          <w:sz w:val="30"/>
          <w:szCs w:val="30"/>
          <w:cs/>
        </w:rPr>
        <w:t xml:space="preserve">เรื่อง </w:t>
      </w:r>
      <w:r w:rsidRPr="00010E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010E90">
        <w:rPr>
          <w:rFonts w:ascii="Angsana New" w:hAnsi="Angsana New"/>
          <w:spacing w:val="2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</w:t>
      </w:r>
      <w:r w:rsidRPr="00B61268">
        <w:rPr>
          <w:rFonts w:ascii="Angsana New" w:hAnsi="Angsana New"/>
          <w:sz w:val="30"/>
          <w:szCs w:val="30"/>
          <w:cs/>
        </w:rPr>
        <w:t>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B61268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B61268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B61268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</w:r>
      <w:r w:rsidRPr="00E63236">
        <w:rPr>
          <w:rFonts w:ascii="Angsana New" w:hAnsi="Angsana New"/>
          <w:sz w:val="30"/>
          <w:szCs w:val="30"/>
        </w:rPr>
        <w:t>31</w:t>
      </w:r>
      <w:r w:rsidRPr="00B6126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63236">
        <w:rPr>
          <w:rFonts w:ascii="Angsana New" w:hAnsi="Angsana New"/>
          <w:sz w:val="30"/>
          <w:szCs w:val="30"/>
        </w:rPr>
        <w:t>256</w:t>
      </w:r>
      <w:r w:rsidR="00223676" w:rsidRPr="00E63236">
        <w:rPr>
          <w:rFonts w:ascii="Angsana New" w:hAnsi="Angsana New"/>
          <w:sz w:val="30"/>
          <w:szCs w:val="30"/>
        </w:rPr>
        <w:t>6</w:t>
      </w:r>
    </w:p>
    <w:p w14:paraId="448F9FFD" w14:textId="77777777" w:rsidR="006D5263" w:rsidRPr="002C20F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239E1D" w14:textId="649B9C94" w:rsidR="0083383B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B61268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1FB9">
        <w:rPr>
          <w:rFonts w:asciiTheme="majorBidi" w:hAnsiTheme="majorBidi" w:cstheme="majorBidi"/>
          <w:sz w:val="30"/>
          <w:szCs w:val="30"/>
        </w:rPr>
        <w:t>31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1FB9">
        <w:rPr>
          <w:rFonts w:asciiTheme="majorBidi" w:hAnsiTheme="majorBidi" w:cstheme="majorBidi"/>
          <w:sz w:val="30"/>
          <w:szCs w:val="30"/>
        </w:rPr>
        <w:t>256</w:t>
      </w:r>
      <w:r w:rsidR="00223676" w:rsidRPr="00EB1FB9">
        <w:rPr>
          <w:rFonts w:asciiTheme="majorBidi" w:hAnsiTheme="majorBidi" w:cstheme="majorBidi"/>
          <w:sz w:val="30"/>
          <w:szCs w:val="30"/>
        </w:rPr>
        <w:t>6</w:t>
      </w:r>
    </w:p>
    <w:p w14:paraId="611EF37E" w14:textId="77777777" w:rsidR="00015C96" w:rsidRPr="009077C5" w:rsidRDefault="00015C96" w:rsidP="009077C5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AF3771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CE726B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4F18B0EB" w:rsidR="006D5263" w:rsidRPr="009077C5" w:rsidRDefault="006D5263" w:rsidP="00223676">
            <w:pPr>
              <w:pStyle w:val="acctfourfigures"/>
              <w:tabs>
                <w:tab w:val="clear" w:pos="765"/>
              </w:tabs>
              <w:spacing w:line="240" w:lineRule="atLeast"/>
              <w:ind w:left="-79" w:firstLine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3676"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9077C5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4579C2B9" w:rsidR="006D5263" w:rsidRPr="009077C5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23676" w:rsidRPr="00907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D5263" w:rsidRPr="00CE726B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B61268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6519" w:rsidRPr="00CE726B" w14:paraId="3DAB67BE" w14:textId="77777777" w:rsidTr="00352AA3">
        <w:trPr>
          <w:trHeight w:val="144"/>
        </w:trPr>
        <w:tc>
          <w:tcPr>
            <w:tcW w:w="5124" w:type="dxa"/>
          </w:tcPr>
          <w:p w14:paraId="3773EF4B" w14:textId="1986B3C1" w:rsidR="003A6519" w:rsidRPr="00B61268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2F98E319" w:rsidR="003A6519" w:rsidRPr="00B14F41" w:rsidRDefault="00077C4A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  <w:tc>
          <w:tcPr>
            <w:tcW w:w="270" w:type="dxa"/>
          </w:tcPr>
          <w:p w14:paraId="1633E6E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391FEF92" w:rsidR="003A6519" w:rsidRPr="009A0E34" w:rsidRDefault="003A6519" w:rsidP="00E328C7">
            <w:pPr>
              <w:pStyle w:val="acctfourfigures"/>
              <w:tabs>
                <w:tab w:val="clear" w:pos="765"/>
                <w:tab w:val="left" w:pos="840"/>
                <w:tab w:val="left" w:pos="893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2236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259,37</w:t>
            </w:r>
            <w:r w:rsidR="008C6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3A6519" w:rsidRPr="00CE726B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4A32B253" w:rsidR="003A6519" w:rsidRPr="00497B7D" w:rsidRDefault="00697E22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57,652</w:t>
            </w:r>
          </w:p>
        </w:tc>
        <w:tc>
          <w:tcPr>
            <w:tcW w:w="270" w:type="dxa"/>
          </w:tcPr>
          <w:p w14:paraId="49BB014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71BE508E" w:rsidR="003A6519" w:rsidRPr="009A0E34" w:rsidRDefault="003A6519" w:rsidP="003A6519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236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08,302</w:t>
            </w:r>
          </w:p>
        </w:tc>
      </w:tr>
      <w:tr w:rsidR="003A6519" w:rsidRPr="00CE726B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="00AF4557" w:rsidRPr="00B6126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="00AF4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AF4557" w:rsidRPr="00B6126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20A37E10" w:rsidR="003A6519" w:rsidRPr="00663C64" w:rsidRDefault="00663C64" w:rsidP="007D16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97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043A5C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362946E6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6885C501" w:rsidR="003A6519" w:rsidRPr="00CE726B" w:rsidRDefault="009A3493" w:rsidP="009A34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514C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="003A6519"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3A6519"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3A6519"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4A1937E6" w:rsidR="003A6519" w:rsidRPr="00497B7D" w:rsidRDefault="00697E22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307,311</w:t>
            </w:r>
          </w:p>
        </w:tc>
        <w:tc>
          <w:tcPr>
            <w:tcW w:w="270" w:type="dxa"/>
          </w:tcPr>
          <w:p w14:paraId="27E7CC3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47FDBD1C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58,592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3A6519" w:rsidRPr="00B61268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7D88FF14" w:rsidR="003A6519" w:rsidRPr="00B61268" w:rsidRDefault="00C243A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</w:t>
            </w:r>
            <w:r w:rsidR="004845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DA159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6ED83816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676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6519" w:rsidRPr="00CE726B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3A6519" w:rsidRPr="00B61268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3760027A" w:rsidR="003A6519" w:rsidRPr="00497B7D" w:rsidRDefault="00C243A9" w:rsidP="003157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697E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32,511</w:t>
            </w:r>
          </w:p>
        </w:tc>
        <w:tc>
          <w:tcPr>
            <w:tcW w:w="270" w:type="dxa"/>
          </w:tcPr>
          <w:p w14:paraId="2B51A125" w14:textId="77777777" w:rsidR="003A6519" w:rsidRPr="00506277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09DA055" w:rsidR="003A6519" w:rsidRPr="009A0E34" w:rsidRDefault="00223676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(30,034)</w:t>
            </w:r>
          </w:p>
        </w:tc>
      </w:tr>
      <w:tr w:rsidR="003A6519" w:rsidRPr="00CE726B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0D994DD6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75D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B75D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61268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6126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3F362D9B" w:rsidR="003A6519" w:rsidRPr="00497B7D" w:rsidRDefault="00B45CFB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697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863,414</w:t>
            </w:r>
          </w:p>
        </w:tc>
        <w:tc>
          <w:tcPr>
            <w:tcW w:w="270" w:type="dxa"/>
          </w:tcPr>
          <w:p w14:paraId="63C53304" w14:textId="77777777" w:rsidR="003A6519" w:rsidRPr="009A0E34" w:rsidRDefault="003A6519" w:rsidP="003A65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66BF192A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2236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272,686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DBE7C2" w14:textId="19C0BCB8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B72641">
        <w:rPr>
          <w:rFonts w:ascii="Angsana New" w:hAnsi="Angsana New"/>
          <w:sz w:val="30"/>
          <w:szCs w:val="30"/>
          <w:cs/>
        </w:rPr>
        <w:t>มูลค่ายุติธรรมของเงินลงทุน</w:t>
      </w:r>
      <w:r w:rsidRPr="00B61268">
        <w:rPr>
          <w:rFonts w:ascii="Angsana New" w:hAnsi="Angsana New"/>
          <w:sz w:val="30"/>
          <w:szCs w:val="30"/>
          <w:cs/>
        </w:rPr>
        <w:t>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B61268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B61268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74CB8187" w:rsidR="00AD0CAC" w:rsidRPr="00634584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2C427E">
        <w:rPr>
          <w:rFonts w:ascii="Angsana New" w:hAnsi="Angsana New" w:hint="cs"/>
          <w:sz w:val="30"/>
          <w:szCs w:val="30"/>
        </w:rPr>
        <w:t xml:space="preserve">1. </w:t>
      </w:r>
      <w:r w:rsidRPr="002C427E">
        <w:rPr>
          <w:rFonts w:ascii="Angsana New" w:hAnsi="Angsana New" w:hint="cs"/>
          <w:sz w:val="30"/>
          <w:szCs w:val="30"/>
          <w:cs/>
        </w:rPr>
        <w:t>โครงการโรงแรมดุสิตธานี ลากูน่า ภูเก็ต มีราคาประเมิน</w:t>
      </w:r>
      <w:r w:rsidRPr="00634584">
        <w:rPr>
          <w:rFonts w:ascii="Angsana New" w:hAnsi="Angsana New" w:hint="cs"/>
          <w:sz w:val="30"/>
          <w:szCs w:val="30"/>
          <w:cs/>
        </w:rPr>
        <w:t>รวมเท่ากับ</w:t>
      </w:r>
      <w:r w:rsidR="004D4987">
        <w:rPr>
          <w:rFonts w:ascii="Angsana New" w:hAnsi="Angsana New"/>
          <w:sz w:val="30"/>
          <w:szCs w:val="30"/>
        </w:rPr>
        <w:t xml:space="preserve"> </w:t>
      </w:r>
      <w:r w:rsidR="004D4987" w:rsidRPr="004D4987">
        <w:rPr>
          <w:rFonts w:ascii="Angsana New" w:hAnsi="Angsana New"/>
          <w:sz w:val="30"/>
          <w:szCs w:val="30"/>
        </w:rPr>
        <w:t>3,257.00</w:t>
      </w:r>
      <w:r w:rsidR="004D4987" w:rsidRPr="004D4987">
        <w:rPr>
          <w:rFonts w:asciiTheme="majorBidi" w:hAnsiTheme="majorBidi" w:cstheme="majorBidi"/>
          <w:sz w:val="30"/>
          <w:szCs w:val="30"/>
        </w:rPr>
        <w:t xml:space="preserve"> </w:t>
      </w:r>
      <w:r w:rsidRPr="00634584">
        <w:rPr>
          <w:rFonts w:ascii="Angsana New" w:hAnsi="Angsana New" w:hint="cs"/>
          <w:sz w:val="30"/>
          <w:szCs w:val="30"/>
          <w:cs/>
        </w:rPr>
        <w:t>ล้าน</w:t>
      </w:r>
      <w:r w:rsidRPr="002C427E">
        <w:rPr>
          <w:rFonts w:ascii="Angsana New" w:hAnsi="Angsana New" w:hint="cs"/>
          <w:sz w:val="30"/>
          <w:szCs w:val="30"/>
          <w:cs/>
        </w:rPr>
        <w:t>บาท ตามรายงานการประเมิน</w:t>
      </w:r>
      <w:r w:rsidRPr="0063458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D4987" w:rsidRPr="004D4987">
        <w:rPr>
          <w:rFonts w:ascii="Angsana New" w:hAnsi="Angsana New"/>
          <w:sz w:val="30"/>
          <w:szCs w:val="30"/>
        </w:rPr>
        <w:t xml:space="preserve">3 </w:t>
      </w:r>
      <w:r w:rsidR="004D4987" w:rsidRPr="004D4987">
        <w:rPr>
          <w:rFonts w:ascii="Angsana New" w:hAnsi="Angsana New"/>
          <w:sz w:val="30"/>
          <w:szCs w:val="30"/>
          <w:cs/>
        </w:rPr>
        <w:t xml:space="preserve">เมษายน </w:t>
      </w:r>
      <w:r w:rsidR="004D4987" w:rsidRPr="004D4987">
        <w:rPr>
          <w:rFonts w:ascii="Angsana New" w:hAnsi="Angsana New"/>
          <w:sz w:val="30"/>
          <w:szCs w:val="30"/>
        </w:rPr>
        <w:t>2567</w:t>
      </w:r>
      <w:r w:rsidRPr="00634584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4D4987">
        <w:rPr>
          <w:rFonts w:ascii="Angsana New" w:hAnsi="Angsana New" w:hint="cs"/>
          <w:sz w:val="30"/>
          <w:szCs w:val="30"/>
          <w:cs/>
        </w:rPr>
        <w:t>กำไร</w:t>
      </w:r>
      <w:r w:rsidRPr="00634584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634584" w:rsidRPr="00634584">
        <w:rPr>
          <w:rFonts w:ascii="Angsana New" w:hAnsi="Angsana New"/>
          <w:sz w:val="30"/>
          <w:szCs w:val="30"/>
        </w:rPr>
        <w:t>210.57</w:t>
      </w:r>
      <w:r w:rsidRPr="00634584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7681E770" w:rsidR="00AD0CAC" w:rsidRPr="00B61268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634584">
        <w:rPr>
          <w:rFonts w:ascii="Angsana New" w:hAnsi="Angsana New" w:hint="cs"/>
          <w:sz w:val="30"/>
          <w:szCs w:val="30"/>
        </w:rPr>
        <w:t xml:space="preserve">2. </w:t>
      </w:r>
      <w:r w:rsidRPr="00634584">
        <w:rPr>
          <w:rFonts w:ascii="Angsana New" w:hAnsi="Angsana New" w:hint="cs"/>
          <w:sz w:val="30"/>
          <w:szCs w:val="30"/>
          <w:cs/>
        </w:rPr>
        <w:t>โครงการโรมแรมดุสิตธานี หัวหิน มีราคาประเมินรวมเท่ากับ</w:t>
      </w:r>
      <w:r w:rsidR="004D4987">
        <w:rPr>
          <w:rFonts w:ascii="Angsana New" w:hAnsi="Angsana New"/>
          <w:sz w:val="30"/>
          <w:szCs w:val="30"/>
        </w:rPr>
        <w:t xml:space="preserve"> 1,282.00</w:t>
      </w:r>
      <w:r w:rsidRPr="00634584">
        <w:rPr>
          <w:rFonts w:ascii="Angsana New" w:hAnsi="Angsana New" w:hint="cs"/>
          <w:sz w:val="30"/>
          <w:szCs w:val="30"/>
        </w:rPr>
        <w:t xml:space="preserve"> </w:t>
      </w:r>
      <w:r w:rsidRPr="00634584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D12496" w:rsidRPr="00634584">
        <w:rPr>
          <w:rFonts w:ascii="Angsana New" w:hAnsi="Angsana New" w:hint="cs"/>
          <w:sz w:val="30"/>
          <w:szCs w:val="30"/>
          <w:cs/>
        </w:rPr>
        <w:t>3</w:t>
      </w:r>
      <w:r w:rsidR="004D498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D12496" w:rsidRPr="00634584">
        <w:rPr>
          <w:rFonts w:ascii="Angsana New" w:hAnsi="Angsana New" w:hint="cs"/>
          <w:sz w:val="30"/>
          <w:szCs w:val="30"/>
          <w:cs/>
        </w:rPr>
        <w:t xml:space="preserve"> 2567</w:t>
      </w:r>
      <w:r w:rsidRPr="00634584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4D4987">
        <w:rPr>
          <w:rFonts w:ascii="Angsana New" w:hAnsi="Angsana New" w:hint="cs"/>
          <w:sz w:val="30"/>
          <w:szCs w:val="30"/>
          <w:cs/>
        </w:rPr>
        <w:t>กำไร</w:t>
      </w:r>
      <w:r w:rsidRPr="00634584">
        <w:rPr>
          <w:rFonts w:ascii="Angsana New" w:hAnsi="Angsana New" w:hint="cs"/>
          <w:sz w:val="30"/>
          <w:szCs w:val="30"/>
          <w:cs/>
        </w:rPr>
        <w:t>จากการเปลี่ยนแปลงในมูลค่ายุติธรรมจำนวน</w:t>
      </w:r>
      <w:r w:rsidR="004D4987">
        <w:rPr>
          <w:rFonts w:ascii="Angsana New" w:hAnsi="Angsana New"/>
          <w:sz w:val="30"/>
          <w:szCs w:val="30"/>
        </w:rPr>
        <w:t xml:space="preserve"> 95.89</w:t>
      </w:r>
      <w:r w:rsidRPr="0063458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40952" w:rsidRPr="00634584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634584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634584">
        <w:rPr>
          <w:rFonts w:ascii="Angsana New" w:hAnsi="Angsana New"/>
          <w:sz w:val="30"/>
          <w:szCs w:val="30"/>
        </w:rPr>
        <w:t xml:space="preserve"> </w:t>
      </w:r>
      <w:r w:rsidR="001E478C" w:rsidRPr="00634584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634584">
        <w:rPr>
          <w:rFonts w:ascii="Angsana New" w:hAnsi="Angsana New"/>
          <w:sz w:val="30"/>
          <w:szCs w:val="30"/>
        </w:rPr>
        <w:t>3</w:t>
      </w:r>
      <w:r w:rsidR="00077C4A" w:rsidRPr="00634584">
        <w:rPr>
          <w:rFonts w:ascii="Angsana New" w:hAnsi="Angsana New"/>
          <w:sz w:val="30"/>
          <w:szCs w:val="30"/>
        </w:rPr>
        <w:t>7</w:t>
      </w:r>
      <w:r w:rsidR="001E478C" w:rsidRPr="00634584">
        <w:rPr>
          <w:rFonts w:ascii="Angsana New" w:hAnsi="Angsana New" w:hint="cs"/>
          <w:sz w:val="30"/>
          <w:szCs w:val="30"/>
        </w:rPr>
        <w:t>.</w:t>
      </w:r>
      <w:r w:rsidR="00077C4A" w:rsidRPr="00634584">
        <w:rPr>
          <w:rFonts w:ascii="Angsana New" w:hAnsi="Angsana New"/>
          <w:sz w:val="30"/>
          <w:szCs w:val="30"/>
        </w:rPr>
        <w:t>77</w:t>
      </w:r>
      <w:r w:rsidR="001E478C" w:rsidRPr="00634584">
        <w:rPr>
          <w:rFonts w:ascii="Angsana New" w:hAnsi="Angsana New" w:hint="cs"/>
          <w:sz w:val="30"/>
          <w:szCs w:val="30"/>
        </w:rPr>
        <w:t xml:space="preserve"> </w:t>
      </w:r>
      <w:r w:rsidR="001E478C" w:rsidRPr="00634584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E334BB" w:rsidRPr="00634584">
        <w:rPr>
          <w:rFonts w:ascii="Angsana New" w:hAnsi="Angsana New"/>
          <w:sz w:val="30"/>
          <w:szCs w:val="30"/>
        </w:rPr>
        <w:t>8</w:t>
      </w:r>
      <w:r w:rsidR="001E478C" w:rsidRPr="00634584">
        <w:rPr>
          <w:rFonts w:ascii="Angsana New" w:hAnsi="Angsana New" w:hint="cs"/>
          <w:sz w:val="30"/>
          <w:szCs w:val="30"/>
        </w:rPr>
        <w:t xml:space="preserve"> </w:t>
      </w:r>
      <w:r w:rsidR="00B551CC" w:rsidRPr="00634584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634584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634584">
        <w:rPr>
          <w:rFonts w:ascii="Angsana New" w:hAnsi="Angsana New" w:hint="cs"/>
          <w:sz w:val="30"/>
          <w:szCs w:val="30"/>
        </w:rPr>
        <w:t>256</w:t>
      </w:r>
      <w:r w:rsidR="00E334BB" w:rsidRPr="00634584">
        <w:rPr>
          <w:rFonts w:ascii="Angsana New" w:hAnsi="Angsana New"/>
          <w:sz w:val="30"/>
          <w:szCs w:val="30"/>
        </w:rPr>
        <w:t>7</w:t>
      </w:r>
      <w:r w:rsidR="001E478C" w:rsidRPr="00634584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077C4A" w:rsidRPr="00634584">
        <w:rPr>
          <w:rFonts w:ascii="Angsana New" w:hAnsi="Angsana New" w:hint="cs"/>
          <w:sz w:val="30"/>
          <w:szCs w:val="30"/>
          <w:cs/>
        </w:rPr>
        <w:t>กำไร</w:t>
      </w:r>
      <w:r w:rsidR="001E478C" w:rsidRPr="00634584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B551CC" w:rsidRPr="00634584">
        <w:rPr>
          <w:rFonts w:ascii="Angsana New" w:hAnsi="Angsana New"/>
          <w:sz w:val="30"/>
          <w:szCs w:val="30"/>
        </w:rPr>
        <w:t>0</w:t>
      </w:r>
      <w:r w:rsidR="001E478C" w:rsidRPr="00634584">
        <w:rPr>
          <w:rFonts w:ascii="Angsana New" w:hAnsi="Angsana New" w:hint="cs"/>
          <w:sz w:val="30"/>
          <w:szCs w:val="30"/>
        </w:rPr>
        <w:t>.</w:t>
      </w:r>
      <w:r w:rsidR="00077C4A" w:rsidRPr="00634584">
        <w:rPr>
          <w:rFonts w:ascii="Angsana New" w:hAnsi="Angsana New" w:hint="cs"/>
          <w:sz w:val="30"/>
          <w:szCs w:val="30"/>
        </w:rPr>
        <w:t>87</w:t>
      </w:r>
      <w:r w:rsidR="001E478C" w:rsidRPr="00634584">
        <w:rPr>
          <w:rFonts w:ascii="Angsana New" w:hAnsi="Angsana New" w:hint="cs"/>
          <w:sz w:val="30"/>
          <w:szCs w:val="30"/>
        </w:rPr>
        <w:t xml:space="preserve"> </w:t>
      </w:r>
      <w:r w:rsidR="001E478C" w:rsidRPr="00634584">
        <w:rPr>
          <w:rFonts w:ascii="Angsana New" w:hAnsi="Angsana New" w:hint="cs"/>
          <w:sz w:val="30"/>
          <w:szCs w:val="30"/>
          <w:cs/>
        </w:rPr>
        <w:t>ล้านบาท</w:t>
      </w:r>
      <w:r w:rsidR="001E478C">
        <w:rPr>
          <w:rFonts w:ascii="Angsana New" w:hAnsi="Angsana New"/>
          <w:sz w:val="30"/>
          <w:szCs w:val="30"/>
        </w:rPr>
        <w:t xml:space="preserve"> </w:t>
      </w:r>
    </w:p>
    <w:p w14:paraId="417AEA5B" w14:textId="3E2AE802" w:rsidR="00AD0CAC" w:rsidRPr="00B61268" w:rsidRDefault="00CD7316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AD0CAC" w:rsidRPr="00CD7316">
        <w:rPr>
          <w:rFonts w:ascii="Angsana New" w:hAnsi="Angsana New"/>
          <w:sz w:val="30"/>
          <w:szCs w:val="30"/>
        </w:rPr>
        <w:t xml:space="preserve">. </w:t>
      </w:r>
      <w:r w:rsidR="00AD0CAC" w:rsidRPr="00B61268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AD0CAC" w:rsidRPr="00B61268">
        <w:rPr>
          <w:rFonts w:ascii="Angsana New" w:hAnsi="Angsana New"/>
          <w:sz w:val="30"/>
          <w:szCs w:val="30"/>
          <w:cs/>
        </w:rPr>
        <w:t>ดุสิต</w:t>
      </w:r>
      <w:r w:rsidR="00AD0CAC" w:rsidRPr="00B61268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="00AD0CAC" w:rsidRPr="00CD7316">
        <w:rPr>
          <w:rFonts w:ascii="Angsana New" w:hAnsi="Angsana New"/>
          <w:sz w:val="30"/>
          <w:szCs w:val="30"/>
        </w:rPr>
        <w:t>7</w:t>
      </w:r>
      <w:r w:rsidR="00223676" w:rsidRPr="00CD7316">
        <w:rPr>
          <w:rFonts w:ascii="Angsana New" w:hAnsi="Angsana New"/>
          <w:sz w:val="30"/>
          <w:szCs w:val="30"/>
        </w:rPr>
        <w:t>8.40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</w:t>
      </w:r>
      <w:r w:rsidR="00AD0CAC" w:rsidRPr="00B61268">
        <w:rPr>
          <w:rFonts w:ascii="Angsana New" w:hAnsi="Angsana New"/>
          <w:sz w:val="30"/>
          <w:szCs w:val="30"/>
          <w:cs/>
        </w:rPr>
        <w:t>ดอลล</w:t>
      </w:r>
      <w:r w:rsidR="00AD0CAC" w:rsidRPr="00B61268">
        <w:rPr>
          <w:rFonts w:ascii="Angsana New" w:hAnsi="Angsana New" w:hint="cs"/>
          <w:sz w:val="30"/>
          <w:szCs w:val="30"/>
          <w:cs/>
        </w:rPr>
        <w:t>่</w:t>
      </w:r>
      <w:r w:rsidR="00AD0CAC" w:rsidRPr="00B61268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AD0CAC" w:rsidRPr="00B61268">
        <w:rPr>
          <w:rFonts w:ascii="Angsana New" w:hAnsi="Angsana New" w:hint="cs"/>
          <w:sz w:val="30"/>
          <w:szCs w:val="30"/>
          <w:cs/>
        </w:rPr>
        <w:t>ื่</w:t>
      </w:r>
      <w:r w:rsidR="00AD0CAC" w:rsidRPr="00B61268">
        <w:rPr>
          <w:rFonts w:ascii="Angsana New" w:hAnsi="Angsana New"/>
          <w:sz w:val="30"/>
          <w:szCs w:val="30"/>
          <w:cs/>
        </w:rPr>
        <w:t>อวันท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ี่ </w:t>
      </w:r>
      <w:r w:rsidR="00223676" w:rsidRPr="00CD7316">
        <w:rPr>
          <w:rFonts w:ascii="Angsana New" w:hAnsi="Angsana New"/>
          <w:sz w:val="30"/>
          <w:szCs w:val="30"/>
        </w:rPr>
        <w:t xml:space="preserve">8 </w:t>
      </w:r>
      <w:r w:rsidR="00223676" w:rsidRPr="00B6126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23676" w:rsidRPr="00CD7316">
        <w:rPr>
          <w:rFonts w:ascii="Angsana New" w:hAnsi="Angsana New"/>
          <w:sz w:val="30"/>
          <w:szCs w:val="30"/>
        </w:rPr>
        <w:t>2567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AD0CAC" w:rsidRPr="00B61268">
        <w:rPr>
          <w:rFonts w:ascii="Angsana New" w:hAnsi="Angsana New"/>
          <w:sz w:val="30"/>
          <w:szCs w:val="30"/>
          <w:cs/>
        </w:rPr>
        <w:t>ทำให้เกิดผล</w:t>
      </w:r>
      <w:r w:rsidR="004D4987">
        <w:rPr>
          <w:rFonts w:ascii="Angsana New" w:hAnsi="Angsana New" w:hint="cs"/>
          <w:sz w:val="30"/>
          <w:szCs w:val="30"/>
          <w:cs/>
        </w:rPr>
        <w:t>ขาดทุน</w:t>
      </w:r>
      <w:r w:rsidR="00AD0CAC" w:rsidRPr="00B61268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223676" w:rsidRPr="00CD7316">
        <w:rPr>
          <w:rFonts w:ascii="Angsana New" w:hAnsi="Angsana New"/>
          <w:sz w:val="30"/>
          <w:szCs w:val="30"/>
        </w:rPr>
        <w:t>1.97</w:t>
      </w:r>
      <w:r w:rsidR="00AD0CAC" w:rsidRPr="00CD7316">
        <w:rPr>
          <w:rFonts w:ascii="Angsana New" w:hAnsi="Angsana New"/>
          <w:sz w:val="30"/>
          <w:szCs w:val="30"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</w:t>
      </w:r>
      <w:r w:rsidR="004D4987">
        <w:rPr>
          <w:rFonts w:ascii="Angsana New" w:hAnsi="Angsana New"/>
          <w:sz w:val="30"/>
          <w:szCs w:val="30"/>
          <w:cs/>
        </w:rPr>
        <w:br/>
      </w:r>
      <w:r w:rsidR="00AD0CAC" w:rsidRPr="00B61268">
        <w:rPr>
          <w:rFonts w:ascii="Angsana New" w:hAnsi="Angsana New"/>
          <w:sz w:val="30"/>
          <w:szCs w:val="30"/>
          <w:cs/>
        </w:rPr>
        <w:t>ดอลล</w:t>
      </w:r>
      <w:r w:rsidR="00AD0CAC" w:rsidRPr="00B61268">
        <w:rPr>
          <w:rFonts w:ascii="Angsana New" w:hAnsi="Angsana New" w:hint="cs"/>
          <w:sz w:val="30"/>
          <w:szCs w:val="30"/>
          <w:cs/>
        </w:rPr>
        <w:t>่</w:t>
      </w:r>
      <w:r w:rsidR="00AD0CAC" w:rsidRPr="00B61268">
        <w:rPr>
          <w:rFonts w:ascii="Angsana New" w:hAnsi="Angsana New"/>
          <w:sz w:val="30"/>
          <w:szCs w:val="30"/>
          <w:cs/>
        </w:rPr>
        <w:t>าร์สหรัฐ</w:t>
      </w:r>
      <w:r w:rsidR="00AD0CAC" w:rsidRPr="00B61268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815936" w:rsidRPr="00CD7316">
        <w:rPr>
          <w:rFonts w:ascii="Angsana New" w:hAnsi="Angsana New"/>
          <w:sz w:val="30"/>
          <w:szCs w:val="30"/>
        </w:rPr>
        <w:t>68.63</w:t>
      </w:r>
      <w:r w:rsidR="00AD0CAC" w:rsidRPr="00CD7316">
        <w:rPr>
          <w:rFonts w:ascii="Angsana New" w:hAnsi="Angsana New"/>
          <w:sz w:val="30"/>
          <w:szCs w:val="30"/>
        </w:rPr>
        <w:t xml:space="preserve"> </w:t>
      </w:r>
      <w:r w:rsidR="00AD0CAC" w:rsidRPr="00B61268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A60B78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590"/>
      </w:tblGrid>
      <w:tr w:rsidR="00A52EF1" w:rsidRPr="00673941" w14:paraId="1FE6C820" w14:textId="77777777" w:rsidTr="00405530">
        <w:trPr>
          <w:trHeight w:val="720"/>
          <w:tblHeader/>
        </w:trPr>
        <w:tc>
          <w:tcPr>
            <w:tcW w:w="4860" w:type="dxa"/>
            <w:vAlign w:val="bottom"/>
          </w:tcPr>
          <w:p w14:paraId="34D93633" w14:textId="77777777" w:rsidR="00A52EF1" w:rsidRPr="00673941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673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673941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9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414C71" w14:paraId="6AA4DAD7" w14:textId="77777777" w:rsidTr="00405530">
        <w:trPr>
          <w:trHeight w:val="720"/>
        </w:trPr>
        <w:tc>
          <w:tcPr>
            <w:tcW w:w="4860" w:type="dxa"/>
          </w:tcPr>
          <w:p w14:paraId="739847D7" w14:textId="1988A424" w:rsidR="00A52EF1" w:rsidRPr="00673941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815936" w:rsidRPr="006739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C4A84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4D4987" w:rsidRPr="006739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D4987" w:rsidRPr="0067394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A3632" w:rsidRPr="006739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673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6739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01B51"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C4A84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701B51" w:rsidRPr="006739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01B51" w:rsidRPr="0067394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15936" w:rsidRPr="006739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E00CC" w:rsidRPr="00673941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7F606685" w:rsidR="00A52EF1" w:rsidRPr="00673941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/>
                <w:sz w:val="30"/>
                <w:szCs w:val="30"/>
              </w:rPr>
              <w:t>(256</w:t>
            </w:r>
            <w:r w:rsidR="00815936" w:rsidRPr="00673941">
              <w:rPr>
                <w:rFonts w:asciiTheme="majorBidi" w:hAnsiTheme="majorBidi"/>
                <w:sz w:val="30"/>
                <w:szCs w:val="30"/>
              </w:rPr>
              <w:t>7</w:t>
            </w:r>
            <w:r w:rsidRPr="00673941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4D4987" w:rsidRPr="00673941">
              <w:rPr>
                <w:rFonts w:asciiTheme="majorBidi" w:hAnsiTheme="majorBidi"/>
                <w:sz w:val="30"/>
                <w:szCs w:val="30"/>
              </w:rPr>
              <w:t>6</w:t>
            </w:r>
            <w:r w:rsidRPr="00673941">
              <w:rPr>
                <w:rFonts w:asciiTheme="majorBidi" w:hAnsiTheme="majorBidi"/>
                <w:sz w:val="30"/>
                <w:szCs w:val="30"/>
              </w:rPr>
              <w:t>0</w:t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1D3035" w:rsidRPr="00673941">
              <w:rPr>
                <w:rFonts w:asciiTheme="majorBidi" w:hAnsiTheme="majorBidi"/>
                <w:sz w:val="30"/>
                <w:szCs w:val="30"/>
              </w:rPr>
              <w:t>88</w:t>
            </w:r>
            <w:r w:rsidRPr="00673941">
              <w:rPr>
                <w:rFonts w:asciiTheme="majorBidi" w:hAnsiTheme="majorBidi"/>
                <w:sz w:val="30"/>
                <w:szCs w:val="30"/>
              </w:rPr>
              <w:t xml:space="preserve">, </w:t>
            </w:r>
            <w:r w:rsidR="00B31F19" w:rsidRPr="00673941">
              <w:rPr>
                <w:rFonts w:asciiTheme="majorBidi" w:hAnsiTheme="majorBidi"/>
                <w:sz w:val="30"/>
                <w:szCs w:val="30"/>
              </w:rPr>
              <w:t>256</w:t>
            </w:r>
            <w:r w:rsidR="00815936" w:rsidRPr="00673941">
              <w:rPr>
                <w:rFonts w:asciiTheme="majorBidi" w:hAnsiTheme="majorBidi"/>
                <w:sz w:val="30"/>
                <w:szCs w:val="30"/>
              </w:rPr>
              <w:t>6</w:t>
            </w:r>
            <w:r w:rsidR="00B31F19" w:rsidRPr="00673941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="00405530" w:rsidRPr="00673941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815936" w:rsidRPr="00673941">
              <w:rPr>
                <w:rFonts w:asciiTheme="majorBidi" w:hAnsiTheme="majorBidi"/>
                <w:sz w:val="30"/>
                <w:szCs w:val="30"/>
              </w:rPr>
              <w:t>5</w:t>
            </w:r>
            <w:r w:rsidR="00B31F19" w:rsidRPr="00673941">
              <w:rPr>
                <w:rFonts w:asciiTheme="majorBidi" w:hAnsiTheme="majorBidi"/>
                <w:sz w:val="30"/>
                <w:szCs w:val="30"/>
              </w:rPr>
              <w:t>0</w:t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31F19" w:rsidRPr="00673941">
              <w:rPr>
                <w:rFonts w:asciiTheme="majorBidi" w:hAnsi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815936" w:rsidRPr="00673941">
              <w:rPr>
                <w:rFonts w:asciiTheme="majorBidi" w:hAnsiTheme="majorBidi"/>
                <w:sz w:val="30"/>
                <w:szCs w:val="30"/>
              </w:rPr>
              <w:t>95</w:t>
            </w:r>
            <w:r w:rsidR="00B31F19" w:rsidRPr="00673941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3BC3702A" w:rsidR="00A52EF1" w:rsidRPr="00673941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815936" w:rsidRPr="006739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405530"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5936" w:rsidRPr="006739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05530"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4590" w:type="dxa"/>
          </w:tcPr>
          <w:p w14:paraId="0A681797" w14:textId="77777777" w:rsidR="00A52EF1" w:rsidRPr="00673941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673941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67394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673941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94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67394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673941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673941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9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B61268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B61268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B61268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B61268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B61268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B61268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B61268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B61268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>
        <w:rPr>
          <w:rFonts w:ascii="Angsana New" w:hAnsi="Angsana New" w:cstheme="majorBidi"/>
          <w:sz w:val="30"/>
          <w:szCs w:val="30"/>
        </w:rPr>
        <w:t>5</w:t>
      </w:r>
      <w:r w:rsidRPr="00E41E22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363F24FA" w:rsidR="00497450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F7A4E2F" w14:textId="02161FDE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25D1435E" w14:textId="68123E12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1EE42FFA" w14:textId="331151D4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A7CFAD9" w14:textId="77777777" w:rsidR="00DA1877" w:rsidRDefault="00DA1877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358053D2" w:rsidR="006D5263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171C7F80" w14:textId="3B540DAB" w:rsidR="00DF48B2" w:rsidRPr="00B61268" w:rsidRDefault="00DF48B2" w:rsidP="00DA187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  <w:cs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DF48B2" w:rsidRPr="00963BC8" w14:paraId="280E909A" w14:textId="77777777" w:rsidTr="00FD5143">
        <w:tc>
          <w:tcPr>
            <w:tcW w:w="5103" w:type="dxa"/>
            <w:shd w:val="clear" w:color="auto" w:fill="auto"/>
          </w:tcPr>
          <w:p w14:paraId="02E7027C" w14:textId="77777777" w:rsidR="00DF48B2" w:rsidRPr="00CE726B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356FC00" w14:textId="77777777" w:rsidR="00DF48B2" w:rsidRPr="00963BC8" w:rsidRDefault="00DF48B2" w:rsidP="00FD514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6B0E8B9A" w14:textId="77777777" w:rsidR="00DF48B2" w:rsidRPr="00963BC8" w:rsidRDefault="00DF48B2" w:rsidP="00FD514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48B2" w:rsidRPr="00963BC8" w14:paraId="5B1E7074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51CE2EF3" w14:textId="1BF6C8E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</w:t>
            </w:r>
          </w:p>
        </w:tc>
        <w:tc>
          <w:tcPr>
            <w:tcW w:w="2430" w:type="dxa"/>
          </w:tcPr>
          <w:p w14:paraId="6DEBF34C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E18E58" w14:textId="6B3DC373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8,657</w:t>
            </w:r>
          </w:p>
        </w:tc>
      </w:tr>
      <w:tr w:rsidR="00DF48B2" w:rsidRPr="00385F69" w14:paraId="42ED5E7D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39CCEB9B" w14:textId="77777777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B6126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05776E82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D7127E" w14:textId="7C69A0DF" w:rsidR="00DF48B2" w:rsidRPr="001B48CA" w:rsidRDefault="00355A41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0B99" w:rsidRPr="001B48CA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  <w:r w:rsidRPr="001B48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48B2" w:rsidRPr="00385F69" w14:paraId="0DC39D62" w14:textId="77777777" w:rsidTr="00FD5143">
        <w:trPr>
          <w:trHeight w:val="77"/>
        </w:trPr>
        <w:tc>
          <w:tcPr>
            <w:tcW w:w="5103" w:type="dxa"/>
            <w:shd w:val="clear" w:color="auto" w:fill="auto"/>
          </w:tcPr>
          <w:p w14:paraId="274EBEC6" w14:textId="08239813" w:rsidR="00DF48B2" w:rsidRPr="00963BC8" w:rsidRDefault="00DF48B2" w:rsidP="00FD514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B67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B67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430" w:type="dxa"/>
          </w:tcPr>
          <w:p w14:paraId="12F971D9" w14:textId="77777777" w:rsidR="00DF48B2" w:rsidRPr="00963BC8" w:rsidRDefault="00DF48B2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9142FD" w14:textId="26F97D1F" w:rsidR="00DF48B2" w:rsidRPr="001B48CA" w:rsidRDefault="00570B99" w:rsidP="00FD5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2,691</w:t>
            </w:r>
          </w:p>
        </w:tc>
      </w:tr>
    </w:tbl>
    <w:p w14:paraId="799761CD" w14:textId="77777777" w:rsidR="006D5263" w:rsidRPr="00D70261" w:rsidRDefault="006D5263" w:rsidP="00D7026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3F900064" w14:textId="768E7BA0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>หาก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="00AB67C2">
        <w:rPr>
          <w:rFonts w:asciiTheme="majorBidi" w:hAnsiTheme="majorBidi" w:cstheme="majorBidi"/>
          <w:sz w:val="30"/>
          <w:szCs w:val="30"/>
        </w:rPr>
        <w:t>30</w:t>
      </w:r>
      <w:r w:rsidR="00AB67C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B34">
        <w:rPr>
          <w:rFonts w:asciiTheme="majorBidi" w:hAnsiTheme="majorBidi" w:cstheme="majorBidi"/>
          <w:sz w:val="30"/>
          <w:szCs w:val="30"/>
        </w:rPr>
        <w:t>256</w:t>
      </w:r>
      <w:r w:rsidR="00095379" w:rsidRPr="00343B34">
        <w:rPr>
          <w:rFonts w:asciiTheme="majorBidi" w:hAnsiTheme="majorBidi" w:cstheme="majorBidi"/>
          <w:sz w:val="30"/>
          <w:szCs w:val="30"/>
        </w:rPr>
        <w:t>7</w:t>
      </w:r>
      <w:r w:rsidR="00C253D9" w:rsidRPr="00343B34">
        <w:rPr>
          <w:rFonts w:asciiTheme="majorBidi" w:hAnsiTheme="majorBidi" w:cstheme="majorBidi"/>
          <w:sz w:val="30"/>
          <w:szCs w:val="30"/>
        </w:rPr>
        <w:t xml:space="preserve"> </w:t>
      </w:r>
      <w:r w:rsidR="00C253D9" w:rsidRPr="00343B34">
        <w:rPr>
          <w:rFonts w:asciiTheme="majorBidi" w:hAnsiTheme="majorBidi" w:cstheme="majorBidi"/>
          <w:sz w:val="30"/>
          <w:szCs w:val="30"/>
        </w:rPr>
        <w:br/>
      </w:r>
      <w:r w:rsidRPr="001B48C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B48CA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9200C2" w:rsidRPr="009200C2">
        <w:rPr>
          <w:rFonts w:asciiTheme="majorBidi" w:hAnsiTheme="majorBidi" w:cstheme="majorBidi"/>
          <w:sz w:val="30"/>
          <w:szCs w:val="30"/>
        </w:rPr>
        <w:t>6,198.7</w:t>
      </w:r>
      <w:r w:rsidR="004D4987">
        <w:rPr>
          <w:rFonts w:asciiTheme="majorBidi" w:hAnsiTheme="majorBidi" w:cstheme="majorBidi"/>
          <w:sz w:val="30"/>
          <w:szCs w:val="30"/>
        </w:rPr>
        <w:t>2</w:t>
      </w:r>
      <w:r w:rsidR="004945FD" w:rsidRPr="001B48CA">
        <w:rPr>
          <w:rFonts w:asciiTheme="majorBidi" w:hAnsiTheme="majorBidi" w:cstheme="majorBidi"/>
          <w:sz w:val="30"/>
          <w:szCs w:val="30"/>
        </w:rPr>
        <w:t xml:space="preserve"> </w:t>
      </w:r>
      <w:r w:rsidRPr="001B48CA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640850" w:rsidRPr="00640850">
        <w:rPr>
          <w:rFonts w:asciiTheme="majorBidi" w:hAnsiTheme="majorBidi" w:cstheme="majorBidi"/>
          <w:sz w:val="30"/>
          <w:szCs w:val="30"/>
        </w:rPr>
        <w:t>8.7122</w:t>
      </w:r>
      <w:r w:rsidR="00640850">
        <w:rPr>
          <w:rFonts w:asciiTheme="majorBidi" w:hAnsiTheme="majorBidi" w:cstheme="majorBidi"/>
          <w:sz w:val="30"/>
          <w:szCs w:val="30"/>
        </w:rPr>
        <w:t xml:space="preserve"> </w:t>
      </w:r>
      <w:r w:rsidRPr="001B48CA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77777777" w:rsidR="004C2BB0" w:rsidRPr="00DA6371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B10D0" w14:textId="48AB1876" w:rsidR="006D5263" w:rsidRPr="00B61268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D5263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DA3632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45FC8A3B" w:rsidR="00780AFB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 w:rsidR="00AB67C2">
        <w:rPr>
          <w:rFonts w:asciiTheme="majorBidi" w:hAnsiTheme="majorBidi" w:cstheme="majorBidi"/>
          <w:sz w:val="30"/>
          <w:szCs w:val="30"/>
        </w:rPr>
        <w:t xml:space="preserve">30 </w:t>
      </w:r>
      <w:r w:rsidR="00AB67C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B67C2">
        <w:rPr>
          <w:rFonts w:asciiTheme="majorBidi" w:hAnsiTheme="majorBidi" w:cstheme="majorBidi"/>
          <w:sz w:val="30"/>
          <w:szCs w:val="30"/>
        </w:rPr>
        <w:t>2567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="00226647">
        <w:rPr>
          <w:rFonts w:asciiTheme="majorBidi" w:hAnsiTheme="majorBidi" w:cstheme="majorBidi"/>
          <w:sz w:val="30"/>
          <w:szCs w:val="30"/>
        </w:rPr>
        <w:t>1,785.99</w:t>
      </w:r>
      <w:r w:rsidR="00AB67C2">
        <w:rPr>
          <w:rFonts w:asciiTheme="majorBidi" w:hAnsiTheme="majorBidi" w:cstheme="majorBidi"/>
          <w:sz w:val="30"/>
          <w:szCs w:val="30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B61268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55048086" w14:textId="77777777" w:rsidR="006D5263" w:rsidRPr="00DA3632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B61268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612F23DC" w14:textId="77777777" w:rsidR="00B80197" w:rsidRPr="00DA3632" w:rsidRDefault="00B80197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B206" w14:textId="0BD08CC1" w:rsidR="00095379" w:rsidRPr="00095379" w:rsidRDefault="006D5263" w:rsidP="00095379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61268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0A499C58" w14:textId="77777777" w:rsidR="00095379" w:rsidRPr="00B61268" w:rsidRDefault="00095379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800"/>
        <w:gridCol w:w="1440"/>
      </w:tblGrid>
      <w:tr w:rsidR="006D5263" w14:paraId="2A248CFF" w14:textId="77777777" w:rsidTr="009B1691">
        <w:tc>
          <w:tcPr>
            <w:tcW w:w="594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B6126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DF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9B1691">
        <w:tc>
          <w:tcPr>
            <w:tcW w:w="5940" w:type="dxa"/>
          </w:tcPr>
          <w:p w14:paraId="5741D758" w14:textId="11C58E01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48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2A57F" w14:textId="1FB06D0B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9C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F48B2">
              <w:rPr>
                <w:rFonts w:asciiTheme="majorBidi" w:hAnsiTheme="majorBidi" w:cstheme="majorBidi"/>
                <w:sz w:val="30"/>
                <w:szCs w:val="30"/>
              </w:rPr>
              <w:t>85,011</w:t>
            </w:r>
          </w:p>
        </w:tc>
      </w:tr>
      <w:tr w:rsidR="004F2528" w:rsidRPr="001B48CA" w14:paraId="130D89C4" w14:textId="77777777" w:rsidTr="009B1691">
        <w:tc>
          <w:tcPr>
            <w:tcW w:w="5940" w:type="dxa"/>
          </w:tcPr>
          <w:p w14:paraId="141C612B" w14:textId="77777777" w:rsidR="004F2528" w:rsidRPr="00B61268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60793" w14:textId="586BB82E" w:rsidR="004F2528" w:rsidRPr="001B48CA" w:rsidRDefault="00570B99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4F2528" w14:paraId="3F2216B3" w14:textId="77777777" w:rsidTr="009B1691">
        <w:tc>
          <w:tcPr>
            <w:tcW w:w="5940" w:type="dxa"/>
          </w:tcPr>
          <w:p w14:paraId="096AE53F" w14:textId="608BCD32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67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B67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F47B2C" w:rsidRPr="00B612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F4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012E72FA" w:rsidR="004F2528" w:rsidRPr="00B61268" w:rsidRDefault="00570B99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0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70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  <w:tr w:rsidR="00DF48B2" w14:paraId="5F2C418B" w14:textId="77777777" w:rsidTr="009B1691">
        <w:tc>
          <w:tcPr>
            <w:tcW w:w="5940" w:type="dxa"/>
          </w:tcPr>
          <w:p w14:paraId="3DDE292F" w14:textId="77777777" w:rsidR="00DF48B2" w:rsidRPr="00B61268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DEB982" w14:textId="77777777" w:rsidR="00DF48B2" w:rsidRPr="00D22322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17F6401" w14:textId="77777777" w:rsidR="00DF48B2" w:rsidRDefault="00DF48B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23AB729" w14:textId="3ED0B61A" w:rsidR="006D5263" w:rsidRPr="00AF3771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902D1A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902D1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B61268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B61268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B61268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B61268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B61268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B6126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61268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1847B485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B61268">
        <w:rPr>
          <w:rFonts w:asciiTheme="majorBidi" w:hAnsiTheme="majorBidi"/>
          <w:sz w:val="30"/>
          <w:szCs w:val="30"/>
          <w:cs/>
        </w:rPr>
        <w:t>ค่าธรรมเนียมในการได้มา</w:t>
      </w:r>
      <w:r w:rsidR="00281A11">
        <w:rPr>
          <w:rFonts w:asciiTheme="majorBidi" w:hAnsiTheme="majorBidi"/>
          <w:sz w:val="30"/>
          <w:szCs w:val="30"/>
        </w:rPr>
        <w:t xml:space="preserve"> </w:t>
      </w:r>
      <w:r w:rsidRPr="00B61268">
        <w:rPr>
          <w:rFonts w:asciiTheme="majorBidi" w:hAnsiTheme="majorBidi"/>
          <w:sz w:val="30"/>
          <w:szCs w:val="30"/>
          <w:cs/>
        </w:rPr>
        <w:t>/</w:t>
      </w:r>
      <w:r w:rsidR="00281A11">
        <w:rPr>
          <w:rFonts w:asciiTheme="majorBidi" w:hAnsiTheme="majorBidi"/>
          <w:sz w:val="30"/>
          <w:szCs w:val="30"/>
        </w:rPr>
        <w:t xml:space="preserve"> </w:t>
      </w:r>
      <w:r w:rsidRPr="00B61268">
        <w:rPr>
          <w:rFonts w:asciiTheme="majorBidi" w:hAnsiTheme="majorBidi"/>
          <w:sz w:val="30"/>
          <w:szCs w:val="30"/>
          <w:cs/>
        </w:rPr>
        <w:t xml:space="preserve">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B61268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B61268">
        <w:rPr>
          <w:rFonts w:asciiTheme="majorBidi" w:hAnsiTheme="majorBidi" w:hint="cs"/>
          <w:sz w:val="30"/>
          <w:szCs w:val="30"/>
          <w:cs/>
        </w:rPr>
        <w:t>้</w:t>
      </w:r>
      <w:r w:rsidRPr="00B61268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B61268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B61268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B61268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687F9772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1268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1E1D92B" w14:textId="77777777" w:rsidR="00B80197" w:rsidRPr="00902D1A" w:rsidRDefault="00B80197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AF3771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C03D29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61268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B61268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B61268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C03D29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0B1152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0B1152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0B1152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0B1152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64DCDB87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554F80" w:rsidRPr="00B61268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0B1152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1268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612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0B1152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0B1152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0B1152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B61268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</w:tbl>
    <w:p w14:paraId="0263F752" w14:textId="1249E9BB" w:rsidR="000D2483" w:rsidRDefault="000D248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85B57" w14:textId="77777777" w:rsidR="00233E66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233E66" w:rsidRPr="000B1152" w14:paraId="541EA452" w14:textId="77777777" w:rsidTr="00D621C3">
        <w:trPr>
          <w:trHeight w:val="20"/>
          <w:tblHeader/>
        </w:trPr>
        <w:tc>
          <w:tcPr>
            <w:tcW w:w="3060" w:type="dxa"/>
          </w:tcPr>
          <w:p w14:paraId="546C615A" w14:textId="77777777" w:rsidR="00233E66" w:rsidRPr="000B1152" w:rsidRDefault="00233E66" w:rsidP="00D621C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CDFA152" w14:textId="77777777" w:rsidR="00233E66" w:rsidRPr="000B1152" w:rsidRDefault="00233E66" w:rsidP="00D621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A3CA8A6" w14:textId="77777777" w:rsidR="00233E66" w:rsidRPr="000B1152" w:rsidRDefault="00233E66" w:rsidP="00D621C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3E66" w:rsidRPr="000B1152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0B1152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84FF3BD" w:rsidR="00233E66" w:rsidRPr="00B61268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B90B30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620"/>
      </w:tblGrid>
      <w:tr w:rsidR="006D5263" w:rsidRPr="00CE726B" w14:paraId="68999B69" w14:textId="77777777" w:rsidTr="00AB67C2">
        <w:trPr>
          <w:cantSplit/>
          <w:tblHeader/>
        </w:trPr>
        <w:tc>
          <w:tcPr>
            <w:tcW w:w="5490" w:type="dxa"/>
          </w:tcPr>
          <w:p w14:paraId="488F173A" w14:textId="77777777" w:rsidR="006D5263" w:rsidRPr="00210C7E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00" w:type="dxa"/>
            <w:gridSpan w:val="3"/>
          </w:tcPr>
          <w:p w14:paraId="347ADDBE" w14:textId="6DE46751" w:rsidR="006D5263" w:rsidRPr="00210C7E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</w:p>
        </w:tc>
      </w:tr>
      <w:tr w:rsidR="006D5263" w:rsidRPr="00CE726B" w14:paraId="5CD7FB2A" w14:textId="77777777" w:rsidTr="00AB67C2">
        <w:trPr>
          <w:cantSplit/>
          <w:tblHeader/>
        </w:trPr>
        <w:tc>
          <w:tcPr>
            <w:tcW w:w="5490" w:type="dxa"/>
          </w:tcPr>
          <w:p w14:paraId="67EBFFBB" w14:textId="3162ECBD" w:rsidR="006D5263" w:rsidRPr="00B61268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C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7B14"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B67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4A7B14"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B67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B67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63BE9B0C" w14:textId="1FF7287C" w:rsidR="006D5263" w:rsidRPr="00210C7E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210C7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210C7E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224F0DB4" w14:textId="77777777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2E8AD5AB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210C7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F48B2" w:rsidRPr="00210C7E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6D5263" w:rsidRPr="00CE726B" w14:paraId="32CFDFA0" w14:textId="77777777" w:rsidTr="00AB67C2">
        <w:trPr>
          <w:cantSplit/>
          <w:tblHeader/>
        </w:trPr>
        <w:tc>
          <w:tcPr>
            <w:tcW w:w="549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66C51BFE" w14:textId="77777777" w:rsidR="006D5263" w:rsidRPr="00B61268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1268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AB67C2">
        <w:trPr>
          <w:cantSplit/>
        </w:trPr>
        <w:tc>
          <w:tcPr>
            <w:tcW w:w="549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71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7C2" w:rsidRPr="00CE726B" w14:paraId="04ED20D1" w14:textId="77777777" w:rsidTr="00AB67C2">
        <w:trPr>
          <w:cantSplit/>
        </w:trPr>
        <w:tc>
          <w:tcPr>
            <w:tcW w:w="5490" w:type="dxa"/>
          </w:tcPr>
          <w:p w14:paraId="538ACBAC" w14:textId="77777777" w:rsidR="00AB67C2" w:rsidRPr="00CE726B" w:rsidRDefault="00AB67C2" w:rsidP="00AB67C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710" w:type="dxa"/>
          </w:tcPr>
          <w:p w14:paraId="0EB459A2" w14:textId="0D795E0F" w:rsidR="00AB67C2" w:rsidRPr="00E81486" w:rsidRDefault="00063A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</w:t>
            </w:r>
            <w:r w:rsidR="00E225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37DF4EA7" w14:textId="68D0A4BC" w:rsidR="00AB67C2" w:rsidRPr="00CE726B" w:rsidRDefault="00AB67C2" w:rsidP="00063A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235401F1" w:rsidR="00AB67C2" w:rsidRPr="00CE726B" w:rsidRDefault="00AB67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7,188</w:t>
            </w:r>
          </w:p>
        </w:tc>
      </w:tr>
      <w:tr w:rsidR="00AB67C2" w:rsidRPr="00CE726B" w14:paraId="532F86FD" w14:textId="77777777" w:rsidTr="00AB67C2">
        <w:trPr>
          <w:cantSplit/>
        </w:trPr>
        <w:tc>
          <w:tcPr>
            <w:tcW w:w="5490" w:type="dxa"/>
          </w:tcPr>
          <w:p w14:paraId="1810966B" w14:textId="77777777" w:rsidR="00AB67C2" w:rsidRPr="00B61268" w:rsidRDefault="00AB67C2" w:rsidP="00AB67C2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B6126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4F674BF4" w14:textId="77777777" w:rsidR="00AB67C2" w:rsidRPr="00E81486" w:rsidRDefault="00AB67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AB67C2" w:rsidRPr="00CE726B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67C2" w:rsidRPr="00CE726B" w14:paraId="646980E3" w14:textId="77777777" w:rsidTr="00AB67C2">
        <w:trPr>
          <w:cantSplit/>
        </w:trPr>
        <w:tc>
          <w:tcPr>
            <w:tcW w:w="5490" w:type="dxa"/>
          </w:tcPr>
          <w:p w14:paraId="615A7412" w14:textId="77777777" w:rsidR="00AB67C2" w:rsidRPr="00B61268" w:rsidRDefault="00AB67C2" w:rsidP="00AB67C2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710" w:type="dxa"/>
          </w:tcPr>
          <w:p w14:paraId="6623C069" w14:textId="5E8B5B32" w:rsidR="00AB67C2" w:rsidRPr="00E81486" w:rsidRDefault="00766EF0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</w:t>
            </w:r>
            <w:r w:rsidR="00E2255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4996F3D" w14:textId="77777777" w:rsidR="00AB67C2" w:rsidRPr="00B61268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3E86D16D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4,592</w:t>
            </w:r>
          </w:p>
        </w:tc>
      </w:tr>
      <w:tr w:rsidR="00AB67C2" w:rsidRPr="00CE726B" w14:paraId="35AFA250" w14:textId="77777777" w:rsidTr="00AB67C2">
        <w:trPr>
          <w:cantSplit/>
        </w:trPr>
        <w:tc>
          <w:tcPr>
            <w:tcW w:w="5490" w:type="dxa"/>
          </w:tcPr>
          <w:p w14:paraId="3E825DDB" w14:textId="77777777" w:rsidR="00AB67C2" w:rsidRPr="00B61268" w:rsidRDefault="00AB67C2" w:rsidP="00AB67C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2A5768C9" w14:textId="77777777" w:rsidR="00AB67C2" w:rsidRPr="00CE726B" w:rsidRDefault="00AB67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AB67C2" w:rsidRPr="00CE726B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AB67C2" w:rsidRPr="00CE726B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7C2" w:rsidRPr="00CE726B" w14:paraId="7B446BB8" w14:textId="77777777" w:rsidTr="00AB67C2">
        <w:trPr>
          <w:cantSplit/>
        </w:trPr>
        <w:tc>
          <w:tcPr>
            <w:tcW w:w="5490" w:type="dxa"/>
          </w:tcPr>
          <w:p w14:paraId="2DF2B985" w14:textId="77777777" w:rsidR="00AB67C2" w:rsidRPr="00B61268" w:rsidRDefault="00AB67C2" w:rsidP="00AB67C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710" w:type="dxa"/>
          </w:tcPr>
          <w:p w14:paraId="53C3F0B7" w14:textId="178CBDBC" w:rsidR="00AB67C2" w:rsidRPr="00CE726B" w:rsidRDefault="00D80CC7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EF68EAC" w14:textId="77777777" w:rsidR="00AB67C2" w:rsidRPr="00CE726B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595FE048" w:rsidR="00AB67C2" w:rsidRPr="00CE726B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B67C2" w:rsidRPr="00CE726B" w14:paraId="191FB716" w14:textId="77777777" w:rsidTr="00AB67C2">
        <w:trPr>
          <w:cantSplit/>
        </w:trPr>
        <w:tc>
          <w:tcPr>
            <w:tcW w:w="5490" w:type="dxa"/>
          </w:tcPr>
          <w:p w14:paraId="0AE56D41" w14:textId="77777777" w:rsidR="00AB67C2" w:rsidRPr="00B61268" w:rsidRDefault="00AB67C2" w:rsidP="00AB67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E9D1063" w14:textId="77777777" w:rsidR="00AB67C2" w:rsidRPr="00CE726B" w:rsidRDefault="00AB67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AB67C2" w:rsidRPr="00CE726B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67C2" w:rsidRPr="00CE726B" w14:paraId="555B9F8F" w14:textId="77777777" w:rsidTr="00AB67C2">
        <w:trPr>
          <w:cantSplit/>
        </w:trPr>
        <w:tc>
          <w:tcPr>
            <w:tcW w:w="5490" w:type="dxa"/>
          </w:tcPr>
          <w:p w14:paraId="70BF7778" w14:textId="77777777" w:rsidR="00AB67C2" w:rsidRPr="00B61268" w:rsidRDefault="00AB67C2" w:rsidP="00AB67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126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10" w:type="dxa"/>
          </w:tcPr>
          <w:p w14:paraId="7C57246F" w14:textId="1E3C03B7" w:rsidR="00AB67C2" w:rsidRPr="00CE726B" w:rsidRDefault="00385BA8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181,373</w:t>
            </w:r>
          </w:p>
        </w:tc>
        <w:tc>
          <w:tcPr>
            <w:tcW w:w="270" w:type="dxa"/>
          </w:tcPr>
          <w:p w14:paraId="361DC19E" w14:textId="77777777" w:rsidR="00AB67C2" w:rsidRPr="00B61268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09490352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144,88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B67C2" w:rsidRPr="00CE726B" w14:paraId="38588841" w14:textId="77777777" w:rsidTr="00AB67C2">
        <w:trPr>
          <w:cantSplit/>
        </w:trPr>
        <w:tc>
          <w:tcPr>
            <w:tcW w:w="5490" w:type="dxa"/>
          </w:tcPr>
          <w:p w14:paraId="37050C23" w14:textId="77777777" w:rsidR="00AB67C2" w:rsidRPr="00B61268" w:rsidRDefault="00AB67C2" w:rsidP="00AB67C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57AF76BA" w14:textId="77777777" w:rsidR="00AB67C2" w:rsidRPr="00CE726B" w:rsidRDefault="00AB67C2" w:rsidP="00AB67C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AB67C2" w:rsidRPr="00CE726B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67C2" w:rsidRPr="00CE726B" w14:paraId="1B015010" w14:textId="77777777" w:rsidTr="00AB67C2">
        <w:trPr>
          <w:cantSplit/>
        </w:trPr>
        <w:tc>
          <w:tcPr>
            <w:tcW w:w="5490" w:type="dxa"/>
          </w:tcPr>
          <w:p w14:paraId="377009F1" w14:textId="77777777" w:rsidR="00AB67C2" w:rsidRPr="00B61268" w:rsidRDefault="00AB67C2" w:rsidP="00AB67C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710" w:type="dxa"/>
          </w:tcPr>
          <w:p w14:paraId="603A44B5" w14:textId="7DFCD833" w:rsidR="00AB67C2" w:rsidRPr="00CE726B" w:rsidRDefault="00385BA8" w:rsidP="00E328C7">
            <w:pPr>
              <w:tabs>
                <w:tab w:val="left" w:pos="1390"/>
              </w:tabs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127,441</w:t>
            </w:r>
          </w:p>
        </w:tc>
        <w:tc>
          <w:tcPr>
            <w:tcW w:w="270" w:type="dxa"/>
          </w:tcPr>
          <w:p w14:paraId="366AABA5" w14:textId="77777777" w:rsidR="00AB67C2" w:rsidRPr="00B61268" w:rsidRDefault="00AB67C2" w:rsidP="00AB67C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1917D14C" w:rsidR="00AB67C2" w:rsidRPr="00B61268" w:rsidRDefault="00AB67C2" w:rsidP="00AB67C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ED1">
              <w:rPr>
                <w:rFonts w:asciiTheme="majorBidi" w:hAnsiTheme="majorBidi" w:cstheme="majorBidi"/>
                <w:sz w:val="30"/>
                <w:szCs w:val="30"/>
              </w:rPr>
              <w:t>120,456</w:t>
            </w:r>
          </w:p>
        </w:tc>
      </w:tr>
    </w:tbl>
    <w:p w14:paraId="560BB367" w14:textId="322DFCF9" w:rsidR="00E60033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66761" w:rsidRPr="00CE726B" w14:paraId="1EF28816" w14:textId="77777777" w:rsidTr="00AB67C2">
        <w:trPr>
          <w:tblHeader/>
        </w:trPr>
        <w:tc>
          <w:tcPr>
            <w:tcW w:w="549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61E84CE5" w14:textId="5BBE611C" w:rsidR="00B66761" w:rsidRPr="00B61268" w:rsidRDefault="00AB67C2" w:rsidP="00AB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7C2">
              <w:rPr>
                <w:rFonts w:ascii="Angsana New" w:hAnsi="Angsana New"/>
                <w:sz w:val="30"/>
                <w:szCs w:val="30"/>
              </w:rPr>
              <w:t>30</w:t>
            </w:r>
            <w:r w:rsidRPr="00AB67C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6761" w:rsidRPr="00E50D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0502" w:rsidRPr="00E50D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3574A380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05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6761" w:rsidRPr="00CE726B" w14:paraId="4F3882A8" w14:textId="77777777" w:rsidTr="00AB67C2">
        <w:trPr>
          <w:tblHeader/>
        </w:trPr>
        <w:tc>
          <w:tcPr>
            <w:tcW w:w="549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761" w:rsidRPr="00CE726B" w14:paraId="4787A105" w14:textId="77777777" w:rsidTr="00AB67C2">
        <w:trPr>
          <w:tblHeader/>
        </w:trPr>
        <w:tc>
          <w:tcPr>
            <w:tcW w:w="5490" w:type="dxa"/>
          </w:tcPr>
          <w:p w14:paraId="45F94EBB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59032D83" w14:textId="77777777" w:rsidTr="00AB67C2">
        <w:trPr>
          <w:tblHeader/>
        </w:trPr>
        <w:tc>
          <w:tcPr>
            <w:tcW w:w="5490" w:type="dxa"/>
          </w:tcPr>
          <w:p w14:paraId="39392125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5FB96A99" w14:textId="05E3A690" w:rsidR="00B66761" w:rsidRPr="00B14F41" w:rsidRDefault="00385BA8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6,487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514BB12B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4,378</w:t>
            </w:r>
          </w:p>
        </w:tc>
      </w:tr>
      <w:tr w:rsidR="00B66761" w:rsidRPr="00CE726B" w14:paraId="7FDDF756" w14:textId="77777777" w:rsidTr="00AB67C2">
        <w:trPr>
          <w:tblHeader/>
        </w:trPr>
        <w:tc>
          <w:tcPr>
            <w:tcW w:w="5490" w:type="dxa"/>
          </w:tcPr>
          <w:p w14:paraId="69F5E56F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552B073" w14:textId="77777777" w:rsidTr="00AB67C2">
        <w:trPr>
          <w:tblHeader/>
        </w:trPr>
        <w:tc>
          <w:tcPr>
            <w:tcW w:w="5490" w:type="dxa"/>
          </w:tcPr>
          <w:p w14:paraId="215F7A84" w14:textId="6F37EF41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4440" w:rsidRPr="00B6126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66EBCE07" w14:textId="031C8428" w:rsidR="00B66761" w:rsidRPr="00497B7D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0608297C" w:rsidR="00B6676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34,872</w:t>
            </w:r>
          </w:p>
        </w:tc>
      </w:tr>
      <w:tr w:rsidR="00342792" w:rsidRPr="00CE726B" w14:paraId="5E980217" w14:textId="77777777" w:rsidTr="00AB67C2">
        <w:trPr>
          <w:tblHeader/>
        </w:trPr>
        <w:tc>
          <w:tcPr>
            <w:tcW w:w="5490" w:type="dxa"/>
          </w:tcPr>
          <w:p w14:paraId="770808A0" w14:textId="57308185" w:rsidR="00342792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0A3FD0F3" w14:textId="107C7DAA" w:rsidR="00342792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14,621</w:t>
            </w:r>
          </w:p>
        </w:tc>
        <w:tc>
          <w:tcPr>
            <w:tcW w:w="261" w:type="dxa"/>
          </w:tcPr>
          <w:p w14:paraId="4D3FA044" w14:textId="77777777" w:rsidR="00342792" w:rsidRPr="00B14F41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CF42E11" w14:textId="0C288CCD" w:rsidR="00342792" w:rsidRDefault="0034279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547DA1C8" w14:textId="77777777" w:rsidTr="00AB67C2">
        <w:trPr>
          <w:tblHeader/>
        </w:trPr>
        <w:tc>
          <w:tcPr>
            <w:tcW w:w="5490" w:type="dxa"/>
          </w:tcPr>
          <w:p w14:paraId="7047E253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AB67C2">
        <w:trPr>
          <w:tblHeader/>
        </w:trPr>
        <w:tc>
          <w:tcPr>
            <w:tcW w:w="5490" w:type="dxa"/>
          </w:tcPr>
          <w:p w14:paraId="72B4678B" w14:textId="77777777" w:rsidR="00B66761" w:rsidRPr="00B61268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DF5434C" w14:textId="48CF1561" w:rsidR="00B66761" w:rsidRPr="00B14F41" w:rsidRDefault="0030553D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9D9941C" w:rsidR="00B66761" w:rsidRPr="00B14F41" w:rsidRDefault="00430502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48</w:t>
            </w:r>
          </w:p>
        </w:tc>
      </w:tr>
      <w:tr w:rsidR="00755B5C" w:rsidRPr="00CE726B" w14:paraId="2CDC2AFF" w14:textId="77777777" w:rsidTr="00AB67C2">
        <w:trPr>
          <w:tblHeader/>
        </w:trPr>
        <w:tc>
          <w:tcPr>
            <w:tcW w:w="5490" w:type="dxa"/>
          </w:tcPr>
          <w:p w14:paraId="7B41B056" w14:textId="268111E9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หนี้อื่น</w:t>
            </w:r>
            <w:r w:rsidRPr="00B61268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2216DAF1" w14:textId="0343EE28" w:rsidR="00755B5C" w:rsidRPr="00E81486" w:rsidRDefault="000850F4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,505</w:t>
            </w:r>
          </w:p>
        </w:tc>
        <w:tc>
          <w:tcPr>
            <w:tcW w:w="261" w:type="dxa"/>
          </w:tcPr>
          <w:p w14:paraId="61DA013A" w14:textId="77777777" w:rsidR="00755B5C" w:rsidRPr="00B14F41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36DF853" w14:textId="4098E44C" w:rsidR="00755B5C" w:rsidRDefault="00755B5C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</w:tbl>
    <w:p w14:paraId="43FFA038" w14:textId="40B24D53" w:rsidR="00B66761" w:rsidRDefault="00B6676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80197" w:rsidRPr="00CE726B" w14:paraId="3E7E65EC" w14:textId="77777777" w:rsidTr="00B80197">
        <w:trPr>
          <w:tblHeader/>
        </w:trPr>
        <w:tc>
          <w:tcPr>
            <w:tcW w:w="5490" w:type="dxa"/>
          </w:tcPr>
          <w:p w14:paraId="76C166F2" w14:textId="77777777" w:rsidR="00B80197" w:rsidRP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4975A35" w14:textId="36A625AB" w:rsidR="00B80197" w:rsidRPr="00B61268" w:rsidRDefault="00AB67C2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7C2">
              <w:rPr>
                <w:rFonts w:ascii="Angsana New" w:hAnsi="Angsana New"/>
                <w:sz w:val="30"/>
                <w:szCs w:val="30"/>
              </w:rPr>
              <w:t>30</w:t>
            </w:r>
            <w:r w:rsidRPr="00AB67C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D0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6D6C8CAD" w14:textId="77777777" w:rsidR="00B80197" w:rsidRPr="00066DDF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85DB890" w14:textId="37895681" w:rsidR="00B80197" w:rsidRPr="00B61268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05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0197" w:rsidRPr="00CE726B" w14:paraId="4043523A" w14:textId="77777777" w:rsidTr="003C5A10">
        <w:trPr>
          <w:tblHeader/>
        </w:trPr>
        <w:tc>
          <w:tcPr>
            <w:tcW w:w="5490" w:type="dxa"/>
          </w:tcPr>
          <w:p w14:paraId="1218E11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5F7FAE0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2024E4DE" w:rsidR="00E1485B" w:rsidRPr="00B14F41" w:rsidRDefault="0034279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818</w:t>
            </w:r>
          </w:p>
        </w:tc>
        <w:tc>
          <w:tcPr>
            <w:tcW w:w="261" w:type="dxa"/>
          </w:tcPr>
          <w:p w14:paraId="3CDB6CE1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3C3C57F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2,589</w:t>
            </w:r>
          </w:p>
        </w:tc>
      </w:tr>
      <w:tr w:rsidR="00E1485B" w:rsidRPr="00CE726B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56EDACAF" w:rsidR="00E1485B" w:rsidRPr="00B61268" w:rsidRDefault="0034279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E2255D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61" w:type="dxa"/>
          </w:tcPr>
          <w:p w14:paraId="40CB6EF9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6A4E262D" w:rsidR="00E1485B" w:rsidRPr="00B14F41" w:rsidRDefault="00430502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</w:tr>
      <w:tr w:rsidR="00E1485B" w:rsidRPr="00CE726B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1485B" w:rsidRPr="00CE726B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E1485B" w:rsidRPr="00B61268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52B2B620" w:rsidR="00E1485B" w:rsidRPr="00B14F41" w:rsidRDefault="00842C44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3,3</w:t>
            </w:r>
            <w:r w:rsidR="00E2255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</w:t>
            </w:r>
          </w:p>
        </w:tc>
        <w:tc>
          <w:tcPr>
            <w:tcW w:w="261" w:type="dxa"/>
          </w:tcPr>
          <w:p w14:paraId="305A1F5A" w14:textId="77777777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D9A0D51" w:rsidR="00E1485B" w:rsidRPr="00B14F41" w:rsidRDefault="00E1485B" w:rsidP="00E1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</w:t>
            </w:r>
            <w:r w:rsidR="0043050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603</w:t>
            </w:r>
          </w:p>
        </w:tc>
      </w:tr>
    </w:tbl>
    <w:p w14:paraId="0844654A" w14:textId="77777777" w:rsidR="00B80197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66ED9C20" w:rsidR="00713ACC" w:rsidRPr="0045489C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B6126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B6126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B6126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B61268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</w:t>
      </w:r>
      <w:r w:rsidR="009A599F">
        <w:rPr>
          <w:rFonts w:ascii="Angsana New" w:hAnsi="Angsana New"/>
          <w:sz w:val="30"/>
          <w:szCs w:val="30"/>
        </w:rPr>
        <w:t>“</w:t>
      </w:r>
      <w:r w:rsidRPr="0045489C">
        <w:rPr>
          <w:rFonts w:ascii="Angsana New" w:hAnsi="Angsana New"/>
          <w:sz w:val="30"/>
          <w:szCs w:val="30"/>
        </w:rPr>
        <w:t>DMI</w:t>
      </w:r>
      <w:r w:rsidR="009A599F">
        <w:rPr>
          <w:rFonts w:ascii="Angsana New" w:hAnsi="Angsana New"/>
          <w:sz w:val="30"/>
          <w:szCs w:val="30"/>
        </w:rPr>
        <w:t>”</w:t>
      </w:r>
      <w:r w:rsidRPr="0045489C">
        <w:rPr>
          <w:rFonts w:ascii="Angsana New" w:hAnsi="Angsana New"/>
          <w:sz w:val="30"/>
          <w:szCs w:val="30"/>
        </w:rPr>
        <w:t>)</w:t>
      </w:r>
      <w:r w:rsidRPr="00B61268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</w:t>
      </w:r>
      <w:r w:rsidR="001C671B"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="001C671B" w:rsidRPr="00E81486">
        <w:rPr>
          <w:rFonts w:ascii="Angsana New" w:hAnsi="Angsana New"/>
          <w:sz w:val="30"/>
          <w:szCs w:val="30"/>
        </w:rPr>
        <w:t>77.73</w:t>
      </w:r>
      <w:r w:rsidRPr="00E81486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B61268">
        <w:rPr>
          <w:rFonts w:ascii="Angsana New" w:hAnsi="Angsana New" w:hint="cs"/>
          <w:sz w:val="30"/>
          <w:szCs w:val="30"/>
          <w:cs/>
        </w:rPr>
        <w:t xml:space="preserve">ณ </w:t>
      </w:r>
      <w:r w:rsidRPr="00B61268">
        <w:rPr>
          <w:rFonts w:ascii="Angsana New" w:hAnsi="Angsana New"/>
          <w:sz w:val="30"/>
          <w:szCs w:val="30"/>
          <w:cs/>
        </w:rPr>
        <w:t xml:space="preserve">วันที่ </w:t>
      </w:r>
      <w:r w:rsidR="00AB67C2">
        <w:rPr>
          <w:rFonts w:ascii="Angsana New" w:hAnsi="Angsana New"/>
          <w:sz w:val="30"/>
          <w:szCs w:val="30"/>
        </w:rPr>
        <w:t xml:space="preserve">30 </w:t>
      </w:r>
      <w:r w:rsidR="00AB67C2">
        <w:rPr>
          <w:rFonts w:ascii="Angsana New" w:hAnsi="Angsana New" w:hint="cs"/>
          <w:sz w:val="30"/>
          <w:szCs w:val="30"/>
          <w:cs/>
        </w:rPr>
        <w:t>มิถุนายน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E81486">
        <w:rPr>
          <w:rFonts w:ascii="Angsana New" w:hAnsi="Angsana New"/>
          <w:sz w:val="30"/>
          <w:szCs w:val="30"/>
        </w:rPr>
        <w:t>256</w:t>
      </w:r>
      <w:r w:rsidR="006414D9" w:rsidRPr="00E81486">
        <w:rPr>
          <w:rFonts w:ascii="Angsana New" w:hAnsi="Angsana New"/>
          <w:sz w:val="30"/>
          <w:szCs w:val="30"/>
        </w:rPr>
        <w:t>7</w:t>
      </w:r>
      <w:r w:rsidRPr="00E81486">
        <w:rPr>
          <w:rFonts w:ascii="Angsana New" w:hAnsi="Angsana New"/>
          <w:sz w:val="30"/>
          <w:szCs w:val="30"/>
        </w:rPr>
        <w:t xml:space="preserve"> DMI </w:t>
      </w:r>
      <w:r w:rsidRPr="00B61268">
        <w:rPr>
          <w:rFonts w:ascii="Angsana New" w:hAnsi="Angsana New" w:hint="cs"/>
          <w:sz w:val="30"/>
          <w:szCs w:val="30"/>
          <w:cs/>
        </w:rPr>
        <w:t>มี</w:t>
      </w:r>
      <w:r w:rsidRPr="00B61268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333B50" w:rsidRPr="00342792">
        <w:rPr>
          <w:rFonts w:ascii="Angsana New" w:hAnsi="Angsana New"/>
          <w:sz w:val="30"/>
          <w:szCs w:val="30"/>
        </w:rPr>
        <w:t>46</w:t>
      </w:r>
      <w:r w:rsidR="001C671B" w:rsidRPr="00342792">
        <w:rPr>
          <w:rFonts w:ascii="Angsana New" w:hAnsi="Angsana New"/>
          <w:sz w:val="30"/>
          <w:szCs w:val="30"/>
        </w:rPr>
        <w:t xml:space="preserve"> </w:t>
      </w:r>
      <w:r w:rsidRPr="00342792">
        <w:rPr>
          <w:rFonts w:ascii="Angsana New" w:hAnsi="Angsana New"/>
          <w:sz w:val="30"/>
          <w:szCs w:val="30"/>
          <w:cs/>
        </w:rPr>
        <w:t>ล้</w:t>
      </w:r>
      <w:r w:rsidRPr="00B61268">
        <w:rPr>
          <w:rFonts w:ascii="Angsana New" w:hAnsi="Angsana New"/>
          <w:sz w:val="30"/>
          <w:szCs w:val="30"/>
          <w:cs/>
        </w:rPr>
        <w:t xml:space="preserve">านดอลล่าร์สหรัฐ </w:t>
      </w:r>
      <w:r w:rsidRPr="002B3D1F">
        <w:rPr>
          <w:rFonts w:ascii="Angsana New" w:hAnsi="Angsana New"/>
          <w:i/>
          <w:iCs/>
          <w:sz w:val="30"/>
          <w:szCs w:val="30"/>
        </w:rPr>
        <w:t>(</w:t>
      </w:r>
      <w:r w:rsidRPr="00B61268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6126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6126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B3D1F">
        <w:rPr>
          <w:rFonts w:ascii="Angsana New" w:hAnsi="Angsana New"/>
          <w:i/>
          <w:iCs/>
          <w:sz w:val="30"/>
          <w:szCs w:val="30"/>
        </w:rPr>
        <w:t>256</w:t>
      </w:r>
      <w:r w:rsidR="006414D9" w:rsidRPr="002B3D1F">
        <w:rPr>
          <w:rFonts w:ascii="Angsana New" w:hAnsi="Angsana New"/>
          <w:i/>
          <w:iCs/>
          <w:sz w:val="30"/>
          <w:szCs w:val="30"/>
        </w:rPr>
        <w:t>6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 :</w:t>
      </w:r>
      <w:r w:rsidRPr="002B3D1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B3D1F">
        <w:rPr>
          <w:rFonts w:ascii="Angsana New" w:hAnsi="Angsana New"/>
          <w:i/>
          <w:iCs/>
          <w:sz w:val="30"/>
          <w:szCs w:val="30"/>
        </w:rPr>
        <w:t>4</w:t>
      </w:r>
      <w:r w:rsidR="009A03DA" w:rsidRPr="002B3D1F">
        <w:rPr>
          <w:rFonts w:ascii="Angsana New" w:hAnsi="Angsana New"/>
          <w:i/>
          <w:iCs/>
          <w:sz w:val="30"/>
          <w:szCs w:val="30"/>
        </w:rPr>
        <w:t>6</w:t>
      </w:r>
      <w:r w:rsidRPr="002B3D1F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2B3D1F">
        <w:rPr>
          <w:rFonts w:ascii="Angsana New" w:hAnsi="Angsana New"/>
          <w:i/>
          <w:iCs/>
          <w:sz w:val="30"/>
          <w:szCs w:val="30"/>
        </w:rPr>
        <w:t>)</w:t>
      </w:r>
    </w:p>
    <w:p w14:paraId="34B80D44" w14:textId="77777777" w:rsidR="00234BFB" w:rsidRDefault="00234BFB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27A35F1A" w:rsidR="006D5263" w:rsidRPr="00B61268" w:rsidRDefault="00952F78" w:rsidP="006414D9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B61268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ACEC6" w14:textId="02DE4CBA" w:rsidR="00D63211" w:rsidRPr="004B7079" w:rsidRDefault="00D63211" w:rsidP="00D63211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>ในระหว่างงวด</w:t>
      </w:r>
      <w:r w:rsidR="00AB67C2">
        <w:rPr>
          <w:rFonts w:ascii="Angsana New" w:hAnsi="Angsana New" w:hint="cs"/>
          <w:sz w:val="30"/>
          <w:szCs w:val="30"/>
          <w:cs/>
        </w:rPr>
        <w:t>หก</w:t>
      </w:r>
      <w:r w:rsidRPr="00B6126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B67C2">
        <w:rPr>
          <w:rFonts w:ascii="Angsana New" w:hAnsi="Angsana New"/>
          <w:sz w:val="30"/>
          <w:szCs w:val="30"/>
        </w:rPr>
        <w:t>30</w:t>
      </w:r>
      <w:r w:rsidR="00AB67C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61268">
        <w:rPr>
          <w:rFonts w:ascii="Angsana New" w:hAnsi="Angsana New" w:hint="cs"/>
          <w:sz w:val="30"/>
          <w:szCs w:val="30"/>
          <w:cs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B61268">
        <w:rPr>
          <w:rFonts w:ascii="Angsana New" w:hAnsi="Angsana New" w:hint="cs"/>
          <w:sz w:val="30"/>
          <w:szCs w:val="30"/>
          <w:cs/>
        </w:rPr>
        <w:t>หน่วย</w:t>
      </w:r>
      <w:r w:rsidRPr="00B61268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610"/>
        <w:gridCol w:w="270"/>
        <w:gridCol w:w="1350"/>
        <w:gridCol w:w="270"/>
        <w:gridCol w:w="1080"/>
        <w:gridCol w:w="270"/>
        <w:gridCol w:w="990"/>
      </w:tblGrid>
      <w:tr w:rsidR="006414D9" w:rsidRPr="00CE726B" w14:paraId="10F5FDB3" w14:textId="77777777" w:rsidTr="00FD2DC5">
        <w:trPr>
          <w:cantSplit/>
          <w:trHeight w:val="396"/>
          <w:tblHeader/>
        </w:trPr>
        <w:tc>
          <w:tcPr>
            <w:tcW w:w="2340" w:type="dxa"/>
          </w:tcPr>
          <w:p w14:paraId="510BF740" w14:textId="5586C5CC" w:rsidR="006D5263" w:rsidRPr="00CE726B" w:rsidRDefault="006D5263" w:rsidP="006414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1268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0252FBD1" w14:textId="2BA0CBCA" w:rsidR="006D5263" w:rsidRPr="00B14F41" w:rsidRDefault="00CA04EA" w:rsidP="006414D9">
            <w:pPr>
              <w:pStyle w:val="Heading9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1268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B61268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80" w:type="dxa"/>
          </w:tcPr>
          <w:p w14:paraId="4FEF199D" w14:textId="4600F727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942D89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FD2DC5" w:rsidRPr="00942D89"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990" w:type="dxa"/>
          </w:tcPr>
          <w:p w14:paraId="1DC10553" w14:textId="54BBE56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FD2DC5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</w:tr>
      <w:tr w:rsidR="006414D9" w:rsidRPr="00CE726B" w14:paraId="2E031338" w14:textId="77777777" w:rsidTr="006414D9">
        <w:trPr>
          <w:cantSplit/>
          <w:tblHeader/>
        </w:trPr>
        <w:tc>
          <w:tcPr>
            <w:tcW w:w="234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B61268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B61268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67C2" w:rsidRPr="00CE726B" w14:paraId="5A349974" w14:textId="77777777" w:rsidTr="006414D9">
        <w:trPr>
          <w:cantSplit/>
          <w:tblHeader/>
        </w:trPr>
        <w:tc>
          <w:tcPr>
            <w:tcW w:w="2340" w:type="dxa"/>
          </w:tcPr>
          <w:p w14:paraId="1C63E9BD" w14:textId="02BD1C3B" w:rsidR="00AB67C2" w:rsidRPr="007E137B" w:rsidRDefault="00AB67C2" w:rsidP="00AB67C2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14290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00ABF24" w14:textId="77777777" w:rsidR="00AB67C2" w:rsidRPr="007E137B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10" w:type="dxa"/>
          </w:tcPr>
          <w:p w14:paraId="7753ACDB" w14:textId="31640278" w:rsidR="00AB67C2" w:rsidRPr="007E137B" w:rsidRDefault="00AB67C2" w:rsidP="00AB67C2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601B3329" w14:textId="77777777" w:rsidR="00AB67C2" w:rsidRPr="007E137B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4FDAB58" w14:textId="77777777" w:rsidR="00AB67C2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6916D" w14:textId="5B73CFF4" w:rsidR="00AB67C2" w:rsidRPr="004762BC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</w:rPr>
              <w:t>0.1975</w:t>
            </w:r>
          </w:p>
        </w:tc>
        <w:tc>
          <w:tcPr>
            <w:tcW w:w="270" w:type="dxa"/>
          </w:tcPr>
          <w:p w14:paraId="5B85BACB" w14:textId="77777777" w:rsidR="00AB67C2" w:rsidRPr="00B61268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77716" w14:textId="77777777" w:rsidR="00D448FF" w:rsidRPr="00B72641" w:rsidRDefault="00D448FF" w:rsidP="00B72641">
            <w:pPr>
              <w:tabs>
                <w:tab w:val="clear" w:pos="907"/>
                <w:tab w:val="left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BE06D" w14:textId="4B1048D9" w:rsidR="00AB67C2" w:rsidRPr="00AA40C2" w:rsidRDefault="00D448FF" w:rsidP="00AB67C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641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  <w:tc>
          <w:tcPr>
            <w:tcW w:w="270" w:type="dxa"/>
          </w:tcPr>
          <w:p w14:paraId="43BD97E7" w14:textId="77777777" w:rsidR="00AB67C2" w:rsidRPr="00D8440E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3EA4D" w14:textId="77777777" w:rsidR="00AB67C2" w:rsidRDefault="00AB67C2" w:rsidP="00AB67C2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95EBF" w14:textId="5329AEDF" w:rsidR="00AB67C2" w:rsidRPr="00D8440E" w:rsidRDefault="004D4987" w:rsidP="00AB67C2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7C2" w:rsidRPr="00CE726B" w14:paraId="0D3E76CA" w14:textId="77777777" w:rsidTr="006414D9">
        <w:trPr>
          <w:cantSplit/>
          <w:tblHeader/>
        </w:trPr>
        <w:tc>
          <w:tcPr>
            <w:tcW w:w="2340" w:type="dxa"/>
          </w:tcPr>
          <w:p w14:paraId="53D9A44A" w14:textId="410F690E" w:rsidR="00AB67C2" w:rsidRPr="00725F5C" w:rsidRDefault="00AB67C2" w:rsidP="00AB67C2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AB67C2" w:rsidRPr="00B61268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F53EBAE" w14:textId="04CBFAAE" w:rsidR="00AB67C2" w:rsidRPr="00725F5C" w:rsidRDefault="00AB67C2" w:rsidP="00AB67C2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AB67C2" w:rsidRPr="00B61268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A723CA" w14:textId="77777777" w:rsidR="00AB67C2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AB67C2" w:rsidRPr="004B04C0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AB67C2" w:rsidRPr="00B61268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8C323" w14:textId="77777777" w:rsidR="004D4987" w:rsidRDefault="004D4987" w:rsidP="00AB67C2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3D96FF9B" w:rsidR="00AB67C2" w:rsidRPr="002F77F2" w:rsidRDefault="004D4987" w:rsidP="004D4987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CFF06" w14:textId="77777777" w:rsidR="00AB67C2" w:rsidRPr="002F77F2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3AABC" w14:textId="77777777" w:rsidR="00BB2317" w:rsidRDefault="00BB2317" w:rsidP="00AB67C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5C254169" w:rsidR="00AB67C2" w:rsidRPr="002F77F2" w:rsidRDefault="00D448FF" w:rsidP="00AB67C2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</w:tr>
      <w:tr w:rsidR="00AB67C2" w:rsidRPr="0003431E" w14:paraId="7BA4781B" w14:textId="77777777" w:rsidTr="006414D9">
        <w:trPr>
          <w:cantSplit/>
          <w:trHeight w:val="407"/>
        </w:trPr>
        <w:tc>
          <w:tcPr>
            <w:tcW w:w="2340" w:type="dxa"/>
          </w:tcPr>
          <w:p w14:paraId="453D3748" w14:textId="307F3153" w:rsidR="00AB67C2" w:rsidRPr="00B61268" w:rsidRDefault="00AB67C2" w:rsidP="00AB67C2">
            <w:pPr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7EA164" w14:textId="77777777" w:rsidR="00AB67C2" w:rsidRPr="00171D82" w:rsidRDefault="00AB67C2" w:rsidP="00AB67C2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D026A2C" w14:textId="77777777" w:rsidR="00AB67C2" w:rsidRPr="00171D82" w:rsidRDefault="00AB67C2" w:rsidP="00AB67C2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AB67C2" w:rsidRPr="00171D82" w:rsidRDefault="00AB67C2" w:rsidP="00AB67C2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AB67C2" w:rsidRPr="00171D82" w:rsidRDefault="00AB67C2" w:rsidP="00AB67C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AB67C2" w:rsidRPr="00171D82" w:rsidRDefault="00AB67C2" w:rsidP="00AB67C2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26FCAD64" w:rsidR="00AB67C2" w:rsidRPr="000F3829" w:rsidRDefault="00B72641" w:rsidP="004D4987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72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140,357</w:t>
            </w:r>
          </w:p>
        </w:tc>
        <w:tc>
          <w:tcPr>
            <w:tcW w:w="270" w:type="dxa"/>
          </w:tcPr>
          <w:p w14:paraId="6272C43D" w14:textId="77777777" w:rsidR="00AB67C2" w:rsidRPr="00171D82" w:rsidRDefault="00AB67C2" w:rsidP="00AB67C2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23D239F5" w:rsidR="00AB67C2" w:rsidRPr="00171D82" w:rsidRDefault="00AB67C2" w:rsidP="00AB67C2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5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285,014</w:t>
            </w:r>
          </w:p>
        </w:tc>
      </w:tr>
      <w:bookmarkEnd w:id="2"/>
    </w:tbl>
    <w:p w14:paraId="393500CA" w14:textId="77777777" w:rsidR="00A71A05" w:rsidRPr="00B61268" w:rsidRDefault="00A71A05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ED7FB0" w14:textId="2584095F" w:rsidR="006D5263" w:rsidRPr="00B61268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B61268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690E6DC3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B61268">
        <w:rPr>
          <w:rFonts w:ascii="Angsana New" w:hAnsi="Angsana New" w:hint="cs"/>
          <w:sz w:val="30"/>
          <w:szCs w:val="30"/>
          <w:cs/>
        </w:rPr>
        <w:t>กลุ่ม</w:t>
      </w:r>
      <w:r w:rsidRPr="00B61268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B61268">
        <w:rPr>
          <w:rFonts w:ascii="Angsana New" w:hAnsi="Angsana New" w:hint="cs"/>
          <w:sz w:val="30"/>
          <w:szCs w:val="30"/>
          <w:cs/>
        </w:rPr>
        <w:t>งวด</w:t>
      </w:r>
      <w:r w:rsidR="009A2C15">
        <w:rPr>
          <w:rFonts w:ascii="Angsana New" w:hAnsi="Angsana New" w:hint="cs"/>
          <w:sz w:val="30"/>
          <w:szCs w:val="30"/>
          <w:cs/>
        </w:rPr>
        <w:t>หก</w:t>
      </w:r>
      <w:r w:rsidRPr="00B6126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A2C15">
        <w:rPr>
          <w:rFonts w:ascii="Angsana New" w:hAnsi="Angsana New"/>
          <w:sz w:val="30"/>
          <w:szCs w:val="30"/>
        </w:rPr>
        <w:t>30</w:t>
      </w:r>
      <w:r w:rsidR="009A2C1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61268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4D5909">
        <w:rPr>
          <w:rFonts w:ascii="Angsana New" w:hAnsi="Angsana New"/>
          <w:sz w:val="30"/>
          <w:szCs w:val="30"/>
        </w:rPr>
        <w:t>7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3E08C6">
        <w:rPr>
          <w:rFonts w:ascii="Angsana New" w:hAnsi="Angsana New"/>
          <w:sz w:val="30"/>
          <w:szCs w:val="30"/>
        </w:rPr>
        <w:t xml:space="preserve"> </w:t>
      </w:r>
      <w:r w:rsidR="00E2255D">
        <w:rPr>
          <w:rFonts w:ascii="Angsana New" w:hAnsi="Angsana New"/>
          <w:sz w:val="30"/>
          <w:szCs w:val="30"/>
        </w:rPr>
        <w:t>69.55</w:t>
      </w:r>
      <w:r w:rsidR="003E08C6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ล้านบาท โดยคิดเป็นร้อย</w:t>
      </w:r>
      <w:r w:rsidRPr="00E2255D">
        <w:rPr>
          <w:rFonts w:ascii="Angsana New" w:hAnsi="Angsana New"/>
          <w:sz w:val="30"/>
          <w:szCs w:val="30"/>
          <w:cs/>
        </w:rPr>
        <w:t>ละ</w:t>
      </w:r>
      <w:r w:rsidR="00960751" w:rsidRPr="00E2255D">
        <w:rPr>
          <w:rFonts w:ascii="Angsana New" w:hAnsi="Angsana New"/>
          <w:sz w:val="30"/>
          <w:szCs w:val="30"/>
        </w:rPr>
        <w:t xml:space="preserve"> </w:t>
      </w:r>
      <w:r w:rsidR="00D333D8" w:rsidRPr="00E2255D">
        <w:rPr>
          <w:rFonts w:ascii="Angsana New" w:hAnsi="Angsana New"/>
          <w:sz w:val="30"/>
          <w:szCs w:val="30"/>
        </w:rPr>
        <w:t>0.0</w:t>
      </w:r>
      <w:r w:rsidR="00E2255D" w:rsidRPr="00E2255D">
        <w:rPr>
          <w:rFonts w:ascii="Angsana New" w:hAnsi="Angsana New"/>
          <w:sz w:val="30"/>
          <w:szCs w:val="30"/>
        </w:rPr>
        <w:t>1</w:t>
      </w:r>
      <w:r w:rsidR="009A2C15" w:rsidRPr="00E2255D">
        <w:rPr>
          <w:rFonts w:ascii="Angsana New" w:hAnsi="Angsana New"/>
          <w:sz w:val="30"/>
          <w:szCs w:val="30"/>
        </w:rPr>
        <w:t xml:space="preserve"> </w:t>
      </w:r>
      <w:r w:rsidRPr="00B61268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42D89">
        <w:rPr>
          <w:rFonts w:ascii="Angsana New" w:hAnsi="Angsana New"/>
          <w:i/>
          <w:iCs/>
          <w:sz w:val="30"/>
          <w:szCs w:val="30"/>
        </w:rPr>
        <w:t>(256</w:t>
      </w:r>
      <w:r w:rsidR="00FD2DC5" w:rsidRPr="00942D89">
        <w:rPr>
          <w:rFonts w:ascii="Angsana New" w:hAnsi="Angsana New"/>
          <w:i/>
          <w:iCs/>
          <w:sz w:val="30"/>
          <w:szCs w:val="30"/>
        </w:rPr>
        <w:t>6</w:t>
      </w:r>
      <w:r w:rsidRPr="00942D89">
        <w:rPr>
          <w:rFonts w:ascii="Angsana New" w:hAnsi="Angsana New"/>
          <w:i/>
          <w:iCs/>
          <w:sz w:val="30"/>
          <w:szCs w:val="30"/>
        </w:rPr>
        <w:t>: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B6126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60751">
        <w:rPr>
          <w:rFonts w:ascii="Angsana New" w:hAnsi="Angsana New"/>
          <w:i/>
          <w:iCs/>
          <w:sz w:val="30"/>
          <w:szCs w:val="30"/>
        </w:rPr>
        <w:t>43.22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 w:rsidRPr="00942D89">
        <w:rPr>
          <w:rFonts w:ascii="Angsana New" w:hAnsi="Angsana New"/>
          <w:i/>
          <w:iCs/>
          <w:sz w:val="30"/>
          <w:szCs w:val="30"/>
        </w:rPr>
        <w:t>0</w:t>
      </w:r>
      <w:r w:rsidRPr="00942D89">
        <w:rPr>
          <w:rFonts w:ascii="Angsana New" w:hAnsi="Angsana New"/>
          <w:i/>
          <w:iCs/>
          <w:sz w:val="30"/>
          <w:szCs w:val="30"/>
        </w:rPr>
        <w:t>.</w:t>
      </w:r>
      <w:r w:rsidR="007F7FAA" w:rsidRPr="00942D89">
        <w:rPr>
          <w:rFonts w:ascii="Angsana New" w:hAnsi="Angsana New"/>
          <w:i/>
          <w:iCs/>
          <w:sz w:val="30"/>
          <w:szCs w:val="30"/>
        </w:rPr>
        <w:t>0</w:t>
      </w:r>
      <w:r w:rsidR="00960751">
        <w:rPr>
          <w:rFonts w:ascii="Angsana New" w:hAnsi="Angsana New"/>
          <w:i/>
          <w:iCs/>
          <w:sz w:val="30"/>
          <w:szCs w:val="30"/>
        </w:rPr>
        <w:t>1</w:t>
      </w:r>
      <w:r w:rsidRPr="00942D89">
        <w:rPr>
          <w:rFonts w:ascii="Angsana New" w:hAnsi="Angsana New"/>
          <w:i/>
          <w:iCs/>
          <w:sz w:val="30"/>
          <w:szCs w:val="30"/>
        </w:rPr>
        <w:t xml:space="preserve"> </w:t>
      </w:r>
      <w:r w:rsidRPr="00B61268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42D89">
        <w:rPr>
          <w:rFonts w:ascii="Angsana New" w:hAnsi="Angsana New"/>
          <w:i/>
          <w:iCs/>
          <w:sz w:val="30"/>
          <w:szCs w:val="30"/>
        </w:rPr>
        <w:t>)</w:t>
      </w:r>
    </w:p>
    <w:p w14:paraId="0B9F9802" w14:textId="7777777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Sect="00E36E9B">
          <w:headerReference w:type="default" r:id="rId10"/>
          <w:footerReference w:type="default" r:id="rId11"/>
          <w:pgSz w:w="11909" w:h="16834" w:code="9"/>
          <w:pgMar w:top="720" w:right="1152" w:bottom="720" w:left="1152" w:header="720" w:footer="720" w:gutter="0"/>
          <w:pgNumType w:start="9"/>
          <w:cols w:space="720"/>
        </w:sectPr>
      </w:pPr>
    </w:p>
    <w:p w14:paraId="35A6970D" w14:textId="02DE0877" w:rsidR="006D5263" w:rsidRPr="00B61268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</w:t>
      </w:r>
      <w:r w:rsidR="00FF358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B6126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CE726B" w14:paraId="70BA308B" w14:textId="77777777" w:rsidTr="00507798">
        <w:trPr>
          <w:cantSplit/>
        </w:trPr>
        <w:tc>
          <w:tcPr>
            <w:tcW w:w="4185" w:type="dxa"/>
          </w:tcPr>
          <w:p w14:paraId="66ADA105" w14:textId="145CCE07" w:rsidR="00507798" w:rsidRPr="00BE089B" w:rsidRDefault="006A213B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2C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B61268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CE726B" w14:paraId="59904D8D" w14:textId="77777777" w:rsidTr="00507798">
        <w:trPr>
          <w:cantSplit/>
        </w:trPr>
        <w:tc>
          <w:tcPr>
            <w:tcW w:w="4185" w:type="dxa"/>
          </w:tcPr>
          <w:p w14:paraId="31E52887" w14:textId="12669EA2" w:rsidR="00507798" w:rsidRPr="00B61268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A213B"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A2C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2C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8" w:type="dxa"/>
            <w:vAlign w:val="center"/>
          </w:tcPr>
          <w:p w14:paraId="42289544" w14:textId="4BCA6916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208341D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7F78E79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6638B92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3B711E64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26B9B17E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38D80CDD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64909B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266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07798" w:rsidRPr="00CE726B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B61268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B61268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CE726B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B61268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C15" w:rsidRPr="00CE726B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9A2C15" w:rsidRPr="00B61268" w:rsidRDefault="009A2C15" w:rsidP="009A2C1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48E96009" w:rsidR="009A2C15" w:rsidRPr="00CE726B" w:rsidRDefault="005C46B7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226177D6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2EC051CB" w:rsidR="009A2C15" w:rsidRPr="00DA6371" w:rsidRDefault="009A2C15" w:rsidP="00E328C7">
            <w:pPr>
              <w:tabs>
                <w:tab w:val="clear" w:pos="907"/>
                <w:tab w:val="left" w:pos="9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5BC75836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65660AD9" w:rsidR="009A2C15" w:rsidRPr="001B48CA" w:rsidRDefault="00570B99" w:rsidP="00E328C7">
            <w:pPr>
              <w:tabs>
                <w:tab w:val="clear" w:pos="907"/>
                <w:tab w:val="left" w:pos="9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  <w:tc>
          <w:tcPr>
            <w:tcW w:w="178" w:type="dxa"/>
            <w:vAlign w:val="center"/>
          </w:tcPr>
          <w:p w14:paraId="75AAA93E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359F971E" w:rsidR="009A2C15" w:rsidRPr="00B61268" w:rsidRDefault="009A2C15" w:rsidP="00E328C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2,438</w:t>
            </w:r>
          </w:p>
        </w:tc>
        <w:tc>
          <w:tcPr>
            <w:tcW w:w="178" w:type="dxa"/>
            <w:vAlign w:val="center"/>
          </w:tcPr>
          <w:p w14:paraId="3B1DD797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137AF134" w:rsidR="009A2C15" w:rsidRPr="00CE726B" w:rsidRDefault="00675EE5" w:rsidP="00E328C7">
            <w:pPr>
              <w:tabs>
                <w:tab w:val="clear" w:pos="907"/>
                <w:tab w:val="left" w:pos="828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6D9AE0F6" w:rsidR="009A2C15" w:rsidRPr="00B61268" w:rsidRDefault="00E12407" w:rsidP="00E328C7">
            <w:pPr>
              <w:tabs>
                <w:tab w:val="clear" w:pos="907"/>
                <w:tab w:val="left" w:pos="796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513E1AD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6218726B" w:rsidR="009A2C15" w:rsidRPr="001B48CA" w:rsidRDefault="00570B99" w:rsidP="00E328C7">
            <w:pPr>
              <w:tabs>
                <w:tab w:val="clear" w:pos="907"/>
                <w:tab w:val="left" w:pos="628"/>
                <w:tab w:val="left" w:pos="883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312,358</w:t>
            </w:r>
          </w:p>
        </w:tc>
        <w:tc>
          <w:tcPr>
            <w:tcW w:w="180" w:type="dxa"/>
            <w:vAlign w:val="center"/>
          </w:tcPr>
          <w:p w14:paraId="166A59CC" w14:textId="77777777" w:rsidR="009A2C15" w:rsidRPr="00B61268" w:rsidRDefault="009A2C15" w:rsidP="009A2C1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6E949314" w:rsidR="009A2C15" w:rsidRPr="00CE726B" w:rsidRDefault="009A2C15" w:rsidP="00E328C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267,777</w:t>
            </w:r>
          </w:p>
        </w:tc>
      </w:tr>
      <w:tr w:rsidR="009A2C15" w:rsidRPr="00CE726B" w14:paraId="7DA8520A" w14:textId="77777777" w:rsidTr="00DE23F0">
        <w:trPr>
          <w:cantSplit/>
        </w:trPr>
        <w:tc>
          <w:tcPr>
            <w:tcW w:w="4185" w:type="dxa"/>
            <w:vAlign w:val="center"/>
          </w:tcPr>
          <w:p w14:paraId="7126BB25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3FAE9592" w:rsidR="009A2C15" w:rsidRPr="00CE726B" w:rsidRDefault="00570B99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014E4B10" w:rsidR="009A2C15" w:rsidRPr="00CE726B" w:rsidRDefault="009A2C15" w:rsidP="009A2C15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5E09A4E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001E5871" w:rsidR="009A2C15" w:rsidRPr="001B48CA" w:rsidRDefault="00675EE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30,221</w:t>
            </w:r>
          </w:p>
        </w:tc>
        <w:tc>
          <w:tcPr>
            <w:tcW w:w="178" w:type="dxa"/>
            <w:vAlign w:val="center"/>
          </w:tcPr>
          <w:p w14:paraId="40AF0C0A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15077C9C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28,872</w:t>
            </w:r>
          </w:p>
        </w:tc>
        <w:tc>
          <w:tcPr>
            <w:tcW w:w="178" w:type="dxa"/>
            <w:vAlign w:val="center"/>
          </w:tcPr>
          <w:p w14:paraId="0A9E0BB5" w14:textId="77777777" w:rsidR="009A2C15" w:rsidRPr="00385F69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6C33E855" w14:textId="317364B1" w:rsidR="009A2C15" w:rsidRPr="00385F69" w:rsidRDefault="00675EE5" w:rsidP="009A2C1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E23F0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78" w:type="dxa"/>
            <w:vAlign w:val="center"/>
          </w:tcPr>
          <w:p w14:paraId="1E64ECF5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52F78204" w:rsidR="009A2C15" w:rsidRPr="00B61268" w:rsidRDefault="009A2C15" w:rsidP="009A2C1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82" w:type="dxa"/>
            <w:vAlign w:val="center"/>
          </w:tcPr>
          <w:p w14:paraId="4702BA70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EB7459C" w14:textId="32EAB80A" w:rsidR="009A2C15" w:rsidRPr="001B48CA" w:rsidRDefault="00675EE5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9A2C15" w:rsidRPr="00B61268" w:rsidRDefault="009A2C15" w:rsidP="009A2C15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7F6721CE" w:rsidR="009A2C15" w:rsidRPr="00CE726B" w:rsidRDefault="009A2C15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2C15" w:rsidRPr="00CE726B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9A2C15" w:rsidRPr="00CE726B" w:rsidRDefault="009A2C15" w:rsidP="009A2C15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3FDD318A" w:rsidR="009A2C15" w:rsidRPr="00550CC5" w:rsidRDefault="00A61D0C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1B92F204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75B1C599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1A70CD76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5629A4EC" w:rsidR="009A2C15" w:rsidRPr="001B48CA" w:rsidRDefault="00570B99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773FF21E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5F168909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6C13F3FC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627CED82" w:rsidR="009A2C15" w:rsidRPr="00550CC5" w:rsidRDefault="00A61D0C" w:rsidP="009A2C15">
            <w:pPr>
              <w:tabs>
                <w:tab w:val="clear" w:pos="454"/>
                <w:tab w:val="clear" w:pos="907"/>
                <w:tab w:val="left" w:pos="0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(30,221)</w:t>
            </w:r>
          </w:p>
        </w:tc>
        <w:tc>
          <w:tcPr>
            <w:tcW w:w="178" w:type="dxa"/>
            <w:vAlign w:val="center"/>
          </w:tcPr>
          <w:p w14:paraId="68413DA2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4D756FBC" w:rsidR="009A2C15" w:rsidRPr="00B61268" w:rsidRDefault="009A2C15" w:rsidP="009A2C15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(28,872)</w:t>
            </w:r>
          </w:p>
        </w:tc>
        <w:tc>
          <w:tcPr>
            <w:tcW w:w="182" w:type="dxa"/>
            <w:vAlign w:val="center"/>
          </w:tcPr>
          <w:p w14:paraId="0623D4C2" w14:textId="77777777" w:rsidR="009A2C15" w:rsidRPr="00550CC5" w:rsidRDefault="009A2C15" w:rsidP="009A2C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3E701629" w:rsidR="009A2C15" w:rsidRPr="001B48CA" w:rsidRDefault="00570B99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312,358</w:t>
            </w:r>
          </w:p>
        </w:tc>
        <w:tc>
          <w:tcPr>
            <w:tcW w:w="180" w:type="dxa"/>
            <w:vAlign w:val="center"/>
          </w:tcPr>
          <w:p w14:paraId="1BD7631F" w14:textId="77777777" w:rsidR="009A2C15" w:rsidRPr="00B61268" w:rsidRDefault="009A2C15" w:rsidP="009A2C1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44CABBB2" w:rsidR="009A2C15" w:rsidRPr="00550CC5" w:rsidRDefault="009A2C15" w:rsidP="009A2C1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267,777</w:t>
            </w:r>
          </w:p>
        </w:tc>
      </w:tr>
      <w:tr w:rsidR="009A2C15" w:rsidRPr="00CE726B" w14:paraId="4804A33B" w14:textId="77777777" w:rsidTr="00530DB2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9A2C15" w:rsidRPr="00B61268" w:rsidRDefault="009A2C15" w:rsidP="009A2C1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715FB98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11E599F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7492FA7" w14:textId="77777777" w:rsidR="009A2C15" w:rsidRPr="001B48CA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9A2C15" w:rsidRPr="00CE726B" w:rsidRDefault="009A2C15" w:rsidP="009A2C15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A177F35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2CD0AD95" w14:textId="77777777" w:rsidR="009A2C15" w:rsidRPr="00CE726B" w:rsidRDefault="009A2C15" w:rsidP="009A2C1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1E7AD64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2CCE58C5" w14:textId="77777777" w:rsidR="009A2C15" w:rsidRPr="001B48CA" w:rsidRDefault="009A2C15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73AF83" w14:textId="77777777" w:rsidR="009A2C15" w:rsidRPr="00CE726B" w:rsidRDefault="009A2C15" w:rsidP="009A2C1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C15" w:rsidRPr="00CE726B" w14:paraId="226CD4A9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9A2C15" w:rsidRPr="00B61268" w:rsidRDefault="009A2C15" w:rsidP="009A2C15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</w:tcPr>
          <w:p w14:paraId="5AA29637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18E14FA" w14:textId="77777777" w:rsidR="009A2C15" w:rsidRPr="00586C76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C7B2C" w14:textId="77777777" w:rsidR="009A2C15" w:rsidRPr="001B48CA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9A2C15" w:rsidRPr="00CE726B" w:rsidRDefault="009A2C15" w:rsidP="009A2C15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5C64E83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9A2C15" w:rsidRPr="00CE726B" w:rsidRDefault="009A2C15" w:rsidP="009A2C1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D3E1A8F" w14:textId="77777777" w:rsidR="009A2C15" w:rsidRPr="00CE726B" w:rsidRDefault="009A2C15" w:rsidP="009A2C1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9A2C15" w:rsidRPr="00CE726B" w:rsidRDefault="009A2C15" w:rsidP="009A2C15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1CF508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9A2C15" w:rsidRPr="00CE726B" w:rsidRDefault="009A2C15" w:rsidP="009A2C15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0A570B6" w14:textId="77777777" w:rsidR="009A2C15" w:rsidRPr="001B48CA" w:rsidRDefault="009A2C15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E3C41" w14:textId="77777777" w:rsidR="009A2C15" w:rsidRPr="00CE726B" w:rsidRDefault="009A2C15" w:rsidP="009A2C15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C15" w:rsidRPr="00CE726B" w14:paraId="16EEF642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9A2C15" w:rsidRPr="00CE726B" w:rsidRDefault="009A2C15" w:rsidP="009A2C1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</w:tcPr>
          <w:p w14:paraId="5EC46ED4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3B90BB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26BF28" w14:textId="77777777" w:rsidR="009A2C15" w:rsidRPr="001B48CA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43E1179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31F80FD" w14:textId="77777777" w:rsidR="009A2C15" w:rsidRPr="00CE726B" w:rsidRDefault="009A2C15" w:rsidP="009A2C15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E430668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4401718" w14:textId="77777777" w:rsidR="009A2C15" w:rsidRPr="001B48CA" w:rsidRDefault="009A2C15" w:rsidP="009A2C15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58A46" w14:textId="77777777" w:rsidR="009A2C15" w:rsidRPr="00CE726B" w:rsidRDefault="009A2C15" w:rsidP="009A2C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B99" w:rsidRPr="00CE726B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570B99" w:rsidRPr="00CE726B" w:rsidRDefault="00570B99" w:rsidP="00570B9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109AE79A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181,373</w:t>
            </w:r>
          </w:p>
        </w:tc>
        <w:tc>
          <w:tcPr>
            <w:tcW w:w="178" w:type="dxa"/>
            <w:vAlign w:val="center"/>
          </w:tcPr>
          <w:p w14:paraId="1707FB2C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6B69C952" w:rsidR="00570B99" w:rsidRPr="00CE726B" w:rsidRDefault="00570B99" w:rsidP="00570B9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144,88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center"/>
          </w:tcPr>
          <w:p w14:paraId="0C689775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640C9E48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178" w:type="dxa"/>
            <w:vAlign w:val="center"/>
          </w:tcPr>
          <w:p w14:paraId="10F0E834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3D3D3654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78" w:type="dxa"/>
            <w:vAlign w:val="center"/>
          </w:tcPr>
          <w:p w14:paraId="3D610DCD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02F57626" w:rsidR="00570B99" w:rsidRPr="004D4987" w:rsidRDefault="00570B99" w:rsidP="00570B9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6474ABDA" w:rsidR="00570B99" w:rsidRPr="004D4987" w:rsidRDefault="00570B99" w:rsidP="00570B99">
            <w:pPr>
              <w:tabs>
                <w:tab w:val="clear" w:pos="907"/>
                <w:tab w:val="left" w:pos="262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D0D64E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2F05E6B2" w:rsidR="00570B99" w:rsidRPr="004D4987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183,040</w:t>
            </w:r>
          </w:p>
        </w:tc>
        <w:tc>
          <w:tcPr>
            <w:tcW w:w="180" w:type="dxa"/>
            <w:vAlign w:val="center"/>
          </w:tcPr>
          <w:p w14:paraId="51F1C03D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684D61C8" w:rsidR="00570B99" w:rsidRPr="004D4987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A1D96" w:rsidRPr="004D49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D49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1D96" w:rsidRPr="004D498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570B99" w:rsidRPr="00CE726B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570B99" w:rsidRPr="00CE726B" w:rsidRDefault="00570B99" w:rsidP="00570B99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59FE7003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127,441</w:t>
            </w:r>
          </w:p>
        </w:tc>
        <w:tc>
          <w:tcPr>
            <w:tcW w:w="178" w:type="dxa"/>
            <w:vAlign w:val="center"/>
          </w:tcPr>
          <w:p w14:paraId="58408577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199B243C" w:rsidR="00570B99" w:rsidRPr="00CE726B" w:rsidRDefault="00570B99" w:rsidP="00570B9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120,45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center"/>
          </w:tcPr>
          <w:p w14:paraId="2C6CF42D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1BA99D73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32,098</w:t>
            </w:r>
          </w:p>
        </w:tc>
        <w:tc>
          <w:tcPr>
            <w:tcW w:w="178" w:type="dxa"/>
            <w:vAlign w:val="center"/>
          </w:tcPr>
          <w:p w14:paraId="35892518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50A7E71B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30,907</w:t>
            </w:r>
          </w:p>
        </w:tc>
        <w:tc>
          <w:tcPr>
            <w:tcW w:w="178" w:type="dxa"/>
            <w:vAlign w:val="center"/>
          </w:tcPr>
          <w:p w14:paraId="4676A611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22EC8F20" w:rsidR="00570B99" w:rsidRPr="004D4987" w:rsidRDefault="00570B99" w:rsidP="00570B9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78" w:type="dxa"/>
            <w:vAlign w:val="center"/>
          </w:tcPr>
          <w:p w14:paraId="7FDE7F58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553FA725" w:rsidR="00570B99" w:rsidRPr="004D4987" w:rsidRDefault="00570B99" w:rsidP="00570B9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82" w:type="dxa"/>
            <w:vAlign w:val="center"/>
          </w:tcPr>
          <w:p w14:paraId="407F187E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551EB6AB" w:rsidR="00570B99" w:rsidRPr="004D4987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129,318</w:t>
            </w:r>
          </w:p>
        </w:tc>
        <w:tc>
          <w:tcPr>
            <w:tcW w:w="180" w:type="dxa"/>
            <w:vAlign w:val="center"/>
          </w:tcPr>
          <w:p w14:paraId="09B8D930" w14:textId="77777777" w:rsidR="00570B99" w:rsidRPr="004D4987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2863F620" w:rsidR="00570B99" w:rsidRPr="004D4987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498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A1D96" w:rsidRPr="004D49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D4987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EA1D96" w:rsidRPr="004D4987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570B99" w:rsidRPr="00CE726B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570B99" w:rsidRPr="00B61268" w:rsidRDefault="00570B99" w:rsidP="00570B9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0C396048" w:rsidR="00570B99" w:rsidRPr="00B61268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6D82DCBE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2BBE734D" w:rsidR="00570B99" w:rsidRPr="00550CC5" w:rsidRDefault="00570B99" w:rsidP="00570B99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58B26895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4E47D79D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22801CE6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6D1CCF08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0B61793F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7DC8733C" w:rsidR="00570B99" w:rsidRPr="00A46ACF" w:rsidRDefault="00570B99" w:rsidP="00570B9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(30,221)</w:t>
            </w:r>
          </w:p>
        </w:tc>
        <w:tc>
          <w:tcPr>
            <w:tcW w:w="178" w:type="dxa"/>
            <w:vAlign w:val="center"/>
          </w:tcPr>
          <w:p w14:paraId="66C588B1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3356DCD4" w:rsidR="00570B99" w:rsidRPr="00B61268" w:rsidRDefault="00570B99" w:rsidP="00570B9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6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(28,872)</w:t>
            </w:r>
          </w:p>
        </w:tc>
        <w:tc>
          <w:tcPr>
            <w:tcW w:w="182" w:type="dxa"/>
            <w:vAlign w:val="center"/>
          </w:tcPr>
          <w:p w14:paraId="4FE635D3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5570D6B0" w:rsidR="00570B99" w:rsidRPr="001B48CA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312,358</w:t>
            </w:r>
          </w:p>
        </w:tc>
        <w:tc>
          <w:tcPr>
            <w:tcW w:w="180" w:type="dxa"/>
            <w:vAlign w:val="center"/>
          </w:tcPr>
          <w:p w14:paraId="5347E24B" w14:textId="77777777" w:rsidR="00570B99" w:rsidRPr="00550CC5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72AD934B" w:rsidR="00570B99" w:rsidRPr="00550CC5" w:rsidRDefault="00570B99" w:rsidP="00570B99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267,777</w:t>
            </w:r>
          </w:p>
        </w:tc>
      </w:tr>
      <w:tr w:rsidR="00570B99" w:rsidRPr="00CE726B" w14:paraId="0D8575E4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570B99" w:rsidRPr="00CE726B" w:rsidRDefault="00570B99" w:rsidP="00570B9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EA4B895" w14:textId="77777777" w:rsidR="00570B99" w:rsidRPr="005E3665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D92894B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102E7A8D" w14:textId="77777777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9E34B63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14:paraId="133212BE" w14:textId="77777777" w:rsidR="00570B99" w:rsidRPr="005E3665" w:rsidRDefault="00570B99" w:rsidP="00570B9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BA4B048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</w:tcPr>
          <w:p w14:paraId="79A206B4" w14:textId="77777777" w:rsidR="00570B99" w:rsidRPr="001B48CA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666DFF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0B99" w:rsidRPr="00CE726B" w14:paraId="63D0A2BA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570B99" w:rsidRPr="00B61268" w:rsidRDefault="00570B99" w:rsidP="00570B99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</w:tcPr>
          <w:p w14:paraId="0D4AB532" w14:textId="77777777" w:rsidR="00570B99" w:rsidRPr="005E3665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AB1C80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908635" w14:textId="77777777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41EC45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97EA2B6" w14:textId="77777777" w:rsidR="00570B99" w:rsidRPr="005E3665" w:rsidRDefault="00570B99" w:rsidP="00570B99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A71FFB0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A06200F" w14:textId="77777777" w:rsidR="00570B99" w:rsidRPr="001B48CA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E8C6E" w14:textId="77777777" w:rsidR="00570B99" w:rsidRPr="00CE726B" w:rsidRDefault="00570B99" w:rsidP="00570B9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0B99" w:rsidRPr="00CE726B" w14:paraId="375CEC69" w14:textId="77777777" w:rsidTr="00530DB2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570B99" w:rsidRPr="00CE726B" w:rsidRDefault="00570B99" w:rsidP="00570B9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</w:tcPr>
          <w:p w14:paraId="7455E322" w14:textId="3277A4F8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308,814</w:t>
            </w:r>
          </w:p>
        </w:tc>
        <w:tc>
          <w:tcPr>
            <w:tcW w:w="178" w:type="dxa"/>
            <w:vAlign w:val="center"/>
          </w:tcPr>
          <w:p w14:paraId="1DF78C7C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D531B6" w14:textId="4E74A9E9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265,339</w:t>
            </w:r>
          </w:p>
        </w:tc>
        <w:tc>
          <w:tcPr>
            <w:tcW w:w="178" w:type="dxa"/>
            <w:vAlign w:val="center"/>
          </w:tcPr>
          <w:p w14:paraId="59E0E397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F4D8" w14:textId="7A33A7DE" w:rsidR="00570B99" w:rsidRPr="001B48CA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33,765</w:t>
            </w:r>
          </w:p>
        </w:tc>
        <w:tc>
          <w:tcPr>
            <w:tcW w:w="178" w:type="dxa"/>
            <w:vAlign w:val="center"/>
          </w:tcPr>
          <w:p w14:paraId="31C8C5E8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E5D1B09" w14:textId="681581C4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31,310</w:t>
            </w:r>
          </w:p>
        </w:tc>
        <w:tc>
          <w:tcPr>
            <w:tcW w:w="178" w:type="dxa"/>
            <w:vAlign w:val="center"/>
          </w:tcPr>
          <w:p w14:paraId="54E32C98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A3294AB" w14:textId="274A776A" w:rsidR="00570B99" w:rsidRPr="00106E02" w:rsidRDefault="00570B99" w:rsidP="00570B99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6E02">
              <w:rPr>
                <w:rFonts w:asciiTheme="majorBidi" w:hAnsiTheme="majorBidi" w:cstheme="majorBidi"/>
                <w:sz w:val="30"/>
                <w:szCs w:val="30"/>
              </w:rPr>
              <w:t>(30,221)</w:t>
            </w:r>
          </w:p>
        </w:tc>
        <w:tc>
          <w:tcPr>
            <w:tcW w:w="178" w:type="dxa"/>
            <w:vAlign w:val="center"/>
          </w:tcPr>
          <w:p w14:paraId="717E289A" w14:textId="77777777" w:rsidR="00570B99" w:rsidRPr="00106E02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E89CE6" w14:textId="2ABE2487" w:rsidR="00570B99" w:rsidRPr="001C2E1F" w:rsidRDefault="00570B99" w:rsidP="00570B99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755">
              <w:rPr>
                <w:rFonts w:asciiTheme="majorBidi" w:hAnsiTheme="majorBidi" w:cstheme="majorBidi"/>
                <w:sz w:val="30"/>
                <w:szCs w:val="30"/>
              </w:rPr>
              <w:t>(28,872)</w:t>
            </w:r>
          </w:p>
        </w:tc>
        <w:tc>
          <w:tcPr>
            <w:tcW w:w="182" w:type="dxa"/>
            <w:vAlign w:val="center"/>
          </w:tcPr>
          <w:p w14:paraId="69D7EE42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BDC377D" w14:textId="530DB13D" w:rsidR="00570B99" w:rsidRPr="001B48CA" w:rsidRDefault="00570B99" w:rsidP="00570B9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CA">
              <w:rPr>
                <w:rFonts w:asciiTheme="majorBidi" w:hAnsiTheme="majorBidi" w:cstheme="majorBidi"/>
                <w:sz w:val="30"/>
                <w:szCs w:val="30"/>
              </w:rPr>
              <w:t>312,358</w:t>
            </w:r>
          </w:p>
        </w:tc>
        <w:tc>
          <w:tcPr>
            <w:tcW w:w="180" w:type="dxa"/>
            <w:vAlign w:val="center"/>
          </w:tcPr>
          <w:p w14:paraId="6A498442" w14:textId="77777777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3CD9E" w14:textId="68C101D6" w:rsidR="00570B99" w:rsidRPr="001C2E1F" w:rsidRDefault="00570B99" w:rsidP="00570B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884">
              <w:rPr>
                <w:rFonts w:asciiTheme="majorBidi" w:hAnsiTheme="majorBidi" w:cstheme="majorBidi"/>
                <w:sz w:val="30"/>
                <w:szCs w:val="30"/>
              </w:rPr>
              <w:t>267,777</w:t>
            </w: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903A3F">
          <w:headerReference w:type="default" r:id="rId12"/>
          <w:footerReference w:type="default" r:id="rId13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142EE3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2EAD5721" w:rsidR="006D5263" w:rsidRPr="00077175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A2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A2C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D46F7"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46F7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76DFF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B61268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678C" w:rsidRPr="00CE726B" w14:paraId="3431FB81" w14:textId="77777777" w:rsidTr="00D37403">
        <w:tc>
          <w:tcPr>
            <w:tcW w:w="2255" w:type="pct"/>
          </w:tcPr>
          <w:p w14:paraId="233DEBCE" w14:textId="77777777" w:rsidR="00F8678C" w:rsidRPr="00B61268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F8678C" w:rsidRPr="000524D2" w:rsidRDefault="00F8678C" w:rsidP="00F8678C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6A9CBB9E" w:rsidR="00F8678C" w:rsidRPr="00CF5D9B" w:rsidRDefault="00111207" w:rsidP="00E328C7">
            <w:pPr>
              <w:tabs>
                <w:tab w:val="decimal" w:pos="961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1CF7DE83" w:rsidR="00F8678C" w:rsidRPr="00CF5D9B" w:rsidRDefault="002D516F" w:rsidP="00E328C7">
            <w:pPr>
              <w:tabs>
                <w:tab w:val="decimal" w:pos="946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516F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516F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37" w:type="pct"/>
          </w:tcPr>
          <w:p w14:paraId="61C71C4B" w14:textId="77777777" w:rsidR="00F8678C" w:rsidRPr="00CF5D9B" w:rsidRDefault="00F8678C" w:rsidP="00F8678C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438F5BDB" w:rsidR="00F8678C" w:rsidRPr="00CF5D9B" w:rsidRDefault="002D516F" w:rsidP="00E328C7">
            <w:pPr>
              <w:tabs>
                <w:tab w:val="clear" w:pos="907"/>
                <w:tab w:val="left" w:pos="871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51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516F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516F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F8678C" w:rsidRPr="00CE726B" w14:paraId="1F92B671" w14:textId="77777777" w:rsidTr="00D37403">
        <w:tc>
          <w:tcPr>
            <w:tcW w:w="2255" w:type="pct"/>
          </w:tcPr>
          <w:p w14:paraId="7C8A4AD1" w14:textId="77777777" w:rsidR="00F8678C" w:rsidRPr="00B61268" w:rsidRDefault="00F8678C" w:rsidP="00F8678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F8678C" w:rsidRPr="00CE726B" w:rsidRDefault="00F8678C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5D8C4802" w:rsidR="00F8678C" w:rsidRPr="00CF5D9B" w:rsidRDefault="00DC169B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192,055</w:t>
            </w:r>
          </w:p>
        </w:tc>
        <w:tc>
          <w:tcPr>
            <w:tcW w:w="143" w:type="pct"/>
          </w:tcPr>
          <w:p w14:paraId="4A587CC2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19D689A6" w:rsidR="00F8678C" w:rsidRPr="00CF5D9B" w:rsidRDefault="00111207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F8678C" w:rsidRPr="00CF5D9B" w:rsidRDefault="00F8678C" w:rsidP="00F8678C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5BCD35FB" w:rsidR="00F8678C" w:rsidRPr="00B61268" w:rsidRDefault="00111207" w:rsidP="00F8678C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192,055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B61268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478EB912" w:rsidR="006D5263" w:rsidRPr="00B61268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12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612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676DFF" w:rsidRPr="000771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CE726B" w14:paraId="65BAB5D2" w14:textId="77777777" w:rsidTr="00D37403">
        <w:tc>
          <w:tcPr>
            <w:tcW w:w="2255" w:type="pct"/>
          </w:tcPr>
          <w:p w14:paraId="51EAB17B" w14:textId="77777777" w:rsidR="00701DD0" w:rsidRPr="00B61268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17682FBB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742D876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</w:t>
            </w:r>
            <w:r w:rsidR="00236546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</w:tr>
      <w:tr w:rsidR="00701DD0" w:rsidRPr="00CE726B" w14:paraId="7021AD17" w14:textId="77777777" w:rsidTr="00D37403">
        <w:tc>
          <w:tcPr>
            <w:tcW w:w="2255" w:type="pct"/>
          </w:tcPr>
          <w:p w14:paraId="46DE14A1" w14:textId="77777777" w:rsidR="00701DD0" w:rsidRPr="00B61268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1431B3B8" w:rsidR="00701DD0" w:rsidRPr="00CE726B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1624014E" w:rsidR="00701DD0" w:rsidRPr="00CE726B" w:rsidRDefault="00236546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CE726B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B61268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CE726B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1268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B61268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B61268" w:rsidRDefault="006D5263" w:rsidP="009A2C1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0E1411">
        <w:rPr>
          <w:rFonts w:asciiTheme="majorBidi" w:hAnsiTheme="majorBidi" w:cstheme="majorBidi"/>
          <w:sz w:val="30"/>
          <w:szCs w:val="30"/>
        </w:rPr>
        <w:t>2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B61268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B61268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4AB65666" w:rsidR="006D5263" w:rsidRPr="00077175" w:rsidRDefault="009A2C15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6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6D5263" w:rsidRPr="000771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546" w:rsidRPr="000771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2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B61268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612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1B48CA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B61268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268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5B9FDE73" w:rsidR="006D5263" w:rsidRPr="00A035CB" w:rsidRDefault="001420B8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A1D96" w:rsidRPr="00A03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7781E10" w14:textId="3780EF47" w:rsidR="006D5263" w:rsidRDefault="006D5263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45A6EFE" w14:textId="3A9253C5" w:rsidR="009A2C15" w:rsidRPr="00C902E8" w:rsidRDefault="009A2C15" w:rsidP="00C902E8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902E8">
        <w:rPr>
          <w:rFonts w:asciiTheme="majorBidi" w:hAnsiTheme="majorBidi" w:cstheme="majorBidi"/>
          <w:sz w:val="30"/>
          <w:szCs w:val="30"/>
        </w:rPr>
        <w:t>13</w:t>
      </w:r>
      <w:r w:rsidR="00C902E8">
        <w:rPr>
          <w:rFonts w:asciiTheme="majorBidi" w:hAnsiTheme="majorBidi" w:cstheme="majorBidi"/>
          <w:sz w:val="30"/>
          <w:szCs w:val="30"/>
        </w:rPr>
        <w:tab/>
      </w:r>
      <w:r w:rsidRPr="00C902E8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เหตุการณ์ภายหลังรอบระยะเวลาที่รายงาน</w:t>
      </w:r>
    </w:p>
    <w:p w14:paraId="1C60C78A" w14:textId="77777777" w:rsidR="009A2C15" w:rsidRDefault="009A2C15" w:rsidP="009A2C1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7D3B4A0" w14:textId="06D45C92" w:rsidR="009A2C15" w:rsidRPr="006500B8" w:rsidRDefault="009A2C15" w:rsidP="009A2C1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70BD4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ในการประชุมคณะกรรมการบริษัทของผู้จัดการกองทรัสต์เมื่อวันที่</w:t>
      </w:r>
      <w:r w:rsidR="00C902E8" w:rsidRPr="00370BD4">
        <w:rPr>
          <w:rFonts w:ascii="Angsana New" w:hAnsi="Angsana New" w:cs="Angsana New"/>
          <w:sz w:val="30"/>
          <w:szCs w:val="30"/>
          <w:lang w:val="en-US"/>
        </w:rPr>
        <w:t xml:space="preserve"> 8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สิงหาคม </w:t>
      </w:r>
      <w:r w:rsidRPr="00370BD4">
        <w:rPr>
          <w:rFonts w:ascii="Angsana New" w:hAnsi="Angsana New" w:cs="Angsana New"/>
          <w:sz w:val="30"/>
          <w:szCs w:val="30"/>
          <w:lang w:val="en-US"/>
        </w:rPr>
        <w:t>256</w:t>
      </w:r>
      <w:r w:rsidR="00A85F91" w:rsidRPr="00370BD4">
        <w:rPr>
          <w:rFonts w:ascii="Angsana New" w:hAnsi="Angsana New" w:cs="Angsana New"/>
          <w:sz w:val="30"/>
          <w:szCs w:val="30"/>
          <w:lang w:val="en-US"/>
        </w:rPr>
        <w:t>7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คณะกรรมการได้มีมติ</w:t>
      </w:r>
      <w:r w:rsidRPr="00370BD4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อนุมัติให้จ่ายประโยชน์ตอบแทนของกองทรัสต์จากงวดผลการดำเนินงานตั้งแต่วันที่ </w:t>
      </w:r>
      <w:r w:rsidRPr="00370BD4">
        <w:rPr>
          <w:rFonts w:ascii="Angsana New" w:hAnsi="Angsana New" w:cs="Angsana New"/>
          <w:sz w:val="30"/>
          <w:szCs w:val="30"/>
          <w:lang w:val="en-US"/>
        </w:rPr>
        <w:t>1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มกราคม </w:t>
      </w:r>
      <w:r w:rsidRPr="00370BD4">
        <w:rPr>
          <w:rFonts w:ascii="Angsana New" w:hAnsi="Angsana New" w:cs="Angsana New"/>
          <w:sz w:val="30"/>
          <w:szCs w:val="30"/>
          <w:lang w:val="en-US"/>
        </w:rPr>
        <w:t>256</w:t>
      </w:r>
      <w:r w:rsidR="00A85F91" w:rsidRPr="00370BD4">
        <w:rPr>
          <w:rFonts w:ascii="Angsana New" w:hAnsi="Angsana New" w:cs="Angsana New"/>
          <w:sz w:val="30"/>
          <w:szCs w:val="30"/>
          <w:lang w:val="en-US"/>
        </w:rPr>
        <w:t>7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</w:t>
      </w:r>
      <w:r w:rsidRPr="00370BD4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370BD4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Pr="00370BD4">
        <w:rPr>
          <w:rFonts w:ascii="Angsana New" w:hAnsi="Angsana New" w:cs="Angsana New"/>
          <w:sz w:val="30"/>
          <w:szCs w:val="30"/>
          <w:lang w:val="en-US"/>
        </w:rPr>
        <w:t>256</w:t>
      </w:r>
      <w:r w:rsidR="00A85F91" w:rsidRPr="00370BD4">
        <w:rPr>
          <w:rFonts w:ascii="Angsana New" w:hAnsi="Angsana New" w:cs="Angsana New"/>
          <w:sz w:val="30"/>
          <w:szCs w:val="30"/>
          <w:lang w:val="en-US"/>
        </w:rPr>
        <w:t>7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ในอัตราหน่วยละ</w:t>
      </w:r>
      <w:r w:rsidR="0014638B">
        <w:rPr>
          <w:rFonts w:ascii="Angsana New" w:hAnsi="Angsana New" w:cs="Angsana New"/>
          <w:sz w:val="30"/>
          <w:szCs w:val="30"/>
          <w:lang w:val="en-US"/>
        </w:rPr>
        <w:t xml:space="preserve"> 0.2050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เป็นจำนวนเงินรวม</w:t>
      </w:r>
      <w:r w:rsidR="0014638B">
        <w:rPr>
          <w:rFonts w:ascii="Angsana New" w:hAnsi="Angsana New" w:cs="Angsana New"/>
          <w:sz w:val="30"/>
          <w:szCs w:val="30"/>
          <w:lang w:val="en-US"/>
        </w:rPr>
        <w:t xml:space="preserve"> 145.86</w:t>
      </w:r>
      <w:r w:rsidRPr="00370B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70BD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โดยประโยชน์ตอบแทนดังกล่าวจะจ่ายให้แก่ผู้ถือหน่วยทรัสต์ในเดือนกันยายน </w:t>
      </w:r>
      <w:r w:rsidRPr="00370BD4">
        <w:rPr>
          <w:rFonts w:ascii="Angsana New" w:hAnsi="Angsana New" w:cs="Angsana New"/>
          <w:sz w:val="30"/>
          <w:szCs w:val="30"/>
          <w:lang w:val="en-US"/>
        </w:rPr>
        <w:t>256</w:t>
      </w:r>
      <w:r w:rsidR="00A85F91" w:rsidRPr="00370BD4">
        <w:rPr>
          <w:rFonts w:ascii="Angsana New" w:hAnsi="Angsana New" w:cs="Angsana New"/>
          <w:sz w:val="30"/>
          <w:szCs w:val="30"/>
          <w:lang w:val="en-US"/>
        </w:rPr>
        <w:t>7</w:t>
      </w:r>
      <w:r w:rsidR="00095A1D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68684CE2" w14:textId="77777777" w:rsidR="009A2C15" w:rsidRPr="009A2C15" w:rsidRDefault="009A2C15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9A2C15" w:rsidRPr="009A2C15" w:rsidSect="00903A3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0CCB" w14:textId="77777777" w:rsidR="00A17D59" w:rsidRDefault="00A17D59" w:rsidP="004956B4">
      <w:r>
        <w:separator/>
      </w:r>
    </w:p>
  </w:endnote>
  <w:endnote w:type="continuationSeparator" w:id="0">
    <w:p w14:paraId="32C53213" w14:textId="77777777" w:rsidR="00A17D59" w:rsidRDefault="00A17D5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0B50" w14:textId="77777777" w:rsidR="00A17D59" w:rsidRDefault="00A17D59" w:rsidP="004956B4">
      <w:r>
        <w:separator/>
      </w:r>
    </w:p>
  </w:footnote>
  <w:footnote w:type="continuationSeparator" w:id="0">
    <w:p w14:paraId="44E031F5" w14:textId="77777777" w:rsidR="00A17D59" w:rsidRDefault="00A17D5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B61268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3377AE" w14:textId="5A15CE1E" w:rsidR="00612FB3" w:rsidRPr="00240D11" w:rsidRDefault="00612FB3" w:rsidP="00612FB3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 w:rsidR="00B75D37">
      <w:rPr>
        <w:rFonts w:ascii="Angsana New" w:hAnsi="Angsana New" w:hint="cs"/>
        <w:bCs/>
        <w:sz w:val="32"/>
        <w:szCs w:val="32"/>
        <w:cs/>
      </w:rPr>
      <w:t>และหกเดือน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B75D37">
      <w:rPr>
        <w:rFonts w:ascii="Angsana New" w:hAnsi="Angsana New"/>
        <w:b/>
        <w:sz w:val="32"/>
        <w:szCs w:val="32"/>
      </w:rPr>
      <w:t>0</w:t>
    </w:r>
    <w:r w:rsidR="002821E6">
      <w:rPr>
        <w:rFonts w:ascii="Angsana New" w:hAnsi="Angsana New"/>
        <w:b/>
        <w:sz w:val="32"/>
        <w:szCs w:val="32"/>
      </w:rPr>
      <w:t xml:space="preserve"> </w:t>
    </w:r>
    <w:r w:rsidR="00B75D37">
      <w:rPr>
        <w:rFonts w:ascii="Angsana New" w:hAnsi="Angsana New" w:hint="cs"/>
        <w:bCs/>
        <w:sz w:val="32"/>
        <w:szCs w:val="32"/>
        <w:cs/>
      </w:rPr>
      <w:t>มิถุนายน</w:t>
    </w:r>
    <w:r w:rsidRPr="00B61268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2821E6">
      <w:rPr>
        <w:rFonts w:ascii="Angsana New" w:hAnsi="Angsana New"/>
        <w:b/>
        <w:sz w:val="32"/>
        <w:szCs w:val="32"/>
      </w:rPr>
      <w:t>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B61268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017F37" w14:textId="77777777" w:rsidR="009A2C15" w:rsidRPr="00240D11" w:rsidRDefault="009A2C15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B61268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B61268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B61268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1268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401B347" w14:textId="77777777" w:rsidR="009A2C15" w:rsidRPr="00240D11" w:rsidRDefault="009A2C15" w:rsidP="009A2C15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B61268">
      <w:rPr>
        <w:rFonts w:ascii="Angsana New" w:hAnsi="Angsana New"/>
        <w:bCs/>
        <w:sz w:val="32"/>
        <w:szCs w:val="32"/>
        <w:cs/>
      </w:rPr>
      <w:t>สำหรับงวด</w:t>
    </w:r>
    <w:r w:rsidRPr="00B61268"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B61268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B61268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67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B61268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2F21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3F23"/>
    <w:rsid w:val="0014404F"/>
    <w:rsid w:val="0014417C"/>
    <w:rsid w:val="00144ABB"/>
    <w:rsid w:val="00144D61"/>
    <w:rsid w:val="0014638B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ACA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506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A84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B5822-CF1D-4CEE-8064-D83B7CB4F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204</TotalTime>
  <Pages>10</Pages>
  <Words>2493</Words>
  <Characters>11095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Komsak, Intakan</cp:lastModifiedBy>
  <cp:revision>31</cp:revision>
  <cp:lastPrinted>2024-08-06T13:39:00Z</cp:lastPrinted>
  <dcterms:created xsi:type="dcterms:W3CDTF">2024-07-23T07:56:00Z</dcterms:created>
  <dcterms:modified xsi:type="dcterms:W3CDTF">2024-08-08T07:58:00Z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