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730C4F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730C4F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730C4F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730C4F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730C4F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730C4F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730C4F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2F5829" w:rsidRPr="00730C4F" w14:paraId="75B817E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03C0A4A" w14:textId="3CCF79A1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A637B1F" w14:textId="77777777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5771D9D" w14:textId="12E9E429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2F5829" w:rsidRPr="00730C4F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39EB41BC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29999B2" w14:textId="77777777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F5829" w:rsidRPr="00730C4F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90316B4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5C36230" w14:textId="77777777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AB333CB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2F5829" w:rsidRPr="00730C4F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574A2D71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DA1D81" w14:textId="77777777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2F5829" w:rsidRPr="00730C4F" w:rsidRDefault="002F5829" w:rsidP="002F58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E8026F" w:rsidRPr="00730C4F" w14:paraId="4DD5F8CD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2FFFBA5" w14:textId="0A8B6693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165D13D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A190B5F" w14:textId="2067FC0D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E8026F" w:rsidRPr="00730C4F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5A171988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E717C63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E8026F" w:rsidRPr="00730C4F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54C1BB39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5F73F1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E8026F" w:rsidRPr="00730C4F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37FB073F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97A0523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E8026F" w:rsidRPr="00730C4F" w14:paraId="6C6A6B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5DE4386" w14:textId="1C1DC40D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AD1509B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B0E3DEB" w14:textId="1C935FA5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E8026F" w:rsidRPr="00730C4F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68A43F9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D0C4B97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E8026F" w:rsidRPr="00730C4F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291AB644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04EF40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E8026F" w:rsidRPr="00730C4F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2539893B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1A215BE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5006477C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026F" w:rsidRPr="00730C4F" w14:paraId="7ED2F8E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5CA75C" w14:textId="120F60F5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F8D3131" w14:textId="77777777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6A4E432" w14:textId="16F555FD" w:rsidR="00E8026F" w:rsidRPr="00730C4F" w:rsidRDefault="00E8026F" w:rsidP="00E802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D9453C" w14:textId="77777777" w:rsidR="001A021D" w:rsidRPr="00730C4F" w:rsidRDefault="001A021D" w:rsidP="00C4658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1E3067" w14:textId="77777777" w:rsidR="00DB12B7" w:rsidRPr="00730C4F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730C4F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0362E3" w14:textId="03B4D62E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730C4F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="004915A5" w:rsidRPr="00730C4F">
        <w:rPr>
          <w:rFonts w:asciiTheme="majorBidi" w:hAnsiTheme="majorBidi" w:cstheme="majorBidi"/>
          <w:sz w:val="28"/>
          <w:szCs w:val="28"/>
        </w:rPr>
        <w:t xml:space="preserve">9 </w:t>
      </w:r>
      <w:r w:rsidR="004915A5" w:rsidRPr="00730C4F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4915A5" w:rsidRPr="00730C4F">
        <w:rPr>
          <w:rFonts w:asciiTheme="majorBidi" w:hAnsiTheme="majorBidi" w:cstheme="majorBidi"/>
          <w:sz w:val="28"/>
          <w:szCs w:val="28"/>
        </w:rPr>
        <w:t>2567</w:t>
      </w:r>
    </w:p>
    <w:p w14:paraId="6FF58D22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730C4F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730C4F" w:rsidRDefault="00DB12B7" w:rsidP="00DB12B7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F67E742" w14:textId="5C7C9E7B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730C4F">
        <w:rPr>
          <w:rFonts w:asciiTheme="majorBidi" w:hAnsiTheme="majorBidi" w:cstheme="majorBidi"/>
          <w:sz w:val="28"/>
          <w:szCs w:val="28"/>
        </w:rPr>
        <w:t>(“</w:t>
      </w:r>
      <w:r w:rsidRPr="00730C4F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730C4F">
        <w:rPr>
          <w:rFonts w:asciiTheme="majorBidi" w:hAnsiTheme="majorBidi" w:cstheme="majorBidi"/>
          <w:sz w:val="28"/>
          <w:szCs w:val="28"/>
        </w:rPr>
        <w:t xml:space="preserve">”) 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730C4F">
        <w:rPr>
          <w:rFonts w:asciiTheme="majorBidi" w:hAnsiTheme="majorBidi" w:cstheme="majorBidi"/>
          <w:sz w:val="28"/>
          <w:szCs w:val="28"/>
        </w:rPr>
        <w:t>34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730C4F">
        <w:rPr>
          <w:rFonts w:asciiTheme="majorBidi" w:hAnsiTheme="majorBidi" w:cstheme="majorBidi"/>
          <w:sz w:val="28"/>
          <w:szCs w:val="28"/>
        </w:rPr>
        <w:br/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730C4F">
        <w:rPr>
          <w:rFonts w:asciiTheme="majorBidi" w:hAnsiTheme="majorBidi" w:cstheme="majorBidi"/>
          <w:sz w:val="28"/>
          <w:szCs w:val="28"/>
        </w:rPr>
        <w:br/>
        <w:t>31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30C4F">
        <w:rPr>
          <w:rFonts w:asciiTheme="majorBidi" w:hAnsiTheme="majorBidi" w:cstheme="majorBidi"/>
          <w:sz w:val="28"/>
          <w:szCs w:val="28"/>
        </w:rPr>
        <w:t>256</w:t>
      </w:r>
      <w:r w:rsidR="00302859" w:rsidRPr="00730C4F">
        <w:rPr>
          <w:rFonts w:asciiTheme="majorBidi" w:hAnsiTheme="majorBidi" w:cstheme="majorBidi"/>
          <w:sz w:val="28"/>
          <w:szCs w:val="28"/>
        </w:rPr>
        <w:t>6</w:t>
      </w:r>
    </w:p>
    <w:p w14:paraId="701F830D" w14:textId="77777777" w:rsidR="00DB12B7" w:rsidRPr="00730C4F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F37A6B" w14:textId="4F83BF5E" w:rsidR="00DB12B7" w:rsidRPr="00730C4F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125090" w:rsidRPr="00730C4F">
        <w:rPr>
          <w:rFonts w:asciiTheme="majorBidi" w:hAnsiTheme="majorBidi" w:cstheme="majorBidi"/>
          <w:sz w:val="28"/>
          <w:szCs w:val="28"/>
        </w:rPr>
        <w:br/>
      </w:r>
      <w:r w:rsidRPr="00730C4F">
        <w:rPr>
          <w:rFonts w:asciiTheme="majorBidi" w:hAnsiTheme="majorBidi" w:cstheme="majorBidi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125090" w:rsidRPr="00730C4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30C4F">
        <w:rPr>
          <w:rFonts w:asciiTheme="majorBidi" w:hAnsiTheme="majorBidi" w:cstheme="majorBidi"/>
          <w:sz w:val="28"/>
          <w:szCs w:val="28"/>
        </w:rPr>
        <w:t>31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30C4F">
        <w:rPr>
          <w:rFonts w:asciiTheme="majorBidi" w:hAnsiTheme="majorBidi" w:cstheme="majorBidi"/>
          <w:sz w:val="28"/>
          <w:szCs w:val="28"/>
        </w:rPr>
        <w:t>256</w:t>
      </w:r>
      <w:r w:rsidR="00302859" w:rsidRPr="00730C4F">
        <w:rPr>
          <w:rFonts w:asciiTheme="majorBidi" w:hAnsiTheme="majorBidi" w:cstheme="majorBidi"/>
          <w:sz w:val="28"/>
          <w:szCs w:val="28"/>
        </w:rPr>
        <w:t>6</w:t>
      </w:r>
    </w:p>
    <w:p w14:paraId="62A08267" w14:textId="77777777" w:rsidR="002F5829" w:rsidRPr="00730C4F" w:rsidRDefault="002F5829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769CF" w14:textId="77777777" w:rsidR="002F5829" w:rsidRPr="00730C4F" w:rsidRDefault="002F5829" w:rsidP="002F582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hint="cs"/>
          <w:sz w:val="28"/>
          <w:szCs w:val="28"/>
          <w:cs/>
        </w:rPr>
        <w:t>การเปลี่ยนแปลงนโยบายการบัญชี</w:t>
      </w:r>
      <w:r w:rsidRPr="00730C4F">
        <w:rPr>
          <w:rFonts w:asciiTheme="majorBidi" w:hAnsiTheme="majorBidi"/>
          <w:sz w:val="28"/>
          <w:szCs w:val="28"/>
          <w:cs/>
        </w:rPr>
        <w:t xml:space="preserve">  </w:t>
      </w:r>
    </w:p>
    <w:p w14:paraId="4E22DE46" w14:textId="77777777" w:rsidR="002F5829" w:rsidRPr="00730C4F" w:rsidRDefault="002F5829" w:rsidP="002F582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2AB6067D" w14:textId="77777777" w:rsidR="002F5829" w:rsidRPr="00730C4F" w:rsidRDefault="002F5829" w:rsidP="002F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กลุ่มบริษัทได้ถือปฏิบัติตามการปรับปรุงมาตรฐานการบัญชีฉบับที่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12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2567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เช่น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สัญญาเช่าและประมาณการค่ารื้อถอน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วันดังกล่าว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และกลุ่มบริษัท</w:t>
      </w:r>
      <w:r w:rsidRPr="00730C4F">
        <w:rPr>
          <w:rFonts w:asciiTheme="majorBidi" w:hAnsiTheme="majorBidi" w:cstheme="majorBidi"/>
          <w:sz w:val="28"/>
          <w:szCs w:val="28"/>
        </w:rPr>
        <w:br/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23A1D5" w14:textId="77777777" w:rsidR="002F5829" w:rsidRPr="00730C4F" w:rsidRDefault="002F5829" w:rsidP="002F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04399B" w14:textId="77777777" w:rsidR="002F5829" w:rsidRPr="00730C4F" w:rsidRDefault="002F5829" w:rsidP="002F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229EE3" w14:textId="77777777" w:rsidR="002F5829" w:rsidRPr="00730C4F" w:rsidRDefault="002F5829" w:rsidP="002F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30C4F">
        <w:rPr>
          <w:rFonts w:asciiTheme="majorBidi" w:hAnsiTheme="majorBidi" w:cstheme="majorBidi" w:hint="cs"/>
          <w:sz w:val="28"/>
          <w:szCs w:val="28"/>
          <w:cs/>
        </w:rPr>
        <w:lastRenderedPageBreak/>
        <w:t>จากการปรับปรุงดังกล่าว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การรับรู้รายการดังกล่าวไม่มีผลกระทบต่องบฐานะการเงิน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ฉบับที่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12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และการปรับปรุงดังกล่าวไม่มีผลกระทบต่อกำไรสะสมยกมา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2566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ซึ่งการเปิดเผยเรื่องดังกล่าวจะถูกนำเสนอในงบการเงินประจำปี</w:t>
      </w:r>
    </w:p>
    <w:p w14:paraId="35372F95" w14:textId="77777777" w:rsidR="0084440E" w:rsidRPr="00730C4F" w:rsidRDefault="0084440E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730C4F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730C4F" w:rsidRDefault="0068473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730C4F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730C4F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730C4F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77777777" w:rsidR="0068473B" w:rsidRPr="00730C4F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4437C3C" w14:textId="7CCF538C" w:rsidR="0068473B" w:rsidRPr="00730C4F" w:rsidRDefault="0068473B" w:rsidP="008C2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11AB7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5C01FCBD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7AEBCFAF" w:rsidR="0068473B" w:rsidRPr="00730C4F" w:rsidRDefault="0068473B" w:rsidP="008C2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11AB7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4F968865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5607098E" w:rsidR="0068473B" w:rsidRPr="00730C4F" w:rsidRDefault="0068473B" w:rsidP="008C2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11AB7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2A00ED7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27AC67CE" w:rsidR="0068473B" w:rsidRPr="00730C4F" w:rsidRDefault="0068473B" w:rsidP="008C2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11AB7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68473B" w:rsidRPr="00730C4F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730C4F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730C4F" w14:paraId="7A2E733C" w14:textId="77777777" w:rsidTr="007E0490">
        <w:tc>
          <w:tcPr>
            <w:tcW w:w="4410" w:type="dxa"/>
            <w:hideMark/>
          </w:tcPr>
          <w:p w14:paraId="02E8DD41" w14:textId="74752C1E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125090" w:rsidRPr="00730C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730C4F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730C4F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730C4F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730C4F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730C4F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D3931" w:rsidRPr="00730C4F" w14:paraId="216BEB1A" w14:textId="77777777" w:rsidTr="007E0490">
        <w:tc>
          <w:tcPr>
            <w:tcW w:w="4410" w:type="dxa"/>
            <w:hideMark/>
          </w:tcPr>
          <w:p w14:paraId="6307B8DC" w14:textId="3F59083E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F65320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320D932E" w:rsidR="00FD3931" w:rsidRPr="00730C4F" w:rsidRDefault="00FD3931" w:rsidP="00525F9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62" w:type="dxa"/>
          </w:tcPr>
          <w:p w14:paraId="05D3177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082FC0CB" w:rsidR="00FD3931" w:rsidRPr="00730C4F" w:rsidRDefault="00FD3931" w:rsidP="00525F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44" w:type="dxa"/>
          </w:tcPr>
          <w:p w14:paraId="0B732A20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0DFFD6EC" w:rsidR="00FD3931" w:rsidRPr="00730C4F" w:rsidRDefault="00FD3931" w:rsidP="008C275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1A063980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931" w:rsidRPr="00730C4F" w14:paraId="672DF49F" w14:textId="77777777" w:rsidTr="007E0490">
        <w:tc>
          <w:tcPr>
            <w:tcW w:w="4410" w:type="dxa"/>
            <w:hideMark/>
          </w:tcPr>
          <w:p w14:paraId="44270675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18BF686A" w:rsidR="00FD3931" w:rsidRPr="00730C4F" w:rsidRDefault="00FD3931" w:rsidP="00525F9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</w:tcPr>
          <w:p w14:paraId="43E6AFF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513DC0DB" w:rsidR="00FD3931" w:rsidRPr="00730C4F" w:rsidRDefault="00FD3931" w:rsidP="00525F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4" w:type="dxa"/>
          </w:tcPr>
          <w:p w14:paraId="0B47DFF5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3EC031C5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20669C42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3E55CFCE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FD3931" w:rsidRPr="00730C4F" w14:paraId="77415314" w14:textId="77777777" w:rsidTr="007E0490">
        <w:tc>
          <w:tcPr>
            <w:tcW w:w="4410" w:type="dxa"/>
            <w:hideMark/>
          </w:tcPr>
          <w:p w14:paraId="690E7723" w14:textId="1C5F7CF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0BEDF9C1" w:rsidR="00FD3931" w:rsidRPr="00730C4F" w:rsidRDefault="00FD3931" w:rsidP="00525F9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62" w:type="dxa"/>
          </w:tcPr>
          <w:p w14:paraId="18048C0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65FA0F90" w:rsidR="00FD3931" w:rsidRPr="00730C4F" w:rsidRDefault="00FD3931" w:rsidP="00525F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44" w:type="dxa"/>
          </w:tcPr>
          <w:p w14:paraId="10E51F09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549CD31F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13BCD994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31F8AFA0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</w:tr>
      <w:tr w:rsidR="00FD3931" w:rsidRPr="00730C4F" w14:paraId="75B46D7E" w14:textId="77777777" w:rsidTr="007E0490">
        <w:tc>
          <w:tcPr>
            <w:tcW w:w="4410" w:type="dxa"/>
            <w:hideMark/>
          </w:tcPr>
          <w:p w14:paraId="201D298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0B6B928D" w:rsidR="00FD3931" w:rsidRPr="00730C4F" w:rsidRDefault="00FD3931" w:rsidP="00525F9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</w:tcPr>
          <w:p w14:paraId="46ED4E9C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77E326B1" w:rsidR="00FD3931" w:rsidRPr="00730C4F" w:rsidRDefault="00FD3931" w:rsidP="00525F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44" w:type="dxa"/>
          </w:tcPr>
          <w:p w14:paraId="6D5D7CCB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2D6AE11C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5098105F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5586E155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FD3931" w:rsidRPr="00730C4F" w14:paraId="5A0EC22D" w14:textId="77777777" w:rsidTr="007E0490">
        <w:tc>
          <w:tcPr>
            <w:tcW w:w="4410" w:type="dxa"/>
            <w:hideMark/>
          </w:tcPr>
          <w:p w14:paraId="25D96D0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6C0976DA" w14:textId="77777777" w:rsidTr="007E0490">
        <w:tc>
          <w:tcPr>
            <w:tcW w:w="4410" w:type="dxa"/>
            <w:hideMark/>
          </w:tcPr>
          <w:p w14:paraId="033C261F" w14:textId="6537924A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F65320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vAlign w:val="bottom"/>
          </w:tcPr>
          <w:p w14:paraId="358F2AB6" w14:textId="1E5CB621" w:rsidR="00FD3931" w:rsidRPr="00730C4F" w:rsidRDefault="00FD3931" w:rsidP="00525F9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F6A8379" w14:textId="03177E03" w:rsidR="00FD3931" w:rsidRPr="00730C4F" w:rsidRDefault="00FD3931" w:rsidP="00525F9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42B856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653594CC" w:rsidR="00FD3931" w:rsidRPr="00730C4F" w:rsidRDefault="00FD3931" w:rsidP="00FD39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11,437</w:t>
            </w:r>
          </w:p>
        </w:tc>
        <w:tc>
          <w:tcPr>
            <w:tcW w:w="270" w:type="dxa"/>
          </w:tcPr>
          <w:p w14:paraId="567BA644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5B4839AB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8,759</w:t>
            </w:r>
          </w:p>
        </w:tc>
      </w:tr>
      <w:tr w:rsidR="00FD3931" w:rsidRPr="00730C4F" w14:paraId="2E7AEBA4" w14:textId="77777777" w:rsidTr="00F5559A">
        <w:tc>
          <w:tcPr>
            <w:tcW w:w="4410" w:type="dxa"/>
            <w:hideMark/>
          </w:tcPr>
          <w:p w14:paraId="42216FC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7C9CC09" w14:textId="47C7B0AD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3A5253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91DF23" w14:textId="2BA61599" w:rsidR="00FD3931" w:rsidRPr="00730C4F" w:rsidRDefault="00FD3931" w:rsidP="008C27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2A1CFB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EA685CD" w14:textId="762A4E10" w:rsidR="00FD3931" w:rsidRPr="00730C4F" w:rsidRDefault="00FD3931" w:rsidP="00525F9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67E149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D3AA93A" w14:textId="33DCDA2D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FD3931" w:rsidRPr="00730C4F" w14:paraId="016A55DA" w14:textId="77777777" w:rsidTr="007E0490">
        <w:tc>
          <w:tcPr>
            <w:tcW w:w="4410" w:type="dxa"/>
            <w:hideMark/>
          </w:tcPr>
          <w:p w14:paraId="3CAEB6B0" w14:textId="48891F42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F65320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</w:tcPr>
          <w:p w14:paraId="15A35C0D" w14:textId="1399AF46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70F1798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549F0821" w:rsidR="00FD3931" w:rsidRPr="00730C4F" w:rsidRDefault="00FD3931" w:rsidP="008C27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7F4460B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09B13C95" w:rsidR="00FD3931" w:rsidRPr="00730C4F" w:rsidRDefault="00FD3931" w:rsidP="008C27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291141E7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44ED672E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</w:tr>
      <w:tr w:rsidR="00FD3931" w:rsidRPr="00730C4F" w14:paraId="230D5DFD" w14:textId="77777777" w:rsidTr="001B103E">
        <w:tc>
          <w:tcPr>
            <w:tcW w:w="4410" w:type="dxa"/>
            <w:hideMark/>
          </w:tcPr>
          <w:p w14:paraId="676C473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3FF45E29" w14:textId="4577D6CF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CCD2470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688486ED" w:rsidR="00FD3931" w:rsidRPr="00730C4F" w:rsidRDefault="00FD3931" w:rsidP="008C27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22F88EC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4A49276" w14:textId="4D889330" w:rsidR="00FD3931" w:rsidRPr="00730C4F" w:rsidRDefault="00125090" w:rsidP="0012509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70" w:type="dxa"/>
          </w:tcPr>
          <w:p w14:paraId="289392B5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1A43AB4C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FD3931" w:rsidRPr="00730C4F" w14:paraId="6F98F669" w14:textId="77777777" w:rsidTr="007E0490">
        <w:tc>
          <w:tcPr>
            <w:tcW w:w="4410" w:type="dxa"/>
            <w:hideMark/>
          </w:tcPr>
          <w:p w14:paraId="07E8EDE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6296DA10" w:rsidR="00FD3931" w:rsidRPr="00730C4F" w:rsidRDefault="00FD3931" w:rsidP="00FD3931">
            <w:pPr>
              <w:pStyle w:val="acctfourfigures"/>
              <w:tabs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C6A54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64DA5E4A" w:rsidR="00FD3931" w:rsidRPr="00730C4F" w:rsidRDefault="00FD3931" w:rsidP="00525F93">
            <w:pPr>
              <w:pStyle w:val="acctfourfigures"/>
              <w:tabs>
                <w:tab w:val="left" w:pos="463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EBBB13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60422B05" w:rsidR="00FD3931" w:rsidRPr="00730C4F" w:rsidRDefault="00FD3931" w:rsidP="00525F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1,618</w:t>
            </w:r>
          </w:p>
        </w:tc>
        <w:tc>
          <w:tcPr>
            <w:tcW w:w="270" w:type="dxa"/>
          </w:tcPr>
          <w:p w14:paraId="3716DD89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7AA2A74B" w:rsidR="00FD3931" w:rsidRPr="00730C4F" w:rsidRDefault="00FD3931" w:rsidP="00525F9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1,588</w:t>
            </w:r>
          </w:p>
        </w:tc>
      </w:tr>
      <w:tr w:rsidR="00FD3931" w:rsidRPr="00730C4F" w14:paraId="453251C0" w14:textId="77777777" w:rsidTr="007E0490">
        <w:tc>
          <w:tcPr>
            <w:tcW w:w="4410" w:type="dxa"/>
          </w:tcPr>
          <w:p w14:paraId="4D769323" w14:textId="12535D30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FD3931" w:rsidRPr="00730C4F" w:rsidRDefault="00FD3931" w:rsidP="00FD3931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FD3931" w:rsidRPr="00730C4F" w:rsidRDefault="00FD3931" w:rsidP="00FD3931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FD3931" w:rsidRPr="00730C4F" w:rsidRDefault="00FD3931" w:rsidP="00FD39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584F77E5" w14:textId="77777777" w:rsidTr="000B6FD5">
        <w:tc>
          <w:tcPr>
            <w:tcW w:w="4410" w:type="dxa"/>
          </w:tcPr>
          <w:p w14:paraId="68441757" w14:textId="3B80C34D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="00F65320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vAlign w:val="bottom"/>
          </w:tcPr>
          <w:p w14:paraId="17405DB1" w14:textId="760D817B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62" w:type="dxa"/>
          </w:tcPr>
          <w:p w14:paraId="1B57172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7203AC9" w14:textId="0E5C4EF2" w:rsidR="00FD3931" w:rsidRPr="00730C4F" w:rsidRDefault="00FD3931" w:rsidP="00525F9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1,037</w:t>
            </w:r>
          </w:p>
        </w:tc>
        <w:tc>
          <w:tcPr>
            <w:tcW w:w="244" w:type="dxa"/>
          </w:tcPr>
          <w:p w14:paraId="2A7C2862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825F8B6" w14:textId="40B8C080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32BAD" w14:textId="01A75039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931" w:rsidRPr="00730C4F" w14:paraId="5852F948" w14:textId="77777777" w:rsidTr="000B6FD5">
        <w:tc>
          <w:tcPr>
            <w:tcW w:w="4410" w:type="dxa"/>
          </w:tcPr>
          <w:p w14:paraId="1373062D" w14:textId="520DB289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</w:tcPr>
          <w:p w14:paraId="3EC0B9D3" w14:textId="6BB308BD" w:rsidR="00FD3931" w:rsidRPr="00730C4F" w:rsidRDefault="00FD3931" w:rsidP="00FD393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2A5A67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7EF589B" w14:textId="5DD5900D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244" w:type="dxa"/>
          </w:tcPr>
          <w:p w14:paraId="2426E916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0ABDD00F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1CB7C3E1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931" w:rsidRPr="00730C4F" w14:paraId="00A6D5D2" w14:textId="77777777" w:rsidTr="000B6FD5">
        <w:tc>
          <w:tcPr>
            <w:tcW w:w="4410" w:type="dxa"/>
          </w:tcPr>
          <w:p w14:paraId="24757F05" w14:textId="2EF24834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F65320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vAlign w:val="bottom"/>
          </w:tcPr>
          <w:p w14:paraId="4A969BC3" w14:textId="366646D5" w:rsidR="00FD3931" w:rsidRPr="00730C4F" w:rsidRDefault="00FD3931" w:rsidP="008C27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1,014</w:t>
            </w:r>
          </w:p>
        </w:tc>
        <w:tc>
          <w:tcPr>
            <w:tcW w:w="262" w:type="dxa"/>
          </w:tcPr>
          <w:p w14:paraId="0EE2637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6CB3F05B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44" w:type="dxa"/>
          </w:tcPr>
          <w:p w14:paraId="451CA1DE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5ECC1941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5847409B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12B2BDFD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FD3931" w:rsidRPr="00730C4F" w14:paraId="64F482B0" w14:textId="77777777" w:rsidTr="00AF62C6">
        <w:tc>
          <w:tcPr>
            <w:tcW w:w="4410" w:type="dxa"/>
          </w:tcPr>
          <w:p w14:paraId="415BEEFF" w14:textId="09CB82A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4AA4FE7A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62" w:type="dxa"/>
          </w:tcPr>
          <w:p w14:paraId="535E72F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29C3BF35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44" w:type="dxa"/>
          </w:tcPr>
          <w:p w14:paraId="3045C696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E03DAF" w14:textId="6BFCAEEB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EBD64" w14:textId="272D6FD2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931" w:rsidRPr="00730C4F" w14:paraId="706C396D" w14:textId="77777777" w:rsidTr="007E0490">
        <w:tc>
          <w:tcPr>
            <w:tcW w:w="4410" w:type="dxa"/>
          </w:tcPr>
          <w:p w14:paraId="689681A8" w14:textId="4B28FB1C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0BAD6B13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1,116</w:t>
            </w:r>
          </w:p>
        </w:tc>
        <w:tc>
          <w:tcPr>
            <w:tcW w:w="262" w:type="dxa"/>
          </w:tcPr>
          <w:p w14:paraId="1A83AE92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572683E2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1,109</w:t>
            </w:r>
          </w:p>
        </w:tc>
        <w:tc>
          <w:tcPr>
            <w:tcW w:w="244" w:type="dxa"/>
          </w:tcPr>
          <w:p w14:paraId="746DB104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6FCB0413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69A200E1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281CEC88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</w:tr>
      <w:tr w:rsidR="00FD3931" w:rsidRPr="00730C4F" w14:paraId="3FE3B5ED" w14:textId="77777777" w:rsidTr="00FE3316">
        <w:trPr>
          <w:trHeight w:val="119"/>
        </w:trPr>
        <w:tc>
          <w:tcPr>
            <w:tcW w:w="4410" w:type="dxa"/>
          </w:tcPr>
          <w:p w14:paraId="10416CDE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536C8731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D486738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14535CB5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0519594D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67B6CA8D" w14:textId="77777777" w:rsidR="00FE3D27" w:rsidRPr="00730C4F" w:rsidRDefault="00FE3D27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1EE1C057" w14:textId="77777777" w:rsidR="00FE3D27" w:rsidRPr="00730C4F" w:rsidRDefault="00FE3D27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7387F17B" w14:textId="77777777" w:rsidR="00FE3D27" w:rsidRPr="00730C4F" w:rsidRDefault="00FE3D27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2A459B12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77992A2A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5C8336DE" w14:textId="77777777" w:rsidR="00C02D92" w:rsidRPr="00730C4F" w:rsidRDefault="00C02D92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30DCDB49" w14:textId="77777777" w:rsidR="00FD3931" w:rsidRPr="00730C4F" w:rsidRDefault="00FD3931" w:rsidP="00FD3931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16" w:type="dxa"/>
          </w:tcPr>
          <w:p w14:paraId="479BD515" w14:textId="77777777" w:rsidR="00FD3931" w:rsidRPr="00730C4F" w:rsidRDefault="00FD3931" w:rsidP="00FD3931">
            <w:pPr>
              <w:pStyle w:val="acctfourfigures"/>
              <w:tabs>
                <w:tab w:val="decimal" w:pos="6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FD3931" w:rsidRPr="00730C4F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60A4EA0D" w14:textId="77777777" w:rsidTr="007E0490">
        <w:tc>
          <w:tcPr>
            <w:tcW w:w="4410" w:type="dxa"/>
            <w:hideMark/>
          </w:tcPr>
          <w:p w14:paraId="3174C8E7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2555BA54" w14:textId="77777777" w:rsidTr="007E0490">
        <w:tc>
          <w:tcPr>
            <w:tcW w:w="4410" w:type="dxa"/>
            <w:hideMark/>
          </w:tcPr>
          <w:p w14:paraId="31B3D34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5ABD53D6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13001ED9" w14:textId="77777777" w:rsidTr="007E0490">
        <w:tc>
          <w:tcPr>
            <w:tcW w:w="4410" w:type="dxa"/>
            <w:hideMark/>
          </w:tcPr>
          <w:p w14:paraId="64D9E2CF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60B56BB4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12,558</w:t>
            </w:r>
          </w:p>
        </w:tc>
        <w:tc>
          <w:tcPr>
            <w:tcW w:w="262" w:type="dxa"/>
          </w:tcPr>
          <w:p w14:paraId="27D6715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02A36C99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15,159</w:t>
            </w:r>
          </w:p>
        </w:tc>
        <w:tc>
          <w:tcPr>
            <w:tcW w:w="244" w:type="dxa"/>
          </w:tcPr>
          <w:p w14:paraId="47A0A9A5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095FEB1A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10,668</w:t>
            </w:r>
          </w:p>
        </w:tc>
        <w:tc>
          <w:tcPr>
            <w:tcW w:w="270" w:type="dxa"/>
          </w:tcPr>
          <w:p w14:paraId="7B2E321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4E60E5A6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13,284</w:t>
            </w:r>
          </w:p>
        </w:tc>
      </w:tr>
      <w:tr w:rsidR="00FD3931" w:rsidRPr="00730C4F" w14:paraId="1EDDC4B2" w14:textId="77777777" w:rsidTr="00EE7114">
        <w:tc>
          <w:tcPr>
            <w:tcW w:w="4410" w:type="dxa"/>
            <w:hideMark/>
          </w:tcPr>
          <w:p w14:paraId="06AC1ED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1E3759F9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62" w:type="dxa"/>
          </w:tcPr>
          <w:p w14:paraId="5136912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0E9912A0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44" w:type="dxa"/>
          </w:tcPr>
          <w:p w14:paraId="5AD0B9C7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5DC7B45B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3BDE6F0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013128FA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</w:tr>
      <w:tr w:rsidR="00FD3931" w:rsidRPr="00730C4F" w14:paraId="52382315" w14:textId="77777777" w:rsidTr="00EE7114">
        <w:tc>
          <w:tcPr>
            <w:tcW w:w="4410" w:type="dxa"/>
          </w:tcPr>
          <w:p w14:paraId="63E5E9EC" w14:textId="6BA1D78D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BE0D9" w14:textId="24334405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12,730</w:t>
            </w:r>
          </w:p>
        </w:tc>
        <w:tc>
          <w:tcPr>
            <w:tcW w:w="262" w:type="dxa"/>
          </w:tcPr>
          <w:p w14:paraId="27FD9DB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D70F" w14:textId="51ABE8F3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15,350</w:t>
            </w:r>
          </w:p>
        </w:tc>
        <w:tc>
          <w:tcPr>
            <w:tcW w:w="244" w:type="dxa"/>
          </w:tcPr>
          <w:p w14:paraId="27223E08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6BEEC372" w:rsidR="00FD3931" w:rsidRPr="00730C4F" w:rsidRDefault="00FD3931" w:rsidP="00FD39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10,840</w:t>
            </w:r>
          </w:p>
        </w:tc>
        <w:tc>
          <w:tcPr>
            <w:tcW w:w="270" w:type="dxa"/>
          </w:tcPr>
          <w:p w14:paraId="454202C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0137D914" w:rsidR="00FD3931" w:rsidRPr="00730C4F" w:rsidRDefault="00FD3931" w:rsidP="008C275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13,475</w:t>
            </w:r>
          </w:p>
        </w:tc>
      </w:tr>
    </w:tbl>
    <w:p w14:paraId="4C30DC95" w14:textId="23ECAB7B" w:rsidR="0068473B" w:rsidRPr="00730C4F" w:rsidRDefault="0068473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8"/>
        <w:gridCol w:w="254"/>
        <w:gridCol w:w="8"/>
        <w:gridCol w:w="1017"/>
      </w:tblGrid>
      <w:tr w:rsidR="00811AB7" w:rsidRPr="00730C4F" w14:paraId="361D2D6C" w14:textId="77777777" w:rsidTr="00417218">
        <w:trPr>
          <w:tblHeader/>
        </w:trPr>
        <w:tc>
          <w:tcPr>
            <w:tcW w:w="4230" w:type="dxa"/>
            <w:shd w:val="clear" w:color="auto" w:fill="auto"/>
          </w:tcPr>
          <w:p w14:paraId="3D756239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B45F614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FE4126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5"/>
            <w:shd w:val="clear" w:color="auto" w:fill="auto"/>
            <w:vAlign w:val="bottom"/>
          </w:tcPr>
          <w:p w14:paraId="26160727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1AB7" w:rsidRPr="00730C4F" w14:paraId="467D8BA3" w14:textId="77777777" w:rsidTr="00417218">
        <w:trPr>
          <w:tblHeader/>
        </w:trPr>
        <w:tc>
          <w:tcPr>
            <w:tcW w:w="4230" w:type="dxa"/>
            <w:shd w:val="clear" w:color="auto" w:fill="auto"/>
          </w:tcPr>
          <w:p w14:paraId="1864624D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1BE42F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6F0DD276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4FEE95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5808B65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705D2F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4B3C4D3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F929C28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1AB7" w:rsidRPr="00730C4F" w14:paraId="549DD92D" w14:textId="77777777" w:rsidTr="00417218">
        <w:trPr>
          <w:tblHeader/>
        </w:trPr>
        <w:tc>
          <w:tcPr>
            <w:tcW w:w="4230" w:type="dxa"/>
            <w:shd w:val="clear" w:color="auto" w:fill="auto"/>
          </w:tcPr>
          <w:p w14:paraId="5962D5A3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shd w:val="clear" w:color="auto" w:fill="auto"/>
          </w:tcPr>
          <w:p w14:paraId="3FAABDDC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14426D20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61340C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3169EE1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D9F482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585DFBE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6BE53E8F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11AB7" w:rsidRPr="00730C4F" w14:paraId="3F1C1942" w14:textId="77777777" w:rsidTr="00417218">
        <w:trPr>
          <w:tblHeader/>
        </w:trPr>
        <w:tc>
          <w:tcPr>
            <w:tcW w:w="4230" w:type="dxa"/>
            <w:shd w:val="clear" w:color="auto" w:fill="auto"/>
          </w:tcPr>
          <w:p w14:paraId="46A17C79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9"/>
            <w:shd w:val="clear" w:color="auto" w:fill="auto"/>
            <w:vAlign w:val="bottom"/>
          </w:tcPr>
          <w:p w14:paraId="3C3101BA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11AB7" w:rsidRPr="00730C4F" w14:paraId="2506F803" w14:textId="77777777" w:rsidTr="00DD1FFF">
        <w:tc>
          <w:tcPr>
            <w:tcW w:w="4230" w:type="dxa"/>
            <w:shd w:val="clear" w:color="auto" w:fill="auto"/>
          </w:tcPr>
          <w:p w14:paraId="3401C6E7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386229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1A9B5B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C6D171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5DBEA9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80E5F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BFC1618" w14:textId="77777777" w:rsidR="00811AB7" w:rsidRPr="00730C4F" w:rsidRDefault="00811AB7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70E890C6" w14:textId="77777777" w:rsidR="00811AB7" w:rsidRPr="00730C4F" w:rsidRDefault="00811AB7" w:rsidP="00DD1FF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D3931" w:rsidRPr="00730C4F" w14:paraId="7369AFA3" w14:textId="77777777" w:rsidTr="00DD1FFF">
        <w:tc>
          <w:tcPr>
            <w:tcW w:w="4230" w:type="dxa"/>
            <w:shd w:val="clear" w:color="auto" w:fill="auto"/>
          </w:tcPr>
          <w:p w14:paraId="17655D2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B2DD96" w14:textId="57E73B24" w:rsidR="00FD3931" w:rsidRPr="00730C4F" w:rsidRDefault="00FD3931" w:rsidP="00FD393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36EB7D1D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2B8F2A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91FF8A1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91FF13" w14:textId="6DECC23B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DF34A6D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97B1F3A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D3931" w:rsidRPr="00730C4F" w14:paraId="030DE13B" w14:textId="77777777" w:rsidTr="00DD1FFF">
        <w:tc>
          <w:tcPr>
            <w:tcW w:w="4230" w:type="dxa"/>
            <w:shd w:val="clear" w:color="auto" w:fill="auto"/>
          </w:tcPr>
          <w:p w14:paraId="3883E991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A42223" w14:textId="5CD4A646" w:rsidR="00FD3931" w:rsidRPr="00730C4F" w:rsidRDefault="00FD3931" w:rsidP="008C27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BE76F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E71BA0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BBBE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F04E456" w14:textId="088D846B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9B8996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9E1B5F3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3,135</w:t>
            </w:r>
          </w:p>
        </w:tc>
      </w:tr>
      <w:tr w:rsidR="00FD3931" w:rsidRPr="00730C4F" w14:paraId="3D697C05" w14:textId="77777777" w:rsidTr="00DD1FFF">
        <w:tc>
          <w:tcPr>
            <w:tcW w:w="4230" w:type="dxa"/>
            <w:shd w:val="clear" w:color="auto" w:fill="auto"/>
          </w:tcPr>
          <w:p w14:paraId="46863F8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F95CE" w14:textId="55E03601" w:rsidR="00FD3931" w:rsidRPr="00730C4F" w:rsidRDefault="00FD3931" w:rsidP="00FD393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4D62CB10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50CBC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C968606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8C71" w14:textId="05DDC5D5" w:rsidR="00FD3931" w:rsidRPr="00730C4F" w:rsidRDefault="00FD3931" w:rsidP="008C275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B3892FB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8F68" w14:textId="77777777" w:rsidR="00FD3931" w:rsidRPr="00730C4F" w:rsidRDefault="00FD3931" w:rsidP="008C2754">
            <w:pPr>
              <w:pStyle w:val="acctfourfigures"/>
              <w:tabs>
                <w:tab w:val="clear" w:pos="765"/>
                <w:tab w:val="decimal" w:pos="172"/>
                <w:tab w:val="left" w:pos="437"/>
                <w:tab w:val="left" w:pos="525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D3931" w:rsidRPr="00730C4F" w14:paraId="64D4A87E" w14:textId="77777777" w:rsidTr="00DD1FFF">
        <w:tc>
          <w:tcPr>
            <w:tcW w:w="4230" w:type="dxa"/>
            <w:shd w:val="clear" w:color="auto" w:fill="auto"/>
          </w:tcPr>
          <w:p w14:paraId="12C7B398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197A7" w14:textId="4A4D0E66" w:rsidR="00FD3931" w:rsidRPr="00730C4F" w:rsidRDefault="00FD3931" w:rsidP="00FD393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2" w:type="dxa"/>
            <w:shd w:val="clear" w:color="auto" w:fill="auto"/>
          </w:tcPr>
          <w:p w14:paraId="79639571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8FD98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62D59FA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A0DF3" w14:textId="211410AB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1D60608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4A2E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3,135</w:t>
            </w:r>
          </w:p>
        </w:tc>
      </w:tr>
      <w:tr w:rsidR="00FD3931" w:rsidRPr="00730C4F" w14:paraId="371632EC" w14:textId="77777777" w:rsidTr="00DD1FFF">
        <w:tc>
          <w:tcPr>
            <w:tcW w:w="4230" w:type="dxa"/>
            <w:shd w:val="clear" w:color="auto" w:fill="auto"/>
          </w:tcPr>
          <w:p w14:paraId="4D50C52F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8CFE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92BBD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D49ED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49D79F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E1D664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CEA75D3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B6DBAC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D3931" w:rsidRPr="00730C4F" w14:paraId="695A78E9" w14:textId="77777777" w:rsidTr="00DD1FFF">
        <w:tc>
          <w:tcPr>
            <w:tcW w:w="4230" w:type="dxa"/>
            <w:shd w:val="clear" w:color="auto" w:fill="auto"/>
          </w:tcPr>
          <w:p w14:paraId="69AC4E9D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50D6CC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4D09F4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3B82C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D445A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741EC3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ECD1899" w14:textId="77777777" w:rsidR="00FD3931" w:rsidRPr="00730C4F" w:rsidRDefault="00FD3931" w:rsidP="00FD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5D3585CA" w14:textId="77777777" w:rsidR="00FD3931" w:rsidRPr="00730C4F" w:rsidRDefault="00FD3931" w:rsidP="00FD39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57001" w:rsidRPr="00730C4F" w14:paraId="5FB4E07D" w14:textId="77777777" w:rsidTr="00DD1FFF">
        <w:tc>
          <w:tcPr>
            <w:tcW w:w="4230" w:type="dxa"/>
            <w:shd w:val="clear" w:color="auto" w:fill="auto"/>
          </w:tcPr>
          <w:p w14:paraId="7122F0C9" w14:textId="77EE75C3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C54C4" w14:textId="1228B134" w:rsidR="00657001" w:rsidRPr="00730C4F" w:rsidRDefault="00657001" w:rsidP="0065700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CCC5E3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D05169" w14:textId="3E22D901" w:rsidR="00657001" w:rsidRPr="00730C4F" w:rsidRDefault="00657001" w:rsidP="0065700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CFE89C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1B7CBD" w14:textId="071FA1D0" w:rsidR="00657001" w:rsidRPr="00730C4F" w:rsidRDefault="00B56D3C" w:rsidP="0065700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48D5738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6D57E339" w14:textId="123C10EB" w:rsidR="00657001" w:rsidRPr="00730C4F" w:rsidRDefault="00657001" w:rsidP="0065700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657001" w:rsidRPr="00730C4F" w14:paraId="2139B742" w14:textId="77777777" w:rsidTr="00DD1FFF">
        <w:tc>
          <w:tcPr>
            <w:tcW w:w="4230" w:type="dxa"/>
            <w:shd w:val="clear" w:color="auto" w:fill="auto"/>
          </w:tcPr>
          <w:p w14:paraId="7B109AAE" w14:textId="4B63427E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AFEBF" w14:textId="5DF5B798" w:rsidR="00657001" w:rsidRPr="00730C4F" w:rsidRDefault="00657001" w:rsidP="006033A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BDBB0D8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BFE94" w14:textId="0F6053D9" w:rsidR="00657001" w:rsidRPr="00730C4F" w:rsidRDefault="00657001" w:rsidP="0065700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021867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F20CE" w14:textId="36912427" w:rsidR="00657001" w:rsidRPr="00730C4F" w:rsidRDefault="00657001" w:rsidP="0065700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44A3C34" w14:textId="77777777" w:rsidR="00657001" w:rsidRPr="00730C4F" w:rsidRDefault="00657001" w:rsidP="0065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467AA" w14:textId="7D7D55DD" w:rsidR="00657001" w:rsidRPr="00730C4F" w:rsidRDefault="00657001" w:rsidP="0065700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3D27" w:rsidRPr="00730C4F" w14:paraId="2337584C" w14:textId="77777777" w:rsidTr="000C6B6C">
        <w:tc>
          <w:tcPr>
            <w:tcW w:w="4230" w:type="dxa"/>
            <w:shd w:val="clear" w:color="auto" w:fill="auto"/>
          </w:tcPr>
          <w:p w14:paraId="55202AA9" w14:textId="209167D5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1165B8" w14:textId="48E1C3CA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C7812E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579A6DE" w14:textId="4B440D04" w:rsidR="00FE3D27" w:rsidRPr="00730C4F" w:rsidRDefault="00FE3D27" w:rsidP="00FE3D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37E05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066AE5" w14:textId="20DACFF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D3FAE4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EBB61" w14:textId="21603180" w:rsidR="00FE3D27" w:rsidRPr="00730C4F" w:rsidRDefault="00FE3D27" w:rsidP="00FE3D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</w:p>
        </w:tc>
      </w:tr>
      <w:tr w:rsidR="00FE3D27" w:rsidRPr="00730C4F" w14:paraId="1CDCE38A" w14:textId="77777777" w:rsidTr="00DD1FFF">
        <w:tc>
          <w:tcPr>
            <w:tcW w:w="4230" w:type="dxa"/>
            <w:shd w:val="clear" w:color="auto" w:fill="auto"/>
          </w:tcPr>
          <w:p w14:paraId="29E1E51A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A1EE711" w14:textId="69D5DBCB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62" w:type="dxa"/>
            <w:shd w:val="clear" w:color="auto" w:fill="auto"/>
          </w:tcPr>
          <w:p w14:paraId="6E936219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7273AA4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27016C3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CA21EA6" w14:textId="44C28E5B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27EB2D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A11CDC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3,206</w:t>
            </w:r>
          </w:p>
        </w:tc>
      </w:tr>
      <w:tr w:rsidR="00FE3D27" w:rsidRPr="00730C4F" w14:paraId="1A420646" w14:textId="77777777" w:rsidTr="00DD1FFF">
        <w:tc>
          <w:tcPr>
            <w:tcW w:w="4230" w:type="dxa"/>
            <w:shd w:val="clear" w:color="auto" w:fill="auto"/>
          </w:tcPr>
          <w:p w14:paraId="6111E0C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E907C1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7DB1DA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0C6AE7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6DE959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9DD579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4134A23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100FF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E3D27" w:rsidRPr="00730C4F" w14:paraId="59946862" w14:textId="77777777" w:rsidTr="00DD1FFF">
        <w:tc>
          <w:tcPr>
            <w:tcW w:w="4230" w:type="dxa"/>
            <w:shd w:val="clear" w:color="auto" w:fill="auto"/>
          </w:tcPr>
          <w:p w14:paraId="71F76918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87C15E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121288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A5DCE02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B5246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3538B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4E8F58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68211E4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E3D27" w:rsidRPr="00730C4F" w14:paraId="7597C134" w14:textId="77777777" w:rsidTr="00DD1FFF">
        <w:tc>
          <w:tcPr>
            <w:tcW w:w="4230" w:type="dxa"/>
            <w:shd w:val="clear" w:color="auto" w:fill="auto"/>
          </w:tcPr>
          <w:p w14:paraId="2D754D79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29D495" w14:textId="2719A60E" w:rsidR="00FE3D27" w:rsidRPr="00730C4F" w:rsidRDefault="00FE3D27" w:rsidP="00FE3D2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CCFF64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E8010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3AC6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697C94" w14:textId="7ADFEED3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EDD0418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2EDC1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FE3D27" w:rsidRPr="00730C4F" w14:paraId="029FEFC4" w14:textId="77777777" w:rsidTr="00DD1FFF">
        <w:tc>
          <w:tcPr>
            <w:tcW w:w="4230" w:type="dxa"/>
            <w:shd w:val="clear" w:color="auto" w:fill="auto"/>
          </w:tcPr>
          <w:p w14:paraId="59DBDBA7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687EF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E19B5B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5DEC4E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F1B3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904E81F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C49DBEE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871E3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E3D27" w:rsidRPr="00730C4F" w14:paraId="493F7EBC" w14:textId="77777777" w:rsidTr="00DD1FFF">
        <w:tc>
          <w:tcPr>
            <w:tcW w:w="4230" w:type="dxa"/>
            <w:shd w:val="clear" w:color="auto" w:fill="auto"/>
          </w:tcPr>
          <w:p w14:paraId="4CBDF15E" w14:textId="5AE3DC8D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730C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E181B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F39F67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AFFFE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A0DC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AEE52B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3E9349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49452F7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3D27" w:rsidRPr="00730C4F" w14:paraId="511E9828" w14:textId="77777777" w:rsidTr="0008026F">
        <w:tc>
          <w:tcPr>
            <w:tcW w:w="4230" w:type="dxa"/>
            <w:shd w:val="clear" w:color="auto" w:fill="auto"/>
          </w:tcPr>
          <w:p w14:paraId="6DD8891C" w14:textId="114025B2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10DCFC" w14:textId="4ED12A03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4CFA651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2B3B" w14:textId="2762383E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54F8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A065" w14:textId="4B574EFD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3EE1EE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55AF1" w14:textId="53AD902E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3D27" w:rsidRPr="00730C4F" w14:paraId="61A2D1A9" w14:textId="77777777" w:rsidTr="0008026F">
        <w:tc>
          <w:tcPr>
            <w:tcW w:w="4230" w:type="dxa"/>
            <w:shd w:val="clear" w:color="auto" w:fill="auto"/>
          </w:tcPr>
          <w:p w14:paraId="144DBAEE" w14:textId="1A41E1B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8F93B" w14:textId="0BCAE035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444E0BD3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86AC2" w14:textId="2FCF4C06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94446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21365" w14:textId="3F155249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D7ECA17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B97FE" w14:textId="6CAC4E7B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E3D27" w:rsidRPr="00730C4F" w14:paraId="38A564B0" w14:textId="77777777" w:rsidTr="0008026F">
        <w:tc>
          <w:tcPr>
            <w:tcW w:w="4230" w:type="dxa"/>
            <w:shd w:val="clear" w:color="auto" w:fill="auto"/>
          </w:tcPr>
          <w:p w14:paraId="47CEDF0C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FA12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7E7490A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CA9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0EDBE7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16F1D9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649163B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CE6ADC5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3D27" w:rsidRPr="00730C4F" w14:paraId="2B1713DE" w14:textId="77777777" w:rsidTr="00DD1FFF">
        <w:tc>
          <w:tcPr>
            <w:tcW w:w="4230" w:type="dxa"/>
            <w:shd w:val="clear" w:color="auto" w:fill="auto"/>
          </w:tcPr>
          <w:p w14:paraId="07DED52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74BAC83" w14:textId="4920BC26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25DBA1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067989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5692E2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4DA565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ACEDD7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D1427C1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945F00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3D27" w:rsidRPr="00730C4F" w14:paraId="1890A225" w14:textId="77777777" w:rsidTr="00DD1FFF">
        <w:tc>
          <w:tcPr>
            <w:tcW w:w="4230" w:type="dxa"/>
            <w:shd w:val="clear" w:color="auto" w:fill="auto"/>
          </w:tcPr>
          <w:p w14:paraId="23EDC432" w14:textId="64F56325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738C7A18" w14:textId="7C658FB3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F34D2F1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8D5ADD" w14:textId="358C4115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1E3BF1B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9273B16" w14:textId="65BF1AF2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1129162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0604700" w14:textId="27C2F74F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E3D27" w:rsidRPr="00730C4F" w14:paraId="144778B3" w14:textId="77777777" w:rsidTr="005F4E19">
        <w:tc>
          <w:tcPr>
            <w:tcW w:w="4230" w:type="dxa"/>
            <w:shd w:val="clear" w:color="auto" w:fill="auto"/>
          </w:tcPr>
          <w:p w14:paraId="7FA9226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69AD09F" w14:textId="4B8C9A65" w:rsidR="00FE3D27" w:rsidRPr="00730C4F" w:rsidRDefault="00FE3D27" w:rsidP="00FE3D2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422493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1F9D0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9754F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3F61BE2" w14:textId="0804D3DE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398922E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2CC9D3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5,591</w:t>
            </w:r>
          </w:p>
        </w:tc>
      </w:tr>
      <w:tr w:rsidR="00FE3D27" w:rsidRPr="00730C4F" w14:paraId="21804CC6" w14:textId="77777777" w:rsidTr="005F4E19">
        <w:tc>
          <w:tcPr>
            <w:tcW w:w="4230" w:type="dxa"/>
            <w:shd w:val="clear" w:color="auto" w:fill="auto"/>
          </w:tcPr>
          <w:p w14:paraId="14EE24BA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03A1CE" w14:textId="6BFA285C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489</w:t>
            </w:r>
          </w:p>
        </w:tc>
        <w:tc>
          <w:tcPr>
            <w:tcW w:w="262" w:type="dxa"/>
            <w:shd w:val="clear" w:color="auto" w:fill="auto"/>
          </w:tcPr>
          <w:p w14:paraId="19631216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8B99CF4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53C6F0A4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A9FAB" w14:textId="398C961B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C9C1FAA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C778D9B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08026F" w:rsidRPr="00730C4F" w14:paraId="0D0A0CCE" w14:textId="77777777" w:rsidTr="005F4E19">
        <w:tc>
          <w:tcPr>
            <w:tcW w:w="4230" w:type="dxa"/>
            <w:shd w:val="clear" w:color="auto" w:fill="auto"/>
          </w:tcPr>
          <w:p w14:paraId="4AB9DDFA" w14:textId="0BC51BF1" w:rsidR="0008026F" w:rsidRPr="00730C4F" w:rsidRDefault="0008026F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858C79" w14:textId="5D72D698" w:rsidR="0008026F" w:rsidRPr="00730C4F" w:rsidRDefault="0008026F" w:rsidP="00FE3D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492</w:t>
            </w:r>
          </w:p>
        </w:tc>
        <w:tc>
          <w:tcPr>
            <w:tcW w:w="262" w:type="dxa"/>
            <w:shd w:val="clear" w:color="auto" w:fill="auto"/>
          </w:tcPr>
          <w:p w14:paraId="396AD0D4" w14:textId="77777777" w:rsidR="0008026F" w:rsidRPr="00730C4F" w:rsidRDefault="0008026F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1DA2ACF" w14:textId="5DF6D413" w:rsidR="0008026F" w:rsidRPr="00730C4F" w:rsidRDefault="0008026F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39A92037" w14:textId="77777777" w:rsidR="0008026F" w:rsidRPr="00730C4F" w:rsidRDefault="0008026F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5AFBB" w14:textId="48E628AA" w:rsidR="0008026F" w:rsidRPr="00730C4F" w:rsidRDefault="0008026F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7,216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47352EE" w14:textId="77777777" w:rsidR="0008026F" w:rsidRPr="00730C4F" w:rsidRDefault="0008026F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7413E91" w14:textId="46BC9747" w:rsidR="0008026F" w:rsidRPr="00730C4F" w:rsidRDefault="0008026F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5,767</w:t>
            </w:r>
          </w:p>
        </w:tc>
      </w:tr>
      <w:tr w:rsidR="00FE3D27" w:rsidRPr="00730C4F" w14:paraId="483B1F23" w14:textId="77777777" w:rsidTr="00DD1FFF">
        <w:tc>
          <w:tcPr>
            <w:tcW w:w="4230" w:type="dxa"/>
            <w:shd w:val="clear" w:color="auto" w:fill="auto"/>
          </w:tcPr>
          <w:p w14:paraId="520E1D1F" w14:textId="44E8665A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</w:t>
            </w:r>
            <w:r w:rsidRPr="00730C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หนี้การค้าและเจ้า</w:t>
            </w: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01C43" w14:textId="21051F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262" w:type="dxa"/>
            <w:shd w:val="clear" w:color="auto" w:fill="auto"/>
          </w:tcPr>
          <w:p w14:paraId="07C8DC55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95FE1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45A011A5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CC79" w14:textId="12B73E1B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7,216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39DF628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918DA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</w:t>
            </w: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FE3D27" w:rsidRPr="00730C4F" w14:paraId="22D7C862" w14:textId="77777777" w:rsidTr="00DD1FFF">
        <w:tc>
          <w:tcPr>
            <w:tcW w:w="4230" w:type="dxa"/>
            <w:shd w:val="clear" w:color="auto" w:fill="auto"/>
          </w:tcPr>
          <w:p w14:paraId="1F26678B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1391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1D7E73E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3015D2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C1CAAB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8D07E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6B371D4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295C1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FE3D27" w:rsidRPr="00730C4F" w14:paraId="33D917DA" w14:textId="77777777" w:rsidTr="00DD1FFF">
        <w:tc>
          <w:tcPr>
            <w:tcW w:w="4230" w:type="dxa"/>
            <w:shd w:val="clear" w:color="auto" w:fill="auto"/>
          </w:tcPr>
          <w:p w14:paraId="4B2F2514" w14:textId="758DBA33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AE430F" w14:textId="77777777" w:rsidR="00FE3D27" w:rsidRPr="00730C4F" w:rsidRDefault="00FE3D27" w:rsidP="00FE3D2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A4F8BA3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CC95A" w14:textId="77777777" w:rsidR="00FE3D27" w:rsidRPr="00730C4F" w:rsidRDefault="00FE3D27" w:rsidP="00FE3D2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B55311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240970E" w14:textId="77777777" w:rsidR="00FE3D27" w:rsidRPr="00730C4F" w:rsidRDefault="00FE3D27" w:rsidP="00FE3D2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2EFD2CC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76A65E" w14:textId="77777777" w:rsidR="00FE3D27" w:rsidRPr="00730C4F" w:rsidRDefault="00FE3D27" w:rsidP="00FE3D2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3D27" w:rsidRPr="00730C4F" w14:paraId="39DAF1F7" w14:textId="77777777" w:rsidTr="00DD1FFF">
        <w:tc>
          <w:tcPr>
            <w:tcW w:w="4230" w:type="dxa"/>
            <w:shd w:val="clear" w:color="auto" w:fill="auto"/>
          </w:tcPr>
          <w:p w14:paraId="2A74C669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EC772B" w14:textId="57144B63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6A4A255" w14:textId="77777777" w:rsidR="00FE3D27" w:rsidRPr="00730C4F" w:rsidRDefault="00FE3D27" w:rsidP="00FE3D2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F47E6F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2A31CFF" w14:textId="77777777" w:rsidR="00FE3D27" w:rsidRPr="00730C4F" w:rsidRDefault="00FE3D27" w:rsidP="00FE3D2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69C5713" w14:textId="5CE30348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6C55815" w14:textId="77777777" w:rsidR="00FE3D27" w:rsidRPr="00730C4F" w:rsidRDefault="00FE3D27" w:rsidP="00FE3D2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D0F1DA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3D27" w:rsidRPr="00730C4F" w14:paraId="5B749F98" w14:textId="77777777" w:rsidTr="00DD1FFF">
        <w:tc>
          <w:tcPr>
            <w:tcW w:w="4230" w:type="dxa"/>
            <w:shd w:val="clear" w:color="auto" w:fill="auto"/>
          </w:tcPr>
          <w:p w14:paraId="1F816C4C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51BD" w14:textId="4CA15B2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8207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636086FD" w14:textId="77777777" w:rsidR="00FE3D27" w:rsidRPr="00730C4F" w:rsidRDefault="00FE3D27" w:rsidP="00FE3D2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7951E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4E906761" w14:textId="77777777" w:rsidR="00FE3D27" w:rsidRPr="00730C4F" w:rsidRDefault="00FE3D27" w:rsidP="00FE3D2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DAD905" w14:textId="0C01C9D6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AC4540F" w14:textId="77777777" w:rsidR="00FE3D27" w:rsidRPr="00730C4F" w:rsidRDefault="00FE3D27" w:rsidP="00FE3D2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9829D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3D27" w:rsidRPr="00730C4F" w14:paraId="14BA4601" w14:textId="77777777" w:rsidTr="00DD1FFF">
        <w:tc>
          <w:tcPr>
            <w:tcW w:w="4230" w:type="dxa"/>
            <w:shd w:val="clear" w:color="auto" w:fill="auto"/>
          </w:tcPr>
          <w:p w14:paraId="241B6CE7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D95DC" w14:textId="774ED585" w:rsidR="00FE3D27" w:rsidRPr="00730C4F" w:rsidRDefault="00FE3D27" w:rsidP="00FE3D2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182079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62" w:type="dxa"/>
            <w:shd w:val="clear" w:color="auto" w:fill="auto"/>
          </w:tcPr>
          <w:p w14:paraId="2EDAFEC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DFD2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F764D7D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88771DB" w14:textId="3BA8C0B4" w:rsidR="00FE3D27" w:rsidRPr="00730C4F" w:rsidRDefault="00FE3D27" w:rsidP="00FE3D2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F278FF0" w14:textId="77777777" w:rsidR="00FE3D27" w:rsidRPr="00730C4F" w:rsidRDefault="00FE3D27" w:rsidP="00FE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9B890" w14:textId="77777777" w:rsidR="00FE3D27" w:rsidRPr="00730C4F" w:rsidRDefault="00FE3D27" w:rsidP="00FE3D2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97B4BA7" w14:textId="1A121877" w:rsidR="00811AB7" w:rsidRPr="00730C4F" w:rsidRDefault="00811AB7">
      <w:pPr>
        <w:rPr>
          <w:rFonts w:asciiTheme="majorBidi" w:hAnsiTheme="majorBidi" w:cstheme="majorBidi"/>
          <w:sz w:val="30"/>
          <w:szCs w:val="30"/>
        </w:rPr>
      </w:pPr>
    </w:p>
    <w:p w14:paraId="79E4A394" w14:textId="27D6CCD0" w:rsidR="00DB12B7" w:rsidRPr="00730C4F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ลูกหนี้การค้าและลูกหนี้อื่น </w:t>
      </w:r>
    </w:p>
    <w:p w14:paraId="536457B4" w14:textId="09BC0DFD" w:rsidR="00DB12B7" w:rsidRPr="00730C4F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00"/>
        <w:gridCol w:w="260"/>
        <w:gridCol w:w="1000"/>
        <w:gridCol w:w="270"/>
        <w:gridCol w:w="990"/>
      </w:tblGrid>
      <w:tr w:rsidR="00D55244" w:rsidRPr="00730C4F" w14:paraId="2FF4EC6C" w14:textId="77777777" w:rsidTr="00417218">
        <w:trPr>
          <w:tblHeader/>
        </w:trPr>
        <w:tc>
          <w:tcPr>
            <w:tcW w:w="4410" w:type="dxa"/>
            <w:shd w:val="clear" w:color="auto" w:fill="auto"/>
          </w:tcPr>
          <w:p w14:paraId="384B272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2A5917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1A8913D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AD88863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5244" w:rsidRPr="00730C4F" w14:paraId="1FB4A0C8" w14:textId="77777777" w:rsidTr="00417218">
        <w:trPr>
          <w:tblHeader/>
        </w:trPr>
        <w:tc>
          <w:tcPr>
            <w:tcW w:w="4410" w:type="dxa"/>
            <w:shd w:val="clear" w:color="auto" w:fill="auto"/>
          </w:tcPr>
          <w:p w14:paraId="621EB66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47D4EC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="dxa"/>
            <w:shd w:val="clear" w:color="auto" w:fill="auto"/>
          </w:tcPr>
          <w:p w14:paraId="11C03D3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6F9853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7D78F3E2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3121E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BEF98F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CC8FC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D55244" w:rsidRPr="00730C4F" w14:paraId="0101ED59" w14:textId="77777777" w:rsidTr="00417218">
        <w:trPr>
          <w:tblHeader/>
        </w:trPr>
        <w:tc>
          <w:tcPr>
            <w:tcW w:w="4410" w:type="dxa"/>
            <w:shd w:val="clear" w:color="auto" w:fill="auto"/>
          </w:tcPr>
          <w:p w14:paraId="6F88EA2E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8CC92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1E0E442D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5A25D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3169E15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F6068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A65D0B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514F5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55244" w:rsidRPr="00730C4F" w14:paraId="6A8E755E" w14:textId="77777777" w:rsidTr="00417218">
        <w:trPr>
          <w:trHeight w:val="281"/>
          <w:tblHeader/>
        </w:trPr>
        <w:tc>
          <w:tcPr>
            <w:tcW w:w="4410" w:type="dxa"/>
            <w:shd w:val="clear" w:color="auto" w:fill="auto"/>
          </w:tcPr>
          <w:p w14:paraId="41FB2A00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B872475" w14:textId="77777777" w:rsidR="00D55244" w:rsidRPr="00730C4F" w:rsidRDefault="00D55244" w:rsidP="00DD1F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5244" w:rsidRPr="00730C4F" w14:paraId="6990FB77" w14:textId="77777777" w:rsidTr="00417218">
        <w:tc>
          <w:tcPr>
            <w:tcW w:w="4410" w:type="dxa"/>
            <w:shd w:val="clear" w:color="auto" w:fill="auto"/>
          </w:tcPr>
          <w:p w14:paraId="76398152" w14:textId="77777777" w:rsidR="00D55244" w:rsidRPr="00730C4F" w:rsidRDefault="00D55244" w:rsidP="00DD1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7230F64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71238AF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11564BE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CC6BEB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F8E54D5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5942A1" w14:textId="77777777" w:rsidR="00D55244" w:rsidRPr="00730C4F" w:rsidRDefault="00D55244" w:rsidP="00DD1FF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5DC666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5244" w:rsidRPr="00730C4F" w14:paraId="69D9BF60" w14:textId="77777777" w:rsidTr="00417218">
        <w:tc>
          <w:tcPr>
            <w:tcW w:w="4410" w:type="dxa"/>
            <w:shd w:val="clear" w:color="auto" w:fill="auto"/>
          </w:tcPr>
          <w:p w14:paraId="7A0BEEDA" w14:textId="77777777" w:rsidR="00D55244" w:rsidRPr="00730C4F" w:rsidRDefault="00D55244" w:rsidP="00DD1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36D70D3E" w14:textId="5ADA6621" w:rsidR="00D55244" w:rsidRPr="00730C4F" w:rsidRDefault="00EA5D44" w:rsidP="00DD1FF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7,361</w:t>
            </w:r>
          </w:p>
        </w:tc>
        <w:tc>
          <w:tcPr>
            <w:tcW w:w="260" w:type="dxa"/>
            <w:shd w:val="clear" w:color="auto" w:fill="auto"/>
          </w:tcPr>
          <w:p w14:paraId="7323DAAA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1888F1D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411,070</w:t>
            </w:r>
          </w:p>
        </w:tc>
        <w:tc>
          <w:tcPr>
            <w:tcW w:w="260" w:type="dxa"/>
            <w:shd w:val="clear" w:color="auto" w:fill="auto"/>
          </w:tcPr>
          <w:p w14:paraId="2EE71FF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3C2AEDB" w14:textId="72439E26" w:rsidR="00D55244" w:rsidRPr="00730C4F" w:rsidRDefault="00C117B2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321,192</w:t>
            </w:r>
          </w:p>
        </w:tc>
        <w:tc>
          <w:tcPr>
            <w:tcW w:w="270" w:type="dxa"/>
            <w:shd w:val="clear" w:color="auto" w:fill="auto"/>
          </w:tcPr>
          <w:p w14:paraId="0EBAFD20" w14:textId="77777777" w:rsidR="00D55244" w:rsidRPr="00730C4F" w:rsidRDefault="00D55244" w:rsidP="00DD1FF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8D67F4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249,284</w:t>
            </w:r>
          </w:p>
        </w:tc>
      </w:tr>
      <w:tr w:rsidR="00D55244" w:rsidRPr="00730C4F" w:rsidDel="003F2604" w14:paraId="40714920" w14:textId="77777777" w:rsidTr="00417218">
        <w:tc>
          <w:tcPr>
            <w:tcW w:w="4410" w:type="dxa"/>
            <w:shd w:val="clear" w:color="auto" w:fill="auto"/>
          </w:tcPr>
          <w:p w14:paraId="618FA781" w14:textId="77777777" w:rsidR="00D55244" w:rsidRPr="00730C4F" w:rsidRDefault="00D55244" w:rsidP="00DD1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30C4F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19F3B3" w14:textId="07A82BBC" w:rsidR="00D55244" w:rsidRPr="00730C4F" w:rsidRDefault="00495B6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5F4E1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01A71331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197E744" w14:textId="77777777" w:rsidR="00D55244" w:rsidRPr="00730C4F" w:rsidDel="003F2604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60" w:type="dxa"/>
            <w:shd w:val="clear" w:color="auto" w:fill="auto"/>
          </w:tcPr>
          <w:p w14:paraId="3B8FD27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78A6F32" w14:textId="27170E31" w:rsidR="00D55244" w:rsidRPr="00730C4F" w:rsidRDefault="00C117B2" w:rsidP="008C27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8865D" w14:textId="77777777" w:rsidR="00D55244" w:rsidRPr="00730C4F" w:rsidRDefault="00D55244" w:rsidP="00DD1FF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A77646" w14:textId="77777777" w:rsidR="00D55244" w:rsidRPr="00730C4F" w:rsidDel="003F2604" w:rsidRDefault="00D55244" w:rsidP="00DD1F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5244" w:rsidRPr="00730C4F" w14:paraId="1643F95B" w14:textId="77777777" w:rsidTr="00417218">
        <w:tc>
          <w:tcPr>
            <w:tcW w:w="4410" w:type="dxa"/>
            <w:shd w:val="clear" w:color="auto" w:fill="auto"/>
          </w:tcPr>
          <w:p w14:paraId="550F2777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9EE13" w14:textId="4AAC9AAD" w:rsidR="00D55244" w:rsidRPr="00730C4F" w:rsidRDefault="00EA5D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407,2</w:t>
            </w:r>
            <w:r w:rsidR="00495B64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F4E19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17DF33AF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7FD0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410,986</w:t>
            </w:r>
          </w:p>
        </w:tc>
        <w:tc>
          <w:tcPr>
            <w:tcW w:w="260" w:type="dxa"/>
            <w:shd w:val="clear" w:color="auto" w:fill="auto"/>
          </w:tcPr>
          <w:p w14:paraId="550A3417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D34EB" w14:textId="193846A5" w:rsidR="00D55244" w:rsidRPr="00730C4F" w:rsidRDefault="00C117B2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321,192</w:t>
            </w:r>
          </w:p>
        </w:tc>
        <w:tc>
          <w:tcPr>
            <w:tcW w:w="270" w:type="dxa"/>
            <w:shd w:val="clear" w:color="auto" w:fill="auto"/>
          </w:tcPr>
          <w:p w14:paraId="7563D7AF" w14:textId="77777777" w:rsidR="00D55244" w:rsidRPr="00730C4F" w:rsidRDefault="00D55244" w:rsidP="00DD1FF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5D3F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</w:tr>
      <w:tr w:rsidR="00D55244" w:rsidRPr="00730C4F" w14:paraId="39573F27" w14:textId="77777777" w:rsidTr="00417218">
        <w:trPr>
          <w:trHeight w:val="58"/>
        </w:trPr>
        <w:tc>
          <w:tcPr>
            <w:tcW w:w="4410" w:type="dxa"/>
            <w:shd w:val="clear" w:color="auto" w:fill="auto"/>
          </w:tcPr>
          <w:p w14:paraId="48C1C5C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CC266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664AA6D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8F01DA9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0EAED12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6399DF0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10E6CBC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6E239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D55244" w:rsidRPr="00730C4F" w14:paraId="38D7786D" w14:textId="77777777" w:rsidTr="00417218">
        <w:tc>
          <w:tcPr>
            <w:tcW w:w="4410" w:type="dxa"/>
            <w:shd w:val="clear" w:color="auto" w:fill="auto"/>
          </w:tcPr>
          <w:p w14:paraId="631E8DF6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26390B8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57D23B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CD04194" w14:textId="77777777" w:rsidR="00D55244" w:rsidRPr="00730C4F" w:rsidRDefault="00D55244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C70AECC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9EE8E6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97AB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45263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117B2" w:rsidRPr="00730C4F" w14:paraId="24987644" w14:textId="77777777" w:rsidTr="00CE631B">
        <w:tc>
          <w:tcPr>
            <w:tcW w:w="4410" w:type="dxa"/>
            <w:shd w:val="clear" w:color="auto" w:fill="auto"/>
          </w:tcPr>
          <w:p w14:paraId="3D33B7C7" w14:textId="77777777" w:rsidR="00C117B2" w:rsidRPr="00730C4F" w:rsidRDefault="00C117B2" w:rsidP="00C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041E2064" w14:textId="32280376" w:rsidR="00C117B2" w:rsidRPr="00730C4F" w:rsidRDefault="009A2ADB" w:rsidP="00C117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36,</w:t>
            </w:r>
            <w:r w:rsidR="0008026F" w:rsidRPr="00730C4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</w:t>
            </w:r>
            <w:r w:rsidR="005F4E19" w:rsidRPr="00730C4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12CD60AA" w14:textId="77777777" w:rsidR="00C117B2" w:rsidRPr="00730C4F" w:rsidRDefault="00C117B2" w:rsidP="00C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C022668" w14:textId="77777777" w:rsidR="00C117B2" w:rsidRPr="00730C4F" w:rsidRDefault="00C117B2" w:rsidP="00C117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29885D04" w14:textId="77777777" w:rsidR="00C117B2" w:rsidRPr="00730C4F" w:rsidRDefault="00C117B2" w:rsidP="00C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F653865" w14:textId="4295D4DC" w:rsidR="00C117B2" w:rsidRPr="00730C4F" w:rsidRDefault="00C117B2" w:rsidP="00C117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161A5" w14:textId="77777777" w:rsidR="00C117B2" w:rsidRPr="00730C4F" w:rsidRDefault="00C117B2" w:rsidP="00C1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7BC099" w14:textId="77777777" w:rsidR="00C117B2" w:rsidRPr="00730C4F" w:rsidRDefault="00C117B2" w:rsidP="00C117B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9A2ADB" w:rsidRPr="00730C4F" w14:paraId="61D80DEE" w14:textId="77777777" w:rsidTr="00CE631B">
        <w:tc>
          <w:tcPr>
            <w:tcW w:w="4410" w:type="dxa"/>
            <w:shd w:val="clear" w:color="auto" w:fill="auto"/>
          </w:tcPr>
          <w:p w14:paraId="07FDC987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28E3B6" w14:textId="04F6F45B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1B48246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4F6AA5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F2CA90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DE29" w14:textId="0913D889" w:rsidR="009A2ADB" w:rsidRPr="00730C4F" w:rsidRDefault="009A2ADB" w:rsidP="009A2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C4C1C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4BDFDE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9A2ADB" w:rsidRPr="00730C4F" w14:paraId="1C906EA2" w14:textId="77777777" w:rsidTr="00CE631B">
        <w:trPr>
          <w:trHeight w:val="58"/>
        </w:trPr>
        <w:tc>
          <w:tcPr>
            <w:tcW w:w="4410" w:type="dxa"/>
            <w:shd w:val="clear" w:color="auto" w:fill="auto"/>
          </w:tcPr>
          <w:p w14:paraId="389B4BD6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92B8E" w14:textId="2208C2DB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36,</w:t>
            </w:r>
            <w:r w:rsidR="0008026F"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68</w:t>
            </w:r>
            <w:r w:rsidR="005F4E19"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32C8C61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55D70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5ABE8B25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CF523" w14:textId="5966C6BA" w:rsidR="009A2ADB" w:rsidRPr="00730C4F" w:rsidRDefault="009A2ADB" w:rsidP="009A2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532BB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02CE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9A2ADB" w:rsidRPr="00730C4F" w14:paraId="43A3A9A2" w14:textId="77777777" w:rsidTr="00417218">
        <w:trPr>
          <w:trHeight w:val="58"/>
        </w:trPr>
        <w:tc>
          <w:tcPr>
            <w:tcW w:w="4410" w:type="dxa"/>
            <w:shd w:val="clear" w:color="auto" w:fill="auto"/>
          </w:tcPr>
          <w:p w14:paraId="6BF0EF80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20F99D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2D14B61B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E9AFAE2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A97781B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FE79300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1FF561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97A50D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9A2ADB" w:rsidRPr="00730C4F" w14:paraId="56D5C35D" w14:textId="77777777" w:rsidTr="00417218">
        <w:trPr>
          <w:trHeight w:val="80"/>
        </w:trPr>
        <w:tc>
          <w:tcPr>
            <w:tcW w:w="4410" w:type="dxa"/>
            <w:shd w:val="clear" w:color="auto" w:fill="auto"/>
          </w:tcPr>
          <w:p w14:paraId="04839F55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1381F26C" w14:textId="77777777" w:rsidR="009B21D0" w:rsidRPr="00730C4F" w:rsidRDefault="009B21D0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63AB7178" w14:textId="77777777" w:rsidR="009B21D0" w:rsidRPr="00730C4F" w:rsidRDefault="009B21D0" w:rsidP="00B63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2CF70A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F0E0A6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B308F5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76B8788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3B2ECC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7EF909" w14:textId="77777777" w:rsidR="009A2ADB" w:rsidRPr="00730C4F" w:rsidRDefault="009A2ADB" w:rsidP="009A2AD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24BF91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2ADB" w:rsidRPr="00730C4F" w14:paraId="301EB93B" w14:textId="77777777" w:rsidTr="00417218">
        <w:trPr>
          <w:trHeight w:val="80"/>
        </w:trPr>
        <w:tc>
          <w:tcPr>
            <w:tcW w:w="4410" w:type="dxa"/>
            <w:shd w:val="clear" w:color="auto" w:fill="auto"/>
          </w:tcPr>
          <w:p w14:paraId="78AF8863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01102452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634E160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5B12719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835D3BB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4088B1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CDE419" w14:textId="77777777" w:rsidR="009A2ADB" w:rsidRPr="00730C4F" w:rsidRDefault="009A2ADB" w:rsidP="009A2AD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B489F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2ADB" w:rsidRPr="00730C4F" w14:paraId="25B9AA85" w14:textId="77777777" w:rsidTr="00417218">
        <w:tc>
          <w:tcPr>
            <w:tcW w:w="4410" w:type="dxa"/>
            <w:shd w:val="clear" w:color="auto" w:fill="auto"/>
          </w:tcPr>
          <w:p w14:paraId="25B4CBC0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23F94AE3" w14:textId="236CE4FB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3,369</w:t>
            </w:r>
          </w:p>
        </w:tc>
        <w:tc>
          <w:tcPr>
            <w:tcW w:w="260" w:type="dxa"/>
            <w:shd w:val="clear" w:color="auto" w:fill="auto"/>
          </w:tcPr>
          <w:p w14:paraId="2DBA9A8B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C78330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0300A73A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1C0701" w14:textId="5E09AAB0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6,836</w:t>
            </w:r>
          </w:p>
        </w:tc>
        <w:tc>
          <w:tcPr>
            <w:tcW w:w="270" w:type="dxa"/>
            <w:shd w:val="clear" w:color="auto" w:fill="auto"/>
          </w:tcPr>
          <w:p w14:paraId="0D458E48" w14:textId="77777777" w:rsidR="009A2ADB" w:rsidRPr="00730C4F" w:rsidRDefault="009A2ADB" w:rsidP="009A2A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700D43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9A2ADB" w:rsidRPr="00730C4F" w14:paraId="0DA7FAA7" w14:textId="77777777" w:rsidTr="00417218">
        <w:tc>
          <w:tcPr>
            <w:tcW w:w="4410" w:type="dxa"/>
            <w:shd w:val="clear" w:color="auto" w:fill="auto"/>
          </w:tcPr>
          <w:p w14:paraId="5ECF685C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E38C87" w14:textId="4FF2C9F4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6,996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5930198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3B0E2EF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73FEC5E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FFC5D3C" w14:textId="0F17BD2D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3,349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918091" w14:textId="77777777" w:rsidR="009A2ADB" w:rsidRPr="00730C4F" w:rsidRDefault="009A2ADB" w:rsidP="009A2A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FE163C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9A2ADB" w:rsidRPr="00730C4F" w14:paraId="4A5F141A" w14:textId="77777777" w:rsidTr="00417218">
        <w:trPr>
          <w:trHeight w:val="58"/>
        </w:trPr>
        <w:tc>
          <w:tcPr>
            <w:tcW w:w="4410" w:type="dxa"/>
            <w:shd w:val="clear" w:color="auto" w:fill="auto"/>
          </w:tcPr>
          <w:p w14:paraId="0047A014" w14:textId="77777777" w:rsidR="009A2ADB" w:rsidRPr="00730C4F" w:rsidRDefault="009A2ADB" w:rsidP="009A2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4D6B6" w14:textId="7911B7D8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495B64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260" w:type="dxa"/>
            <w:shd w:val="clear" w:color="auto" w:fill="auto"/>
          </w:tcPr>
          <w:p w14:paraId="3E3DEDD8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A44A5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18884B3B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ACF61" w14:textId="3FDBF2DA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3,487</w:t>
            </w:r>
          </w:p>
        </w:tc>
        <w:tc>
          <w:tcPr>
            <w:tcW w:w="270" w:type="dxa"/>
            <w:shd w:val="clear" w:color="auto" w:fill="auto"/>
          </w:tcPr>
          <w:p w14:paraId="7CB297DF" w14:textId="77777777" w:rsidR="009A2ADB" w:rsidRPr="00730C4F" w:rsidRDefault="009A2ADB" w:rsidP="009A2ADB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94BD5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730C4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30C4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9A2ADB" w:rsidRPr="00730C4F" w14:paraId="720A9936" w14:textId="77777777" w:rsidTr="00417218">
        <w:trPr>
          <w:trHeight w:val="58"/>
        </w:trPr>
        <w:tc>
          <w:tcPr>
            <w:tcW w:w="4410" w:type="dxa"/>
            <w:shd w:val="clear" w:color="auto" w:fill="auto"/>
          </w:tcPr>
          <w:p w14:paraId="3C930E99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A3E5A9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AAE7BAE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2CBA2A4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92B6504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60CF129B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9C171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4ECC91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A2ADB" w:rsidRPr="00730C4F" w14:paraId="50526B0E" w14:textId="77777777" w:rsidTr="00417218">
        <w:trPr>
          <w:trHeight w:val="56"/>
        </w:trPr>
        <w:tc>
          <w:tcPr>
            <w:tcW w:w="4410" w:type="dxa"/>
            <w:shd w:val="clear" w:color="auto" w:fill="auto"/>
          </w:tcPr>
          <w:p w14:paraId="1BA4A8DA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EE6CF8" w14:textId="13F4B057" w:rsidR="009A2ADB" w:rsidRPr="00730C4F" w:rsidRDefault="001E3966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149,817</w:t>
            </w:r>
          </w:p>
        </w:tc>
        <w:tc>
          <w:tcPr>
            <w:tcW w:w="260" w:type="dxa"/>
            <w:shd w:val="clear" w:color="auto" w:fill="auto"/>
          </w:tcPr>
          <w:p w14:paraId="53D71B4B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E3EE4BC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147,767</w:t>
            </w:r>
          </w:p>
        </w:tc>
        <w:tc>
          <w:tcPr>
            <w:tcW w:w="260" w:type="dxa"/>
            <w:shd w:val="clear" w:color="auto" w:fill="auto"/>
          </w:tcPr>
          <w:p w14:paraId="4DD9EDFE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C8C001E" w14:textId="3A608629" w:rsidR="009A2ADB" w:rsidRPr="00730C4F" w:rsidRDefault="001E3966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71,318</w:t>
            </w:r>
          </w:p>
        </w:tc>
        <w:tc>
          <w:tcPr>
            <w:tcW w:w="270" w:type="dxa"/>
            <w:shd w:val="clear" w:color="auto" w:fill="auto"/>
          </w:tcPr>
          <w:p w14:paraId="61ED4661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B1DC04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67,401</w:t>
            </w:r>
          </w:p>
        </w:tc>
      </w:tr>
      <w:tr w:rsidR="009A2ADB" w:rsidRPr="00730C4F" w14:paraId="01C38509" w14:textId="77777777" w:rsidTr="00417218">
        <w:trPr>
          <w:trHeight w:val="46"/>
        </w:trPr>
        <w:tc>
          <w:tcPr>
            <w:tcW w:w="4410" w:type="dxa"/>
            <w:shd w:val="clear" w:color="auto" w:fill="auto"/>
          </w:tcPr>
          <w:p w14:paraId="04E1DD9E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FAE98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6D9DFE6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F6F5CDB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E4A49B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2FC1EE5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3A106F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95329E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A2ADB" w:rsidRPr="00730C4F" w14:paraId="19FE894C" w14:textId="77777777" w:rsidTr="00417218">
        <w:trPr>
          <w:trHeight w:val="56"/>
        </w:trPr>
        <w:tc>
          <w:tcPr>
            <w:tcW w:w="4410" w:type="dxa"/>
            <w:shd w:val="clear" w:color="auto" w:fill="auto"/>
          </w:tcPr>
          <w:p w14:paraId="44D34F22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98FB347" w14:textId="7F6CF336" w:rsidR="009A2ADB" w:rsidRPr="00730C4F" w:rsidRDefault="001E3966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600,145</w:t>
            </w:r>
          </w:p>
        </w:tc>
        <w:tc>
          <w:tcPr>
            <w:tcW w:w="260" w:type="dxa"/>
            <w:shd w:val="clear" w:color="auto" w:fill="auto"/>
          </w:tcPr>
          <w:p w14:paraId="18DD992A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0849A92B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607,631</w:t>
            </w:r>
          </w:p>
        </w:tc>
        <w:tc>
          <w:tcPr>
            <w:tcW w:w="260" w:type="dxa"/>
            <w:shd w:val="clear" w:color="auto" w:fill="auto"/>
          </w:tcPr>
          <w:p w14:paraId="0CEB7FFC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4199A437" w14:textId="7346D097" w:rsidR="009A2ADB" w:rsidRPr="00730C4F" w:rsidRDefault="001E3966" w:rsidP="009A2A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395,997</w:t>
            </w:r>
          </w:p>
        </w:tc>
        <w:tc>
          <w:tcPr>
            <w:tcW w:w="270" w:type="dxa"/>
            <w:shd w:val="clear" w:color="auto" w:fill="auto"/>
          </w:tcPr>
          <w:p w14:paraId="3E3D9843" w14:textId="77777777" w:rsidR="009A2ADB" w:rsidRPr="00730C4F" w:rsidRDefault="009A2ADB" w:rsidP="009A2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C072AB7" w14:textId="77777777" w:rsidR="009A2ADB" w:rsidRPr="00730C4F" w:rsidRDefault="009A2ADB" w:rsidP="009A2AD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321,058</w:t>
            </w:r>
          </w:p>
        </w:tc>
      </w:tr>
    </w:tbl>
    <w:p w14:paraId="7519B9AB" w14:textId="77777777" w:rsidR="005C414A" w:rsidRPr="00730C4F" w:rsidRDefault="005C414A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56D644C9" w:rsidR="00DB12B7" w:rsidRPr="00730C4F" w:rsidRDefault="00DB12B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730C4F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730C4F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730C4F">
        <w:rPr>
          <w:rFonts w:asciiTheme="majorBidi" w:hAnsiTheme="majorBidi" w:cstheme="majorBidi"/>
          <w:sz w:val="28"/>
          <w:szCs w:val="28"/>
        </w:rPr>
        <w:t xml:space="preserve"> 30 </w:t>
      </w:r>
      <w:r w:rsidRPr="00730C4F">
        <w:rPr>
          <w:rFonts w:asciiTheme="majorBidi" w:hAnsiTheme="majorBidi" w:cstheme="majorBidi"/>
          <w:sz w:val="28"/>
          <w:szCs w:val="28"/>
          <w:cs/>
        </w:rPr>
        <w:t>วัน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ถึง</w:t>
      </w:r>
      <w:r w:rsidRPr="00730C4F">
        <w:rPr>
          <w:rFonts w:asciiTheme="majorBidi" w:hAnsiTheme="majorBidi" w:cstheme="majorBidi"/>
          <w:sz w:val="28"/>
          <w:szCs w:val="28"/>
        </w:rPr>
        <w:t xml:space="preserve"> 90 </w:t>
      </w:r>
      <w:r w:rsidRPr="00730C4F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2DDE3C19" w14:textId="77777777" w:rsidR="002F5829" w:rsidRPr="00730C4F" w:rsidRDefault="002F5829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79A5" w14:textId="52F12F36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59058B67" w14:textId="01947B68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30C4F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730C4F">
        <w:rPr>
          <w:rFonts w:asciiTheme="majorBidi" w:hAnsiTheme="majorBidi" w:cstheme="majorBidi"/>
          <w:sz w:val="28"/>
          <w:szCs w:val="28"/>
        </w:rPr>
        <w:t>2564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730C4F">
        <w:rPr>
          <w:rFonts w:asciiTheme="majorBidi" w:hAnsiTheme="majorBidi" w:cstheme="majorBidi"/>
          <w:sz w:val="28"/>
          <w:szCs w:val="28"/>
        </w:rPr>
        <w:t xml:space="preserve"> 100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730C4F">
        <w:rPr>
          <w:rFonts w:asciiTheme="majorBidi" w:hAnsiTheme="majorBidi" w:cstheme="majorBidi"/>
          <w:sz w:val="28"/>
          <w:szCs w:val="28"/>
        </w:rPr>
        <w:t>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730C4F">
        <w:rPr>
          <w:rFonts w:asciiTheme="majorBidi" w:hAnsiTheme="majorBidi" w:cstheme="majorBidi"/>
          <w:sz w:val="28"/>
          <w:szCs w:val="28"/>
        </w:rPr>
        <w:t>2567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730C4F">
        <w:rPr>
          <w:rFonts w:asciiTheme="majorBidi" w:hAnsiTheme="majorBidi" w:cstheme="majorBidi"/>
          <w:sz w:val="28"/>
          <w:szCs w:val="28"/>
        </w:rPr>
        <w:t>31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730C4F">
        <w:rPr>
          <w:rFonts w:asciiTheme="majorBidi" w:hAnsiTheme="majorBidi" w:cstheme="majorBidi"/>
          <w:sz w:val="28"/>
          <w:szCs w:val="28"/>
        </w:rPr>
        <w:t>2570</w:t>
      </w:r>
      <w:r w:rsidR="00B211A3"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D586E7" w14:textId="37EACA97" w:rsidR="00B211A3" w:rsidRPr="00730C4F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20672D" w14:textId="24A8339F" w:rsidR="00783C18" w:rsidRPr="00730C4F" w:rsidRDefault="00783C18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 w:rsidRPr="00730C4F">
        <w:rPr>
          <w:rFonts w:asciiTheme="majorBidi" w:hAnsiTheme="majorBidi" w:cstheme="majorBidi"/>
          <w:sz w:val="28"/>
          <w:szCs w:val="28"/>
        </w:rPr>
        <w:t xml:space="preserve">30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730C4F">
        <w:rPr>
          <w:rFonts w:asciiTheme="majorBidi" w:hAnsiTheme="majorBidi" w:cstheme="majorBidi"/>
          <w:sz w:val="28"/>
          <w:szCs w:val="28"/>
        </w:rPr>
        <w:t xml:space="preserve">2567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กลุ่มบริษัทและบริษัทได้รับชำระเงินจากลูกหนี้ดังกล่าวเป็นจำนวนเงิ</w:t>
      </w:r>
      <w:r w:rsidR="002844CA" w:rsidRPr="00730C4F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2844CA" w:rsidRPr="00730C4F">
        <w:rPr>
          <w:rFonts w:asciiTheme="majorBidi" w:hAnsiTheme="majorBidi" w:cstheme="majorBidi"/>
          <w:sz w:val="28"/>
          <w:szCs w:val="28"/>
        </w:rPr>
        <w:t xml:space="preserve">2.70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730C4F">
        <w:rPr>
          <w:rFonts w:asciiTheme="majorBidi" w:hAnsiTheme="majorBidi" w:cstheme="majorBidi"/>
          <w:sz w:val="28"/>
          <w:szCs w:val="28"/>
        </w:rPr>
        <w:t xml:space="preserve">1.91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E3D27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33E9E7D9" w14:textId="77777777" w:rsidR="00783C18" w:rsidRPr="00730C4F" w:rsidRDefault="00783C18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DEE3E5" w14:textId="5BB76F84" w:rsidR="00171B72" w:rsidRDefault="00171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DD99C08" w14:textId="4D46118A" w:rsidR="00DB12B7" w:rsidRPr="00730C4F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เงินลงทุนในบริษัทย่อยและบริษัทร่วม</w:t>
      </w:r>
    </w:p>
    <w:p w14:paraId="2043E8ED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730C4F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B12807" w:rsidRPr="00730C4F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482EF6C7" w:rsidR="00DB12B7" w:rsidRPr="00730C4F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สำหรับงวดหกเดือนสิ้นสุดวันที่ </w:t>
            </w:r>
            <w:r w:rsidR="00C27058"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C27058"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D55244"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730C4F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730C4F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730C4F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730C4F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730C4F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730C4F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730C4F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730C4F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730C4F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730C4F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0D36" w:rsidRPr="00730C4F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55CAB3AD" w:rsidR="00C40D36" w:rsidRPr="00730C4F" w:rsidRDefault="00C40D36" w:rsidP="00C40D3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C40D36" w:rsidRPr="00730C4F" w:rsidRDefault="00C40D36" w:rsidP="00C40D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70F63DBD" w:rsidR="00C40D36" w:rsidRPr="00730C4F" w:rsidRDefault="0003325E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</w:t>
            </w:r>
            <w:r w:rsidR="001C1611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</w:tr>
      <w:tr w:rsidR="00C40D36" w:rsidRPr="00730C4F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5C5BE8E2" w:rsidR="00C40D36" w:rsidRPr="00730C4F" w:rsidRDefault="00C40D36" w:rsidP="00C40D3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013B9939" w:rsidR="00C40D36" w:rsidRPr="00730C4F" w:rsidRDefault="0003325E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1C1611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</w:tr>
      <w:tr w:rsidR="00C40D36" w:rsidRPr="00730C4F" w14:paraId="4B08C74C" w14:textId="77777777" w:rsidTr="00DB12B7">
        <w:tc>
          <w:tcPr>
            <w:tcW w:w="4500" w:type="dxa"/>
            <w:shd w:val="clear" w:color="auto" w:fill="auto"/>
          </w:tcPr>
          <w:p w14:paraId="2A91FAB0" w14:textId="70210230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10DB4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76232" w14:textId="4D021BAA" w:rsidR="00C40D36" w:rsidRPr="00730C4F" w:rsidRDefault="00C40D36" w:rsidP="00C40D3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EEDA9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A90408A" w14:textId="0577016E" w:rsidR="00C40D36" w:rsidRPr="00730C4F" w:rsidRDefault="00C86E66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40D36" w:rsidRPr="00730C4F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40D36" w:rsidRPr="00730C4F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C40D36" w:rsidRPr="00730C4F" w:rsidRDefault="00C40D36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0D36" w:rsidRPr="00730C4F" w14:paraId="7558892F" w14:textId="77777777" w:rsidTr="00DB12B7">
        <w:tc>
          <w:tcPr>
            <w:tcW w:w="4500" w:type="dxa"/>
            <w:shd w:val="clear" w:color="auto" w:fill="auto"/>
          </w:tcPr>
          <w:p w14:paraId="76F2F024" w14:textId="6193302D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5F34DECC" w:rsidR="00C40D36" w:rsidRPr="00730C4F" w:rsidRDefault="00683293" w:rsidP="0003325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1,511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4D3CAEFD" w:rsidR="00C40D36" w:rsidRPr="00730C4F" w:rsidRDefault="00683293" w:rsidP="00C40D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3325E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1,511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C7C0808" w14:textId="0A031E38" w:rsidR="000D0B63" w:rsidRPr="00730C4F" w:rsidRDefault="00DB12B7" w:rsidP="000D0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ab/>
      </w:r>
    </w:p>
    <w:p w14:paraId="083E188A" w14:textId="77777777" w:rsidR="00E8026F" w:rsidRPr="00730C4F" w:rsidRDefault="00E8026F" w:rsidP="00E8026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สินทรัพย์สิทธิการใช้</w:t>
      </w:r>
    </w:p>
    <w:p w14:paraId="51402479" w14:textId="77777777" w:rsidR="00E8026F" w:rsidRPr="00730C4F" w:rsidRDefault="00E8026F" w:rsidP="00E8026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4C41498" w14:textId="05560D66" w:rsidR="00E8026F" w:rsidRPr="00730C4F" w:rsidRDefault="00E8026F" w:rsidP="00E80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ในระหว่างงวด</w:t>
      </w:r>
      <w:r w:rsidR="00FE3D27" w:rsidRPr="00730C4F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Pr="00730C4F">
        <w:rPr>
          <w:rFonts w:asciiTheme="majorBidi" w:hAnsiTheme="majorBidi" w:cstheme="majorBidi"/>
          <w:spacing w:val="-6"/>
          <w:sz w:val="28"/>
          <w:szCs w:val="28"/>
        </w:rPr>
        <w:t xml:space="preserve"> 30 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ม</w:t>
      </w:r>
      <w:r w:rsidRPr="00730C4F">
        <w:rPr>
          <w:rFonts w:asciiTheme="majorBidi" w:hAnsiTheme="majorBidi" w:cstheme="majorBidi" w:hint="cs"/>
          <w:spacing w:val="-6"/>
          <w:sz w:val="28"/>
          <w:szCs w:val="28"/>
          <w:cs/>
        </w:rPr>
        <w:t>ิถุน</w:t>
      </w:r>
      <w:r w:rsidR="00CC091B" w:rsidRPr="00730C4F">
        <w:rPr>
          <w:rFonts w:asciiTheme="majorBidi" w:hAnsiTheme="majorBidi" w:cstheme="majorBidi" w:hint="cs"/>
          <w:spacing w:val="-6"/>
          <w:sz w:val="28"/>
          <w:szCs w:val="28"/>
          <w:cs/>
        </w:rPr>
        <w:t>า</w:t>
      </w:r>
      <w:r w:rsidRPr="00730C4F">
        <w:rPr>
          <w:rFonts w:asciiTheme="majorBidi" w:hAnsiTheme="majorBidi" w:cstheme="majorBidi" w:hint="cs"/>
          <w:spacing w:val="-6"/>
          <w:sz w:val="28"/>
          <w:szCs w:val="28"/>
          <w:cs/>
        </w:rPr>
        <w:t>ยน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pacing w:val="-6"/>
          <w:sz w:val="28"/>
          <w:szCs w:val="28"/>
        </w:rPr>
        <w:t xml:space="preserve">2567 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บริษัทเช่าอาคาร</w:t>
      </w:r>
      <w:r w:rsidRPr="00730C4F">
        <w:rPr>
          <w:rFonts w:asciiTheme="majorBidi" w:hAnsiTheme="majorBidi" w:cstheme="majorBidi" w:hint="cs"/>
          <w:spacing w:val="-6"/>
          <w:sz w:val="28"/>
          <w:szCs w:val="28"/>
          <w:cs/>
        </w:rPr>
        <w:t>และอุปกรณ์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เป็นระยะเวลา </w:t>
      </w:r>
      <w:r w:rsidRPr="00730C4F">
        <w:rPr>
          <w:rFonts w:asciiTheme="majorBidi" w:hAnsiTheme="majorBidi" w:cstheme="majorBidi"/>
          <w:spacing w:val="-6"/>
          <w:sz w:val="28"/>
          <w:szCs w:val="28"/>
        </w:rPr>
        <w:t xml:space="preserve">3 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 </w:t>
      </w:r>
      <w:r w:rsidRPr="00730C4F">
        <w:rPr>
          <w:rFonts w:asciiTheme="majorBidi" w:hAnsiTheme="majorBidi" w:cstheme="majorBidi"/>
          <w:spacing w:val="-6"/>
          <w:sz w:val="28"/>
          <w:szCs w:val="28"/>
        </w:rPr>
        <w:t xml:space="preserve">5 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ปี โดยมีค่าเช่า</w:t>
      </w:r>
      <w:r w:rsidRPr="00730C4F">
        <w:rPr>
          <w:rFonts w:asciiTheme="majorBidi" w:hAnsiTheme="majorBidi" w:cstheme="majorBidi"/>
          <w:sz w:val="28"/>
          <w:szCs w:val="28"/>
          <w:cs/>
        </w:rPr>
        <w:t>คงที่ตลอดอายุสัญญา</w:t>
      </w:r>
    </w:p>
    <w:p w14:paraId="011C07B0" w14:textId="77777777" w:rsidR="009B21D0" w:rsidRPr="00730C4F" w:rsidRDefault="009B21D0" w:rsidP="00E80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E8026F" w:rsidRPr="00730C4F" w14:paraId="173CD438" w14:textId="77777777" w:rsidTr="00E65AAB">
        <w:trPr>
          <w:trHeight w:val="68"/>
        </w:trPr>
        <w:tc>
          <w:tcPr>
            <w:tcW w:w="4500" w:type="dxa"/>
            <w:shd w:val="clear" w:color="auto" w:fill="auto"/>
          </w:tcPr>
          <w:p w14:paraId="4A3D090C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2290F790" w14:textId="320C1A43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30C4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730C4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30C4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2E761FDD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11EE1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FA5D0E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4D0A838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3D246C8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4F249B5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E02A9E8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026F" w:rsidRPr="00730C4F" w14:paraId="23250146" w14:textId="77777777" w:rsidTr="00E65AAB">
        <w:trPr>
          <w:trHeight w:val="68"/>
        </w:trPr>
        <w:tc>
          <w:tcPr>
            <w:tcW w:w="4500" w:type="dxa"/>
            <w:shd w:val="clear" w:color="auto" w:fill="auto"/>
          </w:tcPr>
          <w:p w14:paraId="13A61EE5" w14:textId="77777777" w:rsidR="00E8026F" w:rsidRPr="00730C4F" w:rsidRDefault="00E8026F" w:rsidP="00E65AAB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FBF3A8" w14:textId="77777777" w:rsidR="00E8026F" w:rsidRPr="00730C4F" w:rsidRDefault="00E8026F" w:rsidP="00E65AA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BF6446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B76AF04" w14:textId="77777777" w:rsidR="00E8026F" w:rsidRPr="00730C4F" w:rsidRDefault="00E8026F" w:rsidP="00E65A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026F" w:rsidRPr="00730C4F" w14:paraId="2C5374A8" w14:textId="77777777" w:rsidTr="00E65AAB">
        <w:tc>
          <w:tcPr>
            <w:tcW w:w="4500" w:type="dxa"/>
            <w:shd w:val="clear" w:color="auto" w:fill="auto"/>
          </w:tcPr>
          <w:p w14:paraId="5DAEA595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10132617" w14:textId="77777777" w:rsidR="00E8026F" w:rsidRPr="00730C4F" w:rsidRDefault="00E8026F" w:rsidP="00E65AA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8F57B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1DE4134" w14:textId="01350C2B" w:rsidR="00E8026F" w:rsidRPr="00730C4F" w:rsidRDefault="00531A4D" w:rsidP="00E65AA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D57F2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767859B4" w14:textId="77777777" w:rsidR="00E8026F" w:rsidRPr="00730C4F" w:rsidRDefault="00E8026F" w:rsidP="00E6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2164B4D" w14:textId="4FE2D42B" w:rsidR="00E8026F" w:rsidRPr="00730C4F" w:rsidRDefault="00531A4D" w:rsidP="00E65AAB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45031F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</w:tr>
    </w:tbl>
    <w:p w14:paraId="7918F9EB" w14:textId="77777777" w:rsidR="00E8026F" w:rsidRPr="00730C4F" w:rsidRDefault="00E8026F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5F6ED" w14:textId="1E7D74E9" w:rsidR="00DB12B7" w:rsidRPr="00730C4F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0E49DC7" w:rsidR="00DB12B7" w:rsidRPr="00730C4F" w:rsidRDefault="00DB12B7" w:rsidP="00DB12B7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03"/>
        <w:gridCol w:w="6"/>
      </w:tblGrid>
      <w:tr w:rsidR="00D55244" w:rsidRPr="00730C4F" w14:paraId="48FA2C99" w14:textId="77777777" w:rsidTr="00DD1FFF">
        <w:trPr>
          <w:tblHeader/>
        </w:trPr>
        <w:tc>
          <w:tcPr>
            <w:tcW w:w="2785" w:type="dxa"/>
          </w:tcPr>
          <w:p w14:paraId="12A5F49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</w:tcPr>
          <w:p w14:paraId="03A4165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5244" w:rsidRPr="00730C4F" w14:paraId="446586B4" w14:textId="77777777" w:rsidTr="00DD1FFF">
        <w:trPr>
          <w:tblHeader/>
        </w:trPr>
        <w:tc>
          <w:tcPr>
            <w:tcW w:w="2785" w:type="dxa"/>
          </w:tcPr>
          <w:p w14:paraId="408DC25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196699B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5" w:type="dxa"/>
          </w:tcPr>
          <w:p w14:paraId="1023EE3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dxa"/>
            <w:gridSpan w:val="6"/>
          </w:tcPr>
          <w:p w14:paraId="4D7609D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55244" w:rsidRPr="00730C4F" w14:paraId="419B5967" w14:textId="77777777" w:rsidTr="00DD1FFF">
        <w:trPr>
          <w:gridAfter w:val="1"/>
          <w:wAfter w:w="6" w:type="dxa"/>
          <w:tblHeader/>
        </w:trPr>
        <w:tc>
          <w:tcPr>
            <w:tcW w:w="2785" w:type="dxa"/>
          </w:tcPr>
          <w:p w14:paraId="05ED874D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046C5BA2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4C041457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38D3A2D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BFDB1C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7E99180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523C639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71C592F6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3A3D1E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EB8E33C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15F25DD9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E071AC9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55244" w:rsidRPr="00730C4F" w14:paraId="6C9132A6" w14:textId="77777777" w:rsidTr="00DD1FFF">
        <w:trPr>
          <w:tblHeader/>
        </w:trPr>
        <w:tc>
          <w:tcPr>
            <w:tcW w:w="2785" w:type="dxa"/>
          </w:tcPr>
          <w:p w14:paraId="7FC189B9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  <w:vAlign w:val="bottom"/>
          </w:tcPr>
          <w:p w14:paraId="3ECD7F16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5626" w:rsidRPr="00730C4F" w14:paraId="0C3910D6" w14:textId="77777777" w:rsidTr="001F6650">
        <w:trPr>
          <w:gridAfter w:val="1"/>
          <w:wAfter w:w="6" w:type="dxa"/>
        </w:trPr>
        <w:tc>
          <w:tcPr>
            <w:tcW w:w="2785" w:type="dxa"/>
          </w:tcPr>
          <w:p w14:paraId="19510B55" w14:textId="3A0FC99A" w:rsidR="006D5626" w:rsidRPr="00730C4F" w:rsidRDefault="006D5626" w:rsidP="006D562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vAlign w:val="bottom"/>
          </w:tcPr>
          <w:p w14:paraId="552C8DA0" w14:textId="0AB5F1D0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="Angsana New" w:hAnsi="Angsana New"/>
                <w:sz w:val="28"/>
                <w:szCs w:val="28"/>
              </w:rPr>
              <w:t>119,475</w:t>
            </w:r>
          </w:p>
        </w:tc>
        <w:tc>
          <w:tcPr>
            <w:tcW w:w="169" w:type="dxa"/>
            <w:vAlign w:val="bottom"/>
          </w:tcPr>
          <w:p w14:paraId="2942137C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66F24626" w14:textId="0A52311D" w:rsidR="006D5626" w:rsidRPr="00730C4F" w:rsidRDefault="006D5626" w:rsidP="008C27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77A124B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11CB611" w14:textId="0E32EEE5" w:rsidR="006D5626" w:rsidRPr="00730C4F" w:rsidRDefault="006D5626" w:rsidP="006D562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 w:bidi="th-TH"/>
              </w:rPr>
              <w:t>119,475</w:t>
            </w:r>
          </w:p>
        </w:tc>
        <w:tc>
          <w:tcPr>
            <w:tcW w:w="165" w:type="dxa"/>
            <w:vAlign w:val="bottom"/>
          </w:tcPr>
          <w:p w14:paraId="65817687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32ACF668" w14:textId="483F2B74" w:rsidR="006D5626" w:rsidRPr="00730C4F" w:rsidRDefault="006D5626" w:rsidP="00525F93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075B3B2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2E7B8B2F" w14:textId="60C0DDF4" w:rsidR="006D5626" w:rsidRPr="00730C4F" w:rsidRDefault="006D5626" w:rsidP="00525F9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497438B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  <w:vAlign w:val="bottom"/>
          </w:tcPr>
          <w:p w14:paraId="4A07118C" w14:textId="104E1CE2" w:rsidR="006D5626" w:rsidRPr="00730C4F" w:rsidRDefault="006D5626" w:rsidP="008C275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626" w:rsidRPr="00730C4F" w14:paraId="7AA7156D" w14:textId="77777777" w:rsidTr="00DD1FFF">
        <w:trPr>
          <w:gridAfter w:val="1"/>
          <w:wAfter w:w="6" w:type="dxa"/>
        </w:trPr>
        <w:tc>
          <w:tcPr>
            <w:tcW w:w="2785" w:type="dxa"/>
          </w:tcPr>
          <w:p w14:paraId="18B34E89" w14:textId="4E917F2D" w:rsidR="006D5626" w:rsidRPr="00730C4F" w:rsidRDefault="006D5626" w:rsidP="006D562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31D891D9" w14:textId="60E36BEE" w:rsidR="006D5626" w:rsidRPr="00730C4F" w:rsidRDefault="006D5626" w:rsidP="0052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C5FEE86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674E6976" w14:textId="22B9AC70" w:rsidR="006D5626" w:rsidRPr="00730C4F" w:rsidRDefault="006D5626" w:rsidP="006D562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38,786</w:t>
            </w:r>
          </w:p>
        </w:tc>
        <w:tc>
          <w:tcPr>
            <w:tcW w:w="168" w:type="dxa"/>
            <w:vAlign w:val="bottom"/>
          </w:tcPr>
          <w:p w14:paraId="4630CB74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58F9F715" w14:textId="2CCEC029" w:rsidR="006D5626" w:rsidRPr="00730C4F" w:rsidRDefault="006D5626" w:rsidP="006D562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38,786</w:t>
            </w:r>
          </w:p>
        </w:tc>
        <w:tc>
          <w:tcPr>
            <w:tcW w:w="165" w:type="dxa"/>
            <w:vAlign w:val="bottom"/>
          </w:tcPr>
          <w:p w14:paraId="0888C796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025D68A3" w14:textId="3EC8C899" w:rsidR="006D5626" w:rsidRPr="00730C4F" w:rsidRDefault="006D5626" w:rsidP="00525F93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5483EFF5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6499736E" w14:textId="37C47AF6" w:rsidR="006D5626" w:rsidRPr="00730C4F" w:rsidRDefault="006D5626" w:rsidP="006D562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6DEE233E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63CAEB05" w14:textId="07ADFFFE" w:rsidR="006D5626" w:rsidRPr="00730C4F" w:rsidRDefault="006D5626" w:rsidP="006D562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</w:tr>
      <w:tr w:rsidR="006D5626" w:rsidRPr="00730C4F" w14:paraId="2C62CEEF" w14:textId="77777777" w:rsidTr="00DD1FFF">
        <w:trPr>
          <w:gridAfter w:val="1"/>
          <w:wAfter w:w="6" w:type="dxa"/>
        </w:trPr>
        <w:tc>
          <w:tcPr>
            <w:tcW w:w="2785" w:type="dxa"/>
          </w:tcPr>
          <w:p w14:paraId="0447A794" w14:textId="77777777" w:rsidR="006D5626" w:rsidRPr="00730C4F" w:rsidRDefault="006D5626" w:rsidP="006D5626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49755" w14:textId="683D82A2" w:rsidR="006D5626" w:rsidRPr="00730C4F" w:rsidRDefault="006D5626" w:rsidP="006D56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119,475</w:t>
            </w:r>
          </w:p>
        </w:tc>
        <w:tc>
          <w:tcPr>
            <w:tcW w:w="169" w:type="dxa"/>
            <w:vAlign w:val="bottom"/>
          </w:tcPr>
          <w:p w14:paraId="015E650F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7A760" w14:textId="59210CF9" w:rsidR="006D5626" w:rsidRPr="00730C4F" w:rsidRDefault="006D5626" w:rsidP="006D562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38,786</w:t>
            </w:r>
          </w:p>
        </w:tc>
        <w:tc>
          <w:tcPr>
            <w:tcW w:w="168" w:type="dxa"/>
            <w:vAlign w:val="bottom"/>
          </w:tcPr>
          <w:p w14:paraId="46BCC6D2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3244D6D" w14:textId="2FFE4D22" w:rsidR="006D5626" w:rsidRPr="00730C4F" w:rsidRDefault="006D5626" w:rsidP="006D562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158,261</w:t>
            </w:r>
          </w:p>
        </w:tc>
        <w:tc>
          <w:tcPr>
            <w:tcW w:w="165" w:type="dxa"/>
            <w:vAlign w:val="bottom"/>
          </w:tcPr>
          <w:p w14:paraId="32BB3CBE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61F50" w14:textId="77777777" w:rsidR="006D5626" w:rsidRPr="00730C4F" w:rsidRDefault="006D5626" w:rsidP="00525F93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FBC152E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56CBD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22A95F36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56B65835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40,661</w:t>
            </w:r>
          </w:p>
        </w:tc>
      </w:tr>
    </w:tbl>
    <w:p w14:paraId="65A96CF5" w14:textId="77777777" w:rsidR="00D55244" w:rsidRPr="00730C4F" w:rsidRDefault="00D55244" w:rsidP="00D5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848"/>
      </w:tblGrid>
      <w:tr w:rsidR="00D55244" w:rsidRPr="00730C4F" w14:paraId="5FB92997" w14:textId="77777777" w:rsidTr="00DD1FFF">
        <w:trPr>
          <w:tblHeader/>
        </w:trPr>
        <w:tc>
          <w:tcPr>
            <w:tcW w:w="2788" w:type="dxa"/>
          </w:tcPr>
          <w:p w14:paraId="2FC5CD72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</w:tcPr>
          <w:p w14:paraId="52674B1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244" w:rsidRPr="00730C4F" w14:paraId="2BDE0A83" w14:textId="77777777" w:rsidTr="00DD1FFF">
        <w:trPr>
          <w:tblHeader/>
        </w:trPr>
        <w:tc>
          <w:tcPr>
            <w:tcW w:w="2788" w:type="dxa"/>
          </w:tcPr>
          <w:p w14:paraId="5D7D7D7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32422DF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FEB503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8" w:type="dxa"/>
            <w:gridSpan w:val="5"/>
          </w:tcPr>
          <w:p w14:paraId="71718A9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55244" w:rsidRPr="00730C4F" w14:paraId="2DC1664E" w14:textId="77777777" w:rsidTr="00DD1FFF">
        <w:trPr>
          <w:tblHeader/>
        </w:trPr>
        <w:tc>
          <w:tcPr>
            <w:tcW w:w="2788" w:type="dxa"/>
          </w:tcPr>
          <w:p w14:paraId="004606A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79FDF3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8101F7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948F7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751069F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A77F0A8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56583047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040E611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4C6DE96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55F41C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882CB4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1CBD85C4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55244" w:rsidRPr="00730C4F" w14:paraId="14AD1519" w14:textId="77777777" w:rsidTr="00DD1FFF">
        <w:trPr>
          <w:tblHeader/>
        </w:trPr>
        <w:tc>
          <w:tcPr>
            <w:tcW w:w="2788" w:type="dxa"/>
          </w:tcPr>
          <w:p w14:paraId="6F7E775B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  <w:vAlign w:val="bottom"/>
          </w:tcPr>
          <w:p w14:paraId="61B5C0AA" w14:textId="77777777" w:rsidR="00D55244" w:rsidRPr="00730C4F" w:rsidRDefault="00D55244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730C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40D36" w:rsidRPr="00730C4F" w14:paraId="0C74FD0C" w14:textId="77777777" w:rsidTr="005C5B3A">
        <w:tc>
          <w:tcPr>
            <w:tcW w:w="2788" w:type="dxa"/>
          </w:tcPr>
          <w:p w14:paraId="4F0F23AB" w14:textId="220B2437" w:rsidR="00C40D36" w:rsidRPr="00730C4F" w:rsidRDefault="00C40D36" w:rsidP="00C40D36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730C4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12D82AD2" w14:textId="12057221" w:rsidR="00C40D36" w:rsidRPr="00730C4F" w:rsidRDefault="00C40D36" w:rsidP="00C40D3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119,475</w:t>
            </w:r>
          </w:p>
        </w:tc>
        <w:tc>
          <w:tcPr>
            <w:tcW w:w="180" w:type="dxa"/>
            <w:vAlign w:val="bottom"/>
          </w:tcPr>
          <w:p w14:paraId="09EF69A6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0B4B0FD" w14:textId="78718E80" w:rsidR="00C40D36" w:rsidRPr="00730C4F" w:rsidRDefault="00C40D36" w:rsidP="00525F9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F6AFC7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08C24548" w14:textId="51656572" w:rsidR="00C40D36" w:rsidRPr="00730C4F" w:rsidRDefault="00C40D36" w:rsidP="00C40D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 w:bidi="th-TH"/>
              </w:rPr>
              <w:t>119,475</w:t>
            </w:r>
          </w:p>
        </w:tc>
        <w:tc>
          <w:tcPr>
            <w:tcW w:w="180" w:type="dxa"/>
            <w:vAlign w:val="bottom"/>
          </w:tcPr>
          <w:p w14:paraId="1FE8827F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35E3037A" w14:textId="28EA676D" w:rsidR="00C40D36" w:rsidRPr="00730C4F" w:rsidRDefault="00C40D36" w:rsidP="00525F9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71" w:right="-108" w:hanging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610921C8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661D3EB" w14:textId="0EAB4E43" w:rsidR="00C40D36" w:rsidRPr="00730C4F" w:rsidRDefault="00C40D36" w:rsidP="00525F9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620BA52D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73CCA223" w14:textId="0954D843" w:rsidR="00C40D36" w:rsidRPr="00730C4F" w:rsidRDefault="00C40D36" w:rsidP="008C275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0D36" w:rsidRPr="00730C4F" w14:paraId="08D74114" w14:textId="77777777" w:rsidTr="00DD1FFF">
        <w:tc>
          <w:tcPr>
            <w:tcW w:w="2788" w:type="dxa"/>
          </w:tcPr>
          <w:p w14:paraId="137A0D1D" w14:textId="2B7F43DB" w:rsidR="00C40D36" w:rsidRPr="00730C4F" w:rsidRDefault="00C40D36" w:rsidP="00C40D36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0C4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C55D276" w14:textId="39AAE931" w:rsidR="00C40D36" w:rsidRPr="00730C4F" w:rsidRDefault="00C40D36" w:rsidP="0052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77CE8D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763BB290" w14:textId="4C5AEDDE" w:rsidR="00C40D36" w:rsidRPr="00730C4F" w:rsidRDefault="00C40D36" w:rsidP="00C40D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11,365</w:t>
            </w:r>
          </w:p>
        </w:tc>
        <w:tc>
          <w:tcPr>
            <w:tcW w:w="180" w:type="dxa"/>
            <w:vAlign w:val="bottom"/>
          </w:tcPr>
          <w:p w14:paraId="6B3E391E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4D222903" w14:textId="57643829" w:rsidR="00C40D36" w:rsidRPr="00730C4F" w:rsidRDefault="00C40D36" w:rsidP="00C40D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 w:bidi="th-TH"/>
              </w:rPr>
              <w:t>11,365</w:t>
            </w:r>
          </w:p>
        </w:tc>
        <w:tc>
          <w:tcPr>
            <w:tcW w:w="180" w:type="dxa"/>
            <w:vAlign w:val="bottom"/>
          </w:tcPr>
          <w:p w14:paraId="328C2E55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6DA4F57" w14:textId="3ACB66EB" w:rsidR="00C40D36" w:rsidRPr="00730C4F" w:rsidRDefault="00C40D36" w:rsidP="00525F9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40229BFD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AC71B85" w14:textId="28382009" w:rsidR="00C40D36" w:rsidRPr="00730C4F" w:rsidRDefault="00C40D36" w:rsidP="00C40D3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1377724B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68686AD4" w14:textId="0C31CADF" w:rsidR="00C40D36" w:rsidRPr="00730C4F" w:rsidRDefault="00C40D36" w:rsidP="00C40D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C4F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</w:tr>
      <w:tr w:rsidR="00C40D36" w:rsidRPr="00730C4F" w14:paraId="65D74B9A" w14:textId="77777777" w:rsidTr="00DD1FFF">
        <w:tc>
          <w:tcPr>
            <w:tcW w:w="2788" w:type="dxa"/>
          </w:tcPr>
          <w:p w14:paraId="7F1C7139" w14:textId="77777777" w:rsidR="00C40D36" w:rsidRPr="00730C4F" w:rsidRDefault="00C40D36" w:rsidP="00C40D36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730C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9CEF" w14:textId="1C49B31E" w:rsidR="00C40D36" w:rsidRPr="00730C4F" w:rsidRDefault="00C40D36" w:rsidP="00C40D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119,475</w:t>
            </w:r>
          </w:p>
        </w:tc>
        <w:tc>
          <w:tcPr>
            <w:tcW w:w="180" w:type="dxa"/>
            <w:vAlign w:val="bottom"/>
          </w:tcPr>
          <w:p w14:paraId="41012ECD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6D4E3B" w14:textId="034BB02B" w:rsidR="00C40D36" w:rsidRPr="00730C4F" w:rsidRDefault="00C40D36" w:rsidP="00C40D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11,365</w:t>
            </w:r>
          </w:p>
        </w:tc>
        <w:tc>
          <w:tcPr>
            <w:tcW w:w="180" w:type="dxa"/>
            <w:vAlign w:val="bottom"/>
          </w:tcPr>
          <w:p w14:paraId="2D5F17FC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427DD43" w14:textId="3BA8E2F5" w:rsidR="00C40D36" w:rsidRPr="00730C4F" w:rsidRDefault="00C40D36" w:rsidP="00C40D3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EE32AC"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30,840</w:t>
            </w:r>
          </w:p>
        </w:tc>
        <w:tc>
          <w:tcPr>
            <w:tcW w:w="180" w:type="dxa"/>
            <w:vAlign w:val="bottom"/>
          </w:tcPr>
          <w:p w14:paraId="78602E73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2ED30" w14:textId="77777777" w:rsidR="00C40D36" w:rsidRPr="00730C4F" w:rsidRDefault="00C40D36" w:rsidP="00525F9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48B20435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705840D0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04BB6A6C" w14:textId="77777777" w:rsidR="00C40D36" w:rsidRPr="00730C4F" w:rsidRDefault="00C40D36" w:rsidP="00C4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24EE5248" w14:textId="77777777" w:rsidR="00C40D36" w:rsidRPr="00730C4F" w:rsidRDefault="00C40D36" w:rsidP="00C40D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C4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</w:tr>
    </w:tbl>
    <w:p w14:paraId="37FA58B4" w14:textId="05C706EC" w:rsidR="00F13E04" w:rsidRPr="00730C4F" w:rsidRDefault="00F1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bidi="ar-SA"/>
        </w:rPr>
      </w:pPr>
    </w:p>
    <w:p w14:paraId="0B87C1A7" w14:textId="5006E5EC" w:rsidR="00BA54ED" w:rsidRPr="00730C4F" w:rsidRDefault="00BA54ED" w:rsidP="00BA54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730C4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0DD0" w:rsidRPr="00730C4F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730C4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70DD0" w:rsidRPr="00730C4F">
        <w:rPr>
          <w:rFonts w:asciiTheme="majorBidi" w:hAnsiTheme="majorBidi" w:cstheme="majorBidi"/>
          <w:sz w:val="28"/>
          <w:szCs w:val="28"/>
        </w:rPr>
        <w:t>256</w:t>
      </w:r>
      <w:r w:rsidR="00D55244" w:rsidRPr="00730C4F">
        <w:rPr>
          <w:rFonts w:asciiTheme="majorBidi" w:hAnsiTheme="majorBidi" w:cstheme="majorBidi"/>
          <w:sz w:val="28"/>
          <w:szCs w:val="28"/>
        </w:rPr>
        <w:t>7</w:t>
      </w:r>
      <w:r w:rsidR="00A70DD0" w:rsidRPr="00730C4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Pr="00730C4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C5968" w:rsidRPr="00730C4F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7704E1" w:rsidRPr="00730C4F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Pr="00730C4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A4EDD" w:rsidRPr="00730C4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A4EDD" w:rsidRPr="00730C4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(31 </w:t>
      </w:r>
      <w:r w:rsidR="008A4EDD" w:rsidRPr="00730C4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2566: </w:t>
      </w:r>
      <w:r w:rsidR="008A4EDD" w:rsidRPr="00730C4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) </w:t>
      </w:r>
      <w:r w:rsidRPr="00730C4F">
        <w:rPr>
          <w:rFonts w:asciiTheme="majorBidi" w:hAnsiTheme="majorBidi" w:cstheme="majorBidi"/>
          <w:sz w:val="28"/>
          <w:szCs w:val="28"/>
          <w:cs/>
          <w:lang w:val="en-US"/>
        </w:rPr>
        <w:t>โดยมีอัตราดอกเบี้ย</w:t>
      </w:r>
      <w:r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คงที่ต่อปี </w:t>
      </w:r>
      <w:r w:rsidR="005D12B2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และมีกำหนดชำระคืน</w:t>
      </w:r>
      <w:r w:rsidR="00DF45C6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เงินกู้เมื่อทวงถาม</w:t>
      </w:r>
    </w:p>
    <w:p w14:paraId="5692D798" w14:textId="77777777" w:rsidR="00BA54ED" w:rsidRPr="00730C4F" w:rsidRDefault="00BA54ED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1935BD" w14:textId="5B66D256" w:rsidR="00B062CA" w:rsidRPr="00730C4F" w:rsidRDefault="00B062CA" w:rsidP="008A4ED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30C4F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 xml:space="preserve">ณ วันที่ </w:t>
      </w:r>
      <w:r w:rsidR="00A70DD0" w:rsidRPr="00730C4F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730C4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70DD0" w:rsidRPr="00730C4F">
        <w:rPr>
          <w:rFonts w:asciiTheme="majorBidi" w:hAnsiTheme="majorBidi" w:cstheme="majorBidi"/>
          <w:sz w:val="28"/>
          <w:szCs w:val="28"/>
        </w:rPr>
        <w:t>256</w:t>
      </w:r>
      <w:r w:rsidR="00D55244" w:rsidRPr="00730C4F">
        <w:rPr>
          <w:rFonts w:asciiTheme="majorBidi" w:hAnsiTheme="majorBidi" w:cstheme="majorBidi"/>
          <w:sz w:val="28"/>
          <w:szCs w:val="28"/>
        </w:rPr>
        <w:t>7</w:t>
      </w:r>
      <w:r w:rsidR="00A70DD0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730C4F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C5968" w:rsidRPr="00730C4F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89.4</w:t>
      </w:r>
      <w:r w:rsidR="00D57F29" w:rsidRPr="00730C4F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8</w:t>
      </w:r>
      <w:r w:rsidR="00BC5968" w:rsidRPr="00730C4F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730C4F">
        <w:rPr>
          <w:rFonts w:asciiTheme="majorBidi" w:hAnsiTheme="majorBidi" w:cstheme="majorBidi"/>
          <w:spacing w:val="10"/>
          <w:sz w:val="28"/>
          <w:szCs w:val="28"/>
          <w:cs/>
          <w:lang w:val="en-US" w:bidi="th-TH"/>
        </w:rPr>
        <w:t>ล้านบา</w:t>
      </w:r>
      <w:r w:rsidR="006B56B8" w:rsidRPr="00730C4F">
        <w:rPr>
          <w:rFonts w:asciiTheme="majorBidi" w:hAnsiTheme="majorBidi" w:cstheme="majorBidi" w:hint="cs"/>
          <w:spacing w:val="10"/>
          <w:sz w:val="28"/>
          <w:szCs w:val="28"/>
          <w:cs/>
          <w:lang w:val="en-US" w:bidi="th-TH"/>
        </w:rPr>
        <w:t xml:space="preserve">ท 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(31 </w:t>
      </w:r>
      <w:r w:rsidR="008A4EDD" w:rsidRPr="00730C4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2566: </w:t>
      </w:r>
      <w:r w:rsidR="008A4EDD" w:rsidRPr="00730C4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8A4EDD" w:rsidRPr="00730C4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) </w:t>
      </w:r>
      <w:r w:rsidRPr="00730C4F">
        <w:rPr>
          <w:rFonts w:asciiTheme="majorBidi" w:hAnsiTheme="majorBidi" w:cstheme="majorBidi"/>
          <w:sz w:val="28"/>
          <w:szCs w:val="28"/>
          <w:cs/>
          <w:lang w:val="en-US"/>
        </w:rPr>
        <w:t>เพื่อชำระเงินค่าสินค้า โดยมีอัตราดอกเบี้ย</w:t>
      </w:r>
      <w:r w:rsidR="00BA54ED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</w:t>
      </w:r>
      <w:r w:rsidRPr="00730C4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1A6F6B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และมีกำหนดชำระคืนในเดือน</w:t>
      </w:r>
      <w:r w:rsidR="00DF45C6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1A6F6B" w:rsidRPr="00730C4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A6F6B" w:rsidRPr="00730C4F">
        <w:rPr>
          <w:rFonts w:asciiTheme="majorBidi" w:hAnsiTheme="majorBidi" w:cstheme="majorBidi"/>
          <w:sz w:val="28"/>
          <w:szCs w:val="28"/>
          <w:cs/>
          <w:lang w:val="en-US" w:bidi="th-TH"/>
        </w:rPr>
        <w:t>256</w:t>
      </w:r>
      <w:r w:rsidR="007704E1" w:rsidRPr="00730C4F">
        <w:rPr>
          <w:rFonts w:asciiTheme="majorBidi" w:hAnsiTheme="majorBidi" w:cstheme="majorBidi"/>
          <w:sz w:val="28"/>
          <w:szCs w:val="28"/>
          <w:lang w:val="en-US" w:bidi="th-TH"/>
        </w:rPr>
        <w:t>7</w:t>
      </w:r>
    </w:p>
    <w:p w14:paraId="11967E8E" w14:textId="77777777" w:rsidR="00D43256" w:rsidRPr="00730C4F" w:rsidRDefault="00D43256" w:rsidP="009310C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31CD528" w14:textId="2B0EBC6C" w:rsidR="0028542D" w:rsidRPr="00730C4F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="00A70DD0" w:rsidRPr="00730C4F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730C4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70DD0" w:rsidRPr="00730C4F">
        <w:rPr>
          <w:rFonts w:asciiTheme="majorBidi" w:hAnsiTheme="majorBidi" w:cstheme="majorBidi"/>
          <w:sz w:val="28"/>
          <w:szCs w:val="28"/>
        </w:rPr>
        <w:t>256</w:t>
      </w:r>
      <w:r w:rsidR="00D55244" w:rsidRPr="00730C4F">
        <w:rPr>
          <w:rFonts w:asciiTheme="majorBidi" w:hAnsiTheme="majorBidi" w:cstheme="majorBidi"/>
          <w:sz w:val="28"/>
          <w:szCs w:val="28"/>
        </w:rPr>
        <w:t>7</w:t>
      </w:r>
      <w:r w:rsidR="00A70DD0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="00EA5D44" w:rsidRPr="00730C4F">
        <w:rPr>
          <w:rFonts w:asciiTheme="majorBidi" w:hAnsiTheme="majorBidi" w:cstheme="majorBidi"/>
          <w:spacing w:val="10"/>
          <w:sz w:val="28"/>
          <w:szCs w:val="28"/>
        </w:rPr>
        <w:t>732.07</w:t>
      </w:r>
      <w:r w:rsidR="00D40C9B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730C4F">
        <w:rPr>
          <w:rFonts w:asciiTheme="majorBidi" w:hAnsiTheme="majorBidi" w:cstheme="majorBidi"/>
          <w:sz w:val="28"/>
          <w:szCs w:val="28"/>
          <w:cs/>
        </w:rPr>
        <w:t>ะ</w:t>
      </w:r>
      <w:r w:rsidR="00EA5D44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="00EA5D44" w:rsidRPr="00730C4F">
        <w:rPr>
          <w:rFonts w:asciiTheme="majorBidi" w:hAnsiTheme="majorBidi" w:cstheme="majorBidi"/>
          <w:spacing w:val="10"/>
          <w:sz w:val="28"/>
          <w:szCs w:val="28"/>
        </w:rPr>
        <w:t>524.52</w:t>
      </w:r>
      <w:r w:rsidR="00ED41AE"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55244" w:rsidRPr="00730C4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3491E" w:rsidRPr="00730C4F">
        <w:rPr>
          <w:rFonts w:asciiTheme="majorBidi" w:hAnsiTheme="majorBidi" w:cstheme="majorBidi"/>
          <w:i/>
          <w:iCs/>
          <w:sz w:val="28"/>
          <w:szCs w:val="28"/>
        </w:rPr>
        <w:t>843.66</w:t>
      </w:r>
      <w:r w:rsidR="00D11879"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3491E" w:rsidRPr="00730C4F">
        <w:rPr>
          <w:rFonts w:asciiTheme="majorBidi" w:hAnsiTheme="majorBidi" w:cstheme="majorBidi"/>
          <w:i/>
          <w:iCs/>
          <w:sz w:val="28"/>
          <w:szCs w:val="28"/>
        </w:rPr>
        <w:t xml:space="preserve">644.00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E486A0" w14:textId="77777777" w:rsidR="007B14BC" w:rsidRPr="00730C4F" w:rsidRDefault="007B14BC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D088F61" w14:textId="2F7DFF87" w:rsidR="00DB12B7" w:rsidRPr="00730C4F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730C4F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5F1A9BD0" w14:textId="2DCBE4BE" w:rsidR="00DB12B7" w:rsidRPr="00730C4F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730C4F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79AED3A1" w14:textId="7EEE9892" w:rsidR="00DB12B7" w:rsidRPr="00730C4F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730C4F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085A3D8" w14:textId="3A8D2D41" w:rsidR="007B14BC" w:rsidRPr="00730C4F" w:rsidRDefault="00DB12B7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730C4F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102B1066" w14:textId="77777777" w:rsidR="002F59D0" w:rsidRPr="00730C4F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730C4F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730C4F" w:rsidRDefault="00BA54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730C4F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730C4F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797C3DB1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F3A98" w:rsidRPr="00730C4F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hideMark/>
          </w:tcPr>
          <w:p w14:paraId="1F41CC4B" w14:textId="7C5D233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3A4720B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427DA8F5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</w:tcPr>
          <w:p w14:paraId="2A798FF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72DBE1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FD4C04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6C78B504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DDAFFA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39BECCD9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1F0F2A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1AAA3092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2F3A98" w:rsidRPr="00730C4F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3A98" w:rsidRPr="00730C4F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1F410715" w:rsidR="002F3A98" w:rsidRPr="00730C4F" w:rsidRDefault="00F74B4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6E272255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6D948E7C" w:rsidR="002F3A98" w:rsidRPr="00730C4F" w:rsidRDefault="005059A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01DB8E8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0F4DB0F7" w:rsidR="002F3A98" w:rsidRPr="00730C4F" w:rsidRDefault="00F74B4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323,79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B35CEA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78C80C00" w:rsidR="002F3A98" w:rsidRPr="00730C4F" w:rsidRDefault="005059A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290,278</w:t>
            </w:r>
          </w:p>
        </w:tc>
        <w:tc>
          <w:tcPr>
            <w:tcW w:w="270" w:type="dxa"/>
          </w:tcPr>
          <w:p w14:paraId="21157FF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19409D73" w:rsidR="002F3A98" w:rsidRPr="00730C4F" w:rsidRDefault="00F74B4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812,009</w:t>
            </w:r>
          </w:p>
        </w:tc>
        <w:tc>
          <w:tcPr>
            <w:tcW w:w="270" w:type="dxa"/>
          </w:tcPr>
          <w:p w14:paraId="1BFCEA48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3EB41CDD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1,028,059</w:t>
            </w:r>
          </w:p>
        </w:tc>
      </w:tr>
      <w:tr w:rsidR="002F3A98" w:rsidRPr="00730C4F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0F7388F1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344,22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35E2E41A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58CED24C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455,950</w:t>
            </w:r>
          </w:p>
        </w:tc>
        <w:tc>
          <w:tcPr>
            <w:tcW w:w="262" w:type="dxa"/>
          </w:tcPr>
          <w:p w14:paraId="56AD4F7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3BEC6FD6" w:rsidR="003541A2" w:rsidRPr="00730C4F" w:rsidRDefault="007460EC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278,9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7FD8680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57E31B64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245,38</w:t>
            </w:r>
            <w:r w:rsidR="005059AE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1F8F5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0E5ED48C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623,1</w:t>
            </w:r>
            <w:r w:rsidR="003541A2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F0F420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6D039465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701,333</w:t>
            </w:r>
          </w:p>
        </w:tc>
      </w:tr>
      <w:tr w:rsidR="002F3A98" w:rsidRPr="00730C4F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0BBB6763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74,087</w:t>
            </w:r>
          </w:p>
        </w:tc>
        <w:tc>
          <w:tcPr>
            <w:tcW w:w="262" w:type="dxa"/>
          </w:tcPr>
          <w:p w14:paraId="7C4130E5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1FFE8C0E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211,874</w:t>
            </w:r>
          </w:p>
        </w:tc>
        <w:tc>
          <w:tcPr>
            <w:tcW w:w="262" w:type="dxa"/>
          </w:tcPr>
          <w:p w14:paraId="7F9DE0B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0C5936F5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26,840</w:t>
            </w:r>
          </w:p>
        </w:tc>
        <w:tc>
          <w:tcPr>
            <w:tcW w:w="270" w:type="dxa"/>
          </w:tcPr>
          <w:p w14:paraId="3C943C7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4AEAB050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20,670</w:t>
            </w:r>
          </w:p>
        </w:tc>
        <w:tc>
          <w:tcPr>
            <w:tcW w:w="270" w:type="dxa"/>
          </w:tcPr>
          <w:p w14:paraId="6204E60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128A013E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100,927</w:t>
            </w:r>
          </w:p>
        </w:tc>
        <w:tc>
          <w:tcPr>
            <w:tcW w:w="270" w:type="dxa"/>
          </w:tcPr>
          <w:p w14:paraId="14D15B33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68D9C148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232,54</w:t>
            </w:r>
            <w:r w:rsidR="005059AE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2F3A98" w:rsidRPr="00730C4F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636347FA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55,688</w:t>
            </w:r>
          </w:p>
        </w:tc>
        <w:tc>
          <w:tcPr>
            <w:tcW w:w="262" w:type="dxa"/>
          </w:tcPr>
          <w:p w14:paraId="2A740EC2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327F6499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61,03</w:t>
            </w:r>
            <w:r w:rsidR="005059AE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2507CF2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55C31F54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15,024</w:t>
            </w:r>
          </w:p>
        </w:tc>
        <w:tc>
          <w:tcPr>
            <w:tcW w:w="270" w:type="dxa"/>
          </w:tcPr>
          <w:p w14:paraId="19D4DCE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1717A876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19,923</w:t>
            </w:r>
          </w:p>
        </w:tc>
        <w:tc>
          <w:tcPr>
            <w:tcW w:w="270" w:type="dxa"/>
          </w:tcPr>
          <w:p w14:paraId="1069C533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2031CE75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70,712</w:t>
            </w:r>
          </w:p>
        </w:tc>
        <w:tc>
          <w:tcPr>
            <w:tcW w:w="270" w:type="dxa"/>
          </w:tcPr>
          <w:p w14:paraId="6B6AD81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1E7D9099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80,954</w:t>
            </w:r>
          </w:p>
        </w:tc>
      </w:tr>
      <w:tr w:rsidR="002F3A98" w:rsidRPr="00730C4F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2875BE4A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14,220</w:t>
            </w:r>
          </w:p>
        </w:tc>
        <w:tc>
          <w:tcPr>
            <w:tcW w:w="262" w:type="dxa"/>
          </w:tcPr>
          <w:p w14:paraId="43EB8B72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4B2CD6F3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8,926</w:t>
            </w:r>
          </w:p>
        </w:tc>
        <w:tc>
          <w:tcPr>
            <w:tcW w:w="262" w:type="dxa"/>
          </w:tcPr>
          <w:p w14:paraId="5760E9D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04CDF1E5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</w:t>
            </w:r>
            <w:r w:rsidR="003541A2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2AC95D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7FA21807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4,302</w:t>
            </w:r>
          </w:p>
        </w:tc>
        <w:tc>
          <w:tcPr>
            <w:tcW w:w="270" w:type="dxa"/>
          </w:tcPr>
          <w:p w14:paraId="41942B5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2910D681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17,240</w:t>
            </w:r>
          </w:p>
        </w:tc>
        <w:tc>
          <w:tcPr>
            <w:tcW w:w="270" w:type="dxa"/>
          </w:tcPr>
          <w:p w14:paraId="4A1F7B6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56D63D68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13,228</w:t>
            </w:r>
          </w:p>
        </w:tc>
      </w:tr>
      <w:tr w:rsidR="002F3A98" w:rsidRPr="00730C4F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217481A1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5C835EC8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4804D499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16FA6B1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10F54B6A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2B598A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1448B45C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290,278</w:t>
            </w:r>
          </w:p>
        </w:tc>
        <w:tc>
          <w:tcPr>
            <w:tcW w:w="270" w:type="dxa"/>
          </w:tcPr>
          <w:p w14:paraId="17E1DDB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39328E32" w:rsidR="002F3A98" w:rsidRPr="00730C4F" w:rsidRDefault="00F74B4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  <w:tc>
          <w:tcPr>
            <w:tcW w:w="270" w:type="dxa"/>
          </w:tcPr>
          <w:p w14:paraId="5505E0D3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49CF4512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</w:tr>
      <w:tr w:rsidR="002F3A98" w:rsidRPr="00730C4F" w14:paraId="587013AD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A72E47E" w14:textId="3B2F2761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14B485B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1480ACFE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4726D831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3395BCD7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23C449B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2954D7AC" w:rsidR="002F3A98" w:rsidRPr="00730C4F" w:rsidRDefault="00E7025D" w:rsidP="002F3A98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27EDE07C" w:rsidR="002F3A98" w:rsidRPr="00730C4F" w:rsidRDefault="002F3A98" w:rsidP="002F3A98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7A68B860" w:rsidR="002F3A98" w:rsidRPr="00730C4F" w:rsidRDefault="007C677E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DD6678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0E6DCC4F" w:rsidR="002F3A98" w:rsidRPr="00730C4F" w:rsidRDefault="0062723B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737,781</w:t>
            </w:r>
          </w:p>
        </w:tc>
      </w:tr>
      <w:tr w:rsidR="002F3A98" w:rsidRPr="00730C4F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2F3A98" w:rsidRPr="00730C4F" w:rsidRDefault="002F3A98" w:rsidP="00B266A4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677E" w:rsidRPr="00730C4F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4C5E1AB1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240EA5FB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41F0259F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</w:t>
            </w:r>
            <w:r w:rsidR="00CC7D6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313A4A45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3799F192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33,369</w:t>
            </w:r>
          </w:p>
        </w:tc>
        <w:tc>
          <w:tcPr>
            <w:tcW w:w="270" w:type="dxa"/>
          </w:tcPr>
          <w:p w14:paraId="45F7846C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1D4C7E0C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</w:t>
            </w:r>
            <w:r w:rsidR="00CC7D6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D5A80F3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6A23C7BD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33,369</w:t>
            </w:r>
          </w:p>
        </w:tc>
      </w:tr>
      <w:tr w:rsidR="007C677E" w:rsidRPr="00730C4F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27F1D5AB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br/>
            </w:r>
            <w:r w:rsidRPr="00730C4F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133FE46D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334F4C02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4045616B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285,9</w:t>
            </w:r>
            <w:r w:rsidR="00CC7D6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511DD9AD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3491905C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256,909</w:t>
            </w:r>
          </w:p>
        </w:tc>
        <w:tc>
          <w:tcPr>
            <w:tcW w:w="270" w:type="dxa"/>
          </w:tcPr>
          <w:p w14:paraId="5D6D3C4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129580BA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285,9</w:t>
            </w:r>
            <w:r w:rsidR="00CC7D6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26A9DA7B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0BDB531C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256,909</w:t>
            </w:r>
          </w:p>
        </w:tc>
      </w:tr>
      <w:tr w:rsidR="007C677E" w:rsidRPr="00730C4F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72FF69DE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06C647DD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63AF0B63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7286922F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2867726F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519818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11995F64" w:rsidR="007C677E" w:rsidRPr="00730C4F" w:rsidRDefault="0062723B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290,278</w:t>
            </w:r>
          </w:p>
        </w:tc>
        <w:tc>
          <w:tcPr>
            <w:tcW w:w="270" w:type="dxa"/>
          </w:tcPr>
          <w:p w14:paraId="5133C572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6EC37DA3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  <w:tc>
          <w:tcPr>
            <w:tcW w:w="270" w:type="dxa"/>
          </w:tcPr>
          <w:p w14:paraId="5A0E803A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79357499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</w:tr>
      <w:tr w:rsidR="007C677E" w:rsidRPr="00730C4F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C677E" w:rsidRPr="00730C4F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677E" w:rsidRPr="00730C4F" w14:paraId="43354A8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6AD81D82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4B6E7411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6576EADE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0840C2FC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5B853D96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03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203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2F11B6A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56B65DE2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127,413</w:t>
            </w:r>
          </w:p>
        </w:tc>
        <w:tc>
          <w:tcPr>
            <w:tcW w:w="270" w:type="dxa"/>
          </w:tcPr>
          <w:p w14:paraId="28C77F86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3FB64F28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651F0C06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354C959F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865,194</w:t>
            </w:r>
          </w:p>
        </w:tc>
      </w:tr>
      <w:tr w:rsidR="007C677E" w:rsidRPr="00730C4F" w14:paraId="09F7286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2912D05F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64C45AE3" w:rsidR="007C677E" w:rsidRPr="00730C4F" w:rsidRDefault="007C677E" w:rsidP="007C677E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00A8989A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2723B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4A01D710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14D66DCD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162,865</w:t>
            </w:r>
          </w:p>
        </w:tc>
        <w:tc>
          <w:tcPr>
            <w:tcW w:w="270" w:type="dxa"/>
          </w:tcPr>
          <w:p w14:paraId="13D7831A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4F0B6B7E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D4EC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 w:rsidR="004A07D7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538C0437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20BBFD13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162,865</w:t>
            </w:r>
          </w:p>
        </w:tc>
      </w:tr>
      <w:tr w:rsidR="007C677E" w:rsidRPr="00730C4F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572D9C5E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3645F422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5AF4CD3B" w:rsidR="007C677E" w:rsidRPr="00730C4F" w:rsidRDefault="00D83F47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737,781</w:t>
            </w:r>
          </w:p>
        </w:tc>
        <w:tc>
          <w:tcPr>
            <w:tcW w:w="262" w:type="dxa"/>
          </w:tcPr>
          <w:p w14:paraId="647C76AD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682CAB5E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</w:t>
            </w:r>
            <w:r w:rsidR="00E7025D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9A188D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750FAD35" w:rsidR="007C677E" w:rsidRPr="00730C4F" w:rsidRDefault="0062723B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290,278</w:t>
            </w:r>
          </w:p>
        </w:tc>
        <w:tc>
          <w:tcPr>
            <w:tcW w:w="270" w:type="dxa"/>
          </w:tcPr>
          <w:p w14:paraId="566A9784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5CB7BDD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  <w:tc>
          <w:tcPr>
            <w:tcW w:w="270" w:type="dxa"/>
          </w:tcPr>
          <w:p w14:paraId="042DF15E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5AE3D94B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</w:tr>
      <w:tr w:rsidR="007C677E" w:rsidRPr="00730C4F" w14:paraId="16D45A8F" w14:textId="77777777" w:rsidTr="00E94D05">
        <w:trPr>
          <w:cantSplit/>
        </w:trPr>
        <w:tc>
          <w:tcPr>
            <w:tcW w:w="2430" w:type="dxa"/>
          </w:tcPr>
          <w:p w14:paraId="485F5836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7ED5B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EBD0D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69947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43CE7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13F67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DC11" w14:textId="77777777" w:rsidR="007C677E" w:rsidRPr="00730C4F" w:rsidRDefault="007C677E" w:rsidP="007C67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C677E" w:rsidRPr="00730C4F" w14:paraId="3D0BF4CF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D0D8C" w14:textId="1212BE3A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73,5</w:t>
            </w:r>
            <w:r w:rsidR="006C0674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3541A2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69ADACDE" w14:textId="77777777" w:rsidR="007C677E" w:rsidRPr="00730C4F" w:rsidRDefault="007C677E" w:rsidP="007C677E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DA7E6" w14:textId="2B9AF444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6C0674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2,886</w:t>
            </w:r>
          </w:p>
        </w:tc>
        <w:tc>
          <w:tcPr>
            <w:tcW w:w="262" w:type="dxa"/>
          </w:tcPr>
          <w:p w14:paraId="5AAF07EE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02C73" w14:textId="1EEC0EE7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111,</w:t>
            </w:r>
            <w:r w:rsidR="006C0674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5845FC56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EE50CD" w14:textId="0F1473A2" w:rsidR="007C677E" w:rsidRPr="00730C4F" w:rsidRDefault="006C0674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117,455</w:t>
            </w:r>
          </w:p>
        </w:tc>
        <w:tc>
          <w:tcPr>
            <w:tcW w:w="270" w:type="dxa"/>
          </w:tcPr>
          <w:p w14:paraId="449E8EFB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E00A1B" w14:textId="6B68443D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184,63</w:t>
            </w:r>
            <w:r w:rsidR="003541A2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AF055E5" w14:textId="77777777" w:rsidR="007C677E" w:rsidRPr="00730C4F" w:rsidRDefault="007C677E" w:rsidP="007C6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1C12D9" w14:textId="014C3A0E" w:rsidR="007C677E" w:rsidRPr="00730C4F" w:rsidRDefault="007C677E" w:rsidP="007C677E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210,341</w:t>
            </w:r>
          </w:p>
        </w:tc>
      </w:tr>
    </w:tbl>
    <w:p w14:paraId="1682E0C9" w14:textId="02F7C459" w:rsidR="00BC135D" w:rsidRPr="00730C4F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730C4F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730C4F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730C4F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11264DE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94D05" w:rsidRPr="00730C4F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hideMark/>
          </w:tcPr>
          <w:p w14:paraId="63FFF773" w14:textId="259F8CC2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6DC4D064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7950505D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446FC15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2E8E9EEB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B161578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5527AD0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D045E95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60020DDE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C3568D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6BBD65C0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E94D05" w:rsidRPr="00730C4F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4D05" w:rsidRPr="00730C4F" w14:paraId="589D6B5E" w14:textId="77777777" w:rsidTr="00E94D05">
        <w:tc>
          <w:tcPr>
            <w:tcW w:w="2430" w:type="dxa"/>
            <w:hideMark/>
          </w:tcPr>
          <w:p w14:paraId="73B33F83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E94D05" w:rsidRPr="00730C4F" w:rsidRDefault="00E94D0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E94D05" w:rsidRPr="00730C4F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E94D05" w:rsidRPr="00730C4F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7ACB6289" w:rsidR="002F3A98" w:rsidRPr="00730C4F" w:rsidRDefault="00DE6AC0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359C4EC9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28F90566" w:rsidR="002F3A98" w:rsidRPr="00730C4F" w:rsidRDefault="002F3A98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07A199DA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22747FEF" w:rsidR="002F3A98" w:rsidRPr="00730C4F" w:rsidRDefault="00DE6AC0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283E0CB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4ACE4D8C" w:rsidR="002F3A98" w:rsidRPr="00730C4F" w:rsidRDefault="002F3A98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6CFA78A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08E12F6B" w:rsidR="002F3A98" w:rsidRPr="00730C4F" w:rsidRDefault="00DE6AC0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432,526</w:t>
            </w:r>
          </w:p>
        </w:tc>
        <w:tc>
          <w:tcPr>
            <w:tcW w:w="270" w:type="dxa"/>
          </w:tcPr>
          <w:p w14:paraId="32F44A02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2C05D708" w:rsidR="002F3A98" w:rsidRPr="00730C4F" w:rsidRDefault="002F3A98" w:rsidP="002F3A9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498,319</w:t>
            </w:r>
          </w:p>
        </w:tc>
      </w:tr>
      <w:tr w:rsidR="002F3A98" w:rsidRPr="00730C4F" w14:paraId="4AF2597C" w14:textId="77777777" w:rsidTr="00E94D05">
        <w:tc>
          <w:tcPr>
            <w:tcW w:w="2430" w:type="dxa"/>
            <w:vAlign w:val="bottom"/>
          </w:tcPr>
          <w:p w14:paraId="16D30A6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3A98" w:rsidRPr="00730C4F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4E5FC27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0E0079C0" w14:textId="77777777" w:rsidTr="00E94D05">
        <w:tc>
          <w:tcPr>
            <w:tcW w:w="2430" w:type="dxa"/>
            <w:hideMark/>
          </w:tcPr>
          <w:p w14:paraId="3073899B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7443952C" w14:textId="77777777" w:rsidTr="00E94D05">
        <w:tc>
          <w:tcPr>
            <w:tcW w:w="2430" w:type="dxa"/>
            <w:hideMark/>
          </w:tcPr>
          <w:p w14:paraId="434B8468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29E1841A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279,948</w:t>
            </w:r>
          </w:p>
        </w:tc>
        <w:tc>
          <w:tcPr>
            <w:tcW w:w="262" w:type="dxa"/>
          </w:tcPr>
          <w:p w14:paraId="3D1F5A0D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5CA73808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391,579</w:t>
            </w:r>
          </w:p>
        </w:tc>
        <w:tc>
          <w:tcPr>
            <w:tcW w:w="262" w:type="dxa"/>
          </w:tcPr>
          <w:p w14:paraId="687BA74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7F03BB66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132,461</w:t>
            </w:r>
          </w:p>
        </w:tc>
        <w:tc>
          <w:tcPr>
            <w:tcW w:w="270" w:type="dxa"/>
          </w:tcPr>
          <w:p w14:paraId="53E2F98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7B94887D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91,653</w:t>
            </w:r>
          </w:p>
        </w:tc>
        <w:tc>
          <w:tcPr>
            <w:tcW w:w="270" w:type="dxa"/>
          </w:tcPr>
          <w:p w14:paraId="6C61CB0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622FEF7B" w:rsidR="002F3A98" w:rsidRPr="00730C4F" w:rsidRDefault="00DE6AC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412,4</w:t>
            </w:r>
            <w:r w:rsidR="00C460D1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1B025BD5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4BE158A4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483,232</w:t>
            </w:r>
          </w:p>
        </w:tc>
      </w:tr>
      <w:tr w:rsidR="002F3A98" w:rsidRPr="00730C4F" w14:paraId="4D1F3282" w14:textId="77777777" w:rsidTr="00E94D05">
        <w:tc>
          <w:tcPr>
            <w:tcW w:w="2430" w:type="dxa"/>
          </w:tcPr>
          <w:p w14:paraId="406EBF9D" w14:textId="0C92B291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095C9D83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10,966</w:t>
            </w:r>
          </w:p>
        </w:tc>
        <w:tc>
          <w:tcPr>
            <w:tcW w:w="262" w:type="dxa"/>
          </w:tcPr>
          <w:p w14:paraId="3AF4FF05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02A2EE8F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6,870</w:t>
            </w:r>
          </w:p>
        </w:tc>
        <w:tc>
          <w:tcPr>
            <w:tcW w:w="262" w:type="dxa"/>
          </w:tcPr>
          <w:p w14:paraId="5CC5693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1F9BD194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1,045</w:t>
            </w:r>
          </w:p>
        </w:tc>
        <w:tc>
          <w:tcPr>
            <w:tcW w:w="270" w:type="dxa"/>
          </w:tcPr>
          <w:p w14:paraId="0D37BB08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4FD6796D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0BD1CE9F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260F5AF9" w:rsidR="002F3A98" w:rsidRPr="00730C4F" w:rsidRDefault="00DE6AC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12,011</w:t>
            </w:r>
          </w:p>
        </w:tc>
        <w:tc>
          <w:tcPr>
            <w:tcW w:w="270" w:type="dxa"/>
          </w:tcPr>
          <w:p w14:paraId="4041955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1E3CDD64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7,634</w:t>
            </w:r>
          </w:p>
        </w:tc>
      </w:tr>
      <w:tr w:rsidR="002F3A98" w:rsidRPr="00730C4F" w14:paraId="2B623732" w14:textId="77777777" w:rsidTr="00E94D05">
        <w:tc>
          <w:tcPr>
            <w:tcW w:w="2430" w:type="dxa"/>
            <w:hideMark/>
          </w:tcPr>
          <w:p w14:paraId="5FBEA7CD" w14:textId="77777777" w:rsidR="002F3A98" w:rsidRPr="00730C4F" w:rsidRDefault="002F3A98" w:rsidP="002F3A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1F83A48E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7,731</w:t>
            </w:r>
          </w:p>
        </w:tc>
        <w:tc>
          <w:tcPr>
            <w:tcW w:w="262" w:type="dxa"/>
          </w:tcPr>
          <w:p w14:paraId="7C4F4CCB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76C0EE9C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7,429</w:t>
            </w:r>
          </w:p>
        </w:tc>
        <w:tc>
          <w:tcPr>
            <w:tcW w:w="262" w:type="dxa"/>
          </w:tcPr>
          <w:p w14:paraId="4714F18E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631B6EC4" w:rsidR="002F3A98" w:rsidRPr="00730C4F" w:rsidRDefault="00C460D1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1DB8A6E6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160A1E45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06DFED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53029DA2" w:rsidR="002F3A98" w:rsidRPr="00730C4F" w:rsidRDefault="00DE6AC0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7,805</w:t>
            </w:r>
          </w:p>
        </w:tc>
        <w:tc>
          <w:tcPr>
            <w:tcW w:w="270" w:type="dxa"/>
          </w:tcPr>
          <w:p w14:paraId="088DB2B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24D292B6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7,453</w:t>
            </w:r>
          </w:p>
        </w:tc>
      </w:tr>
      <w:tr w:rsidR="00C460D1" w:rsidRPr="00730C4F" w14:paraId="7FF882B4" w14:textId="77777777" w:rsidTr="00E94D05">
        <w:tc>
          <w:tcPr>
            <w:tcW w:w="2430" w:type="dxa"/>
          </w:tcPr>
          <w:p w14:paraId="68C3CD40" w14:textId="6B9B4912" w:rsidR="00C460D1" w:rsidRPr="00730C4F" w:rsidRDefault="007A0EB1" w:rsidP="00C460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</w:t>
            </w:r>
            <w:r w:rsidR="00C460D1" w:rsidRPr="00730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14:paraId="3AA605F7" w14:textId="3D61CDB6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E3F95EC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673343" w14:textId="5F432A5C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A26517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B10A1BD" w14:textId="76164C54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2819C97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53CDF4" w14:textId="6057CDC5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10C1B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E351AE" w14:textId="1FFF7DE8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2EC17926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5160B9" w14:textId="371AFEAF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60D1" w:rsidRPr="00730C4F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31869F1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460AD717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1E546FD9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42F3216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6E1FA888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0162553D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073EC8B9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4BC2E211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58AB58D9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  <w:tc>
          <w:tcPr>
            <w:tcW w:w="270" w:type="dxa"/>
          </w:tcPr>
          <w:p w14:paraId="339CDB8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36785BFA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</w:tr>
      <w:tr w:rsidR="00C460D1" w:rsidRPr="00730C4F" w14:paraId="25ECEFB6" w14:textId="77777777" w:rsidTr="00E94D05">
        <w:tc>
          <w:tcPr>
            <w:tcW w:w="2430" w:type="dxa"/>
            <w:vAlign w:val="bottom"/>
          </w:tcPr>
          <w:p w14:paraId="10FC5413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460D1" w:rsidRPr="00730C4F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60D1" w:rsidRPr="00730C4F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C460D1" w:rsidRPr="00730C4F" w:rsidRDefault="00C460D1" w:rsidP="00C460D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C460D1" w:rsidRPr="00730C4F" w:rsidRDefault="00C460D1" w:rsidP="00C460D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60D1" w:rsidRPr="00730C4F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7054C35A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587C11AD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2C1C18F2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7CDEFE5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77BFE4F5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39C31B67" w:rsidR="00C460D1" w:rsidRPr="00730C4F" w:rsidRDefault="00C460D1" w:rsidP="00C460D1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1B5061F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70" w:type="dxa"/>
          </w:tcPr>
          <w:p w14:paraId="563B9A3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75CB4CCB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</w:tr>
      <w:tr w:rsidR="00C460D1" w:rsidRPr="00730C4F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60D1" w:rsidRPr="00730C4F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30D21D1A" w:rsidR="00C460D1" w:rsidRPr="00730C4F" w:rsidRDefault="00C460D1" w:rsidP="00C460D1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0AC624F1" w:rsidR="00C460D1" w:rsidRPr="00730C4F" w:rsidRDefault="00C460D1" w:rsidP="00C460D1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7C44D0DC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48CAD73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31D0E7F6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54236D6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4D66A0A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42EA06E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30AE2864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</w:tr>
      <w:tr w:rsidR="00C460D1" w:rsidRPr="00730C4F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0A28222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04FF6AA7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59E4D676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242F54A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3B04474E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72796E46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09A00DD1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07A68CBD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5AD955F0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  <w:tc>
          <w:tcPr>
            <w:tcW w:w="270" w:type="dxa"/>
          </w:tcPr>
          <w:p w14:paraId="7C253D1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398FD0ED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</w:tr>
      <w:tr w:rsidR="00C460D1" w:rsidRPr="00730C4F" w14:paraId="58671030" w14:textId="77777777" w:rsidTr="00E94D05">
        <w:tc>
          <w:tcPr>
            <w:tcW w:w="2430" w:type="dxa"/>
            <w:vAlign w:val="bottom"/>
          </w:tcPr>
          <w:p w14:paraId="22E0A948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460D1" w:rsidRPr="00730C4F" w14:paraId="4359ACCA" w14:textId="77777777" w:rsidTr="00E94D05">
        <w:tc>
          <w:tcPr>
            <w:tcW w:w="2430" w:type="dxa"/>
            <w:hideMark/>
          </w:tcPr>
          <w:p w14:paraId="04E4D9C8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60D1" w:rsidRPr="00730C4F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1082E3D8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74B8051C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29A9CD62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388050CC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435D4AD6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79,889</w:t>
            </w:r>
          </w:p>
        </w:tc>
        <w:tc>
          <w:tcPr>
            <w:tcW w:w="270" w:type="dxa"/>
          </w:tcPr>
          <w:p w14:paraId="30972E42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7B99712D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34,813</w:t>
            </w:r>
          </w:p>
        </w:tc>
        <w:tc>
          <w:tcPr>
            <w:tcW w:w="270" w:type="dxa"/>
          </w:tcPr>
          <w:p w14:paraId="6434F7FD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44F8A98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378,534</w:t>
            </w:r>
          </w:p>
        </w:tc>
        <w:tc>
          <w:tcPr>
            <w:tcW w:w="270" w:type="dxa"/>
          </w:tcPr>
          <w:p w14:paraId="1A79CF8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1E4BC2B0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440,691</w:t>
            </w:r>
          </w:p>
        </w:tc>
      </w:tr>
      <w:tr w:rsidR="00C460D1" w:rsidRPr="00730C4F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59D62ADD" w:rsidR="00C460D1" w:rsidRPr="00730C4F" w:rsidRDefault="00C460D1" w:rsidP="00C460D1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0D7079A3" w:rsidR="00C460D1" w:rsidRPr="00730C4F" w:rsidRDefault="00C460D1" w:rsidP="00C460D1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08B298F8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53,992</w:t>
            </w:r>
          </w:p>
        </w:tc>
        <w:tc>
          <w:tcPr>
            <w:tcW w:w="270" w:type="dxa"/>
          </w:tcPr>
          <w:p w14:paraId="73D27A9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0431BD7C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57,628</w:t>
            </w:r>
          </w:p>
        </w:tc>
        <w:tc>
          <w:tcPr>
            <w:tcW w:w="270" w:type="dxa"/>
          </w:tcPr>
          <w:p w14:paraId="068B866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24FBA36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53,992</w:t>
            </w:r>
          </w:p>
        </w:tc>
        <w:tc>
          <w:tcPr>
            <w:tcW w:w="270" w:type="dxa"/>
          </w:tcPr>
          <w:p w14:paraId="582BE728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3F8D36DD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57,628</w:t>
            </w:r>
          </w:p>
        </w:tc>
      </w:tr>
      <w:tr w:rsidR="00C460D1" w:rsidRPr="00730C4F" w14:paraId="1E842B50" w14:textId="77777777" w:rsidTr="00E94D05">
        <w:tc>
          <w:tcPr>
            <w:tcW w:w="2430" w:type="dxa"/>
            <w:hideMark/>
          </w:tcPr>
          <w:p w14:paraId="0D97727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2D01E146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1C7B3E56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00913E12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5FA57DF3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5F06FAB3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55330A79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22540161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1C67BBA4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5EC2BA31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  <w:tc>
          <w:tcPr>
            <w:tcW w:w="270" w:type="dxa"/>
          </w:tcPr>
          <w:p w14:paraId="689BBDA2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3D9463D5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</w:tr>
      <w:tr w:rsidR="00C460D1" w:rsidRPr="00730C4F" w14:paraId="3283F385" w14:textId="77777777" w:rsidTr="00E94D05">
        <w:tc>
          <w:tcPr>
            <w:tcW w:w="2430" w:type="dxa"/>
          </w:tcPr>
          <w:p w14:paraId="4F7E6BDC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CC1EB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505F0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FBA79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4088C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FDE48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91629" w14:textId="7777777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460D1" w:rsidRPr="00730C4F" w14:paraId="4AB867EC" w14:textId="77777777" w:rsidTr="007A0EB1">
        <w:tc>
          <w:tcPr>
            <w:tcW w:w="2430" w:type="dxa"/>
            <w:vAlign w:val="bottom"/>
            <w:hideMark/>
          </w:tcPr>
          <w:p w14:paraId="0B21F9E1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730C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7BE7EF" w14:textId="135B2A5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43,491</w:t>
            </w:r>
          </w:p>
        </w:tc>
        <w:tc>
          <w:tcPr>
            <w:tcW w:w="262" w:type="dxa"/>
          </w:tcPr>
          <w:p w14:paraId="797D8254" w14:textId="77777777" w:rsidR="00C460D1" w:rsidRPr="00730C4F" w:rsidRDefault="00C460D1" w:rsidP="00C460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DCDCB" w14:textId="3F900D2F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51,391</w:t>
            </w:r>
          </w:p>
        </w:tc>
        <w:tc>
          <w:tcPr>
            <w:tcW w:w="262" w:type="dxa"/>
          </w:tcPr>
          <w:p w14:paraId="49CCD98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3239B" w14:textId="37CDEB9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23,496</w:t>
            </w:r>
          </w:p>
        </w:tc>
        <w:tc>
          <w:tcPr>
            <w:tcW w:w="270" w:type="dxa"/>
          </w:tcPr>
          <w:p w14:paraId="2339D74A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4ED86" w14:textId="36FA4668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20,913</w:t>
            </w:r>
          </w:p>
        </w:tc>
        <w:tc>
          <w:tcPr>
            <w:tcW w:w="270" w:type="dxa"/>
          </w:tcPr>
          <w:p w14:paraId="41191DFF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0A443" w14:textId="1D8D8C2C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66,987</w:t>
            </w:r>
          </w:p>
        </w:tc>
        <w:tc>
          <w:tcPr>
            <w:tcW w:w="270" w:type="dxa"/>
          </w:tcPr>
          <w:p w14:paraId="5CCA9C5E" w14:textId="77777777" w:rsidR="00C460D1" w:rsidRPr="00730C4F" w:rsidRDefault="00C460D1" w:rsidP="00C460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DDB011" w14:textId="63A27CD7" w:rsidR="00C460D1" w:rsidRPr="00730C4F" w:rsidRDefault="00C460D1" w:rsidP="00C460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72,304</w:t>
            </w:r>
          </w:p>
        </w:tc>
      </w:tr>
    </w:tbl>
    <w:p w14:paraId="7057E7E6" w14:textId="6A531D0D" w:rsidR="00E94D05" w:rsidRPr="00730C4F" w:rsidRDefault="00E94D05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6454C104" w14:textId="77777777" w:rsidR="009B21D0" w:rsidRPr="00730C4F" w:rsidRDefault="009B21D0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AEF270C" w14:textId="77777777" w:rsidR="009B21D0" w:rsidRPr="00730C4F" w:rsidRDefault="009B21D0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DF3FCAA" w14:textId="77777777" w:rsidR="009B21D0" w:rsidRPr="00730C4F" w:rsidRDefault="009B21D0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E665CD8" w14:textId="62DE0002" w:rsidR="00E94D05" w:rsidRPr="00730C4F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895E59"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55228C2E" w14:textId="5483DEA3" w:rsidR="00962D6E" w:rsidRPr="00730C4F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730C4F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69C652AD" w14:textId="72C6C774" w:rsidR="0029012E" w:rsidRPr="00730C4F" w:rsidRDefault="004057F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59328D38" wp14:editId="0806F0C8">
            <wp:extent cx="6063176" cy="246743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10" b="5530"/>
                    <a:stretch/>
                  </pic:blipFill>
                  <pic:spPr bwMode="auto">
                    <a:xfrm>
                      <a:off x="0" y="0"/>
                      <a:ext cx="6115042" cy="248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A8CDA0" w14:textId="0F438718" w:rsidR="00962D6E" w:rsidRPr="00730C4F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1CFE464F" w14:textId="1C7355B2" w:rsidR="00962D6E" w:rsidRPr="00730C4F" w:rsidRDefault="004057F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1F566AD9" wp14:editId="59FE3368">
            <wp:extent cx="6131986" cy="2501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9" r="11152" b="8630"/>
                    <a:stretch/>
                  </pic:blipFill>
                  <pic:spPr bwMode="auto">
                    <a:xfrm>
                      <a:off x="0" y="0"/>
                      <a:ext cx="6242004" cy="254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6F0805" w14:textId="1C6D9103" w:rsidR="00962D6E" w:rsidRPr="00730C4F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18A94F7E" w14:textId="06C71E4D" w:rsidR="001C406B" w:rsidRPr="00730C4F" w:rsidRDefault="00444C83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730C4F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00C170C9" wp14:editId="71A820C6">
            <wp:extent cx="6222757" cy="241935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56" b="5667"/>
                    <a:stretch/>
                  </pic:blipFill>
                  <pic:spPr bwMode="auto">
                    <a:xfrm>
                      <a:off x="0" y="0"/>
                      <a:ext cx="6293779" cy="2446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928B82" w14:textId="6053F0A3" w:rsidR="00E94D05" w:rsidRPr="00730C4F" w:rsidRDefault="00E94D05" w:rsidP="003B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671B4F"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49EDC89A" w14:textId="1C634D20" w:rsidR="00D2195B" w:rsidRPr="00730C4F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27BB2078" w14:textId="77777777" w:rsidR="00444C83" w:rsidRPr="00730C4F" w:rsidRDefault="00444C83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noProof/>
        </w:rPr>
      </w:pPr>
    </w:p>
    <w:p w14:paraId="105450F6" w14:textId="0125F1D5" w:rsidR="004657A7" w:rsidRPr="00730C4F" w:rsidRDefault="00444C83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</w:rPr>
      </w:pPr>
      <w:r w:rsidRPr="00730C4F">
        <w:rPr>
          <w:rFonts w:asciiTheme="majorBidi" w:hAnsiTheme="majorBidi" w:cstheme="majorBidi"/>
          <w:noProof/>
        </w:rPr>
        <w:drawing>
          <wp:inline distT="0" distB="0" distL="0" distR="0" wp14:anchorId="5DBC7FBF" wp14:editId="3C931562">
            <wp:extent cx="6118140" cy="238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6" b="6337"/>
                    <a:stretch/>
                  </pic:blipFill>
                  <pic:spPr bwMode="auto">
                    <a:xfrm>
                      <a:off x="0" y="0"/>
                      <a:ext cx="6150251" cy="240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075C24" w14:textId="0ACD0ADE" w:rsidR="00962D6E" w:rsidRPr="00730C4F" w:rsidRDefault="00962D6E" w:rsidP="003B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center"/>
        <w:rPr>
          <w:rFonts w:asciiTheme="majorBidi" w:hAnsiTheme="majorBidi" w:cstheme="majorBidi"/>
        </w:rPr>
      </w:pPr>
    </w:p>
    <w:p w14:paraId="6F5BFCFF" w14:textId="77777777" w:rsidR="003B2AF5" w:rsidRPr="00730C4F" w:rsidRDefault="003B2AF5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</w:rPr>
      </w:pPr>
    </w:p>
    <w:p w14:paraId="4AB47D4D" w14:textId="66031FD0" w:rsidR="00DB12B7" w:rsidRPr="00730C4F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730C4F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730C4F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730C4F" w14:paraId="27B73E2B" w14:textId="77777777" w:rsidTr="00553245">
        <w:tc>
          <w:tcPr>
            <w:tcW w:w="4500" w:type="dxa"/>
          </w:tcPr>
          <w:p w14:paraId="1627CED7" w14:textId="77777777" w:rsidR="00553245" w:rsidRPr="00730C4F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730C4F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730C4F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730C4F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3245" w:rsidRPr="00730C4F" w14:paraId="685B53E9" w14:textId="77777777" w:rsidTr="00553245">
        <w:tc>
          <w:tcPr>
            <w:tcW w:w="4500" w:type="dxa"/>
            <w:hideMark/>
          </w:tcPr>
          <w:p w14:paraId="3BD8B24A" w14:textId="77777777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033CA358" w14:textId="632F3C44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48530E02" w14:textId="77777777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5B3F23F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6CFFE788" w14:textId="77777777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39768993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5361906" w14:textId="77777777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7C8C681F" w:rsidR="00553245" w:rsidRPr="00730C4F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F3A98" w:rsidRPr="00730C4F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553245" w:rsidRPr="00730C4F" w14:paraId="3C77F9B9" w14:textId="77777777" w:rsidTr="00553245">
        <w:tc>
          <w:tcPr>
            <w:tcW w:w="4500" w:type="dxa"/>
          </w:tcPr>
          <w:p w14:paraId="12AEF201" w14:textId="77777777" w:rsidR="00553245" w:rsidRPr="00730C4F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553245" w:rsidRPr="00730C4F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0C4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3245" w:rsidRPr="00730C4F" w14:paraId="4F996687" w14:textId="77777777" w:rsidTr="00553245">
        <w:tc>
          <w:tcPr>
            <w:tcW w:w="4500" w:type="dxa"/>
            <w:hideMark/>
          </w:tcPr>
          <w:p w14:paraId="61B3F6A9" w14:textId="77777777" w:rsidR="00553245" w:rsidRPr="00730C4F" w:rsidRDefault="005532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553245" w:rsidRPr="00730C4F" w:rsidRDefault="005532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553245" w:rsidRPr="00730C4F" w:rsidRDefault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553245" w:rsidRPr="00730C4F" w:rsidRDefault="005532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553245" w:rsidRPr="00730C4F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553245" w:rsidRPr="00730C4F" w:rsidRDefault="005532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553245" w:rsidRPr="00730C4F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553245" w:rsidRPr="00730C4F" w:rsidRDefault="005532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57745448" w14:textId="77777777" w:rsidTr="00553245">
        <w:tc>
          <w:tcPr>
            <w:tcW w:w="4500" w:type="dxa"/>
            <w:hideMark/>
          </w:tcPr>
          <w:p w14:paraId="4AFF1E89" w14:textId="77777777" w:rsidR="002F3A98" w:rsidRPr="00730C4F" w:rsidRDefault="002F3A98" w:rsidP="002F3A9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730C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04FCD080" w:rsidR="002F3A98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184,6</w:t>
            </w:r>
            <w:r w:rsidR="00D57F2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2" w:type="dxa"/>
          </w:tcPr>
          <w:p w14:paraId="0991CCAA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32BB0AAE" w:rsidR="002F3A98" w:rsidRPr="00730C4F" w:rsidRDefault="002F3A98" w:rsidP="005F41A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210,341</w:t>
            </w:r>
          </w:p>
        </w:tc>
        <w:tc>
          <w:tcPr>
            <w:tcW w:w="255" w:type="dxa"/>
          </w:tcPr>
          <w:p w14:paraId="7E77EBCD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736E0FB8" w:rsidR="002F3A98" w:rsidRPr="00730C4F" w:rsidRDefault="007704E1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66,987</w:t>
            </w:r>
          </w:p>
        </w:tc>
        <w:tc>
          <w:tcPr>
            <w:tcW w:w="270" w:type="dxa"/>
          </w:tcPr>
          <w:p w14:paraId="1FCB875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36583113" w:rsidR="002F3A98" w:rsidRPr="00730C4F" w:rsidRDefault="002F3A98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72,304</w:t>
            </w:r>
          </w:p>
        </w:tc>
      </w:tr>
      <w:tr w:rsidR="002F3A98" w:rsidRPr="00730C4F" w14:paraId="5D293AB0" w14:textId="77777777" w:rsidTr="00553245">
        <w:tc>
          <w:tcPr>
            <w:tcW w:w="4500" w:type="dxa"/>
            <w:hideMark/>
          </w:tcPr>
          <w:p w14:paraId="24D23975" w14:textId="77777777" w:rsidR="002F3A98" w:rsidRPr="00730C4F" w:rsidRDefault="002F3A98" w:rsidP="002F3A9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3A98" w:rsidRPr="00730C4F" w14:paraId="1C1C20D3" w14:textId="77777777" w:rsidTr="00553245">
        <w:tc>
          <w:tcPr>
            <w:tcW w:w="4500" w:type="dxa"/>
            <w:hideMark/>
          </w:tcPr>
          <w:p w14:paraId="11BD5EF6" w14:textId="77777777" w:rsidR="002F3A98" w:rsidRPr="00730C4F" w:rsidRDefault="002F3A98" w:rsidP="002F3A98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5A86D204" w:rsidR="002F3A98" w:rsidRPr="00730C4F" w:rsidRDefault="005F41A0" w:rsidP="005F41A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D57F2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62" w:type="dxa"/>
          </w:tcPr>
          <w:p w14:paraId="3749DB21" w14:textId="77777777" w:rsidR="002F3A98" w:rsidRPr="00730C4F" w:rsidRDefault="002F3A98" w:rsidP="002F3A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1EEE8ACC" w:rsidR="002F3A98" w:rsidRPr="00730C4F" w:rsidRDefault="002F3A98" w:rsidP="0044241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15,302</w:t>
            </w:r>
          </w:p>
        </w:tc>
        <w:tc>
          <w:tcPr>
            <w:tcW w:w="255" w:type="dxa"/>
          </w:tcPr>
          <w:p w14:paraId="6A939BA0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2FCD8C45" w:rsidR="002F3A98" w:rsidRPr="00730C4F" w:rsidRDefault="00746492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704E1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</w:p>
        </w:tc>
        <w:tc>
          <w:tcPr>
            <w:tcW w:w="270" w:type="dxa"/>
          </w:tcPr>
          <w:p w14:paraId="3C044639" w14:textId="77777777" w:rsidR="002F3A98" w:rsidRPr="00730C4F" w:rsidRDefault="002F3A98" w:rsidP="002F3A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1BD3E0C4" w:rsidR="002F3A98" w:rsidRPr="00730C4F" w:rsidRDefault="002F3A98" w:rsidP="002F3A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11,920</w:t>
            </w:r>
          </w:p>
        </w:tc>
      </w:tr>
      <w:tr w:rsidR="005F41A0" w:rsidRPr="00730C4F" w14:paraId="38756D30" w14:textId="77777777" w:rsidTr="00553245">
        <w:tc>
          <w:tcPr>
            <w:tcW w:w="4500" w:type="dxa"/>
            <w:hideMark/>
          </w:tcPr>
          <w:p w14:paraId="7E23F68C" w14:textId="77777777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7B5939E2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(33,275)</w:t>
            </w:r>
          </w:p>
        </w:tc>
        <w:tc>
          <w:tcPr>
            <w:tcW w:w="262" w:type="dxa"/>
          </w:tcPr>
          <w:p w14:paraId="1FA96D69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41DB3070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(32,114)</w:t>
            </w:r>
          </w:p>
        </w:tc>
        <w:tc>
          <w:tcPr>
            <w:tcW w:w="255" w:type="dxa"/>
          </w:tcPr>
          <w:p w14:paraId="74104F4C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1BAB562E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(13,696)</w:t>
            </w:r>
          </w:p>
        </w:tc>
        <w:tc>
          <w:tcPr>
            <w:tcW w:w="270" w:type="dxa"/>
          </w:tcPr>
          <w:p w14:paraId="2D9E9E1A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1F463E55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(17,616)</w:t>
            </w:r>
          </w:p>
        </w:tc>
      </w:tr>
      <w:tr w:rsidR="005F41A0" w:rsidRPr="00730C4F" w14:paraId="26E1FE8C" w14:textId="77777777" w:rsidTr="00553245">
        <w:tc>
          <w:tcPr>
            <w:tcW w:w="4500" w:type="dxa"/>
            <w:hideMark/>
          </w:tcPr>
          <w:p w14:paraId="0BEA942C" w14:textId="77777777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71EB0408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</w:t>
            </w:r>
            <w:r w:rsidR="00C62702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="00D57F2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34C9BC13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(98,930)</w:t>
            </w:r>
          </w:p>
        </w:tc>
        <w:tc>
          <w:tcPr>
            <w:tcW w:w="255" w:type="dxa"/>
          </w:tcPr>
          <w:p w14:paraId="06481D55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735958AC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C62702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6,732</w:t>
            </w: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C61F9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674382F3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(37,435)</w:t>
            </w:r>
          </w:p>
        </w:tc>
      </w:tr>
      <w:tr w:rsidR="005F41A0" w:rsidRPr="00730C4F" w14:paraId="1B9A7193" w14:textId="77777777" w:rsidTr="00553245">
        <w:tc>
          <w:tcPr>
            <w:tcW w:w="4500" w:type="dxa"/>
            <w:hideMark/>
          </w:tcPr>
          <w:p w14:paraId="46EEF921" w14:textId="77777777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523E9B3F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(4,318)</w:t>
            </w:r>
          </w:p>
        </w:tc>
        <w:tc>
          <w:tcPr>
            <w:tcW w:w="262" w:type="dxa"/>
          </w:tcPr>
          <w:p w14:paraId="7D9A5B65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69AA9A01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(5,683)</w:t>
            </w:r>
          </w:p>
        </w:tc>
        <w:tc>
          <w:tcPr>
            <w:tcW w:w="255" w:type="dxa"/>
          </w:tcPr>
          <w:p w14:paraId="1BAE3A87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261457A1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(3,654)</w:t>
            </w:r>
          </w:p>
        </w:tc>
        <w:tc>
          <w:tcPr>
            <w:tcW w:w="270" w:type="dxa"/>
          </w:tcPr>
          <w:p w14:paraId="7D8CCE87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3A1D5C1E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(5,092)</w:t>
            </w:r>
          </w:p>
        </w:tc>
      </w:tr>
      <w:tr w:rsidR="005F41A0" w:rsidRPr="00730C4F" w14:paraId="5D1E59AE" w14:textId="77777777" w:rsidTr="00553245">
        <w:tc>
          <w:tcPr>
            <w:tcW w:w="4500" w:type="dxa"/>
            <w:hideMark/>
          </w:tcPr>
          <w:p w14:paraId="0F03D119" w14:textId="0CCB4494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1F33E533" w14:textId="77777777" w:rsidR="005F41A0" w:rsidRPr="00730C4F" w:rsidRDefault="005F41A0" w:rsidP="005F41A0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6006A037" w:rsidR="005F41A0" w:rsidRPr="00730C4F" w:rsidRDefault="005F41A0" w:rsidP="00495B64">
            <w:pPr>
              <w:pStyle w:val="acctfourfigures"/>
              <w:tabs>
                <w:tab w:val="clear" w:pos="765"/>
                <w:tab w:val="left" w:pos="792"/>
                <w:tab w:val="left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7F29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5B64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62" w:type="dxa"/>
          </w:tcPr>
          <w:p w14:paraId="758573EF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9A16B7" w14:textId="77777777" w:rsidR="005F41A0" w:rsidRPr="00730C4F" w:rsidRDefault="005F41A0" w:rsidP="005F41A0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841BE" w14:textId="7F66273E" w:rsidR="005F41A0" w:rsidRPr="00730C4F" w:rsidRDefault="005F41A0" w:rsidP="005F41A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ABEF9FA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A7D1AB5" w14:textId="77777777" w:rsidR="005F41A0" w:rsidRPr="00730C4F" w:rsidRDefault="005F41A0" w:rsidP="005F41A0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60DC53A7" w:rsidR="005F41A0" w:rsidRPr="00730C4F" w:rsidRDefault="00746492" w:rsidP="0074649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1,023</w:t>
            </w:r>
          </w:p>
        </w:tc>
        <w:tc>
          <w:tcPr>
            <w:tcW w:w="270" w:type="dxa"/>
          </w:tcPr>
          <w:p w14:paraId="63B1DE4A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723DBDD5" w14:textId="77777777" w:rsidR="005F41A0" w:rsidRPr="00730C4F" w:rsidRDefault="005F41A0" w:rsidP="005F41A0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45A899FA" w:rsidR="005F41A0" w:rsidRPr="00730C4F" w:rsidRDefault="005F41A0" w:rsidP="005F41A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F41A0" w:rsidRPr="00730C4F" w14:paraId="7990185C" w14:textId="77777777" w:rsidTr="00553245">
        <w:tc>
          <w:tcPr>
            <w:tcW w:w="4500" w:type="dxa"/>
            <w:hideMark/>
          </w:tcPr>
          <w:p w14:paraId="70633E27" w14:textId="3F063979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2A54451F" w14:textId="379353FA" w:rsidR="005F41A0" w:rsidRPr="00730C4F" w:rsidRDefault="00495B64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(1,511)</w:t>
            </w:r>
          </w:p>
        </w:tc>
        <w:tc>
          <w:tcPr>
            <w:tcW w:w="262" w:type="dxa"/>
          </w:tcPr>
          <w:p w14:paraId="7DEC7FEA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4E063DD4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(14,263)</w:t>
            </w:r>
          </w:p>
        </w:tc>
        <w:tc>
          <w:tcPr>
            <w:tcW w:w="255" w:type="dxa"/>
          </w:tcPr>
          <w:p w14:paraId="54F18B0E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514B070C" w:rsidR="005F41A0" w:rsidRPr="00730C4F" w:rsidRDefault="00C62702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(1,511)</w:t>
            </w:r>
          </w:p>
        </w:tc>
        <w:tc>
          <w:tcPr>
            <w:tcW w:w="270" w:type="dxa"/>
          </w:tcPr>
          <w:p w14:paraId="618A65DF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44DEDEDC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(14,263)</w:t>
            </w:r>
          </w:p>
        </w:tc>
      </w:tr>
      <w:tr w:rsidR="005F41A0" w:rsidRPr="00730C4F" w14:paraId="51764732" w14:textId="77777777" w:rsidTr="00553245">
        <w:tc>
          <w:tcPr>
            <w:tcW w:w="4500" w:type="dxa"/>
            <w:hideMark/>
          </w:tcPr>
          <w:p w14:paraId="28037B55" w14:textId="77777777" w:rsidR="005F41A0" w:rsidRPr="00730C4F" w:rsidRDefault="005F41A0" w:rsidP="005F41A0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2B7C6686" w:rsidR="005F41A0" w:rsidRPr="00730C4F" w:rsidRDefault="005F41A0" w:rsidP="005F41A0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7C557C40" w:rsidR="005F41A0" w:rsidRPr="00730C4F" w:rsidRDefault="005F41A0" w:rsidP="005F41A0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75837404" w:rsidR="005F41A0" w:rsidRPr="00730C4F" w:rsidRDefault="005F41A0" w:rsidP="00C6270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</w:t>
            </w:r>
            <w:r w:rsidR="00640EE6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197A50B2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086C31DC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39,261</w:t>
            </w:r>
          </w:p>
        </w:tc>
      </w:tr>
      <w:tr w:rsidR="005F41A0" w:rsidRPr="00730C4F" w14:paraId="4BFA4B1A" w14:textId="77777777" w:rsidTr="00553245">
        <w:tc>
          <w:tcPr>
            <w:tcW w:w="4500" w:type="dxa"/>
            <w:hideMark/>
          </w:tcPr>
          <w:p w14:paraId="41961A76" w14:textId="77777777" w:rsidR="005F41A0" w:rsidRPr="00730C4F" w:rsidRDefault="005F41A0" w:rsidP="005F41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6603AA8D" w:rsidR="005F41A0" w:rsidRPr="00730C4F" w:rsidRDefault="00495B64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</w:t>
            </w:r>
            <w:r w:rsidR="00D57F29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</w:tcPr>
          <w:p w14:paraId="33F19E20" w14:textId="77777777" w:rsidR="005F41A0" w:rsidRPr="00730C4F" w:rsidRDefault="005F41A0" w:rsidP="005F41A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0CBAC711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74,653</w:t>
            </w:r>
          </w:p>
        </w:tc>
        <w:tc>
          <w:tcPr>
            <w:tcW w:w="255" w:type="dxa"/>
          </w:tcPr>
          <w:p w14:paraId="18FC6174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18BA1285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</w:t>
            </w:r>
            <w:r w:rsidR="00640EE6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3C34B1BC" w14:textId="77777777" w:rsidR="005F41A0" w:rsidRPr="00730C4F" w:rsidRDefault="005F41A0" w:rsidP="005F41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4C40893B" w:rsidR="005F41A0" w:rsidRPr="00730C4F" w:rsidRDefault="005F41A0" w:rsidP="005F41A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49,079</w:t>
            </w:r>
          </w:p>
        </w:tc>
      </w:tr>
    </w:tbl>
    <w:p w14:paraId="7520E598" w14:textId="69D1C605" w:rsidR="003B2AF5" w:rsidRPr="00730C4F" w:rsidRDefault="003B2AF5">
      <w:pPr>
        <w:rPr>
          <w:rFonts w:asciiTheme="majorBidi" w:hAnsiTheme="majorBidi" w:cstheme="majorBidi"/>
          <w:sz w:val="28"/>
          <w:szCs w:val="28"/>
          <w:cs/>
        </w:rPr>
      </w:pPr>
    </w:p>
    <w:p w14:paraId="2FA69E6F" w14:textId="77777777" w:rsidR="003B2AF5" w:rsidRPr="00730C4F" w:rsidRDefault="003B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2F3A98" w:rsidRPr="00730C4F" w14:paraId="5AE17339" w14:textId="77777777" w:rsidTr="00DD1FFF">
        <w:tc>
          <w:tcPr>
            <w:tcW w:w="4500" w:type="dxa"/>
          </w:tcPr>
          <w:p w14:paraId="025EAE1B" w14:textId="1858589A" w:rsidR="002F3A98" w:rsidRPr="00730C4F" w:rsidRDefault="00A0521E" w:rsidP="00DD1FFF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="002F3A98" w:rsidRPr="00730C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549ECBF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000C11F1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6A18F7A5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2F3A98" w:rsidRPr="00730C4F" w14:paraId="4E3359DC" w14:textId="77777777" w:rsidTr="00DD1FFF">
        <w:tc>
          <w:tcPr>
            <w:tcW w:w="4500" w:type="dxa"/>
          </w:tcPr>
          <w:p w14:paraId="160E4314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3C3002EC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5" w:type="dxa"/>
          </w:tcPr>
          <w:p w14:paraId="18ECFB77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677D501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F3A98" w:rsidRPr="00730C4F" w14:paraId="0C87450F" w14:textId="77777777" w:rsidTr="00DD1FFF">
        <w:tc>
          <w:tcPr>
            <w:tcW w:w="4500" w:type="dxa"/>
          </w:tcPr>
          <w:p w14:paraId="230B263D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7DC6B96A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730C4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4BC40DBF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3B502424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730C4F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F3A98" w:rsidRPr="00730C4F" w14:paraId="4EEF959F" w14:textId="77777777" w:rsidTr="00DD1FFF">
        <w:tc>
          <w:tcPr>
            <w:tcW w:w="4500" w:type="dxa"/>
          </w:tcPr>
          <w:p w14:paraId="3C710AF8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BEA09D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730C4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2" w:type="dxa"/>
          </w:tcPr>
          <w:p w14:paraId="47247CAE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5DCFEA4A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0C5BF2E0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E81349F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730C4F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14:paraId="7DCC88E8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2AAD219F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30C4F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2F3A98" w:rsidRPr="00730C4F" w14:paraId="60266CC1" w14:textId="77777777" w:rsidTr="00DD1FFF">
        <w:tc>
          <w:tcPr>
            <w:tcW w:w="4500" w:type="dxa"/>
          </w:tcPr>
          <w:p w14:paraId="584BCBD4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D76066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62" w:type="dxa"/>
          </w:tcPr>
          <w:p w14:paraId="579A27D5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4FF6FD1B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55" w:type="dxa"/>
          </w:tcPr>
          <w:p w14:paraId="5158CFC5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5727A609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70" w:type="dxa"/>
          </w:tcPr>
          <w:p w14:paraId="27198F92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AA5A7E3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30C4F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</w:tr>
      <w:tr w:rsidR="002F3A98" w:rsidRPr="00730C4F" w14:paraId="3CE97CDF" w14:textId="77777777" w:rsidTr="00DD1FFF">
        <w:tc>
          <w:tcPr>
            <w:tcW w:w="4500" w:type="dxa"/>
          </w:tcPr>
          <w:p w14:paraId="3D271848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1FDB58C7" w14:textId="77777777" w:rsidR="002F3A98" w:rsidRPr="00730C4F" w:rsidRDefault="002F3A98" w:rsidP="00DD1F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F3A98" w:rsidRPr="00730C4F" w14:paraId="78B72029" w14:textId="77777777" w:rsidTr="00DD1FFF">
        <w:tc>
          <w:tcPr>
            <w:tcW w:w="4500" w:type="dxa"/>
          </w:tcPr>
          <w:p w14:paraId="646841CA" w14:textId="77777777" w:rsidR="002F3A98" w:rsidRPr="00730C4F" w:rsidRDefault="002F3A98" w:rsidP="00DD1FF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0C4F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B0C6DD" w14:textId="70249313" w:rsidR="002F3A98" w:rsidRPr="00730C4F" w:rsidRDefault="006D5626" w:rsidP="00DD1FF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="00495B64"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9,</w:t>
            </w:r>
            <w:r w:rsidR="00D57F29"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160</w:t>
            </w:r>
          </w:p>
        </w:tc>
        <w:tc>
          <w:tcPr>
            <w:tcW w:w="262" w:type="dxa"/>
          </w:tcPr>
          <w:p w14:paraId="2EC9D604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1024271B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55FCED81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63305EA1" w14:textId="32C0945B" w:rsidR="002F3A98" w:rsidRPr="00730C4F" w:rsidRDefault="006D5626" w:rsidP="00DD1FF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42,621</w:t>
            </w:r>
          </w:p>
        </w:tc>
        <w:tc>
          <w:tcPr>
            <w:tcW w:w="270" w:type="dxa"/>
          </w:tcPr>
          <w:p w14:paraId="51AB2E7D" w14:textId="77777777" w:rsidR="002F3A98" w:rsidRPr="00730C4F" w:rsidRDefault="002F3A98" w:rsidP="00DD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F234FBF" w14:textId="77777777" w:rsidR="002F3A98" w:rsidRPr="00730C4F" w:rsidRDefault="002F3A98" w:rsidP="00DD1FF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69,929</w:t>
            </w:r>
          </w:p>
        </w:tc>
      </w:tr>
      <w:tr w:rsidR="006D5626" w:rsidRPr="00730C4F" w14:paraId="1BA37161" w14:textId="77777777" w:rsidTr="00DD1FFF">
        <w:tc>
          <w:tcPr>
            <w:tcW w:w="4500" w:type="dxa"/>
          </w:tcPr>
          <w:p w14:paraId="2459B391" w14:textId="77777777" w:rsidR="006D5626" w:rsidRPr="00730C4F" w:rsidRDefault="006D5626" w:rsidP="006D562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730C4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04A8018" w14:textId="0F44D783" w:rsidR="006D5626" w:rsidRPr="00730C4F" w:rsidRDefault="006D5626" w:rsidP="006D562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20D7F5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3809B788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7D2BAF7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A5B786A" w14:textId="5C24D003" w:rsidR="006D5626" w:rsidRPr="00730C4F" w:rsidRDefault="006D5626" w:rsidP="00525F9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273673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7560BF9A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6D5626" w:rsidRPr="00730C4F" w14:paraId="146D5D39" w14:textId="77777777" w:rsidTr="00DD1FFF">
        <w:tc>
          <w:tcPr>
            <w:tcW w:w="4500" w:type="dxa"/>
          </w:tcPr>
          <w:p w14:paraId="68416895" w14:textId="77777777" w:rsidR="006D5626" w:rsidRPr="00730C4F" w:rsidRDefault="006D5626" w:rsidP="006D562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60DDF" w14:textId="48E7053A" w:rsidR="006D5626" w:rsidRPr="00730C4F" w:rsidRDefault="006D5626" w:rsidP="006D562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 w:rsidR="00495B64"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9,</w:t>
            </w:r>
            <w:r w:rsidR="00D57F29"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160</w:t>
            </w:r>
          </w:p>
        </w:tc>
        <w:tc>
          <w:tcPr>
            <w:tcW w:w="262" w:type="dxa"/>
          </w:tcPr>
          <w:p w14:paraId="705EF382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0B7B8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6784BA20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544E0" w14:textId="520FD41E" w:rsidR="006D5626" w:rsidRPr="00730C4F" w:rsidRDefault="006D5626" w:rsidP="006D562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42,621</w:t>
            </w:r>
          </w:p>
        </w:tc>
        <w:tc>
          <w:tcPr>
            <w:tcW w:w="270" w:type="dxa"/>
          </w:tcPr>
          <w:p w14:paraId="1B902AC1" w14:textId="77777777" w:rsidR="006D5626" w:rsidRPr="00730C4F" w:rsidRDefault="006D5626" w:rsidP="006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4FEBD" w14:textId="77777777" w:rsidR="006D5626" w:rsidRPr="00730C4F" w:rsidRDefault="006D5626" w:rsidP="006D562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30C4F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69,929</w:t>
            </w:r>
          </w:p>
        </w:tc>
      </w:tr>
    </w:tbl>
    <w:p w14:paraId="522B6EF6" w14:textId="77777777" w:rsidR="002F3A98" w:rsidRPr="00730C4F" w:rsidRDefault="002F3A98" w:rsidP="002F3A98">
      <w:pPr>
        <w:pStyle w:val="Heading6"/>
        <w:tabs>
          <w:tab w:val="left" w:pos="540"/>
        </w:tabs>
        <w:ind w:left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E4DB672" w14:textId="5A92F0C4" w:rsidR="00DB12B7" w:rsidRPr="00730C4F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730C4F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54DA167D" w:rsidR="00DB12B7" w:rsidRPr="00730C4F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30C4F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730C4F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730C4F">
        <w:rPr>
          <w:rFonts w:asciiTheme="majorBidi" w:hAnsiTheme="majorBidi" w:cstheme="majorBidi"/>
          <w:sz w:val="28"/>
          <w:szCs w:val="28"/>
          <w:cs/>
        </w:rPr>
        <w:t>เป็นระยะเวลาหกเดือนสิ้นสุ</w:t>
      </w:r>
      <w:r w:rsidR="00AF11F0" w:rsidRPr="00730C4F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AF11F0" w:rsidRPr="00730C4F">
        <w:rPr>
          <w:rFonts w:asciiTheme="majorBidi" w:hAnsiTheme="majorBidi" w:cstheme="majorBidi"/>
          <w:spacing w:val="-2"/>
          <w:sz w:val="28"/>
          <w:szCs w:val="28"/>
        </w:rPr>
        <w:br/>
        <w:t xml:space="preserve">30 </w:t>
      </w:r>
      <w:r w:rsidR="00AF11F0" w:rsidRPr="00730C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AF11F0" w:rsidRPr="00730C4F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F3A98" w:rsidRPr="00730C4F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730C4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614107" w:rsidRPr="00730C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95B64" w:rsidRPr="00730C4F">
        <w:rPr>
          <w:rFonts w:asciiTheme="majorBidi" w:hAnsiTheme="majorBidi" w:cstheme="majorBidi"/>
          <w:spacing w:val="-2"/>
          <w:sz w:val="28"/>
          <w:szCs w:val="28"/>
        </w:rPr>
        <w:t>20.</w:t>
      </w:r>
      <w:r w:rsidR="00D57F29" w:rsidRPr="00730C4F">
        <w:rPr>
          <w:rFonts w:asciiTheme="majorBidi" w:hAnsiTheme="majorBidi" w:cstheme="majorBidi"/>
          <w:spacing w:val="-2"/>
          <w:sz w:val="28"/>
          <w:szCs w:val="28"/>
        </w:rPr>
        <w:t>41</w:t>
      </w:r>
      <w:r w:rsidR="00D30758" w:rsidRPr="00730C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D57F29" w:rsidRPr="00730C4F">
        <w:rPr>
          <w:rFonts w:asciiTheme="majorBidi" w:hAnsiTheme="majorBidi" w:cstheme="majorBidi"/>
          <w:spacing w:val="-2"/>
          <w:sz w:val="28"/>
          <w:szCs w:val="28"/>
        </w:rPr>
        <w:t>7.82</w:t>
      </w:r>
      <w:r w:rsidR="00C62702" w:rsidRPr="00730C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730C4F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730C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2F3A98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2F3A98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22</w:t>
      </w:r>
      <w:r w:rsidR="00AF11F0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2F3A98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80</w:t>
      </w:r>
      <w:r w:rsidR="00911B69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2F3A98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9</w:t>
      </w:r>
      <w:r w:rsidR="00AF11F0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.42</w:t>
      </w:r>
      <w:r w:rsidR="00911B69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730C4F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730C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730C4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730C4F" w:rsidRDefault="004A4F2B" w:rsidP="00292A13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67C7C3D2" w14:textId="69525C44" w:rsidR="0016015A" w:rsidRPr="00730C4F" w:rsidRDefault="0016015A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เงินปันผล</w:t>
      </w:r>
    </w:p>
    <w:p w14:paraId="17AA96D7" w14:textId="06696C6F" w:rsidR="0016015A" w:rsidRPr="00730C4F" w:rsidRDefault="0016015A" w:rsidP="0016015A">
      <w:pPr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4502FF73" w14:textId="1E6C70D8" w:rsidR="0016015A" w:rsidRPr="00730C4F" w:rsidRDefault="0016015A" w:rsidP="0016015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/>
          <w:sz w:val="28"/>
          <w:szCs w:val="28"/>
          <w:cs/>
        </w:rPr>
        <w:t xml:space="preserve">รายละเอียดเงินปันผลในระหว่างปี </w:t>
      </w:r>
      <w:r w:rsidRPr="00730C4F">
        <w:rPr>
          <w:rFonts w:asciiTheme="majorBidi" w:hAnsiTheme="majorBidi" w:cstheme="majorBidi"/>
          <w:sz w:val="28"/>
          <w:szCs w:val="28"/>
        </w:rPr>
        <w:t>256</w:t>
      </w:r>
      <w:r w:rsidR="00E950BF" w:rsidRPr="00730C4F">
        <w:rPr>
          <w:rFonts w:asciiTheme="majorBidi" w:hAnsiTheme="majorBidi" w:cstheme="majorBidi"/>
          <w:sz w:val="28"/>
          <w:szCs w:val="28"/>
        </w:rPr>
        <w:t>7</w:t>
      </w:r>
      <w:r w:rsidRPr="00730C4F">
        <w:rPr>
          <w:rFonts w:asciiTheme="majorBidi" w:hAnsiTheme="majorBidi" w:cstheme="majorBidi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57185E4" w14:textId="6797E31F" w:rsidR="0016015A" w:rsidRPr="00730C4F" w:rsidRDefault="0016015A" w:rsidP="0016015A">
      <w:pPr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16015A" w:rsidRPr="00730C4F" w14:paraId="0D2974CF" w14:textId="77777777" w:rsidTr="007130FA">
        <w:trPr>
          <w:tblHeader/>
        </w:trPr>
        <w:tc>
          <w:tcPr>
            <w:tcW w:w="2520" w:type="dxa"/>
            <w:vAlign w:val="bottom"/>
          </w:tcPr>
          <w:p w14:paraId="3DCA0931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ACF7EBC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53DB548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3B6073D5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E4882B3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3ECB0271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6015A" w:rsidRPr="00730C4F" w14:paraId="14394892" w14:textId="77777777" w:rsidTr="007130FA">
        <w:trPr>
          <w:tblHeader/>
        </w:trPr>
        <w:tc>
          <w:tcPr>
            <w:tcW w:w="2520" w:type="dxa"/>
          </w:tcPr>
          <w:p w14:paraId="0A72CED1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74E271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C2003EF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14:paraId="6343BD77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8C86FAC" w14:textId="77777777" w:rsidR="0016015A" w:rsidRPr="00730C4F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7C70F378" w14:textId="77777777" w:rsidR="0016015A" w:rsidRPr="00730C4F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1BD1" w:rsidRPr="00730C4F" w14:paraId="78ED2DC3" w14:textId="77777777" w:rsidTr="007130FA">
        <w:trPr>
          <w:tblHeader/>
        </w:trPr>
        <w:tc>
          <w:tcPr>
            <w:tcW w:w="2520" w:type="dxa"/>
          </w:tcPr>
          <w:p w14:paraId="0614CD49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  <w:p w14:paraId="3D0AE5A3" w14:textId="60007845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F884522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6187368" w14:textId="36F69E5A" w:rsidR="00DB1BD1" w:rsidRPr="00730C4F" w:rsidRDefault="00DB1BD1" w:rsidP="00DB1BD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A4EDD" w:rsidRPr="00730C4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50BF" w:rsidRPr="00730C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1263F0FD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3104AC6" w14:textId="56CA0EE9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50BF" w:rsidRPr="00730C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14:paraId="2ED14773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180A5" w14:textId="3DE1BF32" w:rsidR="00FB0225" w:rsidRPr="00730C4F" w:rsidRDefault="00BB232D" w:rsidP="00802F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02F28"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B0225" w:rsidRPr="00730C4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4181174D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0D6F782D" w14:textId="77777777" w:rsidR="00DB1BD1" w:rsidRPr="00730C4F" w:rsidRDefault="00DB1BD1" w:rsidP="00D5319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67CB41" w14:textId="36DC0D80" w:rsidR="00FB0225" w:rsidRPr="00730C4F" w:rsidRDefault="00FB0225" w:rsidP="00D5319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02F28" w:rsidRPr="00730C4F">
              <w:rPr>
                <w:rFonts w:asciiTheme="majorBidi" w:hAnsiTheme="majorBidi" w:cstheme="majorBidi"/>
                <w:sz w:val="28"/>
                <w:szCs w:val="28"/>
              </w:rPr>
              <w:t>.26</w:t>
            </w:r>
          </w:p>
        </w:tc>
      </w:tr>
      <w:tr w:rsidR="00292A13" w:rsidRPr="00730C4F" w14:paraId="081F05F1" w14:textId="77777777" w:rsidTr="007130FA">
        <w:trPr>
          <w:tblHeader/>
        </w:trPr>
        <w:tc>
          <w:tcPr>
            <w:tcW w:w="2520" w:type="dxa"/>
          </w:tcPr>
          <w:p w14:paraId="62B81CF0" w14:textId="77777777" w:rsidR="00292A13" w:rsidRPr="00730C4F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C3B1BE6" w14:textId="77777777" w:rsidR="00292A13" w:rsidRPr="00730C4F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12AA11F0" w14:textId="77777777" w:rsidR="00292A13" w:rsidRPr="00730C4F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42" w:type="dxa"/>
          </w:tcPr>
          <w:p w14:paraId="217ECD53" w14:textId="77777777" w:rsidR="00292A13" w:rsidRPr="00730C4F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6" w:type="dxa"/>
          </w:tcPr>
          <w:p w14:paraId="1897B848" w14:textId="77777777" w:rsidR="00292A13" w:rsidRPr="00730C4F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47" w:type="dxa"/>
          </w:tcPr>
          <w:p w14:paraId="0F854E71" w14:textId="77777777" w:rsidR="00292A13" w:rsidRPr="00730C4F" w:rsidRDefault="00292A13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B1BD1" w:rsidRPr="00730C4F" w14:paraId="257A1FF5" w14:textId="77777777" w:rsidTr="007130FA">
        <w:tc>
          <w:tcPr>
            <w:tcW w:w="2520" w:type="dxa"/>
            <w:hideMark/>
          </w:tcPr>
          <w:p w14:paraId="287532A1" w14:textId="47F9592A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6E214F0A" w14:textId="0D12E203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  <w:p w14:paraId="0EE22CC5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DC380B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B56DD48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5EB37F" w14:textId="77D5CFEA" w:rsidR="00DB1BD1" w:rsidRPr="00730C4F" w:rsidRDefault="0070355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A4EDD" w:rsidRPr="00730C4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B1BD1"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1BD1"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DB1BD1" w:rsidRPr="00730C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50BF" w:rsidRPr="00730C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1818DD24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0F9DAF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864EE" w14:textId="4D02E76F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50BF" w:rsidRPr="00730C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14:paraId="2C0903A6" w14:textId="77777777" w:rsidR="00DB1BD1" w:rsidRPr="00730C4F" w:rsidRDefault="00DB1BD1" w:rsidP="00DB1B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C47498" w14:textId="77777777" w:rsidR="00BB232D" w:rsidRPr="00730C4F" w:rsidRDefault="00BB232D" w:rsidP="00DB1B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A19871" w14:textId="0682B829" w:rsidR="00BB232D" w:rsidRPr="00730C4F" w:rsidRDefault="00BB232D" w:rsidP="002778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125</w:t>
            </w:r>
            <w:r w:rsidR="002778E6" w:rsidRPr="00730C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36" w:type="dxa"/>
          </w:tcPr>
          <w:p w14:paraId="6843B8C4" w14:textId="77777777" w:rsidR="00DB1BD1" w:rsidRPr="00730C4F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4E50A" w14:textId="77777777" w:rsidR="00BB232D" w:rsidRPr="00730C4F" w:rsidRDefault="00BB232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22C7F" w14:textId="77777777" w:rsidR="00BB232D" w:rsidRPr="00730C4F" w:rsidRDefault="00BB232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79D4C94" w14:textId="77777777" w:rsidR="00DB1BD1" w:rsidRPr="00730C4F" w:rsidRDefault="00DB1BD1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66629" w14:textId="77777777" w:rsidR="00BB232D" w:rsidRPr="00730C4F" w:rsidRDefault="00BB232D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33021" w14:textId="0EFFC3BF" w:rsidR="00BB232D" w:rsidRPr="00730C4F" w:rsidRDefault="00BB232D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02F28" w:rsidRPr="00730C4F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</w:tbl>
    <w:p w14:paraId="0F63236A" w14:textId="78805F85" w:rsidR="003B2AF5" w:rsidRPr="00730C4F" w:rsidRDefault="003B2AF5" w:rsidP="0016015A">
      <w:pPr>
        <w:rPr>
          <w:rFonts w:asciiTheme="majorBidi" w:hAnsiTheme="majorBidi" w:cstheme="majorBidi"/>
          <w:cs/>
          <w:lang w:val="en-GB" w:eastAsia="x-none"/>
        </w:rPr>
      </w:pPr>
    </w:p>
    <w:p w14:paraId="6FDD6707" w14:textId="77777777" w:rsidR="003B2AF5" w:rsidRPr="00730C4F" w:rsidRDefault="003B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en-GB" w:eastAsia="x-none"/>
        </w:rPr>
      </w:pPr>
      <w:r w:rsidRPr="00730C4F">
        <w:rPr>
          <w:rFonts w:asciiTheme="majorBidi" w:hAnsiTheme="majorBidi" w:cstheme="majorBidi"/>
          <w:cs/>
          <w:lang w:val="en-GB" w:eastAsia="x-none"/>
        </w:rPr>
        <w:br w:type="page"/>
      </w:r>
    </w:p>
    <w:p w14:paraId="0CF39127" w14:textId="30026EC6" w:rsidR="00DB12B7" w:rsidRPr="00730C4F" w:rsidRDefault="00DB12B7" w:rsidP="0082113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4B5236D9" w14:textId="77777777" w:rsidR="00821135" w:rsidRPr="00730C4F" w:rsidRDefault="00821135" w:rsidP="0082113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45899CD3" w:rsidR="00DB12B7" w:rsidRPr="00730C4F" w:rsidRDefault="00DB12B7" w:rsidP="0082113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730C4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730C4F" w:rsidRDefault="002C2989" w:rsidP="008211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03756944" w:rsidR="002C2989" w:rsidRPr="00730C4F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730C4F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730C4F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75A45C45" w14:textId="77777777" w:rsidR="004057FD" w:rsidRPr="00730C4F" w:rsidRDefault="004057FD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30333B97" w14:textId="61C3444B" w:rsidR="00DB12B7" w:rsidRPr="00730C4F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730C4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730C4F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A580CAA" w14:textId="01576FD4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EEAC6F9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730C4F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730C4F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21EB2BEA" w14:textId="77777777" w:rsidR="00374425" w:rsidRPr="00730C4F" w:rsidRDefault="00374425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260EF0DA" w14:textId="692740BB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30C4F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730C4F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1D01B7CB" w:rsidR="00DB12B7" w:rsidRPr="00730C4F" w:rsidRDefault="393FDBE8" w:rsidP="1137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730C4F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 (ประเทศไทย) จำกัด</w:t>
      </w:r>
      <w:r w:rsidR="00DB12B7" w:rsidRPr="00730C4F">
        <w:rPr>
          <w:rFonts w:asciiTheme="majorBidi" w:hAnsiTheme="majorBidi" w:cstheme="majorBidi"/>
          <w:spacing w:val="-6"/>
          <w:sz w:val="28"/>
          <w:szCs w:val="28"/>
        </w:rPr>
        <w:br/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4849B2" w:rsidRPr="00730C4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="003C429E" w:rsidRPr="00730C4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31A4D" w:rsidRPr="00730C4F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DB12B7" w:rsidRPr="00730C4F">
        <w:rPr>
          <w:rFonts w:asciiTheme="majorBidi" w:hAnsiTheme="majorBidi" w:cstheme="majorBidi"/>
          <w:spacing w:val="-6"/>
          <w:sz w:val="28"/>
          <w:szCs w:val="28"/>
        </w:rPr>
        <w:br/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="004849B2" w:rsidRPr="00730C4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730C4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3C429E" w:rsidRPr="00730C4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31A4D" w:rsidRPr="00730C4F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5A1F3A" w:rsidRPr="00730C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41E09508" w14:textId="77777777" w:rsidR="00275FAE" w:rsidRPr="00730C4F" w:rsidRDefault="00275FAE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1"/>
    <w:p w14:paraId="4A772C3F" w14:textId="3CCC3758" w:rsidR="00DB12B7" w:rsidRPr="00730C4F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730C4F" w:rsidRDefault="00DB12B7" w:rsidP="00DB12B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730C4F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7C07D518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5FAE"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75FAE"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ED59C6"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950BF"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730C4F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730C4F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730C4F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730C4F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730C4F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730C4F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481" w:rsidRPr="00730C4F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430481" w:rsidRPr="00730C4F" w:rsidRDefault="00430481" w:rsidP="00430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0ACB959A" w:rsidR="00430481" w:rsidRPr="00730C4F" w:rsidRDefault="00430481" w:rsidP="00E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2DB" w:rsidRPr="00730C4F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20B2A3B2" w:rsidR="00430481" w:rsidRPr="00730C4F" w:rsidRDefault="00430481" w:rsidP="00E2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30481" w:rsidRPr="00730C4F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430481" w:rsidRPr="00730C4F" w:rsidRDefault="00430481" w:rsidP="00430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64BAABDD" w:rsidR="00430481" w:rsidRPr="00730C4F" w:rsidRDefault="00430481" w:rsidP="0043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82079" w:rsidRPr="00730C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2079" w:rsidRPr="00730C4F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5AA74DB4" w:rsidR="00430481" w:rsidRPr="00730C4F" w:rsidRDefault="00182079" w:rsidP="0043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430481" w:rsidRPr="00730C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0C4F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430481" w:rsidRPr="00730C4F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60832650" w:rsidR="00430481" w:rsidRPr="00730C4F" w:rsidRDefault="00430481" w:rsidP="0043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E204CA" w:rsidRPr="00730C4F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64675466" w:rsidR="00430481" w:rsidRPr="00730C4F" w:rsidRDefault="00E204CA" w:rsidP="00E2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481" w:rsidRPr="00730C4F" w14:paraId="6A3BE54C" w14:textId="77777777" w:rsidTr="00821135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54790A42" w:rsidR="00430481" w:rsidRPr="00730C4F" w:rsidRDefault="00430481" w:rsidP="0043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2079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E572DB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2079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430481" w:rsidRPr="00730C4F" w:rsidRDefault="00430481" w:rsidP="0043048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1F3B6241" w:rsidR="00430481" w:rsidRPr="00730C4F" w:rsidRDefault="00182079" w:rsidP="0043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430481"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0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</w:p>
        </w:tc>
      </w:tr>
    </w:tbl>
    <w:p w14:paraId="49CEE589" w14:textId="5D46F587" w:rsidR="007818E3" w:rsidRPr="00730C4F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bookmarkStart w:id="2" w:name="_Hlk15912718"/>
      <w:r w:rsidRPr="00730C4F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เงินฝากสถาบันการเงินที่มี</w:t>
      </w:r>
      <w:r w:rsidR="00FF2C8B" w:rsidRPr="00730C4F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730C4F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37A3061" w14:textId="7C69D58A" w:rsidR="007E710D" w:rsidRPr="00730C4F" w:rsidRDefault="00A86FBA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0C4F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30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2567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เงินฝากสถาบันการเงินในงบการเงินรวมจำนวน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19.69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19.50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br/>
      </w:r>
      <w:r w:rsidRPr="00730C4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และในงบการเงินเฉพาะกิจการจำนวน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sz w:val="28"/>
          <w:szCs w:val="28"/>
        </w:rPr>
        <w:t>19.30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730C4F">
        <w:rPr>
          <w:rFonts w:asciiTheme="majorBidi" w:hAnsiTheme="majorBidi" w:cstheme="majorBidi"/>
          <w:i/>
          <w:iCs/>
          <w:sz w:val="28"/>
          <w:szCs w:val="28"/>
        </w:rPr>
        <w:t>19.23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730C4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730C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ได้ใช้ค้ำประกัน</w:t>
      </w:r>
      <w:r w:rsidR="00AA5DF7" w:rsidRPr="00730C4F">
        <w:rPr>
          <w:rFonts w:asciiTheme="majorBidi" w:hAnsiTheme="majorBidi" w:cstheme="majorBidi" w:hint="cs"/>
          <w:sz w:val="28"/>
          <w:szCs w:val="28"/>
          <w:cs/>
        </w:rPr>
        <w:t>เงินกู้ยืมและ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วงเงินสินเชื่อของกลุ่มบริษัท</w:t>
      </w:r>
      <w:r w:rsidRPr="00730C4F">
        <w:rPr>
          <w:rFonts w:asciiTheme="majorBidi" w:hAnsiTheme="majorBidi" w:cstheme="majorBidi"/>
          <w:sz w:val="28"/>
          <w:szCs w:val="28"/>
          <w:cs/>
        </w:rPr>
        <w:t>/</w:t>
      </w:r>
      <w:r w:rsidRPr="00730C4F">
        <w:rPr>
          <w:rFonts w:asciiTheme="majorBidi" w:hAnsiTheme="majorBidi" w:cstheme="majorBidi" w:hint="cs"/>
          <w:sz w:val="28"/>
          <w:szCs w:val="28"/>
          <w:cs/>
        </w:rPr>
        <w:t>บริษัท</w:t>
      </w:r>
    </w:p>
    <w:p w14:paraId="46809BC1" w14:textId="77777777" w:rsidR="00A86FBA" w:rsidRPr="00730C4F" w:rsidRDefault="00A86FBA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lang w:val="x-none"/>
        </w:rPr>
      </w:pPr>
    </w:p>
    <w:p w14:paraId="31842D14" w14:textId="0B09010E" w:rsidR="009D7813" w:rsidRPr="00730C4F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730C4F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730C4F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A3563CE" w14:textId="008C83F9" w:rsidR="000E216D" w:rsidRPr="00730C4F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730C4F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75FAE"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75FAE" w:rsidRPr="00730C4F">
        <w:rPr>
          <w:rFonts w:asciiTheme="majorBidi" w:eastAsia="MS Mincho" w:hAnsiTheme="majorBidi" w:cstheme="majorBidi"/>
          <w:sz w:val="28"/>
          <w:szCs w:val="28"/>
        </w:rPr>
        <w:t>256</w:t>
      </w:r>
      <w:r w:rsidR="00EB3EE7" w:rsidRPr="00730C4F">
        <w:rPr>
          <w:rFonts w:asciiTheme="majorBidi" w:eastAsia="MS Mincho" w:hAnsiTheme="majorBidi" w:cstheme="majorBidi"/>
          <w:sz w:val="28"/>
          <w:szCs w:val="28"/>
        </w:rPr>
        <w:t>7</w:t>
      </w:r>
      <w:r w:rsidR="00632A2A"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และ </w:t>
      </w:r>
      <w:r w:rsidR="00632A2A" w:rsidRPr="00730C4F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632A2A" w:rsidRPr="00730C4F">
        <w:rPr>
          <w:rFonts w:asciiTheme="majorBidi" w:eastAsia="MS Mincho" w:hAnsiTheme="majorBidi" w:cstheme="majorBidi"/>
          <w:sz w:val="28"/>
          <w:szCs w:val="28"/>
        </w:rPr>
        <w:t>256</w:t>
      </w:r>
      <w:r w:rsidR="00EB3EE7" w:rsidRPr="00730C4F">
        <w:rPr>
          <w:rFonts w:asciiTheme="majorBidi" w:eastAsia="MS Mincho" w:hAnsiTheme="majorBidi" w:cstheme="majorBidi"/>
          <w:sz w:val="28"/>
          <w:szCs w:val="28"/>
        </w:rPr>
        <w:t>6</w:t>
      </w:r>
      <w:r w:rsidR="00632A2A"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000EBF"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65226" w:rsidRPr="00730C4F">
        <w:rPr>
          <w:rFonts w:asciiTheme="majorBidi" w:eastAsia="MS Mincho" w:hAnsiTheme="majorBidi" w:cstheme="majorBidi"/>
          <w:sz w:val="28"/>
          <w:szCs w:val="28"/>
        </w:rPr>
        <w:t>3.00</w:t>
      </w:r>
      <w:r w:rsidR="00000EBF"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C413E4"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0DCE"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ค้ำประกันโดยบริษัท </w:t>
      </w:r>
    </w:p>
    <w:p w14:paraId="3ABCD0E6" w14:textId="1F190388" w:rsidR="00266C08" w:rsidRPr="00730C4F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529C44A" w14:textId="281D3437" w:rsidR="00266C08" w:rsidRPr="00730C4F" w:rsidRDefault="00266C08" w:rsidP="00266C0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0368DE27" w14:textId="1B1502C3" w:rsidR="00266C08" w:rsidRPr="00730C4F" w:rsidRDefault="00266C08" w:rsidP="00266C0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71D7A0B" w14:textId="1DC2285C" w:rsidR="00266C08" w:rsidRPr="001E3D6C" w:rsidRDefault="00266C08" w:rsidP="00266C08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 w:hint="cs"/>
          <w:sz w:val="28"/>
          <w:szCs w:val="28"/>
        </w:rPr>
      </w:pPr>
      <w:r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วันที่ </w:t>
      </w:r>
      <w:r w:rsidR="00D57F29" w:rsidRPr="00730C4F">
        <w:rPr>
          <w:rFonts w:asciiTheme="majorBidi" w:eastAsia="MS Mincho" w:hAnsiTheme="majorBidi" w:cstheme="majorBidi"/>
          <w:sz w:val="28"/>
          <w:szCs w:val="28"/>
        </w:rPr>
        <w:t>9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 สิงหาคม </w:t>
      </w:r>
      <w:r w:rsidRPr="00730C4F">
        <w:rPr>
          <w:rFonts w:asciiTheme="majorBidi" w:eastAsia="MS Mincho" w:hAnsiTheme="majorBidi" w:cstheme="majorBidi"/>
          <w:sz w:val="28"/>
          <w:szCs w:val="28"/>
        </w:rPr>
        <w:t>256</w:t>
      </w:r>
      <w:r w:rsidR="006D5626" w:rsidRPr="00730C4F">
        <w:rPr>
          <w:rFonts w:asciiTheme="majorBidi" w:eastAsia="MS Mincho" w:hAnsiTheme="majorBidi" w:cstheme="majorBidi"/>
          <w:sz w:val="28"/>
          <w:szCs w:val="28"/>
        </w:rPr>
        <w:t>7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 ที่ประชุมคณะกรรมการของบริษัท มีมติอนุมัติการจัดสรรกำไรเป็นเงินปันผลระหว่างกาลในอัตรา หุ้นละ </w:t>
      </w:r>
      <w:r w:rsidR="002A0EFA">
        <w:rPr>
          <w:rFonts w:asciiTheme="majorBidi" w:eastAsia="MS Mincho" w:hAnsiTheme="majorBidi" w:cstheme="majorBidi"/>
          <w:sz w:val="28"/>
          <w:szCs w:val="28"/>
        </w:rPr>
        <w:t>0.12</w:t>
      </w:r>
      <w:r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="002A0EFA">
        <w:rPr>
          <w:rFonts w:asciiTheme="majorBidi" w:eastAsia="MS Mincho" w:hAnsiTheme="majorBidi" w:cstheme="majorBidi"/>
          <w:sz w:val="28"/>
          <w:szCs w:val="28"/>
        </w:rPr>
        <w:t>36.84</w:t>
      </w:r>
      <w:r w:rsidRPr="00730C4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30C4F">
        <w:rPr>
          <w:rFonts w:asciiTheme="majorBidi" w:eastAsia="MS Mincho" w:hAnsiTheme="majorBidi" w:cstheme="majorBidi"/>
          <w:sz w:val="28"/>
          <w:szCs w:val="28"/>
          <w:cs/>
        </w:rPr>
        <w:t>ล้านบาท โดยเงินปันผลดังกล่าวจะจ่ายให้แก่ผู้ถือหุ้นในเดือน</w:t>
      </w:r>
      <w:r w:rsidR="002A0EFA">
        <w:rPr>
          <w:rFonts w:asciiTheme="majorBidi" w:eastAsia="MS Mincho" w:hAnsiTheme="majorBidi" w:cstheme="majorBidi" w:hint="cs"/>
          <w:sz w:val="28"/>
          <w:szCs w:val="28"/>
          <w:cs/>
        </w:rPr>
        <w:t xml:space="preserve">กันยายน </w:t>
      </w:r>
      <w:r w:rsidR="002A0EFA">
        <w:rPr>
          <w:rFonts w:asciiTheme="majorBidi" w:eastAsia="MS Mincho" w:hAnsiTheme="majorBidi" w:cstheme="majorBidi"/>
          <w:sz w:val="28"/>
          <w:szCs w:val="28"/>
        </w:rPr>
        <w:t>2567</w:t>
      </w:r>
    </w:p>
    <w:bookmarkEnd w:id="2"/>
    <w:p w14:paraId="3C485DEE" w14:textId="77777777" w:rsidR="00E4330E" w:rsidRPr="00811AB7" w:rsidRDefault="00E4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sectPr w:rsidR="00E4330E" w:rsidRPr="00811AB7" w:rsidSect="004B52F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7ADA" w14:textId="77777777" w:rsidR="008C62D2" w:rsidRDefault="008C62D2" w:rsidP="00900EE2">
      <w:r>
        <w:separator/>
      </w:r>
    </w:p>
  </w:endnote>
  <w:endnote w:type="continuationSeparator" w:id="0">
    <w:p w14:paraId="03BD62DC" w14:textId="77777777" w:rsidR="008C62D2" w:rsidRDefault="008C62D2" w:rsidP="00900EE2">
      <w:r>
        <w:continuationSeparator/>
      </w:r>
    </w:p>
  </w:endnote>
  <w:endnote w:type="continuationNotice" w:id="1">
    <w:p w14:paraId="1EBCE746" w14:textId="77777777" w:rsidR="008C62D2" w:rsidRDefault="008C62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615920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61592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1592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1592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615920">
          <w:rPr>
            <w:rFonts w:asciiTheme="majorBidi" w:hAnsiTheme="majorBidi" w:cstheme="majorBidi"/>
            <w:sz w:val="28"/>
            <w:szCs w:val="28"/>
          </w:rPr>
          <w:t>2</w:t>
        </w:r>
        <w:r w:rsidRPr="00615920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F8A3" w14:textId="77777777" w:rsidR="008C62D2" w:rsidRDefault="008C62D2" w:rsidP="00900EE2">
      <w:r>
        <w:separator/>
      </w:r>
    </w:p>
  </w:footnote>
  <w:footnote w:type="continuationSeparator" w:id="0">
    <w:p w14:paraId="00916473" w14:textId="77777777" w:rsidR="008C62D2" w:rsidRDefault="008C62D2" w:rsidP="00900EE2">
      <w:r>
        <w:continuationSeparator/>
      </w:r>
    </w:p>
  </w:footnote>
  <w:footnote w:type="continuationNotice" w:id="1">
    <w:p w14:paraId="4CE75537" w14:textId="77777777" w:rsidR="008C62D2" w:rsidRDefault="008C62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2A8C" w14:textId="77777777" w:rsidR="00811AB7" w:rsidRPr="00E669A5" w:rsidRDefault="00811A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0A320F36" w14:textId="77777777" w:rsidR="00811AB7" w:rsidRPr="00E669A5" w:rsidRDefault="00811A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7E2FA2" w14:textId="77777777" w:rsidR="00811AB7" w:rsidRPr="00DF07CF" w:rsidRDefault="00811AB7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 xml:space="preserve">30 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มิถุนายน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CF6295A" w14:textId="77777777" w:rsidR="00811AB7" w:rsidRPr="004B3C0B" w:rsidRDefault="00811A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 w:numId="31" w16cid:durableId="59829155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0F5D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25E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6F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09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BC3"/>
    <w:rsid w:val="000B1C92"/>
    <w:rsid w:val="000B21CA"/>
    <w:rsid w:val="000B2444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2F84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C07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B63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B23"/>
    <w:rsid w:val="000E2B2A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090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52"/>
    <w:rsid w:val="00133DA8"/>
    <w:rsid w:val="001342CB"/>
    <w:rsid w:val="00134537"/>
    <w:rsid w:val="001345A6"/>
    <w:rsid w:val="0013464F"/>
    <w:rsid w:val="0013491E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B74"/>
    <w:rsid w:val="00137B9D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77"/>
    <w:rsid w:val="00144F3C"/>
    <w:rsid w:val="00145062"/>
    <w:rsid w:val="0014564F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B72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079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11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575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966"/>
    <w:rsid w:val="001E3A29"/>
    <w:rsid w:val="001E3CCE"/>
    <w:rsid w:val="001E3D6C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7D7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301D"/>
    <w:rsid w:val="00213188"/>
    <w:rsid w:val="00213189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28B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8E6"/>
    <w:rsid w:val="00277C8A"/>
    <w:rsid w:val="00277E3C"/>
    <w:rsid w:val="00277F65"/>
    <w:rsid w:val="0028071B"/>
    <w:rsid w:val="002807FC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4CA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E33"/>
    <w:rsid w:val="00286E42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576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0EFA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34E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DFF"/>
    <w:rsid w:val="002D3F6F"/>
    <w:rsid w:val="002D4226"/>
    <w:rsid w:val="002D4307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98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829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82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859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A2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425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AF5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4EC4"/>
    <w:rsid w:val="003D50E5"/>
    <w:rsid w:val="003D51E8"/>
    <w:rsid w:val="003D5271"/>
    <w:rsid w:val="003D53C9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7FD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18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481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B3F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417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C83"/>
    <w:rsid w:val="00444D6B"/>
    <w:rsid w:val="004453D5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31F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5A5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B64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7D7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2F0"/>
    <w:rsid w:val="004B5358"/>
    <w:rsid w:val="004B53FD"/>
    <w:rsid w:val="004B5573"/>
    <w:rsid w:val="004B57D2"/>
    <w:rsid w:val="004B58AE"/>
    <w:rsid w:val="004B59CB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D58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39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AE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5F9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A4D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11C8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3B0"/>
    <w:rsid w:val="00564567"/>
    <w:rsid w:val="0056458D"/>
    <w:rsid w:val="00564C67"/>
    <w:rsid w:val="00564D20"/>
    <w:rsid w:val="00564D34"/>
    <w:rsid w:val="00564F21"/>
    <w:rsid w:val="0056509D"/>
    <w:rsid w:val="00565226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14A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11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1A0"/>
    <w:rsid w:val="005F44FD"/>
    <w:rsid w:val="005F460D"/>
    <w:rsid w:val="005F4736"/>
    <w:rsid w:val="005F497A"/>
    <w:rsid w:val="005F4D03"/>
    <w:rsid w:val="005F4E19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9DA"/>
    <w:rsid w:val="005F7BB3"/>
    <w:rsid w:val="005F7EFF"/>
    <w:rsid w:val="00600279"/>
    <w:rsid w:val="0060040D"/>
    <w:rsid w:val="006005E3"/>
    <w:rsid w:val="00600766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8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3A0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294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920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23B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10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EE6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001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293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6B8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674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26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49B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C4F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09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0EC"/>
    <w:rsid w:val="0074616C"/>
    <w:rsid w:val="00746320"/>
    <w:rsid w:val="00746492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4E1"/>
    <w:rsid w:val="0077060D"/>
    <w:rsid w:val="007707D2"/>
    <w:rsid w:val="007707F5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1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6B1"/>
    <w:rsid w:val="007937AF"/>
    <w:rsid w:val="00793951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0EB1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77E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B55"/>
    <w:rsid w:val="007D7D9A"/>
    <w:rsid w:val="007E0490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EDA"/>
    <w:rsid w:val="007E5F6A"/>
    <w:rsid w:val="007E609A"/>
    <w:rsid w:val="007E680C"/>
    <w:rsid w:val="007E6B8B"/>
    <w:rsid w:val="007E6D2B"/>
    <w:rsid w:val="007E6F4E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2F28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AB7"/>
    <w:rsid w:val="00811E56"/>
    <w:rsid w:val="00811F3D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135"/>
    <w:rsid w:val="008213DC"/>
    <w:rsid w:val="008218B7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125B"/>
    <w:rsid w:val="00841BA7"/>
    <w:rsid w:val="00841D5D"/>
    <w:rsid w:val="00841F2A"/>
    <w:rsid w:val="008421D1"/>
    <w:rsid w:val="0084233C"/>
    <w:rsid w:val="00842DBA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61A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4EDD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54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2D2"/>
    <w:rsid w:val="008C677C"/>
    <w:rsid w:val="008C6B44"/>
    <w:rsid w:val="008C6C77"/>
    <w:rsid w:val="008C7022"/>
    <w:rsid w:val="008C73F8"/>
    <w:rsid w:val="008C7418"/>
    <w:rsid w:val="008C75C4"/>
    <w:rsid w:val="008C7B09"/>
    <w:rsid w:val="008C7BAD"/>
    <w:rsid w:val="008C7CF1"/>
    <w:rsid w:val="008C7F15"/>
    <w:rsid w:val="008D05D2"/>
    <w:rsid w:val="008D05E3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664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5C0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5A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C76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ADB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1D0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4F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473"/>
    <w:rsid w:val="009C671E"/>
    <w:rsid w:val="009C6845"/>
    <w:rsid w:val="009C68BE"/>
    <w:rsid w:val="009C6A1C"/>
    <w:rsid w:val="009C6BE7"/>
    <w:rsid w:val="009C6C70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4F0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21E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4D7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079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6FBA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DF7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9A9"/>
    <w:rsid w:val="00AB4A28"/>
    <w:rsid w:val="00AB4F1A"/>
    <w:rsid w:val="00AB5104"/>
    <w:rsid w:val="00AB51BA"/>
    <w:rsid w:val="00AB51DE"/>
    <w:rsid w:val="00AB53EB"/>
    <w:rsid w:val="00AB546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348"/>
    <w:rsid w:val="00B157F7"/>
    <w:rsid w:val="00B158E3"/>
    <w:rsid w:val="00B15B42"/>
    <w:rsid w:val="00B15D67"/>
    <w:rsid w:val="00B163BE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6A4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6D3C"/>
    <w:rsid w:val="00B5719F"/>
    <w:rsid w:val="00B572A5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2E53"/>
    <w:rsid w:val="00B63837"/>
    <w:rsid w:val="00B639F7"/>
    <w:rsid w:val="00B63C5C"/>
    <w:rsid w:val="00B63EA7"/>
    <w:rsid w:val="00B63EC0"/>
    <w:rsid w:val="00B63FFF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224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5C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E3E"/>
    <w:rsid w:val="00BA40E0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32D"/>
    <w:rsid w:val="00BB2793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968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771"/>
    <w:rsid w:val="00BD386A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93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D92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B2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510"/>
    <w:rsid w:val="00C156D4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8BD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D36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0D1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335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78A"/>
    <w:rsid w:val="00C537A2"/>
    <w:rsid w:val="00C53A35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02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6E66"/>
    <w:rsid w:val="00C872CB"/>
    <w:rsid w:val="00C87449"/>
    <w:rsid w:val="00C87481"/>
    <w:rsid w:val="00C874D8"/>
    <w:rsid w:val="00C87569"/>
    <w:rsid w:val="00C87635"/>
    <w:rsid w:val="00C8790C"/>
    <w:rsid w:val="00C879DB"/>
    <w:rsid w:val="00C87AA7"/>
    <w:rsid w:val="00C9024A"/>
    <w:rsid w:val="00C90333"/>
    <w:rsid w:val="00C90590"/>
    <w:rsid w:val="00C906C5"/>
    <w:rsid w:val="00C90A2D"/>
    <w:rsid w:val="00C90C1E"/>
    <w:rsid w:val="00C90FF3"/>
    <w:rsid w:val="00C91189"/>
    <w:rsid w:val="00C91476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1B"/>
    <w:rsid w:val="00CC09F5"/>
    <w:rsid w:val="00CC0AF2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D67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44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1F"/>
    <w:rsid w:val="00D57AB7"/>
    <w:rsid w:val="00D57CCF"/>
    <w:rsid w:val="00D57E49"/>
    <w:rsid w:val="00D57F2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2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3F47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DD5"/>
    <w:rsid w:val="00DD2E3A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1FDE"/>
    <w:rsid w:val="00DE24AD"/>
    <w:rsid w:val="00DE24F1"/>
    <w:rsid w:val="00DE2686"/>
    <w:rsid w:val="00DE28AA"/>
    <w:rsid w:val="00DE2901"/>
    <w:rsid w:val="00DE2C8E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AC0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39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00"/>
    <w:rsid w:val="00DF45C6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CA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2BE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62D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2DB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25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26F"/>
    <w:rsid w:val="00E80732"/>
    <w:rsid w:val="00E80939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BF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D4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EE7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A2A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2AC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04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C78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320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B40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225"/>
    <w:rsid w:val="00FB0303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3931"/>
    <w:rsid w:val="00FD45B4"/>
    <w:rsid w:val="00FD463A"/>
    <w:rsid w:val="00FD4910"/>
    <w:rsid w:val="00FD4C76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27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EA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3EA73-0842-43D7-9716-DBC8583F4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2833</TotalTime>
  <Pages>15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335</cp:revision>
  <cp:lastPrinted>2024-08-06T08:11:00Z</cp:lastPrinted>
  <dcterms:created xsi:type="dcterms:W3CDTF">2023-07-17T17:49:00Z</dcterms:created>
  <dcterms:modified xsi:type="dcterms:W3CDTF">2024-08-09T09:35:00Z</dcterms:modified>
</cp:coreProperties>
</file>