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4A6D" w14:textId="77777777" w:rsidR="00C32C46" w:rsidRPr="0066177A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657B8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B657B8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B657B8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B657B8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B657B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  <w:cs/>
        </w:rPr>
      </w:pPr>
    </w:p>
    <w:p w14:paraId="3321D1EA" w14:textId="73FE98E6" w:rsidR="00137B29" w:rsidRPr="00B657B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B657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D4CCB14" w14:textId="45510913" w:rsidR="002D5B33" w:rsidRPr="00B657B8" w:rsidRDefault="002D5B33" w:rsidP="002D5B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B657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657B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B657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B657B8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0CD184E" w14:textId="77777777" w:rsidR="00137B29" w:rsidRPr="00B657B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ADDFEAE" w14:textId="77777777" w:rsidR="00142C8F" w:rsidRPr="00B657B8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  <w:r w:rsidRPr="00B657B8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B657B8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B657B8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3AED54AD" w14:textId="77777777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</w:p>
    <w:p w14:paraId="607D994C" w14:textId="77777777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</w:p>
    <w:p w14:paraId="772A240D" w14:textId="3DD64764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D86F7D" w:rsidRPr="00B657B8" w:rsidSect="00D86F7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</w:p>
    <w:p w14:paraId="1121EB89" w14:textId="77777777" w:rsidR="0028029D" w:rsidRPr="00B657B8" w:rsidRDefault="0028029D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53446" w14:textId="7F05808F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B657B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B657B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657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B657B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657B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B657B8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B657B8">
        <w:rPr>
          <w:rFonts w:ascii="Angsana New" w:hAnsi="Angsana New"/>
          <w:b/>
          <w:bCs/>
          <w:sz w:val="30"/>
          <w:szCs w:val="30"/>
        </w:rPr>
        <w:t xml:space="preserve"> </w:t>
      </w:r>
      <w:r w:rsidRPr="00B657B8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B657B8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17FF7D" w14:textId="0BEA754B" w:rsidR="002D5B33" w:rsidRPr="00B657B8" w:rsidRDefault="002D5B33" w:rsidP="002D5B3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AF5975" w:rsidRPr="00B657B8">
        <w:rPr>
          <w:rFonts w:ascii="Angsana New" w:hAnsi="Angsana New"/>
          <w:sz w:val="30"/>
          <w:szCs w:val="30"/>
          <w:cs/>
        </w:rPr>
        <w:t>งบฐานะการเงิน</w:t>
      </w:r>
      <w:r w:rsidRPr="00B657B8">
        <w:rPr>
          <w:rFonts w:ascii="Angsana New" w:hAnsi="Angsana New" w:hint="cs"/>
          <w:sz w:val="30"/>
          <w:szCs w:val="30"/>
          <w:cs/>
        </w:rPr>
        <w:t>รวมและ</w:t>
      </w:r>
      <w:r w:rsidR="00AF5975" w:rsidRPr="00B657B8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B657B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B657B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B657B8">
        <w:rPr>
          <w:rFonts w:ascii="Angsana New" w:hAnsi="Angsana New"/>
          <w:sz w:val="30"/>
          <w:szCs w:val="30"/>
          <w:lang w:val="en-US"/>
        </w:rPr>
        <w:t>30</w:t>
      </w:r>
      <w:r w:rsidRPr="00B657B8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>2567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งบกำไรขาดทุน</w:t>
      </w:r>
      <w:r w:rsidRPr="00B657B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งบกำไรขาดทุน</w:t>
      </w:r>
      <w:r w:rsidRPr="00B657B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เบ็ดเสร็จรวมและงบกำไรขาดทุนเบ็ดเสร็จเฉพาะกิจการสำหรับงวด</w:t>
      </w:r>
      <w:r w:rsidR="005466BF" w:rsidRPr="00B657B8">
        <w:rPr>
          <w:rFonts w:ascii="Angsana New" w:hAnsi="Angsana New"/>
          <w:sz w:val="30"/>
          <w:szCs w:val="30"/>
          <w:lang w:val="en-US"/>
        </w:rPr>
        <w:br/>
      </w:r>
      <w:r w:rsidRPr="00B657B8">
        <w:rPr>
          <w:rFonts w:ascii="Angsana New" w:hAnsi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30 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2567 </w:t>
      </w:r>
      <w:r w:rsidR="00AF5975" w:rsidRPr="00B657B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B657B8">
        <w:rPr>
          <w:rFonts w:ascii="Angsana New" w:hAnsi="Angsana New" w:hint="cs"/>
          <w:sz w:val="30"/>
          <w:szCs w:val="30"/>
          <w:cs/>
        </w:rPr>
        <w:t>รวม</w:t>
      </w:r>
      <w:r w:rsidRPr="00B657B8">
        <w:rPr>
          <w:rFonts w:ascii="Angsana New" w:hAnsi="Angsana New"/>
          <w:sz w:val="30"/>
          <w:szCs w:val="30"/>
          <w:cs/>
        </w:rPr>
        <w:t>แล</w:t>
      </w:r>
      <w:r w:rsidRPr="00B657B8">
        <w:rPr>
          <w:rFonts w:ascii="Angsana New" w:hAnsi="Angsana New" w:hint="cs"/>
          <w:sz w:val="30"/>
          <w:szCs w:val="30"/>
          <w:cs/>
        </w:rPr>
        <w:t>ะ</w:t>
      </w:r>
      <w:r w:rsidR="00AF5975" w:rsidRPr="00B657B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B657B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และ</w:t>
      </w:r>
      <w:r w:rsidRPr="00B657B8">
        <w:rPr>
          <w:rFonts w:ascii="Angsana New" w:hAnsi="Angsana New"/>
          <w:sz w:val="30"/>
          <w:szCs w:val="30"/>
          <w:cs/>
        </w:rPr>
        <w:t>งบกระแสเงินสด</w:t>
      </w:r>
      <w:r w:rsidRPr="00B657B8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สำหรับงวดหกเดือนสิ้นสุด</w:t>
      </w:r>
      <w:r w:rsidR="005466BF" w:rsidRPr="00B657B8">
        <w:rPr>
          <w:rFonts w:ascii="Angsana New" w:hAnsi="Angsana New"/>
          <w:sz w:val="30"/>
          <w:szCs w:val="30"/>
          <w:cs/>
        </w:rPr>
        <w:br/>
      </w:r>
      <w:r w:rsidR="005466BF" w:rsidRPr="00B657B8">
        <w:rPr>
          <w:rFonts w:ascii="Angsana New" w:hAnsi="Angsana New" w:hint="cs"/>
          <w:sz w:val="30"/>
          <w:szCs w:val="30"/>
          <w:cs/>
        </w:rPr>
        <w:t>วัน</w:t>
      </w:r>
      <w:r w:rsidRPr="00B657B8">
        <w:rPr>
          <w:rFonts w:ascii="Angsana New" w:hAnsi="Angsana New" w:hint="cs"/>
          <w:sz w:val="30"/>
          <w:szCs w:val="30"/>
          <w:cs/>
        </w:rPr>
        <w:t>ที่</w:t>
      </w:r>
      <w:r w:rsidR="005466BF" w:rsidRPr="00B657B8">
        <w:rPr>
          <w:rFonts w:ascii="Angsana New" w:hAnsi="Angsana New" w:hint="cs"/>
          <w:sz w:val="30"/>
          <w:szCs w:val="30"/>
          <w:cs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30 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657B8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B657B8">
        <w:rPr>
          <w:rFonts w:ascii="Angsana New" w:hAnsi="Angsana New"/>
          <w:sz w:val="30"/>
          <w:szCs w:val="30"/>
          <w:cs/>
        </w:rPr>
        <w:t>ของบริษัท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โอสถสภา จำกัด (มหาชน)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B657B8">
        <w:rPr>
          <w:rFonts w:ascii="Angsana New" w:hAnsi="Angsana New"/>
          <w:sz w:val="30"/>
          <w:szCs w:val="30"/>
          <w:cs/>
        </w:rPr>
        <w:t>บริษัท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(มหาชน)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657B8">
        <w:rPr>
          <w:rFonts w:ascii="Angsana New" w:hAnsi="Angsana New"/>
          <w:sz w:val="30"/>
          <w:szCs w:val="30"/>
          <w:lang w:val="en-US"/>
        </w:rPr>
        <w:t>34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เรื่อง</w:t>
      </w:r>
      <w:r w:rsidR="00AC6955" w:rsidRPr="00B657B8">
        <w:rPr>
          <w:rFonts w:ascii="Angsana New" w:hAnsi="Angsana New"/>
          <w:sz w:val="30"/>
          <w:szCs w:val="30"/>
          <w:cs/>
        </w:rPr>
        <w:br/>
      </w:r>
      <w:r w:rsidRPr="00B657B8">
        <w:rPr>
          <w:rFonts w:ascii="Angsana New" w:hAnsi="Angsana New"/>
          <w:sz w:val="30"/>
          <w:szCs w:val="30"/>
          <w:cs/>
        </w:rPr>
        <w:t>การรายงานทาง</w:t>
      </w:r>
      <w:r w:rsidRPr="00B657B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9F0E54" w14:textId="77777777" w:rsidR="00D86F7D" w:rsidRPr="00B657B8" w:rsidRDefault="00D86F7D" w:rsidP="003C3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990AE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657B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F273856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="00D149E7" w:rsidRPr="00B657B8">
        <w:rPr>
          <w:rFonts w:ascii="Angsana New" w:hAnsi="Angsana New"/>
          <w:sz w:val="30"/>
          <w:szCs w:val="30"/>
          <w:lang w:val="en-US"/>
        </w:rPr>
        <w:t>2410</w:t>
      </w:r>
      <w:r w:rsidRPr="00B657B8">
        <w:rPr>
          <w:rFonts w:ascii="Angsana New" w:hAnsi="Angsana New"/>
          <w:sz w:val="30"/>
          <w:szCs w:val="30"/>
        </w:rPr>
        <w:t xml:space="preserve"> “</w:t>
      </w:r>
      <w:r w:rsidRPr="00B657B8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57B8">
        <w:rPr>
          <w:rFonts w:ascii="Angsana New" w:hAnsi="Angsana New"/>
          <w:sz w:val="30"/>
          <w:szCs w:val="30"/>
        </w:rPr>
        <w:t>”</w:t>
      </w:r>
      <w:r w:rsidRPr="00B657B8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5A8654" w14:textId="77777777" w:rsidR="00D86F7D" w:rsidRPr="00B657B8" w:rsidRDefault="00D86F7D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D86F7D" w:rsidRPr="00B657B8" w:rsidSect="00997FCA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aperSrc w:first="7" w:other="7"/>
          <w:cols w:space="0"/>
          <w:titlePg/>
        </w:sectPr>
      </w:pPr>
    </w:p>
    <w:p w14:paraId="5B83A35B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657B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41EC26F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086F4EBC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657B8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657B8">
        <w:rPr>
          <w:rFonts w:ascii="Angsana New" w:hAnsi="Angsana New"/>
          <w:spacing w:val="-2"/>
          <w:sz w:val="30"/>
          <w:szCs w:val="30"/>
        </w:rPr>
        <w:t xml:space="preserve"> </w:t>
      </w:r>
      <w:r w:rsidRPr="00B657B8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149E7" w:rsidRPr="00B657B8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B657B8">
        <w:rPr>
          <w:rFonts w:ascii="Angsana New" w:hAnsi="Angsana New"/>
          <w:sz w:val="30"/>
          <w:szCs w:val="30"/>
          <w:cs/>
        </w:rPr>
        <w:t>การรายงานทาง</w:t>
      </w:r>
      <w:r w:rsidRPr="00B657B8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B657B8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B657B8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338E6FCB" w:rsidR="00137B29" w:rsidRPr="00B657B8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</w:rPr>
        <w:t xml:space="preserve"> </w:t>
      </w:r>
    </w:p>
    <w:p w14:paraId="7A638E8B" w14:textId="77777777" w:rsidR="005A590B" w:rsidRPr="00B657B8" w:rsidRDefault="005A590B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D69ED0F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620D4240" w:rsidR="00137B29" w:rsidRPr="00B657B8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</w:rPr>
        <w:t>(</w:t>
      </w:r>
      <w:r w:rsidR="00382431" w:rsidRPr="00B657B8">
        <w:rPr>
          <w:sz w:val="30"/>
          <w:szCs w:val="30"/>
          <w:cs/>
          <w:lang w:val="th-TH"/>
        </w:rPr>
        <w:t>สิรินุช สุรไพฑูรย์กร</w:t>
      </w:r>
      <w:r w:rsidRPr="00B657B8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B657B8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5BC8ED34" w:rsidR="00137B29" w:rsidRPr="00B657B8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B657B8">
        <w:rPr>
          <w:rFonts w:ascii="Angsana New" w:hAnsi="Angsana New"/>
          <w:sz w:val="30"/>
          <w:szCs w:val="30"/>
        </w:rPr>
        <w:t xml:space="preserve"> </w:t>
      </w:r>
      <w:r w:rsidR="00AB4C4A" w:rsidRPr="00B657B8">
        <w:rPr>
          <w:rFonts w:ascii="Angsana New" w:hAnsi="Angsana New"/>
          <w:sz w:val="30"/>
          <w:szCs w:val="30"/>
        </w:rPr>
        <w:t>84</w:t>
      </w:r>
      <w:r w:rsidR="00382431" w:rsidRPr="00B657B8">
        <w:rPr>
          <w:rFonts w:ascii="Angsana New" w:hAnsi="Angsana New"/>
          <w:sz w:val="30"/>
          <w:szCs w:val="30"/>
          <w:lang w:val="en-US"/>
        </w:rPr>
        <w:t>13</w:t>
      </w:r>
    </w:p>
    <w:p w14:paraId="55DFB036" w14:textId="77777777" w:rsidR="00137B29" w:rsidRPr="00B657B8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B657B8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B657B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B657B8" w:rsidRDefault="00137B29" w:rsidP="00137B29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47AF7AD" w14:textId="0BD028CB" w:rsidR="002D5B33" w:rsidRPr="00B657B8" w:rsidRDefault="00705E20" w:rsidP="002D5B33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14</w:t>
      </w:r>
      <w:r w:rsidR="00C562D3"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="002D5B33"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2D5B33" w:rsidRPr="00B657B8">
        <w:rPr>
          <w:rFonts w:ascii="Angsana New" w:hAnsi="Angsana New"/>
          <w:sz w:val="30"/>
          <w:szCs w:val="30"/>
          <w:lang w:val="en-US"/>
        </w:rPr>
        <w:t>2567</w:t>
      </w:r>
    </w:p>
    <w:p w14:paraId="25EC2266" w14:textId="5C7C897A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3CE52F" w14:textId="77777777" w:rsidR="00B36D3F" w:rsidRPr="00B657B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14:paraId="3A72EE49" w14:textId="77777777" w:rsidR="00BE6C44" w:rsidRPr="003A244C" w:rsidRDefault="00BE6C44" w:rsidP="003F68D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sectPr w:rsidR="00BE6C44" w:rsidRPr="003A244C" w:rsidSect="000D611D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2AECA" w14:textId="77777777" w:rsidR="002876CB" w:rsidRDefault="002876CB">
      <w:r>
        <w:separator/>
      </w:r>
    </w:p>
  </w:endnote>
  <w:endnote w:type="continuationSeparator" w:id="0">
    <w:p w14:paraId="4BF00DAC" w14:textId="77777777" w:rsidR="002876CB" w:rsidRDefault="002876CB">
      <w:r>
        <w:continuationSeparator/>
      </w:r>
    </w:p>
  </w:endnote>
  <w:endnote w:type="continuationNotice" w:id="1">
    <w:p w14:paraId="42F6F42A" w14:textId="77777777" w:rsidR="002876CB" w:rsidRDefault="002876C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D3E5" w14:textId="77777777" w:rsidR="001F6FB5" w:rsidRDefault="001F6FB5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1F6FB5" w:rsidRDefault="001F6F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00A8" w14:textId="77777777" w:rsidR="001F6FB5" w:rsidRPr="007D16E0" w:rsidRDefault="001F6FB5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C3C1E9F" w14:textId="5B227D74" w:rsidR="001F6FB5" w:rsidRPr="000B2A91" w:rsidRDefault="001F6FB5" w:rsidP="007D16E0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497B" w14:textId="77777777" w:rsidR="00230C40" w:rsidRDefault="00230C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707D3" w14:textId="77777777" w:rsidR="00D86F7D" w:rsidRDefault="00D86F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26335" w14:textId="77777777" w:rsidR="002876CB" w:rsidRDefault="002876CB">
      <w:r>
        <w:separator/>
      </w:r>
    </w:p>
  </w:footnote>
  <w:footnote w:type="continuationSeparator" w:id="0">
    <w:p w14:paraId="559A8D42" w14:textId="77777777" w:rsidR="002876CB" w:rsidRDefault="002876CB">
      <w:r>
        <w:continuationSeparator/>
      </w:r>
    </w:p>
  </w:footnote>
  <w:footnote w:type="continuationNotice" w:id="1">
    <w:p w14:paraId="558CC5FE" w14:textId="77777777" w:rsidR="002876CB" w:rsidRDefault="002876C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9DFC1" w14:textId="77777777" w:rsidR="00230C40" w:rsidRDefault="00230C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A3E60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37CD95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C8E813" w14:textId="00B1A35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57BDCB2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BC25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4416AE35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35260E22" w14:textId="11C9D3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6C233C2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FF8F0E4" w14:textId="39F7B1D5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4CB3004E" w14:textId="0A1F94F8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DB414" w14:textId="6BED481F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  <w:lang w:val="en-US"/>
      </w:rPr>
    </w:pPr>
  </w:p>
  <w:p w14:paraId="56C20F9F" w14:textId="4F80831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1032504B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B5660" w14:textId="77777777" w:rsidR="00AF5975" w:rsidRPr="00AF5975" w:rsidRDefault="00AF5975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799D978F" w14:textId="77777777" w:rsidR="00AF5975" w:rsidRPr="00AF5975" w:rsidRDefault="00AF5975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DCC3E5D" w14:textId="77777777" w:rsidR="00AF5975" w:rsidRPr="00AF5975" w:rsidRDefault="00AF5975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0F81418A" w14:textId="77777777" w:rsidR="00AF5975" w:rsidRPr="00AF5975" w:rsidRDefault="00AF5975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6CBC171C" w14:textId="77777777" w:rsidR="00AF5975" w:rsidRPr="00AF5975" w:rsidRDefault="00AF5975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06CF6E0F" w14:textId="39CC8274" w:rsidR="00AF5975" w:rsidRDefault="00AF5975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75B565CB" w14:textId="4B0F0BCA" w:rsidR="00AF5975" w:rsidRDefault="00AF5975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1B4425B8" w14:textId="77777777" w:rsidR="00AF5975" w:rsidRPr="00AF5975" w:rsidRDefault="00AF5975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2E4CE" w14:textId="77777777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6B51477F" w14:textId="77777777" w:rsidR="00230C40" w:rsidRDefault="00230C40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72C13297" w14:textId="77777777" w:rsidR="00230C40" w:rsidRDefault="00230C40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493BFEE2" w14:textId="77777777" w:rsidR="00230C40" w:rsidRPr="000E5F74" w:rsidRDefault="00230C40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856F86"/>
    <w:multiLevelType w:val="hybridMultilevel"/>
    <w:tmpl w:val="FCC6EA52"/>
    <w:lvl w:ilvl="0" w:tplc="D9728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B00154"/>
    <w:multiLevelType w:val="hybridMultilevel"/>
    <w:tmpl w:val="6DE44822"/>
    <w:lvl w:ilvl="0" w:tplc="43A438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880049237">
    <w:abstractNumId w:val="1"/>
  </w:num>
  <w:num w:numId="2" w16cid:durableId="1964454807">
    <w:abstractNumId w:val="0"/>
  </w:num>
  <w:num w:numId="3" w16cid:durableId="1249803882">
    <w:abstractNumId w:val="4"/>
  </w:num>
  <w:num w:numId="4" w16cid:durableId="1110278043">
    <w:abstractNumId w:val="18"/>
  </w:num>
  <w:num w:numId="5" w16cid:durableId="1164663379">
    <w:abstractNumId w:val="29"/>
  </w:num>
  <w:num w:numId="6" w16cid:durableId="945306640">
    <w:abstractNumId w:val="13"/>
  </w:num>
  <w:num w:numId="7" w16cid:durableId="120003286">
    <w:abstractNumId w:val="5"/>
  </w:num>
  <w:num w:numId="8" w16cid:durableId="714886352">
    <w:abstractNumId w:val="9"/>
  </w:num>
  <w:num w:numId="9" w16cid:durableId="1988701191">
    <w:abstractNumId w:val="16"/>
  </w:num>
  <w:num w:numId="10" w16cid:durableId="699017922">
    <w:abstractNumId w:val="24"/>
  </w:num>
  <w:num w:numId="11" w16cid:durableId="1550679456">
    <w:abstractNumId w:val="12"/>
  </w:num>
  <w:num w:numId="12" w16cid:durableId="731925601">
    <w:abstractNumId w:val="14"/>
  </w:num>
  <w:num w:numId="13" w16cid:durableId="864560957">
    <w:abstractNumId w:val="26"/>
  </w:num>
  <w:num w:numId="14" w16cid:durableId="661855352">
    <w:abstractNumId w:val="27"/>
  </w:num>
  <w:num w:numId="15" w16cid:durableId="1276983373">
    <w:abstractNumId w:val="3"/>
  </w:num>
  <w:num w:numId="16" w16cid:durableId="1228800706">
    <w:abstractNumId w:val="17"/>
  </w:num>
  <w:num w:numId="17" w16cid:durableId="1406416455">
    <w:abstractNumId w:val="19"/>
  </w:num>
  <w:num w:numId="18" w16cid:durableId="32661443">
    <w:abstractNumId w:val="11"/>
  </w:num>
  <w:num w:numId="19" w16cid:durableId="2814285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663259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1620184">
    <w:abstractNumId w:val="2"/>
  </w:num>
  <w:num w:numId="22" w16cid:durableId="1313290736">
    <w:abstractNumId w:val="8"/>
  </w:num>
  <w:num w:numId="23" w16cid:durableId="93476214">
    <w:abstractNumId w:val="10"/>
  </w:num>
  <w:num w:numId="24" w16cid:durableId="296956479">
    <w:abstractNumId w:val="15"/>
  </w:num>
  <w:num w:numId="25" w16cid:durableId="1052583169">
    <w:abstractNumId w:val="7"/>
  </w:num>
  <w:num w:numId="26" w16cid:durableId="925455131">
    <w:abstractNumId w:val="28"/>
  </w:num>
  <w:num w:numId="27" w16cid:durableId="1688754668">
    <w:abstractNumId w:val="25"/>
  </w:num>
  <w:num w:numId="28" w16cid:durableId="1581409429">
    <w:abstractNumId w:val="22"/>
  </w:num>
  <w:num w:numId="29" w16cid:durableId="1107966422">
    <w:abstractNumId w:val="20"/>
  </w:num>
  <w:num w:numId="30" w16cid:durableId="1317955614">
    <w:abstractNumId w:val="6"/>
  </w:num>
  <w:num w:numId="31" w16cid:durableId="749935817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1C89"/>
    <w:rsid w:val="000020DA"/>
    <w:rsid w:val="000023A1"/>
    <w:rsid w:val="000023C8"/>
    <w:rsid w:val="000029DC"/>
    <w:rsid w:val="00002BD2"/>
    <w:rsid w:val="00002C48"/>
    <w:rsid w:val="00002E73"/>
    <w:rsid w:val="00003219"/>
    <w:rsid w:val="00003313"/>
    <w:rsid w:val="00003378"/>
    <w:rsid w:val="000037FF"/>
    <w:rsid w:val="00003BC8"/>
    <w:rsid w:val="00003C8B"/>
    <w:rsid w:val="000048BF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1D"/>
    <w:rsid w:val="000075E8"/>
    <w:rsid w:val="0000765B"/>
    <w:rsid w:val="00007661"/>
    <w:rsid w:val="00007770"/>
    <w:rsid w:val="000079CB"/>
    <w:rsid w:val="00007EA1"/>
    <w:rsid w:val="000105BE"/>
    <w:rsid w:val="00010989"/>
    <w:rsid w:val="00010994"/>
    <w:rsid w:val="00010ACF"/>
    <w:rsid w:val="0001153D"/>
    <w:rsid w:val="00011788"/>
    <w:rsid w:val="00011C73"/>
    <w:rsid w:val="000127A7"/>
    <w:rsid w:val="00012928"/>
    <w:rsid w:val="00012ED5"/>
    <w:rsid w:val="00013080"/>
    <w:rsid w:val="000135DF"/>
    <w:rsid w:val="00013655"/>
    <w:rsid w:val="00013885"/>
    <w:rsid w:val="000138F1"/>
    <w:rsid w:val="00013DC2"/>
    <w:rsid w:val="000142B2"/>
    <w:rsid w:val="00014DE2"/>
    <w:rsid w:val="0001549D"/>
    <w:rsid w:val="00015637"/>
    <w:rsid w:val="000159B2"/>
    <w:rsid w:val="00015C5D"/>
    <w:rsid w:val="00015D0D"/>
    <w:rsid w:val="00015F55"/>
    <w:rsid w:val="0001641C"/>
    <w:rsid w:val="00016A2C"/>
    <w:rsid w:val="00016A5F"/>
    <w:rsid w:val="00016BBB"/>
    <w:rsid w:val="000173DB"/>
    <w:rsid w:val="00017470"/>
    <w:rsid w:val="00017888"/>
    <w:rsid w:val="00017979"/>
    <w:rsid w:val="00017ED0"/>
    <w:rsid w:val="00017FBE"/>
    <w:rsid w:val="00020051"/>
    <w:rsid w:val="0002005A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6F7"/>
    <w:rsid w:val="000277D7"/>
    <w:rsid w:val="000277D8"/>
    <w:rsid w:val="00027A1E"/>
    <w:rsid w:val="00027A5B"/>
    <w:rsid w:val="0003030F"/>
    <w:rsid w:val="00030612"/>
    <w:rsid w:val="00030668"/>
    <w:rsid w:val="00030AC4"/>
    <w:rsid w:val="00030AE9"/>
    <w:rsid w:val="00030FC6"/>
    <w:rsid w:val="0003118A"/>
    <w:rsid w:val="000311C6"/>
    <w:rsid w:val="000316ED"/>
    <w:rsid w:val="00031E3F"/>
    <w:rsid w:val="000322E7"/>
    <w:rsid w:val="0003248E"/>
    <w:rsid w:val="00032905"/>
    <w:rsid w:val="00032C38"/>
    <w:rsid w:val="00032FC5"/>
    <w:rsid w:val="00033089"/>
    <w:rsid w:val="00033426"/>
    <w:rsid w:val="000334EE"/>
    <w:rsid w:val="00033AA7"/>
    <w:rsid w:val="000343CD"/>
    <w:rsid w:val="00034620"/>
    <w:rsid w:val="00034C0A"/>
    <w:rsid w:val="00034C85"/>
    <w:rsid w:val="00034E4F"/>
    <w:rsid w:val="000352F7"/>
    <w:rsid w:val="0003543A"/>
    <w:rsid w:val="000354AE"/>
    <w:rsid w:val="00035D15"/>
    <w:rsid w:val="00035EC2"/>
    <w:rsid w:val="00036022"/>
    <w:rsid w:val="000360BD"/>
    <w:rsid w:val="0003618C"/>
    <w:rsid w:val="000364E3"/>
    <w:rsid w:val="00036696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A87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6139"/>
    <w:rsid w:val="000464CB"/>
    <w:rsid w:val="00046810"/>
    <w:rsid w:val="0004699B"/>
    <w:rsid w:val="00046FF2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BE4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45"/>
    <w:rsid w:val="000552A3"/>
    <w:rsid w:val="00055AC2"/>
    <w:rsid w:val="00055DBF"/>
    <w:rsid w:val="00055FDE"/>
    <w:rsid w:val="00056298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F79"/>
    <w:rsid w:val="00062147"/>
    <w:rsid w:val="000626D0"/>
    <w:rsid w:val="00063625"/>
    <w:rsid w:val="000636D3"/>
    <w:rsid w:val="00063951"/>
    <w:rsid w:val="00063B49"/>
    <w:rsid w:val="00063B6E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77C0"/>
    <w:rsid w:val="0006784C"/>
    <w:rsid w:val="00067A29"/>
    <w:rsid w:val="00067EBE"/>
    <w:rsid w:val="000708A1"/>
    <w:rsid w:val="000709C0"/>
    <w:rsid w:val="00070CB7"/>
    <w:rsid w:val="00070DC1"/>
    <w:rsid w:val="00070E24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064"/>
    <w:rsid w:val="0007511E"/>
    <w:rsid w:val="000751AB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A1"/>
    <w:rsid w:val="00077ABF"/>
    <w:rsid w:val="00077CE8"/>
    <w:rsid w:val="00077D95"/>
    <w:rsid w:val="000800A6"/>
    <w:rsid w:val="00080119"/>
    <w:rsid w:val="000803D4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B2C"/>
    <w:rsid w:val="00083DFC"/>
    <w:rsid w:val="00084010"/>
    <w:rsid w:val="00084339"/>
    <w:rsid w:val="00084690"/>
    <w:rsid w:val="000849D6"/>
    <w:rsid w:val="00084B74"/>
    <w:rsid w:val="00084CB4"/>
    <w:rsid w:val="00084DF2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CE8"/>
    <w:rsid w:val="00085E1F"/>
    <w:rsid w:val="000862A1"/>
    <w:rsid w:val="00086AD1"/>
    <w:rsid w:val="0008717A"/>
    <w:rsid w:val="00087365"/>
    <w:rsid w:val="00087AAD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0CC"/>
    <w:rsid w:val="00092198"/>
    <w:rsid w:val="0009268C"/>
    <w:rsid w:val="000929BF"/>
    <w:rsid w:val="00092D63"/>
    <w:rsid w:val="00093269"/>
    <w:rsid w:val="000933CD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6252"/>
    <w:rsid w:val="00097044"/>
    <w:rsid w:val="00097826"/>
    <w:rsid w:val="00097A97"/>
    <w:rsid w:val="000A04D4"/>
    <w:rsid w:val="000A0651"/>
    <w:rsid w:val="000A0878"/>
    <w:rsid w:val="000A0896"/>
    <w:rsid w:val="000A0A9F"/>
    <w:rsid w:val="000A0AD0"/>
    <w:rsid w:val="000A1467"/>
    <w:rsid w:val="000A15CB"/>
    <w:rsid w:val="000A19A7"/>
    <w:rsid w:val="000A1D3C"/>
    <w:rsid w:val="000A1E2D"/>
    <w:rsid w:val="000A1EDD"/>
    <w:rsid w:val="000A1FF8"/>
    <w:rsid w:val="000A2162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64C"/>
    <w:rsid w:val="000A4DDF"/>
    <w:rsid w:val="000A4E1A"/>
    <w:rsid w:val="000A4F68"/>
    <w:rsid w:val="000A4FBC"/>
    <w:rsid w:val="000A5372"/>
    <w:rsid w:val="000A5C48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BF9"/>
    <w:rsid w:val="000A7C41"/>
    <w:rsid w:val="000A7C96"/>
    <w:rsid w:val="000A7D08"/>
    <w:rsid w:val="000B0292"/>
    <w:rsid w:val="000B02ED"/>
    <w:rsid w:val="000B052C"/>
    <w:rsid w:val="000B0843"/>
    <w:rsid w:val="000B0DA9"/>
    <w:rsid w:val="000B17AC"/>
    <w:rsid w:val="000B1BCF"/>
    <w:rsid w:val="000B1D76"/>
    <w:rsid w:val="000B1F60"/>
    <w:rsid w:val="000B2254"/>
    <w:rsid w:val="000B22B3"/>
    <w:rsid w:val="000B2964"/>
    <w:rsid w:val="000B2A91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B7A6E"/>
    <w:rsid w:val="000C06C7"/>
    <w:rsid w:val="000C0AA3"/>
    <w:rsid w:val="000C0C78"/>
    <w:rsid w:val="000C0CAE"/>
    <w:rsid w:val="000C114D"/>
    <w:rsid w:val="000C1987"/>
    <w:rsid w:val="000C198A"/>
    <w:rsid w:val="000C1EE2"/>
    <w:rsid w:val="000C2059"/>
    <w:rsid w:val="000C25F1"/>
    <w:rsid w:val="000C28A5"/>
    <w:rsid w:val="000C2B31"/>
    <w:rsid w:val="000C2C0B"/>
    <w:rsid w:val="000C2DF2"/>
    <w:rsid w:val="000C30F0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064"/>
    <w:rsid w:val="000D2267"/>
    <w:rsid w:val="000D2592"/>
    <w:rsid w:val="000D25F2"/>
    <w:rsid w:val="000D28C8"/>
    <w:rsid w:val="000D2AB0"/>
    <w:rsid w:val="000D346E"/>
    <w:rsid w:val="000D3C09"/>
    <w:rsid w:val="000D3F72"/>
    <w:rsid w:val="000D44B3"/>
    <w:rsid w:val="000D49A0"/>
    <w:rsid w:val="000D4E83"/>
    <w:rsid w:val="000D4EB3"/>
    <w:rsid w:val="000D51A9"/>
    <w:rsid w:val="000D5366"/>
    <w:rsid w:val="000D5DB8"/>
    <w:rsid w:val="000D611D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0E5C"/>
    <w:rsid w:val="000E0F8C"/>
    <w:rsid w:val="000E1D0C"/>
    <w:rsid w:val="000E1D8F"/>
    <w:rsid w:val="000E1E53"/>
    <w:rsid w:val="000E20DA"/>
    <w:rsid w:val="000E22FC"/>
    <w:rsid w:val="000E2329"/>
    <w:rsid w:val="000E2451"/>
    <w:rsid w:val="000E2844"/>
    <w:rsid w:val="000E2875"/>
    <w:rsid w:val="000E326E"/>
    <w:rsid w:val="000E3635"/>
    <w:rsid w:val="000E397E"/>
    <w:rsid w:val="000E3B9F"/>
    <w:rsid w:val="000E40E5"/>
    <w:rsid w:val="000E4C45"/>
    <w:rsid w:val="000E4DB4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6C2B"/>
    <w:rsid w:val="000E7004"/>
    <w:rsid w:val="000E7184"/>
    <w:rsid w:val="000E7667"/>
    <w:rsid w:val="000E7C3D"/>
    <w:rsid w:val="000E7D28"/>
    <w:rsid w:val="000F031A"/>
    <w:rsid w:val="000F08DE"/>
    <w:rsid w:val="000F0BD3"/>
    <w:rsid w:val="000F0FB6"/>
    <w:rsid w:val="000F115F"/>
    <w:rsid w:val="000F12E6"/>
    <w:rsid w:val="000F1334"/>
    <w:rsid w:val="000F13D3"/>
    <w:rsid w:val="000F148A"/>
    <w:rsid w:val="000F14E5"/>
    <w:rsid w:val="000F16BF"/>
    <w:rsid w:val="000F16E4"/>
    <w:rsid w:val="000F17E2"/>
    <w:rsid w:val="000F1A36"/>
    <w:rsid w:val="000F1D00"/>
    <w:rsid w:val="000F1D86"/>
    <w:rsid w:val="000F1FAD"/>
    <w:rsid w:val="000F2044"/>
    <w:rsid w:val="000F287F"/>
    <w:rsid w:val="000F2DAC"/>
    <w:rsid w:val="000F3318"/>
    <w:rsid w:val="000F332A"/>
    <w:rsid w:val="000F3721"/>
    <w:rsid w:val="000F372F"/>
    <w:rsid w:val="000F3772"/>
    <w:rsid w:val="000F3809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53AB"/>
    <w:rsid w:val="000F613D"/>
    <w:rsid w:val="000F61A6"/>
    <w:rsid w:val="000F6788"/>
    <w:rsid w:val="000F6D44"/>
    <w:rsid w:val="000F75BE"/>
    <w:rsid w:val="000F7624"/>
    <w:rsid w:val="000F7B70"/>
    <w:rsid w:val="000F7E95"/>
    <w:rsid w:val="000F7FD2"/>
    <w:rsid w:val="00100030"/>
    <w:rsid w:val="001000FB"/>
    <w:rsid w:val="0010041D"/>
    <w:rsid w:val="00100D04"/>
    <w:rsid w:val="00101474"/>
    <w:rsid w:val="00101728"/>
    <w:rsid w:val="0010193F"/>
    <w:rsid w:val="00101A01"/>
    <w:rsid w:val="00101D56"/>
    <w:rsid w:val="00101EBF"/>
    <w:rsid w:val="001020E5"/>
    <w:rsid w:val="00102320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2FE"/>
    <w:rsid w:val="001063B9"/>
    <w:rsid w:val="001064D4"/>
    <w:rsid w:val="0010665D"/>
    <w:rsid w:val="001067B1"/>
    <w:rsid w:val="001067DD"/>
    <w:rsid w:val="001069CB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A19"/>
    <w:rsid w:val="00110AAC"/>
    <w:rsid w:val="00110E96"/>
    <w:rsid w:val="00111120"/>
    <w:rsid w:val="0011153C"/>
    <w:rsid w:val="001115A4"/>
    <w:rsid w:val="001116DC"/>
    <w:rsid w:val="0011187C"/>
    <w:rsid w:val="00111AB5"/>
    <w:rsid w:val="00111D23"/>
    <w:rsid w:val="00111F31"/>
    <w:rsid w:val="001124A5"/>
    <w:rsid w:val="001125A8"/>
    <w:rsid w:val="00112E5F"/>
    <w:rsid w:val="001132DA"/>
    <w:rsid w:val="00113330"/>
    <w:rsid w:val="0011351F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AA5"/>
    <w:rsid w:val="00117C87"/>
    <w:rsid w:val="00117EC8"/>
    <w:rsid w:val="001200A1"/>
    <w:rsid w:val="001207AD"/>
    <w:rsid w:val="001208AA"/>
    <w:rsid w:val="0012096D"/>
    <w:rsid w:val="00120BAC"/>
    <w:rsid w:val="00120E1C"/>
    <w:rsid w:val="00121042"/>
    <w:rsid w:val="001211E1"/>
    <w:rsid w:val="0012135E"/>
    <w:rsid w:val="00121460"/>
    <w:rsid w:val="00121CE0"/>
    <w:rsid w:val="0012216E"/>
    <w:rsid w:val="001221F8"/>
    <w:rsid w:val="001223C5"/>
    <w:rsid w:val="00122478"/>
    <w:rsid w:val="001225E0"/>
    <w:rsid w:val="00122635"/>
    <w:rsid w:val="00123CEF"/>
    <w:rsid w:val="00123ECE"/>
    <w:rsid w:val="00124CF0"/>
    <w:rsid w:val="00124F0B"/>
    <w:rsid w:val="001251E6"/>
    <w:rsid w:val="001252B2"/>
    <w:rsid w:val="001253CF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014"/>
    <w:rsid w:val="001271BA"/>
    <w:rsid w:val="001279D2"/>
    <w:rsid w:val="00127C3B"/>
    <w:rsid w:val="001300DD"/>
    <w:rsid w:val="00130844"/>
    <w:rsid w:val="00131540"/>
    <w:rsid w:val="00131E71"/>
    <w:rsid w:val="00131E78"/>
    <w:rsid w:val="001322DF"/>
    <w:rsid w:val="001325CD"/>
    <w:rsid w:val="00132711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1F1"/>
    <w:rsid w:val="001372EF"/>
    <w:rsid w:val="0013737A"/>
    <w:rsid w:val="00137456"/>
    <w:rsid w:val="00137B29"/>
    <w:rsid w:val="00137BD2"/>
    <w:rsid w:val="0014011B"/>
    <w:rsid w:val="0014055A"/>
    <w:rsid w:val="001405C2"/>
    <w:rsid w:val="00140E35"/>
    <w:rsid w:val="00141756"/>
    <w:rsid w:val="00141A4F"/>
    <w:rsid w:val="00141AC9"/>
    <w:rsid w:val="00141D39"/>
    <w:rsid w:val="00141DDA"/>
    <w:rsid w:val="00141F2E"/>
    <w:rsid w:val="001420E7"/>
    <w:rsid w:val="00142391"/>
    <w:rsid w:val="001426A9"/>
    <w:rsid w:val="00142AD3"/>
    <w:rsid w:val="00142B86"/>
    <w:rsid w:val="00142C8F"/>
    <w:rsid w:val="00142E97"/>
    <w:rsid w:val="001432CD"/>
    <w:rsid w:val="00143A5A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6A07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34F"/>
    <w:rsid w:val="00151427"/>
    <w:rsid w:val="0015169E"/>
    <w:rsid w:val="001516D7"/>
    <w:rsid w:val="001517CD"/>
    <w:rsid w:val="001517F7"/>
    <w:rsid w:val="001518AE"/>
    <w:rsid w:val="00151A9D"/>
    <w:rsid w:val="00151EC3"/>
    <w:rsid w:val="00151F67"/>
    <w:rsid w:val="00152107"/>
    <w:rsid w:val="001524B5"/>
    <w:rsid w:val="00152A7F"/>
    <w:rsid w:val="00152A88"/>
    <w:rsid w:val="001534F9"/>
    <w:rsid w:val="001535EC"/>
    <w:rsid w:val="00154136"/>
    <w:rsid w:val="00154446"/>
    <w:rsid w:val="0015481F"/>
    <w:rsid w:val="0015625E"/>
    <w:rsid w:val="0015640F"/>
    <w:rsid w:val="001566D2"/>
    <w:rsid w:val="001566E9"/>
    <w:rsid w:val="001570A7"/>
    <w:rsid w:val="00157FA9"/>
    <w:rsid w:val="001605DA"/>
    <w:rsid w:val="001606CB"/>
    <w:rsid w:val="00160AAA"/>
    <w:rsid w:val="001611FD"/>
    <w:rsid w:val="00161EE8"/>
    <w:rsid w:val="001620DE"/>
    <w:rsid w:val="00162555"/>
    <w:rsid w:val="00162916"/>
    <w:rsid w:val="00162AD9"/>
    <w:rsid w:val="00162B76"/>
    <w:rsid w:val="00162C18"/>
    <w:rsid w:val="00163145"/>
    <w:rsid w:val="0016318A"/>
    <w:rsid w:val="00163280"/>
    <w:rsid w:val="0016339E"/>
    <w:rsid w:val="0016346E"/>
    <w:rsid w:val="00163DF1"/>
    <w:rsid w:val="00164EAA"/>
    <w:rsid w:val="00165082"/>
    <w:rsid w:val="00165198"/>
    <w:rsid w:val="0016520E"/>
    <w:rsid w:val="00165249"/>
    <w:rsid w:val="001656A1"/>
    <w:rsid w:val="001659D3"/>
    <w:rsid w:val="00165B65"/>
    <w:rsid w:val="00165BE4"/>
    <w:rsid w:val="00165ED8"/>
    <w:rsid w:val="00166134"/>
    <w:rsid w:val="0016629B"/>
    <w:rsid w:val="00166774"/>
    <w:rsid w:val="00166B7E"/>
    <w:rsid w:val="00166CE6"/>
    <w:rsid w:val="0016707C"/>
    <w:rsid w:val="001674E3"/>
    <w:rsid w:val="00167541"/>
    <w:rsid w:val="00167A56"/>
    <w:rsid w:val="00167CB5"/>
    <w:rsid w:val="00167DA6"/>
    <w:rsid w:val="00170019"/>
    <w:rsid w:val="001702F4"/>
    <w:rsid w:val="00170BB6"/>
    <w:rsid w:val="00170C38"/>
    <w:rsid w:val="001711D0"/>
    <w:rsid w:val="001711FF"/>
    <w:rsid w:val="00171470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090"/>
    <w:rsid w:val="00173350"/>
    <w:rsid w:val="0017336B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03A"/>
    <w:rsid w:val="00177104"/>
    <w:rsid w:val="0017716E"/>
    <w:rsid w:val="0017737D"/>
    <w:rsid w:val="00177531"/>
    <w:rsid w:val="00177DDD"/>
    <w:rsid w:val="00177E2D"/>
    <w:rsid w:val="0018005F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5E1"/>
    <w:rsid w:val="0018297A"/>
    <w:rsid w:val="00182AED"/>
    <w:rsid w:val="00182FA6"/>
    <w:rsid w:val="0018391B"/>
    <w:rsid w:val="00183ABB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969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117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A61"/>
    <w:rsid w:val="00193B3F"/>
    <w:rsid w:val="00193F89"/>
    <w:rsid w:val="00194358"/>
    <w:rsid w:val="00194443"/>
    <w:rsid w:val="00194DEE"/>
    <w:rsid w:val="00194EAF"/>
    <w:rsid w:val="00194FF4"/>
    <w:rsid w:val="0019536C"/>
    <w:rsid w:val="0019543C"/>
    <w:rsid w:val="001955E1"/>
    <w:rsid w:val="001958DD"/>
    <w:rsid w:val="001960EA"/>
    <w:rsid w:val="001962C4"/>
    <w:rsid w:val="00196978"/>
    <w:rsid w:val="00196AB8"/>
    <w:rsid w:val="00197512"/>
    <w:rsid w:val="00197807"/>
    <w:rsid w:val="00197877"/>
    <w:rsid w:val="00197A87"/>
    <w:rsid w:val="00197E9F"/>
    <w:rsid w:val="001A00DC"/>
    <w:rsid w:val="001A0176"/>
    <w:rsid w:val="001A02EB"/>
    <w:rsid w:val="001A0541"/>
    <w:rsid w:val="001A0635"/>
    <w:rsid w:val="001A0C3D"/>
    <w:rsid w:val="001A0D9F"/>
    <w:rsid w:val="001A0F27"/>
    <w:rsid w:val="001A0FDE"/>
    <w:rsid w:val="001A1795"/>
    <w:rsid w:val="001A18C7"/>
    <w:rsid w:val="001A1987"/>
    <w:rsid w:val="001A1CBC"/>
    <w:rsid w:val="001A1DA9"/>
    <w:rsid w:val="001A2286"/>
    <w:rsid w:val="001A26AB"/>
    <w:rsid w:val="001A2817"/>
    <w:rsid w:val="001A2A57"/>
    <w:rsid w:val="001A2AC4"/>
    <w:rsid w:val="001A2D26"/>
    <w:rsid w:val="001A37A8"/>
    <w:rsid w:val="001A3D56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19"/>
    <w:rsid w:val="001A5563"/>
    <w:rsid w:val="001A56FA"/>
    <w:rsid w:val="001A5BA2"/>
    <w:rsid w:val="001A5D81"/>
    <w:rsid w:val="001A627F"/>
    <w:rsid w:val="001A6734"/>
    <w:rsid w:val="001A6E0A"/>
    <w:rsid w:val="001A7027"/>
    <w:rsid w:val="001A7033"/>
    <w:rsid w:val="001A727A"/>
    <w:rsid w:val="001A794B"/>
    <w:rsid w:val="001B00CC"/>
    <w:rsid w:val="001B016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141"/>
    <w:rsid w:val="001B41A6"/>
    <w:rsid w:val="001B4A79"/>
    <w:rsid w:val="001B4C67"/>
    <w:rsid w:val="001B4EC3"/>
    <w:rsid w:val="001B4F1D"/>
    <w:rsid w:val="001B5056"/>
    <w:rsid w:val="001B5243"/>
    <w:rsid w:val="001B5699"/>
    <w:rsid w:val="001B5C29"/>
    <w:rsid w:val="001B678A"/>
    <w:rsid w:val="001B6D7B"/>
    <w:rsid w:val="001B725C"/>
    <w:rsid w:val="001B730F"/>
    <w:rsid w:val="001B73C9"/>
    <w:rsid w:val="001B7ACD"/>
    <w:rsid w:val="001B7B18"/>
    <w:rsid w:val="001C07FE"/>
    <w:rsid w:val="001C0CDE"/>
    <w:rsid w:val="001C0DDF"/>
    <w:rsid w:val="001C0EBD"/>
    <w:rsid w:val="001C0EC5"/>
    <w:rsid w:val="001C16E1"/>
    <w:rsid w:val="001C1CF9"/>
    <w:rsid w:val="001C210B"/>
    <w:rsid w:val="001C2344"/>
    <w:rsid w:val="001C2529"/>
    <w:rsid w:val="001C258D"/>
    <w:rsid w:val="001C29B3"/>
    <w:rsid w:val="001C2A8E"/>
    <w:rsid w:val="001C3055"/>
    <w:rsid w:val="001C3262"/>
    <w:rsid w:val="001C32AC"/>
    <w:rsid w:val="001C3882"/>
    <w:rsid w:val="001C39AA"/>
    <w:rsid w:val="001C39CC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750"/>
    <w:rsid w:val="001D1866"/>
    <w:rsid w:val="001D201A"/>
    <w:rsid w:val="001D22BB"/>
    <w:rsid w:val="001D233B"/>
    <w:rsid w:val="001D2610"/>
    <w:rsid w:val="001D2713"/>
    <w:rsid w:val="001D2BA2"/>
    <w:rsid w:val="001D2D74"/>
    <w:rsid w:val="001D2DE6"/>
    <w:rsid w:val="001D2EBF"/>
    <w:rsid w:val="001D2EC2"/>
    <w:rsid w:val="001D3A84"/>
    <w:rsid w:val="001D3F37"/>
    <w:rsid w:val="001D409B"/>
    <w:rsid w:val="001D4372"/>
    <w:rsid w:val="001D4602"/>
    <w:rsid w:val="001D4998"/>
    <w:rsid w:val="001D4BC5"/>
    <w:rsid w:val="001D519A"/>
    <w:rsid w:val="001D551C"/>
    <w:rsid w:val="001D5769"/>
    <w:rsid w:val="001D57A5"/>
    <w:rsid w:val="001D5C06"/>
    <w:rsid w:val="001D5F26"/>
    <w:rsid w:val="001D613E"/>
    <w:rsid w:val="001D618C"/>
    <w:rsid w:val="001D6305"/>
    <w:rsid w:val="001D68C1"/>
    <w:rsid w:val="001D6913"/>
    <w:rsid w:val="001D6C81"/>
    <w:rsid w:val="001D6FE9"/>
    <w:rsid w:val="001D7043"/>
    <w:rsid w:val="001D75A6"/>
    <w:rsid w:val="001D7886"/>
    <w:rsid w:val="001D7CF7"/>
    <w:rsid w:val="001D7FC3"/>
    <w:rsid w:val="001E02AB"/>
    <w:rsid w:val="001E04F2"/>
    <w:rsid w:val="001E09BF"/>
    <w:rsid w:val="001E0A32"/>
    <w:rsid w:val="001E0BB1"/>
    <w:rsid w:val="001E0C5C"/>
    <w:rsid w:val="001E1112"/>
    <w:rsid w:val="001E1271"/>
    <w:rsid w:val="001E1376"/>
    <w:rsid w:val="001E13A5"/>
    <w:rsid w:val="001E152B"/>
    <w:rsid w:val="001E1B92"/>
    <w:rsid w:val="001E2711"/>
    <w:rsid w:val="001E2949"/>
    <w:rsid w:val="001E2B5D"/>
    <w:rsid w:val="001E2E51"/>
    <w:rsid w:val="001E2FC9"/>
    <w:rsid w:val="001E3430"/>
    <w:rsid w:val="001E377A"/>
    <w:rsid w:val="001E3932"/>
    <w:rsid w:val="001E467B"/>
    <w:rsid w:val="001E4833"/>
    <w:rsid w:val="001E493B"/>
    <w:rsid w:val="001E4A8F"/>
    <w:rsid w:val="001E4BFB"/>
    <w:rsid w:val="001E4C79"/>
    <w:rsid w:val="001E4E20"/>
    <w:rsid w:val="001E52E0"/>
    <w:rsid w:val="001E5556"/>
    <w:rsid w:val="001E5746"/>
    <w:rsid w:val="001E589A"/>
    <w:rsid w:val="001E5B1E"/>
    <w:rsid w:val="001E5D3F"/>
    <w:rsid w:val="001E6032"/>
    <w:rsid w:val="001E64FC"/>
    <w:rsid w:val="001E66F1"/>
    <w:rsid w:val="001E6C9B"/>
    <w:rsid w:val="001E72AE"/>
    <w:rsid w:val="001E7A7A"/>
    <w:rsid w:val="001E7F07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2F99"/>
    <w:rsid w:val="001F3786"/>
    <w:rsid w:val="001F3E12"/>
    <w:rsid w:val="001F3E18"/>
    <w:rsid w:val="001F3F16"/>
    <w:rsid w:val="001F4307"/>
    <w:rsid w:val="001F46A2"/>
    <w:rsid w:val="001F49E0"/>
    <w:rsid w:val="001F4AA0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9D"/>
    <w:rsid w:val="001F7ECF"/>
    <w:rsid w:val="002000F0"/>
    <w:rsid w:val="002006E7"/>
    <w:rsid w:val="00200EDC"/>
    <w:rsid w:val="00200FE1"/>
    <w:rsid w:val="002010F4"/>
    <w:rsid w:val="0020114C"/>
    <w:rsid w:val="0020142C"/>
    <w:rsid w:val="0020149B"/>
    <w:rsid w:val="0020167A"/>
    <w:rsid w:val="00201810"/>
    <w:rsid w:val="0020189B"/>
    <w:rsid w:val="00201B10"/>
    <w:rsid w:val="00201E7A"/>
    <w:rsid w:val="00201F6F"/>
    <w:rsid w:val="0020208D"/>
    <w:rsid w:val="00202E17"/>
    <w:rsid w:val="00202E5B"/>
    <w:rsid w:val="0020304C"/>
    <w:rsid w:val="00203598"/>
    <w:rsid w:val="00203C46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0B9"/>
    <w:rsid w:val="00207121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B64"/>
    <w:rsid w:val="00211E1E"/>
    <w:rsid w:val="00211EB9"/>
    <w:rsid w:val="00211F18"/>
    <w:rsid w:val="002125FD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5C88"/>
    <w:rsid w:val="0021634C"/>
    <w:rsid w:val="002163D4"/>
    <w:rsid w:val="00216854"/>
    <w:rsid w:val="00216AD0"/>
    <w:rsid w:val="00216C24"/>
    <w:rsid w:val="00216DBD"/>
    <w:rsid w:val="0021723B"/>
    <w:rsid w:val="0021782B"/>
    <w:rsid w:val="00217945"/>
    <w:rsid w:val="00217A8A"/>
    <w:rsid w:val="00217CC2"/>
    <w:rsid w:val="00220AC8"/>
    <w:rsid w:val="00220EEC"/>
    <w:rsid w:val="002210BA"/>
    <w:rsid w:val="00221454"/>
    <w:rsid w:val="00221BC1"/>
    <w:rsid w:val="002220F3"/>
    <w:rsid w:val="00222506"/>
    <w:rsid w:val="00222913"/>
    <w:rsid w:val="0022295F"/>
    <w:rsid w:val="00222AE2"/>
    <w:rsid w:val="00222CFE"/>
    <w:rsid w:val="00222DCF"/>
    <w:rsid w:val="00222DE5"/>
    <w:rsid w:val="00222FC0"/>
    <w:rsid w:val="00223103"/>
    <w:rsid w:val="002231ED"/>
    <w:rsid w:val="00223261"/>
    <w:rsid w:val="002233A4"/>
    <w:rsid w:val="0022354B"/>
    <w:rsid w:val="00223D4E"/>
    <w:rsid w:val="00224485"/>
    <w:rsid w:val="0022484B"/>
    <w:rsid w:val="00224A35"/>
    <w:rsid w:val="00224C9A"/>
    <w:rsid w:val="00224ED8"/>
    <w:rsid w:val="0022533E"/>
    <w:rsid w:val="002254A3"/>
    <w:rsid w:val="002256E1"/>
    <w:rsid w:val="002259C8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102"/>
    <w:rsid w:val="0023041C"/>
    <w:rsid w:val="002305B9"/>
    <w:rsid w:val="0023070A"/>
    <w:rsid w:val="00230C40"/>
    <w:rsid w:val="002314CE"/>
    <w:rsid w:val="0023152A"/>
    <w:rsid w:val="0023162B"/>
    <w:rsid w:val="00231AD9"/>
    <w:rsid w:val="00231C39"/>
    <w:rsid w:val="00231D91"/>
    <w:rsid w:val="00231F5B"/>
    <w:rsid w:val="00232118"/>
    <w:rsid w:val="00232755"/>
    <w:rsid w:val="002336C7"/>
    <w:rsid w:val="0023371C"/>
    <w:rsid w:val="00233D94"/>
    <w:rsid w:val="00233F40"/>
    <w:rsid w:val="0023413C"/>
    <w:rsid w:val="00234D78"/>
    <w:rsid w:val="00234EFE"/>
    <w:rsid w:val="00234FBA"/>
    <w:rsid w:val="0023501E"/>
    <w:rsid w:val="002353C5"/>
    <w:rsid w:val="0023544A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083"/>
    <w:rsid w:val="00242264"/>
    <w:rsid w:val="0024238B"/>
    <w:rsid w:val="002423F1"/>
    <w:rsid w:val="00242445"/>
    <w:rsid w:val="00242733"/>
    <w:rsid w:val="0024352F"/>
    <w:rsid w:val="00243678"/>
    <w:rsid w:val="002439A4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88C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47F98"/>
    <w:rsid w:val="0025071B"/>
    <w:rsid w:val="00250B28"/>
    <w:rsid w:val="00250C1C"/>
    <w:rsid w:val="00250D45"/>
    <w:rsid w:val="00250DBC"/>
    <w:rsid w:val="00250DFE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01A"/>
    <w:rsid w:val="00254334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7FA"/>
    <w:rsid w:val="00264956"/>
    <w:rsid w:val="00264997"/>
    <w:rsid w:val="00264A29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497"/>
    <w:rsid w:val="0026753C"/>
    <w:rsid w:val="0026766C"/>
    <w:rsid w:val="0026770A"/>
    <w:rsid w:val="00267979"/>
    <w:rsid w:val="00267D72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DED"/>
    <w:rsid w:val="00272F1A"/>
    <w:rsid w:val="00273264"/>
    <w:rsid w:val="0027339F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760"/>
    <w:rsid w:val="0028008F"/>
    <w:rsid w:val="0028029D"/>
    <w:rsid w:val="002803FD"/>
    <w:rsid w:val="0028066B"/>
    <w:rsid w:val="0028070B"/>
    <w:rsid w:val="00280793"/>
    <w:rsid w:val="00280867"/>
    <w:rsid w:val="0028199B"/>
    <w:rsid w:val="00282310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53D"/>
    <w:rsid w:val="0028597E"/>
    <w:rsid w:val="00285CCD"/>
    <w:rsid w:val="00285D63"/>
    <w:rsid w:val="00285E0A"/>
    <w:rsid w:val="00285EDF"/>
    <w:rsid w:val="00285EFC"/>
    <w:rsid w:val="002865FF"/>
    <w:rsid w:val="00286A5A"/>
    <w:rsid w:val="00286AF0"/>
    <w:rsid w:val="00286B41"/>
    <w:rsid w:val="002875E0"/>
    <w:rsid w:val="002876CB"/>
    <w:rsid w:val="0028783F"/>
    <w:rsid w:val="00287924"/>
    <w:rsid w:val="00287BFB"/>
    <w:rsid w:val="00287CE3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66"/>
    <w:rsid w:val="00292AAF"/>
    <w:rsid w:val="002930DE"/>
    <w:rsid w:val="00293766"/>
    <w:rsid w:val="002939C7"/>
    <w:rsid w:val="00293AFE"/>
    <w:rsid w:val="00293F6A"/>
    <w:rsid w:val="00293FB4"/>
    <w:rsid w:val="002943C1"/>
    <w:rsid w:val="0029444E"/>
    <w:rsid w:val="00294645"/>
    <w:rsid w:val="002948E8"/>
    <w:rsid w:val="00294F21"/>
    <w:rsid w:val="0029549E"/>
    <w:rsid w:val="002955DA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993"/>
    <w:rsid w:val="002A1E59"/>
    <w:rsid w:val="002A2144"/>
    <w:rsid w:val="002A217F"/>
    <w:rsid w:val="002A2403"/>
    <w:rsid w:val="002A26BF"/>
    <w:rsid w:val="002A26D4"/>
    <w:rsid w:val="002A2B4C"/>
    <w:rsid w:val="002A30B3"/>
    <w:rsid w:val="002A326D"/>
    <w:rsid w:val="002A343D"/>
    <w:rsid w:val="002A3628"/>
    <w:rsid w:val="002A3F13"/>
    <w:rsid w:val="002A40F5"/>
    <w:rsid w:val="002A451D"/>
    <w:rsid w:val="002A455A"/>
    <w:rsid w:val="002A457E"/>
    <w:rsid w:val="002A4952"/>
    <w:rsid w:val="002A4C66"/>
    <w:rsid w:val="002A4E79"/>
    <w:rsid w:val="002A553C"/>
    <w:rsid w:val="002A581A"/>
    <w:rsid w:val="002A5A03"/>
    <w:rsid w:val="002A5F05"/>
    <w:rsid w:val="002A601E"/>
    <w:rsid w:val="002A63B5"/>
    <w:rsid w:val="002A6566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90"/>
    <w:rsid w:val="002B25D3"/>
    <w:rsid w:val="002B26FF"/>
    <w:rsid w:val="002B2788"/>
    <w:rsid w:val="002B2E3A"/>
    <w:rsid w:val="002B31E0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4DFC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B7F2A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22B"/>
    <w:rsid w:val="002C2326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822"/>
    <w:rsid w:val="002C4D5E"/>
    <w:rsid w:val="002C4E38"/>
    <w:rsid w:val="002C4E8C"/>
    <w:rsid w:val="002C5083"/>
    <w:rsid w:val="002C50FF"/>
    <w:rsid w:val="002C56FF"/>
    <w:rsid w:val="002C5992"/>
    <w:rsid w:val="002C59DD"/>
    <w:rsid w:val="002C5B52"/>
    <w:rsid w:val="002C5BA6"/>
    <w:rsid w:val="002C62F1"/>
    <w:rsid w:val="002C688A"/>
    <w:rsid w:val="002C6BB4"/>
    <w:rsid w:val="002C7164"/>
    <w:rsid w:val="002C7811"/>
    <w:rsid w:val="002D01B0"/>
    <w:rsid w:val="002D01BC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66"/>
    <w:rsid w:val="002D23C7"/>
    <w:rsid w:val="002D2533"/>
    <w:rsid w:val="002D264C"/>
    <w:rsid w:val="002D3354"/>
    <w:rsid w:val="002D3D13"/>
    <w:rsid w:val="002D3DA1"/>
    <w:rsid w:val="002D42F2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33"/>
    <w:rsid w:val="002D5BEF"/>
    <w:rsid w:val="002D5CDB"/>
    <w:rsid w:val="002D5D4A"/>
    <w:rsid w:val="002D5E6A"/>
    <w:rsid w:val="002D5F94"/>
    <w:rsid w:val="002D6096"/>
    <w:rsid w:val="002D6218"/>
    <w:rsid w:val="002D6FE3"/>
    <w:rsid w:val="002D732C"/>
    <w:rsid w:val="002D7342"/>
    <w:rsid w:val="002D77D6"/>
    <w:rsid w:val="002D7A33"/>
    <w:rsid w:val="002D7AE6"/>
    <w:rsid w:val="002E01D6"/>
    <w:rsid w:val="002E02F0"/>
    <w:rsid w:val="002E0AE3"/>
    <w:rsid w:val="002E0B8D"/>
    <w:rsid w:val="002E10AF"/>
    <w:rsid w:val="002E1161"/>
    <w:rsid w:val="002E14A1"/>
    <w:rsid w:val="002E178E"/>
    <w:rsid w:val="002E1B46"/>
    <w:rsid w:val="002E24F4"/>
    <w:rsid w:val="002E2783"/>
    <w:rsid w:val="002E2B51"/>
    <w:rsid w:val="002E2B6A"/>
    <w:rsid w:val="002E2E99"/>
    <w:rsid w:val="002E2F01"/>
    <w:rsid w:val="002E35D3"/>
    <w:rsid w:val="002E40A0"/>
    <w:rsid w:val="002E440C"/>
    <w:rsid w:val="002E4513"/>
    <w:rsid w:val="002E459A"/>
    <w:rsid w:val="002E45EA"/>
    <w:rsid w:val="002E4DAA"/>
    <w:rsid w:val="002E4F85"/>
    <w:rsid w:val="002E52CA"/>
    <w:rsid w:val="002E530B"/>
    <w:rsid w:val="002E556F"/>
    <w:rsid w:val="002E56F1"/>
    <w:rsid w:val="002E571C"/>
    <w:rsid w:val="002E58A8"/>
    <w:rsid w:val="002E59D1"/>
    <w:rsid w:val="002E59FB"/>
    <w:rsid w:val="002E627A"/>
    <w:rsid w:val="002E63CD"/>
    <w:rsid w:val="002E64CE"/>
    <w:rsid w:val="002E652E"/>
    <w:rsid w:val="002E66AB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CB9"/>
    <w:rsid w:val="002F0E4B"/>
    <w:rsid w:val="002F1138"/>
    <w:rsid w:val="002F11F8"/>
    <w:rsid w:val="002F16A2"/>
    <w:rsid w:val="002F1BAC"/>
    <w:rsid w:val="002F1FE3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3CE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2F7F8B"/>
    <w:rsid w:val="003003FA"/>
    <w:rsid w:val="003004BE"/>
    <w:rsid w:val="003007CE"/>
    <w:rsid w:val="00300A09"/>
    <w:rsid w:val="00300CD8"/>
    <w:rsid w:val="00301579"/>
    <w:rsid w:val="00301634"/>
    <w:rsid w:val="00301B87"/>
    <w:rsid w:val="00301BB7"/>
    <w:rsid w:val="00301C59"/>
    <w:rsid w:val="00302389"/>
    <w:rsid w:val="00302EBA"/>
    <w:rsid w:val="00303261"/>
    <w:rsid w:val="00303BE7"/>
    <w:rsid w:val="00303CE5"/>
    <w:rsid w:val="00303DC2"/>
    <w:rsid w:val="00303F62"/>
    <w:rsid w:val="00303FA2"/>
    <w:rsid w:val="00304049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87C"/>
    <w:rsid w:val="00306B5A"/>
    <w:rsid w:val="003078AC"/>
    <w:rsid w:val="00307A52"/>
    <w:rsid w:val="003107C7"/>
    <w:rsid w:val="0031097F"/>
    <w:rsid w:val="00312076"/>
    <w:rsid w:val="003123FD"/>
    <w:rsid w:val="003126CC"/>
    <w:rsid w:val="0031343D"/>
    <w:rsid w:val="00313566"/>
    <w:rsid w:val="0031394D"/>
    <w:rsid w:val="00313A30"/>
    <w:rsid w:val="00313D5D"/>
    <w:rsid w:val="00314254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0A3"/>
    <w:rsid w:val="003307AF"/>
    <w:rsid w:val="00330A0B"/>
    <w:rsid w:val="00330A97"/>
    <w:rsid w:val="00330B44"/>
    <w:rsid w:val="00330B90"/>
    <w:rsid w:val="00330F8A"/>
    <w:rsid w:val="003313DB"/>
    <w:rsid w:val="003313EF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1DC"/>
    <w:rsid w:val="00334406"/>
    <w:rsid w:val="0033460E"/>
    <w:rsid w:val="00334A5E"/>
    <w:rsid w:val="00334A97"/>
    <w:rsid w:val="00334F23"/>
    <w:rsid w:val="003351AC"/>
    <w:rsid w:val="003352B3"/>
    <w:rsid w:val="003352FB"/>
    <w:rsid w:val="003353D8"/>
    <w:rsid w:val="003357A0"/>
    <w:rsid w:val="00335958"/>
    <w:rsid w:val="00335A20"/>
    <w:rsid w:val="00335D52"/>
    <w:rsid w:val="00335E99"/>
    <w:rsid w:val="00336488"/>
    <w:rsid w:val="003367C6"/>
    <w:rsid w:val="00336C40"/>
    <w:rsid w:val="00336E44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6FC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4A20"/>
    <w:rsid w:val="00345111"/>
    <w:rsid w:val="003453BF"/>
    <w:rsid w:val="00345704"/>
    <w:rsid w:val="0034578D"/>
    <w:rsid w:val="003459E4"/>
    <w:rsid w:val="00345D7A"/>
    <w:rsid w:val="00346354"/>
    <w:rsid w:val="003464D5"/>
    <w:rsid w:val="00346B0E"/>
    <w:rsid w:val="00346B1F"/>
    <w:rsid w:val="00346BB0"/>
    <w:rsid w:val="00346F10"/>
    <w:rsid w:val="00347131"/>
    <w:rsid w:val="003479F2"/>
    <w:rsid w:val="00347B95"/>
    <w:rsid w:val="003501BF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A56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38DD"/>
    <w:rsid w:val="003542A3"/>
    <w:rsid w:val="003558ED"/>
    <w:rsid w:val="00355BC0"/>
    <w:rsid w:val="00356107"/>
    <w:rsid w:val="00356807"/>
    <w:rsid w:val="00356850"/>
    <w:rsid w:val="00356910"/>
    <w:rsid w:val="00356966"/>
    <w:rsid w:val="00356CEB"/>
    <w:rsid w:val="00356E9C"/>
    <w:rsid w:val="00356FE4"/>
    <w:rsid w:val="0035706A"/>
    <w:rsid w:val="003574D2"/>
    <w:rsid w:val="00357A23"/>
    <w:rsid w:val="00357BBA"/>
    <w:rsid w:val="00357C3C"/>
    <w:rsid w:val="003601E4"/>
    <w:rsid w:val="003601FD"/>
    <w:rsid w:val="003602F2"/>
    <w:rsid w:val="00360924"/>
    <w:rsid w:val="003609D1"/>
    <w:rsid w:val="00360B56"/>
    <w:rsid w:val="00360F64"/>
    <w:rsid w:val="003618B3"/>
    <w:rsid w:val="00361A91"/>
    <w:rsid w:val="003624AE"/>
    <w:rsid w:val="00362CA0"/>
    <w:rsid w:val="00363150"/>
    <w:rsid w:val="00363483"/>
    <w:rsid w:val="0036351E"/>
    <w:rsid w:val="00364137"/>
    <w:rsid w:val="003643C2"/>
    <w:rsid w:val="00364962"/>
    <w:rsid w:val="00364A69"/>
    <w:rsid w:val="00364AF4"/>
    <w:rsid w:val="00364B64"/>
    <w:rsid w:val="00364EA0"/>
    <w:rsid w:val="00364FC7"/>
    <w:rsid w:val="00365073"/>
    <w:rsid w:val="00366246"/>
    <w:rsid w:val="003666B2"/>
    <w:rsid w:val="003666E8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0FAE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DA"/>
    <w:rsid w:val="00372473"/>
    <w:rsid w:val="00372A6C"/>
    <w:rsid w:val="00372BF5"/>
    <w:rsid w:val="00373289"/>
    <w:rsid w:val="003732F3"/>
    <w:rsid w:val="00373B9E"/>
    <w:rsid w:val="00373C40"/>
    <w:rsid w:val="003743E1"/>
    <w:rsid w:val="003747C7"/>
    <w:rsid w:val="00374E07"/>
    <w:rsid w:val="00374F60"/>
    <w:rsid w:val="00374FA9"/>
    <w:rsid w:val="00375BBC"/>
    <w:rsid w:val="00375C67"/>
    <w:rsid w:val="00375E12"/>
    <w:rsid w:val="003763A7"/>
    <w:rsid w:val="003767D8"/>
    <w:rsid w:val="00376804"/>
    <w:rsid w:val="00376829"/>
    <w:rsid w:val="003769BF"/>
    <w:rsid w:val="003771E4"/>
    <w:rsid w:val="00377244"/>
    <w:rsid w:val="00377CDC"/>
    <w:rsid w:val="003800E6"/>
    <w:rsid w:val="00380119"/>
    <w:rsid w:val="0038042A"/>
    <w:rsid w:val="003807AC"/>
    <w:rsid w:val="0038086B"/>
    <w:rsid w:val="003808DE"/>
    <w:rsid w:val="00380905"/>
    <w:rsid w:val="00381054"/>
    <w:rsid w:val="00382147"/>
    <w:rsid w:val="00382431"/>
    <w:rsid w:val="00382B5E"/>
    <w:rsid w:val="00382B7D"/>
    <w:rsid w:val="00383194"/>
    <w:rsid w:val="003834C3"/>
    <w:rsid w:val="003837C3"/>
    <w:rsid w:val="00383BCF"/>
    <w:rsid w:val="00383F9C"/>
    <w:rsid w:val="003846F4"/>
    <w:rsid w:val="003855A9"/>
    <w:rsid w:val="0038586D"/>
    <w:rsid w:val="003858D8"/>
    <w:rsid w:val="00385906"/>
    <w:rsid w:val="0038593D"/>
    <w:rsid w:val="00385DCC"/>
    <w:rsid w:val="003864E0"/>
    <w:rsid w:val="00386545"/>
    <w:rsid w:val="00386AAC"/>
    <w:rsid w:val="00387604"/>
    <w:rsid w:val="003877D4"/>
    <w:rsid w:val="0039058A"/>
    <w:rsid w:val="00390803"/>
    <w:rsid w:val="003908F4"/>
    <w:rsid w:val="00390A04"/>
    <w:rsid w:val="00390B46"/>
    <w:rsid w:val="00390D58"/>
    <w:rsid w:val="00390E95"/>
    <w:rsid w:val="00390E9E"/>
    <w:rsid w:val="00390F18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6C"/>
    <w:rsid w:val="00393572"/>
    <w:rsid w:val="00393E1D"/>
    <w:rsid w:val="003941EB"/>
    <w:rsid w:val="0039433F"/>
    <w:rsid w:val="003945E3"/>
    <w:rsid w:val="00394AF1"/>
    <w:rsid w:val="00394EBC"/>
    <w:rsid w:val="00394FE0"/>
    <w:rsid w:val="00395021"/>
    <w:rsid w:val="00395295"/>
    <w:rsid w:val="00395337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4C"/>
    <w:rsid w:val="003A2466"/>
    <w:rsid w:val="003A2BF5"/>
    <w:rsid w:val="003A311A"/>
    <w:rsid w:val="003A322E"/>
    <w:rsid w:val="003A32C6"/>
    <w:rsid w:val="003A3334"/>
    <w:rsid w:val="003A34A8"/>
    <w:rsid w:val="003A3532"/>
    <w:rsid w:val="003A3604"/>
    <w:rsid w:val="003A390D"/>
    <w:rsid w:val="003A3C90"/>
    <w:rsid w:val="003A3D7B"/>
    <w:rsid w:val="003A3F86"/>
    <w:rsid w:val="003A40C6"/>
    <w:rsid w:val="003A4454"/>
    <w:rsid w:val="003A4581"/>
    <w:rsid w:val="003A466A"/>
    <w:rsid w:val="003A4ACE"/>
    <w:rsid w:val="003A4D26"/>
    <w:rsid w:val="003A4E4E"/>
    <w:rsid w:val="003A612C"/>
    <w:rsid w:val="003A61F4"/>
    <w:rsid w:val="003A64AB"/>
    <w:rsid w:val="003A6871"/>
    <w:rsid w:val="003A6D7A"/>
    <w:rsid w:val="003A7698"/>
    <w:rsid w:val="003A7AD8"/>
    <w:rsid w:val="003A7D8D"/>
    <w:rsid w:val="003A7F92"/>
    <w:rsid w:val="003B00B8"/>
    <w:rsid w:val="003B03B6"/>
    <w:rsid w:val="003B0F2D"/>
    <w:rsid w:val="003B1A0C"/>
    <w:rsid w:val="003B1AC4"/>
    <w:rsid w:val="003B1B13"/>
    <w:rsid w:val="003B1CDD"/>
    <w:rsid w:val="003B1ED6"/>
    <w:rsid w:val="003B24FD"/>
    <w:rsid w:val="003B2BA8"/>
    <w:rsid w:val="003B2F2D"/>
    <w:rsid w:val="003B335E"/>
    <w:rsid w:val="003B351B"/>
    <w:rsid w:val="003B351F"/>
    <w:rsid w:val="003B3903"/>
    <w:rsid w:val="003B3A7E"/>
    <w:rsid w:val="003B41FD"/>
    <w:rsid w:val="003B42AB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2F6"/>
    <w:rsid w:val="003B7366"/>
    <w:rsid w:val="003B7585"/>
    <w:rsid w:val="003B7622"/>
    <w:rsid w:val="003B7D56"/>
    <w:rsid w:val="003C02DE"/>
    <w:rsid w:val="003C0CE3"/>
    <w:rsid w:val="003C0D15"/>
    <w:rsid w:val="003C1195"/>
    <w:rsid w:val="003C1444"/>
    <w:rsid w:val="003C18B7"/>
    <w:rsid w:val="003C1C0D"/>
    <w:rsid w:val="003C1FEB"/>
    <w:rsid w:val="003C21D2"/>
    <w:rsid w:val="003C24F2"/>
    <w:rsid w:val="003C293A"/>
    <w:rsid w:val="003C2F0B"/>
    <w:rsid w:val="003C309E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E63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09B"/>
    <w:rsid w:val="003D41A2"/>
    <w:rsid w:val="003D489B"/>
    <w:rsid w:val="003D48A0"/>
    <w:rsid w:val="003D495A"/>
    <w:rsid w:val="003D4BF9"/>
    <w:rsid w:val="003D5022"/>
    <w:rsid w:val="003D5146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8A4"/>
    <w:rsid w:val="003D7DD3"/>
    <w:rsid w:val="003D7E72"/>
    <w:rsid w:val="003E0152"/>
    <w:rsid w:val="003E03E4"/>
    <w:rsid w:val="003E0C0A"/>
    <w:rsid w:val="003E0E13"/>
    <w:rsid w:val="003E17D3"/>
    <w:rsid w:val="003E19D5"/>
    <w:rsid w:val="003E1F9A"/>
    <w:rsid w:val="003E23DF"/>
    <w:rsid w:val="003E2D51"/>
    <w:rsid w:val="003E2D5F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15A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8D1"/>
    <w:rsid w:val="003F6B63"/>
    <w:rsid w:val="003F6D49"/>
    <w:rsid w:val="003F7842"/>
    <w:rsid w:val="003F79D4"/>
    <w:rsid w:val="00400099"/>
    <w:rsid w:val="00400290"/>
    <w:rsid w:val="0040043A"/>
    <w:rsid w:val="004006F9"/>
    <w:rsid w:val="00400C07"/>
    <w:rsid w:val="00400C8A"/>
    <w:rsid w:val="00401486"/>
    <w:rsid w:val="00401544"/>
    <w:rsid w:val="00401E03"/>
    <w:rsid w:val="004020EA"/>
    <w:rsid w:val="00402287"/>
    <w:rsid w:val="0040257F"/>
    <w:rsid w:val="00402C5C"/>
    <w:rsid w:val="00402FC2"/>
    <w:rsid w:val="00403725"/>
    <w:rsid w:val="00404008"/>
    <w:rsid w:val="00404093"/>
    <w:rsid w:val="00404188"/>
    <w:rsid w:val="004042D7"/>
    <w:rsid w:val="004042F6"/>
    <w:rsid w:val="00404696"/>
    <w:rsid w:val="00404FA6"/>
    <w:rsid w:val="0040607F"/>
    <w:rsid w:val="00406207"/>
    <w:rsid w:val="004063B9"/>
    <w:rsid w:val="00406440"/>
    <w:rsid w:val="004066F1"/>
    <w:rsid w:val="00406D09"/>
    <w:rsid w:val="00406D8E"/>
    <w:rsid w:val="00406EE5"/>
    <w:rsid w:val="00406F78"/>
    <w:rsid w:val="00407945"/>
    <w:rsid w:val="004100C7"/>
    <w:rsid w:val="0041011E"/>
    <w:rsid w:val="004105B3"/>
    <w:rsid w:val="00410A95"/>
    <w:rsid w:val="00410B92"/>
    <w:rsid w:val="00410D13"/>
    <w:rsid w:val="00410D15"/>
    <w:rsid w:val="00410F1D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35C1"/>
    <w:rsid w:val="00413833"/>
    <w:rsid w:val="004138C0"/>
    <w:rsid w:val="00414BE3"/>
    <w:rsid w:val="00414E32"/>
    <w:rsid w:val="00414EA8"/>
    <w:rsid w:val="0041518A"/>
    <w:rsid w:val="00415465"/>
    <w:rsid w:val="0041552A"/>
    <w:rsid w:val="004156B7"/>
    <w:rsid w:val="00415E61"/>
    <w:rsid w:val="00415EB0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4C2"/>
    <w:rsid w:val="0041773F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3F94"/>
    <w:rsid w:val="004241D4"/>
    <w:rsid w:val="00424456"/>
    <w:rsid w:val="004245FE"/>
    <w:rsid w:val="00424781"/>
    <w:rsid w:val="00424925"/>
    <w:rsid w:val="00425120"/>
    <w:rsid w:val="00425346"/>
    <w:rsid w:val="00425975"/>
    <w:rsid w:val="004259FB"/>
    <w:rsid w:val="00425B06"/>
    <w:rsid w:val="00425D03"/>
    <w:rsid w:val="004260F7"/>
    <w:rsid w:val="004261A9"/>
    <w:rsid w:val="004263E0"/>
    <w:rsid w:val="00426671"/>
    <w:rsid w:val="0042681B"/>
    <w:rsid w:val="00426C8D"/>
    <w:rsid w:val="004274A0"/>
    <w:rsid w:val="004275A6"/>
    <w:rsid w:val="00427AD8"/>
    <w:rsid w:val="00427B96"/>
    <w:rsid w:val="00430082"/>
    <w:rsid w:val="004308F8"/>
    <w:rsid w:val="00431191"/>
    <w:rsid w:val="004313F0"/>
    <w:rsid w:val="0043140B"/>
    <w:rsid w:val="00431BC4"/>
    <w:rsid w:val="00431D52"/>
    <w:rsid w:val="00431E68"/>
    <w:rsid w:val="00432278"/>
    <w:rsid w:val="004330A4"/>
    <w:rsid w:val="004331C1"/>
    <w:rsid w:val="0043344A"/>
    <w:rsid w:val="004335A6"/>
    <w:rsid w:val="00433681"/>
    <w:rsid w:val="00433684"/>
    <w:rsid w:val="00433B74"/>
    <w:rsid w:val="00433FD8"/>
    <w:rsid w:val="00434054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4D17"/>
    <w:rsid w:val="0043520D"/>
    <w:rsid w:val="00435211"/>
    <w:rsid w:val="00435427"/>
    <w:rsid w:val="0043586E"/>
    <w:rsid w:val="004359A5"/>
    <w:rsid w:val="00435A98"/>
    <w:rsid w:val="00435AA9"/>
    <w:rsid w:val="00435CBD"/>
    <w:rsid w:val="00435CD3"/>
    <w:rsid w:val="00435F36"/>
    <w:rsid w:val="0043600C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A37"/>
    <w:rsid w:val="00440508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05"/>
    <w:rsid w:val="004432F6"/>
    <w:rsid w:val="004436B7"/>
    <w:rsid w:val="00443A7A"/>
    <w:rsid w:val="00443AF6"/>
    <w:rsid w:val="00443D1D"/>
    <w:rsid w:val="00443DB1"/>
    <w:rsid w:val="00443FC8"/>
    <w:rsid w:val="00444801"/>
    <w:rsid w:val="004448BE"/>
    <w:rsid w:val="00444C76"/>
    <w:rsid w:val="004457AE"/>
    <w:rsid w:val="00445E1D"/>
    <w:rsid w:val="0044633A"/>
    <w:rsid w:val="00446569"/>
    <w:rsid w:val="004469A0"/>
    <w:rsid w:val="00446B55"/>
    <w:rsid w:val="00447074"/>
    <w:rsid w:val="004471CB"/>
    <w:rsid w:val="00447218"/>
    <w:rsid w:val="00447ACE"/>
    <w:rsid w:val="00447C5B"/>
    <w:rsid w:val="004503D1"/>
    <w:rsid w:val="0045055E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7AF"/>
    <w:rsid w:val="00452CEE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B2F"/>
    <w:rsid w:val="00455FE4"/>
    <w:rsid w:val="0045643D"/>
    <w:rsid w:val="004565AC"/>
    <w:rsid w:val="004569D8"/>
    <w:rsid w:val="00456B2E"/>
    <w:rsid w:val="0045707E"/>
    <w:rsid w:val="004572A1"/>
    <w:rsid w:val="00457685"/>
    <w:rsid w:val="00457C6C"/>
    <w:rsid w:val="004603A4"/>
    <w:rsid w:val="004603FD"/>
    <w:rsid w:val="00460645"/>
    <w:rsid w:val="004609A5"/>
    <w:rsid w:val="00460AE6"/>
    <w:rsid w:val="00460E6F"/>
    <w:rsid w:val="00461010"/>
    <w:rsid w:val="0046136F"/>
    <w:rsid w:val="0046138C"/>
    <w:rsid w:val="0046178F"/>
    <w:rsid w:val="00461F1D"/>
    <w:rsid w:val="004621C4"/>
    <w:rsid w:val="00462206"/>
    <w:rsid w:val="00462451"/>
    <w:rsid w:val="004625FC"/>
    <w:rsid w:val="0046268B"/>
    <w:rsid w:val="004628A5"/>
    <w:rsid w:val="00462A56"/>
    <w:rsid w:val="00462C0B"/>
    <w:rsid w:val="00462DE4"/>
    <w:rsid w:val="00462E3B"/>
    <w:rsid w:val="00463028"/>
    <w:rsid w:val="004630B1"/>
    <w:rsid w:val="004631A3"/>
    <w:rsid w:val="004633CD"/>
    <w:rsid w:val="00463A46"/>
    <w:rsid w:val="00463DF0"/>
    <w:rsid w:val="00463E4E"/>
    <w:rsid w:val="00463FF7"/>
    <w:rsid w:val="004640A7"/>
    <w:rsid w:val="004640BB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869"/>
    <w:rsid w:val="00476C57"/>
    <w:rsid w:val="00476F9F"/>
    <w:rsid w:val="00477017"/>
    <w:rsid w:val="00477101"/>
    <w:rsid w:val="004771C0"/>
    <w:rsid w:val="004800A4"/>
    <w:rsid w:val="0048045D"/>
    <w:rsid w:val="00480546"/>
    <w:rsid w:val="00480584"/>
    <w:rsid w:val="004805A8"/>
    <w:rsid w:val="004807C2"/>
    <w:rsid w:val="004807F2"/>
    <w:rsid w:val="00480BFF"/>
    <w:rsid w:val="00480D0F"/>
    <w:rsid w:val="00480E2C"/>
    <w:rsid w:val="00481274"/>
    <w:rsid w:val="004819D7"/>
    <w:rsid w:val="00481F5A"/>
    <w:rsid w:val="004822C1"/>
    <w:rsid w:val="00482B67"/>
    <w:rsid w:val="0048325E"/>
    <w:rsid w:val="00483A3A"/>
    <w:rsid w:val="0048431C"/>
    <w:rsid w:val="004847A6"/>
    <w:rsid w:val="00484840"/>
    <w:rsid w:val="004848F3"/>
    <w:rsid w:val="004857D2"/>
    <w:rsid w:val="00486343"/>
    <w:rsid w:val="0048661A"/>
    <w:rsid w:val="004867BB"/>
    <w:rsid w:val="00486AEA"/>
    <w:rsid w:val="00487037"/>
    <w:rsid w:val="00487547"/>
    <w:rsid w:val="004876D2"/>
    <w:rsid w:val="00487D59"/>
    <w:rsid w:val="004906BF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1E7E"/>
    <w:rsid w:val="0049208A"/>
    <w:rsid w:val="004922FB"/>
    <w:rsid w:val="00492539"/>
    <w:rsid w:val="004928C1"/>
    <w:rsid w:val="00492CFC"/>
    <w:rsid w:val="00493210"/>
    <w:rsid w:val="004932F4"/>
    <w:rsid w:val="004935A1"/>
    <w:rsid w:val="00493970"/>
    <w:rsid w:val="0049450C"/>
    <w:rsid w:val="004947E6"/>
    <w:rsid w:val="0049494A"/>
    <w:rsid w:val="00494B31"/>
    <w:rsid w:val="00494D2E"/>
    <w:rsid w:val="00494F57"/>
    <w:rsid w:val="0049580F"/>
    <w:rsid w:val="0049583D"/>
    <w:rsid w:val="004959BD"/>
    <w:rsid w:val="004959EA"/>
    <w:rsid w:val="00495FE1"/>
    <w:rsid w:val="0049651E"/>
    <w:rsid w:val="00496763"/>
    <w:rsid w:val="004969D6"/>
    <w:rsid w:val="00496BBD"/>
    <w:rsid w:val="00496DD7"/>
    <w:rsid w:val="00496DF0"/>
    <w:rsid w:val="00497217"/>
    <w:rsid w:val="0049736A"/>
    <w:rsid w:val="00497689"/>
    <w:rsid w:val="0049774A"/>
    <w:rsid w:val="004979F0"/>
    <w:rsid w:val="00497EC5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06F"/>
    <w:rsid w:val="004A244E"/>
    <w:rsid w:val="004A25B2"/>
    <w:rsid w:val="004A26DD"/>
    <w:rsid w:val="004A31D8"/>
    <w:rsid w:val="004A3452"/>
    <w:rsid w:val="004A3474"/>
    <w:rsid w:val="004A35FF"/>
    <w:rsid w:val="004A374A"/>
    <w:rsid w:val="004A4050"/>
    <w:rsid w:val="004A40EA"/>
    <w:rsid w:val="004A417A"/>
    <w:rsid w:val="004A4296"/>
    <w:rsid w:val="004A45D1"/>
    <w:rsid w:val="004A46E3"/>
    <w:rsid w:val="004A485E"/>
    <w:rsid w:val="004A5173"/>
    <w:rsid w:val="004A51D1"/>
    <w:rsid w:val="004A52A3"/>
    <w:rsid w:val="004A55CA"/>
    <w:rsid w:val="004A5772"/>
    <w:rsid w:val="004A6117"/>
    <w:rsid w:val="004A69F5"/>
    <w:rsid w:val="004A6AF0"/>
    <w:rsid w:val="004A6BFF"/>
    <w:rsid w:val="004A722E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2E96"/>
    <w:rsid w:val="004B3000"/>
    <w:rsid w:val="004B3473"/>
    <w:rsid w:val="004B34BF"/>
    <w:rsid w:val="004B3606"/>
    <w:rsid w:val="004B36A9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CC3"/>
    <w:rsid w:val="004B6D85"/>
    <w:rsid w:val="004B6DCF"/>
    <w:rsid w:val="004B76A2"/>
    <w:rsid w:val="004B76CF"/>
    <w:rsid w:val="004B7B56"/>
    <w:rsid w:val="004B7CA0"/>
    <w:rsid w:val="004B7D29"/>
    <w:rsid w:val="004B7DE1"/>
    <w:rsid w:val="004B7F77"/>
    <w:rsid w:val="004C008C"/>
    <w:rsid w:val="004C00F5"/>
    <w:rsid w:val="004C01B1"/>
    <w:rsid w:val="004C01F2"/>
    <w:rsid w:val="004C0529"/>
    <w:rsid w:val="004C054E"/>
    <w:rsid w:val="004C0915"/>
    <w:rsid w:val="004C0CD3"/>
    <w:rsid w:val="004C0FBE"/>
    <w:rsid w:val="004C11E8"/>
    <w:rsid w:val="004C122C"/>
    <w:rsid w:val="004C17E4"/>
    <w:rsid w:val="004C203C"/>
    <w:rsid w:val="004C209F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4B1C"/>
    <w:rsid w:val="004C4E84"/>
    <w:rsid w:val="004C507B"/>
    <w:rsid w:val="004C533F"/>
    <w:rsid w:val="004C5860"/>
    <w:rsid w:val="004C6011"/>
    <w:rsid w:val="004C6233"/>
    <w:rsid w:val="004C63E8"/>
    <w:rsid w:val="004C6914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1CCA"/>
    <w:rsid w:val="004D24B9"/>
    <w:rsid w:val="004D2837"/>
    <w:rsid w:val="004D2846"/>
    <w:rsid w:val="004D2BE3"/>
    <w:rsid w:val="004D2E72"/>
    <w:rsid w:val="004D33EE"/>
    <w:rsid w:val="004D34FC"/>
    <w:rsid w:val="004D36DD"/>
    <w:rsid w:val="004D385D"/>
    <w:rsid w:val="004D3DBF"/>
    <w:rsid w:val="004D3DE6"/>
    <w:rsid w:val="004D3E97"/>
    <w:rsid w:val="004D3EDB"/>
    <w:rsid w:val="004D3F53"/>
    <w:rsid w:val="004D4128"/>
    <w:rsid w:val="004D44FE"/>
    <w:rsid w:val="004D465A"/>
    <w:rsid w:val="004D4872"/>
    <w:rsid w:val="004D4F7A"/>
    <w:rsid w:val="004D5603"/>
    <w:rsid w:val="004D58FD"/>
    <w:rsid w:val="004D5910"/>
    <w:rsid w:val="004D5BBC"/>
    <w:rsid w:val="004D60B2"/>
    <w:rsid w:val="004D6A73"/>
    <w:rsid w:val="004D6B8A"/>
    <w:rsid w:val="004D6C98"/>
    <w:rsid w:val="004D6E31"/>
    <w:rsid w:val="004D6F80"/>
    <w:rsid w:val="004D71E5"/>
    <w:rsid w:val="004D7303"/>
    <w:rsid w:val="004D73F8"/>
    <w:rsid w:val="004D7820"/>
    <w:rsid w:val="004D7BAE"/>
    <w:rsid w:val="004D7DBC"/>
    <w:rsid w:val="004E023F"/>
    <w:rsid w:val="004E03B0"/>
    <w:rsid w:val="004E064F"/>
    <w:rsid w:val="004E069E"/>
    <w:rsid w:val="004E08A2"/>
    <w:rsid w:val="004E10AE"/>
    <w:rsid w:val="004E12C6"/>
    <w:rsid w:val="004E1C31"/>
    <w:rsid w:val="004E1D5B"/>
    <w:rsid w:val="004E1E78"/>
    <w:rsid w:val="004E2119"/>
    <w:rsid w:val="004E246B"/>
    <w:rsid w:val="004E25C2"/>
    <w:rsid w:val="004E2622"/>
    <w:rsid w:val="004E27E1"/>
    <w:rsid w:val="004E2C94"/>
    <w:rsid w:val="004E2C97"/>
    <w:rsid w:val="004E2EAF"/>
    <w:rsid w:val="004E304E"/>
    <w:rsid w:val="004E35AA"/>
    <w:rsid w:val="004E3660"/>
    <w:rsid w:val="004E3C34"/>
    <w:rsid w:val="004E3F71"/>
    <w:rsid w:val="004E41D9"/>
    <w:rsid w:val="004E4381"/>
    <w:rsid w:val="004E47FF"/>
    <w:rsid w:val="004E49C5"/>
    <w:rsid w:val="004E4B4B"/>
    <w:rsid w:val="004E4ED8"/>
    <w:rsid w:val="004E5116"/>
    <w:rsid w:val="004E517D"/>
    <w:rsid w:val="004E5227"/>
    <w:rsid w:val="004E55E4"/>
    <w:rsid w:val="004E5DEF"/>
    <w:rsid w:val="004E5FF7"/>
    <w:rsid w:val="004E66B4"/>
    <w:rsid w:val="004E6BDE"/>
    <w:rsid w:val="004E7411"/>
    <w:rsid w:val="004E7564"/>
    <w:rsid w:val="004E7CF0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C3"/>
    <w:rsid w:val="004F2AE2"/>
    <w:rsid w:val="004F32EC"/>
    <w:rsid w:val="004F359A"/>
    <w:rsid w:val="004F3A88"/>
    <w:rsid w:val="004F3B70"/>
    <w:rsid w:val="004F3C0D"/>
    <w:rsid w:val="004F3F28"/>
    <w:rsid w:val="004F403D"/>
    <w:rsid w:val="004F41B1"/>
    <w:rsid w:val="004F4BBE"/>
    <w:rsid w:val="004F5687"/>
    <w:rsid w:val="004F5D22"/>
    <w:rsid w:val="004F663F"/>
    <w:rsid w:val="004F6805"/>
    <w:rsid w:val="004F6AD1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74E"/>
    <w:rsid w:val="00501ED6"/>
    <w:rsid w:val="0050221E"/>
    <w:rsid w:val="005027E4"/>
    <w:rsid w:val="00502BCF"/>
    <w:rsid w:val="00502BDC"/>
    <w:rsid w:val="00502D85"/>
    <w:rsid w:val="00503119"/>
    <w:rsid w:val="005032CB"/>
    <w:rsid w:val="005033E7"/>
    <w:rsid w:val="0050345C"/>
    <w:rsid w:val="005034E1"/>
    <w:rsid w:val="00503854"/>
    <w:rsid w:val="00503E40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9EF"/>
    <w:rsid w:val="005069FA"/>
    <w:rsid w:val="00506D43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A00"/>
    <w:rsid w:val="00511CDC"/>
    <w:rsid w:val="00511D3D"/>
    <w:rsid w:val="00511F12"/>
    <w:rsid w:val="00511FDB"/>
    <w:rsid w:val="00511FFE"/>
    <w:rsid w:val="005123D6"/>
    <w:rsid w:val="00512D3E"/>
    <w:rsid w:val="00512F5D"/>
    <w:rsid w:val="00513433"/>
    <w:rsid w:val="005135ED"/>
    <w:rsid w:val="00513B44"/>
    <w:rsid w:val="005140A4"/>
    <w:rsid w:val="00514530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4E8"/>
    <w:rsid w:val="005205F7"/>
    <w:rsid w:val="0052090D"/>
    <w:rsid w:val="00520965"/>
    <w:rsid w:val="005211C3"/>
    <w:rsid w:val="005218DA"/>
    <w:rsid w:val="00521943"/>
    <w:rsid w:val="00521979"/>
    <w:rsid w:val="00521C79"/>
    <w:rsid w:val="00523156"/>
    <w:rsid w:val="005233CE"/>
    <w:rsid w:val="00523632"/>
    <w:rsid w:val="00523849"/>
    <w:rsid w:val="00523F40"/>
    <w:rsid w:val="005242A4"/>
    <w:rsid w:val="005244D0"/>
    <w:rsid w:val="0052454E"/>
    <w:rsid w:val="0052458D"/>
    <w:rsid w:val="00524731"/>
    <w:rsid w:val="00525117"/>
    <w:rsid w:val="00525432"/>
    <w:rsid w:val="0052571A"/>
    <w:rsid w:val="005257B3"/>
    <w:rsid w:val="00525C1C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8EA"/>
    <w:rsid w:val="00530982"/>
    <w:rsid w:val="00530B61"/>
    <w:rsid w:val="00530BD9"/>
    <w:rsid w:val="005312A4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456"/>
    <w:rsid w:val="005349F8"/>
    <w:rsid w:val="00534D8E"/>
    <w:rsid w:val="00534F69"/>
    <w:rsid w:val="00535063"/>
    <w:rsid w:val="005354EF"/>
    <w:rsid w:val="005355C3"/>
    <w:rsid w:val="00535F35"/>
    <w:rsid w:val="0053628D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3D7"/>
    <w:rsid w:val="005434CD"/>
    <w:rsid w:val="005435F9"/>
    <w:rsid w:val="0054367F"/>
    <w:rsid w:val="00543EFE"/>
    <w:rsid w:val="005440E2"/>
    <w:rsid w:val="00544224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D19"/>
    <w:rsid w:val="00545E28"/>
    <w:rsid w:val="00545ECD"/>
    <w:rsid w:val="00545EE3"/>
    <w:rsid w:val="0054633D"/>
    <w:rsid w:val="005463DD"/>
    <w:rsid w:val="005466BF"/>
    <w:rsid w:val="00546B12"/>
    <w:rsid w:val="00546F39"/>
    <w:rsid w:val="005474ED"/>
    <w:rsid w:val="00547A83"/>
    <w:rsid w:val="00547A8B"/>
    <w:rsid w:val="005501A5"/>
    <w:rsid w:val="005501EA"/>
    <w:rsid w:val="005505DE"/>
    <w:rsid w:val="00550673"/>
    <w:rsid w:val="0055068A"/>
    <w:rsid w:val="0055084A"/>
    <w:rsid w:val="00550A98"/>
    <w:rsid w:val="00550B06"/>
    <w:rsid w:val="00550BC8"/>
    <w:rsid w:val="00550D82"/>
    <w:rsid w:val="005512BA"/>
    <w:rsid w:val="005517B3"/>
    <w:rsid w:val="00551940"/>
    <w:rsid w:val="0055196E"/>
    <w:rsid w:val="00551C4F"/>
    <w:rsid w:val="0055261A"/>
    <w:rsid w:val="00552DF1"/>
    <w:rsid w:val="00553337"/>
    <w:rsid w:val="005538CD"/>
    <w:rsid w:val="005538F7"/>
    <w:rsid w:val="0055404A"/>
    <w:rsid w:val="00554098"/>
    <w:rsid w:val="005546DF"/>
    <w:rsid w:val="005546F1"/>
    <w:rsid w:val="00554973"/>
    <w:rsid w:val="00554A26"/>
    <w:rsid w:val="0055549D"/>
    <w:rsid w:val="005559F9"/>
    <w:rsid w:val="00555A9A"/>
    <w:rsid w:val="005562DE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66"/>
    <w:rsid w:val="00560BE2"/>
    <w:rsid w:val="00560C15"/>
    <w:rsid w:val="00560F24"/>
    <w:rsid w:val="00561072"/>
    <w:rsid w:val="00561556"/>
    <w:rsid w:val="0056191F"/>
    <w:rsid w:val="00561D5A"/>
    <w:rsid w:val="005627A9"/>
    <w:rsid w:val="005627B9"/>
    <w:rsid w:val="0056286D"/>
    <w:rsid w:val="005629BB"/>
    <w:rsid w:val="00562CC4"/>
    <w:rsid w:val="00562D56"/>
    <w:rsid w:val="00563114"/>
    <w:rsid w:val="005635A9"/>
    <w:rsid w:val="005636EF"/>
    <w:rsid w:val="00563B58"/>
    <w:rsid w:val="00563CCA"/>
    <w:rsid w:val="00563E4D"/>
    <w:rsid w:val="005648BB"/>
    <w:rsid w:val="00564E2D"/>
    <w:rsid w:val="00564F49"/>
    <w:rsid w:val="005652D6"/>
    <w:rsid w:val="00565B9E"/>
    <w:rsid w:val="00565F84"/>
    <w:rsid w:val="00566283"/>
    <w:rsid w:val="00566718"/>
    <w:rsid w:val="0056676C"/>
    <w:rsid w:val="00566CA1"/>
    <w:rsid w:val="005672DF"/>
    <w:rsid w:val="0056736D"/>
    <w:rsid w:val="00567379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3DC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E99"/>
    <w:rsid w:val="00577F9B"/>
    <w:rsid w:val="00580287"/>
    <w:rsid w:val="0058041F"/>
    <w:rsid w:val="005806E8"/>
    <w:rsid w:val="00580BE6"/>
    <w:rsid w:val="00580FD4"/>
    <w:rsid w:val="00581A78"/>
    <w:rsid w:val="00581F11"/>
    <w:rsid w:val="00582226"/>
    <w:rsid w:val="0058262A"/>
    <w:rsid w:val="0058313B"/>
    <w:rsid w:val="0058316A"/>
    <w:rsid w:val="005832E7"/>
    <w:rsid w:val="00583FA3"/>
    <w:rsid w:val="0058406C"/>
    <w:rsid w:val="00584379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64D"/>
    <w:rsid w:val="005877B1"/>
    <w:rsid w:val="00587C14"/>
    <w:rsid w:val="00587DF6"/>
    <w:rsid w:val="00587EC2"/>
    <w:rsid w:val="0059003D"/>
    <w:rsid w:val="0059050F"/>
    <w:rsid w:val="0059052F"/>
    <w:rsid w:val="00590784"/>
    <w:rsid w:val="00590789"/>
    <w:rsid w:val="005908B6"/>
    <w:rsid w:val="00590B01"/>
    <w:rsid w:val="0059121B"/>
    <w:rsid w:val="00591460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67"/>
    <w:rsid w:val="005964D7"/>
    <w:rsid w:val="005968BB"/>
    <w:rsid w:val="00596C36"/>
    <w:rsid w:val="00596DD1"/>
    <w:rsid w:val="0059739F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B98"/>
    <w:rsid w:val="005A2C7C"/>
    <w:rsid w:val="005A2DF0"/>
    <w:rsid w:val="005A2E7F"/>
    <w:rsid w:val="005A3338"/>
    <w:rsid w:val="005A353E"/>
    <w:rsid w:val="005A37A0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463"/>
    <w:rsid w:val="005A5873"/>
    <w:rsid w:val="005A590B"/>
    <w:rsid w:val="005A5C05"/>
    <w:rsid w:val="005A61BE"/>
    <w:rsid w:val="005A6ACC"/>
    <w:rsid w:val="005A6F97"/>
    <w:rsid w:val="005A7068"/>
    <w:rsid w:val="005A71D4"/>
    <w:rsid w:val="005A7572"/>
    <w:rsid w:val="005A7DCD"/>
    <w:rsid w:val="005A7F12"/>
    <w:rsid w:val="005B018C"/>
    <w:rsid w:val="005B01C3"/>
    <w:rsid w:val="005B0732"/>
    <w:rsid w:val="005B0F70"/>
    <w:rsid w:val="005B1131"/>
    <w:rsid w:val="005B1470"/>
    <w:rsid w:val="005B154D"/>
    <w:rsid w:val="005B16B0"/>
    <w:rsid w:val="005B1F2D"/>
    <w:rsid w:val="005B20DC"/>
    <w:rsid w:val="005B2649"/>
    <w:rsid w:val="005B29AD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0A4"/>
    <w:rsid w:val="005B41AC"/>
    <w:rsid w:val="005B48EB"/>
    <w:rsid w:val="005B4A7D"/>
    <w:rsid w:val="005B4B92"/>
    <w:rsid w:val="005B4BEE"/>
    <w:rsid w:val="005B4ED7"/>
    <w:rsid w:val="005B547E"/>
    <w:rsid w:val="005B55A5"/>
    <w:rsid w:val="005B55E7"/>
    <w:rsid w:val="005B5787"/>
    <w:rsid w:val="005B5A24"/>
    <w:rsid w:val="005B5A9C"/>
    <w:rsid w:val="005B5B76"/>
    <w:rsid w:val="005B5D2B"/>
    <w:rsid w:val="005B5DE5"/>
    <w:rsid w:val="005B60E3"/>
    <w:rsid w:val="005B61E7"/>
    <w:rsid w:val="005B6558"/>
    <w:rsid w:val="005B69C0"/>
    <w:rsid w:val="005B6E92"/>
    <w:rsid w:val="005B6F21"/>
    <w:rsid w:val="005B72EB"/>
    <w:rsid w:val="005B7819"/>
    <w:rsid w:val="005B7D51"/>
    <w:rsid w:val="005B7DD8"/>
    <w:rsid w:val="005C01F9"/>
    <w:rsid w:val="005C0798"/>
    <w:rsid w:val="005C08F2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3B6"/>
    <w:rsid w:val="005C4C2F"/>
    <w:rsid w:val="005C4F64"/>
    <w:rsid w:val="005C5196"/>
    <w:rsid w:val="005C5517"/>
    <w:rsid w:val="005C568F"/>
    <w:rsid w:val="005C571B"/>
    <w:rsid w:val="005C6103"/>
    <w:rsid w:val="005C612D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7F"/>
    <w:rsid w:val="005D1BF7"/>
    <w:rsid w:val="005D21C4"/>
    <w:rsid w:val="005D250D"/>
    <w:rsid w:val="005D2CC6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6F76"/>
    <w:rsid w:val="005D6FDD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736"/>
    <w:rsid w:val="005E1914"/>
    <w:rsid w:val="005E1B19"/>
    <w:rsid w:val="005E1B6A"/>
    <w:rsid w:val="005E1D2F"/>
    <w:rsid w:val="005E1D7C"/>
    <w:rsid w:val="005E20D8"/>
    <w:rsid w:val="005E241F"/>
    <w:rsid w:val="005E25CE"/>
    <w:rsid w:val="005E2775"/>
    <w:rsid w:val="005E2829"/>
    <w:rsid w:val="005E29F0"/>
    <w:rsid w:val="005E309D"/>
    <w:rsid w:val="005E343C"/>
    <w:rsid w:val="005E35BB"/>
    <w:rsid w:val="005E37A2"/>
    <w:rsid w:val="005E38CC"/>
    <w:rsid w:val="005E3CCF"/>
    <w:rsid w:val="005E3E62"/>
    <w:rsid w:val="005E43A5"/>
    <w:rsid w:val="005E467E"/>
    <w:rsid w:val="005E4906"/>
    <w:rsid w:val="005E4D0A"/>
    <w:rsid w:val="005E4E1F"/>
    <w:rsid w:val="005E529A"/>
    <w:rsid w:val="005E52D9"/>
    <w:rsid w:val="005E53FD"/>
    <w:rsid w:val="005E54C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0A1"/>
    <w:rsid w:val="005E7277"/>
    <w:rsid w:val="005E730A"/>
    <w:rsid w:val="005E79FB"/>
    <w:rsid w:val="005E7EB9"/>
    <w:rsid w:val="005F0871"/>
    <w:rsid w:val="005F0F5F"/>
    <w:rsid w:val="005F0FF0"/>
    <w:rsid w:val="005F1032"/>
    <w:rsid w:val="005F1054"/>
    <w:rsid w:val="005F14DB"/>
    <w:rsid w:val="005F1588"/>
    <w:rsid w:val="005F1B3D"/>
    <w:rsid w:val="005F1FA8"/>
    <w:rsid w:val="005F1FFD"/>
    <w:rsid w:val="005F237E"/>
    <w:rsid w:val="005F24F2"/>
    <w:rsid w:val="005F2939"/>
    <w:rsid w:val="005F2CC8"/>
    <w:rsid w:val="005F3ADB"/>
    <w:rsid w:val="005F3D5F"/>
    <w:rsid w:val="005F427E"/>
    <w:rsid w:val="005F43CD"/>
    <w:rsid w:val="005F4EAA"/>
    <w:rsid w:val="005F4EC1"/>
    <w:rsid w:val="005F505A"/>
    <w:rsid w:val="005F5098"/>
    <w:rsid w:val="005F5443"/>
    <w:rsid w:val="005F565A"/>
    <w:rsid w:val="005F592E"/>
    <w:rsid w:val="005F5D28"/>
    <w:rsid w:val="005F619F"/>
    <w:rsid w:val="005F61EB"/>
    <w:rsid w:val="005F62F8"/>
    <w:rsid w:val="005F679A"/>
    <w:rsid w:val="005F6F09"/>
    <w:rsid w:val="005F70CC"/>
    <w:rsid w:val="005F7225"/>
    <w:rsid w:val="005F74B3"/>
    <w:rsid w:val="005F7603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A82"/>
    <w:rsid w:val="00603068"/>
    <w:rsid w:val="00603849"/>
    <w:rsid w:val="00603B1A"/>
    <w:rsid w:val="00603BFD"/>
    <w:rsid w:val="00603C5B"/>
    <w:rsid w:val="00603D7A"/>
    <w:rsid w:val="00603D7D"/>
    <w:rsid w:val="00603F2B"/>
    <w:rsid w:val="0060415E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F7"/>
    <w:rsid w:val="00611B39"/>
    <w:rsid w:val="00612123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4D45"/>
    <w:rsid w:val="0061538C"/>
    <w:rsid w:val="00615575"/>
    <w:rsid w:val="0061568F"/>
    <w:rsid w:val="00615940"/>
    <w:rsid w:val="00615D56"/>
    <w:rsid w:val="006161F3"/>
    <w:rsid w:val="0061629F"/>
    <w:rsid w:val="006164BA"/>
    <w:rsid w:val="00616ABC"/>
    <w:rsid w:val="00616AF0"/>
    <w:rsid w:val="00616C31"/>
    <w:rsid w:val="00616EC6"/>
    <w:rsid w:val="00616FEB"/>
    <w:rsid w:val="0061749F"/>
    <w:rsid w:val="00617711"/>
    <w:rsid w:val="00617A50"/>
    <w:rsid w:val="00620359"/>
    <w:rsid w:val="006203A5"/>
    <w:rsid w:val="00620621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C79"/>
    <w:rsid w:val="00624D65"/>
    <w:rsid w:val="006250DC"/>
    <w:rsid w:val="006252EC"/>
    <w:rsid w:val="00625572"/>
    <w:rsid w:val="00625F42"/>
    <w:rsid w:val="006260A8"/>
    <w:rsid w:val="006261CB"/>
    <w:rsid w:val="0062624C"/>
    <w:rsid w:val="0062659F"/>
    <w:rsid w:val="00626E01"/>
    <w:rsid w:val="006270F0"/>
    <w:rsid w:val="006271B8"/>
    <w:rsid w:val="006276BB"/>
    <w:rsid w:val="0062788F"/>
    <w:rsid w:val="00627D10"/>
    <w:rsid w:val="00627F50"/>
    <w:rsid w:val="00630178"/>
    <w:rsid w:val="006303D2"/>
    <w:rsid w:val="00630527"/>
    <w:rsid w:val="0063057A"/>
    <w:rsid w:val="006305A5"/>
    <w:rsid w:val="00630637"/>
    <w:rsid w:val="00630693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9E6"/>
    <w:rsid w:val="00632CA3"/>
    <w:rsid w:val="00632CC8"/>
    <w:rsid w:val="00632EAE"/>
    <w:rsid w:val="00632F68"/>
    <w:rsid w:val="006336C2"/>
    <w:rsid w:val="0063377D"/>
    <w:rsid w:val="006337D0"/>
    <w:rsid w:val="00633C3A"/>
    <w:rsid w:val="00633DE1"/>
    <w:rsid w:val="00633E31"/>
    <w:rsid w:val="00633E68"/>
    <w:rsid w:val="0063449E"/>
    <w:rsid w:val="006344B2"/>
    <w:rsid w:val="0063479C"/>
    <w:rsid w:val="00634AA0"/>
    <w:rsid w:val="00634C3F"/>
    <w:rsid w:val="00634E00"/>
    <w:rsid w:val="00634EDD"/>
    <w:rsid w:val="006352C3"/>
    <w:rsid w:val="006354ED"/>
    <w:rsid w:val="006358D0"/>
    <w:rsid w:val="00635D6D"/>
    <w:rsid w:val="00636092"/>
    <w:rsid w:val="00636501"/>
    <w:rsid w:val="00636686"/>
    <w:rsid w:val="0063692B"/>
    <w:rsid w:val="00636A21"/>
    <w:rsid w:val="00636B0A"/>
    <w:rsid w:val="006374B2"/>
    <w:rsid w:val="006376F3"/>
    <w:rsid w:val="00640236"/>
    <w:rsid w:val="00640943"/>
    <w:rsid w:val="006411C5"/>
    <w:rsid w:val="00641BA1"/>
    <w:rsid w:val="0064201A"/>
    <w:rsid w:val="00642202"/>
    <w:rsid w:val="00642267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3C"/>
    <w:rsid w:val="006457E6"/>
    <w:rsid w:val="00645F03"/>
    <w:rsid w:val="00645F53"/>
    <w:rsid w:val="006463ED"/>
    <w:rsid w:val="00646515"/>
    <w:rsid w:val="00646646"/>
    <w:rsid w:val="00646784"/>
    <w:rsid w:val="00646A40"/>
    <w:rsid w:val="00646DC6"/>
    <w:rsid w:val="00647640"/>
    <w:rsid w:val="00647645"/>
    <w:rsid w:val="0064770E"/>
    <w:rsid w:val="0064785B"/>
    <w:rsid w:val="00647C2D"/>
    <w:rsid w:val="00647DC2"/>
    <w:rsid w:val="006501E4"/>
    <w:rsid w:val="006502F2"/>
    <w:rsid w:val="00650BC9"/>
    <w:rsid w:val="006513BB"/>
    <w:rsid w:val="0065150C"/>
    <w:rsid w:val="006518E1"/>
    <w:rsid w:val="00651999"/>
    <w:rsid w:val="006519F2"/>
    <w:rsid w:val="0065200D"/>
    <w:rsid w:val="00652206"/>
    <w:rsid w:val="0065251B"/>
    <w:rsid w:val="0065272B"/>
    <w:rsid w:val="006529D3"/>
    <w:rsid w:val="00652C22"/>
    <w:rsid w:val="00652D80"/>
    <w:rsid w:val="0065313A"/>
    <w:rsid w:val="00653146"/>
    <w:rsid w:val="00653379"/>
    <w:rsid w:val="00653835"/>
    <w:rsid w:val="006547DB"/>
    <w:rsid w:val="006549C0"/>
    <w:rsid w:val="006549CC"/>
    <w:rsid w:val="00654B2B"/>
    <w:rsid w:val="00654DF1"/>
    <w:rsid w:val="00654DF4"/>
    <w:rsid w:val="00654F6E"/>
    <w:rsid w:val="0065531D"/>
    <w:rsid w:val="00655723"/>
    <w:rsid w:val="00655879"/>
    <w:rsid w:val="00655AE4"/>
    <w:rsid w:val="00655AEE"/>
    <w:rsid w:val="00655B71"/>
    <w:rsid w:val="00655CA6"/>
    <w:rsid w:val="00655D02"/>
    <w:rsid w:val="00655D9B"/>
    <w:rsid w:val="006561A0"/>
    <w:rsid w:val="00656219"/>
    <w:rsid w:val="00656234"/>
    <w:rsid w:val="00656430"/>
    <w:rsid w:val="0065661C"/>
    <w:rsid w:val="00656856"/>
    <w:rsid w:val="006570C1"/>
    <w:rsid w:val="00657650"/>
    <w:rsid w:val="00657756"/>
    <w:rsid w:val="00657886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77A"/>
    <w:rsid w:val="0066184A"/>
    <w:rsid w:val="00661A0F"/>
    <w:rsid w:val="00661BE1"/>
    <w:rsid w:val="00661E79"/>
    <w:rsid w:val="006624AE"/>
    <w:rsid w:val="0066290F"/>
    <w:rsid w:val="00662FBB"/>
    <w:rsid w:val="00663256"/>
    <w:rsid w:val="006634E9"/>
    <w:rsid w:val="006635A1"/>
    <w:rsid w:val="006636F9"/>
    <w:rsid w:val="006638CA"/>
    <w:rsid w:val="0066392A"/>
    <w:rsid w:val="00663CD4"/>
    <w:rsid w:val="00664380"/>
    <w:rsid w:val="00664450"/>
    <w:rsid w:val="006646B0"/>
    <w:rsid w:val="006649C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0D9"/>
    <w:rsid w:val="00666410"/>
    <w:rsid w:val="00666BBF"/>
    <w:rsid w:val="00666C0E"/>
    <w:rsid w:val="00666FBC"/>
    <w:rsid w:val="0066700C"/>
    <w:rsid w:val="0066786A"/>
    <w:rsid w:val="00667A41"/>
    <w:rsid w:val="00667B38"/>
    <w:rsid w:val="0067094F"/>
    <w:rsid w:val="00670AD0"/>
    <w:rsid w:val="00671019"/>
    <w:rsid w:val="0067142A"/>
    <w:rsid w:val="006717E6"/>
    <w:rsid w:val="006724F7"/>
    <w:rsid w:val="006726AD"/>
    <w:rsid w:val="0067292F"/>
    <w:rsid w:val="00672A4A"/>
    <w:rsid w:val="00672CC3"/>
    <w:rsid w:val="00672CCA"/>
    <w:rsid w:val="00673112"/>
    <w:rsid w:val="00673260"/>
    <w:rsid w:val="006739DE"/>
    <w:rsid w:val="00673F3B"/>
    <w:rsid w:val="00674190"/>
    <w:rsid w:val="006743CD"/>
    <w:rsid w:val="00674801"/>
    <w:rsid w:val="0067498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061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B31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D66"/>
    <w:rsid w:val="00682EFC"/>
    <w:rsid w:val="006832C1"/>
    <w:rsid w:val="00683868"/>
    <w:rsid w:val="0068392F"/>
    <w:rsid w:val="006839F1"/>
    <w:rsid w:val="00683BB5"/>
    <w:rsid w:val="00683D34"/>
    <w:rsid w:val="00683D74"/>
    <w:rsid w:val="00683F7F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8CF"/>
    <w:rsid w:val="00687C12"/>
    <w:rsid w:val="00687F29"/>
    <w:rsid w:val="00687FE2"/>
    <w:rsid w:val="00690159"/>
    <w:rsid w:val="006903F3"/>
    <w:rsid w:val="00690A10"/>
    <w:rsid w:val="00690A50"/>
    <w:rsid w:val="00690FA5"/>
    <w:rsid w:val="0069113F"/>
    <w:rsid w:val="006914E9"/>
    <w:rsid w:val="00691551"/>
    <w:rsid w:val="00691618"/>
    <w:rsid w:val="00691890"/>
    <w:rsid w:val="00691B9D"/>
    <w:rsid w:val="00691D43"/>
    <w:rsid w:val="006926FE"/>
    <w:rsid w:val="0069284D"/>
    <w:rsid w:val="00692C8F"/>
    <w:rsid w:val="00692E9A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5A8B"/>
    <w:rsid w:val="00695C57"/>
    <w:rsid w:val="00695E0A"/>
    <w:rsid w:val="00695EE0"/>
    <w:rsid w:val="006963FF"/>
    <w:rsid w:val="00696A3E"/>
    <w:rsid w:val="00696D19"/>
    <w:rsid w:val="00696E07"/>
    <w:rsid w:val="006971A3"/>
    <w:rsid w:val="00697818"/>
    <w:rsid w:val="00697F53"/>
    <w:rsid w:val="006A0440"/>
    <w:rsid w:val="006A0FF8"/>
    <w:rsid w:val="006A104E"/>
    <w:rsid w:val="006A109C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9A6"/>
    <w:rsid w:val="006A3A7B"/>
    <w:rsid w:val="006A3DC4"/>
    <w:rsid w:val="006A3FEE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870"/>
    <w:rsid w:val="006A5975"/>
    <w:rsid w:val="006A5AA6"/>
    <w:rsid w:val="006A5CAB"/>
    <w:rsid w:val="006A6224"/>
    <w:rsid w:val="006A63B1"/>
    <w:rsid w:val="006A692D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7241"/>
    <w:rsid w:val="006B787A"/>
    <w:rsid w:val="006B79F1"/>
    <w:rsid w:val="006C040D"/>
    <w:rsid w:val="006C04D5"/>
    <w:rsid w:val="006C089C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C06"/>
    <w:rsid w:val="006C3E1F"/>
    <w:rsid w:val="006C4123"/>
    <w:rsid w:val="006C43A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56D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59F"/>
    <w:rsid w:val="006C776E"/>
    <w:rsid w:val="006C7AA4"/>
    <w:rsid w:val="006C7C27"/>
    <w:rsid w:val="006C7E3A"/>
    <w:rsid w:val="006D00C6"/>
    <w:rsid w:val="006D0686"/>
    <w:rsid w:val="006D06C2"/>
    <w:rsid w:val="006D10C7"/>
    <w:rsid w:val="006D1745"/>
    <w:rsid w:val="006D1920"/>
    <w:rsid w:val="006D206D"/>
    <w:rsid w:val="006D2248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9A2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A18"/>
    <w:rsid w:val="006E0EFB"/>
    <w:rsid w:val="006E1148"/>
    <w:rsid w:val="006E1D7A"/>
    <w:rsid w:val="006E1ED4"/>
    <w:rsid w:val="006E2138"/>
    <w:rsid w:val="006E2A9A"/>
    <w:rsid w:val="006E35F8"/>
    <w:rsid w:val="006E3628"/>
    <w:rsid w:val="006E38D0"/>
    <w:rsid w:val="006E395E"/>
    <w:rsid w:val="006E3A9F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E7EFE"/>
    <w:rsid w:val="006F0096"/>
    <w:rsid w:val="006F0143"/>
    <w:rsid w:val="006F072D"/>
    <w:rsid w:val="006F07B1"/>
    <w:rsid w:val="006F0A23"/>
    <w:rsid w:val="006F2052"/>
    <w:rsid w:val="006F2565"/>
    <w:rsid w:val="006F26E4"/>
    <w:rsid w:val="006F27B3"/>
    <w:rsid w:val="006F2B4B"/>
    <w:rsid w:val="006F2C43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6FBD"/>
    <w:rsid w:val="006F70EB"/>
    <w:rsid w:val="006F7251"/>
    <w:rsid w:val="006F73B5"/>
    <w:rsid w:val="006F7727"/>
    <w:rsid w:val="006F7D20"/>
    <w:rsid w:val="006F7F17"/>
    <w:rsid w:val="00700081"/>
    <w:rsid w:val="007001B6"/>
    <w:rsid w:val="00700950"/>
    <w:rsid w:val="007009DF"/>
    <w:rsid w:val="00700D74"/>
    <w:rsid w:val="00700F47"/>
    <w:rsid w:val="007015F8"/>
    <w:rsid w:val="00701CE9"/>
    <w:rsid w:val="00701FD1"/>
    <w:rsid w:val="0070219C"/>
    <w:rsid w:val="007022E5"/>
    <w:rsid w:val="00702444"/>
    <w:rsid w:val="007028AA"/>
    <w:rsid w:val="00702EA3"/>
    <w:rsid w:val="0070309E"/>
    <w:rsid w:val="0070311A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5E20"/>
    <w:rsid w:val="007061C8"/>
    <w:rsid w:val="00706312"/>
    <w:rsid w:val="007065ED"/>
    <w:rsid w:val="00707115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3C0"/>
    <w:rsid w:val="00711616"/>
    <w:rsid w:val="007116AE"/>
    <w:rsid w:val="00711A7C"/>
    <w:rsid w:val="0071211A"/>
    <w:rsid w:val="0071213B"/>
    <w:rsid w:val="0071234B"/>
    <w:rsid w:val="00712509"/>
    <w:rsid w:val="00712674"/>
    <w:rsid w:val="007127B5"/>
    <w:rsid w:val="00712AA2"/>
    <w:rsid w:val="0071356E"/>
    <w:rsid w:val="00714009"/>
    <w:rsid w:val="007143DA"/>
    <w:rsid w:val="0071491F"/>
    <w:rsid w:val="00714C1F"/>
    <w:rsid w:val="00714CF7"/>
    <w:rsid w:val="007150A2"/>
    <w:rsid w:val="007151FA"/>
    <w:rsid w:val="00715206"/>
    <w:rsid w:val="007152DE"/>
    <w:rsid w:val="007154E1"/>
    <w:rsid w:val="00715587"/>
    <w:rsid w:val="00715A9C"/>
    <w:rsid w:val="00715DD8"/>
    <w:rsid w:val="0071607C"/>
    <w:rsid w:val="007163A2"/>
    <w:rsid w:val="007165FA"/>
    <w:rsid w:val="0071660D"/>
    <w:rsid w:val="0071670B"/>
    <w:rsid w:val="00716E7D"/>
    <w:rsid w:val="00716F83"/>
    <w:rsid w:val="00717173"/>
    <w:rsid w:val="00717361"/>
    <w:rsid w:val="00717549"/>
    <w:rsid w:val="00717F3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303"/>
    <w:rsid w:val="00722579"/>
    <w:rsid w:val="00722BE7"/>
    <w:rsid w:val="007230DE"/>
    <w:rsid w:val="00723406"/>
    <w:rsid w:val="007234A5"/>
    <w:rsid w:val="00723A33"/>
    <w:rsid w:val="00723D52"/>
    <w:rsid w:val="00723E60"/>
    <w:rsid w:val="0072406C"/>
    <w:rsid w:val="007244AB"/>
    <w:rsid w:val="007244BD"/>
    <w:rsid w:val="00724622"/>
    <w:rsid w:val="007248D2"/>
    <w:rsid w:val="00724A11"/>
    <w:rsid w:val="00724B07"/>
    <w:rsid w:val="007252D7"/>
    <w:rsid w:val="00725637"/>
    <w:rsid w:val="00725985"/>
    <w:rsid w:val="00725B69"/>
    <w:rsid w:val="00725F0E"/>
    <w:rsid w:val="00726269"/>
    <w:rsid w:val="00726823"/>
    <w:rsid w:val="00726C50"/>
    <w:rsid w:val="00726DCE"/>
    <w:rsid w:val="0072727E"/>
    <w:rsid w:val="007272D1"/>
    <w:rsid w:val="007278EC"/>
    <w:rsid w:val="00727C41"/>
    <w:rsid w:val="00727D12"/>
    <w:rsid w:val="00727DEA"/>
    <w:rsid w:val="007300F0"/>
    <w:rsid w:val="0073043C"/>
    <w:rsid w:val="007304DD"/>
    <w:rsid w:val="0073134C"/>
    <w:rsid w:val="007313FC"/>
    <w:rsid w:val="0073144A"/>
    <w:rsid w:val="00731902"/>
    <w:rsid w:val="007319B9"/>
    <w:rsid w:val="00731F93"/>
    <w:rsid w:val="0073229F"/>
    <w:rsid w:val="0073265D"/>
    <w:rsid w:val="00732ABE"/>
    <w:rsid w:val="00732E75"/>
    <w:rsid w:val="00733038"/>
    <w:rsid w:val="00733055"/>
    <w:rsid w:val="007332CC"/>
    <w:rsid w:val="00733329"/>
    <w:rsid w:val="00733BC5"/>
    <w:rsid w:val="00733BDC"/>
    <w:rsid w:val="00734348"/>
    <w:rsid w:val="0073493F"/>
    <w:rsid w:val="00735035"/>
    <w:rsid w:val="0073506F"/>
    <w:rsid w:val="00735468"/>
    <w:rsid w:val="00735A9F"/>
    <w:rsid w:val="0073677C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574"/>
    <w:rsid w:val="00743594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081"/>
    <w:rsid w:val="007569F8"/>
    <w:rsid w:val="007571AB"/>
    <w:rsid w:val="00757280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1FD4"/>
    <w:rsid w:val="00762B09"/>
    <w:rsid w:val="00762CAA"/>
    <w:rsid w:val="00763526"/>
    <w:rsid w:val="0076388E"/>
    <w:rsid w:val="00763DDD"/>
    <w:rsid w:val="007646D6"/>
    <w:rsid w:val="0076474E"/>
    <w:rsid w:val="00764B2E"/>
    <w:rsid w:val="00764BF1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6D9D"/>
    <w:rsid w:val="00766EB8"/>
    <w:rsid w:val="00767353"/>
    <w:rsid w:val="007676E6"/>
    <w:rsid w:val="00767974"/>
    <w:rsid w:val="00767F39"/>
    <w:rsid w:val="00770198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B45"/>
    <w:rsid w:val="00780B61"/>
    <w:rsid w:val="00780B95"/>
    <w:rsid w:val="0078166B"/>
    <w:rsid w:val="007816D3"/>
    <w:rsid w:val="00781719"/>
    <w:rsid w:val="00781EAB"/>
    <w:rsid w:val="00782165"/>
    <w:rsid w:val="00782174"/>
    <w:rsid w:val="007822FB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5EB0"/>
    <w:rsid w:val="00785FF0"/>
    <w:rsid w:val="00786049"/>
    <w:rsid w:val="007863FD"/>
    <w:rsid w:val="0078671E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1D1"/>
    <w:rsid w:val="007903DB"/>
    <w:rsid w:val="0079046C"/>
    <w:rsid w:val="0079051A"/>
    <w:rsid w:val="00790995"/>
    <w:rsid w:val="007909AB"/>
    <w:rsid w:val="00790CEA"/>
    <w:rsid w:val="00791090"/>
    <w:rsid w:val="0079111E"/>
    <w:rsid w:val="00791718"/>
    <w:rsid w:val="0079172E"/>
    <w:rsid w:val="007918A5"/>
    <w:rsid w:val="00791B19"/>
    <w:rsid w:val="00791CFD"/>
    <w:rsid w:val="00791D9D"/>
    <w:rsid w:val="00791F6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3EB0"/>
    <w:rsid w:val="00794528"/>
    <w:rsid w:val="00794C5E"/>
    <w:rsid w:val="00794CDF"/>
    <w:rsid w:val="0079525E"/>
    <w:rsid w:val="0079546F"/>
    <w:rsid w:val="007955EC"/>
    <w:rsid w:val="00795938"/>
    <w:rsid w:val="00795CF5"/>
    <w:rsid w:val="00795E84"/>
    <w:rsid w:val="00795E9B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A03E8"/>
    <w:rsid w:val="007A0A7D"/>
    <w:rsid w:val="007A0B20"/>
    <w:rsid w:val="007A0C24"/>
    <w:rsid w:val="007A0D7F"/>
    <w:rsid w:val="007A0ED9"/>
    <w:rsid w:val="007A1490"/>
    <w:rsid w:val="007A17CE"/>
    <w:rsid w:val="007A1C72"/>
    <w:rsid w:val="007A2567"/>
    <w:rsid w:val="007A271E"/>
    <w:rsid w:val="007A2815"/>
    <w:rsid w:val="007A2CEF"/>
    <w:rsid w:val="007A2E3A"/>
    <w:rsid w:val="007A3067"/>
    <w:rsid w:val="007A315C"/>
    <w:rsid w:val="007A3243"/>
    <w:rsid w:val="007A38E2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B0050"/>
    <w:rsid w:val="007B0083"/>
    <w:rsid w:val="007B00A1"/>
    <w:rsid w:val="007B00BA"/>
    <w:rsid w:val="007B0104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2F5"/>
    <w:rsid w:val="007B33BA"/>
    <w:rsid w:val="007B356A"/>
    <w:rsid w:val="007B35F5"/>
    <w:rsid w:val="007B3626"/>
    <w:rsid w:val="007B3713"/>
    <w:rsid w:val="007B3E9E"/>
    <w:rsid w:val="007B3F80"/>
    <w:rsid w:val="007B40DA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5FD"/>
    <w:rsid w:val="007B68E5"/>
    <w:rsid w:val="007B6DF6"/>
    <w:rsid w:val="007B791C"/>
    <w:rsid w:val="007B7CE1"/>
    <w:rsid w:val="007C00C8"/>
    <w:rsid w:val="007C01B9"/>
    <w:rsid w:val="007C04BB"/>
    <w:rsid w:val="007C09FC"/>
    <w:rsid w:val="007C0F47"/>
    <w:rsid w:val="007C0FCC"/>
    <w:rsid w:val="007C1915"/>
    <w:rsid w:val="007C1DA0"/>
    <w:rsid w:val="007C1E96"/>
    <w:rsid w:val="007C209F"/>
    <w:rsid w:val="007C218E"/>
    <w:rsid w:val="007C23E9"/>
    <w:rsid w:val="007C2490"/>
    <w:rsid w:val="007C2AEB"/>
    <w:rsid w:val="007C2C30"/>
    <w:rsid w:val="007C2C91"/>
    <w:rsid w:val="007C2E60"/>
    <w:rsid w:val="007C3344"/>
    <w:rsid w:val="007C3528"/>
    <w:rsid w:val="007C39E3"/>
    <w:rsid w:val="007C3A0B"/>
    <w:rsid w:val="007C4725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AA4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0D70"/>
    <w:rsid w:val="007D10BD"/>
    <w:rsid w:val="007D157E"/>
    <w:rsid w:val="007D165F"/>
    <w:rsid w:val="007D16E0"/>
    <w:rsid w:val="007D1A24"/>
    <w:rsid w:val="007D1BAC"/>
    <w:rsid w:val="007D2024"/>
    <w:rsid w:val="007D20CC"/>
    <w:rsid w:val="007D2B3D"/>
    <w:rsid w:val="007D2B5F"/>
    <w:rsid w:val="007D2CB6"/>
    <w:rsid w:val="007D2CB9"/>
    <w:rsid w:val="007D2E80"/>
    <w:rsid w:val="007D2E8A"/>
    <w:rsid w:val="007D376C"/>
    <w:rsid w:val="007D388E"/>
    <w:rsid w:val="007D3FDC"/>
    <w:rsid w:val="007D435A"/>
    <w:rsid w:val="007D45AD"/>
    <w:rsid w:val="007D4732"/>
    <w:rsid w:val="007D49E3"/>
    <w:rsid w:val="007D4CBE"/>
    <w:rsid w:val="007D5173"/>
    <w:rsid w:val="007D5AED"/>
    <w:rsid w:val="007D5CC5"/>
    <w:rsid w:val="007D5E61"/>
    <w:rsid w:val="007D61B6"/>
    <w:rsid w:val="007D6C10"/>
    <w:rsid w:val="007D6CDC"/>
    <w:rsid w:val="007D6E33"/>
    <w:rsid w:val="007D6E7F"/>
    <w:rsid w:val="007D6FE7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3BE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92E"/>
    <w:rsid w:val="007E4A27"/>
    <w:rsid w:val="007E4D79"/>
    <w:rsid w:val="007E57C4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ADF"/>
    <w:rsid w:val="007F2BCC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3E5F"/>
    <w:rsid w:val="007F42D7"/>
    <w:rsid w:val="007F47D9"/>
    <w:rsid w:val="007F4A3B"/>
    <w:rsid w:val="007F4AF8"/>
    <w:rsid w:val="007F4B61"/>
    <w:rsid w:val="007F51A6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CEA"/>
    <w:rsid w:val="007F7D4B"/>
    <w:rsid w:val="008006ED"/>
    <w:rsid w:val="00800845"/>
    <w:rsid w:val="00800A37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CC9"/>
    <w:rsid w:val="00804F46"/>
    <w:rsid w:val="00804FF3"/>
    <w:rsid w:val="008050D4"/>
    <w:rsid w:val="00805AA5"/>
    <w:rsid w:val="00805F44"/>
    <w:rsid w:val="00805FC6"/>
    <w:rsid w:val="008061C1"/>
    <w:rsid w:val="00806218"/>
    <w:rsid w:val="0080633F"/>
    <w:rsid w:val="008065E3"/>
    <w:rsid w:val="0080670F"/>
    <w:rsid w:val="00806906"/>
    <w:rsid w:val="00806DBF"/>
    <w:rsid w:val="008074C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17F"/>
    <w:rsid w:val="0081335D"/>
    <w:rsid w:val="008137B4"/>
    <w:rsid w:val="00813AD1"/>
    <w:rsid w:val="00813DB6"/>
    <w:rsid w:val="008140F0"/>
    <w:rsid w:val="00814117"/>
    <w:rsid w:val="0081450C"/>
    <w:rsid w:val="008145E3"/>
    <w:rsid w:val="00814621"/>
    <w:rsid w:val="008146AB"/>
    <w:rsid w:val="00814945"/>
    <w:rsid w:val="00815019"/>
    <w:rsid w:val="0081588B"/>
    <w:rsid w:val="008158C6"/>
    <w:rsid w:val="00815A97"/>
    <w:rsid w:val="008163BE"/>
    <w:rsid w:val="00816439"/>
    <w:rsid w:val="008164FD"/>
    <w:rsid w:val="008168C0"/>
    <w:rsid w:val="008169A6"/>
    <w:rsid w:val="00816A1B"/>
    <w:rsid w:val="00816EA7"/>
    <w:rsid w:val="00816F73"/>
    <w:rsid w:val="008175C2"/>
    <w:rsid w:val="00817631"/>
    <w:rsid w:val="00817999"/>
    <w:rsid w:val="00817E01"/>
    <w:rsid w:val="00817E69"/>
    <w:rsid w:val="00820928"/>
    <w:rsid w:val="008209E5"/>
    <w:rsid w:val="00820A65"/>
    <w:rsid w:val="00820D7B"/>
    <w:rsid w:val="00820E0E"/>
    <w:rsid w:val="00820E33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3C4D"/>
    <w:rsid w:val="0082406F"/>
    <w:rsid w:val="00824745"/>
    <w:rsid w:val="00824AC0"/>
    <w:rsid w:val="00824ACE"/>
    <w:rsid w:val="00824C6A"/>
    <w:rsid w:val="00824CA1"/>
    <w:rsid w:val="00824D8C"/>
    <w:rsid w:val="00825A90"/>
    <w:rsid w:val="00825B39"/>
    <w:rsid w:val="00825F60"/>
    <w:rsid w:val="00825F9B"/>
    <w:rsid w:val="008260A0"/>
    <w:rsid w:val="0082639A"/>
    <w:rsid w:val="008266EC"/>
    <w:rsid w:val="0082681D"/>
    <w:rsid w:val="00826EDB"/>
    <w:rsid w:val="00826EDC"/>
    <w:rsid w:val="0082723E"/>
    <w:rsid w:val="00827AD6"/>
    <w:rsid w:val="00827C5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BFD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9E8"/>
    <w:rsid w:val="00835B29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55C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B6E"/>
    <w:rsid w:val="00847E83"/>
    <w:rsid w:val="00847FF9"/>
    <w:rsid w:val="008503F7"/>
    <w:rsid w:val="008508B3"/>
    <w:rsid w:val="00850E8D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490"/>
    <w:rsid w:val="00853672"/>
    <w:rsid w:val="00853E4A"/>
    <w:rsid w:val="00854013"/>
    <w:rsid w:val="008540FA"/>
    <w:rsid w:val="0085434B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5F59"/>
    <w:rsid w:val="008561C7"/>
    <w:rsid w:val="00856255"/>
    <w:rsid w:val="00856720"/>
    <w:rsid w:val="00856827"/>
    <w:rsid w:val="00856876"/>
    <w:rsid w:val="00856ADC"/>
    <w:rsid w:val="00856EFA"/>
    <w:rsid w:val="008572A6"/>
    <w:rsid w:val="00857A5C"/>
    <w:rsid w:val="00857C2A"/>
    <w:rsid w:val="00860622"/>
    <w:rsid w:val="00860845"/>
    <w:rsid w:val="00860931"/>
    <w:rsid w:val="00860C21"/>
    <w:rsid w:val="00860FEC"/>
    <w:rsid w:val="00861232"/>
    <w:rsid w:val="008613EC"/>
    <w:rsid w:val="00861550"/>
    <w:rsid w:val="0086176C"/>
    <w:rsid w:val="00861B70"/>
    <w:rsid w:val="00861F32"/>
    <w:rsid w:val="008625FE"/>
    <w:rsid w:val="00862958"/>
    <w:rsid w:val="00862A11"/>
    <w:rsid w:val="00862B15"/>
    <w:rsid w:val="00862F6A"/>
    <w:rsid w:val="00862FDE"/>
    <w:rsid w:val="0086302B"/>
    <w:rsid w:val="0086335B"/>
    <w:rsid w:val="008633DC"/>
    <w:rsid w:val="008634AE"/>
    <w:rsid w:val="00863996"/>
    <w:rsid w:val="00863BAA"/>
    <w:rsid w:val="00863CED"/>
    <w:rsid w:val="00863D3A"/>
    <w:rsid w:val="00863FC5"/>
    <w:rsid w:val="00863FE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CC"/>
    <w:rsid w:val="00865AEC"/>
    <w:rsid w:val="00865D41"/>
    <w:rsid w:val="008660BE"/>
    <w:rsid w:val="008660E7"/>
    <w:rsid w:val="00866383"/>
    <w:rsid w:val="00866654"/>
    <w:rsid w:val="008668CE"/>
    <w:rsid w:val="00866986"/>
    <w:rsid w:val="00866BAC"/>
    <w:rsid w:val="00866FA4"/>
    <w:rsid w:val="00866FD9"/>
    <w:rsid w:val="00867047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1B85"/>
    <w:rsid w:val="00871C11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7A"/>
    <w:rsid w:val="008766F9"/>
    <w:rsid w:val="008769AD"/>
    <w:rsid w:val="00876DFF"/>
    <w:rsid w:val="0087705F"/>
    <w:rsid w:val="0087754B"/>
    <w:rsid w:val="00877B4A"/>
    <w:rsid w:val="00877EA1"/>
    <w:rsid w:val="00880063"/>
    <w:rsid w:val="008804AD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6C3"/>
    <w:rsid w:val="008857F7"/>
    <w:rsid w:val="0088592B"/>
    <w:rsid w:val="00885C87"/>
    <w:rsid w:val="00885D3B"/>
    <w:rsid w:val="00885E35"/>
    <w:rsid w:val="008860C7"/>
    <w:rsid w:val="008860D5"/>
    <w:rsid w:val="00887226"/>
    <w:rsid w:val="008874D8"/>
    <w:rsid w:val="008876A8"/>
    <w:rsid w:val="00887881"/>
    <w:rsid w:val="00887887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C48"/>
    <w:rsid w:val="00891DC4"/>
    <w:rsid w:val="00892276"/>
    <w:rsid w:val="0089272D"/>
    <w:rsid w:val="00892B7D"/>
    <w:rsid w:val="00892BC6"/>
    <w:rsid w:val="00892E1D"/>
    <w:rsid w:val="00893235"/>
    <w:rsid w:val="00893AB8"/>
    <w:rsid w:val="00893D43"/>
    <w:rsid w:val="0089413D"/>
    <w:rsid w:val="00894553"/>
    <w:rsid w:val="008947DE"/>
    <w:rsid w:val="00894A9F"/>
    <w:rsid w:val="00894AC0"/>
    <w:rsid w:val="00894C31"/>
    <w:rsid w:val="00895532"/>
    <w:rsid w:val="00895814"/>
    <w:rsid w:val="008959F0"/>
    <w:rsid w:val="00895DFA"/>
    <w:rsid w:val="008966E6"/>
    <w:rsid w:val="0089677B"/>
    <w:rsid w:val="00896E4E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16F3"/>
    <w:rsid w:val="008A1C14"/>
    <w:rsid w:val="008A22E2"/>
    <w:rsid w:val="008A2355"/>
    <w:rsid w:val="008A24EC"/>
    <w:rsid w:val="008A263B"/>
    <w:rsid w:val="008A26B7"/>
    <w:rsid w:val="008A2921"/>
    <w:rsid w:val="008A2C7D"/>
    <w:rsid w:val="008A313E"/>
    <w:rsid w:val="008A343A"/>
    <w:rsid w:val="008A3B9E"/>
    <w:rsid w:val="008A3F91"/>
    <w:rsid w:val="008A4388"/>
    <w:rsid w:val="008A45A6"/>
    <w:rsid w:val="008A46E3"/>
    <w:rsid w:val="008A48EC"/>
    <w:rsid w:val="008A4E88"/>
    <w:rsid w:val="008A55B1"/>
    <w:rsid w:val="008A5604"/>
    <w:rsid w:val="008A5BA9"/>
    <w:rsid w:val="008A5C8B"/>
    <w:rsid w:val="008A5CAF"/>
    <w:rsid w:val="008A5CC8"/>
    <w:rsid w:val="008A5FE0"/>
    <w:rsid w:val="008A6366"/>
    <w:rsid w:val="008A63FE"/>
    <w:rsid w:val="008A6992"/>
    <w:rsid w:val="008A6CC0"/>
    <w:rsid w:val="008A6D6F"/>
    <w:rsid w:val="008A6E2F"/>
    <w:rsid w:val="008A74A8"/>
    <w:rsid w:val="008A7831"/>
    <w:rsid w:val="008A79DC"/>
    <w:rsid w:val="008A7EC0"/>
    <w:rsid w:val="008B01E5"/>
    <w:rsid w:val="008B05B9"/>
    <w:rsid w:val="008B0BA7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3DFA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0EB3"/>
    <w:rsid w:val="008C1136"/>
    <w:rsid w:val="008C117C"/>
    <w:rsid w:val="008C133B"/>
    <w:rsid w:val="008C150A"/>
    <w:rsid w:val="008C1981"/>
    <w:rsid w:val="008C1A3F"/>
    <w:rsid w:val="008C247F"/>
    <w:rsid w:val="008C2684"/>
    <w:rsid w:val="008C3041"/>
    <w:rsid w:val="008C30F8"/>
    <w:rsid w:val="008C3333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93"/>
    <w:rsid w:val="008C4CAF"/>
    <w:rsid w:val="008C536A"/>
    <w:rsid w:val="008C53F4"/>
    <w:rsid w:val="008C5428"/>
    <w:rsid w:val="008C5446"/>
    <w:rsid w:val="008C5535"/>
    <w:rsid w:val="008C5673"/>
    <w:rsid w:val="008C5693"/>
    <w:rsid w:val="008C587C"/>
    <w:rsid w:val="008C5C36"/>
    <w:rsid w:val="008C5CD2"/>
    <w:rsid w:val="008C5D4A"/>
    <w:rsid w:val="008C611C"/>
    <w:rsid w:val="008C63E8"/>
    <w:rsid w:val="008C656B"/>
    <w:rsid w:val="008C66A4"/>
    <w:rsid w:val="008C6779"/>
    <w:rsid w:val="008C6A70"/>
    <w:rsid w:val="008C71FC"/>
    <w:rsid w:val="008C7294"/>
    <w:rsid w:val="008C75D7"/>
    <w:rsid w:val="008C789D"/>
    <w:rsid w:val="008C7B63"/>
    <w:rsid w:val="008C7F5C"/>
    <w:rsid w:val="008D0558"/>
    <w:rsid w:val="008D088D"/>
    <w:rsid w:val="008D0895"/>
    <w:rsid w:val="008D0A4B"/>
    <w:rsid w:val="008D0A57"/>
    <w:rsid w:val="008D118D"/>
    <w:rsid w:val="008D1280"/>
    <w:rsid w:val="008D12EF"/>
    <w:rsid w:val="008D1711"/>
    <w:rsid w:val="008D1A92"/>
    <w:rsid w:val="008D1EC3"/>
    <w:rsid w:val="008D21D3"/>
    <w:rsid w:val="008D24EF"/>
    <w:rsid w:val="008D2572"/>
    <w:rsid w:val="008D25BD"/>
    <w:rsid w:val="008D2B15"/>
    <w:rsid w:val="008D2F4D"/>
    <w:rsid w:val="008D37BC"/>
    <w:rsid w:val="008D3AA2"/>
    <w:rsid w:val="008D5763"/>
    <w:rsid w:val="008D59B4"/>
    <w:rsid w:val="008D5A1B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37B"/>
    <w:rsid w:val="008E0435"/>
    <w:rsid w:val="008E0A06"/>
    <w:rsid w:val="008E0BE6"/>
    <w:rsid w:val="008E0C8B"/>
    <w:rsid w:val="008E0EB4"/>
    <w:rsid w:val="008E0F08"/>
    <w:rsid w:val="008E119A"/>
    <w:rsid w:val="008E14A1"/>
    <w:rsid w:val="008E15B3"/>
    <w:rsid w:val="008E1639"/>
    <w:rsid w:val="008E18BC"/>
    <w:rsid w:val="008E1AA3"/>
    <w:rsid w:val="008E1CD9"/>
    <w:rsid w:val="008E1E0B"/>
    <w:rsid w:val="008E1E6F"/>
    <w:rsid w:val="008E1E79"/>
    <w:rsid w:val="008E207E"/>
    <w:rsid w:val="008E2434"/>
    <w:rsid w:val="008E2843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F40"/>
    <w:rsid w:val="008E60EB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C2A"/>
    <w:rsid w:val="008E7E81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286"/>
    <w:rsid w:val="008F7379"/>
    <w:rsid w:val="008F78F4"/>
    <w:rsid w:val="008F7F26"/>
    <w:rsid w:val="00900350"/>
    <w:rsid w:val="009014DB"/>
    <w:rsid w:val="00901A1D"/>
    <w:rsid w:val="00901CBC"/>
    <w:rsid w:val="00901E3C"/>
    <w:rsid w:val="009020F3"/>
    <w:rsid w:val="0090227B"/>
    <w:rsid w:val="009022BF"/>
    <w:rsid w:val="00902703"/>
    <w:rsid w:val="00902714"/>
    <w:rsid w:val="00902928"/>
    <w:rsid w:val="00902B8F"/>
    <w:rsid w:val="00902E5D"/>
    <w:rsid w:val="00902E5F"/>
    <w:rsid w:val="0090305D"/>
    <w:rsid w:val="0090371F"/>
    <w:rsid w:val="0090378C"/>
    <w:rsid w:val="009037ED"/>
    <w:rsid w:val="0090389B"/>
    <w:rsid w:val="00903E06"/>
    <w:rsid w:val="00903EF7"/>
    <w:rsid w:val="0090402C"/>
    <w:rsid w:val="009040AA"/>
    <w:rsid w:val="009043CF"/>
    <w:rsid w:val="009047D8"/>
    <w:rsid w:val="00904F5C"/>
    <w:rsid w:val="00905159"/>
    <w:rsid w:val="00905230"/>
    <w:rsid w:val="00905247"/>
    <w:rsid w:val="009058C1"/>
    <w:rsid w:val="00905BB2"/>
    <w:rsid w:val="00905E07"/>
    <w:rsid w:val="00905F63"/>
    <w:rsid w:val="00905F94"/>
    <w:rsid w:val="00905FB7"/>
    <w:rsid w:val="009065C0"/>
    <w:rsid w:val="0090677B"/>
    <w:rsid w:val="0090685E"/>
    <w:rsid w:val="0090689C"/>
    <w:rsid w:val="00906C08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0CCF"/>
    <w:rsid w:val="009111A1"/>
    <w:rsid w:val="00911221"/>
    <w:rsid w:val="00911BE9"/>
    <w:rsid w:val="00912639"/>
    <w:rsid w:val="00912A2C"/>
    <w:rsid w:val="00912EDE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B4"/>
    <w:rsid w:val="009144D7"/>
    <w:rsid w:val="009145C3"/>
    <w:rsid w:val="00914757"/>
    <w:rsid w:val="00914F19"/>
    <w:rsid w:val="00915587"/>
    <w:rsid w:val="00915831"/>
    <w:rsid w:val="00915A0F"/>
    <w:rsid w:val="00915A41"/>
    <w:rsid w:val="00915D32"/>
    <w:rsid w:val="009163E6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80B"/>
    <w:rsid w:val="00920902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22A"/>
    <w:rsid w:val="00923610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FFC"/>
    <w:rsid w:val="00927FFE"/>
    <w:rsid w:val="00930063"/>
    <w:rsid w:val="00930069"/>
    <w:rsid w:val="00930348"/>
    <w:rsid w:val="0093056D"/>
    <w:rsid w:val="00930952"/>
    <w:rsid w:val="00930E65"/>
    <w:rsid w:val="009311C3"/>
    <w:rsid w:val="0093121F"/>
    <w:rsid w:val="009312EC"/>
    <w:rsid w:val="00931333"/>
    <w:rsid w:val="0093137A"/>
    <w:rsid w:val="009314CD"/>
    <w:rsid w:val="00931773"/>
    <w:rsid w:val="00931EDC"/>
    <w:rsid w:val="00931F0A"/>
    <w:rsid w:val="00932479"/>
    <w:rsid w:val="00932571"/>
    <w:rsid w:val="009325C4"/>
    <w:rsid w:val="009326A5"/>
    <w:rsid w:val="00932F68"/>
    <w:rsid w:val="00932FF4"/>
    <w:rsid w:val="00933117"/>
    <w:rsid w:val="00933200"/>
    <w:rsid w:val="009333AF"/>
    <w:rsid w:val="0093396F"/>
    <w:rsid w:val="0093425D"/>
    <w:rsid w:val="009343F2"/>
    <w:rsid w:val="0093446C"/>
    <w:rsid w:val="00934843"/>
    <w:rsid w:val="009348B2"/>
    <w:rsid w:val="00934E66"/>
    <w:rsid w:val="00934FE2"/>
    <w:rsid w:val="00935251"/>
    <w:rsid w:val="009353EF"/>
    <w:rsid w:val="009353FF"/>
    <w:rsid w:val="009355DA"/>
    <w:rsid w:val="00935857"/>
    <w:rsid w:val="00935B1C"/>
    <w:rsid w:val="00935C4F"/>
    <w:rsid w:val="00935D0C"/>
    <w:rsid w:val="0093652C"/>
    <w:rsid w:val="009370FA"/>
    <w:rsid w:val="009375E9"/>
    <w:rsid w:val="009375EF"/>
    <w:rsid w:val="0093767C"/>
    <w:rsid w:val="009376CD"/>
    <w:rsid w:val="009377AE"/>
    <w:rsid w:val="00937851"/>
    <w:rsid w:val="00937CC7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203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D86"/>
    <w:rsid w:val="00947F10"/>
    <w:rsid w:val="009506DF"/>
    <w:rsid w:val="00950DDC"/>
    <w:rsid w:val="00951097"/>
    <w:rsid w:val="00951309"/>
    <w:rsid w:val="009515EE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4E20"/>
    <w:rsid w:val="00965173"/>
    <w:rsid w:val="0096566D"/>
    <w:rsid w:val="00965AA1"/>
    <w:rsid w:val="009665E5"/>
    <w:rsid w:val="00967095"/>
    <w:rsid w:val="009671EA"/>
    <w:rsid w:val="00967292"/>
    <w:rsid w:val="0096775C"/>
    <w:rsid w:val="009700CB"/>
    <w:rsid w:val="00970826"/>
    <w:rsid w:val="00970846"/>
    <w:rsid w:val="00971359"/>
    <w:rsid w:val="009719B3"/>
    <w:rsid w:val="0097200B"/>
    <w:rsid w:val="00972433"/>
    <w:rsid w:val="00972B38"/>
    <w:rsid w:val="00972D2C"/>
    <w:rsid w:val="00972F4F"/>
    <w:rsid w:val="009736F6"/>
    <w:rsid w:val="009742BC"/>
    <w:rsid w:val="009743A4"/>
    <w:rsid w:val="009749BE"/>
    <w:rsid w:val="00974C65"/>
    <w:rsid w:val="00974DEF"/>
    <w:rsid w:val="00975412"/>
    <w:rsid w:val="009754E1"/>
    <w:rsid w:val="00975C92"/>
    <w:rsid w:val="00975EBD"/>
    <w:rsid w:val="00975F3E"/>
    <w:rsid w:val="00975F4B"/>
    <w:rsid w:val="00975F82"/>
    <w:rsid w:val="00976329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7B9"/>
    <w:rsid w:val="00980BFA"/>
    <w:rsid w:val="00980D17"/>
    <w:rsid w:val="00981043"/>
    <w:rsid w:val="0098121D"/>
    <w:rsid w:val="00981482"/>
    <w:rsid w:val="00981583"/>
    <w:rsid w:val="00981612"/>
    <w:rsid w:val="00981642"/>
    <w:rsid w:val="00981910"/>
    <w:rsid w:val="0098195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1AF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07A"/>
    <w:rsid w:val="009851DE"/>
    <w:rsid w:val="00985457"/>
    <w:rsid w:val="009856B9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A6F"/>
    <w:rsid w:val="00990D1E"/>
    <w:rsid w:val="0099102D"/>
    <w:rsid w:val="00991297"/>
    <w:rsid w:val="00991321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AE7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E1"/>
    <w:rsid w:val="0099635D"/>
    <w:rsid w:val="00996C6C"/>
    <w:rsid w:val="00996EE8"/>
    <w:rsid w:val="0099733B"/>
    <w:rsid w:val="009974BD"/>
    <w:rsid w:val="00997AC7"/>
    <w:rsid w:val="00997D6C"/>
    <w:rsid w:val="00997FCA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085"/>
    <w:rsid w:val="009A1493"/>
    <w:rsid w:val="009A182C"/>
    <w:rsid w:val="009A1F37"/>
    <w:rsid w:val="009A2063"/>
    <w:rsid w:val="009A20E1"/>
    <w:rsid w:val="009A2443"/>
    <w:rsid w:val="009A255D"/>
    <w:rsid w:val="009A26E1"/>
    <w:rsid w:val="009A2DC6"/>
    <w:rsid w:val="009A2FA8"/>
    <w:rsid w:val="009A31D6"/>
    <w:rsid w:val="009A33B7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275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97A"/>
    <w:rsid w:val="009B0A1A"/>
    <w:rsid w:val="009B0A6F"/>
    <w:rsid w:val="009B10EF"/>
    <w:rsid w:val="009B1308"/>
    <w:rsid w:val="009B187A"/>
    <w:rsid w:val="009B1A59"/>
    <w:rsid w:val="009B1FC8"/>
    <w:rsid w:val="009B218B"/>
    <w:rsid w:val="009B223B"/>
    <w:rsid w:val="009B27B8"/>
    <w:rsid w:val="009B27C7"/>
    <w:rsid w:val="009B2A22"/>
    <w:rsid w:val="009B2AB7"/>
    <w:rsid w:val="009B31D2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5C90"/>
    <w:rsid w:val="009B6349"/>
    <w:rsid w:val="009B64FE"/>
    <w:rsid w:val="009B6809"/>
    <w:rsid w:val="009B69B6"/>
    <w:rsid w:val="009B6A2F"/>
    <w:rsid w:val="009B6FDB"/>
    <w:rsid w:val="009B7095"/>
    <w:rsid w:val="009B71E7"/>
    <w:rsid w:val="009B76AC"/>
    <w:rsid w:val="009B7753"/>
    <w:rsid w:val="009B791E"/>
    <w:rsid w:val="009B7B3F"/>
    <w:rsid w:val="009B7E15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4DE8"/>
    <w:rsid w:val="009C5141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401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2DE4"/>
    <w:rsid w:val="009D3165"/>
    <w:rsid w:val="009D357F"/>
    <w:rsid w:val="009D372D"/>
    <w:rsid w:val="009D3874"/>
    <w:rsid w:val="009D395E"/>
    <w:rsid w:val="009D3A55"/>
    <w:rsid w:val="009D3D40"/>
    <w:rsid w:val="009D450C"/>
    <w:rsid w:val="009D4552"/>
    <w:rsid w:val="009D49D9"/>
    <w:rsid w:val="009D4B3A"/>
    <w:rsid w:val="009D4C85"/>
    <w:rsid w:val="009D4EEF"/>
    <w:rsid w:val="009D52A2"/>
    <w:rsid w:val="009D5356"/>
    <w:rsid w:val="009D594C"/>
    <w:rsid w:val="009D595F"/>
    <w:rsid w:val="009D5ABE"/>
    <w:rsid w:val="009D5BE7"/>
    <w:rsid w:val="009D64E2"/>
    <w:rsid w:val="009D6B8E"/>
    <w:rsid w:val="009D7102"/>
    <w:rsid w:val="009D7254"/>
    <w:rsid w:val="009D730E"/>
    <w:rsid w:val="009D7570"/>
    <w:rsid w:val="009D7D68"/>
    <w:rsid w:val="009D7E2A"/>
    <w:rsid w:val="009D7F88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9F3"/>
    <w:rsid w:val="009E3B85"/>
    <w:rsid w:val="009E4074"/>
    <w:rsid w:val="009E4399"/>
    <w:rsid w:val="009E4443"/>
    <w:rsid w:val="009E4483"/>
    <w:rsid w:val="009E4577"/>
    <w:rsid w:val="009E481B"/>
    <w:rsid w:val="009E4EAA"/>
    <w:rsid w:val="009E51CB"/>
    <w:rsid w:val="009E53EA"/>
    <w:rsid w:val="009E56D5"/>
    <w:rsid w:val="009E5A3D"/>
    <w:rsid w:val="009E5C1C"/>
    <w:rsid w:val="009E5C90"/>
    <w:rsid w:val="009E60FD"/>
    <w:rsid w:val="009E63D7"/>
    <w:rsid w:val="009E63E0"/>
    <w:rsid w:val="009E6663"/>
    <w:rsid w:val="009E6980"/>
    <w:rsid w:val="009E6BF0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901"/>
    <w:rsid w:val="009F19EA"/>
    <w:rsid w:val="009F1D39"/>
    <w:rsid w:val="009F1F45"/>
    <w:rsid w:val="009F21EA"/>
    <w:rsid w:val="009F222B"/>
    <w:rsid w:val="009F2DC6"/>
    <w:rsid w:val="009F2F55"/>
    <w:rsid w:val="009F31DB"/>
    <w:rsid w:val="009F37EB"/>
    <w:rsid w:val="009F3BA4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4A0"/>
    <w:rsid w:val="009F75EF"/>
    <w:rsid w:val="009F79B0"/>
    <w:rsid w:val="009F7A25"/>
    <w:rsid w:val="00A001B8"/>
    <w:rsid w:val="00A004C2"/>
    <w:rsid w:val="00A00BBD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E0B"/>
    <w:rsid w:val="00A02F25"/>
    <w:rsid w:val="00A03005"/>
    <w:rsid w:val="00A0305E"/>
    <w:rsid w:val="00A031C7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830"/>
    <w:rsid w:val="00A05B14"/>
    <w:rsid w:val="00A05BDD"/>
    <w:rsid w:val="00A06068"/>
    <w:rsid w:val="00A06340"/>
    <w:rsid w:val="00A0643B"/>
    <w:rsid w:val="00A06AE2"/>
    <w:rsid w:val="00A06C7F"/>
    <w:rsid w:val="00A06E2F"/>
    <w:rsid w:val="00A06F19"/>
    <w:rsid w:val="00A07A6D"/>
    <w:rsid w:val="00A07B1A"/>
    <w:rsid w:val="00A07E8D"/>
    <w:rsid w:val="00A100FB"/>
    <w:rsid w:val="00A1065A"/>
    <w:rsid w:val="00A107EF"/>
    <w:rsid w:val="00A10AC4"/>
    <w:rsid w:val="00A114AA"/>
    <w:rsid w:val="00A11629"/>
    <w:rsid w:val="00A1165A"/>
    <w:rsid w:val="00A11987"/>
    <w:rsid w:val="00A119DE"/>
    <w:rsid w:val="00A12126"/>
    <w:rsid w:val="00A1247B"/>
    <w:rsid w:val="00A12675"/>
    <w:rsid w:val="00A129A2"/>
    <w:rsid w:val="00A12C8B"/>
    <w:rsid w:val="00A1303D"/>
    <w:rsid w:val="00A130A3"/>
    <w:rsid w:val="00A130EF"/>
    <w:rsid w:val="00A1331A"/>
    <w:rsid w:val="00A13368"/>
    <w:rsid w:val="00A13DA7"/>
    <w:rsid w:val="00A14465"/>
    <w:rsid w:val="00A14486"/>
    <w:rsid w:val="00A1495C"/>
    <w:rsid w:val="00A149B6"/>
    <w:rsid w:val="00A14ABF"/>
    <w:rsid w:val="00A14D17"/>
    <w:rsid w:val="00A14E1A"/>
    <w:rsid w:val="00A14EA1"/>
    <w:rsid w:val="00A14FB7"/>
    <w:rsid w:val="00A1565F"/>
    <w:rsid w:val="00A1588D"/>
    <w:rsid w:val="00A15B65"/>
    <w:rsid w:val="00A15E8B"/>
    <w:rsid w:val="00A16076"/>
    <w:rsid w:val="00A16100"/>
    <w:rsid w:val="00A16194"/>
    <w:rsid w:val="00A165FD"/>
    <w:rsid w:val="00A16D7E"/>
    <w:rsid w:val="00A16DBB"/>
    <w:rsid w:val="00A16EC3"/>
    <w:rsid w:val="00A16F51"/>
    <w:rsid w:val="00A17245"/>
    <w:rsid w:val="00A173DD"/>
    <w:rsid w:val="00A2069A"/>
    <w:rsid w:val="00A2084D"/>
    <w:rsid w:val="00A20EF1"/>
    <w:rsid w:val="00A21320"/>
    <w:rsid w:val="00A21535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34"/>
    <w:rsid w:val="00A23AA2"/>
    <w:rsid w:val="00A23C8E"/>
    <w:rsid w:val="00A23E96"/>
    <w:rsid w:val="00A24235"/>
    <w:rsid w:val="00A24753"/>
    <w:rsid w:val="00A248E1"/>
    <w:rsid w:val="00A24974"/>
    <w:rsid w:val="00A249DE"/>
    <w:rsid w:val="00A249F5"/>
    <w:rsid w:val="00A24B9A"/>
    <w:rsid w:val="00A24BC4"/>
    <w:rsid w:val="00A24C68"/>
    <w:rsid w:val="00A24F20"/>
    <w:rsid w:val="00A2540E"/>
    <w:rsid w:val="00A25460"/>
    <w:rsid w:val="00A254EA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6D5"/>
    <w:rsid w:val="00A2786F"/>
    <w:rsid w:val="00A27D45"/>
    <w:rsid w:val="00A3022F"/>
    <w:rsid w:val="00A3028C"/>
    <w:rsid w:val="00A303C7"/>
    <w:rsid w:val="00A30680"/>
    <w:rsid w:val="00A30BFC"/>
    <w:rsid w:val="00A30BFF"/>
    <w:rsid w:val="00A310B6"/>
    <w:rsid w:val="00A310E8"/>
    <w:rsid w:val="00A311B1"/>
    <w:rsid w:val="00A3137E"/>
    <w:rsid w:val="00A317F2"/>
    <w:rsid w:val="00A32130"/>
    <w:rsid w:val="00A321E4"/>
    <w:rsid w:val="00A32227"/>
    <w:rsid w:val="00A323F3"/>
    <w:rsid w:val="00A32498"/>
    <w:rsid w:val="00A3296A"/>
    <w:rsid w:val="00A32E71"/>
    <w:rsid w:val="00A33623"/>
    <w:rsid w:val="00A33656"/>
    <w:rsid w:val="00A33714"/>
    <w:rsid w:val="00A339E0"/>
    <w:rsid w:val="00A33E9F"/>
    <w:rsid w:val="00A33EDC"/>
    <w:rsid w:val="00A3478D"/>
    <w:rsid w:val="00A34852"/>
    <w:rsid w:val="00A35330"/>
    <w:rsid w:val="00A353A3"/>
    <w:rsid w:val="00A3549E"/>
    <w:rsid w:val="00A356D5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64E"/>
    <w:rsid w:val="00A376D4"/>
    <w:rsid w:val="00A37927"/>
    <w:rsid w:val="00A3795B"/>
    <w:rsid w:val="00A37E63"/>
    <w:rsid w:val="00A40285"/>
    <w:rsid w:val="00A4031B"/>
    <w:rsid w:val="00A40587"/>
    <w:rsid w:val="00A409AE"/>
    <w:rsid w:val="00A40A83"/>
    <w:rsid w:val="00A40C09"/>
    <w:rsid w:val="00A41089"/>
    <w:rsid w:val="00A41427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2F02"/>
    <w:rsid w:val="00A4305E"/>
    <w:rsid w:val="00A43306"/>
    <w:rsid w:val="00A434EC"/>
    <w:rsid w:val="00A437A5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7A0"/>
    <w:rsid w:val="00A50968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57"/>
    <w:rsid w:val="00A54582"/>
    <w:rsid w:val="00A54902"/>
    <w:rsid w:val="00A55A7F"/>
    <w:rsid w:val="00A55ABB"/>
    <w:rsid w:val="00A56DB7"/>
    <w:rsid w:val="00A56E5B"/>
    <w:rsid w:val="00A56FEF"/>
    <w:rsid w:val="00A5723B"/>
    <w:rsid w:val="00A57297"/>
    <w:rsid w:val="00A57367"/>
    <w:rsid w:val="00A573B8"/>
    <w:rsid w:val="00A57634"/>
    <w:rsid w:val="00A57A9C"/>
    <w:rsid w:val="00A57B54"/>
    <w:rsid w:val="00A57D0F"/>
    <w:rsid w:val="00A57E0A"/>
    <w:rsid w:val="00A57E51"/>
    <w:rsid w:val="00A57E8C"/>
    <w:rsid w:val="00A57FB1"/>
    <w:rsid w:val="00A6060E"/>
    <w:rsid w:val="00A606B0"/>
    <w:rsid w:val="00A6072C"/>
    <w:rsid w:val="00A60ADB"/>
    <w:rsid w:val="00A60BC0"/>
    <w:rsid w:val="00A60D1D"/>
    <w:rsid w:val="00A61187"/>
    <w:rsid w:val="00A613C0"/>
    <w:rsid w:val="00A619E4"/>
    <w:rsid w:val="00A61D31"/>
    <w:rsid w:val="00A61E35"/>
    <w:rsid w:val="00A625B2"/>
    <w:rsid w:val="00A627F6"/>
    <w:rsid w:val="00A62879"/>
    <w:rsid w:val="00A6296E"/>
    <w:rsid w:val="00A62CD3"/>
    <w:rsid w:val="00A62D04"/>
    <w:rsid w:val="00A62D8C"/>
    <w:rsid w:val="00A634CA"/>
    <w:rsid w:val="00A638BB"/>
    <w:rsid w:val="00A63B98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B9B"/>
    <w:rsid w:val="00A65E70"/>
    <w:rsid w:val="00A66192"/>
    <w:rsid w:val="00A6631C"/>
    <w:rsid w:val="00A66346"/>
    <w:rsid w:val="00A664E5"/>
    <w:rsid w:val="00A66FA9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8F0"/>
    <w:rsid w:val="00A72F5F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1A6"/>
    <w:rsid w:val="00A754E3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0EF"/>
    <w:rsid w:val="00A80196"/>
    <w:rsid w:val="00A80627"/>
    <w:rsid w:val="00A80F9C"/>
    <w:rsid w:val="00A812B1"/>
    <w:rsid w:val="00A817D4"/>
    <w:rsid w:val="00A81F79"/>
    <w:rsid w:val="00A821CA"/>
    <w:rsid w:val="00A8268F"/>
    <w:rsid w:val="00A829A2"/>
    <w:rsid w:val="00A82A8B"/>
    <w:rsid w:val="00A82F04"/>
    <w:rsid w:val="00A83127"/>
    <w:rsid w:val="00A83244"/>
    <w:rsid w:val="00A83757"/>
    <w:rsid w:val="00A837E0"/>
    <w:rsid w:val="00A83863"/>
    <w:rsid w:val="00A8389E"/>
    <w:rsid w:val="00A83AA6"/>
    <w:rsid w:val="00A83E15"/>
    <w:rsid w:val="00A843E7"/>
    <w:rsid w:val="00A84A51"/>
    <w:rsid w:val="00A84B7E"/>
    <w:rsid w:val="00A851B7"/>
    <w:rsid w:val="00A85742"/>
    <w:rsid w:val="00A85A4E"/>
    <w:rsid w:val="00A85F7F"/>
    <w:rsid w:val="00A86048"/>
    <w:rsid w:val="00A8635F"/>
    <w:rsid w:val="00A86377"/>
    <w:rsid w:val="00A8667E"/>
    <w:rsid w:val="00A86765"/>
    <w:rsid w:val="00A868EE"/>
    <w:rsid w:val="00A8698C"/>
    <w:rsid w:val="00A8709B"/>
    <w:rsid w:val="00A8781E"/>
    <w:rsid w:val="00A879B8"/>
    <w:rsid w:val="00A87C35"/>
    <w:rsid w:val="00A90264"/>
    <w:rsid w:val="00A90546"/>
    <w:rsid w:val="00A90790"/>
    <w:rsid w:val="00A908F7"/>
    <w:rsid w:val="00A908FB"/>
    <w:rsid w:val="00A90B3D"/>
    <w:rsid w:val="00A90FE1"/>
    <w:rsid w:val="00A9102B"/>
    <w:rsid w:val="00A9197B"/>
    <w:rsid w:val="00A91DDE"/>
    <w:rsid w:val="00A92493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E36"/>
    <w:rsid w:val="00A95FCA"/>
    <w:rsid w:val="00A9612D"/>
    <w:rsid w:val="00A96248"/>
    <w:rsid w:val="00A96998"/>
    <w:rsid w:val="00A969C3"/>
    <w:rsid w:val="00A972D3"/>
    <w:rsid w:val="00A97415"/>
    <w:rsid w:val="00A974AA"/>
    <w:rsid w:val="00A977B4"/>
    <w:rsid w:val="00A978C3"/>
    <w:rsid w:val="00A97BD7"/>
    <w:rsid w:val="00A97CD6"/>
    <w:rsid w:val="00A97F44"/>
    <w:rsid w:val="00AA0040"/>
    <w:rsid w:val="00AA043E"/>
    <w:rsid w:val="00AA067E"/>
    <w:rsid w:val="00AA1364"/>
    <w:rsid w:val="00AA146C"/>
    <w:rsid w:val="00AA1804"/>
    <w:rsid w:val="00AA1891"/>
    <w:rsid w:val="00AA24E3"/>
    <w:rsid w:val="00AA2BFF"/>
    <w:rsid w:val="00AA2C6C"/>
    <w:rsid w:val="00AA3008"/>
    <w:rsid w:val="00AA3032"/>
    <w:rsid w:val="00AA43C4"/>
    <w:rsid w:val="00AA459D"/>
    <w:rsid w:val="00AA49A0"/>
    <w:rsid w:val="00AA4B54"/>
    <w:rsid w:val="00AA50B1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545"/>
    <w:rsid w:val="00AB3C32"/>
    <w:rsid w:val="00AB3C3D"/>
    <w:rsid w:val="00AB3E88"/>
    <w:rsid w:val="00AB4719"/>
    <w:rsid w:val="00AB48B3"/>
    <w:rsid w:val="00AB4C4A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19E"/>
    <w:rsid w:val="00AC177B"/>
    <w:rsid w:val="00AC1B7B"/>
    <w:rsid w:val="00AC1C40"/>
    <w:rsid w:val="00AC241A"/>
    <w:rsid w:val="00AC2993"/>
    <w:rsid w:val="00AC2AD0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6955"/>
    <w:rsid w:val="00AC6AEF"/>
    <w:rsid w:val="00AC72E0"/>
    <w:rsid w:val="00AC79F7"/>
    <w:rsid w:val="00AC7D60"/>
    <w:rsid w:val="00AD000B"/>
    <w:rsid w:val="00AD0050"/>
    <w:rsid w:val="00AD0162"/>
    <w:rsid w:val="00AD08D5"/>
    <w:rsid w:val="00AD0D49"/>
    <w:rsid w:val="00AD0E6C"/>
    <w:rsid w:val="00AD13A2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8DE"/>
    <w:rsid w:val="00AD2CB5"/>
    <w:rsid w:val="00AD2E9D"/>
    <w:rsid w:val="00AD30C4"/>
    <w:rsid w:val="00AD3343"/>
    <w:rsid w:val="00AD33F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58C"/>
    <w:rsid w:val="00AD4706"/>
    <w:rsid w:val="00AD47CC"/>
    <w:rsid w:val="00AD481E"/>
    <w:rsid w:val="00AD4B5A"/>
    <w:rsid w:val="00AD4C76"/>
    <w:rsid w:val="00AD4C8B"/>
    <w:rsid w:val="00AD4D3D"/>
    <w:rsid w:val="00AD554D"/>
    <w:rsid w:val="00AD5C64"/>
    <w:rsid w:val="00AD6106"/>
    <w:rsid w:val="00AD6380"/>
    <w:rsid w:val="00AD63EB"/>
    <w:rsid w:val="00AD6544"/>
    <w:rsid w:val="00AD6844"/>
    <w:rsid w:val="00AD696C"/>
    <w:rsid w:val="00AD6ABF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942"/>
    <w:rsid w:val="00AE2A6C"/>
    <w:rsid w:val="00AE2B71"/>
    <w:rsid w:val="00AE2C5D"/>
    <w:rsid w:val="00AE30F6"/>
    <w:rsid w:val="00AE34CF"/>
    <w:rsid w:val="00AE35B8"/>
    <w:rsid w:val="00AE391D"/>
    <w:rsid w:val="00AE3C45"/>
    <w:rsid w:val="00AE3E2A"/>
    <w:rsid w:val="00AE43BB"/>
    <w:rsid w:val="00AE4520"/>
    <w:rsid w:val="00AE468C"/>
    <w:rsid w:val="00AE4DC7"/>
    <w:rsid w:val="00AE4EA1"/>
    <w:rsid w:val="00AE5038"/>
    <w:rsid w:val="00AE5681"/>
    <w:rsid w:val="00AE5834"/>
    <w:rsid w:val="00AE584A"/>
    <w:rsid w:val="00AE5DBB"/>
    <w:rsid w:val="00AE6701"/>
    <w:rsid w:val="00AE67EF"/>
    <w:rsid w:val="00AE6818"/>
    <w:rsid w:val="00AE6824"/>
    <w:rsid w:val="00AE6930"/>
    <w:rsid w:val="00AE69C1"/>
    <w:rsid w:val="00AE69E3"/>
    <w:rsid w:val="00AE6B12"/>
    <w:rsid w:val="00AE6BE9"/>
    <w:rsid w:val="00AE6C0A"/>
    <w:rsid w:val="00AE6DCA"/>
    <w:rsid w:val="00AE7047"/>
    <w:rsid w:val="00AE7072"/>
    <w:rsid w:val="00AF0198"/>
    <w:rsid w:val="00AF0D0F"/>
    <w:rsid w:val="00AF14D1"/>
    <w:rsid w:val="00AF15C9"/>
    <w:rsid w:val="00AF1ADD"/>
    <w:rsid w:val="00AF1C12"/>
    <w:rsid w:val="00AF1EBF"/>
    <w:rsid w:val="00AF1FEC"/>
    <w:rsid w:val="00AF25CB"/>
    <w:rsid w:val="00AF2783"/>
    <w:rsid w:val="00AF2A2A"/>
    <w:rsid w:val="00AF2D9F"/>
    <w:rsid w:val="00AF2FA7"/>
    <w:rsid w:val="00AF349B"/>
    <w:rsid w:val="00AF3B20"/>
    <w:rsid w:val="00AF3FB9"/>
    <w:rsid w:val="00AF40C1"/>
    <w:rsid w:val="00AF41FF"/>
    <w:rsid w:val="00AF4546"/>
    <w:rsid w:val="00AF465A"/>
    <w:rsid w:val="00AF4801"/>
    <w:rsid w:val="00AF4833"/>
    <w:rsid w:val="00AF48FB"/>
    <w:rsid w:val="00AF4AFD"/>
    <w:rsid w:val="00AF51F8"/>
    <w:rsid w:val="00AF5810"/>
    <w:rsid w:val="00AF5850"/>
    <w:rsid w:val="00AF5975"/>
    <w:rsid w:val="00AF59F5"/>
    <w:rsid w:val="00AF5B81"/>
    <w:rsid w:val="00AF5E0A"/>
    <w:rsid w:val="00AF5E47"/>
    <w:rsid w:val="00AF60B2"/>
    <w:rsid w:val="00AF644D"/>
    <w:rsid w:val="00AF64A5"/>
    <w:rsid w:val="00AF6B4C"/>
    <w:rsid w:val="00AF6BA8"/>
    <w:rsid w:val="00AF6DD9"/>
    <w:rsid w:val="00AF7504"/>
    <w:rsid w:val="00AF7548"/>
    <w:rsid w:val="00AF7A4C"/>
    <w:rsid w:val="00AF7C50"/>
    <w:rsid w:val="00AF7D1E"/>
    <w:rsid w:val="00AF7E0C"/>
    <w:rsid w:val="00B0002A"/>
    <w:rsid w:val="00B002F1"/>
    <w:rsid w:val="00B002F8"/>
    <w:rsid w:val="00B0034E"/>
    <w:rsid w:val="00B0049B"/>
    <w:rsid w:val="00B00778"/>
    <w:rsid w:val="00B00A3E"/>
    <w:rsid w:val="00B00B76"/>
    <w:rsid w:val="00B00BFA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7BC"/>
    <w:rsid w:val="00B038AD"/>
    <w:rsid w:val="00B040C2"/>
    <w:rsid w:val="00B04383"/>
    <w:rsid w:val="00B04A08"/>
    <w:rsid w:val="00B04C9D"/>
    <w:rsid w:val="00B05103"/>
    <w:rsid w:val="00B052CD"/>
    <w:rsid w:val="00B05327"/>
    <w:rsid w:val="00B0583A"/>
    <w:rsid w:val="00B05A97"/>
    <w:rsid w:val="00B05E72"/>
    <w:rsid w:val="00B05F10"/>
    <w:rsid w:val="00B05F45"/>
    <w:rsid w:val="00B062A4"/>
    <w:rsid w:val="00B06F54"/>
    <w:rsid w:val="00B070F5"/>
    <w:rsid w:val="00B072AD"/>
    <w:rsid w:val="00B074C0"/>
    <w:rsid w:val="00B074E6"/>
    <w:rsid w:val="00B07E70"/>
    <w:rsid w:val="00B1022F"/>
    <w:rsid w:val="00B103D0"/>
    <w:rsid w:val="00B103DC"/>
    <w:rsid w:val="00B107A5"/>
    <w:rsid w:val="00B10897"/>
    <w:rsid w:val="00B109AD"/>
    <w:rsid w:val="00B10B35"/>
    <w:rsid w:val="00B10C06"/>
    <w:rsid w:val="00B10C62"/>
    <w:rsid w:val="00B11164"/>
    <w:rsid w:val="00B11322"/>
    <w:rsid w:val="00B11453"/>
    <w:rsid w:val="00B12018"/>
    <w:rsid w:val="00B125F8"/>
    <w:rsid w:val="00B12943"/>
    <w:rsid w:val="00B13185"/>
    <w:rsid w:val="00B132D2"/>
    <w:rsid w:val="00B1338E"/>
    <w:rsid w:val="00B134AC"/>
    <w:rsid w:val="00B135A9"/>
    <w:rsid w:val="00B13B22"/>
    <w:rsid w:val="00B14536"/>
    <w:rsid w:val="00B14B1A"/>
    <w:rsid w:val="00B14CA1"/>
    <w:rsid w:val="00B1585F"/>
    <w:rsid w:val="00B158B9"/>
    <w:rsid w:val="00B15CCE"/>
    <w:rsid w:val="00B15D55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17B63"/>
    <w:rsid w:val="00B200B1"/>
    <w:rsid w:val="00B20515"/>
    <w:rsid w:val="00B20759"/>
    <w:rsid w:val="00B20D5E"/>
    <w:rsid w:val="00B20ED3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EB7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ACB"/>
    <w:rsid w:val="00B23C66"/>
    <w:rsid w:val="00B23F40"/>
    <w:rsid w:val="00B2416A"/>
    <w:rsid w:val="00B248A7"/>
    <w:rsid w:val="00B24CB3"/>
    <w:rsid w:val="00B24D6A"/>
    <w:rsid w:val="00B24FE8"/>
    <w:rsid w:val="00B250D4"/>
    <w:rsid w:val="00B25110"/>
    <w:rsid w:val="00B25152"/>
    <w:rsid w:val="00B25297"/>
    <w:rsid w:val="00B2572A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705"/>
    <w:rsid w:val="00B308E8"/>
    <w:rsid w:val="00B30B3C"/>
    <w:rsid w:val="00B31502"/>
    <w:rsid w:val="00B31C7D"/>
    <w:rsid w:val="00B31C98"/>
    <w:rsid w:val="00B31F84"/>
    <w:rsid w:val="00B321B0"/>
    <w:rsid w:val="00B327F2"/>
    <w:rsid w:val="00B32A7F"/>
    <w:rsid w:val="00B32BC3"/>
    <w:rsid w:val="00B331D5"/>
    <w:rsid w:val="00B33574"/>
    <w:rsid w:val="00B336F1"/>
    <w:rsid w:val="00B33D51"/>
    <w:rsid w:val="00B34043"/>
    <w:rsid w:val="00B3415A"/>
    <w:rsid w:val="00B342B3"/>
    <w:rsid w:val="00B34450"/>
    <w:rsid w:val="00B3483E"/>
    <w:rsid w:val="00B34913"/>
    <w:rsid w:val="00B34C64"/>
    <w:rsid w:val="00B34E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06A"/>
    <w:rsid w:val="00B377E6"/>
    <w:rsid w:val="00B37BE3"/>
    <w:rsid w:val="00B37F91"/>
    <w:rsid w:val="00B4012C"/>
    <w:rsid w:val="00B4040D"/>
    <w:rsid w:val="00B407A4"/>
    <w:rsid w:val="00B40E12"/>
    <w:rsid w:val="00B40E38"/>
    <w:rsid w:val="00B40FA0"/>
    <w:rsid w:val="00B4109C"/>
    <w:rsid w:val="00B41231"/>
    <w:rsid w:val="00B412EF"/>
    <w:rsid w:val="00B41814"/>
    <w:rsid w:val="00B41832"/>
    <w:rsid w:val="00B41AA7"/>
    <w:rsid w:val="00B42564"/>
    <w:rsid w:val="00B42913"/>
    <w:rsid w:val="00B42B2B"/>
    <w:rsid w:val="00B42B49"/>
    <w:rsid w:val="00B42DF6"/>
    <w:rsid w:val="00B4374C"/>
    <w:rsid w:val="00B43B38"/>
    <w:rsid w:val="00B43DC2"/>
    <w:rsid w:val="00B43F19"/>
    <w:rsid w:val="00B4402B"/>
    <w:rsid w:val="00B44443"/>
    <w:rsid w:val="00B44796"/>
    <w:rsid w:val="00B447D7"/>
    <w:rsid w:val="00B44AA3"/>
    <w:rsid w:val="00B4547F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50250"/>
    <w:rsid w:val="00B5041C"/>
    <w:rsid w:val="00B504EE"/>
    <w:rsid w:val="00B5078A"/>
    <w:rsid w:val="00B509E1"/>
    <w:rsid w:val="00B51039"/>
    <w:rsid w:val="00B51339"/>
    <w:rsid w:val="00B51395"/>
    <w:rsid w:val="00B5176D"/>
    <w:rsid w:val="00B51810"/>
    <w:rsid w:val="00B51918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781"/>
    <w:rsid w:val="00B54923"/>
    <w:rsid w:val="00B54ED2"/>
    <w:rsid w:val="00B553CD"/>
    <w:rsid w:val="00B5579F"/>
    <w:rsid w:val="00B5583E"/>
    <w:rsid w:val="00B56153"/>
    <w:rsid w:val="00B56BB6"/>
    <w:rsid w:val="00B56E1F"/>
    <w:rsid w:val="00B5737C"/>
    <w:rsid w:val="00B577B1"/>
    <w:rsid w:val="00B5796D"/>
    <w:rsid w:val="00B57A82"/>
    <w:rsid w:val="00B57CE1"/>
    <w:rsid w:val="00B6011A"/>
    <w:rsid w:val="00B60132"/>
    <w:rsid w:val="00B6023D"/>
    <w:rsid w:val="00B6027F"/>
    <w:rsid w:val="00B60389"/>
    <w:rsid w:val="00B60749"/>
    <w:rsid w:val="00B6085C"/>
    <w:rsid w:val="00B60976"/>
    <w:rsid w:val="00B6183E"/>
    <w:rsid w:val="00B61C8D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6E7"/>
    <w:rsid w:val="00B64816"/>
    <w:rsid w:val="00B64CC5"/>
    <w:rsid w:val="00B64D42"/>
    <w:rsid w:val="00B64F2C"/>
    <w:rsid w:val="00B65219"/>
    <w:rsid w:val="00B65749"/>
    <w:rsid w:val="00B657B8"/>
    <w:rsid w:val="00B659E9"/>
    <w:rsid w:val="00B659F7"/>
    <w:rsid w:val="00B65CF1"/>
    <w:rsid w:val="00B660F5"/>
    <w:rsid w:val="00B6617F"/>
    <w:rsid w:val="00B661B2"/>
    <w:rsid w:val="00B664F3"/>
    <w:rsid w:val="00B6658C"/>
    <w:rsid w:val="00B666A9"/>
    <w:rsid w:val="00B667C3"/>
    <w:rsid w:val="00B668D2"/>
    <w:rsid w:val="00B6690F"/>
    <w:rsid w:val="00B66DF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39F"/>
    <w:rsid w:val="00B70724"/>
    <w:rsid w:val="00B70920"/>
    <w:rsid w:val="00B70CD8"/>
    <w:rsid w:val="00B7120A"/>
    <w:rsid w:val="00B71439"/>
    <w:rsid w:val="00B71450"/>
    <w:rsid w:val="00B71768"/>
    <w:rsid w:val="00B71B80"/>
    <w:rsid w:val="00B71D3E"/>
    <w:rsid w:val="00B720E2"/>
    <w:rsid w:val="00B721BB"/>
    <w:rsid w:val="00B7224B"/>
    <w:rsid w:val="00B724F0"/>
    <w:rsid w:val="00B72708"/>
    <w:rsid w:val="00B72715"/>
    <w:rsid w:val="00B72734"/>
    <w:rsid w:val="00B72D07"/>
    <w:rsid w:val="00B72FFF"/>
    <w:rsid w:val="00B73098"/>
    <w:rsid w:val="00B731BE"/>
    <w:rsid w:val="00B73219"/>
    <w:rsid w:val="00B7380E"/>
    <w:rsid w:val="00B73EE9"/>
    <w:rsid w:val="00B74406"/>
    <w:rsid w:val="00B7486E"/>
    <w:rsid w:val="00B748A8"/>
    <w:rsid w:val="00B75025"/>
    <w:rsid w:val="00B75350"/>
    <w:rsid w:val="00B753B1"/>
    <w:rsid w:val="00B7540A"/>
    <w:rsid w:val="00B75605"/>
    <w:rsid w:val="00B75BB6"/>
    <w:rsid w:val="00B75EEC"/>
    <w:rsid w:val="00B75F10"/>
    <w:rsid w:val="00B761FE"/>
    <w:rsid w:val="00B76258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DB4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3BD"/>
    <w:rsid w:val="00B854AC"/>
    <w:rsid w:val="00B85657"/>
    <w:rsid w:val="00B8573E"/>
    <w:rsid w:val="00B864A7"/>
    <w:rsid w:val="00B866FB"/>
    <w:rsid w:val="00B86897"/>
    <w:rsid w:val="00B86E81"/>
    <w:rsid w:val="00B86F75"/>
    <w:rsid w:val="00B871FF"/>
    <w:rsid w:val="00B87233"/>
    <w:rsid w:val="00B87324"/>
    <w:rsid w:val="00B8750B"/>
    <w:rsid w:val="00B87557"/>
    <w:rsid w:val="00B8756E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1C4"/>
    <w:rsid w:val="00B91A01"/>
    <w:rsid w:val="00B927B8"/>
    <w:rsid w:val="00B9289C"/>
    <w:rsid w:val="00B928EA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609E"/>
    <w:rsid w:val="00B96303"/>
    <w:rsid w:val="00B968CC"/>
    <w:rsid w:val="00B97344"/>
    <w:rsid w:val="00B97CAC"/>
    <w:rsid w:val="00B97DFA"/>
    <w:rsid w:val="00BA01B6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5C9"/>
    <w:rsid w:val="00BA2810"/>
    <w:rsid w:val="00BA3383"/>
    <w:rsid w:val="00BA3CA6"/>
    <w:rsid w:val="00BA416B"/>
    <w:rsid w:val="00BA4187"/>
    <w:rsid w:val="00BA42F0"/>
    <w:rsid w:val="00BA4482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B50"/>
    <w:rsid w:val="00BA5CD6"/>
    <w:rsid w:val="00BA5D0D"/>
    <w:rsid w:val="00BA5E9B"/>
    <w:rsid w:val="00BA6261"/>
    <w:rsid w:val="00BA67BC"/>
    <w:rsid w:val="00BA6EAE"/>
    <w:rsid w:val="00BA6EEB"/>
    <w:rsid w:val="00BA70D4"/>
    <w:rsid w:val="00BA7634"/>
    <w:rsid w:val="00BA7889"/>
    <w:rsid w:val="00BA79FC"/>
    <w:rsid w:val="00BA7CF8"/>
    <w:rsid w:val="00BA7EA6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730"/>
    <w:rsid w:val="00BB2A77"/>
    <w:rsid w:val="00BB2DFB"/>
    <w:rsid w:val="00BB31C9"/>
    <w:rsid w:val="00BB350B"/>
    <w:rsid w:val="00BB35AA"/>
    <w:rsid w:val="00BB3726"/>
    <w:rsid w:val="00BB438E"/>
    <w:rsid w:val="00BB4495"/>
    <w:rsid w:val="00BB479B"/>
    <w:rsid w:val="00BB4A85"/>
    <w:rsid w:val="00BB4DF3"/>
    <w:rsid w:val="00BB4F36"/>
    <w:rsid w:val="00BB503A"/>
    <w:rsid w:val="00BB51C1"/>
    <w:rsid w:val="00BB5308"/>
    <w:rsid w:val="00BB53C2"/>
    <w:rsid w:val="00BB5488"/>
    <w:rsid w:val="00BB5EE7"/>
    <w:rsid w:val="00BB608E"/>
    <w:rsid w:val="00BB668B"/>
    <w:rsid w:val="00BB6B29"/>
    <w:rsid w:val="00BB7024"/>
    <w:rsid w:val="00BB7FF7"/>
    <w:rsid w:val="00BC0379"/>
    <w:rsid w:val="00BC043D"/>
    <w:rsid w:val="00BC0765"/>
    <w:rsid w:val="00BC07A3"/>
    <w:rsid w:val="00BC1431"/>
    <w:rsid w:val="00BC15D5"/>
    <w:rsid w:val="00BC17DA"/>
    <w:rsid w:val="00BC1A1A"/>
    <w:rsid w:val="00BC222A"/>
    <w:rsid w:val="00BC249C"/>
    <w:rsid w:val="00BC2660"/>
    <w:rsid w:val="00BC26F8"/>
    <w:rsid w:val="00BC27AD"/>
    <w:rsid w:val="00BC297B"/>
    <w:rsid w:val="00BC2AB0"/>
    <w:rsid w:val="00BC32EC"/>
    <w:rsid w:val="00BC3B19"/>
    <w:rsid w:val="00BC3EB6"/>
    <w:rsid w:val="00BC4209"/>
    <w:rsid w:val="00BC45CB"/>
    <w:rsid w:val="00BC4E6E"/>
    <w:rsid w:val="00BC4E8D"/>
    <w:rsid w:val="00BC531C"/>
    <w:rsid w:val="00BC5394"/>
    <w:rsid w:val="00BC5486"/>
    <w:rsid w:val="00BC5531"/>
    <w:rsid w:val="00BC6363"/>
    <w:rsid w:val="00BC64EA"/>
    <w:rsid w:val="00BC6C50"/>
    <w:rsid w:val="00BC6DA5"/>
    <w:rsid w:val="00BC6F8D"/>
    <w:rsid w:val="00BC71B3"/>
    <w:rsid w:val="00BC745F"/>
    <w:rsid w:val="00BC756D"/>
    <w:rsid w:val="00BC771C"/>
    <w:rsid w:val="00BC777F"/>
    <w:rsid w:val="00BC7AC7"/>
    <w:rsid w:val="00BD027A"/>
    <w:rsid w:val="00BD067B"/>
    <w:rsid w:val="00BD0688"/>
    <w:rsid w:val="00BD0970"/>
    <w:rsid w:val="00BD157C"/>
    <w:rsid w:val="00BD159D"/>
    <w:rsid w:val="00BD15C6"/>
    <w:rsid w:val="00BD170D"/>
    <w:rsid w:val="00BD187B"/>
    <w:rsid w:val="00BD1B71"/>
    <w:rsid w:val="00BD1BD5"/>
    <w:rsid w:val="00BD1C49"/>
    <w:rsid w:val="00BD1CB0"/>
    <w:rsid w:val="00BD1DBC"/>
    <w:rsid w:val="00BD2346"/>
    <w:rsid w:val="00BD23CB"/>
    <w:rsid w:val="00BD27A0"/>
    <w:rsid w:val="00BD2CD7"/>
    <w:rsid w:val="00BD2D5E"/>
    <w:rsid w:val="00BD30EC"/>
    <w:rsid w:val="00BD34FF"/>
    <w:rsid w:val="00BD3866"/>
    <w:rsid w:val="00BD4114"/>
    <w:rsid w:val="00BD42B1"/>
    <w:rsid w:val="00BD4356"/>
    <w:rsid w:val="00BD458E"/>
    <w:rsid w:val="00BD45FD"/>
    <w:rsid w:val="00BD6032"/>
    <w:rsid w:val="00BD61BF"/>
    <w:rsid w:val="00BD6341"/>
    <w:rsid w:val="00BD65CC"/>
    <w:rsid w:val="00BD6887"/>
    <w:rsid w:val="00BD73F5"/>
    <w:rsid w:val="00BD74F4"/>
    <w:rsid w:val="00BD7600"/>
    <w:rsid w:val="00BD7601"/>
    <w:rsid w:val="00BD77EA"/>
    <w:rsid w:val="00BD7D9E"/>
    <w:rsid w:val="00BE00A3"/>
    <w:rsid w:val="00BE0141"/>
    <w:rsid w:val="00BE0210"/>
    <w:rsid w:val="00BE02C7"/>
    <w:rsid w:val="00BE03CC"/>
    <w:rsid w:val="00BE0C56"/>
    <w:rsid w:val="00BE0D17"/>
    <w:rsid w:val="00BE1558"/>
    <w:rsid w:val="00BE191E"/>
    <w:rsid w:val="00BE1B75"/>
    <w:rsid w:val="00BE2292"/>
    <w:rsid w:val="00BE273B"/>
    <w:rsid w:val="00BE287F"/>
    <w:rsid w:val="00BE2BC9"/>
    <w:rsid w:val="00BE3109"/>
    <w:rsid w:val="00BE3BCE"/>
    <w:rsid w:val="00BE3C57"/>
    <w:rsid w:val="00BE3EE3"/>
    <w:rsid w:val="00BE43B1"/>
    <w:rsid w:val="00BE49AC"/>
    <w:rsid w:val="00BE49FA"/>
    <w:rsid w:val="00BE4D93"/>
    <w:rsid w:val="00BE4E10"/>
    <w:rsid w:val="00BE526F"/>
    <w:rsid w:val="00BE556C"/>
    <w:rsid w:val="00BE59C3"/>
    <w:rsid w:val="00BE5BCC"/>
    <w:rsid w:val="00BE5BF2"/>
    <w:rsid w:val="00BE5BF6"/>
    <w:rsid w:val="00BE5CC5"/>
    <w:rsid w:val="00BE5EA1"/>
    <w:rsid w:val="00BE60E0"/>
    <w:rsid w:val="00BE61C5"/>
    <w:rsid w:val="00BE62B3"/>
    <w:rsid w:val="00BE6C44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19C"/>
    <w:rsid w:val="00BF42FA"/>
    <w:rsid w:val="00BF47A4"/>
    <w:rsid w:val="00BF47B9"/>
    <w:rsid w:val="00BF484B"/>
    <w:rsid w:val="00BF4995"/>
    <w:rsid w:val="00BF4BF3"/>
    <w:rsid w:val="00BF54A8"/>
    <w:rsid w:val="00BF55E3"/>
    <w:rsid w:val="00BF5E2C"/>
    <w:rsid w:val="00BF5E43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C2E"/>
    <w:rsid w:val="00C00FD2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70"/>
    <w:rsid w:val="00C03DA6"/>
    <w:rsid w:val="00C03FEB"/>
    <w:rsid w:val="00C040AA"/>
    <w:rsid w:val="00C042B6"/>
    <w:rsid w:val="00C043A3"/>
    <w:rsid w:val="00C048D7"/>
    <w:rsid w:val="00C04A29"/>
    <w:rsid w:val="00C04AA5"/>
    <w:rsid w:val="00C04C54"/>
    <w:rsid w:val="00C04D11"/>
    <w:rsid w:val="00C04ED5"/>
    <w:rsid w:val="00C0579C"/>
    <w:rsid w:val="00C05885"/>
    <w:rsid w:val="00C05AD1"/>
    <w:rsid w:val="00C05B8D"/>
    <w:rsid w:val="00C0601F"/>
    <w:rsid w:val="00C06384"/>
    <w:rsid w:val="00C06D01"/>
    <w:rsid w:val="00C06E2C"/>
    <w:rsid w:val="00C070AE"/>
    <w:rsid w:val="00C07F3F"/>
    <w:rsid w:val="00C100F2"/>
    <w:rsid w:val="00C101BE"/>
    <w:rsid w:val="00C106A3"/>
    <w:rsid w:val="00C10718"/>
    <w:rsid w:val="00C1073C"/>
    <w:rsid w:val="00C10857"/>
    <w:rsid w:val="00C10F3C"/>
    <w:rsid w:val="00C11108"/>
    <w:rsid w:val="00C111D2"/>
    <w:rsid w:val="00C11BE9"/>
    <w:rsid w:val="00C11DA4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59A"/>
    <w:rsid w:val="00C13853"/>
    <w:rsid w:val="00C139BD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3F2"/>
    <w:rsid w:val="00C16502"/>
    <w:rsid w:val="00C165BD"/>
    <w:rsid w:val="00C16974"/>
    <w:rsid w:val="00C16A94"/>
    <w:rsid w:val="00C170A5"/>
    <w:rsid w:val="00C17239"/>
    <w:rsid w:val="00C1733E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DC0"/>
    <w:rsid w:val="00C20DC9"/>
    <w:rsid w:val="00C21164"/>
    <w:rsid w:val="00C21436"/>
    <w:rsid w:val="00C2180C"/>
    <w:rsid w:val="00C218C4"/>
    <w:rsid w:val="00C21AAB"/>
    <w:rsid w:val="00C21CE9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4283"/>
    <w:rsid w:val="00C24305"/>
    <w:rsid w:val="00C2515A"/>
    <w:rsid w:val="00C251DA"/>
    <w:rsid w:val="00C252AD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5C4"/>
    <w:rsid w:val="00C33845"/>
    <w:rsid w:val="00C33B13"/>
    <w:rsid w:val="00C33B53"/>
    <w:rsid w:val="00C34235"/>
    <w:rsid w:val="00C343D7"/>
    <w:rsid w:val="00C3461C"/>
    <w:rsid w:val="00C34660"/>
    <w:rsid w:val="00C34B24"/>
    <w:rsid w:val="00C34DF2"/>
    <w:rsid w:val="00C35506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A2"/>
    <w:rsid w:val="00C41A60"/>
    <w:rsid w:val="00C42778"/>
    <w:rsid w:val="00C429B2"/>
    <w:rsid w:val="00C4300C"/>
    <w:rsid w:val="00C44482"/>
    <w:rsid w:val="00C44704"/>
    <w:rsid w:val="00C44BEA"/>
    <w:rsid w:val="00C44D21"/>
    <w:rsid w:val="00C44FF8"/>
    <w:rsid w:val="00C45068"/>
    <w:rsid w:val="00C4541F"/>
    <w:rsid w:val="00C454A1"/>
    <w:rsid w:val="00C45931"/>
    <w:rsid w:val="00C45AF1"/>
    <w:rsid w:val="00C45C12"/>
    <w:rsid w:val="00C46095"/>
    <w:rsid w:val="00C463A9"/>
    <w:rsid w:val="00C4659F"/>
    <w:rsid w:val="00C46721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200"/>
    <w:rsid w:val="00C52305"/>
    <w:rsid w:val="00C52352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62D"/>
    <w:rsid w:val="00C54646"/>
    <w:rsid w:val="00C54929"/>
    <w:rsid w:val="00C54E9A"/>
    <w:rsid w:val="00C54F8C"/>
    <w:rsid w:val="00C555FB"/>
    <w:rsid w:val="00C55689"/>
    <w:rsid w:val="00C55837"/>
    <w:rsid w:val="00C559A0"/>
    <w:rsid w:val="00C55BB4"/>
    <w:rsid w:val="00C55C5B"/>
    <w:rsid w:val="00C55DFC"/>
    <w:rsid w:val="00C562D3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712"/>
    <w:rsid w:val="00C60876"/>
    <w:rsid w:val="00C60FF9"/>
    <w:rsid w:val="00C61D6E"/>
    <w:rsid w:val="00C623E4"/>
    <w:rsid w:val="00C627E0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4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AFF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7FF"/>
    <w:rsid w:val="00C72ABA"/>
    <w:rsid w:val="00C72EAB"/>
    <w:rsid w:val="00C733F8"/>
    <w:rsid w:val="00C737E9"/>
    <w:rsid w:val="00C73C1F"/>
    <w:rsid w:val="00C7421F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E7"/>
    <w:rsid w:val="00C75EFF"/>
    <w:rsid w:val="00C76040"/>
    <w:rsid w:val="00C76356"/>
    <w:rsid w:val="00C7638E"/>
    <w:rsid w:val="00C76526"/>
    <w:rsid w:val="00C7660B"/>
    <w:rsid w:val="00C7668E"/>
    <w:rsid w:val="00C766EE"/>
    <w:rsid w:val="00C769EB"/>
    <w:rsid w:val="00C76F6C"/>
    <w:rsid w:val="00C77152"/>
    <w:rsid w:val="00C7759C"/>
    <w:rsid w:val="00C777BC"/>
    <w:rsid w:val="00C7790E"/>
    <w:rsid w:val="00C77A5D"/>
    <w:rsid w:val="00C804B8"/>
    <w:rsid w:val="00C805E8"/>
    <w:rsid w:val="00C80C1F"/>
    <w:rsid w:val="00C80D9A"/>
    <w:rsid w:val="00C80DCE"/>
    <w:rsid w:val="00C8173E"/>
    <w:rsid w:val="00C819B9"/>
    <w:rsid w:val="00C8259A"/>
    <w:rsid w:val="00C825EE"/>
    <w:rsid w:val="00C825FF"/>
    <w:rsid w:val="00C830EF"/>
    <w:rsid w:val="00C832B5"/>
    <w:rsid w:val="00C833DD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67B"/>
    <w:rsid w:val="00C86897"/>
    <w:rsid w:val="00C86E92"/>
    <w:rsid w:val="00C87076"/>
    <w:rsid w:val="00C87183"/>
    <w:rsid w:val="00C87329"/>
    <w:rsid w:val="00C873CA"/>
    <w:rsid w:val="00C874D4"/>
    <w:rsid w:val="00C8779A"/>
    <w:rsid w:val="00C87F85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52E"/>
    <w:rsid w:val="00C92743"/>
    <w:rsid w:val="00C9326D"/>
    <w:rsid w:val="00C93636"/>
    <w:rsid w:val="00C93CD9"/>
    <w:rsid w:val="00C93DF3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248"/>
    <w:rsid w:val="00CA3555"/>
    <w:rsid w:val="00CA3897"/>
    <w:rsid w:val="00CA3BBE"/>
    <w:rsid w:val="00CA3EE3"/>
    <w:rsid w:val="00CA4783"/>
    <w:rsid w:val="00CA5376"/>
    <w:rsid w:val="00CA5459"/>
    <w:rsid w:val="00CA54B1"/>
    <w:rsid w:val="00CA59B5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772"/>
    <w:rsid w:val="00CB7A99"/>
    <w:rsid w:val="00CB7CD1"/>
    <w:rsid w:val="00CB7DEE"/>
    <w:rsid w:val="00CB7E97"/>
    <w:rsid w:val="00CC041D"/>
    <w:rsid w:val="00CC0589"/>
    <w:rsid w:val="00CC0807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D25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6E2C"/>
    <w:rsid w:val="00CC711E"/>
    <w:rsid w:val="00CC766D"/>
    <w:rsid w:val="00CC7D3A"/>
    <w:rsid w:val="00CD057D"/>
    <w:rsid w:val="00CD091C"/>
    <w:rsid w:val="00CD0D64"/>
    <w:rsid w:val="00CD0E98"/>
    <w:rsid w:val="00CD108A"/>
    <w:rsid w:val="00CD161B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627"/>
    <w:rsid w:val="00CD499F"/>
    <w:rsid w:val="00CD4D59"/>
    <w:rsid w:val="00CD503A"/>
    <w:rsid w:val="00CD5065"/>
    <w:rsid w:val="00CD5132"/>
    <w:rsid w:val="00CD5158"/>
    <w:rsid w:val="00CD518B"/>
    <w:rsid w:val="00CD5A6F"/>
    <w:rsid w:val="00CD5A9E"/>
    <w:rsid w:val="00CD65AA"/>
    <w:rsid w:val="00CD692A"/>
    <w:rsid w:val="00CD719F"/>
    <w:rsid w:val="00CD7441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368"/>
    <w:rsid w:val="00CE2663"/>
    <w:rsid w:val="00CE2688"/>
    <w:rsid w:val="00CE2DEC"/>
    <w:rsid w:val="00CE30F6"/>
    <w:rsid w:val="00CE32C0"/>
    <w:rsid w:val="00CE3524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31F"/>
    <w:rsid w:val="00CE751F"/>
    <w:rsid w:val="00CE7775"/>
    <w:rsid w:val="00CE79DB"/>
    <w:rsid w:val="00CE7BAB"/>
    <w:rsid w:val="00CE7E1B"/>
    <w:rsid w:val="00CF0168"/>
    <w:rsid w:val="00CF028C"/>
    <w:rsid w:val="00CF047E"/>
    <w:rsid w:val="00CF06E4"/>
    <w:rsid w:val="00CF0BB7"/>
    <w:rsid w:val="00CF0CA9"/>
    <w:rsid w:val="00CF0EA6"/>
    <w:rsid w:val="00CF0FE2"/>
    <w:rsid w:val="00CF12F4"/>
    <w:rsid w:val="00CF13B3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BE3"/>
    <w:rsid w:val="00CF6DEB"/>
    <w:rsid w:val="00CF703A"/>
    <w:rsid w:val="00CF709A"/>
    <w:rsid w:val="00CF70A5"/>
    <w:rsid w:val="00CF7223"/>
    <w:rsid w:val="00CF7697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5CFB"/>
    <w:rsid w:val="00D0603B"/>
    <w:rsid w:val="00D06046"/>
    <w:rsid w:val="00D06103"/>
    <w:rsid w:val="00D061E5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03E"/>
    <w:rsid w:val="00D10525"/>
    <w:rsid w:val="00D10543"/>
    <w:rsid w:val="00D105D0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26A"/>
    <w:rsid w:val="00D149E7"/>
    <w:rsid w:val="00D14A12"/>
    <w:rsid w:val="00D14B42"/>
    <w:rsid w:val="00D14BCE"/>
    <w:rsid w:val="00D14DBD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729"/>
    <w:rsid w:val="00D17D12"/>
    <w:rsid w:val="00D17EC1"/>
    <w:rsid w:val="00D20309"/>
    <w:rsid w:val="00D2033C"/>
    <w:rsid w:val="00D20C91"/>
    <w:rsid w:val="00D21105"/>
    <w:rsid w:val="00D21A5B"/>
    <w:rsid w:val="00D21B05"/>
    <w:rsid w:val="00D21C3A"/>
    <w:rsid w:val="00D21DD5"/>
    <w:rsid w:val="00D2227C"/>
    <w:rsid w:val="00D222E9"/>
    <w:rsid w:val="00D22517"/>
    <w:rsid w:val="00D22713"/>
    <w:rsid w:val="00D227D7"/>
    <w:rsid w:val="00D2288A"/>
    <w:rsid w:val="00D229A7"/>
    <w:rsid w:val="00D22B68"/>
    <w:rsid w:val="00D22C70"/>
    <w:rsid w:val="00D23025"/>
    <w:rsid w:val="00D2357B"/>
    <w:rsid w:val="00D238E0"/>
    <w:rsid w:val="00D23A04"/>
    <w:rsid w:val="00D23B3F"/>
    <w:rsid w:val="00D23E1D"/>
    <w:rsid w:val="00D24023"/>
    <w:rsid w:val="00D241B9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38D"/>
    <w:rsid w:val="00D30952"/>
    <w:rsid w:val="00D31123"/>
    <w:rsid w:val="00D31B2A"/>
    <w:rsid w:val="00D31D24"/>
    <w:rsid w:val="00D32504"/>
    <w:rsid w:val="00D327E1"/>
    <w:rsid w:val="00D32B67"/>
    <w:rsid w:val="00D32BE5"/>
    <w:rsid w:val="00D32C2A"/>
    <w:rsid w:val="00D32D19"/>
    <w:rsid w:val="00D3315C"/>
    <w:rsid w:val="00D33177"/>
    <w:rsid w:val="00D332AA"/>
    <w:rsid w:val="00D336E2"/>
    <w:rsid w:val="00D338A1"/>
    <w:rsid w:val="00D33BA7"/>
    <w:rsid w:val="00D33E14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5EFF"/>
    <w:rsid w:val="00D3633C"/>
    <w:rsid w:val="00D36388"/>
    <w:rsid w:val="00D36632"/>
    <w:rsid w:val="00D373DE"/>
    <w:rsid w:val="00D37648"/>
    <w:rsid w:val="00D37686"/>
    <w:rsid w:val="00D3785B"/>
    <w:rsid w:val="00D37B99"/>
    <w:rsid w:val="00D37F38"/>
    <w:rsid w:val="00D404BE"/>
    <w:rsid w:val="00D40668"/>
    <w:rsid w:val="00D4077D"/>
    <w:rsid w:val="00D409F4"/>
    <w:rsid w:val="00D40A7C"/>
    <w:rsid w:val="00D412EA"/>
    <w:rsid w:val="00D414E2"/>
    <w:rsid w:val="00D418FE"/>
    <w:rsid w:val="00D41CC2"/>
    <w:rsid w:val="00D42062"/>
    <w:rsid w:val="00D4224B"/>
    <w:rsid w:val="00D42491"/>
    <w:rsid w:val="00D4296B"/>
    <w:rsid w:val="00D42B8F"/>
    <w:rsid w:val="00D42C39"/>
    <w:rsid w:val="00D42D9D"/>
    <w:rsid w:val="00D430AD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46BFB"/>
    <w:rsid w:val="00D50016"/>
    <w:rsid w:val="00D502D9"/>
    <w:rsid w:val="00D5095A"/>
    <w:rsid w:val="00D50CA9"/>
    <w:rsid w:val="00D51134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3E26"/>
    <w:rsid w:val="00D543CA"/>
    <w:rsid w:val="00D545A5"/>
    <w:rsid w:val="00D54E56"/>
    <w:rsid w:val="00D5595C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0A9"/>
    <w:rsid w:val="00D60185"/>
    <w:rsid w:val="00D602D8"/>
    <w:rsid w:val="00D603FA"/>
    <w:rsid w:val="00D604C6"/>
    <w:rsid w:val="00D60535"/>
    <w:rsid w:val="00D60617"/>
    <w:rsid w:val="00D60AF6"/>
    <w:rsid w:val="00D612AB"/>
    <w:rsid w:val="00D62410"/>
    <w:rsid w:val="00D62469"/>
    <w:rsid w:val="00D624C3"/>
    <w:rsid w:val="00D626F0"/>
    <w:rsid w:val="00D62806"/>
    <w:rsid w:val="00D628BC"/>
    <w:rsid w:val="00D62957"/>
    <w:rsid w:val="00D62AF3"/>
    <w:rsid w:val="00D62C1F"/>
    <w:rsid w:val="00D62FEA"/>
    <w:rsid w:val="00D63193"/>
    <w:rsid w:val="00D63360"/>
    <w:rsid w:val="00D646B7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640"/>
    <w:rsid w:val="00D70AA8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113"/>
    <w:rsid w:val="00D74A4F"/>
    <w:rsid w:val="00D74B42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1C69"/>
    <w:rsid w:val="00D81F62"/>
    <w:rsid w:val="00D821F6"/>
    <w:rsid w:val="00D82207"/>
    <w:rsid w:val="00D82BC8"/>
    <w:rsid w:val="00D82CD7"/>
    <w:rsid w:val="00D834B0"/>
    <w:rsid w:val="00D836C8"/>
    <w:rsid w:val="00D83E14"/>
    <w:rsid w:val="00D83EE3"/>
    <w:rsid w:val="00D83F46"/>
    <w:rsid w:val="00D842F2"/>
    <w:rsid w:val="00D8455E"/>
    <w:rsid w:val="00D84622"/>
    <w:rsid w:val="00D84927"/>
    <w:rsid w:val="00D84BF9"/>
    <w:rsid w:val="00D84D1D"/>
    <w:rsid w:val="00D85039"/>
    <w:rsid w:val="00D85081"/>
    <w:rsid w:val="00D850A6"/>
    <w:rsid w:val="00D8560B"/>
    <w:rsid w:val="00D85A80"/>
    <w:rsid w:val="00D85DED"/>
    <w:rsid w:val="00D85E24"/>
    <w:rsid w:val="00D862E4"/>
    <w:rsid w:val="00D8650C"/>
    <w:rsid w:val="00D865E6"/>
    <w:rsid w:val="00D86662"/>
    <w:rsid w:val="00D868EF"/>
    <w:rsid w:val="00D86960"/>
    <w:rsid w:val="00D86C5F"/>
    <w:rsid w:val="00D86CD8"/>
    <w:rsid w:val="00D86D34"/>
    <w:rsid w:val="00D86F7D"/>
    <w:rsid w:val="00D8722E"/>
    <w:rsid w:val="00D8769D"/>
    <w:rsid w:val="00D877D3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94"/>
    <w:rsid w:val="00D932DB"/>
    <w:rsid w:val="00D93439"/>
    <w:rsid w:val="00D9359F"/>
    <w:rsid w:val="00D935E8"/>
    <w:rsid w:val="00D93DFF"/>
    <w:rsid w:val="00D93F5E"/>
    <w:rsid w:val="00D94272"/>
    <w:rsid w:val="00D9432E"/>
    <w:rsid w:val="00D94478"/>
    <w:rsid w:val="00D944EF"/>
    <w:rsid w:val="00D946F5"/>
    <w:rsid w:val="00D95196"/>
    <w:rsid w:val="00D953C9"/>
    <w:rsid w:val="00D953D8"/>
    <w:rsid w:val="00D95901"/>
    <w:rsid w:val="00D9599E"/>
    <w:rsid w:val="00D95B24"/>
    <w:rsid w:val="00D95B42"/>
    <w:rsid w:val="00D95B6E"/>
    <w:rsid w:val="00D95E47"/>
    <w:rsid w:val="00D96032"/>
    <w:rsid w:val="00D96274"/>
    <w:rsid w:val="00D9638F"/>
    <w:rsid w:val="00D96499"/>
    <w:rsid w:val="00D96879"/>
    <w:rsid w:val="00D968CA"/>
    <w:rsid w:val="00D9781A"/>
    <w:rsid w:val="00D97A16"/>
    <w:rsid w:val="00D97A2B"/>
    <w:rsid w:val="00D97CD4"/>
    <w:rsid w:val="00D97FB1"/>
    <w:rsid w:val="00DA00CF"/>
    <w:rsid w:val="00DA069D"/>
    <w:rsid w:val="00DA107B"/>
    <w:rsid w:val="00DA10AF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C28"/>
    <w:rsid w:val="00DA3E11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745"/>
    <w:rsid w:val="00DA6884"/>
    <w:rsid w:val="00DA69A3"/>
    <w:rsid w:val="00DA6A56"/>
    <w:rsid w:val="00DA6BA0"/>
    <w:rsid w:val="00DA7268"/>
    <w:rsid w:val="00DA7361"/>
    <w:rsid w:val="00DA7995"/>
    <w:rsid w:val="00DA7B82"/>
    <w:rsid w:val="00DA7CE7"/>
    <w:rsid w:val="00DA7E92"/>
    <w:rsid w:val="00DB00DC"/>
    <w:rsid w:val="00DB0112"/>
    <w:rsid w:val="00DB02DA"/>
    <w:rsid w:val="00DB05B7"/>
    <w:rsid w:val="00DB0EB7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D7D"/>
    <w:rsid w:val="00DB3E43"/>
    <w:rsid w:val="00DB3F01"/>
    <w:rsid w:val="00DB4855"/>
    <w:rsid w:val="00DB49C1"/>
    <w:rsid w:val="00DB521F"/>
    <w:rsid w:val="00DB566B"/>
    <w:rsid w:val="00DB5804"/>
    <w:rsid w:val="00DB5A29"/>
    <w:rsid w:val="00DB5C48"/>
    <w:rsid w:val="00DB5CC2"/>
    <w:rsid w:val="00DB5CCD"/>
    <w:rsid w:val="00DB6010"/>
    <w:rsid w:val="00DB644B"/>
    <w:rsid w:val="00DB6603"/>
    <w:rsid w:val="00DB719A"/>
    <w:rsid w:val="00DB72E7"/>
    <w:rsid w:val="00DB7463"/>
    <w:rsid w:val="00DB74A9"/>
    <w:rsid w:val="00DB78FC"/>
    <w:rsid w:val="00DB7A6E"/>
    <w:rsid w:val="00DB7ED7"/>
    <w:rsid w:val="00DB7F75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138"/>
    <w:rsid w:val="00DC4526"/>
    <w:rsid w:val="00DC4562"/>
    <w:rsid w:val="00DC468F"/>
    <w:rsid w:val="00DC4D3C"/>
    <w:rsid w:val="00DC4D5F"/>
    <w:rsid w:val="00DC5065"/>
    <w:rsid w:val="00DC50BF"/>
    <w:rsid w:val="00DC53ED"/>
    <w:rsid w:val="00DC56D0"/>
    <w:rsid w:val="00DC59A0"/>
    <w:rsid w:val="00DC5CAF"/>
    <w:rsid w:val="00DC630E"/>
    <w:rsid w:val="00DC65C1"/>
    <w:rsid w:val="00DC68B8"/>
    <w:rsid w:val="00DC68BA"/>
    <w:rsid w:val="00DC6CBE"/>
    <w:rsid w:val="00DC6F07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ADE"/>
    <w:rsid w:val="00DD1BDD"/>
    <w:rsid w:val="00DD1C00"/>
    <w:rsid w:val="00DD203D"/>
    <w:rsid w:val="00DD226C"/>
    <w:rsid w:val="00DD27E5"/>
    <w:rsid w:val="00DD2819"/>
    <w:rsid w:val="00DD2D0B"/>
    <w:rsid w:val="00DD35FF"/>
    <w:rsid w:val="00DD3CD4"/>
    <w:rsid w:val="00DD3F8E"/>
    <w:rsid w:val="00DD42DF"/>
    <w:rsid w:val="00DD47D2"/>
    <w:rsid w:val="00DD4DE3"/>
    <w:rsid w:val="00DD4E57"/>
    <w:rsid w:val="00DD5228"/>
    <w:rsid w:val="00DD5423"/>
    <w:rsid w:val="00DD573C"/>
    <w:rsid w:val="00DD5744"/>
    <w:rsid w:val="00DD5D56"/>
    <w:rsid w:val="00DD5DE5"/>
    <w:rsid w:val="00DD5F55"/>
    <w:rsid w:val="00DD5F98"/>
    <w:rsid w:val="00DD60C4"/>
    <w:rsid w:val="00DD60DD"/>
    <w:rsid w:val="00DD67F8"/>
    <w:rsid w:val="00DD6B6B"/>
    <w:rsid w:val="00DD6C71"/>
    <w:rsid w:val="00DD6F72"/>
    <w:rsid w:val="00DD7A3E"/>
    <w:rsid w:val="00DD7AAF"/>
    <w:rsid w:val="00DD7CBC"/>
    <w:rsid w:val="00DD7CDA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3C9"/>
    <w:rsid w:val="00DE18A0"/>
    <w:rsid w:val="00DE1F34"/>
    <w:rsid w:val="00DE20C6"/>
    <w:rsid w:val="00DE2363"/>
    <w:rsid w:val="00DE27C0"/>
    <w:rsid w:val="00DE28F9"/>
    <w:rsid w:val="00DE297C"/>
    <w:rsid w:val="00DE31CD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B0D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903"/>
    <w:rsid w:val="00DF1BFA"/>
    <w:rsid w:val="00DF1F30"/>
    <w:rsid w:val="00DF2505"/>
    <w:rsid w:val="00DF276A"/>
    <w:rsid w:val="00DF2FE5"/>
    <w:rsid w:val="00DF3259"/>
    <w:rsid w:val="00DF32D8"/>
    <w:rsid w:val="00DF3C09"/>
    <w:rsid w:val="00DF3F44"/>
    <w:rsid w:val="00DF4075"/>
    <w:rsid w:val="00DF42B5"/>
    <w:rsid w:val="00DF4D6A"/>
    <w:rsid w:val="00DF506E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1D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42D"/>
    <w:rsid w:val="00E0551A"/>
    <w:rsid w:val="00E055A0"/>
    <w:rsid w:val="00E05690"/>
    <w:rsid w:val="00E058FE"/>
    <w:rsid w:val="00E0594E"/>
    <w:rsid w:val="00E05B76"/>
    <w:rsid w:val="00E05BEC"/>
    <w:rsid w:val="00E05DAF"/>
    <w:rsid w:val="00E06207"/>
    <w:rsid w:val="00E06483"/>
    <w:rsid w:val="00E06535"/>
    <w:rsid w:val="00E06651"/>
    <w:rsid w:val="00E066C3"/>
    <w:rsid w:val="00E0688F"/>
    <w:rsid w:val="00E06E7A"/>
    <w:rsid w:val="00E06E94"/>
    <w:rsid w:val="00E06F4D"/>
    <w:rsid w:val="00E076F2"/>
    <w:rsid w:val="00E07809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95"/>
    <w:rsid w:val="00E13FE3"/>
    <w:rsid w:val="00E1465F"/>
    <w:rsid w:val="00E1470C"/>
    <w:rsid w:val="00E14766"/>
    <w:rsid w:val="00E147CC"/>
    <w:rsid w:val="00E14A3C"/>
    <w:rsid w:val="00E14AD5"/>
    <w:rsid w:val="00E14BC4"/>
    <w:rsid w:val="00E151E8"/>
    <w:rsid w:val="00E15242"/>
    <w:rsid w:val="00E155A9"/>
    <w:rsid w:val="00E1575D"/>
    <w:rsid w:val="00E15A53"/>
    <w:rsid w:val="00E15C01"/>
    <w:rsid w:val="00E162FF"/>
    <w:rsid w:val="00E163AA"/>
    <w:rsid w:val="00E16557"/>
    <w:rsid w:val="00E16A2F"/>
    <w:rsid w:val="00E17029"/>
    <w:rsid w:val="00E17323"/>
    <w:rsid w:val="00E17997"/>
    <w:rsid w:val="00E2031E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065"/>
    <w:rsid w:val="00E220FC"/>
    <w:rsid w:val="00E22182"/>
    <w:rsid w:val="00E221F0"/>
    <w:rsid w:val="00E2253C"/>
    <w:rsid w:val="00E22B10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E7C"/>
    <w:rsid w:val="00E2523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D8E"/>
    <w:rsid w:val="00E31EE1"/>
    <w:rsid w:val="00E321CE"/>
    <w:rsid w:val="00E32228"/>
    <w:rsid w:val="00E3236F"/>
    <w:rsid w:val="00E323E7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2B"/>
    <w:rsid w:val="00E33EBC"/>
    <w:rsid w:val="00E347C0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8F8"/>
    <w:rsid w:val="00E36AAC"/>
    <w:rsid w:val="00E371C6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0EC9"/>
    <w:rsid w:val="00E410F9"/>
    <w:rsid w:val="00E4158E"/>
    <w:rsid w:val="00E41671"/>
    <w:rsid w:val="00E41831"/>
    <w:rsid w:val="00E41B06"/>
    <w:rsid w:val="00E41F3F"/>
    <w:rsid w:val="00E42749"/>
    <w:rsid w:val="00E427FA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3C3"/>
    <w:rsid w:val="00E444D6"/>
    <w:rsid w:val="00E44A25"/>
    <w:rsid w:val="00E44CE0"/>
    <w:rsid w:val="00E44DDD"/>
    <w:rsid w:val="00E44EF5"/>
    <w:rsid w:val="00E4536E"/>
    <w:rsid w:val="00E4543D"/>
    <w:rsid w:val="00E45606"/>
    <w:rsid w:val="00E45935"/>
    <w:rsid w:val="00E45A94"/>
    <w:rsid w:val="00E46A77"/>
    <w:rsid w:val="00E46C3B"/>
    <w:rsid w:val="00E46D6A"/>
    <w:rsid w:val="00E470BD"/>
    <w:rsid w:val="00E475E1"/>
    <w:rsid w:val="00E47683"/>
    <w:rsid w:val="00E477A0"/>
    <w:rsid w:val="00E47B22"/>
    <w:rsid w:val="00E47B6F"/>
    <w:rsid w:val="00E47CB8"/>
    <w:rsid w:val="00E47F82"/>
    <w:rsid w:val="00E5014D"/>
    <w:rsid w:val="00E50314"/>
    <w:rsid w:val="00E50C71"/>
    <w:rsid w:val="00E50D93"/>
    <w:rsid w:val="00E51116"/>
    <w:rsid w:val="00E514AD"/>
    <w:rsid w:val="00E517E1"/>
    <w:rsid w:val="00E51965"/>
    <w:rsid w:val="00E51CB1"/>
    <w:rsid w:val="00E51CC7"/>
    <w:rsid w:val="00E52140"/>
    <w:rsid w:val="00E5217D"/>
    <w:rsid w:val="00E521A8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264"/>
    <w:rsid w:val="00E56320"/>
    <w:rsid w:val="00E563CF"/>
    <w:rsid w:val="00E5656E"/>
    <w:rsid w:val="00E56638"/>
    <w:rsid w:val="00E56671"/>
    <w:rsid w:val="00E56B5A"/>
    <w:rsid w:val="00E56DB2"/>
    <w:rsid w:val="00E56E09"/>
    <w:rsid w:val="00E57188"/>
    <w:rsid w:val="00E5734C"/>
    <w:rsid w:val="00E60CD7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2DEC"/>
    <w:rsid w:val="00E6319A"/>
    <w:rsid w:val="00E63406"/>
    <w:rsid w:val="00E63407"/>
    <w:rsid w:val="00E637A5"/>
    <w:rsid w:val="00E6387C"/>
    <w:rsid w:val="00E63EC7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CA3"/>
    <w:rsid w:val="00E65FAE"/>
    <w:rsid w:val="00E66236"/>
    <w:rsid w:val="00E6667F"/>
    <w:rsid w:val="00E668A8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686"/>
    <w:rsid w:val="00E70E1A"/>
    <w:rsid w:val="00E713D0"/>
    <w:rsid w:val="00E71749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239"/>
    <w:rsid w:val="00E736EA"/>
    <w:rsid w:val="00E739DC"/>
    <w:rsid w:val="00E73CB7"/>
    <w:rsid w:val="00E73E1C"/>
    <w:rsid w:val="00E73FB9"/>
    <w:rsid w:val="00E742D4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5"/>
    <w:rsid w:val="00E75B6B"/>
    <w:rsid w:val="00E75EA2"/>
    <w:rsid w:val="00E761B0"/>
    <w:rsid w:val="00E76AD2"/>
    <w:rsid w:val="00E76C03"/>
    <w:rsid w:val="00E77167"/>
    <w:rsid w:val="00E77BBC"/>
    <w:rsid w:val="00E80024"/>
    <w:rsid w:val="00E802CC"/>
    <w:rsid w:val="00E80BAF"/>
    <w:rsid w:val="00E81193"/>
    <w:rsid w:val="00E811F1"/>
    <w:rsid w:val="00E81316"/>
    <w:rsid w:val="00E81353"/>
    <w:rsid w:val="00E8144E"/>
    <w:rsid w:val="00E814DD"/>
    <w:rsid w:val="00E81586"/>
    <w:rsid w:val="00E81DFB"/>
    <w:rsid w:val="00E8235C"/>
    <w:rsid w:val="00E82A6B"/>
    <w:rsid w:val="00E82AA1"/>
    <w:rsid w:val="00E82C41"/>
    <w:rsid w:val="00E82CF5"/>
    <w:rsid w:val="00E82EAC"/>
    <w:rsid w:val="00E8310F"/>
    <w:rsid w:val="00E83285"/>
    <w:rsid w:val="00E834CA"/>
    <w:rsid w:val="00E83769"/>
    <w:rsid w:val="00E83938"/>
    <w:rsid w:val="00E83C2A"/>
    <w:rsid w:val="00E83FB0"/>
    <w:rsid w:val="00E8415A"/>
    <w:rsid w:val="00E84534"/>
    <w:rsid w:val="00E845F0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3F38"/>
    <w:rsid w:val="00E942F4"/>
    <w:rsid w:val="00E9453D"/>
    <w:rsid w:val="00E949B6"/>
    <w:rsid w:val="00E94EB7"/>
    <w:rsid w:val="00E95150"/>
    <w:rsid w:val="00E959E1"/>
    <w:rsid w:val="00E95BFA"/>
    <w:rsid w:val="00E95E3B"/>
    <w:rsid w:val="00E960EA"/>
    <w:rsid w:val="00E9647B"/>
    <w:rsid w:val="00E965D3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45"/>
    <w:rsid w:val="00E97BC7"/>
    <w:rsid w:val="00E97C06"/>
    <w:rsid w:val="00E97DBF"/>
    <w:rsid w:val="00EA0191"/>
    <w:rsid w:val="00EA0494"/>
    <w:rsid w:val="00EA0580"/>
    <w:rsid w:val="00EA082F"/>
    <w:rsid w:val="00EA0BFA"/>
    <w:rsid w:val="00EA0C9E"/>
    <w:rsid w:val="00EA167A"/>
    <w:rsid w:val="00EA1AC1"/>
    <w:rsid w:val="00EA22CC"/>
    <w:rsid w:val="00EA2407"/>
    <w:rsid w:val="00EA2896"/>
    <w:rsid w:val="00EA2F76"/>
    <w:rsid w:val="00EA3183"/>
    <w:rsid w:val="00EA3212"/>
    <w:rsid w:val="00EA33A3"/>
    <w:rsid w:val="00EA3C25"/>
    <w:rsid w:val="00EA3E4C"/>
    <w:rsid w:val="00EA3F12"/>
    <w:rsid w:val="00EA3F6F"/>
    <w:rsid w:val="00EA4097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DF2"/>
    <w:rsid w:val="00EA6FDC"/>
    <w:rsid w:val="00EA72EA"/>
    <w:rsid w:val="00EA782F"/>
    <w:rsid w:val="00EA78A7"/>
    <w:rsid w:val="00EA7B13"/>
    <w:rsid w:val="00EA7C66"/>
    <w:rsid w:val="00EB0508"/>
    <w:rsid w:val="00EB0E47"/>
    <w:rsid w:val="00EB1099"/>
    <w:rsid w:val="00EB1287"/>
    <w:rsid w:val="00EB1330"/>
    <w:rsid w:val="00EB159C"/>
    <w:rsid w:val="00EB19CC"/>
    <w:rsid w:val="00EB2487"/>
    <w:rsid w:val="00EB25DA"/>
    <w:rsid w:val="00EB274A"/>
    <w:rsid w:val="00EB29F3"/>
    <w:rsid w:val="00EB2A79"/>
    <w:rsid w:val="00EB2B57"/>
    <w:rsid w:val="00EB38C6"/>
    <w:rsid w:val="00EB4CA2"/>
    <w:rsid w:val="00EB4D06"/>
    <w:rsid w:val="00EB4EC3"/>
    <w:rsid w:val="00EB51E0"/>
    <w:rsid w:val="00EB59B8"/>
    <w:rsid w:val="00EB5A35"/>
    <w:rsid w:val="00EB620F"/>
    <w:rsid w:val="00EB65A0"/>
    <w:rsid w:val="00EB68A6"/>
    <w:rsid w:val="00EB6949"/>
    <w:rsid w:val="00EB6CFE"/>
    <w:rsid w:val="00EB7198"/>
    <w:rsid w:val="00EB7F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BB2"/>
    <w:rsid w:val="00EC4F1A"/>
    <w:rsid w:val="00EC5256"/>
    <w:rsid w:val="00EC58D3"/>
    <w:rsid w:val="00EC5A89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5E"/>
    <w:rsid w:val="00ED16B6"/>
    <w:rsid w:val="00ED177B"/>
    <w:rsid w:val="00ED1A92"/>
    <w:rsid w:val="00ED1B72"/>
    <w:rsid w:val="00ED239C"/>
    <w:rsid w:val="00ED25B7"/>
    <w:rsid w:val="00ED2987"/>
    <w:rsid w:val="00ED2DE7"/>
    <w:rsid w:val="00ED313F"/>
    <w:rsid w:val="00ED3171"/>
    <w:rsid w:val="00ED3228"/>
    <w:rsid w:val="00ED3570"/>
    <w:rsid w:val="00ED3713"/>
    <w:rsid w:val="00ED4367"/>
    <w:rsid w:val="00ED4524"/>
    <w:rsid w:val="00ED47D3"/>
    <w:rsid w:val="00ED4C8C"/>
    <w:rsid w:val="00ED507B"/>
    <w:rsid w:val="00ED511E"/>
    <w:rsid w:val="00ED5AC5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07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1BF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4B78"/>
    <w:rsid w:val="00EE5219"/>
    <w:rsid w:val="00EE53F8"/>
    <w:rsid w:val="00EE5693"/>
    <w:rsid w:val="00EE5A5D"/>
    <w:rsid w:val="00EE5C53"/>
    <w:rsid w:val="00EE5D89"/>
    <w:rsid w:val="00EE5F46"/>
    <w:rsid w:val="00EE62D3"/>
    <w:rsid w:val="00EE6820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41"/>
    <w:rsid w:val="00EF1792"/>
    <w:rsid w:val="00EF185A"/>
    <w:rsid w:val="00EF1D83"/>
    <w:rsid w:val="00EF1DEC"/>
    <w:rsid w:val="00EF1E87"/>
    <w:rsid w:val="00EF1FD0"/>
    <w:rsid w:val="00EF21E4"/>
    <w:rsid w:val="00EF2226"/>
    <w:rsid w:val="00EF25A2"/>
    <w:rsid w:val="00EF25B0"/>
    <w:rsid w:val="00EF2627"/>
    <w:rsid w:val="00EF2DDF"/>
    <w:rsid w:val="00EF2F7E"/>
    <w:rsid w:val="00EF30EB"/>
    <w:rsid w:val="00EF359F"/>
    <w:rsid w:val="00EF35D7"/>
    <w:rsid w:val="00EF3C61"/>
    <w:rsid w:val="00EF3C77"/>
    <w:rsid w:val="00EF41DF"/>
    <w:rsid w:val="00EF4436"/>
    <w:rsid w:val="00EF445F"/>
    <w:rsid w:val="00EF46D9"/>
    <w:rsid w:val="00EF4DB9"/>
    <w:rsid w:val="00EF4E40"/>
    <w:rsid w:val="00EF5149"/>
    <w:rsid w:val="00EF558F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3EC"/>
    <w:rsid w:val="00F02D2C"/>
    <w:rsid w:val="00F03087"/>
    <w:rsid w:val="00F0313F"/>
    <w:rsid w:val="00F031B3"/>
    <w:rsid w:val="00F03667"/>
    <w:rsid w:val="00F037A9"/>
    <w:rsid w:val="00F037AF"/>
    <w:rsid w:val="00F03C15"/>
    <w:rsid w:val="00F03D4E"/>
    <w:rsid w:val="00F043F6"/>
    <w:rsid w:val="00F0465F"/>
    <w:rsid w:val="00F04AAA"/>
    <w:rsid w:val="00F04BF6"/>
    <w:rsid w:val="00F05174"/>
    <w:rsid w:val="00F056FF"/>
    <w:rsid w:val="00F05A65"/>
    <w:rsid w:val="00F05B6E"/>
    <w:rsid w:val="00F05C1E"/>
    <w:rsid w:val="00F06474"/>
    <w:rsid w:val="00F065D7"/>
    <w:rsid w:val="00F06627"/>
    <w:rsid w:val="00F0673F"/>
    <w:rsid w:val="00F0677C"/>
    <w:rsid w:val="00F06BC4"/>
    <w:rsid w:val="00F07354"/>
    <w:rsid w:val="00F07657"/>
    <w:rsid w:val="00F07854"/>
    <w:rsid w:val="00F07FF4"/>
    <w:rsid w:val="00F10519"/>
    <w:rsid w:val="00F10A44"/>
    <w:rsid w:val="00F10A83"/>
    <w:rsid w:val="00F10D95"/>
    <w:rsid w:val="00F111B6"/>
    <w:rsid w:val="00F1156E"/>
    <w:rsid w:val="00F11635"/>
    <w:rsid w:val="00F11AD0"/>
    <w:rsid w:val="00F12C7F"/>
    <w:rsid w:val="00F14099"/>
    <w:rsid w:val="00F146D7"/>
    <w:rsid w:val="00F14DC6"/>
    <w:rsid w:val="00F14E3D"/>
    <w:rsid w:val="00F15012"/>
    <w:rsid w:val="00F15271"/>
    <w:rsid w:val="00F15F0C"/>
    <w:rsid w:val="00F160BD"/>
    <w:rsid w:val="00F1616F"/>
    <w:rsid w:val="00F1627B"/>
    <w:rsid w:val="00F165DB"/>
    <w:rsid w:val="00F166DC"/>
    <w:rsid w:val="00F16836"/>
    <w:rsid w:val="00F16AA1"/>
    <w:rsid w:val="00F16BAF"/>
    <w:rsid w:val="00F16D3E"/>
    <w:rsid w:val="00F16FF3"/>
    <w:rsid w:val="00F1727E"/>
    <w:rsid w:val="00F17498"/>
    <w:rsid w:val="00F175F1"/>
    <w:rsid w:val="00F177D6"/>
    <w:rsid w:val="00F17D87"/>
    <w:rsid w:val="00F17EAF"/>
    <w:rsid w:val="00F17F9B"/>
    <w:rsid w:val="00F200D4"/>
    <w:rsid w:val="00F203C8"/>
    <w:rsid w:val="00F204FF"/>
    <w:rsid w:val="00F20A82"/>
    <w:rsid w:val="00F20C4B"/>
    <w:rsid w:val="00F20D8D"/>
    <w:rsid w:val="00F20F5B"/>
    <w:rsid w:val="00F2127A"/>
    <w:rsid w:val="00F2162F"/>
    <w:rsid w:val="00F21BE6"/>
    <w:rsid w:val="00F2281D"/>
    <w:rsid w:val="00F228DB"/>
    <w:rsid w:val="00F22932"/>
    <w:rsid w:val="00F22A00"/>
    <w:rsid w:val="00F230A3"/>
    <w:rsid w:val="00F23134"/>
    <w:rsid w:val="00F231F8"/>
    <w:rsid w:val="00F233D1"/>
    <w:rsid w:val="00F237F4"/>
    <w:rsid w:val="00F23964"/>
    <w:rsid w:val="00F23B96"/>
    <w:rsid w:val="00F23D43"/>
    <w:rsid w:val="00F23E0B"/>
    <w:rsid w:val="00F2426B"/>
    <w:rsid w:val="00F2434C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ADF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773"/>
    <w:rsid w:val="00F31AED"/>
    <w:rsid w:val="00F31B7A"/>
    <w:rsid w:val="00F31C0F"/>
    <w:rsid w:val="00F31EA8"/>
    <w:rsid w:val="00F31FFF"/>
    <w:rsid w:val="00F323CE"/>
    <w:rsid w:val="00F32594"/>
    <w:rsid w:val="00F32935"/>
    <w:rsid w:val="00F32EB3"/>
    <w:rsid w:val="00F332E6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A33"/>
    <w:rsid w:val="00F37A47"/>
    <w:rsid w:val="00F4024A"/>
    <w:rsid w:val="00F40329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73B"/>
    <w:rsid w:val="00F4298D"/>
    <w:rsid w:val="00F42B38"/>
    <w:rsid w:val="00F42CA4"/>
    <w:rsid w:val="00F42F87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2EA"/>
    <w:rsid w:val="00F465B6"/>
    <w:rsid w:val="00F4677C"/>
    <w:rsid w:val="00F469D7"/>
    <w:rsid w:val="00F46D1C"/>
    <w:rsid w:val="00F46E91"/>
    <w:rsid w:val="00F46F4B"/>
    <w:rsid w:val="00F46F6A"/>
    <w:rsid w:val="00F4710C"/>
    <w:rsid w:val="00F47479"/>
    <w:rsid w:val="00F475E3"/>
    <w:rsid w:val="00F47660"/>
    <w:rsid w:val="00F4786A"/>
    <w:rsid w:val="00F5002C"/>
    <w:rsid w:val="00F5014F"/>
    <w:rsid w:val="00F5016C"/>
    <w:rsid w:val="00F51075"/>
    <w:rsid w:val="00F510C1"/>
    <w:rsid w:val="00F511DD"/>
    <w:rsid w:val="00F512C9"/>
    <w:rsid w:val="00F5155A"/>
    <w:rsid w:val="00F5171A"/>
    <w:rsid w:val="00F51AA9"/>
    <w:rsid w:val="00F51AD5"/>
    <w:rsid w:val="00F51BA2"/>
    <w:rsid w:val="00F51C42"/>
    <w:rsid w:val="00F51C90"/>
    <w:rsid w:val="00F51EBA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752"/>
    <w:rsid w:val="00F54BE7"/>
    <w:rsid w:val="00F54C7B"/>
    <w:rsid w:val="00F54E17"/>
    <w:rsid w:val="00F54F79"/>
    <w:rsid w:val="00F550CA"/>
    <w:rsid w:val="00F556C3"/>
    <w:rsid w:val="00F55739"/>
    <w:rsid w:val="00F55A27"/>
    <w:rsid w:val="00F55ADD"/>
    <w:rsid w:val="00F55C73"/>
    <w:rsid w:val="00F55FC0"/>
    <w:rsid w:val="00F56011"/>
    <w:rsid w:val="00F56459"/>
    <w:rsid w:val="00F5646E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A6C"/>
    <w:rsid w:val="00F61DBA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53BB"/>
    <w:rsid w:val="00F6601E"/>
    <w:rsid w:val="00F66077"/>
    <w:rsid w:val="00F66650"/>
    <w:rsid w:val="00F669CC"/>
    <w:rsid w:val="00F66AE8"/>
    <w:rsid w:val="00F66CB5"/>
    <w:rsid w:val="00F673FF"/>
    <w:rsid w:val="00F67B1B"/>
    <w:rsid w:val="00F67D6D"/>
    <w:rsid w:val="00F70DD2"/>
    <w:rsid w:val="00F70E10"/>
    <w:rsid w:val="00F713C5"/>
    <w:rsid w:val="00F716CE"/>
    <w:rsid w:val="00F717CF"/>
    <w:rsid w:val="00F71BC1"/>
    <w:rsid w:val="00F71C71"/>
    <w:rsid w:val="00F71EAB"/>
    <w:rsid w:val="00F71EB7"/>
    <w:rsid w:val="00F71EE2"/>
    <w:rsid w:val="00F72A19"/>
    <w:rsid w:val="00F72A6D"/>
    <w:rsid w:val="00F72D8D"/>
    <w:rsid w:val="00F72E31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8B2"/>
    <w:rsid w:val="00F74B40"/>
    <w:rsid w:val="00F74C7F"/>
    <w:rsid w:val="00F74F68"/>
    <w:rsid w:val="00F74FD0"/>
    <w:rsid w:val="00F750C2"/>
    <w:rsid w:val="00F7520B"/>
    <w:rsid w:val="00F75248"/>
    <w:rsid w:val="00F75A11"/>
    <w:rsid w:val="00F75E66"/>
    <w:rsid w:val="00F75EDB"/>
    <w:rsid w:val="00F762ED"/>
    <w:rsid w:val="00F76560"/>
    <w:rsid w:val="00F765AC"/>
    <w:rsid w:val="00F768DF"/>
    <w:rsid w:val="00F76CB6"/>
    <w:rsid w:val="00F76EED"/>
    <w:rsid w:val="00F76F5E"/>
    <w:rsid w:val="00F777E0"/>
    <w:rsid w:val="00F777EA"/>
    <w:rsid w:val="00F7783C"/>
    <w:rsid w:val="00F778FF"/>
    <w:rsid w:val="00F77E22"/>
    <w:rsid w:val="00F8004D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C6D"/>
    <w:rsid w:val="00F81E07"/>
    <w:rsid w:val="00F8295C"/>
    <w:rsid w:val="00F82A1C"/>
    <w:rsid w:val="00F82C63"/>
    <w:rsid w:val="00F82D4B"/>
    <w:rsid w:val="00F83198"/>
    <w:rsid w:val="00F83315"/>
    <w:rsid w:val="00F833F1"/>
    <w:rsid w:val="00F83701"/>
    <w:rsid w:val="00F838FE"/>
    <w:rsid w:val="00F841E0"/>
    <w:rsid w:val="00F8469A"/>
    <w:rsid w:val="00F84884"/>
    <w:rsid w:val="00F8493F"/>
    <w:rsid w:val="00F84B60"/>
    <w:rsid w:val="00F850BD"/>
    <w:rsid w:val="00F8552E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DE1"/>
    <w:rsid w:val="00F86E21"/>
    <w:rsid w:val="00F8764D"/>
    <w:rsid w:val="00F87781"/>
    <w:rsid w:val="00F87BC3"/>
    <w:rsid w:val="00F87DC2"/>
    <w:rsid w:val="00F87FDD"/>
    <w:rsid w:val="00F904D0"/>
    <w:rsid w:val="00F905FB"/>
    <w:rsid w:val="00F90912"/>
    <w:rsid w:val="00F90E6E"/>
    <w:rsid w:val="00F9144B"/>
    <w:rsid w:val="00F9147D"/>
    <w:rsid w:val="00F9164E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58B"/>
    <w:rsid w:val="00F946EE"/>
    <w:rsid w:val="00F947D7"/>
    <w:rsid w:val="00F94A6D"/>
    <w:rsid w:val="00F95120"/>
    <w:rsid w:val="00F9518A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506"/>
    <w:rsid w:val="00F96979"/>
    <w:rsid w:val="00F96E91"/>
    <w:rsid w:val="00F96F12"/>
    <w:rsid w:val="00F9766E"/>
    <w:rsid w:val="00F9779C"/>
    <w:rsid w:val="00F97C6D"/>
    <w:rsid w:val="00F97F4B"/>
    <w:rsid w:val="00FA0173"/>
    <w:rsid w:val="00FA0278"/>
    <w:rsid w:val="00FA0582"/>
    <w:rsid w:val="00FA0AA3"/>
    <w:rsid w:val="00FA1262"/>
    <w:rsid w:val="00FA1A45"/>
    <w:rsid w:val="00FA1C11"/>
    <w:rsid w:val="00FA1D69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878"/>
    <w:rsid w:val="00FA4B89"/>
    <w:rsid w:val="00FA4F36"/>
    <w:rsid w:val="00FA4FD8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8DF"/>
    <w:rsid w:val="00FB69F0"/>
    <w:rsid w:val="00FB6CEC"/>
    <w:rsid w:val="00FB6D3F"/>
    <w:rsid w:val="00FB6EC2"/>
    <w:rsid w:val="00FB6EFC"/>
    <w:rsid w:val="00FB6F37"/>
    <w:rsid w:val="00FB7704"/>
    <w:rsid w:val="00FB7750"/>
    <w:rsid w:val="00FB7BFD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9A0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1B"/>
    <w:rsid w:val="00FC456D"/>
    <w:rsid w:val="00FC46D3"/>
    <w:rsid w:val="00FC475E"/>
    <w:rsid w:val="00FC4956"/>
    <w:rsid w:val="00FC4ABD"/>
    <w:rsid w:val="00FC57D1"/>
    <w:rsid w:val="00FC5AD2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1D"/>
    <w:rsid w:val="00FD4891"/>
    <w:rsid w:val="00FD4A3E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4DFE"/>
    <w:rsid w:val="00FE5310"/>
    <w:rsid w:val="00FE5DFB"/>
    <w:rsid w:val="00FE6188"/>
    <w:rsid w:val="00FE61AA"/>
    <w:rsid w:val="00FE64AF"/>
    <w:rsid w:val="00FE6533"/>
    <w:rsid w:val="00FE6C74"/>
    <w:rsid w:val="00FE791B"/>
    <w:rsid w:val="00FF022A"/>
    <w:rsid w:val="00FF0A41"/>
    <w:rsid w:val="00FF0A5B"/>
    <w:rsid w:val="00FF10B4"/>
    <w:rsid w:val="00FF1332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4C4"/>
    <w:rsid w:val="00FF4601"/>
    <w:rsid w:val="00FF467F"/>
    <w:rsid w:val="00FF478C"/>
    <w:rsid w:val="00FF48BE"/>
    <w:rsid w:val="00FF5027"/>
    <w:rsid w:val="00FF5098"/>
    <w:rsid w:val="00FF528B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43E"/>
    <w:rsid w:val="00FF753D"/>
    <w:rsid w:val="00FF7602"/>
    <w:rsid w:val="00FF7687"/>
    <w:rsid w:val="00FF76CE"/>
    <w:rsid w:val="00FF7ABF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1CEB1AE1-3E75-45FB-A8A2-09BDD10E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E9F87B41A245A0E079FF91A4DEF2" ma:contentTypeVersion="17" ma:contentTypeDescription="Create a new document." ma:contentTypeScope="" ma:versionID="54ef250ea7ad9ab1d02f621ba0ff7e1e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082c52deb5469fa590fda9fb44754a76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430595-4924-4ACF-835B-AB0B6648C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9556fa0-4edd-4100-8520-1f4abf9ba927"/>
    <ds:schemaRef ds:uri="2de97f53-ebdd-482c-838d-8688d11d8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c9556fa0-4edd-4100-8520-1f4abf9ba927"/>
    <ds:schemaRef ds:uri="2de97f53-ebdd-482c-838d-8688d11d83df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307</TotalTime>
  <Pages>3</Pages>
  <Words>415</Words>
  <Characters>1593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Kornsiri, Chongaksorn</cp:lastModifiedBy>
  <cp:revision>56</cp:revision>
  <cp:lastPrinted>2024-08-13T09:47:00Z</cp:lastPrinted>
  <dcterms:created xsi:type="dcterms:W3CDTF">2024-07-26T02:19:00Z</dcterms:created>
  <dcterms:modified xsi:type="dcterms:W3CDTF">2024-08-14T02:17:00Z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2023-06-23T07:45:06Z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0369d537-aff8-4fbf-9716-fa9c965156ea</vt:lpwstr>
  </property>
  <property fmtid="{D5CDD505-2E9C-101B-9397-08002B2CF9AE}" pid="8" name="MSIP_Label_a6b42c54-cfeb-4535-9ee6-866b3abbb09d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0x010100CF1FE9F87B41A245A0E079FF91A4DEF2</vt:lpwstr>
  </property>
</Properties>
</file>