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3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3.xml" ContentType="application/vnd.openxmlformats-officedocument.wordprocessingml.head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B657B8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B657B8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B657B8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B657B8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B657B8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B657B8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D5B33" w:rsidRPr="00B657B8" w14:paraId="27721DEC" w14:textId="77777777" w:rsidTr="00B17529">
        <w:tc>
          <w:tcPr>
            <w:tcW w:w="1278" w:type="dxa"/>
            <w:vAlign w:val="center"/>
          </w:tcPr>
          <w:p w14:paraId="6293F8FB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370C897D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2D5B33" w:rsidRPr="00B657B8" w14:paraId="2A1B9D7F" w14:textId="77777777" w:rsidTr="00B17529">
        <w:tc>
          <w:tcPr>
            <w:tcW w:w="1278" w:type="dxa"/>
            <w:vAlign w:val="center"/>
          </w:tcPr>
          <w:p w14:paraId="5FF2A3A6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5345A5F7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2D5B33" w:rsidRPr="00B657B8" w14:paraId="7183B919" w14:textId="77777777" w:rsidTr="00B17529">
        <w:tc>
          <w:tcPr>
            <w:tcW w:w="1278" w:type="dxa"/>
            <w:vAlign w:val="center"/>
          </w:tcPr>
          <w:p w14:paraId="0075E848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4CB56FE1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E47F82" w:rsidRPr="00B657B8" w14:paraId="45530F95" w14:textId="77777777" w:rsidTr="00B17529">
        <w:tc>
          <w:tcPr>
            <w:tcW w:w="1278" w:type="dxa"/>
            <w:vAlign w:val="center"/>
          </w:tcPr>
          <w:p w14:paraId="249D7081" w14:textId="77777777" w:rsidR="00E47F82" w:rsidRPr="00B657B8" w:rsidRDefault="00E47F82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F1CD05" w14:textId="265CF68B" w:rsidR="00E47F82" w:rsidRPr="00B657B8" w:rsidRDefault="006A692D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D5B33" w:rsidRPr="00B657B8" w14:paraId="5FDC4E71" w14:textId="77777777" w:rsidTr="00B17529">
        <w:tc>
          <w:tcPr>
            <w:tcW w:w="1278" w:type="dxa"/>
            <w:vAlign w:val="center"/>
          </w:tcPr>
          <w:p w14:paraId="16B859FE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6E2DDE9E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2D5B33" w:rsidRPr="00B657B8" w14:paraId="5B693050" w14:textId="77777777" w:rsidTr="00521943">
        <w:tc>
          <w:tcPr>
            <w:tcW w:w="1278" w:type="dxa"/>
            <w:vAlign w:val="center"/>
          </w:tcPr>
          <w:p w14:paraId="43F60FC0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65D53D51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5B33" w:rsidRPr="00B657B8" w14:paraId="1041FC45" w14:textId="77777777" w:rsidTr="00521943">
        <w:tc>
          <w:tcPr>
            <w:tcW w:w="1278" w:type="dxa"/>
            <w:vAlign w:val="center"/>
          </w:tcPr>
          <w:p w14:paraId="7D120BB1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116AAB22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2D5B33" w:rsidRPr="00B657B8" w14:paraId="2B2363FA" w14:textId="77777777" w:rsidTr="00B17529">
        <w:tc>
          <w:tcPr>
            <w:tcW w:w="1278" w:type="dxa"/>
            <w:vAlign w:val="center"/>
          </w:tcPr>
          <w:p w14:paraId="276C960E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170F5554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2D5B33" w:rsidRPr="00B657B8" w14:paraId="04E032B4" w14:textId="77777777" w:rsidTr="00B17529">
        <w:tc>
          <w:tcPr>
            <w:tcW w:w="1278" w:type="dxa"/>
            <w:vAlign w:val="center"/>
          </w:tcPr>
          <w:p w14:paraId="07BF3A8D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0D229704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2D5B33" w:rsidRPr="00B657B8" w14:paraId="2207ABD6" w14:textId="77777777" w:rsidTr="00B17529">
        <w:tc>
          <w:tcPr>
            <w:tcW w:w="1278" w:type="dxa"/>
            <w:vAlign w:val="center"/>
          </w:tcPr>
          <w:p w14:paraId="2805D66B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6C5AD6D6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2D5B33" w:rsidRPr="00B657B8" w14:paraId="6D6BEE0B" w14:textId="77777777" w:rsidTr="00B17529">
        <w:tc>
          <w:tcPr>
            <w:tcW w:w="1278" w:type="dxa"/>
            <w:vAlign w:val="center"/>
          </w:tcPr>
          <w:p w14:paraId="528B5C7A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7679FD8" w14:textId="73F0BAF7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5B33" w:rsidRPr="00B657B8" w14:paraId="70A8596A" w14:textId="77777777" w:rsidTr="00B17529">
        <w:tc>
          <w:tcPr>
            <w:tcW w:w="1278" w:type="dxa"/>
            <w:vAlign w:val="center"/>
          </w:tcPr>
          <w:p w14:paraId="01E75CD0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23E0584D" w14:textId="754183CC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2D5B33" w:rsidRPr="00B657B8" w14:paraId="0C730E3E" w14:textId="77777777" w:rsidTr="00B17529">
        <w:tc>
          <w:tcPr>
            <w:tcW w:w="1278" w:type="dxa"/>
            <w:vAlign w:val="center"/>
          </w:tcPr>
          <w:p w14:paraId="34E5A2EB" w14:textId="77777777" w:rsidR="002D5B33" w:rsidRPr="00B657B8" w:rsidRDefault="002D5B33" w:rsidP="002D5B3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8A7E7C3" w14:textId="6D6A22DE" w:rsidR="002D5B33" w:rsidRPr="00B657B8" w:rsidRDefault="002D5B33" w:rsidP="002D5B3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B657B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หมายเหตุประกอบงบการเงินเป็นส่วนหนึ่งของงบการเงิน</w:t>
      </w:r>
      <w:r w:rsidR="00A02F25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B657B8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4DC0B0E1" w:rsidR="00142C8F" w:rsidRPr="00B657B8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</w:t>
      </w:r>
      <w:r w:rsidRPr="00B657B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657B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B657B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sz w:val="30"/>
          <w:szCs w:val="30"/>
          <w:cs/>
        </w:rPr>
        <w:t>เมื่อวันที</w:t>
      </w:r>
      <w:r w:rsidR="002C5083" w:rsidRPr="00B657B8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C777BC"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="00560B66" w:rsidRPr="00B657B8">
        <w:rPr>
          <w:rFonts w:ascii="Angsana New" w:hAnsi="Angsana New" w:hint="cs"/>
          <w:sz w:val="30"/>
          <w:szCs w:val="30"/>
          <w:cs/>
          <w:lang w:val="en-US"/>
        </w:rPr>
        <w:t>14</w:t>
      </w:r>
      <w:r w:rsidR="002C5083"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="002D5B33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2567</w:t>
      </w:r>
    </w:p>
    <w:p w14:paraId="2C2EB71E" w14:textId="77777777" w:rsidR="00B36D3F" w:rsidRPr="00B657B8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B657B8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B657B8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B657B8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657B8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B657B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B657B8">
        <w:rPr>
          <w:rFonts w:asciiTheme="majorBidi" w:hAnsiTheme="majorBidi"/>
          <w:sz w:val="30"/>
          <w:szCs w:val="30"/>
          <w:lang w:val="en-US"/>
        </w:rPr>
        <w:t>348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B657B8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B657B8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B657B8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4D40D50A" w:rsidR="00272AC4" w:rsidRPr="00B657B8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657B8">
        <w:rPr>
          <w:rFonts w:ascii="Angsana New" w:hAnsi="Angsana New"/>
          <w:sz w:val="30"/>
          <w:szCs w:val="30"/>
        </w:rPr>
        <w:t xml:space="preserve">” </w:t>
      </w:r>
      <w:r w:rsidRPr="00B657B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B657B8">
        <w:rPr>
          <w:rFonts w:ascii="Angsana New" w:hAnsi="Angsana New" w:hint="cs"/>
          <w:sz w:val="30"/>
          <w:szCs w:val="30"/>
          <w:cs/>
        </w:rPr>
        <w:t>ของใช้</w:t>
      </w:r>
      <w:r w:rsidRPr="00B657B8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B657B8">
        <w:rPr>
          <w:rFonts w:ascii="Angsana New" w:hAnsi="Angsana New" w:hint="cs"/>
          <w:sz w:val="30"/>
          <w:szCs w:val="30"/>
          <w:cs/>
        </w:rPr>
        <w:t>และ</w:t>
      </w:r>
      <w:r w:rsidR="004D2BE3" w:rsidRPr="00B657B8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B657B8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B657B8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B657B8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Pr="00B657B8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3D76598B" w:rsidR="007A7899" w:rsidRPr="00B657B8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 w:hint="cs"/>
          <w:sz w:val="30"/>
          <w:szCs w:val="30"/>
          <w:cs/>
        </w:rPr>
        <w:t>แบบย่อ</w:t>
      </w:r>
      <w:r w:rsidRPr="00B657B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B657B8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B657B8">
        <w:rPr>
          <w:rFonts w:ascii="Angsana New" w:hAnsi="Angsana New" w:hint="cs"/>
          <w:sz w:val="30"/>
          <w:szCs w:val="30"/>
          <w:cs/>
        </w:rPr>
        <w:t xml:space="preserve"> (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/>
          <w:sz w:val="30"/>
          <w:szCs w:val="30"/>
        </w:rPr>
        <w:t xml:space="preserve">”) </w:t>
      </w:r>
      <w:r w:rsidRPr="00B657B8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657B8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B657B8">
        <w:rPr>
          <w:rFonts w:ascii="Angsana New" w:hAnsi="Angsana New"/>
          <w:spacing w:val="-4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B657B8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657B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31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ธันวาค</w:t>
      </w:r>
      <w:r w:rsidRPr="00B657B8">
        <w:rPr>
          <w:rFonts w:ascii="Angsana New" w:hAnsi="Angsana New" w:hint="cs"/>
          <w:sz w:val="30"/>
          <w:szCs w:val="30"/>
          <w:cs/>
        </w:rPr>
        <w:t xml:space="preserve">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9A1085" w:rsidRPr="00B657B8">
        <w:rPr>
          <w:rFonts w:ascii="Angsana New" w:hAnsi="Angsana New"/>
          <w:sz w:val="30"/>
          <w:szCs w:val="30"/>
          <w:lang w:val="en-US"/>
        </w:rPr>
        <w:t>6</w:t>
      </w:r>
    </w:p>
    <w:p w14:paraId="38D739AE" w14:textId="77777777" w:rsidR="00F87FDD" w:rsidRPr="00B657B8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7BD9ADCB" w:rsidR="00F87FDD" w:rsidRPr="00B657B8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31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 w:rsidR="009A1085" w:rsidRPr="00B657B8">
        <w:rPr>
          <w:rFonts w:ascii="Angsana New" w:hAnsi="Angsana New"/>
          <w:sz w:val="30"/>
          <w:szCs w:val="30"/>
          <w:lang w:val="en-US"/>
        </w:rPr>
        <w:t>6</w:t>
      </w:r>
    </w:p>
    <w:p w14:paraId="6E24FC81" w14:textId="4707C90F" w:rsidR="00F87FDD" w:rsidRPr="00B657B8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B657B8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9F4397B" w14:textId="77777777" w:rsidR="00DD11C1" w:rsidRPr="00B657B8" w:rsidRDefault="00DD11C1" w:rsidP="009144D7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594E0BD5" w14:textId="6082E507" w:rsidR="00A222B0" w:rsidRPr="00B657B8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B657B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B657B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="00077D95" w:rsidRPr="00B657B8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</w:t>
      </w:r>
      <w:r w:rsidR="00E4020C" w:rsidRPr="00B657B8">
        <w:rPr>
          <w:b w:val="0"/>
          <w:bCs w:val="0"/>
          <w:i w:val="0"/>
          <w:iCs w:val="0"/>
          <w:cs/>
          <w:lang w:val="en-GB"/>
        </w:rPr>
        <w:br/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หมายเหตุข้อ</w:t>
      </w:r>
      <w:r w:rsidR="00D05BB4"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D53E26" w:rsidRPr="00B657B8">
        <w:rPr>
          <w:b w:val="0"/>
          <w:bCs w:val="0"/>
          <w:i w:val="0"/>
          <w:iCs w:val="0"/>
          <w:lang w:val="en-US"/>
        </w:rPr>
        <w:t>5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และ</w:t>
      </w:r>
      <w:r w:rsidR="00D53E26"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5908B6" w:rsidRPr="00B657B8">
        <w:rPr>
          <w:b w:val="0"/>
          <w:bCs w:val="0"/>
          <w:i w:val="0"/>
          <w:iCs w:val="0"/>
          <w:lang w:val="en-US"/>
        </w:rPr>
        <w:t>6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B657B8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</w:t>
      </w:r>
      <w:r w:rsidR="00DC6F07" w:rsidRPr="00B657B8">
        <w:rPr>
          <w:rFonts w:hint="cs"/>
          <w:b w:val="0"/>
          <w:bCs w:val="0"/>
          <w:i w:val="0"/>
          <w:iCs w:val="0"/>
          <w:cs/>
          <w:lang w:val="en-US"/>
        </w:rPr>
        <w:t>กรรมการและ</w:t>
      </w:r>
      <w:r w:rsidR="00856827" w:rsidRPr="00B657B8">
        <w:rPr>
          <w:rFonts w:hint="cs"/>
          <w:b w:val="0"/>
          <w:bCs w:val="0"/>
          <w:i w:val="0"/>
          <w:iCs w:val="0"/>
          <w:cs/>
          <w:lang w:val="en-US"/>
        </w:rPr>
        <w:t>ผู้บริหารสำคัญ</w:t>
      </w:r>
      <w:r w:rsidR="00E9453D" w:rsidRPr="00B657B8">
        <w:rPr>
          <w:rFonts w:hint="cs"/>
          <w:b w:val="0"/>
          <w:bCs w:val="0"/>
          <w:i w:val="0"/>
          <w:iCs w:val="0"/>
          <w:cs/>
          <w:lang w:val="en-US"/>
        </w:rPr>
        <w:t xml:space="preserve"> </w:t>
      </w:r>
      <w:r w:rsidR="00B6617F" w:rsidRPr="00B657B8">
        <w:rPr>
          <w:rFonts w:hint="cs"/>
          <w:b w:val="0"/>
          <w:bCs w:val="0"/>
          <w:i w:val="0"/>
          <w:iCs w:val="0"/>
          <w:cs/>
          <w:lang w:val="en-US"/>
        </w:rPr>
        <w:t>และบุคคลหรือกิจการที่เกี่ยวข้องกั</w:t>
      </w:r>
      <w:r w:rsidR="00707115" w:rsidRPr="00B657B8">
        <w:rPr>
          <w:rFonts w:hint="cs"/>
          <w:b w:val="0"/>
          <w:bCs w:val="0"/>
          <w:i w:val="0"/>
          <w:iCs w:val="0"/>
          <w:cs/>
          <w:lang w:val="en-US"/>
        </w:rPr>
        <w:t>น</w:t>
      </w:r>
      <w:r w:rsidR="00B6617F" w:rsidRPr="00B657B8">
        <w:rPr>
          <w:rFonts w:hint="cs"/>
          <w:b w:val="0"/>
          <w:bCs w:val="0"/>
          <w:i w:val="0"/>
          <w:iCs w:val="0"/>
          <w:cs/>
          <w:lang w:val="en-US"/>
        </w:rPr>
        <w:t>อื่นไม่ได้มีการเปลี่ยนแปลงอย่างมีสาระสำคัญ</w:t>
      </w:r>
    </w:p>
    <w:p w14:paraId="2228D6A7" w14:textId="77777777" w:rsidR="00A86765" w:rsidRPr="00B657B8" w:rsidRDefault="00A86765" w:rsidP="009144D7">
      <w:pPr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E92B990" w14:textId="4C5EC24A" w:rsidR="0059601A" w:rsidRPr="00B657B8" w:rsidRDefault="00F51EBA" w:rsidP="00435CBD">
      <w:pPr>
        <w:pStyle w:val="BodyText2"/>
        <w:ind w:left="540" w:right="18"/>
      </w:pPr>
      <w:r w:rsidRPr="00B657B8">
        <w:rPr>
          <w:cs/>
        </w:rPr>
        <w:t>รายการที่สำคัญกับบุคคลหรือกิจการที่เกี่ยวข้องกัน</w:t>
      </w:r>
      <w:r w:rsidR="009B0A6F" w:rsidRPr="00B657B8">
        <w:rPr>
          <w:cs/>
        </w:rPr>
        <w:t>สำหรับ</w:t>
      </w:r>
      <w:r w:rsidR="00F716CE" w:rsidRPr="00B657B8">
        <w:rPr>
          <w:rFonts w:hint="cs"/>
          <w:cs/>
        </w:rPr>
        <w:t>งว</w:t>
      </w:r>
      <w:r w:rsidR="00F7783C" w:rsidRPr="00B657B8">
        <w:rPr>
          <w:rFonts w:hint="cs"/>
          <w:cs/>
        </w:rPr>
        <w:t>ด</w:t>
      </w:r>
      <w:r w:rsidR="00FB7BFD" w:rsidRPr="00B657B8">
        <w:rPr>
          <w:rFonts w:hint="cs"/>
          <w:cs/>
        </w:rPr>
        <w:t>หก</w:t>
      </w:r>
      <w:r w:rsidR="00F716CE" w:rsidRPr="00B657B8">
        <w:rPr>
          <w:cs/>
        </w:rPr>
        <w:t>เดือนสิ้นสุดวันที่</w:t>
      </w:r>
      <w:r w:rsidR="00F716CE" w:rsidRPr="00B657B8">
        <w:t xml:space="preserve"> </w:t>
      </w:r>
      <w:r w:rsidR="000E7D28" w:rsidRPr="00B657B8">
        <w:rPr>
          <w:lang w:val="en-US"/>
        </w:rPr>
        <w:t>3</w:t>
      </w:r>
      <w:r w:rsidR="002D5B33" w:rsidRPr="00B657B8">
        <w:rPr>
          <w:lang w:val="en-US"/>
        </w:rPr>
        <w:t>0</w:t>
      </w:r>
      <w:r w:rsidR="00F7783C" w:rsidRPr="00B657B8">
        <w:rPr>
          <w:lang w:val="en-US"/>
        </w:rPr>
        <w:t xml:space="preserve"> </w:t>
      </w:r>
      <w:r w:rsidR="00F7783C" w:rsidRPr="00B657B8">
        <w:rPr>
          <w:rFonts w:hint="cs"/>
          <w:cs/>
          <w:lang w:val="en-US"/>
        </w:rPr>
        <w:t>ม</w:t>
      </w:r>
      <w:r w:rsidR="002D5B33" w:rsidRPr="00B657B8">
        <w:rPr>
          <w:rFonts w:hint="cs"/>
          <w:cs/>
          <w:lang w:val="en-US"/>
        </w:rPr>
        <w:t>ิถุนายน</w:t>
      </w:r>
      <w:r w:rsidR="00F7783C" w:rsidRPr="00B657B8">
        <w:rPr>
          <w:rFonts w:hint="cs"/>
          <w:cs/>
          <w:lang w:val="en-US"/>
        </w:rPr>
        <w:t xml:space="preserve"> </w:t>
      </w:r>
      <w:r w:rsidRPr="00B657B8">
        <w:rPr>
          <w:cs/>
        </w:rPr>
        <w:t>สรุปได้ดังนี้</w:t>
      </w:r>
    </w:p>
    <w:p w14:paraId="1903C9D3" w14:textId="6EF4E188" w:rsidR="0028416E" w:rsidRPr="00B657B8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9B6349" w:rsidRPr="00B657B8" w14:paraId="5A6E810F" w14:textId="77777777" w:rsidTr="00997FCA">
        <w:trPr>
          <w:tblHeader/>
        </w:trPr>
        <w:tc>
          <w:tcPr>
            <w:tcW w:w="2088" w:type="pct"/>
          </w:tcPr>
          <w:p w14:paraId="44E6FB0B" w14:textId="77777777" w:rsidR="009B6349" w:rsidRPr="00B657B8" w:rsidRDefault="009B6349" w:rsidP="00BA448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6C39AD1C" w14:textId="77777777" w:rsidR="009B6349" w:rsidRPr="00B657B8" w:rsidRDefault="009B6349" w:rsidP="00BA4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BB2FC63" w14:textId="77777777" w:rsidR="009B6349" w:rsidRPr="00B657B8" w:rsidRDefault="009B6349" w:rsidP="00BA4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1C894D7D" w14:textId="77777777" w:rsidR="009B6349" w:rsidRPr="00B657B8" w:rsidRDefault="009B6349" w:rsidP="00BA4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B33" w:rsidRPr="00B657B8" w14:paraId="4360E167" w14:textId="77777777" w:rsidTr="00997FCA">
        <w:trPr>
          <w:tblHeader/>
        </w:trPr>
        <w:tc>
          <w:tcPr>
            <w:tcW w:w="2088" w:type="pct"/>
          </w:tcPr>
          <w:p w14:paraId="5C5A15AF" w14:textId="6D3A19EB" w:rsidR="002D5B33" w:rsidRPr="00B657B8" w:rsidRDefault="002D5B33" w:rsidP="002D5B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2" w:type="pct"/>
          </w:tcPr>
          <w:p w14:paraId="06FEB05F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" w:type="pct"/>
          </w:tcPr>
          <w:p w14:paraId="73C0DF29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93E2001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6F5EA6CB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D31B12F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1667203C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D4C4E34" w14:textId="77777777" w:rsidR="002D5B33" w:rsidRPr="00B657B8" w:rsidRDefault="002D5B33" w:rsidP="002D5B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B6349" w:rsidRPr="00B657B8" w14:paraId="7C5354CA" w14:textId="77777777" w:rsidTr="00997FCA">
        <w:trPr>
          <w:tblHeader/>
        </w:trPr>
        <w:tc>
          <w:tcPr>
            <w:tcW w:w="2088" w:type="pct"/>
          </w:tcPr>
          <w:p w14:paraId="76B41551" w14:textId="77777777" w:rsidR="009B6349" w:rsidRPr="00B657B8" w:rsidRDefault="009B6349" w:rsidP="00BA448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75A2A9A7" w14:textId="77777777" w:rsidR="009B6349" w:rsidRPr="00B657B8" w:rsidRDefault="009B6349" w:rsidP="00BA4482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349" w:rsidRPr="00B657B8" w14:paraId="5AB5F8DB" w14:textId="77777777" w:rsidTr="00BA4482">
        <w:tc>
          <w:tcPr>
            <w:tcW w:w="2088" w:type="pct"/>
          </w:tcPr>
          <w:p w14:paraId="23E8C398" w14:textId="77777777" w:rsidR="009B6349" w:rsidRPr="00B657B8" w:rsidRDefault="009B6349" w:rsidP="00BA448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33A45B96" w14:textId="77777777" w:rsidR="009B6349" w:rsidRPr="00B657B8" w:rsidRDefault="009B6349" w:rsidP="00BA44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5A5A44" w14:textId="77777777" w:rsidR="009B6349" w:rsidRPr="00B657B8" w:rsidRDefault="009B6349" w:rsidP="00BA44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C45B532" w14:textId="77777777" w:rsidR="009B6349" w:rsidRPr="00B657B8" w:rsidRDefault="009B6349" w:rsidP="00BA44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9453ED8" w14:textId="77777777" w:rsidR="009B6349" w:rsidRPr="00B657B8" w:rsidRDefault="009B6349" w:rsidP="00BA44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088ABBB" w14:textId="77777777" w:rsidR="009B6349" w:rsidRPr="00B657B8" w:rsidRDefault="009B6349" w:rsidP="00BA44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30CE71" w14:textId="77777777" w:rsidR="009B6349" w:rsidRPr="00B657B8" w:rsidRDefault="009B6349" w:rsidP="00BA44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6CB703" w14:textId="77777777" w:rsidR="009B6349" w:rsidRPr="00B657B8" w:rsidRDefault="009B6349" w:rsidP="00BA4482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7C41" w:rsidRPr="00B657B8" w14:paraId="6A45269B" w14:textId="77777777" w:rsidTr="00BA4482">
        <w:tc>
          <w:tcPr>
            <w:tcW w:w="2088" w:type="pct"/>
          </w:tcPr>
          <w:p w14:paraId="1218D2B0" w14:textId="332E50F3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D575758" w14:textId="76FE4935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BEA7A7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F32A5F4" w14:textId="579B6021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157E3F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99136D" w14:textId="57C7AC84" w:rsidR="00727C41" w:rsidRPr="00B657B8" w:rsidRDefault="00B05F1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5,193,330</w:t>
            </w:r>
          </w:p>
        </w:tc>
        <w:tc>
          <w:tcPr>
            <w:tcW w:w="147" w:type="pct"/>
          </w:tcPr>
          <w:p w14:paraId="6F8AFC95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08E4FA" w14:textId="317C195C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4,560,236 </w:t>
            </w:r>
          </w:p>
        </w:tc>
      </w:tr>
      <w:tr w:rsidR="00727C41" w:rsidRPr="00B657B8" w14:paraId="7212F7A7" w14:textId="77777777" w:rsidTr="00BA4482">
        <w:tc>
          <w:tcPr>
            <w:tcW w:w="2088" w:type="pct"/>
          </w:tcPr>
          <w:p w14:paraId="79E6F5B3" w14:textId="5CEECF65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2C6CDBB9" w14:textId="144B7D5A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36203F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27FFB23" w14:textId="37698A3C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D236EC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591C0F7" w14:textId="30F4FE5F" w:rsidR="00727C41" w:rsidRPr="00B657B8" w:rsidRDefault="0010232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2,095,</w:t>
            </w:r>
            <w:r w:rsidR="00F83198" w:rsidRPr="00B657B8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147" w:type="pct"/>
          </w:tcPr>
          <w:p w14:paraId="73A4BDA3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0C0470" w14:textId="061A53B1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2,264,678 </w:t>
            </w:r>
          </w:p>
        </w:tc>
      </w:tr>
      <w:tr w:rsidR="00727C41" w:rsidRPr="00B657B8" w14:paraId="7FA2610D" w14:textId="77777777" w:rsidTr="00BA4482">
        <w:tc>
          <w:tcPr>
            <w:tcW w:w="2088" w:type="pct"/>
          </w:tcPr>
          <w:p w14:paraId="550FF2B2" w14:textId="50974A0E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5FDE8927" w14:textId="2F14AC5B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7408BFC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2473531" w14:textId="66E8F5B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0D048FC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C9728" w14:textId="54DF5076" w:rsidR="00727C41" w:rsidRPr="00B657B8" w:rsidRDefault="00F83198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260,708</w:t>
            </w:r>
          </w:p>
        </w:tc>
        <w:tc>
          <w:tcPr>
            <w:tcW w:w="147" w:type="pct"/>
          </w:tcPr>
          <w:p w14:paraId="198FBF6E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AFA6E5" w14:textId="3B0965B0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674,534 </w:t>
            </w:r>
          </w:p>
        </w:tc>
      </w:tr>
      <w:tr w:rsidR="00727C41" w:rsidRPr="00B657B8" w14:paraId="140C4863" w14:textId="77777777" w:rsidTr="00BA4482">
        <w:tc>
          <w:tcPr>
            <w:tcW w:w="2088" w:type="pct"/>
          </w:tcPr>
          <w:p w14:paraId="5CB3BFFF" w14:textId="5676B3F3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6D97D10" w14:textId="4724DD8C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9FD071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E0C3BD1" w14:textId="2C5D628B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5FA6AE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E8A2E4F" w14:textId="1B588900" w:rsidR="00727C41" w:rsidRPr="00B657B8" w:rsidRDefault="00D7064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101,174</w:t>
            </w:r>
          </w:p>
        </w:tc>
        <w:tc>
          <w:tcPr>
            <w:tcW w:w="147" w:type="pct"/>
          </w:tcPr>
          <w:p w14:paraId="461F8961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E631AB" w14:textId="6CDA9A19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88,890 </w:t>
            </w:r>
          </w:p>
        </w:tc>
      </w:tr>
      <w:tr w:rsidR="00727C41" w:rsidRPr="00B657B8" w14:paraId="785A73EF" w14:textId="77777777" w:rsidTr="00BA4482">
        <w:tc>
          <w:tcPr>
            <w:tcW w:w="2088" w:type="pct"/>
          </w:tcPr>
          <w:p w14:paraId="3641BA95" w14:textId="5F4BA55A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129FBDF3" w14:textId="6C54306E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46C243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697338B" w14:textId="562CF295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A145F9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061935" w14:textId="0388531F" w:rsidR="00727C41" w:rsidRPr="00B657B8" w:rsidRDefault="00F2162F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21,802</w:t>
            </w:r>
          </w:p>
        </w:tc>
        <w:tc>
          <w:tcPr>
            <w:tcW w:w="147" w:type="pct"/>
          </w:tcPr>
          <w:p w14:paraId="3C01BF20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0E0ECC" w14:textId="2CD39B2A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12,284 </w:t>
            </w:r>
          </w:p>
        </w:tc>
      </w:tr>
      <w:tr w:rsidR="00727C41" w:rsidRPr="00B657B8" w14:paraId="764B37DE" w14:textId="77777777" w:rsidTr="00BA4482">
        <w:tc>
          <w:tcPr>
            <w:tcW w:w="2088" w:type="pct"/>
          </w:tcPr>
          <w:p w14:paraId="411E9122" w14:textId="258EE335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4CB2A230" w14:textId="74D2CD5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04E74C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2A42F9" w14:textId="18DFD122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5827BE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F98355" w14:textId="12921ACA" w:rsidR="00727C41" w:rsidRPr="00B657B8" w:rsidRDefault="0096775C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8,428</w:t>
            </w:r>
          </w:p>
        </w:tc>
        <w:tc>
          <w:tcPr>
            <w:tcW w:w="147" w:type="pct"/>
          </w:tcPr>
          <w:p w14:paraId="6E302F84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99BBA69" w14:textId="59645143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7,895 </w:t>
            </w:r>
          </w:p>
        </w:tc>
      </w:tr>
      <w:tr w:rsidR="00727C41" w:rsidRPr="00B657B8" w14:paraId="2987295C" w14:textId="77777777" w:rsidTr="00BA4482">
        <w:tc>
          <w:tcPr>
            <w:tcW w:w="2088" w:type="pct"/>
          </w:tcPr>
          <w:p w14:paraId="3EAB24CD" w14:textId="5BFB0D42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46AFAEB4" w14:textId="561D6E15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CE0E4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8058570" w14:textId="4CFD9E73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DD11E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037F56" w14:textId="56F819E0" w:rsidR="00727C41" w:rsidRPr="00B657B8" w:rsidRDefault="00293F6A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26,747</w:t>
            </w:r>
          </w:p>
        </w:tc>
        <w:tc>
          <w:tcPr>
            <w:tcW w:w="147" w:type="pct"/>
          </w:tcPr>
          <w:p w14:paraId="5338F296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ABF575B" w14:textId="074E7D91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29,093 </w:t>
            </w:r>
          </w:p>
        </w:tc>
      </w:tr>
      <w:tr w:rsidR="00727C41" w:rsidRPr="00B657B8" w14:paraId="77B4AAC0" w14:textId="77777777" w:rsidTr="00BA4482">
        <w:tc>
          <w:tcPr>
            <w:tcW w:w="2088" w:type="pct"/>
          </w:tcPr>
          <w:p w14:paraId="414A6618" w14:textId="15D705BD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5E3B7EFC" w14:textId="4214FAD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836257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A606072" w14:textId="7E81535F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0E223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5D021B2" w14:textId="6F6B2BE5" w:rsidR="00727C41" w:rsidRPr="00B657B8" w:rsidRDefault="00BC553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161,513</w:t>
            </w:r>
          </w:p>
        </w:tc>
        <w:tc>
          <w:tcPr>
            <w:tcW w:w="147" w:type="pct"/>
          </w:tcPr>
          <w:p w14:paraId="0CA9805C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DAE02F7" w14:textId="05B7BA7F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139,161 </w:t>
            </w:r>
          </w:p>
        </w:tc>
      </w:tr>
      <w:tr w:rsidR="00727C41" w:rsidRPr="00B657B8" w14:paraId="7FFCDA83" w14:textId="77777777" w:rsidTr="00BA4482">
        <w:tc>
          <w:tcPr>
            <w:tcW w:w="2088" w:type="pct"/>
          </w:tcPr>
          <w:p w14:paraId="69076C9A" w14:textId="31D3CF32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5CDE3CAA" w14:textId="39E8C4F4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CA351A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C63FD23" w14:textId="36483D60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F3079F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0784BC8" w14:textId="2E6CC409" w:rsidR="00727C41" w:rsidRPr="00B657B8" w:rsidRDefault="00496763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65,132</w:t>
            </w:r>
          </w:p>
        </w:tc>
        <w:tc>
          <w:tcPr>
            <w:tcW w:w="147" w:type="pct"/>
          </w:tcPr>
          <w:p w14:paraId="32001C83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95293CC" w14:textId="1544F796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57,683 </w:t>
            </w:r>
          </w:p>
        </w:tc>
      </w:tr>
      <w:tr w:rsidR="00727C41" w:rsidRPr="00B657B8" w14:paraId="5ABAF2B3" w14:textId="77777777" w:rsidTr="00BA4482">
        <w:tc>
          <w:tcPr>
            <w:tcW w:w="2088" w:type="pct"/>
          </w:tcPr>
          <w:p w14:paraId="2257D8E4" w14:textId="6429137C" w:rsidR="00727C41" w:rsidRPr="00B657B8" w:rsidRDefault="00727C41" w:rsidP="00727C4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1F285BB3" w14:textId="31D8A839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52B6B2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237AE3F" w14:textId="723DB71C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2469B9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F8B8F2" w14:textId="0E10185E" w:rsidR="00727C41" w:rsidRPr="00B657B8" w:rsidRDefault="00D600A9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18,310</w:t>
            </w:r>
          </w:p>
        </w:tc>
        <w:tc>
          <w:tcPr>
            <w:tcW w:w="147" w:type="pct"/>
          </w:tcPr>
          <w:p w14:paraId="28DC0B7C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CB15948" w14:textId="17D1B0A1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9,527 </w:t>
            </w:r>
          </w:p>
        </w:tc>
      </w:tr>
      <w:tr w:rsidR="00727C41" w:rsidRPr="00B657B8" w14:paraId="74573940" w14:textId="77777777" w:rsidTr="00BA4482">
        <w:tc>
          <w:tcPr>
            <w:tcW w:w="2088" w:type="pct"/>
          </w:tcPr>
          <w:p w14:paraId="50FDAB2C" w14:textId="47C6CE03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2E9C9146" w14:textId="5FBA558B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7DFF8C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C184E3" w14:textId="4A616185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13C8F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107C2D" w14:textId="6F0E4485" w:rsidR="00727C41" w:rsidRPr="00B657B8" w:rsidRDefault="00B1585F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23,494</w:t>
            </w:r>
          </w:p>
        </w:tc>
        <w:tc>
          <w:tcPr>
            <w:tcW w:w="147" w:type="pct"/>
          </w:tcPr>
          <w:p w14:paraId="33788DC9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2E41DC7" w14:textId="41FBE674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8,958 </w:t>
            </w:r>
          </w:p>
        </w:tc>
      </w:tr>
      <w:tr w:rsidR="00727C41" w:rsidRPr="00B657B8" w14:paraId="6C5D1BA4" w14:textId="77777777" w:rsidTr="00BA4482">
        <w:tc>
          <w:tcPr>
            <w:tcW w:w="2088" w:type="pct"/>
          </w:tcPr>
          <w:p w14:paraId="513C43E9" w14:textId="3A7DE184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10061EA2" w14:textId="0A70903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D1F049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1FC0CA3" w14:textId="7DBAC154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DCD89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E42F895" w14:textId="1119271C" w:rsidR="00727C41" w:rsidRPr="00B657B8" w:rsidRDefault="00097826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5,266</w:t>
            </w:r>
          </w:p>
        </w:tc>
        <w:tc>
          <w:tcPr>
            <w:tcW w:w="147" w:type="pct"/>
          </w:tcPr>
          <w:p w14:paraId="3A4730B0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823B17E" w14:textId="53CA70C0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5,278 </w:t>
            </w:r>
          </w:p>
        </w:tc>
      </w:tr>
      <w:tr w:rsidR="00727C41" w:rsidRPr="00B657B8" w14:paraId="251EE860" w14:textId="77777777" w:rsidTr="00BA4482">
        <w:tc>
          <w:tcPr>
            <w:tcW w:w="2088" w:type="pct"/>
          </w:tcPr>
          <w:p w14:paraId="4AFA5FDC" w14:textId="05A84869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023C4960" w14:textId="1B5A265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D7A22B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475319A" w14:textId="5763452D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FCB398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F828F1C" w14:textId="72FA2BFD" w:rsidR="00727C41" w:rsidRPr="00B657B8" w:rsidRDefault="00097826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9,899</w:t>
            </w:r>
          </w:p>
        </w:tc>
        <w:tc>
          <w:tcPr>
            <w:tcW w:w="147" w:type="pct"/>
          </w:tcPr>
          <w:p w14:paraId="1EB8E430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616D610" w14:textId="77DF8A1B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17,541 </w:t>
            </w:r>
          </w:p>
        </w:tc>
      </w:tr>
      <w:tr w:rsidR="000920CC" w:rsidRPr="00B657B8" w14:paraId="597AF56E" w14:textId="77777777" w:rsidTr="00BA4482">
        <w:tc>
          <w:tcPr>
            <w:tcW w:w="2088" w:type="pct"/>
          </w:tcPr>
          <w:p w14:paraId="35F140C9" w14:textId="3A480ADB" w:rsidR="000920CC" w:rsidRPr="00B657B8" w:rsidRDefault="000920CC" w:rsidP="000920C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34F40F4" w14:textId="608099D6" w:rsidR="000920CC" w:rsidRPr="00B657B8" w:rsidRDefault="000920CC" w:rsidP="000920C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7B93A1" w14:textId="77777777" w:rsidR="000920CC" w:rsidRPr="00B657B8" w:rsidRDefault="000920CC" w:rsidP="000920C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9DB49CE" w14:textId="409AA2AD" w:rsidR="000920CC" w:rsidRPr="00B657B8" w:rsidRDefault="000920CC" w:rsidP="000920C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AB24CC" w14:textId="77777777" w:rsidR="000920CC" w:rsidRPr="00B657B8" w:rsidRDefault="000920CC" w:rsidP="000920C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AF9275" w14:textId="516A6260" w:rsidR="000920CC" w:rsidRPr="00B657B8" w:rsidRDefault="000920CC" w:rsidP="000920C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26,250</w:t>
            </w:r>
          </w:p>
        </w:tc>
        <w:tc>
          <w:tcPr>
            <w:tcW w:w="147" w:type="pct"/>
          </w:tcPr>
          <w:p w14:paraId="66925F01" w14:textId="77777777" w:rsidR="000920CC" w:rsidRPr="00B657B8" w:rsidRDefault="000920CC" w:rsidP="000920CC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5394AA" w14:textId="3FC01E4B" w:rsidR="000920CC" w:rsidRPr="00B657B8" w:rsidRDefault="000920CC" w:rsidP="00FF743E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D60" w:rsidRPr="00B657B8" w14:paraId="2C6088F9" w14:textId="77777777" w:rsidTr="00BA4482">
        <w:tc>
          <w:tcPr>
            <w:tcW w:w="2088" w:type="pct"/>
          </w:tcPr>
          <w:p w14:paraId="66E33A00" w14:textId="0D8C1CF0" w:rsidR="00AC7D60" w:rsidRPr="00B657B8" w:rsidRDefault="00AC7D60" w:rsidP="00AC7D6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632" w:type="pct"/>
          </w:tcPr>
          <w:p w14:paraId="36350551" w14:textId="63DF6BCA" w:rsidR="00AC7D60" w:rsidRPr="00B657B8" w:rsidRDefault="00AC7D60" w:rsidP="00AC7D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19BCCF" w14:textId="77777777" w:rsidR="00AC7D60" w:rsidRPr="00B657B8" w:rsidRDefault="00AC7D60" w:rsidP="00AC7D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56D1683" w14:textId="0D371514" w:rsidR="00AC7D60" w:rsidRPr="00B657B8" w:rsidRDefault="00AC7D60" w:rsidP="00AC7D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0553BE" w14:textId="77777777" w:rsidR="00AC7D60" w:rsidRPr="00B657B8" w:rsidRDefault="00AC7D60" w:rsidP="00AC7D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86A63B0" w14:textId="6D8CCAB7" w:rsidR="00AC7D60" w:rsidRPr="00B657B8" w:rsidRDefault="00AC7D60" w:rsidP="00AC7D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171,727</w:t>
            </w:r>
          </w:p>
        </w:tc>
        <w:tc>
          <w:tcPr>
            <w:tcW w:w="147" w:type="pct"/>
          </w:tcPr>
          <w:p w14:paraId="747F0B3C" w14:textId="77777777" w:rsidR="00AC7D60" w:rsidRPr="00B657B8" w:rsidRDefault="00AC7D60" w:rsidP="00AC7D60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DEF4C2" w14:textId="7B1D6547" w:rsidR="00AC7D60" w:rsidRPr="00B657B8" w:rsidRDefault="00AC7D60" w:rsidP="00AC7D60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41" w:rsidRPr="00B657B8" w14:paraId="33F5AE74" w14:textId="77777777" w:rsidTr="00BA4482">
        <w:tc>
          <w:tcPr>
            <w:tcW w:w="2088" w:type="pct"/>
          </w:tcPr>
          <w:p w14:paraId="2DC56612" w14:textId="11921394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8E9870D" w14:textId="6C7E8C15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EEAE48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CA0A83E" w14:textId="3FCEE398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63332E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AF68B1" w14:textId="26A5E1DF" w:rsidR="00727C41" w:rsidRPr="00B657B8" w:rsidRDefault="005B5D2B" w:rsidP="0041518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50,600</w:t>
            </w:r>
          </w:p>
        </w:tc>
        <w:tc>
          <w:tcPr>
            <w:tcW w:w="147" w:type="pct"/>
          </w:tcPr>
          <w:p w14:paraId="4650273E" w14:textId="77777777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FE404E" w14:textId="30706EB0" w:rsidR="00727C41" w:rsidRPr="00B657B8" w:rsidRDefault="00727C41" w:rsidP="00727C41">
            <w:pPr>
              <w:pStyle w:val="BodyText"/>
              <w:tabs>
                <w:tab w:val="decimal" w:pos="788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8C133B" w:rsidRPr="00B657B8" w14:paraId="1953E22A" w14:textId="77777777" w:rsidTr="00BA4482">
        <w:tc>
          <w:tcPr>
            <w:tcW w:w="2088" w:type="pct"/>
          </w:tcPr>
          <w:p w14:paraId="532F96FD" w14:textId="77777777" w:rsidR="008C133B" w:rsidRPr="00B657B8" w:rsidRDefault="008C133B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3C05348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447D628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EFB70A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DD3CC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C318CC" w14:textId="77777777" w:rsidR="008C133B" w:rsidRPr="00B657B8" w:rsidRDefault="008C133B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49AFBDE" w14:textId="77777777" w:rsidR="008C133B" w:rsidRPr="00B657B8" w:rsidRDefault="008C133B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BD1823" w14:textId="77777777" w:rsidR="008C133B" w:rsidRPr="00B657B8" w:rsidRDefault="008C133B" w:rsidP="00727C41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33B" w:rsidRPr="00B657B8" w14:paraId="7C1597B6" w14:textId="77777777" w:rsidTr="00BA4482">
        <w:tc>
          <w:tcPr>
            <w:tcW w:w="2088" w:type="pct"/>
          </w:tcPr>
          <w:p w14:paraId="393E2DBC" w14:textId="77777777" w:rsidR="008C133B" w:rsidRPr="00B657B8" w:rsidRDefault="008C133B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16D5386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A2A076E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96BF94D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47E000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66968D2" w14:textId="77777777" w:rsidR="008C133B" w:rsidRPr="00B657B8" w:rsidRDefault="008C133B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4E70DD7" w14:textId="77777777" w:rsidR="008C133B" w:rsidRPr="00B657B8" w:rsidRDefault="008C133B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0ACADF" w14:textId="77777777" w:rsidR="008C133B" w:rsidRPr="00B657B8" w:rsidRDefault="008C133B" w:rsidP="00727C41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33B" w:rsidRPr="00B657B8" w14:paraId="2DD52AD3" w14:textId="77777777" w:rsidTr="00BA4482">
        <w:tc>
          <w:tcPr>
            <w:tcW w:w="2088" w:type="pct"/>
          </w:tcPr>
          <w:p w14:paraId="3DFD6AE7" w14:textId="77777777" w:rsidR="008C133B" w:rsidRPr="00B657B8" w:rsidRDefault="008C133B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FAED78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E74EE5B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E90A20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364B22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EED4B91" w14:textId="77777777" w:rsidR="008C133B" w:rsidRPr="00B657B8" w:rsidRDefault="008C133B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078C907" w14:textId="77777777" w:rsidR="008C133B" w:rsidRPr="00B657B8" w:rsidRDefault="008C133B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C4D2BC" w14:textId="77777777" w:rsidR="008C133B" w:rsidRPr="00B657B8" w:rsidRDefault="008C133B" w:rsidP="00727C41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33B" w:rsidRPr="00B657B8" w14:paraId="7F2732EC" w14:textId="77777777" w:rsidTr="00BA4482">
        <w:tc>
          <w:tcPr>
            <w:tcW w:w="2088" w:type="pct"/>
          </w:tcPr>
          <w:p w14:paraId="3A4EE2E7" w14:textId="77777777" w:rsidR="008C133B" w:rsidRPr="00B657B8" w:rsidRDefault="008C133B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F638D68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934D8A7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B683A89" w14:textId="77777777" w:rsidR="008C133B" w:rsidRPr="00B657B8" w:rsidRDefault="008C133B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9A78A2" w14:textId="77777777" w:rsidR="008C133B" w:rsidRPr="00B657B8" w:rsidRDefault="008C133B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91290D3" w14:textId="77777777" w:rsidR="008C133B" w:rsidRPr="00B657B8" w:rsidRDefault="008C133B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84AF4C6" w14:textId="77777777" w:rsidR="008C133B" w:rsidRPr="00B657B8" w:rsidRDefault="008C133B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9D2F2A" w14:textId="77777777" w:rsidR="008C133B" w:rsidRPr="00B657B8" w:rsidRDefault="008C133B" w:rsidP="00727C41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C41" w:rsidRPr="00B657B8" w14:paraId="7D09B3CB" w14:textId="77777777" w:rsidTr="00BA4482">
        <w:tc>
          <w:tcPr>
            <w:tcW w:w="2088" w:type="pct"/>
          </w:tcPr>
          <w:p w14:paraId="5C4365D6" w14:textId="77777777" w:rsidR="00727C41" w:rsidRPr="00B657B8" w:rsidRDefault="00727C41" w:rsidP="00727C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0A6A40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EE650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A57209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14B695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6AD60E0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A36D6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C671D4" w14:textId="77777777" w:rsidR="00727C41" w:rsidRPr="00B657B8" w:rsidRDefault="00727C41" w:rsidP="00727C4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7C41" w:rsidRPr="00B657B8" w14:paraId="57A1B128" w14:textId="77777777" w:rsidTr="00BA4482">
        <w:tc>
          <w:tcPr>
            <w:tcW w:w="2088" w:type="pct"/>
          </w:tcPr>
          <w:p w14:paraId="78437485" w14:textId="77777777" w:rsidR="00727C41" w:rsidRPr="00B657B8" w:rsidRDefault="00727C41" w:rsidP="00727C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EDA033C" w14:textId="671C46DB" w:rsidR="00727C41" w:rsidRPr="00B657B8" w:rsidRDefault="008660E7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778,424</w:t>
            </w:r>
          </w:p>
        </w:tc>
        <w:tc>
          <w:tcPr>
            <w:tcW w:w="145" w:type="pct"/>
          </w:tcPr>
          <w:p w14:paraId="1CBAE473" w14:textId="77777777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DAC67A" w14:textId="1B94E325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626,168</w:t>
            </w:r>
          </w:p>
        </w:tc>
        <w:tc>
          <w:tcPr>
            <w:tcW w:w="145" w:type="pct"/>
          </w:tcPr>
          <w:p w14:paraId="0BFD00BA" w14:textId="77777777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11A136" w14:textId="7CA66E40" w:rsidR="00727C41" w:rsidRPr="00B657B8" w:rsidRDefault="004D3F53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2,295,413</w:t>
            </w:r>
          </w:p>
        </w:tc>
        <w:tc>
          <w:tcPr>
            <w:tcW w:w="147" w:type="pct"/>
          </w:tcPr>
          <w:p w14:paraId="33624C97" w14:textId="77777777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D210AA1" w14:textId="67A60619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1,846,341 </w:t>
            </w:r>
          </w:p>
        </w:tc>
      </w:tr>
      <w:tr w:rsidR="00727C41" w:rsidRPr="00B657B8" w14:paraId="52393952" w14:textId="77777777" w:rsidTr="00BA4482">
        <w:tc>
          <w:tcPr>
            <w:tcW w:w="2088" w:type="pct"/>
          </w:tcPr>
          <w:p w14:paraId="7116303B" w14:textId="77777777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B454C6E" w14:textId="1CD3FE51" w:rsidR="00727C41" w:rsidRPr="00B657B8" w:rsidRDefault="0058764D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819,958</w:t>
            </w:r>
          </w:p>
        </w:tc>
        <w:tc>
          <w:tcPr>
            <w:tcW w:w="145" w:type="pct"/>
          </w:tcPr>
          <w:p w14:paraId="2C9201B0" w14:textId="77777777" w:rsidR="00727C41" w:rsidRPr="00B657B8" w:rsidRDefault="00727C41" w:rsidP="00727C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577BCD" w14:textId="15D271EF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653,872</w:t>
            </w:r>
          </w:p>
        </w:tc>
        <w:tc>
          <w:tcPr>
            <w:tcW w:w="145" w:type="pct"/>
          </w:tcPr>
          <w:p w14:paraId="4F355086" w14:textId="77777777" w:rsidR="00727C41" w:rsidRPr="00B657B8" w:rsidRDefault="00727C41" w:rsidP="00727C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B5EF1A1" w14:textId="37616F19" w:rsidR="00727C41" w:rsidRPr="00B657B8" w:rsidRDefault="00A0583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262,906</w:t>
            </w:r>
          </w:p>
        </w:tc>
        <w:tc>
          <w:tcPr>
            <w:tcW w:w="147" w:type="pct"/>
          </w:tcPr>
          <w:p w14:paraId="14689C3C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C3E6F1C" w14:textId="54D51A4D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206,616 </w:t>
            </w:r>
          </w:p>
        </w:tc>
      </w:tr>
      <w:tr w:rsidR="00727C41" w:rsidRPr="00B657B8" w14:paraId="403EDEA4" w14:textId="77777777" w:rsidTr="00BA4482">
        <w:tc>
          <w:tcPr>
            <w:tcW w:w="2088" w:type="pct"/>
          </w:tcPr>
          <w:p w14:paraId="3DC8F8B3" w14:textId="28541B6B" w:rsidR="00727C41" w:rsidRPr="00B657B8" w:rsidRDefault="00727C41" w:rsidP="00727C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61F9CE02" w14:textId="4DA910C8" w:rsidR="00727C41" w:rsidRPr="00B657B8" w:rsidRDefault="0058764D" w:rsidP="002A326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60FA8B" w14:textId="77777777" w:rsidR="00727C41" w:rsidRPr="00B657B8" w:rsidRDefault="00727C41" w:rsidP="002A326D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787BD6" w14:textId="4569A60E" w:rsidR="00727C41" w:rsidRPr="00B657B8" w:rsidRDefault="00727C41" w:rsidP="00727C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33BCAD" w14:textId="77777777" w:rsidR="00727C41" w:rsidRPr="00B657B8" w:rsidRDefault="00727C41" w:rsidP="00727C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ED9FD1C" w14:textId="119CA0DF" w:rsidR="00727C41" w:rsidRPr="00B657B8" w:rsidRDefault="00A0583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186,626</w:t>
            </w:r>
          </w:p>
        </w:tc>
        <w:tc>
          <w:tcPr>
            <w:tcW w:w="147" w:type="pct"/>
          </w:tcPr>
          <w:p w14:paraId="2BCFE0DB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0F2088C" w14:textId="0E5EE58D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183,049 </w:t>
            </w:r>
          </w:p>
        </w:tc>
      </w:tr>
      <w:tr w:rsidR="00727C41" w:rsidRPr="00B657B8" w14:paraId="6B838E85" w14:textId="77777777" w:rsidTr="00BA4482">
        <w:tc>
          <w:tcPr>
            <w:tcW w:w="2088" w:type="pct"/>
          </w:tcPr>
          <w:p w14:paraId="7858E8CF" w14:textId="77777777" w:rsidR="00727C41" w:rsidRPr="00B657B8" w:rsidRDefault="00727C41" w:rsidP="00727C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5E84E3B" w14:textId="0AB26AE8" w:rsidR="00727C41" w:rsidRPr="00B657B8" w:rsidRDefault="0058764D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11,935</w:t>
            </w:r>
          </w:p>
        </w:tc>
        <w:tc>
          <w:tcPr>
            <w:tcW w:w="145" w:type="pct"/>
          </w:tcPr>
          <w:p w14:paraId="3C0DD8D1" w14:textId="77777777" w:rsidR="00727C41" w:rsidRPr="00B657B8" w:rsidRDefault="00727C41" w:rsidP="00727C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43AA48" w14:textId="01A10F0C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145" w:type="pct"/>
          </w:tcPr>
          <w:p w14:paraId="10E87CA0" w14:textId="77777777" w:rsidR="00727C41" w:rsidRPr="00B657B8" w:rsidRDefault="00727C41" w:rsidP="00727C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201D254" w14:textId="3A0E0AEF" w:rsidR="00727C41" w:rsidRPr="00B657B8" w:rsidRDefault="00A05830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  <w:tc>
          <w:tcPr>
            <w:tcW w:w="147" w:type="pct"/>
          </w:tcPr>
          <w:p w14:paraId="5AEEAFF0" w14:textId="77777777" w:rsidR="00727C41" w:rsidRPr="00B657B8" w:rsidRDefault="00727C41" w:rsidP="00727C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E078B6" w14:textId="2E17DA3A" w:rsidR="00727C41" w:rsidRPr="00B657B8" w:rsidRDefault="00727C41" w:rsidP="00727C4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4,307 </w:t>
            </w:r>
          </w:p>
        </w:tc>
      </w:tr>
      <w:tr w:rsidR="00E058FE" w:rsidRPr="00B657B8" w14:paraId="37FB8271" w14:textId="77777777" w:rsidTr="00BA4482">
        <w:tc>
          <w:tcPr>
            <w:tcW w:w="2088" w:type="pct"/>
          </w:tcPr>
          <w:p w14:paraId="3513A5E3" w14:textId="6A97CE8F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DCFCC28" w14:textId="5CDC32B1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45" w:type="pct"/>
          </w:tcPr>
          <w:p w14:paraId="37D7FA71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AF87B5" w14:textId="06919BFA" w:rsidR="00E058FE" w:rsidRPr="00B657B8" w:rsidRDefault="00E058FE" w:rsidP="002A326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F60F9C" w14:textId="77777777" w:rsidR="00E058FE" w:rsidRPr="00B657B8" w:rsidRDefault="00E058FE" w:rsidP="002A326D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C19A08" w14:textId="1B1979F9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147" w:type="pct"/>
          </w:tcPr>
          <w:p w14:paraId="573EEDE3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38F429" w14:textId="3B69091E" w:rsidR="00E058FE" w:rsidRPr="00B657B8" w:rsidRDefault="00E058FE" w:rsidP="005D1B7F">
            <w:pPr>
              <w:pStyle w:val="BodyText"/>
              <w:tabs>
                <w:tab w:val="decimal" w:pos="46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4DFC" w:rsidRPr="00B657B8" w14:paraId="237576AE" w14:textId="77777777" w:rsidTr="00BA4482">
        <w:tc>
          <w:tcPr>
            <w:tcW w:w="2088" w:type="pct"/>
            <w:shd w:val="clear" w:color="auto" w:fill="FFFFFF"/>
          </w:tcPr>
          <w:p w14:paraId="6BDEE8F5" w14:textId="77777777" w:rsidR="002B4DFC" w:rsidRPr="00B657B8" w:rsidRDefault="002B4DFC" w:rsidP="00E058F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19BFE75" w14:textId="77777777" w:rsidR="002B4DFC" w:rsidRPr="00B657B8" w:rsidRDefault="002B4DFC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87DA74B" w14:textId="77777777" w:rsidR="002B4DFC" w:rsidRPr="00B657B8" w:rsidRDefault="002B4DFC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787CB73" w14:textId="77777777" w:rsidR="002B4DFC" w:rsidRPr="00B657B8" w:rsidRDefault="002B4DFC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F94E780" w14:textId="77777777" w:rsidR="002B4DFC" w:rsidRPr="00B657B8" w:rsidRDefault="002B4DFC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E81E27B" w14:textId="77777777" w:rsidR="002B4DFC" w:rsidRPr="00B657B8" w:rsidRDefault="002B4DFC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DA5F60" w14:textId="77777777" w:rsidR="002B4DFC" w:rsidRPr="00B657B8" w:rsidRDefault="002B4DFC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89C5C9" w14:textId="77777777" w:rsidR="002B4DFC" w:rsidRPr="00B657B8" w:rsidRDefault="002B4DFC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8FE" w:rsidRPr="00B657B8" w14:paraId="750DEE2E" w14:textId="77777777" w:rsidTr="00BA4482">
        <w:tc>
          <w:tcPr>
            <w:tcW w:w="2088" w:type="pct"/>
            <w:shd w:val="clear" w:color="auto" w:fill="FFFFFF"/>
          </w:tcPr>
          <w:p w14:paraId="54BEEDAB" w14:textId="01FB9007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3BB089F8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EA9C88E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27FEB24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06CB227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4FB2F20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4BB7DE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D97FF0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8FE" w:rsidRPr="00B657B8" w14:paraId="4C547EA8" w14:textId="77777777" w:rsidTr="00BA4482">
        <w:tc>
          <w:tcPr>
            <w:tcW w:w="2088" w:type="pct"/>
            <w:shd w:val="clear" w:color="auto" w:fill="FFFFFF"/>
          </w:tcPr>
          <w:p w14:paraId="32774C4E" w14:textId="28968639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25B70DE6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9D07EB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45BAA1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15A0DC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BC8E0D4" w14:textId="77777777" w:rsidR="00E058FE" w:rsidRPr="00B657B8" w:rsidRDefault="00E058FE" w:rsidP="00E058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5F4BD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6ADAB1" w14:textId="77777777" w:rsidR="00E058FE" w:rsidRPr="00B657B8" w:rsidRDefault="00E058FE" w:rsidP="00E058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8FE" w:rsidRPr="00B657B8" w14:paraId="03F525B0" w14:textId="77777777" w:rsidTr="0058262A">
        <w:tc>
          <w:tcPr>
            <w:tcW w:w="2088" w:type="pct"/>
            <w:shd w:val="clear" w:color="auto" w:fill="FFFFFF"/>
          </w:tcPr>
          <w:p w14:paraId="608BE25F" w14:textId="77777777" w:rsidR="00E058FE" w:rsidRPr="00B657B8" w:rsidRDefault="00E058FE" w:rsidP="00E058FE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1785390" w14:textId="77777777" w:rsidR="00E058FE" w:rsidRPr="00B657B8" w:rsidRDefault="00E058FE" w:rsidP="00E058FE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302AC196" w14:textId="63752589" w:rsidR="00E058FE" w:rsidRPr="00B657B8" w:rsidRDefault="00E521A8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141,604</w:t>
            </w:r>
          </w:p>
        </w:tc>
        <w:tc>
          <w:tcPr>
            <w:tcW w:w="145" w:type="pct"/>
          </w:tcPr>
          <w:p w14:paraId="73515E26" w14:textId="77777777" w:rsidR="00E058FE" w:rsidRPr="00B657B8" w:rsidRDefault="00E058FE" w:rsidP="00E058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00217E" w14:textId="77777777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727365C0" w14:textId="0011D41E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115,323 </w:t>
            </w:r>
          </w:p>
        </w:tc>
        <w:tc>
          <w:tcPr>
            <w:tcW w:w="145" w:type="pct"/>
          </w:tcPr>
          <w:p w14:paraId="50136618" w14:textId="77777777" w:rsidR="00E058FE" w:rsidRPr="00B657B8" w:rsidRDefault="00E058FE" w:rsidP="00E058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3407D90" w14:textId="1C785D63" w:rsidR="00E058FE" w:rsidRPr="00B657B8" w:rsidRDefault="00452CE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126,354</w:t>
            </w:r>
          </w:p>
        </w:tc>
        <w:tc>
          <w:tcPr>
            <w:tcW w:w="147" w:type="pct"/>
          </w:tcPr>
          <w:p w14:paraId="2C1DC4CC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949ADB" w14:textId="77777777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40CFEE48" w14:textId="68058A37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101,591 </w:t>
            </w:r>
          </w:p>
        </w:tc>
      </w:tr>
      <w:tr w:rsidR="00E058FE" w:rsidRPr="00B657B8" w14:paraId="14227575" w14:textId="77777777" w:rsidTr="00BA4482">
        <w:tc>
          <w:tcPr>
            <w:tcW w:w="2088" w:type="pct"/>
            <w:shd w:val="clear" w:color="auto" w:fill="FFFFFF"/>
          </w:tcPr>
          <w:p w14:paraId="6EB38922" w14:textId="77777777" w:rsidR="00E058FE" w:rsidRPr="00B657B8" w:rsidRDefault="00E058FE" w:rsidP="00E058FE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78A0C007" w14:textId="038923EF" w:rsidR="00E058FE" w:rsidRPr="00B657B8" w:rsidRDefault="00E521A8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2,387</w:t>
            </w:r>
          </w:p>
        </w:tc>
        <w:tc>
          <w:tcPr>
            <w:tcW w:w="145" w:type="pct"/>
          </w:tcPr>
          <w:p w14:paraId="49F3D549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A4A3E64" w14:textId="6191AF50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3,748 </w:t>
            </w:r>
          </w:p>
        </w:tc>
        <w:tc>
          <w:tcPr>
            <w:tcW w:w="145" w:type="pct"/>
          </w:tcPr>
          <w:p w14:paraId="7D48593E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B949456" w14:textId="3FD7537F" w:rsidR="00E058FE" w:rsidRPr="00B657B8" w:rsidRDefault="00A303C7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1,830</w:t>
            </w:r>
          </w:p>
        </w:tc>
        <w:tc>
          <w:tcPr>
            <w:tcW w:w="147" w:type="pct"/>
          </w:tcPr>
          <w:p w14:paraId="6E0B87F9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B6C4867" w14:textId="4E218BF3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3,212 </w:t>
            </w:r>
          </w:p>
        </w:tc>
      </w:tr>
      <w:tr w:rsidR="00E058FE" w:rsidRPr="00B657B8" w14:paraId="4F998C86" w14:textId="77777777" w:rsidTr="00BA4482">
        <w:tc>
          <w:tcPr>
            <w:tcW w:w="2088" w:type="pct"/>
            <w:shd w:val="clear" w:color="auto" w:fill="FFFFFF"/>
          </w:tcPr>
          <w:p w14:paraId="0900BB69" w14:textId="79C1E947" w:rsidR="00E058FE" w:rsidRPr="00B657B8" w:rsidRDefault="00E058FE" w:rsidP="00E058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C225D91" w14:textId="525D681C" w:rsidR="00E058FE" w:rsidRPr="00B657B8" w:rsidRDefault="00E521A8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143,991</w:t>
            </w:r>
          </w:p>
        </w:tc>
        <w:tc>
          <w:tcPr>
            <w:tcW w:w="145" w:type="pct"/>
          </w:tcPr>
          <w:p w14:paraId="4D6C8D3E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73703E" w14:textId="61574901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119,071</w:t>
            </w:r>
          </w:p>
        </w:tc>
        <w:tc>
          <w:tcPr>
            <w:tcW w:w="145" w:type="pct"/>
          </w:tcPr>
          <w:p w14:paraId="5FA5E9DE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9C056" w14:textId="18343981" w:rsidR="00E058FE" w:rsidRPr="00B657B8" w:rsidRDefault="00892B7D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128,</w:t>
            </w:r>
            <w:r w:rsidR="008C71FC"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184</w:t>
            </w:r>
          </w:p>
        </w:tc>
        <w:tc>
          <w:tcPr>
            <w:tcW w:w="147" w:type="pct"/>
          </w:tcPr>
          <w:p w14:paraId="4024A984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987F39C" w14:textId="1E267A83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104,803</w:t>
            </w:r>
          </w:p>
        </w:tc>
      </w:tr>
      <w:tr w:rsidR="00E058FE" w:rsidRPr="00B657B8" w14:paraId="260FC387" w14:textId="77777777" w:rsidTr="00BA4482">
        <w:trPr>
          <w:trHeight w:val="314"/>
        </w:trPr>
        <w:tc>
          <w:tcPr>
            <w:tcW w:w="2088" w:type="pct"/>
          </w:tcPr>
          <w:p w14:paraId="50B0DD40" w14:textId="77777777" w:rsidR="00E058FE" w:rsidRPr="00B657B8" w:rsidRDefault="00E058FE" w:rsidP="00E058FE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2C24C1A9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92628F8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67FE6AE3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6577A88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050474BF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6FF85DA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63BEB417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58FE" w:rsidRPr="00B657B8" w14:paraId="38961980" w14:textId="77777777" w:rsidTr="00BA4482">
        <w:tc>
          <w:tcPr>
            <w:tcW w:w="2088" w:type="pct"/>
          </w:tcPr>
          <w:p w14:paraId="45CCDE78" w14:textId="77777777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F7F85EC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4190E4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06052B9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523929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6784FC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5640C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BBE6E7" w14:textId="77777777" w:rsidR="00E058FE" w:rsidRPr="00B657B8" w:rsidRDefault="00E058FE" w:rsidP="00E058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8FE" w:rsidRPr="00B657B8" w14:paraId="72E8A484" w14:textId="77777777" w:rsidTr="00BA4482">
        <w:tc>
          <w:tcPr>
            <w:tcW w:w="2088" w:type="pct"/>
          </w:tcPr>
          <w:p w14:paraId="715D232E" w14:textId="77777777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D1B9A31" w14:textId="38D6F271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45" w:type="pct"/>
          </w:tcPr>
          <w:p w14:paraId="46F714A7" w14:textId="77777777" w:rsidR="00E058FE" w:rsidRPr="00B657B8" w:rsidRDefault="00E058FE" w:rsidP="00E058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FE0361E" w14:textId="36C15972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2,386 </w:t>
            </w:r>
          </w:p>
        </w:tc>
        <w:tc>
          <w:tcPr>
            <w:tcW w:w="145" w:type="pct"/>
          </w:tcPr>
          <w:p w14:paraId="2788E282" w14:textId="77777777" w:rsidR="00E058FE" w:rsidRPr="00B657B8" w:rsidRDefault="00E058FE" w:rsidP="00E058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666540" w14:textId="489C4D59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47" w:type="pct"/>
          </w:tcPr>
          <w:p w14:paraId="784721C9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BE81E8B" w14:textId="5D82FF89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2,386 </w:t>
            </w:r>
          </w:p>
        </w:tc>
      </w:tr>
      <w:tr w:rsidR="00E058FE" w:rsidRPr="00B657B8" w14:paraId="7F87B333" w14:textId="77777777" w:rsidTr="00BA4482">
        <w:tc>
          <w:tcPr>
            <w:tcW w:w="2088" w:type="pct"/>
          </w:tcPr>
          <w:p w14:paraId="61FC5CFA" w14:textId="77777777" w:rsidR="00E058FE" w:rsidRPr="00B657B8" w:rsidRDefault="00E058FE" w:rsidP="00E058FE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2987DAEF" w14:textId="291FB524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3,153</w:t>
            </w:r>
          </w:p>
        </w:tc>
        <w:tc>
          <w:tcPr>
            <w:tcW w:w="145" w:type="pct"/>
          </w:tcPr>
          <w:p w14:paraId="5BE6BCD1" w14:textId="77777777" w:rsidR="00E058FE" w:rsidRPr="00B657B8" w:rsidRDefault="00E058FE" w:rsidP="00E058FE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E68E65" w14:textId="08399734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50F184D1" w14:textId="77777777" w:rsidR="00E058FE" w:rsidRPr="00B657B8" w:rsidRDefault="00E058FE" w:rsidP="00E058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8134BE" w14:textId="36D4C103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3,153</w:t>
            </w:r>
          </w:p>
        </w:tc>
        <w:tc>
          <w:tcPr>
            <w:tcW w:w="147" w:type="pct"/>
          </w:tcPr>
          <w:p w14:paraId="63D14FA9" w14:textId="77777777" w:rsidR="00E058FE" w:rsidRPr="00B657B8" w:rsidRDefault="00E058FE" w:rsidP="00E058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FEA0326" w14:textId="4F3D5588" w:rsidR="00E058FE" w:rsidRPr="00B657B8" w:rsidRDefault="00E058FE" w:rsidP="00E058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</w:tr>
    </w:tbl>
    <w:p w14:paraId="437D0369" w14:textId="2DF8A74A" w:rsidR="009B6349" w:rsidRPr="00B657B8" w:rsidRDefault="009B6349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C014A" w14:textId="3103EF14" w:rsidR="00B67D8D" w:rsidRPr="00B657B8" w:rsidRDefault="00B67D8D" w:rsidP="00292167">
      <w:pPr>
        <w:pStyle w:val="BodyText2"/>
        <w:ind w:left="540" w:right="18"/>
        <w:rPr>
          <w:lang w:val="en-US"/>
        </w:rPr>
      </w:pPr>
      <w:r w:rsidRPr="00B657B8">
        <w:rPr>
          <w:cs/>
        </w:rPr>
        <w:t xml:space="preserve">ยอดคงเหลือกับบุคคลหรือกิจการที่เกี่ยวข้องกัน </w:t>
      </w:r>
      <w:r w:rsidR="00A40285" w:rsidRPr="00B657B8">
        <w:rPr>
          <w:cs/>
        </w:rPr>
        <w:t>ณ วันที่</w:t>
      </w:r>
      <w:r w:rsidR="00A40285" w:rsidRPr="00B657B8">
        <w:t xml:space="preserve"> </w:t>
      </w:r>
      <w:r w:rsidR="00A40285" w:rsidRPr="00B657B8">
        <w:rPr>
          <w:lang w:val="en-US"/>
        </w:rPr>
        <w:t>3</w:t>
      </w:r>
      <w:r w:rsidR="00A40285" w:rsidRPr="00B657B8">
        <w:t xml:space="preserve">0 </w:t>
      </w:r>
      <w:r w:rsidR="00A40285" w:rsidRPr="00B657B8">
        <w:rPr>
          <w:rFonts w:hint="cs"/>
          <w:cs/>
        </w:rPr>
        <w:t xml:space="preserve">มิถุนายน </w:t>
      </w:r>
      <w:r w:rsidR="00A40285" w:rsidRPr="00B657B8">
        <w:rPr>
          <w:lang w:val="en-US"/>
        </w:rPr>
        <w:t xml:space="preserve">2567 </w:t>
      </w:r>
      <w:r w:rsidR="00C04C54" w:rsidRPr="00B657B8">
        <w:rPr>
          <w:cs/>
        </w:rPr>
        <w:t>และ</w:t>
      </w:r>
      <w:r w:rsidR="00C04C54" w:rsidRPr="00B657B8">
        <w:t xml:space="preserve"> </w:t>
      </w:r>
      <w:r w:rsidR="00C04C54" w:rsidRPr="00B657B8">
        <w:rPr>
          <w:lang w:val="en-US"/>
        </w:rPr>
        <w:t>31</w:t>
      </w:r>
      <w:r w:rsidR="00C04C54" w:rsidRPr="00B657B8">
        <w:t xml:space="preserve"> </w:t>
      </w:r>
      <w:r w:rsidR="00C04C54" w:rsidRPr="00B657B8">
        <w:rPr>
          <w:cs/>
        </w:rPr>
        <w:t xml:space="preserve">ธันวาคม </w:t>
      </w:r>
      <w:r w:rsidR="00D149E7" w:rsidRPr="00B657B8">
        <w:rPr>
          <w:lang w:val="en-US"/>
        </w:rPr>
        <w:t>256</w:t>
      </w:r>
      <w:r w:rsidR="009B6349" w:rsidRPr="00B657B8">
        <w:rPr>
          <w:lang w:val="en-US"/>
        </w:rPr>
        <w:t>6</w:t>
      </w:r>
      <w:r w:rsidR="00CF709A" w:rsidRPr="00B657B8">
        <w:t xml:space="preserve"> </w:t>
      </w:r>
      <w:r w:rsidRPr="00B657B8">
        <w:rPr>
          <w:cs/>
        </w:rPr>
        <w:t>มีดังนี้</w:t>
      </w:r>
    </w:p>
    <w:p w14:paraId="2D0A2EC7" w14:textId="33CD50F1" w:rsidR="00A56FEF" w:rsidRPr="00B657B8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718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27"/>
        <w:gridCol w:w="1285"/>
        <w:gridCol w:w="284"/>
        <w:gridCol w:w="1135"/>
        <w:gridCol w:w="284"/>
        <w:gridCol w:w="1277"/>
        <w:gridCol w:w="284"/>
        <w:gridCol w:w="1042"/>
      </w:tblGrid>
      <w:tr w:rsidR="00F5646E" w:rsidRPr="00B657B8" w14:paraId="4D6EDE09" w14:textId="77777777" w:rsidTr="00334A5E">
        <w:trPr>
          <w:tblHeader/>
        </w:trPr>
        <w:tc>
          <w:tcPr>
            <w:tcW w:w="2124" w:type="pct"/>
          </w:tcPr>
          <w:p w14:paraId="163C3CE5" w14:textId="449CDBC3" w:rsidR="00DF32D8" w:rsidRPr="00B657B8" w:rsidRDefault="00DF32D8" w:rsidP="00BA44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1FF8D34B" w14:textId="77777777" w:rsidR="00DF32D8" w:rsidRPr="00B657B8" w:rsidRDefault="00DF32D8" w:rsidP="00BA44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7CE9D45" w14:textId="77777777" w:rsidR="00DF32D8" w:rsidRPr="00B657B8" w:rsidRDefault="00DF32D8" w:rsidP="00BA448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C741C4F" w14:textId="77777777" w:rsidR="00DF32D8" w:rsidRPr="00B657B8" w:rsidRDefault="00DF32D8" w:rsidP="00BA44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46E" w:rsidRPr="00B657B8" w14:paraId="3F6FA4CF" w14:textId="77777777" w:rsidTr="00334A5E">
        <w:trPr>
          <w:tblHeader/>
        </w:trPr>
        <w:tc>
          <w:tcPr>
            <w:tcW w:w="2124" w:type="pct"/>
          </w:tcPr>
          <w:p w14:paraId="3148E938" w14:textId="77777777" w:rsidR="00A40285" w:rsidRPr="00B657B8" w:rsidRDefault="00A40285" w:rsidP="00A4028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5527DD0A" w14:textId="38317FC9" w:rsidR="00A40285" w:rsidRPr="00B657B8" w:rsidRDefault="00A40285" w:rsidP="00A402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5579E59" w14:textId="77777777" w:rsidR="00A40285" w:rsidRPr="00B657B8" w:rsidRDefault="00A40285" w:rsidP="00A4028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D62B4BE" w14:textId="77777777" w:rsidR="00A40285" w:rsidRPr="00B657B8" w:rsidRDefault="00A40285" w:rsidP="00A40285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EBCB2F8" w14:textId="77777777" w:rsidR="00A40285" w:rsidRPr="00B657B8" w:rsidRDefault="00A40285" w:rsidP="00A4028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782A94AE" w14:textId="10CFF18E" w:rsidR="00A40285" w:rsidRPr="00B657B8" w:rsidRDefault="00A40285" w:rsidP="00A402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496C715" w14:textId="77777777" w:rsidR="00A40285" w:rsidRPr="00B657B8" w:rsidRDefault="00A40285" w:rsidP="00A4028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77602B72" w14:textId="77777777" w:rsidR="00A40285" w:rsidRPr="00B657B8" w:rsidRDefault="00A40285" w:rsidP="00A40285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5646E" w:rsidRPr="00B657B8" w14:paraId="540AAD62" w14:textId="77777777" w:rsidTr="00334A5E">
        <w:trPr>
          <w:tblHeader/>
        </w:trPr>
        <w:tc>
          <w:tcPr>
            <w:tcW w:w="2124" w:type="pct"/>
          </w:tcPr>
          <w:p w14:paraId="39125E5C" w14:textId="77777777" w:rsidR="00DF32D8" w:rsidRPr="00B657B8" w:rsidRDefault="00DF32D8" w:rsidP="00BA44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0BABC00" w14:textId="77777777" w:rsidR="00DF32D8" w:rsidRPr="00B657B8" w:rsidRDefault="00DF32D8" w:rsidP="00BA44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66CB17E6" w14:textId="77777777" w:rsidR="00DF32D8" w:rsidRPr="00B657B8" w:rsidRDefault="00DF32D8" w:rsidP="00BA448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860D2D6" w14:textId="77777777" w:rsidR="00DF32D8" w:rsidRPr="00B657B8" w:rsidRDefault="00DF32D8" w:rsidP="00BA44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5850E05" w14:textId="77777777" w:rsidR="00DF32D8" w:rsidRPr="00B657B8" w:rsidRDefault="00DF32D8" w:rsidP="00BA448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6C77AB15" w14:textId="77777777" w:rsidR="00DF32D8" w:rsidRPr="00B657B8" w:rsidRDefault="00DF32D8" w:rsidP="00BA44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5EB3998" w14:textId="77777777" w:rsidR="00DF32D8" w:rsidRPr="00B657B8" w:rsidRDefault="00DF32D8" w:rsidP="00BA44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C0D4486" w14:textId="77777777" w:rsidR="00DF32D8" w:rsidRPr="00B657B8" w:rsidRDefault="00DF32D8" w:rsidP="00BA44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32D8" w:rsidRPr="00B657B8" w14:paraId="5732BD99" w14:textId="77777777" w:rsidTr="00334A5E">
        <w:trPr>
          <w:tblHeader/>
        </w:trPr>
        <w:tc>
          <w:tcPr>
            <w:tcW w:w="2124" w:type="pct"/>
          </w:tcPr>
          <w:p w14:paraId="38AA673D" w14:textId="77777777" w:rsidR="00DF32D8" w:rsidRPr="00B657B8" w:rsidRDefault="00DF32D8" w:rsidP="00BA44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6" w:type="pct"/>
            <w:gridSpan w:val="7"/>
          </w:tcPr>
          <w:p w14:paraId="7C475271" w14:textId="77777777" w:rsidR="00DF32D8" w:rsidRPr="00B657B8" w:rsidRDefault="00DF32D8" w:rsidP="00BA4482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646E" w:rsidRPr="00B657B8" w14:paraId="77959AC8" w14:textId="77777777" w:rsidTr="00334A5E">
        <w:tc>
          <w:tcPr>
            <w:tcW w:w="2124" w:type="pct"/>
          </w:tcPr>
          <w:p w14:paraId="50A07CDC" w14:textId="77777777" w:rsidR="00DF32D8" w:rsidRPr="00B657B8" w:rsidRDefault="00DF32D8" w:rsidP="00BA44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7E2DB70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093786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DA3CF5F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0573220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1C2ABB76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E665C6F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7F4DB81" w14:textId="77777777" w:rsidR="00DF32D8" w:rsidRPr="00B657B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646E" w:rsidRPr="00B657B8" w14:paraId="3D245744" w14:textId="77777777" w:rsidTr="00334A5E">
        <w:tc>
          <w:tcPr>
            <w:tcW w:w="2124" w:type="pct"/>
          </w:tcPr>
          <w:p w14:paraId="415FF054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893A228" w14:textId="78BF45D8" w:rsidR="00362CA0" w:rsidRPr="00B657B8" w:rsidRDefault="00AD6ABF" w:rsidP="004800A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C091A0" w14:textId="77777777" w:rsidR="00362CA0" w:rsidRPr="00B657B8" w:rsidRDefault="00362CA0" w:rsidP="00362CA0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9F90B3" w14:textId="77777777" w:rsidR="00362CA0" w:rsidRPr="00B657B8" w:rsidRDefault="00362CA0" w:rsidP="004800A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7EFA51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7655E6B7" w14:textId="768A6154" w:rsidR="00362CA0" w:rsidRPr="00B657B8" w:rsidRDefault="00BD7600" w:rsidP="004800A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983,908</w:t>
            </w:r>
          </w:p>
        </w:tc>
        <w:tc>
          <w:tcPr>
            <w:tcW w:w="146" w:type="pct"/>
          </w:tcPr>
          <w:p w14:paraId="5880ECE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50CF51D" w14:textId="77777777" w:rsidR="00362CA0" w:rsidRPr="00B657B8" w:rsidRDefault="00362CA0" w:rsidP="004800A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640,2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F5646E" w:rsidRPr="00B657B8" w14:paraId="3CB00246" w14:textId="77777777" w:rsidTr="00334A5E">
        <w:tc>
          <w:tcPr>
            <w:tcW w:w="2124" w:type="pct"/>
          </w:tcPr>
          <w:p w14:paraId="36349D9A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B8EE4E1" w14:textId="28788DEC" w:rsidR="00362CA0" w:rsidRPr="00B657B8" w:rsidRDefault="00994AE7" w:rsidP="004800A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878,012</w:t>
            </w:r>
          </w:p>
        </w:tc>
        <w:tc>
          <w:tcPr>
            <w:tcW w:w="146" w:type="pct"/>
          </w:tcPr>
          <w:p w14:paraId="53EF4D99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E80D9D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5031351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ACD969C" w14:textId="0981EB64" w:rsidR="00362CA0" w:rsidRPr="00B657B8" w:rsidRDefault="0028553D" w:rsidP="004800A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745,916</w:t>
            </w:r>
          </w:p>
        </w:tc>
        <w:tc>
          <w:tcPr>
            <w:tcW w:w="146" w:type="pct"/>
          </w:tcPr>
          <w:p w14:paraId="0C17927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F5A0CF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688,61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F5646E" w:rsidRPr="00B657B8" w14:paraId="0A881CA8" w14:textId="77777777" w:rsidTr="00334A5E">
        <w:tc>
          <w:tcPr>
            <w:tcW w:w="2124" w:type="pct"/>
          </w:tcPr>
          <w:p w14:paraId="4754073A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7DA62711" w14:textId="38D230CA" w:rsidR="00362CA0" w:rsidRPr="00B657B8" w:rsidRDefault="00994AE7" w:rsidP="004800A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878,012</w:t>
            </w:r>
          </w:p>
        </w:tc>
        <w:tc>
          <w:tcPr>
            <w:tcW w:w="146" w:type="pct"/>
          </w:tcPr>
          <w:p w14:paraId="6A359FB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63C7EDB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79DB4F7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D84024F" w14:textId="1845A4D7" w:rsidR="00362CA0" w:rsidRPr="00B657B8" w:rsidRDefault="0028553D" w:rsidP="004800A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1,729,824</w:t>
            </w:r>
          </w:p>
        </w:tc>
        <w:tc>
          <w:tcPr>
            <w:tcW w:w="146" w:type="pct"/>
          </w:tcPr>
          <w:p w14:paraId="7C59839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11916B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1,328,871</w:t>
            </w:r>
          </w:p>
        </w:tc>
      </w:tr>
      <w:tr w:rsidR="00F5646E" w:rsidRPr="00B657B8" w14:paraId="08BD94C0" w14:textId="77777777" w:rsidTr="00334A5E">
        <w:tc>
          <w:tcPr>
            <w:tcW w:w="2124" w:type="pct"/>
          </w:tcPr>
          <w:p w14:paraId="22C00DC8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3CDD86B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19856117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CEA5D96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3615201B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637D72C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5EA8A391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0697CDC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5646E" w:rsidRPr="00B657B8" w14:paraId="74E68D13" w14:textId="77777777" w:rsidTr="00334A5E">
        <w:tc>
          <w:tcPr>
            <w:tcW w:w="2124" w:type="pct"/>
          </w:tcPr>
          <w:p w14:paraId="6C00343B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5EE0BB42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7CCEAE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511E52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9080B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74A63F12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CE92E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7E630B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646E" w:rsidRPr="00B657B8" w14:paraId="5D5FAB7F" w14:textId="77777777" w:rsidTr="00334A5E">
        <w:tc>
          <w:tcPr>
            <w:tcW w:w="2124" w:type="pct"/>
          </w:tcPr>
          <w:p w14:paraId="4BBF1A7F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7D685911" w14:textId="765B0C68" w:rsidR="00362CA0" w:rsidRPr="00B657B8" w:rsidRDefault="005033E7" w:rsidP="00FF743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2DE6B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6F82EE1" w14:textId="77777777" w:rsidR="00362CA0" w:rsidRPr="00B657B8" w:rsidRDefault="00362CA0" w:rsidP="00362CA0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2B3D0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7D07CAD" w14:textId="18D39E82" w:rsidR="00362CA0" w:rsidRPr="00B657B8" w:rsidRDefault="00EB159C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72,606</w:t>
            </w:r>
          </w:p>
        </w:tc>
        <w:tc>
          <w:tcPr>
            <w:tcW w:w="146" w:type="pct"/>
          </w:tcPr>
          <w:p w14:paraId="644BB17E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46E514E7" w14:textId="77777777" w:rsidR="00362CA0" w:rsidRPr="00B657B8" w:rsidRDefault="00362CA0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49,443</w:t>
            </w:r>
          </w:p>
        </w:tc>
      </w:tr>
      <w:tr w:rsidR="00F5646E" w:rsidRPr="00B657B8" w14:paraId="4579CE43" w14:textId="77777777" w:rsidTr="00334A5E">
        <w:tc>
          <w:tcPr>
            <w:tcW w:w="2124" w:type="pct"/>
          </w:tcPr>
          <w:p w14:paraId="3A430F36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9AB6FEC" w14:textId="0A50ED41" w:rsidR="00362CA0" w:rsidRPr="00B657B8" w:rsidRDefault="005033E7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273,545</w:t>
            </w:r>
          </w:p>
        </w:tc>
        <w:tc>
          <w:tcPr>
            <w:tcW w:w="146" w:type="pct"/>
          </w:tcPr>
          <w:p w14:paraId="00F17A6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AF11702" w14:textId="77777777" w:rsidR="00362CA0" w:rsidRPr="00B657B8" w:rsidRDefault="00362CA0" w:rsidP="00FF743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1E0C88EA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1ED2823" w14:textId="694DF2C3" w:rsidR="00362CA0" w:rsidRPr="00B657B8" w:rsidRDefault="00CB7A99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6,568</w:t>
            </w:r>
          </w:p>
        </w:tc>
        <w:tc>
          <w:tcPr>
            <w:tcW w:w="146" w:type="pct"/>
          </w:tcPr>
          <w:p w14:paraId="6229AA38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3740892" w14:textId="77777777" w:rsidR="00362CA0" w:rsidRPr="00B657B8" w:rsidRDefault="00362CA0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9,255</w:t>
            </w:r>
          </w:p>
        </w:tc>
      </w:tr>
      <w:tr w:rsidR="00F5646E" w:rsidRPr="00B657B8" w14:paraId="575F73D1" w14:textId="77777777" w:rsidTr="00334A5E">
        <w:tc>
          <w:tcPr>
            <w:tcW w:w="2124" w:type="pct"/>
          </w:tcPr>
          <w:p w14:paraId="6CEAB8AE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3BBCAF9" w14:textId="67EAB077" w:rsidR="00362CA0" w:rsidRPr="00B657B8" w:rsidRDefault="005033E7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273,545</w:t>
            </w:r>
          </w:p>
        </w:tc>
        <w:tc>
          <w:tcPr>
            <w:tcW w:w="146" w:type="pct"/>
          </w:tcPr>
          <w:p w14:paraId="56666B5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2304A3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019AD0A8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B437FDE" w14:textId="03A1D5DB" w:rsidR="00362CA0" w:rsidRPr="00B657B8" w:rsidRDefault="00EB159C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79,174</w:t>
            </w:r>
          </w:p>
        </w:tc>
        <w:tc>
          <w:tcPr>
            <w:tcW w:w="146" w:type="pct"/>
          </w:tcPr>
          <w:p w14:paraId="578D426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138B408" w14:textId="77777777" w:rsidR="00362CA0" w:rsidRPr="00B657B8" w:rsidRDefault="00362CA0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58,698</w:t>
            </w:r>
          </w:p>
        </w:tc>
      </w:tr>
      <w:tr w:rsidR="00F5646E" w:rsidRPr="00B657B8" w14:paraId="2F52896E" w14:textId="77777777" w:rsidTr="00334A5E">
        <w:tc>
          <w:tcPr>
            <w:tcW w:w="2124" w:type="pct"/>
          </w:tcPr>
          <w:p w14:paraId="03EAFBC3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8C90B5B" w14:textId="3637BDE2" w:rsidR="00362CA0" w:rsidRPr="00B657B8" w:rsidRDefault="00B327F2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(23,928)</w:t>
            </w:r>
          </w:p>
        </w:tc>
        <w:tc>
          <w:tcPr>
            <w:tcW w:w="146" w:type="pct"/>
          </w:tcPr>
          <w:p w14:paraId="03C57FA6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ABEB1C3" w14:textId="29112094" w:rsidR="00362CA0" w:rsidRPr="00B657B8" w:rsidRDefault="00362CA0" w:rsidP="004A417A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(22,116)</w:t>
            </w:r>
          </w:p>
        </w:tc>
        <w:tc>
          <w:tcPr>
            <w:tcW w:w="146" w:type="pct"/>
          </w:tcPr>
          <w:p w14:paraId="10B650FF" w14:textId="77777777" w:rsidR="00362CA0" w:rsidRPr="00B657B8" w:rsidRDefault="00362CA0" w:rsidP="004A417A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3D4E013B" w14:textId="13BC6728" w:rsidR="00362CA0" w:rsidRPr="00B657B8" w:rsidRDefault="00664450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(8,413)</w:t>
            </w:r>
          </w:p>
        </w:tc>
        <w:tc>
          <w:tcPr>
            <w:tcW w:w="146" w:type="pct"/>
          </w:tcPr>
          <w:p w14:paraId="74920FEB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279A242" w14:textId="680BCFC1" w:rsidR="00362CA0" w:rsidRPr="00B657B8" w:rsidRDefault="00362CA0" w:rsidP="00FF743E">
            <w:pPr>
              <w:pStyle w:val="BodyText"/>
              <w:tabs>
                <w:tab w:val="decimal" w:pos="827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(7,776)</w:t>
            </w:r>
          </w:p>
        </w:tc>
      </w:tr>
      <w:tr w:rsidR="00F5646E" w:rsidRPr="00B657B8" w14:paraId="6110E9DB" w14:textId="77777777" w:rsidTr="00334A5E">
        <w:tc>
          <w:tcPr>
            <w:tcW w:w="2124" w:type="pct"/>
          </w:tcPr>
          <w:p w14:paraId="0C6F176F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CE2A1F7" w14:textId="5857C99E" w:rsidR="00362CA0" w:rsidRPr="00B657B8" w:rsidRDefault="005033E7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249,617</w:t>
            </w:r>
          </w:p>
        </w:tc>
        <w:tc>
          <w:tcPr>
            <w:tcW w:w="146" w:type="pct"/>
          </w:tcPr>
          <w:p w14:paraId="3D6C53C0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FD5D07A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253,351</w:t>
            </w:r>
          </w:p>
        </w:tc>
        <w:tc>
          <w:tcPr>
            <w:tcW w:w="146" w:type="pct"/>
          </w:tcPr>
          <w:p w14:paraId="48ABCF7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2428E27" w14:textId="2F06F227" w:rsidR="00362CA0" w:rsidRPr="00B657B8" w:rsidRDefault="00EB159C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70,761</w:t>
            </w:r>
          </w:p>
        </w:tc>
        <w:tc>
          <w:tcPr>
            <w:tcW w:w="146" w:type="pct"/>
          </w:tcPr>
          <w:p w14:paraId="4E542F0E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E9E1178" w14:textId="77777777" w:rsidR="00362CA0" w:rsidRPr="00B657B8" w:rsidRDefault="00362CA0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50,922</w:t>
            </w:r>
          </w:p>
        </w:tc>
      </w:tr>
      <w:tr w:rsidR="00F5646E" w:rsidRPr="00B657B8" w14:paraId="51AABD02" w14:textId="77777777" w:rsidTr="00334A5E">
        <w:tc>
          <w:tcPr>
            <w:tcW w:w="2124" w:type="pct"/>
          </w:tcPr>
          <w:p w14:paraId="60E8586A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C94BCE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011F3D4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67E034A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B510074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7D8B4DEC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4394EEB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059574B3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646E" w:rsidRPr="00B657B8" w14:paraId="6A1056F5" w14:textId="77777777" w:rsidTr="00334A5E">
        <w:tc>
          <w:tcPr>
            <w:tcW w:w="2124" w:type="pct"/>
          </w:tcPr>
          <w:p w14:paraId="1E21E898" w14:textId="77777777" w:rsidR="00362CA0" w:rsidRPr="00B657B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15E4D428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6ABBA35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5133529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CEB1852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7210E4FE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2DD0FF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31B78FB1" w14:textId="77777777" w:rsidR="00362CA0" w:rsidRPr="00B657B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646E" w:rsidRPr="00B657B8" w14:paraId="431659B4" w14:textId="77777777" w:rsidTr="00334A5E">
        <w:tc>
          <w:tcPr>
            <w:tcW w:w="2124" w:type="pct"/>
          </w:tcPr>
          <w:p w14:paraId="0FE4F728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5DEA8090" w14:textId="21FDC80A" w:rsidR="005672DF" w:rsidRPr="00B657B8" w:rsidRDefault="005E70A1" w:rsidP="00FF743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52F5A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1A692E8" w14:textId="77777777" w:rsidR="005672DF" w:rsidRPr="00B657B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5EB19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1CEAEB7" w14:textId="43106E72" w:rsidR="005672DF" w:rsidRPr="00B657B8" w:rsidRDefault="005E70A1" w:rsidP="005E70A1">
            <w:pPr>
              <w:tabs>
                <w:tab w:val="decimal" w:pos="615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260,708</w:t>
            </w:r>
          </w:p>
        </w:tc>
        <w:tc>
          <w:tcPr>
            <w:tcW w:w="146" w:type="pct"/>
          </w:tcPr>
          <w:p w14:paraId="61116E4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4C19FA4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563,401</w:t>
            </w:r>
          </w:p>
        </w:tc>
      </w:tr>
      <w:tr w:rsidR="00F5646E" w:rsidRPr="00B657B8" w14:paraId="6205E9EE" w14:textId="77777777" w:rsidTr="00334A5E">
        <w:tc>
          <w:tcPr>
            <w:tcW w:w="2124" w:type="pct"/>
          </w:tcPr>
          <w:p w14:paraId="7D4455CF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1" w:type="pct"/>
            <w:vAlign w:val="bottom"/>
          </w:tcPr>
          <w:p w14:paraId="419CF22A" w14:textId="77777777" w:rsidR="005672DF" w:rsidRPr="00B657B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D031AC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vAlign w:val="bottom"/>
          </w:tcPr>
          <w:p w14:paraId="3B276F94" w14:textId="77777777" w:rsidR="005672DF" w:rsidRPr="00B657B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2F0637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" w:type="pct"/>
          </w:tcPr>
          <w:p w14:paraId="0B23EEB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C89EEAB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5" w:type="pct"/>
          </w:tcPr>
          <w:p w14:paraId="5296108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646E" w:rsidRPr="00B657B8" w14:paraId="5AF7BD8A" w14:textId="77777777" w:rsidTr="00334A5E">
        <w:tc>
          <w:tcPr>
            <w:tcW w:w="2124" w:type="pct"/>
          </w:tcPr>
          <w:p w14:paraId="4F8BA33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</w:tcPr>
          <w:p w14:paraId="3B0138A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E6C63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8500A2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A119B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C6320EC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F2C91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A1A3888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46E" w:rsidRPr="00B657B8" w14:paraId="40C157A7" w14:textId="77777777" w:rsidTr="00334A5E">
        <w:tc>
          <w:tcPr>
            <w:tcW w:w="2124" w:type="pct"/>
          </w:tcPr>
          <w:p w14:paraId="6D2F5097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4B339B8E" w14:textId="5434FC44" w:rsidR="005672DF" w:rsidRPr="00B657B8" w:rsidRDefault="005033E7" w:rsidP="00FF743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E3633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F62EE08" w14:textId="77777777" w:rsidR="005672DF" w:rsidRPr="00B657B8" w:rsidRDefault="005672DF" w:rsidP="00FF743E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527EB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74D3720A" w14:textId="66D7D04E" w:rsidR="005672DF" w:rsidRPr="00B657B8" w:rsidRDefault="0093767C" w:rsidP="0093767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F25CB" w:rsidRPr="00B657B8">
              <w:rPr>
                <w:rFonts w:asciiTheme="majorBidi" w:hAnsiTheme="majorBidi" w:cstheme="majorBidi"/>
                <w:sz w:val="30"/>
                <w:szCs w:val="30"/>
              </w:rPr>
              <w:t>900,276</w:t>
            </w:r>
          </w:p>
        </w:tc>
        <w:tc>
          <w:tcPr>
            <w:tcW w:w="146" w:type="pct"/>
          </w:tcPr>
          <w:p w14:paraId="6ECAE1B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431674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1,381,905</w:t>
            </w:r>
          </w:p>
        </w:tc>
      </w:tr>
      <w:tr w:rsidR="00F5646E" w:rsidRPr="00B657B8" w14:paraId="744ADE4B" w14:textId="77777777" w:rsidTr="00334A5E">
        <w:trPr>
          <w:trHeight w:val="257"/>
        </w:trPr>
        <w:tc>
          <w:tcPr>
            <w:tcW w:w="2124" w:type="pct"/>
          </w:tcPr>
          <w:p w14:paraId="544C70B7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38D0E86" w14:textId="020F0F83" w:rsidR="005672DF" w:rsidRPr="00B657B8" w:rsidRDefault="00426C8D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69,093</w:t>
            </w:r>
          </w:p>
        </w:tc>
        <w:tc>
          <w:tcPr>
            <w:tcW w:w="146" w:type="pct"/>
          </w:tcPr>
          <w:p w14:paraId="2572EFB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6217F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5F3D4CB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DB421D4" w14:textId="60A3F133" w:rsidR="005672DF" w:rsidRPr="00B657B8" w:rsidRDefault="00F15012" w:rsidP="00FF743E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82A1B4" w14:textId="77777777" w:rsidR="005672DF" w:rsidRPr="00B657B8" w:rsidRDefault="005672DF" w:rsidP="00F15012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8822825" w14:textId="77777777" w:rsidR="005672DF" w:rsidRPr="00B657B8" w:rsidRDefault="005672DF" w:rsidP="00FF743E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46E" w:rsidRPr="00B657B8" w14:paraId="3632480A" w14:textId="77777777" w:rsidTr="00334A5E">
        <w:tc>
          <w:tcPr>
            <w:tcW w:w="2124" w:type="pct"/>
          </w:tcPr>
          <w:p w14:paraId="773ECEB1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F8C486C" w14:textId="6554C2D2" w:rsidR="005672DF" w:rsidRPr="00B657B8" w:rsidRDefault="00426C8D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69,093</w:t>
            </w:r>
          </w:p>
        </w:tc>
        <w:tc>
          <w:tcPr>
            <w:tcW w:w="146" w:type="pct"/>
          </w:tcPr>
          <w:p w14:paraId="03C3354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2DF705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00E545AC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6AE9466" w14:textId="0A2B9806" w:rsidR="005672DF" w:rsidRPr="00B657B8" w:rsidRDefault="0093767C" w:rsidP="0093767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900,276</w:t>
            </w:r>
          </w:p>
        </w:tc>
        <w:tc>
          <w:tcPr>
            <w:tcW w:w="146" w:type="pct"/>
          </w:tcPr>
          <w:p w14:paraId="228000B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3A96FC9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F5646E" w:rsidRPr="00B657B8" w14:paraId="3711CF85" w14:textId="77777777" w:rsidTr="00334A5E">
        <w:tc>
          <w:tcPr>
            <w:tcW w:w="2124" w:type="pct"/>
          </w:tcPr>
          <w:p w14:paraId="42026F31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270702E" w14:textId="108DC713" w:rsidR="005672DF" w:rsidRPr="00B657B8" w:rsidRDefault="00426C8D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(69,093)</w:t>
            </w:r>
          </w:p>
        </w:tc>
        <w:tc>
          <w:tcPr>
            <w:tcW w:w="146" w:type="pct"/>
            <w:vAlign w:val="bottom"/>
          </w:tcPr>
          <w:p w14:paraId="5E8C9C8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35ED990" w14:textId="078C109E" w:rsidR="005672DF" w:rsidRPr="00B657B8" w:rsidRDefault="005672DF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(63,861)</w:t>
            </w:r>
          </w:p>
        </w:tc>
        <w:tc>
          <w:tcPr>
            <w:tcW w:w="146" w:type="pct"/>
            <w:vAlign w:val="bottom"/>
          </w:tcPr>
          <w:p w14:paraId="78CD4B5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6CF52BE" w14:textId="1387DA76" w:rsidR="005672DF" w:rsidRPr="00B657B8" w:rsidRDefault="0093767C" w:rsidP="00FF743E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AA627A8" w14:textId="77777777" w:rsidR="005672DF" w:rsidRPr="00B657B8" w:rsidRDefault="005672DF" w:rsidP="0093767C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34C0969" w14:textId="22093793" w:rsidR="005672DF" w:rsidRPr="00B657B8" w:rsidRDefault="005672DF" w:rsidP="00FF743E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46E" w:rsidRPr="00B657B8" w14:paraId="7F52ACFB" w14:textId="77777777" w:rsidTr="00334A5E">
        <w:tc>
          <w:tcPr>
            <w:tcW w:w="2124" w:type="pct"/>
          </w:tcPr>
          <w:p w14:paraId="4152FB01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7743F77" w14:textId="07B637DC" w:rsidR="005672DF" w:rsidRPr="00B657B8" w:rsidRDefault="00426C8D" w:rsidP="00FF743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B3738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C62C2FA" w14:textId="77777777" w:rsidR="005672DF" w:rsidRPr="00B657B8" w:rsidRDefault="005672DF" w:rsidP="00FF743E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DEC39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403533A" w14:textId="7898E45F" w:rsidR="005672DF" w:rsidRPr="00B657B8" w:rsidRDefault="00F0677C" w:rsidP="00F0677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900,276</w:t>
            </w:r>
          </w:p>
        </w:tc>
        <w:tc>
          <w:tcPr>
            <w:tcW w:w="146" w:type="pct"/>
          </w:tcPr>
          <w:p w14:paraId="5E9C8ED7" w14:textId="77777777" w:rsidR="005672DF" w:rsidRPr="00B657B8" w:rsidRDefault="005672DF" w:rsidP="0093767C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720C5D7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F5646E" w:rsidRPr="00B657B8" w14:paraId="472A9C8B" w14:textId="77777777" w:rsidTr="00334A5E">
        <w:tc>
          <w:tcPr>
            <w:tcW w:w="2124" w:type="pct"/>
          </w:tcPr>
          <w:p w14:paraId="21C31E42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556C943B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417F757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1CB6FB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04898C8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2BE0269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5134BCF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6F41B787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46E" w:rsidRPr="00B657B8" w14:paraId="41CE4186" w14:textId="77777777" w:rsidTr="00334A5E">
        <w:tc>
          <w:tcPr>
            <w:tcW w:w="2124" w:type="pct"/>
          </w:tcPr>
          <w:p w14:paraId="4C41F94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1" w:type="pct"/>
          </w:tcPr>
          <w:p w14:paraId="1A04C12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73D7E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2DA83B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BC2F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A92536C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970EBA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01CF42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46E" w:rsidRPr="00B657B8" w14:paraId="21179B48" w14:textId="77777777" w:rsidTr="00334A5E">
        <w:tblPrEx>
          <w:tblLook w:val="0000" w:firstRow="0" w:lastRow="0" w:firstColumn="0" w:lastColumn="0" w:noHBand="0" w:noVBand="0"/>
        </w:tblPrEx>
        <w:tc>
          <w:tcPr>
            <w:tcW w:w="2124" w:type="pct"/>
          </w:tcPr>
          <w:p w14:paraId="20B4799D" w14:textId="77777777" w:rsidR="005672DF" w:rsidRPr="00B657B8" w:rsidRDefault="005672DF" w:rsidP="005672D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46AA3DE6" w14:textId="114F1D23" w:rsidR="005672DF" w:rsidRPr="00B657B8" w:rsidRDefault="00695E0A" w:rsidP="00FF743E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156D6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D13FCBD" w14:textId="77777777" w:rsidR="005672DF" w:rsidRPr="00B657B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D3A81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CE4547F" w14:textId="7004C048" w:rsidR="005672DF" w:rsidRPr="00B657B8" w:rsidRDefault="00825F9B" w:rsidP="006660D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470,978</w:t>
            </w:r>
          </w:p>
        </w:tc>
        <w:tc>
          <w:tcPr>
            <w:tcW w:w="146" w:type="pct"/>
          </w:tcPr>
          <w:p w14:paraId="1E8A5365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3BAE1991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665,341</w:t>
            </w:r>
          </w:p>
        </w:tc>
      </w:tr>
      <w:tr w:rsidR="00F5646E" w:rsidRPr="00B657B8" w14:paraId="2D4A14FC" w14:textId="77777777" w:rsidTr="00334A5E">
        <w:tblPrEx>
          <w:tblLook w:val="0000" w:firstRow="0" w:lastRow="0" w:firstColumn="0" w:lastColumn="0" w:noHBand="0" w:noVBand="0"/>
        </w:tblPrEx>
        <w:tc>
          <w:tcPr>
            <w:tcW w:w="2124" w:type="pct"/>
          </w:tcPr>
          <w:p w14:paraId="21ACD733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</w:tcPr>
          <w:p w14:paraId="7EC88249" w14:textId="2181D71E" w:rsidR="005672DF" w:rsidRPr="00B657B8" w:rsidRDefault="00117C87" w:rsidP="00FF743E">
            <w:pPr>
              <w:pStyle w:val="BodyText"/>
              <w:tabs>
                <w:tab w:val="decimal" w:pos="107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937,207</w:t>
            </w:r>
          </w:p>
        </w:tc>
        <w:tc>
          <w:tcPr>
            <w:tcW w:w="146" w:type="pct"/>
          </w:tcPr>
          <w:p w14:paraId="6D3B24A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F9F78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6098EBCC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59AEC70" w14:textId="59E756B7" w:rsidR="005672DF" w:rsidRPr="00B657B8" w:rsidRDefault="006660D9" w:rsidP="006660D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57,299</w:t>
            </w:r>
          </w:p>
        </w:tc>
        <w:tc>
          <w:tcPr>
            <w:tcW w:w="146" w:type="pct"/>
          </w:tcPr>
          <w:p w14:paraId="036D8425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B7331CC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44,902</w:t>
            </w:r>
          </w:p>
        </w:tc>
      </w:tr>
      <w:tr w:rsidR="00F5646E" w:rsidRPr="00B657B8" w14:paraId="53047105" w14:textId="77777777" w:rsidTr="00334A5E">
        <w:tblPrEx>
          <w:tblLook w:val="0000" w:firstRow="0" w:lastRow="0" w:firstColumn="0" w:lastColumn="0" w:noHBand="0" w:noVBand="0"/>
        </w:tblPrEx>
        <w:tc>
          <w:tcPr>
            <w:tcW w:w="2124" w:type="pct"/>
          </w:tcPr>
          <w:p w14:paraId="0E13D207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96D1F26" w14:textId="182A5336" w:rsidR="005672DF" w:rsidRPr="00B657B8" w:rsidRDefault="009144B4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937,207</w:t>
            </w:r>
          </w:p>
        </w:tc>
        <w:tc>
          <w:tcPr>
            <w:tcW w:w="146" w:type="pct"/>
          </w:tcPr>
          <w:p w14:paraId="5A50CF0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922C0F7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7551AEE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9AEBDD6" w14:textId="30A0B5B8" w:rsidR="005672DF" w:rsidRPr="00B657B8" w:rsidRDefault="006660D9" w:rsidP="006660D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528,277</w:t>
            </w:r>
          </w:p>
        </w:tc>
        <w:tc>
          <w:tcPr>
            <w:tcW w:w="146" w:type="pct"/>
          </w:tcPr>
          <w:p w14:paraId="1FB59B5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5149E2A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710,243</w:t>
            </w:r>
          </w:p>
        </w:tc>
      </w:tr>
      <w:tr w:rsidR="00F5646E" w:rsidRPr="00B657B8" w14:paraId="759D9CAF" w14:textId="77777777" w:rsidTr="00334A5E">
        <w:trPr>
          <w:trHeight w:val="283"/>
        </w:trPr>
        <w:tc>
          <w:tcPr>
            <w:tcW w:w="2124" w:type="pct"/>
          </w:tcPr>
          <w:p w14:paraId="6C70BCC2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</w:tcPr>
          <w:p w14:paraId="3C06468D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7CD749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7FFF089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5F88D98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</w:tcPr>
          <w:p w14:paraId="5B5D083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1B10F38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</w:tcPr>
          <w:p w14:paraId="745B822B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646E" w:rsidRPr="00B657B8" w14:paraId="14075DCD" w14:textId="77777777" w:rsidTr="00334A5E">
        <w:tc>
          <w:tcPr>
            <w:tcW w:w="2124" w:type="pct"/>
          </w:tcPr>
          <w:p w14:paraId="3A90E98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1" w:type="pct"/>
          </w:tcPr>
          <w:p w14:paraId="645B8E9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796F87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8B8448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2957D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D1ABB1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87B30C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1ECC9D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46E" w:rsidRPr="00B657B8" w14:paraId="5AC1FC77" w14:textId="77777777" w:rsidTr="00334A5E">
        <w:tc>
          <w:tcPr>
            <w:tcW w:w="2124" w:type="pct"/>
          </w:tcPr>
          <w:p w14:paraId="79A6332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805230D" w14:textId="646E1F80" w:rsidR="005672DF" w:rsidRPr="00B657B8" w:rsidRDefault="009144B4" w:rsidP="00FF743E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1E997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8F1574C" w14:textId="77777777" w:rsidR="005672DF" w:rsidRPr="00B657B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AED0F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6931261" w14:textId="29B83FDE" w:rsidR="005672DF" w:rsidRPr="00B657B8" w:rsidRDefault="00D14BCE" w:rsidP="00B1338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1,226,712</w:t>
            </w:r>
          </w:p>
        </w:tc>
        <w:tc>
          <w:tcPr>
            <w:tcW w:w="146" w:type="pct"/>
          </w:tcPr>
          <w:p w14:paraId="3335094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4B0B950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303,373</w:t>
            </w:r>
          </w:p>
        </w:tc>
      </w:tr>
      <w:tr w:rsidR="00F5646E" w:rsidRPr="00B657B8" w14:paraId="2D22E8C3" w14:textId="77777777" w:rsidTr="00334A5E">
        <w:tc>
          <w:tcPr>
            <w:tcW w:w="2124" w:type="pct"/>
          </w:tcPr>
          <w:p w14:paraId="5EFF493B" w14:textId="77777777" w:rsidR="00534456" w:rsidRPr="00B657B8" w:rsidRDefault="00534456" w:rsidP="005344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2A93AC6" w14:textId="7991AF22" w:rsidR="00534456" w:rsidRPr="00B657B8" w:rsidRDefault="009144B4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</w:tcPr>
          <w:p w14:paraId="31406558" w14:textId="77777777" w:rsidR="00534456" w:rsidRPr="00B657B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E7CA948" w14:textId="77777777" w:rsidR="00534456" w:rsidRPr="00B657B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6" w:type="pct"/>
          </w:tcPr>
          <w:p w14:paraId="5F76DE22" w14:textId="77777777" w:rsidR="00534456" w:rsidRPr="00B657B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E34BA48" w14:textId="65708A2D" w:rsidR="00534456" w:rsidRPr="00B657B8" w:rsidRDefault="00B1338E" w:rsidP="00B1338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</w:tcPr>
          <w:p w14:paraId="77DB46A0" w14:textId="77777777" w:rsidR="00534456" w:rsidRPr="00B657B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2316CAD" w14:textId="77777777" w:rsidR="00534456" w:rsidRPr="00B657B8" w:rsidRDefault="00534456" w:rsidP="00FF743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46E" w:rsidRPr="00B657B8" w14:paraId="5C4CC832" w14:textId="77777777" w:rsidTr="00334A5E">
        <w:tc>
          <w:tcPr>
            <w:tcW w:w="2124" w:type="pct"/>
          </w:tcPr>
          <w:p w14:paraId="2F48585C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61" w:type="pct"/>
          </w:tcPr>
          <w:p w14:paraId="05727AE5" w14:textId="1E705B80" w:rsidR="005672DF" w:rsidRPr="00B657B8" w:rsidRDefault="00D543CA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  <w:tc>
          <w:tcPr>
            <w:tcW w:w="146" w:type="pct"/>
          </w:tcPr>
          <w:p w14:paraId="13E162E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9B3AB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46" w:type="pct"/>
          </w:tcPr>
          <w:p w14:paraId="0628445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1D195FD" w14:textId="322536DA" w:rsidR="005672DF" w:rsidRPr="00B657B8" w:rsidRDefault="002163D4" w:rsidP="00B1338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  <w:tc>
          <w:tcPr>
            <w:tcW w:w="146" w:type="pct"/>
          </w:tcPr>
          <w:p w14:paraId="7073FE72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F55F11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F5646E" w:rsidRPr="00B657B8" w14:paraId="3A22A366" w14:textId="77777777" w:rsidTr="00334A5E">
        <w:tc>
          <w:tcPr>
            <w:tcW w:w="2124" w:type="pct"/>
          </w:tcPr>
          <w:p w14:paraId="08A908C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C248E7" w14:textId="52C9BCA8" w:rsidR="005672DF" w:rsidRPr="00B657B8" w:rsidRDefault="00860622" w:rsidP="00FF743E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5373AFD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82EAB5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6" w:type="pct"/>
          </w:tcPr>
          <w:p w14:paraId="517024B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563C45FC" w14:textId="1847100E" w:rsidR="005672DF" w:rsidRPr="00B657B8" w:rsidRDefault="008804AD" w:rsidP="00B1338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6155AA6A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E77847E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F5646E" w:rsidRPr="00B657B8" w14:paraId="534B1D91" w14:textId="77777777" w:rsidTr="00334A5E">
        <w:tc>
          <w:tcPr>
            <w:tcW w:w="2124" w:type="pct"/>
          </w:tcPr>
          <w:p w14:paraId="5DE360C9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7704EBF6" w14:textId="2E73C17E" w:rsidR="005672DF" w:rsidRPr="00B657B8" w:rsidRDefault="0024588C" w:rsidP="00FF743E">
            <w:pPr>
              <w:pStyle w:val="BodyText"/>
              <w:tabs>
                <w:tab w:val="decimal" w:pos="107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</w:t>
            </w:r>
          </w:p>
        </w:tc>
        <w:tc>
          <w:tcPr>
            <w:tcW w:w="146" w:type="pct"/>
          </w:tcPr>
          <w:p w14:paraId="12DD409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D04B7CD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2,288</w:t>
            </w:r>
          </w:p>
        </w:tc>
        <w:tc>
          <w:tcPr>
            <w:tcW w:w="146" w:type="pct"/>
          </w:tcPr>
          <w:p w14:paraId="490C1B7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086CF4A" w14:textId="7D026A42" w:rsidR="005672DF" w:rsidRPr="00B657B8" w:rsidRDefault="002163D4" w:rsidP="00C9252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673FF"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229,</w:t>
            </w:r>
            <w:r w:rsidR="00C9252E"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328</w:t>
            </w:r>
          </w:p>
        </w:tc>
        <w:tc>
          <w:tcPr>
            <w:tcW w:w="146" w:type="pct"/>
          </w:tcPr>
          <w:p w14:paraId="7ECB3E05" w14:textId="77777777" w:rsidR="005672DF" w:rsidRPr="00B657B8" w:rsidRDefault="005672DF" w:rsidP="00C9252E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61734A2" w14:textId="77777777" w:rsidR="005672DF" w:rsidRPr="00B657B8" w:rsidRDefault="005672DF" w:rsidP="00FF743E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304,986</w:t>
            </w:r>
          </w:p>
        </w:tc>
      </w:tr>
      <w:tr w:rsidR="00F5646E" w:rsidRPr="00B657B8" w14:paraId="63162BFD" w14:textId="77777777" w:rsidTr="00334A5E">
        <w:tc>
          <w:tcPr>
            <w:tcW w:w="2124" w:type="pct"/>
          </w:tcPr>
          <w:p w14:paraId="5C0EC64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1" w:type="pct"/>
          </w:tcPr>
          <w:p w14:paraId="3DD9484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6349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B6CAE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55061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5D645CA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403625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269E22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46E" w:rsidRPr="00B657B8" w14:paraId="27544EA8" w14:textId="77777777" w:rsidTr="00334A5E">
        <w:tc>
          <w:tcPr>
            <w:tcW w:w="2124" w:type="pct"/>
          </w:tcPr>
          <w:p w14:paraId="64A274BB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47651262" w14:textId="33C8822D" w:rsidR="005672DF" w:rsidRPr="00B657B8" w:rsidRDefault="0024588C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B7F1B6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264A5A04" w14:textId="77777777" w:rsidR="005672DF" w:rsidRPr="00B657B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D6C1603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06951A4E" w14:textId="0C412FFA" w:rsidR="005672DF" w:rsidRPr="00B657B8" w:rsidRDefault="00591460" w:rsidP="0059146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1,839,939</w:t>
            </w:r>
          </w:p>
        </w:tc>
        <w:tc>
          <w:tcPr>
            <w:tcW w:w="146" w:type="pct"/>
          </w:tcPr>
          <w:p w14:paraId="211ED21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14:paraId="366DA4B4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2,249,608</w:t>
            </w:r>
          </w:p>
        </w:tc>
      </w:tr>
      <w:tr w:rsidR="00F5646E" w:rsidRPr="00B657B8" w14:paraId="0CCAC88E" w14:textId="77777777" w:rsidTr="00334A5E">
        <w:tc>
          <w:tcPr>
            <w:tcW w:w="2124" w:type="pct"/>
          </w:tcPr>
          <w:p w14:paraId="685A3E86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91D7D0F" w14:textId="77777777" w:rsidR="005672DF" w:rsidRPr="00B657B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2B53953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09161D6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2463215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0A01DA5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04224B79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32B60AD8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46E" w:rsidRPr="00B657B8" w14:paraId="2858CB7C" w14:textId="77777777" w:rsidTr="00334A5E">
        <w:tc>
          <w:tcPr>
            <w:tcW w:w="2124" w:type="pct"/>
          </w:tcPr>
          <w:p w14:paraId="5A7C9905" w14:textId="77777777" w:rsidR="005672DF" w:rsidRPr="00B657B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1" w:type="pct"/>
          </w:tcPr>
          <w:p w14:paraId="79073FD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27F717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3EEFD1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83033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81E0F3F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3BB050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0E7D165" w14:textId="77777777" w:rsidR="005672DF" w:rsidRPr="00B657B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979" w:rsidRPr="00B657B8" w14:paraId="49DAA825" w14:textId="77777777" w:rsidTr="00334A5E">
        <w:tc>
          <w:tcPr>
            <w:tcW w:w="2124" w:type="pct"/>
          </w:tcPr>
          <w:p w14:paraId="2B54D38A" w14:textId="083D2076" w:rsidR="00267979" w:rsidRPr="00B657B8" w:rsidRDefault="00267979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0441D49" w14:textId="2E36B557" w:rsidR="00267979" w:rsidRPr="00B657B8" w:rsidRDefault="0024588C" w:rsidP="002458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02476A7" w14:textId="77777777" w:rsidR="00267979" w:rsidRPr="00B657B8" w:rsidRDefault="0026797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1E8A556" w14:textId="0DC1ABB1" w:rsidR="00267979" w:rsidRPr="00B657B8" w:rsidRDefault="00267979" w:rsidP="001D2D7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51B7E5B" w14:textId="77777777" w:rsidR="00267979" w:rsidRPr="00B657B8" w:rsidRDefault="0026797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2ACB2E0D" w14:textId="27A0CDE5" w:rsidR="00267979" w:rsidRPr="00B657B8" w:rsidRDefault="00DD3F8E" w:rsidP="0021723B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50,578</w:t>
            </w:r>
          </w:p>
        </w:tc>
        <w:tc>
          <w:tcPr>
            <w:tcW w:w="146" w:type="pct"/>
          </w:tcPr>
          <w:p w14:paraId="4FB26F3B" w14:textId="77777777" w:rsidR="00267979" w:rsidRPr="00B657B8" w:rsidRDefault="0026797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14:paraId="0B62015B" w14:textId="2EC00775" w:rsidR="00267979" w:rsidRPr="00B657B8" w:rsidRDefault="0026797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56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,975</w:t>
            </w:r>
          </w:p>
        </w:tc>
      </w:tr>
      <w:tr w:rsidR="00CE731F" w:rsidRPr="00B657B8" w14:paraId="649DF6C7" w14:textId="77777777" w:rsidTr="00334A5E">
        <w:tc>
          <w:tcPr>
            <w:tcW w:w="2124" w:type="pct"/>
          </w:tcPr>
          <w:p w14:paraId="5D4B4C94" w14:textId="77777777" w:rsidR="00CE731F" w:rsidRPr="00B657B8" w:rsidRDefault="00CE731F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CC59EF6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700B00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962CB5A" w14:textId="77777777" w:rsidR="00CE731F" w:rsidRPr="00B657B8" w:rsidRDefault="00CE731F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E20190E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606E145D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100B60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549148AD" w14:textId="77777777" w:rsidR="00CE731F" w:rsidRPr="00B657B8" w:rsidRDefault="00CE731F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458C" w:rsidRPr="00B657B8" w14:paraId="32ED8D59" w14:textId="77777777" w:rsidTr="00334A5E">
        <w:tc>
          <w:tcPr>
            <w:tcW w:w="2124" w:type="pct"/>
          </w:tcPr>
          <w:p w14:paraId="0C6A7999" w14:textId="1806B98C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1" w:type="pct"/>
          </w:tcPr>
          <w:p w14:paraId="6BC7A5A4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2A7438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B97B10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EB2CBCF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C41AA7A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35E1E9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4288E72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458C" w:rsidRPr="00B657B8" w14:paraId="6C7875B9" w14:textId="77777777" w:rsidTr="00334A5E">
        <w:tc>
          <w:tcPr>
            <w:tcW w:w="2124" w:type="pct"/>
          </w:tcPr>
          <w:p w14:paraId="67DF6B94" w14:textId="5508EDC0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012F0DB9" w14:textId="5295B9F0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52E167A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420F680" w14:textId="550B0833" w:rsidR="00AD458C" w:rsidRPr="00B657B8" w:rsidRDefault="00AD458C" w:rsidP="006D224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F9D69F9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24F7250A" w14:textId="23466877" w:rsidR="00AD458C" w:rsidRPr="00B657B8" w:rsidRDefault="00AD458C" w:rsidP="00A414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6,360</w:t>
            </w:r>
          </w:p>
        </w:tc>
        <w:tc>
          <w:tcPr>
            <w:tcW w:w="146" w:type="pct"/>
          </w:tcPr>
          <w:p w14:paraId="3854B139" w14:textId="77777777" w:rsidR="00AD458C" w:rsidRPr="00B657B8" w:rsidRDefault="00AD458C" w:rsidP="00A414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14:paraId="241FA137" w14:textId="5F227233" w:rsidR="00AD458C" w:rsidRPr="00B657B8" w:rsidRDefault="00AD458C" w:rsidP="006D2248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458C" w:rsidRPr="00B657B8" w14:paraId="58C4D920" w14:textId="77777777" w:rsidTr="00334A5E">
        <w:tc>
          <w:tcPr>
            <w:tcW w:w="2124" w:type="pct"/>
          </w:tcPr>
          <w:p w14:paraId="62DFE73A" w14:textId="77777777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2B6863E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48E11F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9F151FB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9E2DD6E" w14:textId="77777777" w:rsidR="00AD458C" w:rsidRPr="00B657B8" w:rsidRDefault="00AD458C" w:rsidP="00A4142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2F55973C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979D36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3076CDE0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458C" w:rsidRPr="00B657B8" w14:paraId="64F85E72" w14:textId="77777777" w:rsidTr="00334A5E">
        <w:tc>
          <w:tcPr>
            <w:tcW w:w="2124" w:type="pct"/>
          </w:tcPr>
          <w:p w14:paraId="7DAED04A" w14:textId="7E247186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61" w:type="pct"/>
          </w:tcPr>
          <w:p w14:paraId="36799554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628776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F3B2CD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F1F42E7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D568F6D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93E03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3F5CC4D8" w14:textId="77777777" w:rsidR="00AD458C" w:rsidRPr="00B657B8" w:rsidRDefault="00AD458C" w:rsidP="00AD458C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458C" w:rsidRPr="00B657B8" w14:paraId="153EF3B3" w14:textId="77777777" w:rsidTr="00334A5E">
        <w:tc>
          <w:tcPr>
            <w:tcW w:w="2124" w:type="pct"/>
          </w:tcPr>
          <w:p w14:paraId="5C5E556B" w14:textId="57242B79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9FFCE47" w14:textId="3D49DF1F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5993C8E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B4E75A" w14:textId="3E0DB41A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11C6ABF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A37EF63" w14:textId="42B1021A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5,200</w:t>
            </w:r>
          </w:p>
        </w:tc>
        <w:tc>
          <w:tcPr>
            <w:tcW w:w="146" w:type="pct"/>
          </w:tcPr>
          <w:p w14:paraId="2EE7862D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031344B1" w14:textId="313542B8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,925</w:t>
            </w:r>
          </w:p>
        </w:tc>
      </w:tr>
      <w:tr w:rsidR="00AD458C" w:rsidRPr="00B657B8" w14:paraId="6014790E" w14:textId="77777777" w:rsidTr="00334A5E">
        <w:tc>
          <w:tcPr>
            <w:tcW w:w="2124" w:type="pct"/>
          </w:tcPr>
          <w:p w14:paraId="5E14E12A" w14:textId="21A49C4C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20EE0E5" w14:textId="39021631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6FD6ACD2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9B0E941" w14:textId="2EC323CF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32F12AEC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9085E13" w14:textId="1BAA7803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10DDD8A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0BF8BA6C" w14:textId="634D621C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D458C" w:rsidRPr="00B657B8" w14:paraId="51283E29" w14:textId="77777777" w:rsidTr="00334A5E">
        <w:tc>
          <w:tcPr>
            <w:tcW w:w="2124" w:type="pct"/>
          </w:tcPr>
          <w:p w14:paraId="50F1386A" w14:textId="3920E569" w:rsidR="00AD458C" w:rsidRPr="00B657B8" w:rsidRDefault="00AD458C" w:rsidP="00AD458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10E1DF0" w14:textId="50121CD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59F5B74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D842DC1" w14:textId="5A281DF5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2DC434C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E6997" w14:textId="52403F23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5,202</w:t>
            </w:r>
          </w:p>
        </w:tc>
        <w:tc>
          <w:tcPr>
            <w:tcW w:w="146" w:type="pct"/>
          </w:tcPr>
          <w:p w14:paraId="5EF59B6D" w14:textId="77777777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87FB7" w14:textId="1D0097BA" w:rsidR="00AD458C" w:rsidRPr="00B657B8" w:rsidRDefault="00AD458C" w:rsidP="00AD458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4,927</w:t>
            </w:r>
          </w:p>
        </w:tc>
      </w:tr>
    </w:tbl>
    <w:p w14:paraId="2EF81182" w14:textId="35E1BDAD" w:rsidR="00DD4DE3" w:rsidRPr="00B657B8" w:rsidRDefault="00DD4DE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CCBB33" w14:textId="428622F6" w:rsidR="006D2747" w:rsidRPr="00B657B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B657B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A73166D" w14:textId="220EAB78" w:rsidR="00FD6723" w:rsidRPr="00B657B8" w:rsidRDefault="003A3532" w:rsidP="00135D2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426FC" w:rsidRPr="00B657B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426FC" w:rsidRPr="00B657B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7C007795" w14:textId="77777777" w:rsidR="00DF32D8" w:rsidRPr="00B657B8" w:rsidRDefault="00DF32D8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70C39348" w14:textId="14DCF71B" w:rsidR="00F8469A" w:rsidRPr="00B657B8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B657B8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5581799E" w14:textId="04E59E38" w:rsidR="00A40285" w:rsidRPr="00B657B8" w:rsidRDefault="00F8469A" w:rsidP="00D46BFB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657B8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B657B8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B657B8">
        <w:rPr>
          <w:rFonts w:asciiTheme="majorBidi" w:hAnsiTheme="majorBidi"/>
          <w:spacing w:val="-4"/>
          <w:sz w:val="30"/>
          <w:szCs w:val="30"/>
          <w:cs/>
        </w:rPr>
        <w:t>บริหารคำนวณจาก</w:t>
      </w:r>
      <w:r w:rsidR="00893AB8" w:rsidRPr="00B657B8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อัตราดอกเบี้ยเงินกู้ของบริษัทจากสถาบันการเงินเฉลี่ย</w:t>
      </w:r>
      <w:r w:rsidR="00893AB8" w:rsidRPr="00B657B8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="00893AB8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ร้อยละ </w:t>
      </w:r>
      <w:r w:rsidR="00893AB8" w:rsidRPr="00B657B8">
        <w:rPr>
          <w:rFonts w:asciiTheme="majorBidi" w:hAnsiTheme="majorBidi"/>
          <w:spacing w:val="-4"/>
          <w:sz w:val="30"/>
          <w:szCs w:val="30"/>
          <w:lang w:val="en-US"/>
        </w:rPr>
        <w:t>1.0</w:t>
      </w:r>
      <w:r w:rsidR="00655AEE" w:rsidRPr="00B657B8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175C2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95A1D" w:rsidRPr="00B657B8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="001D3A84" w:rsidRPr="00B657B8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="00F95A1D" w:rsidRPr="00B657B8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="00D149E7" w:rsidRPr="00B657B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B657B8">
        <w:rPr>
          <w:rFonts w:asciiTheme="majorBidi" w:hAnsiTheme="majorBidi"/>
          <w:spacing w:val="-4"/>
          <w:sz w:val="30"/>
          <w:szCs w:val="30"/>
          <w:cs/>
        </w:rPr>
        <w:t xml:space="preserve"> เดือน</w:t>
      </w:r>
      <w:r w:rsidR="00E03E99" w:rsidRPr="00B657B8">
        <w:rPr>
          <w:rFonts w:asciiTheme="majorBidi" w:hAnsiTheme="majorBidi"/>
          <w:spacing w:val="-4"/>
          <w:sz w:val="30"/>
          <w:szCs w:val="30"/>
          <w:cs/>
        </w:rPr>
        <w:t>ธนาคาร</w:t>
      </w:r>
      <w:r w:rsidR="00E03E99" w:rsidRPr="00B657B8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B657B8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E03E99" w:rsidRPr="00B657B8">
        <w:rPr>
          <w:rFonts w:asciiTheme="majorBidi" w:hAnsiTheme="majorBidi"/>
          <w:sz w:val="30"/>
          <w:szCs w:val="30"/>
          <w:cs/>
        </w:rPr>
        <w:t xml:space="preserve"> </w:t>
      </w:r>
      <w:r w:rsidR="00F95A1D" w:rsidRPr="00B657B8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="00D149E7" w:rsidRPr="00B657B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B657B8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B657B8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B657B8">
        <w:rPr>
          <w:rFonts w:asciiTheme="majorBidi" w:hAnsiTheme="majorBidi" w:hint="cs"/>
          <w:sz w:val="30"/>
          <w:szCs w:val="30"/>
          <w:cs/>
        </w:rPr>
        <w:t>เฉลี่ย</w:t>
      </w:r>
      <w:r w:rsidR="00F95A1D" w:rsidRPr="00B657B8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="003314C4" w:rsidRPr="00B657B8">
        <w:rPr>
          <w:rFonts w:asciiTheme="majorBidi" w:hAnsiTheme="majorBidi"/>
          <w:sz w:val="30"/>
          <w:szCs w:val="30"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B657B8">
        <w:rPr>
          <w:rFonts w:asciiTheme="majorBidi" w:hAnsiTheme="majorBidi" w:cstheme="majorBidi"/>
          <w:sz w:val="30"/>
          <w:szCs w:val="30"/>
        </w:rPr>
        <w:t>“</w:t>
      </w:r>
      <w:r w:rsidRPr="00B657B8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ตามลำดับในงบฐานะการเงิน</w:t>
      </w:r>
      <w:r w:rsidR="00334A5E" w:rsidRPr="00B657B8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32BA9940" w14:textId="1C7EBB94" w:rsidR="0017703A" w:rsidRPr="00B657B8" w:rsidRDefault="004527AF" w:rsidP="00791090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66BA6E9" w14:textId="77777777" w:rsidR="0017703A" w:rsidRPr="00B657B8" w:rsidRDefault="0017703A" w:rsidP="0017703A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18"/>
          <w:szCs w:val="18"/>
          <w:lang w:val="th-TH"/>
        </w:rPr>
      </w:pPr>
    </w:p>
    <w:p w14:paraId="00BAB5FF" w14:textId="0F067471" w:rsidR="0017703A" w:rsidRPr="00B657B8" w:rsidRDefault="00B05103" w:rsidP="00635D6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Pr="00B657B8">
        <w:rPr>
          <w:rFonts w:asciiTheme="majorBidi" w:hAnsiTheme="majorBidi"/>
          <w:spacing w:val="-4"/>
          <w:sz w:val="30"/>
          <w:szCs w:val="30"/>
        </w:rPr>
        <w:t xml:space="preserve">17 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เมษายน </w:t>
      </w:r>
      <w:r w:rsidRPr="00B657B8">
        <w:rPr>
          <w:rFonts w:asciiTheme="majorBidi" w:hAnsiTheme="majorBidi"/>
          <w:spacing w:val="-4"/>
          <w:sz w:val="30"/>
          <w:szCs w:val="30"/>
        </w:rPr>
        <w:t xml:space="preserve">2567 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941203" w:rsidRPr="00B657B8">
        <w:rPr>
          <w:rFonts w:asciiTheme="majorBidi" w:hAnsiTheme="majorBidi" w:hint="cs"/>
          <w:spacing w:val="-4"/>
          <w:sz w:val="30"/>
          <w:szCs w:val="30"/>
          <w:cs/>
        </w:rPr>
        <w:t>ย่อยได้</w:t>
      </w:r>
      <w:r w:rsidR="00ED4C8C" w:rsidRPr="00B657B8">
        <w:rPr>
          <w:rFonts w:asciiTheme="majorBidi" w:hAnsiTheme="majorBidi" w:hint="cs"/>
          <w:spacing w:val="-4"/>
          <w:sz w:val="30"/>
          <w:szCs w:val="30"/>
          <w:cs/>
        </w:rPr>
        <w:t>ทำสัญญาซื้อขายที่ดิน</w:t>
      </w:r>
      <w:r w:rsidR="000276F7" w:rsidRPr="00B657B8">
        <w:rPr>
          <w:rFonts w:asciiTheme="majorBidi" w:hAnsiTheme="majorBidi" w:hint="cs"/>
          <w:spacing w:val="-4"/>
          <w:sz w:val="30"/>
          <w:szCs w:val="30"/>
          <w:cs/>
        </w:rPr>
        <w:t>เพื่อขายที่ดิน</w:t>
      </w:r>
      <w:r w:rsidR="007D0D70" w:rsidRPr="00B657B8">
        <w:rPr>
          <w:rFonts w:asciiTheme="majorBidi" w:hAnsiTheme="majorBidi" w:hint="cs"/>
          <w:spacing w:val="-4"/>
          <w:sz w:val="30"/>
          <w:szCs w:val="30"/>
          <w:cs/>
        </w:rPr>
        <w:t>พร้อมสิ่งปลูกสร้างในกลุ่มอสัง</w:t>
      </w:r>
      <w:r w:rsidR="0018297A" w:rsidRPr="00B657B8">
        <w:rPr>
          <w:rFonts w:asciiTheme="majorBidi" w:hAnsiTheme="majorBidi" w:hint="cs"/>
          <w:spacing w:val="-4"/>
          <w:sz w:val="30"/>
          <w:szCs w:val="30"/>
          <w:cs/>
        </w:rPr>
        <w:t>หาริมทรั</w:t>
      </w:r>
      <w:r w:rsidR="00AC7D60" w:rsidRPr="00B657B8">
        <w:rPr>
          <w:rFonts w:asciiTheme="majorBidi" w:hAnsiTheme="majorBidi" w:hint="cs"/>
          <w:spacing w:val="-4"/>
          <w:sz w:val="30"/>
          <w:szCs w:val="30"/>
          <w:cs/>
        </w:rPr>
        <w:t>พย์</w:t>
      </w:r>
      <w:r w:rsidR="0018297A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เพื่อการลงทุน </w:t>
      </w:r>
      <w:r w:rsidR="00CC3D25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เป็นจำนวนเงิน </w:t>
      </w:r>
      <w:r w:rsidR="00CC3D25" w:rsidRPr="00B657B8">
        <w:rPr>
          <w:rFonts w:asciiTheme="majorBidi" w:hAnsiTheme="majorBidi"/>
          <w:spacing w:val="-4"/>
          <w:sz w:val="30"/>
          <w:szCs w:val="30"/>
          <w:lang w:val="en-US"/>
        </w:rPr>
        <w:t xml:space="preserve">300 </w:t>
      </w:r>
      <w:r w:rsidR="00CC3D25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ล้านบาท </w:t>
      </w:r>
      <w:r w:rsidR="004D71E5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โดย</w:t>
      </w:r>
      <w:r w:rsidR="00ED177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ผู้ซื้อได้</w:t>
      </w:r>
      <w:r w:rsidR="00F905F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ชำระ</w:t>
      </w:r>
      <w:r w:rsidR="00D646B7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เงินมัดจำจำนวน</w:t>
      </w:r>
      <w:r w:rsidR="003E2D5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3E2D5F" w:rsidRPr="00B657B8">
        <w:rPr>
          <w:rFonts w:asciiTheme="majorBidi" w:hAnsiTheme="majorBidi"/>
          <w:spacing w:val="-4"/>
          <w:sz w:val="30"/>
          <w:szCs w:val="30"/>
          <w:lang w:val="en-US"/>
        </w:rPr>
        <w:t xml:space="preserve">100 </w:t>
      </w:r>
      <w:r w:rsidR="003E2D5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ล้านบาทในเดือน</w:t>
      </w:r>
      <w:r w:rsidR="00C75EF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เมษายน</w:t>
      </w:r>
      <w:r w:rsidR="003E2D5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3E2D5F" w:rsidRPr="00B657B8">
        <w:rPr>
          <w:rFonts w:asciiTheme="majorBidi" w:hAnsiTheme="majorBidi"/>
          <w:spacing w:val="-4"/>
          <w:sz w:val="30"/>
          <w:szCs w:val="30"/>
          <w:lang w:val="en-US"/>
        </w:rPr>
        <w:t xml:space="preserve">2567 </w:t>
      </w:r>
      <w:r w:rsidR="003E2D5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</w:t>
      </w:r>
      <w:r w:rsidR="001A5519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ชำระ</w:t>
      </w:r>
      <w:r w:rsidR="00ED177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ส่วนที่เหลือ</w:t>
      </w:r>
      <w:r w:rsidR="00AC7D60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จำนวน</w:t>
      </w:r>
      <w:r w:rsidR="00ED177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ED177B" w:rsidRPr="00B657B8">
        <w:rPr>
          <w:rFonts w:asciiTheme="majorBidi" w:hAnsiTheme="majorBidi"/>
          <w:spacing w:val="-4"/>
          <w:sz w:val="30"/>
          <w:szCs w:val="30"/>
          <w:lang w:val="en-US"/>
        </w:rPr>
        <w:t xml:space="preserve">200 </w:t>
      </w:r>
      <w:r w:rsidR="00ED177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ล้านบาท </w:t>
      </w:r>
      <w:r w:rsidR="00672CC3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ในวัน</w:t>
      </w:r>
      <w:r w:rsidR="00C75EF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จดทะเบียนโอนกรรมสิทธิ์</w:t>
      </w:r>
      <w:r w:rsidR="00FE5DFB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ที่ดิน</w:t>
      </w:r>
      <w:r w:rsidR="00B43B38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ในเดือนกรกฎาคม </w:t>
      </w:r>
      <w:r w:rsidR="00B43B38" w:rsidRPr="00B657B8">
        <w:rPr>
          <w:rFonts w:asciiTheme="majorBidi" w:hAnsiTheme="majorBidi"/>
          <w:spacing w:val="-4"/>
          <w:sz w:val="30"/>
          <w:szCs w:val="30"/>
          <w:lang w:val="en-US"/>
        </w:rPr>
        <w:t>2567</w:t>
      </w:r>
      <w:r w:rsidR="00C75EFF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141756" w:rsidRPr="00B657B8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CE3524">
        <w:rPr>
          <w:rFonts w:asciiTheme="majorBidi" w:hAnsiTheme="majorBidi"/>
          <w:spacing w:val="-4"/>
          <w:sz w:val="30"/>
          <w:szCs w:val="30"/>
          <w:cs/>
        </w:rPr>
        <w:br/>
      </w:r>
      <w:r w:rsidR="00AD28DE" w:rsidRPr="00B657B8">
        <w:rPr>
          <w:rFonts w:asciiTheme="majorBidi" w:hAnsiTheme="majorBidi"/>
          <w:spacing w:val="-4"/>
          <w:sz w:val="30"/>
          <w:szCs w:val="30"/>
        </w:rPr>
        <w:t>3</w:t>
      </w:r>
      <w:r w:rsidR="00AC7D60" w:rsidRPr="00B657B8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CE3524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141756" w:rsidRPr="00B657B8">
        <w:rPr>
          <w:rFonts w:asciiTheme="majorBidi" w:hAnsiTheme="majorBidi"/>
          <w:spacing w:val="-4"/>
          <w:sz w:val="30"/>
          <w:szCs w:val="30"/>
          <w:cs/>
        </w:rPr>
        <w:t>มิถุนายน</w:t>
      </w:r>
      <w:r w:rsidR="00AD28DE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D28DE" w:rsidRPr="00B657B8">
        <w:rPr>
          <w:rFonts w:asciiTheme="majorBidi" w:hAnsiTheme="majorBidi"/>
          <w:spacing w:val="-4"/>
          <w:sz w:val="30"/>
          <w:szCs w:val="30"/>
        </w:rPr>
        <w:t>2567</w:t>
      </w:r>
      <w:r w:rsidR="00141756" w:rsidRPr="00B657B8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กลุ่มบริษัทจึงได้จัดประเภท</w:t>
      </w:r>
      <w:r w:rsidR="008E0F08" w:rsidRPr="00B657B8">
        <w:rPr>
          <w:rFonts w:asciiTheme="majorBidi" w:hAnsiTheme="majorBidi" w:hint="cs"/>
          <w:spacing w:val="-4"/>
          <w:sz w:val="30"/>
          <w:szCs w:val="30"/>
          <w:cs/>
        </w:rPr>
        <w:t>อสังหาริมทรัพย์</w:t>
      </w:r>
      <w:r w:rsidR="00334406" w:rsidRPr="00B657B8">
        <w:rPr>
          <w:rFonts w:asciiTheme="majorBidi" w:hAnsiTheme="majorBidi" w:hint="cs"/>
          <w:spacing w:val="-4"/>
          <w:sz w:val="30"/>
          <w:szCs w:val="30"/>
          <w:cs/>
        </w:rPr>
        <w:t>เพื่อการลงทุน</w:t>
      </w:r>
      <w:r w:rsidR="00141756" w:rsidRPr="00B657B8">
        <w:rPr>
          <w:rFonts w:asciiTheme="majorBidi" w:hAnsiTheme="majorBidi"/>
          <w:spacing w:val="-4"/>
          <w:sz w:val="30"/>
          <w:szCs w:val="30"/>
          <w:cs/>
        </w:rPr>
        <w:t>ดังกล่าวเป็นสินทรัพย์ไม่หมุนเวียนที่ถือไว้เพื่อขาย</w:t>
      </w:r>
    </w:p>
    <w:p w14:paraId="6B9668C0" w14:textId="77777777" w:rsidR="0017703A" w:rsidRPr="00B657B8" w:rsidRDefault="0017703A" w:rsidP="0017703A">
      <w:pPr>
        <w:spacing w:line="240" w:lineRule="auto"/>
        <w:ind w:right="-43"/>
        <w:rPr>
          <w:rFonts w:asciiTheme="majorBidi" w:hAnsiTheme="majorBidi" w:cstheme="majorBidi"/>
          <w:b/>
          <w:bCs/>
          <w:sz w:val="18"/>
          <w:szCs w:val="18"/>
          <w:lang w:val="th-TH"/>
        </w:rPr>
      </w:pPr>
    </w:p>
    <w:p w14:paraId="45EB68B2" w14:textId="36C15A86" w:rsidR="00FC18B5" w:rsidRPr="00B657B8" w:rsidRDefault="00FC18B5" w:rsidP="0017703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00A7F194" w14:textId="578CD4CD" w:rsidR="00FC18B5" w:rsidRPr="00B657B8" w:rsidRDefault="00FC18B5" w:rsidP="00FC18B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7"/>
        <w:gridCol w:w="1089"/>
        <w:gridCol w:w="242"/>
        <w:gridCol w:w="1078"/>
        <w:gridCol w:w="237"/>
        <w:gridCol w:w="1103"/>
        <w:gridCol w:w="275"/>
        <w:gridCol w:w="1069"/>
      </w:tblGrid>
      <w:tr w:rsidR="00E368F8" w:rsidRPr="00B657B8" w14:paraId="1670277B" w14:textId="77777777" w:rsidTr="00B42564">
        <w:trPr>
          <w:tblHeader/>
        </w:trPr>
        <w:tc>
          <w:tcPr>
            <w:tcW w:w="2226" w:type="pct"/>
          </w:tcPr>
          <w:p w14:paraId="6901CB0B" w14:textId="77777777" w:rsidR="00E368F8" w:rsidRPr="00B657B8" w:rsidRDefault="00E368F8" w:rsidP="00CE236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4D7571E" w14:textId="77777777" w:rsidR="00E368F8" w:rsidRPr="00B657B8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435BF83" w14:textId="77777777" w:rsidR="00E368F8" w:rsidRPr="00B657B8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D00E579" w14:textId="77777777" w:rsidR="00E368F8" w:rsidRPr="00B657B8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285" w:rsidRPr="00B657B8" w14:paraId="3D4B9E88" w14:textId="77777777" w:rsidTr="00B42564">
        <w:trPr>
          <w:tblHeader/>
        </w:trPr>
        <w:tc>
          <w:tcPr>
            <w:tcW w:w="2226" w:type="pct"/>
          </w:tcPr>
          <w:p w14:paraId="67A748F6" w14:textId="1B717125" w:rsidR="00A40285" w:rsidRPr="00B657B8" w:rsidRDefault="00A40285" w:rsidP="00A4028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17A6F6D0" w14:textId="55DBC99C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vAlign w:val="bottom"/>
          </w:tcPr>
          <w:p w14:paraId="7B573D2F" w14:textId="7777777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CD33A0B" w14:textId="26A0D84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  <w:vAlign w:val="bottom"/>
          </w:tcPr>
          <w:p w14:paraId="2E66AF82" w14:textId="7777777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467DD34" w14:textId="7777777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  <w:vAlign w:val="bottom"/>
          </w:tcPr>
          <w:p w14:paraId="0F9DD89A" w14:textId="7777777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58B5514" w14:textId="77777777" w:rsidR="00A40285" w:rsidRPr="00B657B8" w:rsidRDefault="00A40285" w:rsidP="00A4028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368F8" w:rsidRPr="00B657B8" w14:paraId="1C9AAB83" w14:textId="77777777" w:rsidTr="00CE2368">
        <w:trPr>
          <w:tblHeader/>
        </w:trPr>
        <w:tc>
          <w:tcPr>
            <w:tcW w:w="2226" w:type="pct"/>
          </w:tcPr>
          <w:p w14:paraId="190D9F13" w14:textId="77777777" w:rsidR="00E368F8" w:rsidRPr="00B657B8" w:rsidRDefault="00E368F8" w:rsidP="00CE236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4" w:type="pct"/>
            <w:gridSpan w:val="7"/>
          </w:tcPr>
          <w:p w14:paraId="3A9C634F" w14:textId="77777777" w:rsidR="00E368F8" w:rsidRPr="00B657B8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8F8" w:rsidRPr="00B657B8" w14:paraId="3F3C02D7" w14:textId="77777777" w:rsidTr="00B42564">
        <w:tc>
          <w:tcPr>
            <w:tcW w:w="2226" w:type="pct"/>
          </w:tcPr>
          <w:p w14:paraId="74B283F3" w14:textId="77777777" w:rsidR="00E368F8" w:rsidRPr="00B657B8" w:rsidRDefault="00E368F8" w:rsidP="00CE236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F7CE66D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5A0EC30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91F2BC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19F588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11ED3714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6B77B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399D2E3" w14:textId="77777777" w:rsidR="00E368F8" w:rsidRPr="00B657B8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285" w:rsidRPr="00B657B8" w14:paraId="3F09C497" w14:textId="77777777" w:rsidTr="00B42564">
        <w:tc>
          <w:tcPr>
            <w:tcW w:w="2226" w:type="pct"/>
          </w:tcPr>
          <w:p w14:paraId="7C45CAAB" w14:textId="77777777" w:rsidR="00A40285" w:rsidRPr="00B657B8" w:rsidRDefault="00A40285" w:rsidP="00A4028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1C7CF6C9" w14:textId="67DEF53A" w:rsidR="00A40285" w:rsidRPr="00B657B8" w:rsidRDefault="00187117" w:rsidP="00A40285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32" w:type="pct"/>
          </w:tcPr>
          <w:p w14:paraId="01144FD2" w14:textId="77777777" w:rsidR="00A40285" w:rsidRPr="00B657B8" w:rsidRDefault="00A40285" w:rsidP="00A40285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14:paraId="0346D3C1" w14:textId="390AE059" w:rsidR="00A40285" w:rsidRPr="00B657B8" w:rsidRDefault="00A40285" w:rsidP="00A40285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376,853</w:t>
            </w:r>
          </w:p>
        </w:tc>
        <w:tc>
          <w:tcPr>
            <w:tcW w:w="129" w:type="pct"/>
          </w:tcPr>
          <w:p w14:paraId="4F3649E3" w14:textId="77777777" w:rsidR="00A40285" w:rsidRPr="00B657B8" w:rsidRDefault="00A40285" w:rsidP="00A40285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0BD6655" w14:textId="2107A66C" w:rsidR="00A40285" w:rsidRPr="00B657B8" w:rsidRDefault="00187117" w:rsidP="00A40285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0" w:type="pct"/>
          </w:tcPr>
          <w:p w14:paraId="2D0BCCCE" w14:textId="77777777" w:rsidR="00A40285" w:rsidRPr="00B657B8" w:rsidRDefault="00A40285" w:rsidP="00A40285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8BCD37A" w14:textId="77777777" w:rsidR="00A40285" w:rsidRPr="00B657B8" w:rsidRDefault="00A40285" w:rsidP="00A40285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833DD" w:rsidRPr="00B657B8" w14:paraId="5E792CB2" w14:textId="77777777" w:rsidTr="00B864A7">
        <w:tc>
          <w:tcPr>
            <w:tcW w:w="2226" w:type="pct"/>
          </w:tcPr>
          <w:p w14:paraId="74C7A374" w14:textId="63FDA13A" w:rsidR="00C833DD" w:rsidRPr="00B657B8" w:rsidRDefault="00C833DD" w:rsidP="00C833DD">
            <w:pPr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B657B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กำไร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(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93" w:type="pct"/>
            <w:vAlign w:val="bottom"/>
          </w:tcPr>
          <w:p w14:paraId="29D687BD" w14:textId="06DD74A5" w:rsidR="00C833DD" w:rsidRPr="00B657B8" w:rsidRDefault="0024208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32" w:type="pct"/>
            <w:vAlign w:val="bottom"/>
          </w:tcPr>
          <w:p w14:paraId="26221509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48DB6AA" w14:textId="44D4F9DC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129" w:type="pct"/>
          </w:tcPr>
          <w:p w14:paraId="4BA55AAB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219433D4" w14:textId="71C07F8C" w:rsidR="00C833DD" w:rsidRPr="00B657B8" w:rsidRDefault="00C833DD" w:rsidP="00B864A7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4D952076" w14:textId="77777777" w:rsidR="00C833DD" w:rsidRPr="00B657B8" w:rsidRDefault="00C833DD" w:rsidP="00C833DD">
            <w:pPr>
              <w:tabs>
                <w:tab w:val="decimal" w:pos="846"/>
              </w:tabs>
              <w:spacing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D0B1D8A" w14:textId="77777777" w:rsidR="00C833DD" w:rsidRPr="00B657B8" w:rsidRDefault="00C833DD" w:rsidP="00B864A7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833DD" w:rsidRPr="00B657B8" w14:paraId="423DE064" w14:textId="77777777" w:rsidTr="00B42564">
        <w:tc>
          <w:tcPr>
            <w:tcW w:w="2226" w:type="pct"/>
          </w:tcPr>
          <w:p w14:paraId="69B4825A" w14:textId="77777777" w:rsidR="00C833DD" w:rsidRPr="00B657B8" w:rsidRDefault="00C833DD" w:rsidP="00C833DD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93" w:type="pct"/>
            <w:vAlign w:val="bottom"/>
          </w:tcPr>
          <w:p w14:paraId="4CF9A0CB" w14:textId="7B9AD2C7" w:rsidR="00C833DD" w:rsidRPr="00B657B8" w:rsidRDefault="0024208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32" w:type="pct"/>
          </w:tcPr>
          <w:p w14:paraId="1F9A6D61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262EFB8" w14:textId="546049D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129" w:type="pct"/>
          </w:tcPr>
          <w:p w14:paraId="28931247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2D30FC9F" w14:textId="00EA12E7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4B582D89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0D7CF71" w14:textId="77777777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54923" w:rsidRPr="00B657B8" w14:paraId="05F264CB" w14:textId="77777777" w:rsidTr="00B42564">
        <w:tc>
          <w:tcPr>
            <w:tcW w:w="2226" w:type="pct"/>
          </w:tcPr>
          <w:p w14:paraId="52F13D30" w14:textId="47DA37C9" w:rsidR="00B54923" w:rsidRPr="00B657B8" w:rsidRDefault="00B87557" w:rsidP="00C833DD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93" w:type="pct"/>
            <w:vAlign w:val="bottom"/>
          </w:tcPr>
          <w:p w14:paraId="0BC543F1" w14:textId="00FE1D9D" w:rsidR="00B54923" w:rsidRPr="00B657B8" w:rsidRDefault="00861232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(315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190)</w:t>
            </w:r>
          </w:p>
        </w:tc>
        <w:tc>
          <w:tcPr>
            <w:tcW w:w="132" w:type="pct"/>
          </w:tcPr>
          <w:p w14:paraId="29CC29E7" w14:textId="77777777" w:rsidR="00B54923" w:rsidRPr="00B657B8" w:rsidRDefault="00B5492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87042FC" w14:textId="2FC2C5D6" w:rsidR="00B54923" w:rsidRPr="00B657B8" w:rsidRDefault="00861232" w:rsidP="00861232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25C67CA3" w14:textId="77777777" w:rsidR="00B54923" w:rsidRPr="00B657B8" w:rsidRDefault="00B5492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4AA850CE" w14:textId="5E2C71C0" w:rsidR="00B54923" w:rsidRPr="00B657B8" w:rsidRDefault="00861232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3630D5A3" w14:textId="77777777" w:rsidR="00B54923" w:rsidRPr="00B657B8" w:rsidRDefault="00B5492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0A80B026" w14:textId="6A14BD7C" w:rsidR="00B54923" w:rsidRPr="00B657B8" w:rsidRDefault="00861232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833DD" w:rsidRPr="00B657B8" w14:paraId="70EFE0BA" w14:textId="77777777" w:rsidTr="00B42564">
        <w:tc>
          <w:tcPr>
            <w:tcW w:w="2226" w:type="pct"/>
          </w:tcPr>
          <w:p w14:paraId="5AD63AF6" w14:textId="2B74F0E6" w:rsidR="00C833DD" w:rsidRPr="00B657B8" w:rsidRDefault="00C833DD" w:rsidP="00C833D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7A0D904" w14:textId="233FCF43" w:rsidR="00C833DD" w:rsidRPr="00B657B8" w:rsidRDefault="0087705F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55,800</w:t>
            </w:r>
          </w:p>
        </w:tc>
        <w:tc>
          <w:tcPr>
            <w:tcW w:w="132" w:type="pct"/>
          </w:tcPr>
          <w:p w14:paraId="20B24CA4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332EF6A" w14:textId="79C7FA3C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378,010</w:t>
            </w:r>
          </w:p>
        </w:tc>
        <w:tc>
          <w:tcPr>
            <w:tcW w:w="129" w:type="pct"/>
          </w:tcPr>
          <w:p w14:paraId="0417AC6C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B3E68E7" w14:textId="2EE3D0E8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444B2C33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2EB88E8" w14:textId="77777777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B2E96" w:rsidRPr="00B657B8" w14:paraId="0EF55B52" w14:textId="77777777" w:rsidTr="00B42564">
        <w:tc>
          <w:tcPr>
            <w:tcW w:w="2226" w:type="pct"/>
          </w:tcPr>
          <w:p w14:paraId="3D8D4578" w14:textId="77777777" w:rsidR="004B2E96" w:rsidRPr="00B657B8" w:rsidRDefault="004B2E96" w:rsidP="004B2E96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FAED6D8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2" w:type="pct"/>
          </w:tcPr>
          <w:p w14:paraId="21751CE6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4E263EC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</w:tcPr>
          <w:p w14:paraId="1C200956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412EF5A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</w:tcPr>
          <w:p w14:paraId="357511A2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73247B2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B2E96" w:rsidRPr="00B657B8" w14:paraId="270F5542" w14:textId="77777777" w:rsidTr="00B42564">
        <w:tc>
          <w:tcPr>
            <w:tcW w:w="2226" w:type="pct"/>
          </w:tcPr>
          <w:p w14:paraId="75BD2297" w14:textId="77777777" w:rsidR="004B2E96" w:rsidRPr="00B657B8" w:rsidRDefault="004B2E96" w:rsidP="004B2E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3E4F7D5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04A5AF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54F56D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58420C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01EA8C1F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0E38DC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2A82139" w14:textId="77777777" w:rsidR="004B2E96" w:rsidRPr="00B657B8" w:rsidRDefault="004B2E96" w:rsidP="004B2E96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3DD" w:rsidRPr="00B657B8" w14:paraId="7661EF6F" w14:textId="77777777" w:rsidTr="00B42564">
        <w:tc>
          <w:tcPr>
            <w:tcW w:w="2226" w:type="pct"/>
          </w:tcPr>
          <w:p w14:paraId="12469EBE" w14:textId="77777777" w:rsidR="00C833DD" w:rsidRPr="00B657B8" w:rsidRDefault="00C833DD" w:rsidP="00C833DD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3A44A9BA" w14:textId="53BF4876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837,107</w:t>
            </w:r>
          </w:p>
        </w:tc>
        <w:tc>
          <w:tcPr>
            <w:tcW w:w="132" w:type="pct"/>
          </w:tcPr>
          <w:p w14:paraId="77302214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14:paraId="0C984D7C" w14:textId="7A6D5561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29" w:type="pct"/>
          </w:tcPr>
          <w:p w14:paraId="49E13708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60091575" w14:textId="51DD41E0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50" w:type="pct"/>
          </w:tcPr>
          <w:p w14:paraId="57890464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E7A56D5" w14:textId="7186572E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</w:tr>
      <w:tr w:rsidR="00C833DD" w:rsidRPr="00B657B8" w14:paraId="5A0D2408" w14:textId="77777777" w:rsidTr="00BA4482">
        <w:tc>
          <w:tcPr>
            <w:tcW w:w="2226" w:type="pct"/>
          </w:tcPr>
          <w:p w14:paraId="2C55F5D4" w14:textId="3A52BDB8" w:rsidR="00C833DD" w:rsidRPr="00B657B8" w:rsidRDefault="00C833DD" w:rsidP="00C833D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93" w:type="pct"/>
            <w:vAlign w:val="bottom"/>
          </w:tcPr>
          <w:p w14:paraId="78C48F4B" w14:textId="742E1DC6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</w:t>
            </w:r>
            <w:r w:rsidR="00184969"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D6B8A" w:rsidRPr="00B657B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132" w:type="pct"/>
          </w:tcPr>
          <w:p w14:paraId="27BA22D0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D65510" w14:textId="49642CF5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52,306</w:t>
            </w:r>
          </w:p>
        </w:tc>
        <w:tc>
          <w:tcPr>
            <w:tcW w:w="129" w:type="pct"/>
          </w:tcPr>
          <w:p w14:paraId="7B8A15EF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786AD5" w14:textId="303515DA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55A754B4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F6969D1" w14:textId="6BF21FC8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33DD" w:rsidRPr="00B657B8" w14:paraId="4BE8C53A" w14:textId="77777777" w:rsidTr="00BA4482">
        <w:tc>
          <w:tcPr>
            <w:tcW w:w="2226" w:type="pct"/>
          </w:tcPr>
          <w:p w14:paraId="481635F7" w14:textId="1345202D" w:rsidR="00C833DD" w:rsidRPr="00B657B8" w:rsidRDefault="00C833DD" w:rsidP="00C833D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3" w:type="pct"/>
            <w:vAlign w:val="bottom"/>
          </w:tcPr>
          <w:p w14:paraId="17212DEF" w14:textId="022DDD5C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(186,626)</w:t>
            </w:r>
          </w:p>
        </w:tc>
        <w:tc>
          <w:tcPr>
            <w:tcW w:w="132" w:type="pct"/>
          </w:tcPr>
          <w:p w14:paraId="6EEBDE32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B82317" w14:textId="231D941D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(183,049)</w:t>
            </w:r>
          </w:p>
        </w:tc>
        <w:tc>
          <w:tcPr>
            <w:tcW w:w="129" w:type="pct"/>
          </w:tcPr>
          <w:p w14:paraId="58271E2B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FBD3847" w14:textId="7F94201D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4924E1C5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6F624A6" w14:textId="42BA3F9B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33DD" w:rsidRPr="00B657B8" w14:paraId="1564E690" w14:textId="77777777" w:rsidTr="00BA4482">
        <w:tc>
          <w:tcPr>
            <w:tcW w:w="2226" w:type="pct"/>
          </w:tcPr>
          <w:p w14:paraId="452C2E15" w14:textId="5F27AEF8" w:rsidR="00C833DD" w:rsidRPr="00B657B8" w:rsidRDefault="00C833DD" w:rsidP="00C833DD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593" w:type="pct"/>
            <w:vAlign w:val="bottom"/>
          </w:tcPr>
          <w:p w14:paraId="4AF0BA0A" w14:textId="11A05A0B" w:rsidR="00C833DD" w:rsidRPr="00B657B8" w:rsidRDefault="00184969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6,46</w:t>
            </w:r>
            <w:r w:rsidR="004D6B8A"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</w:tcPr>
          <w:p w14:paraId="101DE661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61BDB6C" w14:textId="40C7DF99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129" w:type="pct"/>
          </w:tcPr>
          <w:p w14:paraId="55BDA350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70A0E328" w14:textId="77777777" w:rsidR="00C833DD" w:rsidRPr="00B657B8" w:rsidRDefault="00C833DD" w:rsidP="00C833DD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72F0F2C" w14:textId="673761A7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13660665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7268703" w14:textId="77777777" w:rsidR="00C833DD" w:rsidRPr="00B657B8" w:rsidRDefault="00C833DD" w:rsidP="00C833DD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6B4C90" w14:textId="5C165AED" w:rsidR="00C833DD" w:rsidRPr="00B657B8" w:rsidRDefault="00C833DD" w:rsidP="00C833DD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33DD" w:rsidRPr="00B657B8" w14:paraId="19FA4ECF" w14:textId="77777777" w:rsidTr="00B42564">
        <w:tc>
          <w:tcPr>
            <w:tcW w:w="2226" w:type="pct"/>
          </w:tcPr>
          <w:p w14:paraId="5AEDE945" w14:textId="3CCA333B" w:rsidR="00C833DD" w:rsidRPr="00B657B8" w:rsidRDefault="00C833DD" w:rsidP="00C833D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41AD66D" w14:textId="58956C64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773,753</w:t>
            </w:r>
          </w:p>
        </w:tc>
        <w:tc>
          <w:tcPr>
            <w:tcW w:w="132" w:type="pct"/>
          </w:tcPr>
          <w:p w14:paraId="44A1160C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2D7AD56" w14:textId="4ED9B9DC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741,434</w:t>
            </w:r>
          </w:p>
        </w:tc>
        <w:tc>
          <w:tcPr>
            <w:tcW w:w="129" w:type="pct"/>
          </w:tcPr>
          <w:p w14:paraId="5721BA6C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3F99694" w14:textId="52AA21B4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50" w:type="pct"/>
          </w:tcPr>
          <w:p w14:paraId="59128155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5F8845A" w14:textId="1DDCD85F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  <w:tr w:rsidR="00C833DD" w:rsidRPr="00B657B8" w14:paraId="1475E8E0" w14:textId="77777777" w:rsidTr="00B42564">
        <w:tc>
          <w:tcPr>
            <w:tcW w:w="2226" w:type="pct"/>
          </w:tcPr>
          <w:p w14:paraId="32AE1412" w14:textId="77777777" w:rsidR="00C833DD" w:rsidRPr="00B657B8" w:rsidRDefault="00C833DD" w:rsidP="00C833DD">
            <w:pPr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B44CB35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2" w:type="pct"/>
          </w:tcPr>
          <w:p w14:paraId="793493D5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1183B93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</w:tcPr>
          <w:p w14:paraId="49B27781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E9F6880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0" w:type="pct"/>
          </w:tcPr>
          <w:p w14:paraId="2478F222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EEDD0F3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833DD" w:rsidRPr="00B657B8" w14:paraId="2CC3CAF2" w14:textId="77777777" w:rsidTr="00BA4482">
        <w:tc>
          <w:tcPr>
            <w:tcW w:w="2226" w:type="pct"/>
          </w:tcPr>
          <w:p w14:paraId="0A7390C0" w14:textId="77777777" w:rsidR="00C833DD" w:rsidRPr="00B657B8" w:rsidRDefault="00C833DD" w:rsidP="00C833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0E84D225" w14:textId="34F6D92B" w:rsidR="00C833DD" w:rsidRPr="00B657B8" w:rsidRDefault="00372473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829,553</w:t>
            </w:r>
          </w:p>
        </w:tc>
        <w:tc>
          <w:tcPr>
            <w:tcW w:w="132" w:type="pct"/>
          </w:tcPr>
          <w:p w14:paraId="187E985B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BA79667" w14:textId="11BC1F7E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1,119,444</w:t>
            </w:r>
          </w:p>
        </w:tc>
        <w:tc>
          <w:tcPr>
            <w:tcW w:w="129" w:type="pct"/>
          </w:tcPr>
          <w:p w14:paraId="7741C1DC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0B709F6" w14:textId="63DBCEA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50" w:type="pct"/>
          </w:tcPr>
          <w:p w14:paraId="7905F1B7" w14:textId="77777777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416E107" w14:textId="19D480C4" w:rsidR="00C833DD" w:rsidRPr="00B657B8" w:rsidRDefault="00C833DD" w:rsidP="00C833DD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0016C862" w14:textId="77777777" w:rsidR="00A3795B" w:rsidRPr="00B657B8" w:rsidRDefault="00A3795B" w:rsidP="00A3795B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FA2F45E" w14:textId="48255363" w:rsidR="00A3795B" w:rsidRPr="00B657B8" w:rsidRDefault="003A4454" w:rsidP="00A3795B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ในระหว่างงวดหกเดือนสิ้นสุดวันที่ </w:t>
      </w:r>
      <w:r w:rsidR="007A1490">
        <w:rPr>
          <w:rFonts w:asciiTheme="majorBidi" w:hAnsiTheme="majorBidi"/>
          <w:spacing w:val="-4"/>
          <w:sz w:val="30"/>
          <w:szCs w:val="30"/>
        </w:rPr>
        <w:t>30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="007A1490">
        <w:rPr>
          <w:rFonts w:asciiTheme="majorBidi" w:hAnsiTheme="majorBidi"/>
          <w:spacing w:val="-4"/>
          <w:sz w:val="30"/>
          <w:szCs w:val="30"/>
        </w:rPr>
        <w:t>2567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กลุ่มบริษัทรับรู้ผลขาดทุนจากการด้อยค่าของเงินลงทุนใน </w:t>
      </w:r>
      <w:r w:rsidRPr="003A4454">
        <w:rPr>
          <w:rFonts w:asciiTheme="majorBidi" w:hAnsiTheme="majorBidi"/>
          <w:spacing w:val="-4"/>
          <w:sz w:val="30"/>
          <w:szCs w:val="30"/>
        </w:rPr>
        <w:t xml:space="preserve">Basecamp Brews Ltd 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จำนวนเงิน </w:t>
      </w:r>
      <w:r w:rsidR="007A1490">
        <w:rPr>
          <w:rFonts w:asciiTheme="majorBidi" w:hAnsiTheme="majorBidi"/>
          <w:spacing w:val="-4"/>
          <w:sz w:val="30"/>
          <w:szCs w:val="30"/>
        </w:rPr>
        <w:t>315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 ล้านบาท ในงบกำไรขาดทุนรวมสำหรับงวดหกเดือนสิ้นสุดวันที่ </w:t>
      </w:r>
      <w:r w:rsidR="007A1490">
        <w:rPr>
          <w:rFonts w:asciiTheme="majorBidi" w:hAnsiTheme="majorBidi"/>
          <w:spacing w:val="-4"/>
          <w:sz w:val="30"/>
          <w:szCs w:val="30"/>
        </w:rPr>
        <w:t>30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="007A1490">
        <w:rPr>
          <w:rFonts w:asciiTheme="majorBidi" w:hAnsiTheme="majorBidi"/>
          <w:spacing w:val="-4"/>
          <w:sz w:val="30"/>
          <w:szCs w:val="30"/>
        </w:rPr>
        <w:t>2567</w:t>
      </w:r>
      <w:r w:rsidRPr="003A4454">
        <w:rPr>
          <w:rFonts w:asciiTheme="majorBidi" w:hAnsiTheme="majorBidi"/>
          <w:spacing w:val="-4"/>
          <w:sz w:val="30"/>
          <w:szCs w:val="30"/>
          <w:cs/>
        </w:rPr>
        <w:t xml:space="preserve"> เนื่องจากเงินลงทุนดังกล่าวมีมูลค่าที่คาดว่าจะได้รับคืนต่ำกว่ามูลค่าตามบัญชี</w:t>
      </w:r>
    </w:p>
    <w:p w14:paraId="7CDD65F3" w14:textId="02025D17" w:rsidR="00B46AB2" w:rsidRPr="00B657B8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7F93A67A" w14:textId="77777777" w:rsidR="001955E1" w:rsidRPr="00B657B8" w:rsidRDefault="001955E1" w:rsidP="001955E1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E8144E" w:rsidRPr="00B657B8" w14:paraId="14B833F8" w14:textId="77777777">
        <w:tc>
          <w:tcPr>
            <w:tcW w:w="2797" w:type="pct"/>
          </w:tcPr>
          <w:p w14:paraId="1940CBEF" w14:textId="77777777" w:rsidR="00E8144E" w:rsidRPr="00B657B8" w:rsidRDefault="00E8144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DC54AE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50A994A4" w14:textId="77777777" w:rsidR="00E8144E" w:rsidRPr="00B657B8" w:rsidRDefault="00E8144E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44E" w:rsidRPr="00B657B8" w14:paraId="269BA13A" w14:textId="77777777">
        <w:tc>
          <w:tcPr>
            <w:tcW w:w="2797" w:type="pct"/>
          </w:tcPr>
          <w:p w14:paraId="79AE6325" w14:textId="7631FB25" w:rsidR="00E8144E" w:rsidRPr="00B657B8" w:rsidRDefault="00E8144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7D8D" w:rsidRPr="00B657B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B657B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B657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B40A4" w:rsidRPr="00B657B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21E692B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3B571A8" w14:textId="54B1A9FA" w:rsidR="00E8144E" w:rsidRPr="00B657B8" w:rsidRDefault="00E8144E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C43A3" w:rsidRPr="00B657B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72D62E78" w14:textId="77777777" w:rsidR="00E8144E" w:rsidRPr="00B657B8" w:rsidRDefault="00E8144E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1DC195C6" w14:textId="366470FD" w:rsidR="00E8144E" w:rsidRPr="00B657B8" w:rsidRDefault="00E8144E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C43A3" w:rsidRPr="00B657B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8144E" w:rsidRPr="00B657B8" w14:paraId="0E227761" w14:textId="77777777">
        <w:trPr>
          <w:trHeight w:val="211"/>
        </w:trPr>
        <w:tc>
          <w:tcPr>
            <w:tcW w:w="2797" w:type="pct"/>
          </w:tcPr>
          <w:p w14:paraId="3B84EECF" w14:textId="77777777" w:rsidR="00E8144E" w:rsidRPr="00B657B8" w:rsidRDefault="00E8144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5CA52A3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6DD13671" w14:textId="77777777" w:rsidR="00E8144E" w:rsidRPr="00B657B8" w:rsidRDefault="00E8144E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44E" w:rsidRPr="00B657B8" w14:paraId="3377B966" w14:textId="77777777">
        <w:tc>
          <w:tcPr>
            <w:tcW w:w="2797" w:type="pct"/>
          </w:tcPr>
          <w:p w14:paraId="5B4A6E1F" w14:textId="77777777" w:rsidR="00E8144E" w:rsidRPr="00B657B8" w:rsidRDefault="00E8144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57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516F89B5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3F02B48E" w14:textId="29A7D596" w:rsidR="00E8144E" w:rsidRPr="00B657B8" w:rsidRDefault="0013271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A6EAE" w:rsidRPr="00B657B8">
              <w:rPr>
                <w:rFonts w:ascii="Angsana New" w:hAnsi="Angsana New"/>
                <w:sz w:val="30"/>
                <w:szCs w:val="30"/>
                <w:lang w:val="en-US"/>
              </w:rPr>
              <w:t>,752,953</w:t>
            </w:r>
          </w:p>
        </w:tc>
        <w:tc>
          <w:tcPr>
            <w:tcW w:w="147" w:type="pct"/>
          </w:tcPr>
          <w:p w14:paraId="65D57038" w14:textId="77777777" w:rsidR="00E8144E" w:rsidRPr="00B657B8" w:rsidRDefault="00E8144E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83EFCDE" w14:textId="787CA7E3" w:rsidR="00E8144E" w:rsidRPr="00B657B8" w:rsidRDefault="00BD027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9,733,506</w:t>
            </w:r>
          </w:p>
        </w:tc>
      </w:tr>
      <w:tr w:rsidR="00E8144E" w:rsidRPr="00B657B8" w14:paraId="37610715" w14:textId="77777777">
        <w:tc>
          <w:tcPr>
            <w:tcW w:w="2797" w:type="pct"/>
          </w:tcPr>
          <w:p w14:paraId="13105559" w14:textId="4D1B9899" w:rsidR="00E8144E" w:rsidRPr="00B657B8" w:rsidRDefault="004A206F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9" w:type="pct"/>
          </w:tcPr>
          <w:p w14:paraId="74A70242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460E9064" w14:textId="4487D140" w:rsidR="00E8144E" w:rsidRPr="00B657B8" w:rsidRDefault="00F82A1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(90,510)</w:t>
            </w:r>
          </w:p>
        </w:tc>
        <w:tc>
          <w:tcPr>
            <w:tcW w:w="147" w:type="pct"/>
          </w:tcPr>
          <w:p w14:paraId="37C63441" w14:textId="77777777" w:rsidR="00E8144E" w:rsidRPr="00B657B8" w:rsidRDefault="00E8144E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49CF78FB" w14:textId="5B4AA78C" w:rsidR="00E8144E" w:rsidRPr="00B657B8" w:rsidRDefault="002125FD" w:rsidP="006D2248">
            <w:pPr>
              <w:pStyle w:val="BodyText"/>
              <w:tabs>
                <w:tab w:val="decimal" w:pos="107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144E" w:rsidRPr="00B657B8" w14:paraId="1008CF76" w14:textId="77777777">
        <w:tc>
          <w:tcPr>
            <w:tcW w:w="2797" w:type="pct"/>
          </w:tcPr>
          <w:p w14:paraId="20597890" w14:textId="38A3CA4C" w:rsidR="00E8144E" w:rsidRPr="00B657B8" w:rsidRDefault="00E8144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5B40A4"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2372EE2D" w14:textId="77777777" w:rsidR="00E8144E" w:rsidRPr="00B657B8" w:rsidRDefault="00E81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0B28013A" w14:textId="3AEDF70C" w:rsidR="00E8144E" w:rsidRPr="00B657B8" w:rsidRDefault="008C5673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9,662,443</w:t>
            </w:r>
          </w:p>
        </w:tc>
        <w:tc>
          <w:tcPr>
            <w:tcW w:w="147" w:type="pct"/>
          </w:tcPr>
          <w:p w14:paraId="18C3CF7C" w14:textId="77777777" w:rsidR="00E8144E" w:rsidRPr="00B657B8" w:rsidRDefault="00E8144E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2AFB917A" w14:textId="673AF15F" w:rsidR="00E8144E" w:rsidRPr="00B657B8" w:rsidRDefault="002125F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9,733,506</w:t>
            </w:r>
          </w:p>
        </w:tc>
      </w:tr>
    </w:tbl>
    <w:p w14:paraId="549D1290" w14:textId="77777777" w:rsidR="00B46AB2" w:rsidRPr="00B657B8" w:rsidRDefault="00B46AB2" w:rsidP="00D2251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063EE9E" w14:textId="40B92EAC" w:rsidR="00120E1C" w:rsidRPr="00B657B8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B657B8">
        <w:rPr>
          <w:rFonts w:hint="cs"/>
          <w:sz w:val="30"/>
          <w:szCs w:val="30"/>
          <w:cs/>
        </w:rPr>
        <w:t>รายละเอียดของ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657B8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 w:rsidRPr="00B657B8">
        <w:rPr>
          <w:sz w:val="30"/>
          <w:szCs w:val="30"/>
          <w:cs/>
        </w:rPr>
        <w:t xml:space="preserve">ณ </w:t>
      </w:r>
      <w:r w:rsidR="006839F1" w:rsidRPr="00B657B8">
        <w:rPr>
          <w:sz w:val="30"/>
          <w:szCs w:val="30"/>
          <w:cs/>
        </w:rPr>
        <w:t>วันที่</w:t>
      </w:r>
      <w:r w:rsidR="006839F1" w:rsidRPr="00B657B8">
        <w:rPr>
          <w:sz w:val="30"/>
          <w:szCs w:val="30"/>
        </w:rPr>
        <w:t xml:space="preserve"> </w:t>
      </w:r>
      <w:r w:rsidR="00CC3F34" w:rsidRPr="00B657B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0285" w:rsidRPr="00B657B8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A40285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6839F1"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903" w:rsidRPr="00B657B8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839F1" w:rsidRPr="00B657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839F1" w:rsidRPr="00B657B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B657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9F1"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903" w:rsidRPr="00B657B8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839F1"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57B8">
        <w:rPr>
          <w:rFonts w:hint="cs"/>
          <w:sz w:val="30"/>
          <w:szCs w:val="30"/>
          <w:cs/>
        </w:rPr>
        <w:t>แสดงได้ดังนี้</w:t>
      </w:r>
    </w:p>
    <w:p w14:paraId="24C613A5" w14:textId="42F618FD" w:rsidR="00120E1C" w:rsidRPr="00B657B8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063B49" w:rsidRPr="00B657B8" w14:paraId="7CB8F3CF" w14:textId="77777777" w:rsidTr="00A80196">
        <w:trPr>
          <w:trHeight w:val="272"/>
          <w:tblHeader/>
        </w:trPr>
        <w:tc>
          <w:tcPr>
            <w:tcW w:w="3297" w:type="dxa"/>
          </w:tcPr>
          <w:p w14:paraId="7E6BFBAE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0FA34929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063A629E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08E60E22" w14:textId="77777777" w:rsidR="00063B49" w:rsidRPr="00B657B8" w:rsidRDefault="00063B49" w:rsidP="00BA448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A40285" w:rsidRPr="00B657B8" w14:paraId="453729C2" w14:textId="77777777" w:rsidTr="00A80196">
        <w:trPr>
          <w:trHeight w:val="163"/>
          <w:tblHeader/>
        </w:trPr>
        <w:tc>
          <w:tcPr>
            <w:tcW w:w="3297" w:type="dxa"/>
          </w:tcPr>
          <w:p w14:paraId="5E6E34A6" w14:textId="77777777" w:rsidR="00A40285" w:rsidRPr="00B657B8" w:rsidRDefault="00A40285" w:rsidP="00A4028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44E6A63C" w14:textId="77777777" w:rsidR="00A40285" w:rsidRPr="00B657B8" w:rsidRDefault="00A40285" w:rsidP="00A402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F843525" w14:textId="77777777" w:rsidR="00A40285" w:rsidRPr="00B657B8" w:rsidRDefault="00A40285" w:rsidP="00A402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6DF7B51D" w14:textId="3E673C39" w:rsidR="00A40285" w:rsidRPr="00B657B8" w:rsidRDefault="00A40285" w:rsidP="00A40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657B8">
              <w:rPr>
                <w:rFonts w:asciiTheme="majorBidi" w:hAnsiTheme="majorBidi" w:cstheme="majorBidi"/>
              </w:rPr>
              <w:t xml:space="preserve">30 </w:t>
            </w:r>
            <w:r w:rsidRPr="00B657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78" w:type="dxa"/>
            <w:vAlign w:val="bottom"/>
          </w:tcPr>
          <w:p w14:paraId="52EC1039" w14:textId="77777777" w:rsidR="00A40285" w:rsidRPr="00B657B8" w:rsidRDefault="00A40285" w:rsidP="00A4028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657B8">
              <w:rPr>
                <w:rFonts w:asciiTheme="majorBidi" w:hAnsiTheme="majorBidi" w:cstheme="majorBidi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63B49" w:rsidRPr="00B657B8" w14:paraId="6D4523E0" w14:textId="77777777" w:rsidTr="00A80196">
        <w:trPr>
          <w:trHeight w:val="163"/>
          <w:tblHeader/>
        </w:trPr>
        <w:tc>
          <w:tcPr>
            <w:tcW w:w="3297" w:type="dxa"/>
          </w:tcPr>
          <w:p w14:paraId="7049C327" w14:textId="77777777" w:rsidR="00063B49" w:rsidRPr="00B657B8" w:rsidRDefault="00063B49" w:rsidP="00BA448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58D09A8A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C58536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159443BC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8" w:type="dxa"/>
            <w:vAlign w:val="bottom"/>
          </w:tcPr>
          <w:p w14:paraId="73F731F9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 w:hint="cs"/>
              </w:rPr>
              <w:t>256</w:t>
            </w:r>
            <w:r w:rsidRPr="00B657B8">
              <w:rPr>
                <w:rFonts w:asciiTheme="majorBidi" w:hAnsiTheme="majorBidi" w:cstheme="majorBidi"/>
              </w:rPr>
              <w:t>6</w:t>
            </w:r>
          </w:p>
        </w:tc>
      </w:tr>
      <w:tr w:rsidR="00063B49" w:rsidRPr="00B657B8" w14:paraId="63B436A3" w14:textId="77777777" w:rsidTr="00A80196">
        <w:trPr>
          <w:trHeight w:val="163"/>
          <w:tblHeader/>
        </w:trPr>
        <w:tc>
          <w:tcPr>
            <w:tcW w:w="3297" w:type="dxa"/>
          </w:tcPr>
          <w:p w14:paraId="107E437C" w14:textId="77777777" w:rsidR="00063B49" w:rsidRPr="00B657B8" w:rsidRDefault="00063B49" w:rsidP="00BA448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56EFB04E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44B8C62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556298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  <w:i/>
                <w:iCs/>
              </w:rPr>
              <w:t>(</w:t>
            </w:r>
            <w:r w:rsidRPr="00B657B8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063B49" w:rsidRPr="00B657B8" w14:paraId="1D6BB39A" w14:textId="77777777" w:rsidTr="00A80196">
        <w:trPr>
          <w:trHeight w:val="163"/>
        </w:trPr>
        <w:tc>
          <w:tcPr>
            <w:tcW w:w="3297" w:type="dxa"/>
          </w:tcPr>
          <w:p w14:paraId="13A0E7C1" w14:textId="77777777" w:rsidR="00063B49" w:rsidRPr="00B657B8" w:rsidRDefault="00063B49" w:rsidP="00BA448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EE7971B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59C9EEE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5489EC2C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4A363A69" w14:textId="77777777" w:rsidR="00063B49" w:rsidRPr="00B657B8" w:rsidRDefault="00063B49" w:rsidP="00BA448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63114" w:rsidRPr="00B657B8" w14:paraId="0D95F1B1" w14:textId="77777777" w:rsidTr="00A80196">
        <w:trPr>
          <w:trHeight w:val="315"/>
        </w:trPr>
        <w:tc>
          <w:tcPr>
            <w:tcW w:w="3297" w:type="dxa"/>
          </w:tcPr>
          <w:p w14:paraId="47D5CC2C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70069AC9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86CF2F3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16B13DB4" w14:textId="1BFF6A10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898EBAC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04D79F06" w14:textId="77777777" w:rsidTr="00A80196">
        <w:trPr>
          <w:trHeight w:val="315"/>
        </w:trPr>
        <w:tc>
          <w:tcPr>
            <w:tcW w:w="3297" w:type="dxa"/>
          </w:tcPr>
          <w:p w14:paraId="4C65BC5C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75F803F0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6BC0B51" w14:textId="77777777" w:rsidR="00563114" w:rsidRPr="00B657B8" w:rsidRDefault="00563114" w:rsidP="00563114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370B0974" w14:textId="3094B045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3D76779D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004EC79D" w14:textId="77777777" w:rsidTr="00A80196">
        <w:trPr>
          <w:trHeight w:val="325"/>
        </w:trPr>
        <w:tc>
          <w:tcPr>
            <w:tcW w:w="3297" w:type="dxa"/>
          </w:tcPr>
          <w:p w14:paraId="5EFC6C9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14DFAF29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44F6F7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56750612" w14:textId="533B1358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276BD73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49731F03" w14:textId="77777777" w:rsidTr="00A80196">
        <w:trPr>
          <w:trHeight w:val="315"/>
        </w:trPr>
        <w:tc>
          <w:tcPr>
            <w:tcW w:w="3297" w:type="dxa"/>
          </w:tcPr>
          <w:p w14:paraId="694C758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35467FCF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CA20B67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1F9C5B24" w14:textId="1C61ED5D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C613D22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0FBFC7E9" w14:textId="77777777" w:rsidTr="00A80196">
        <w:trPr>
          <w:trHeight w:val="315"/>
        </w:trPr>
        <w:tc>
          <w:tcPr>
            <w:tcW w:w="3297" w:type="dxa"/>
          </w:tcPr>
          <w:p w14:paraId="607991E0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32DE2BC5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04205E7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4FE92085" w14:textId="73DBCCD1" w:rsidR="00563114" w:rsidRPr="00B657B8" w:rsidRDefault="00563114" w:rsidP="00563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3D917199" w14:textId="77777777" w:rsidR="00563114" w:rsidRPr="00B657B8" w:rsidRDefault="00563114" w:rsidP="00563114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563114" w:rsidRPr="00B657B8" w14:paraId="21FFA25B" w14:textId="77777777" w:rsidTr="00A80196">
        <w:trPr>
          <w:trHeight w:val="330"/>
        </w:trPr>
        <w:tc>
          <w:tcPr>
            <w:tcW w:w="3297" w:type="dxa"/>
          </w:tcPr>
          <w:p w14:paraId="4B64FA81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7BEAFDE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1C6FDA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3AFBB053" w14:textId="524D6B6E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4A8277C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55E950DE" w14:textId="77777777" w:rsidTr="00A80196">
        <w:trPr>
          <w:trHeight w:val="315"/>
        </w:trPr>
        <w:tc>
          <w:tcPr>
            <w:tcW w:w="3297" w:type="dxa"/>
          </w:tcPr>
          <w:p w14:paraId="67043C85" w14:textId="35334935" w:rsidR="00563114" w:rsidRPr="00B657B8" w:rsidRDefault="00563114" w:rsidP="00563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892B4C0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F2CFBF3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1BCA56B9" w14:textId="7F1F3E63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3C6DA896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4F6A04A8" w14:textId="77777777" w:rsidTr="00A80196">
        <w:trPr>
          <w:trHeight w:val="315"/>
        </w:trPr>
        <w:tc>
          <w:tcPr>
            <w:tcW w:w="3297" w:type="dxa"/>
          </w:tcPr>
          <w:p w14:paraId="72D02E56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378E8357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670EEAB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7151823C" w14:textId="0DE3D23B" w:rsidR="00563114" w:rsidRPr="00B657B8" w:rsidRDefault="00563114" w:rsidP="00563114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5EFE2BA2" w14:textId="6CA95D97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</w:tcPr>
          <w:p w14:paraId="57DCDF29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0570F960" w14:textId="77777777" w:rsidTr="00A80196">
        <w:trPr>
          <w:trHeight w:val="315"/>
        </w:trPr>
        <w:tc>
          <w:tcPr>
            <w:tcW w:w="3297" w:type="dxa"/>
          </w:tcPr>
          <w:p w14:paraId="314175E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755D738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32E5C2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54932C92" w14:textId="38784CFD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D21D18E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3EB67F61" w14:textId="77777777" w:rsidTr="00A80196">
        <w:trPr>
          <w:trHeight w:val="315"/>
        </w:trPr>
        <w:tc>
          <w:tcPr>
            <w:tcW w:w="3297" w:type="dxa"/>
          </w:tcPr>
          <w:p w14:paraId="5A1B819C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6C481E2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25BAA2C1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04028A14" w14:textId="7A2E455F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7077CB13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563114" w:rsidRPr="00B657B8" w14:paraId="713AD426" w14:textId="77777777" w:rsidTr="00A80196">
        <w:trPr>
          <w:trHeight w:val="647"/>
        </w:trPr>
        <w:tc>
          <w:tcPr>
            <w:tcW w:w="3297" w:type="dxa"/>
          </w:tcPr>
          <w:p w14:paraId="7A41803B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DE14906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BB531C" w14:textId="77777777" w:rsidR="00563114" w:rsidRPr="00B657B8" w:rsidRDefault="00563114" w:rsidP="00563114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5B700A2C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7443323E" w14:textId="5C2847F1" w:rsidR="00563114" w:rsidRPr="00B657B8" w:rsidRDefault="00563114" w:rsidP="00563114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50EB62D1" w14:textId="77777777" w:rsidR="00563114" w:rsidRPr="00B657B8" w:rsidRDefault="00563114" w:rsidP="00563114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563114" w:rsidRPr="00B657B8" w14:paraId="4A31B4FB" w14:textId="77777777" w:rsidTr="00A80196">
        <w:trPr>
          <w:trHeight w:val="315"/>
        </w:trPr>
        <w:tc>
          <w:tcPr>
            <w:tcW w:w="3297" w:type="dxa"/>
          </w:tcPr>
          <w:p w14:paraId="78E9A90B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3706F2EC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20A21F2E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0692DA37" w14:textId="105CE143" w:rsidR="00563114" w:rsidRPr="00B657B8" w:rsidRDefault="00563114" w:rsidP="00563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4ACA33CA" w14:textId="77777777" w:rsidR="00563114" w:rsidRPr="00B657B8" w:rsidRDefault="00563114" w:rsidP="00563114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563114" w:rsidRPr="00B657B8" w14:paraId="46E812A6" w14:textId="77777777" w:rsidTr="00A80196">
        <w:trPr>
          <w:trHeight w:val="315"/>
        </w:trPr>
        <w:tc>
          <w:tcPr>
            <w:tcW w:w="3297" w:type="dxa"/>
          </w:tcPr>
          <w:p w14:paraId="6FF8F0E6" w14:textId="77777777" w:rsidR="00563114" w:rsidRPr="00B657B8" w:rsidRDefault="00563114" w:rsidP="00563114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3C3EA117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2014501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49B6BACF" w14:textId="5B82AA43" w:rsidR="00563114" w:rsidRPr="00B657B8" w:rsidRDefault="00563114" w:rsidP="00563114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ผลิตและจัดจำหน่ายเครื่องดื่ม)</w:t>
            </w:r>
          </w:p>
        </w:tc>
        <w:tc>
          <w:tcPr>
            <w:tcW w:w="931" w:type="dxa"/>
          </w:tcPr>
          <w:p w14:paraId="02296DAC" w14:textId="563A92B7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0A610421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563114" w:rsidRPr="00B657B8" w14:paraId="6A5C2748" w14:textId="77777777" w:rsidTr="00A80196">
        <w:trPr>
          <w:trHeight w:val="330"/>
        </w:trPr>
        <w:tc>
          <w:tcPr>
            <w:tcW w:w="3297" w:type="dxa"/>
          </w:tcPr>
          <w:p w14:paraId="22364BB8" w14:textId="481FDFA8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803A7CA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973FD5E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5F48BE9B" w14:textId="487317AC" w:rsidR="00563114" w:rsidRPr="00B657B8" w:rsidRDefault="00563114" w:rsidP="00563114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04C5326E" w14:textId="201B6C58" w:rsidR="00563114" w:rsidRPr="00B657B8" w:rsidRDefault="00563114" w:rsidP="00563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C2C4B94" w14:textId="77777777" w:rsidR="00563114" w:rsidRPr="00B657B8" w:rsidRDefault="00563114" w:rsidP="00563114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563114" w:rsidRPr="00B657B8" w14:paraId="24D72A81" w14:textId="77777777" w:rsidTr="00A80196">
        <w:trPr>
          <w:trHeight w:val="330"/>
        </w:trPr>
        <w:tc>
          <w:tcPr>
            <w:tcW w:w="3297" w:type="dxa"/>
          </w:tcPr>
          <w:p w14:paraId="6C5BF009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1E148547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1449BFF3" w14:textId="77777777" w:rsidR="00563114" w:rsidRPr="00B657B8" w:rsidRDefault="00563114" w:rsidP="00563114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C5587DE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284A5180" w14:textId="57183B18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6256D19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563114" w:rsidRPr="00B657B8" w14:paraId="0A94F969" w14:textId="77777777" w:rsidTr="00A80196">
        <w:trPr>
          <w:trHeight w:val="330"/>
        </w:trPr>
        <w:tc>
          <w:tcPr>
            <w:tcW w:w="3297" w:type="dxa"/>
          </w:tcPr>
          <w:p w14:paraId="6D866935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655" w:type="dxa"/>
          </w:tcPr>
          <w:p w14:paraId="587F07FE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698" w:type="dxa"/>
          </w:tcPr>
          <w:p w14:paraId="1C62914A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0C6C7A95" w14:textId="579FDA5D" w:rsidR="00563114" w:rsidRPr="00B657B8" w:rsidRDefault="00563114" w:rsidP="00563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8A77089" w14:textId="77777777" w:rsidR="00563114" w:rsidRPr="00B657B8" w:rsidRDefault="00563114" w:rsidP="0056311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563114" w:rsidRPr="00B657B8" w14:paraId="7D8E0E97" w14:textId="77777777" w:rsidTr="00A80196">
        <w:trPr>
          <w:trHeight w:val="330"/>
        </w:trPr>
        <w:tc>
          <w:tcPr>
            <w:tcW w:w="3297" w:type="dxa"/>
          </w:tcPr>
          <w:p w14:paraId="1030E91F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3F6BF1A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2B234228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02ADB6E0" w14:textId="5AFCE44A" w:rsidR="00563114" w:rsidRPr="00B657B8" w:rsidRDefault="007A1490" w:rsidP="00563114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63114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  <w:r w:rsidR="00563114"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5D4D67A5" w14:textId="77777777" w:rsidR="00563114" w:rsidRPr="00B657B8" w:rsidRDefault="00563114" w:rsidP="00563114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563114" w:rsidRPr="00B657B8" w14:paraId="6EAE46C9" w14:textId="77777777" w:rsidTr="00A80196">
        <w:trPr>
          <w:trHeight w:val="330"/>
        </w:trPr>
        <w:tc>
          <w:tcPr>
            <w:tcW w:w="3297" w:type="dxa"/>
          </w:tcPr>
          <w:p w14:paraId="5C03C214" w14:textId="77777777" w:rsidR="00563114" w:rsidRPr="00B657B8" w:rsidRDefault="00563114" w:rsidP="00563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5" w:type="dxa"/>
          </w:tcPr>
          <w:p w14:paraId="173966D0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2A0279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6AD8551" w14:textId="77777777" w:rsidR="00563114" w:rsidRPr="00B657B8" w:rsidRDefault="00563114" w:rsidP="0056311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39E05875" w14:textId="77777777" w:rsidR="00563114" w:rsidRPr="00B657B8" w:rsidRDefault="00563114" w:rsidP="0056311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3114" w:rsidRPr="00B657B8" w14:paraId="3E7529C4" w14:textId="77777777" w:rsidTr="00A80196">
        <w:trPr>
          <w:trHeight w:val="330"/>
        </w:trPr>
        <w:tc>
          <w:tcPr>
            <w:tcW w:w="3297" w:type="dxa"/>
          </w:tcPr>
          <w:p w14:paraId="2EDE7565" w14:textId="77777777" w:rsidR="00563114" w:rsidRPr="00B657B8" w:rsidRDefault="00563114" w:rsidP="00563114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655" w:type="dxa"/>
          </w:tcPr>
          <w:p w14:paraId="274A7E95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FE6DA44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06504F21" w14:textId="77777777" w:rsidR="00563114" w:rsidRPr="00B657B8" w:rsidRDefault="00563114" w:rsidP="0056311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1F8522B" w14:textId="77777777" w:rsidR="00563114" w:rsidRPr="00B657B8" w:rsidRDefault="00563114" w:rsidP="0056311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7C0" w:rsidRPr="00B657B8" w14:paraId="5FF76AA0" w14:textId="77777777" w:rsidTr="00A80196">
        <w:trPr>
          <w:trHeight w:val="330"/>
        </w:trPr>
        <w:tc>
          <w:tcPr>
            <w:tcW w:w="3297" w:type="dxa"/>
          </w:tcPr>
          <w:p w14:paraId="2FD01E7E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655" w:type="dxa"/>
          </w:tcPr>
          <w:p w14:paraId="5E2E9CE4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698" w:type="dxa"/>
          </w:tcPr>
          <w:p w14:paraId="3D45BDDB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7914B08" w14:textId="17DC1804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BF84EE4" w14:textId="77777777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4BC0B3D8" w14:textId="77777777" w:rsidTr="00A80196">
        <w:trPr>
          <w:trHeight w:val="330"/>
        </w:trPr>
        <w:tc>
          <w:tcPr>
            <w:tcW w:w="3297" w:type="dxa"/>
          </w:tcPr>
          <w:p w14:paraId="31C2683F" w14:textId="77777777" w:rsidR="000677C0" w:rsidRPr="00B657B8" w:rsidRDefault="000677C0" w:rsidP="000677C0">
            <w:pPr>
              <w:pStyle w:val="NoSpacing"/>
              <w:ind w:left="205" w:right="-120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A2616DA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2475420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57352E6" w14:textId="77777777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24402463" w14:textId="77777777" w:rsidR="000677C0" w:rsidRPr="00B657B8" w:rsidRDefault="000677C0" w:rsidP="000677C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677C0" w:rsidRPr="00B657B8" w14:paraId="18C6105B" w14:textId="77777777" w:rsidTr="00A80196">
        <w:trPr>
          <w:trHeight w:val="330"/>
        </w:trPr>
        <w:tc>
          <w:tcPr>
            <w:tcW w:w="3297" w:type="dxa"/>
          </w:tcPr>
          <w:p w14:paraId="3AC0430E" w14:textId="77777777" w:rsidR="000677C0" w:rsidRPr="00B657B8" w:rsidRDefault="000677C0" w:rsidP="000677C0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7CD944E7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635436F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468DA5B" w14:textId="77777777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58DB784" w14:textId="77777777" w:rsidR="000677C0" w:rsidRPr="00B657B8" w:rsidRDefault="000677C0" w:rsidP="000677C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677C0" w:rsidRPr="00B657B8" w14:paraId="4EEEE197" w14:textId="77777777" w:rsidTr="00A80196">
        <w:trPr>
          <w:trHeight w:val="330"/>
        </w:trPr>
        <w:tc>
          <w:tcPr>
            <w:tcW w:w="3297" w:type="dxa"/>
          </w:tcPr>
          <w:p w14:paraId="016E3EE4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7D6F5D68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345F61E8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4A3BE1B7" w14:textId="7192097F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764EFA8D" w14:textId="77777777" w:rsidR="000677C0" w:rsidRPr="00B657B8" w:rsidRDefault="000677C0" w:rsidP="00491E7E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23F46614" w14:textId="77777777" w:rsidTr="00A80196">
        <w:trPr>
          <w:trHeight w:val="330"/>
        </w:trPr>
        <w:tc>
          <w:tcPr>
            <w:tcW w:w="3297" w:type="dxa"/>
          </w:tcPr>
          <w:p w14:paraId="3D514D20" w14:textId="77777777" w:rsidR="000677C0" w:rsidRPr="00B657B8" w:rsidRDefault="000677C0" w:rsidP="000677C0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73089459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2B2FFE5D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6B3DFC24" w14:textId="0A83483F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3FEE06C" w14:textId="77777777" w:rsidR="000677C0" w:rsidRPr="00B657B8" w:rsidRDefault="000677C0" w:rsidP="000677C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46FE0520" w14:textId="77777777" w:rsidTr="00A80196">
        <w:trPr>
          <w:trHeight w:val="330"/>
        </w:trPr>
        <w:tc>
          <w:tcPr>
            <w:tcW w:w="3297" w:type="dxa"/>
          </w:tcPr>
          <w:p w14:paraId="71FCD4BF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0B7A882B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C698EF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3BE5F552" w14:textId="69775D25" w:rsidR="000677C0" w:rsidRPr="00B657B8" w:rsidRDefault="000677C0" w:rsidP="000677C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0001253B" w14:textId="77777777" w:rsidR="000677C0" w:rsidRPr="00B657B8" w:rsidRDefault="000677C0" w:rsidP="000677C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2E81E399" w14:textId="77777777" w:rsidTr="00A80196">
        <w:trPr>
          <w:trHeight w:val="330"/>
        </w:trPr>
        <w:tc>
          <w:tcPr>
            <w:tcW w:w="3297" w:type="dxa"/>
          </w:tcPr>
          <w:p w14:paraId="1A177B6A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11E64A3B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82362B8" w14:textId="4EF64C62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708EE869" w14:textId="233D407D" w:rsidR="000677C0" w:rsidRPr="00B657B8" w:rsidRDefault="000677C0" w:rsidP="000677C0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576ED7F" w14:textId="77777777" w:rsidR="000677C0" w:rsidRPr="00B657B8" w:rsidRDefault="000677C0" w:rsidP="000677C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6D077A77" w14:textId="77777777" w:rsidTr="00A80196">
        <w:trPr>
          <w:trHeight w:val="330"/>
        </w:trPr>
        <w:tc>
          <w:tcPr>
            <w:tcW w:w="3297" w:type="dxa"/>
          </w:tcPr>
          <w:p w14:paraId="480542D7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0CE21F48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59D6B338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1CA64FAD" w14:textId="7FDFD266" w:rsidR="000677C0" w:rsidRPr="00B657B8" w:rsidRDefault="000677C0" w:rsidP="00491E7E">
            <w:pPr>
              <w:pStyle w:val="NoSpacing"/>
              <w:tabs>
                <w:tab w:val="left" w:pos="638"/>
                <w:tab w:val="left" w:pos="733"/>
              </w:tabs>
              <w:ind w:right="-5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78" w:type="dxa"/>
          </w:tcPr>
          <w:p w14:paraId="334B5BA4" w14:textId="56A151B4" w:rsidR="000677C0" w:rsidRPr="00B657B8" w:rsidRDefault="008C6779" w:rsidP="000677C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677C0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="000677C0"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0677C0" w:rsidRPr="00B657B8" w14:paraId="4E209AAE" w14:textId="77777777" w:rsidTr="00A80196">
        <w:trPr>
          <w:trHeight w:val="330"/>
        </w:trPr>
        <w:tc>
          <w:tcPr>
            <w:tcW w:w="3297" w:type="dxa"/>
          </w:tcPr>
          <w:p w14:paraId="52F229E8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2F3E7ABB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0AF71C6C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50A0F76" w14:textId="48978ED6" w:rsidR="000677C0" w:rsidRPr="00B657B8" w:rsidRDefault="000677C0" w:rsidP="000677C0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DFFEC7F" w14:textId="77777777" w:rsidR="000677C0" w:rsidRPr="00B657B8" w:rsidRDefault="000677C0" w:rsidP="008C6779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677C0" w:rsidRPr="00B657B8" w14:paraId="70AE8EDC" w14:textId="77777777" w:rsidTr="00A80196">
        <w:trPr>
          <w:trHeight w:val="330"/>
        </w:trPr>
        <w:tc>
          <w:tcPr>
            <w:tcW w:w="3297" w:type="dxa"/>
          </w:tcPr>
          <w:p w14:paraId="53DAD72E" w14:textId="77777777" w:rsidR="000677C0" w:rsidRPr="00B657B8" w:rsidRDefault="000677C0" w:rsidP="000677C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0D7DF4FA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342BD890" w14:textId="77777777" w:rsidR="000677C0" w:rsidRPr="00B657B8" w:rsidRDefault="000677C0" w:rsidP="000677C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111FD991" w14:textId="794F8447" w:rsidR="000677C0" w:rsidRPr="00B657B8" w:rsidRDefault="000677C0" w:rsidP="000677C0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0DEA4D92" w14:textId="77777777" w:rsidR="000677C0" w:rsidRPr="00B657B8" w:rsidRDefault="000677C0" w:rsidP="000677C0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563114" w:rsidRPr="00B657B8" w14:paraId="6035ACDC" w14:textId="77777777" w:rsidTr="00A80196">
        <w:trPr>
          <w:trHeight w:val="330"/>
        </w:trPr>
        <w:tc>
          <w:tcPr>
            <w:tcW w:w="3297" w:type="dxa"/>
          </w:tcPr>
          <w:p w14:paraId="73AB904B" w14:textId="77777777" w:rsidR="00563114" w:rsidRPr="00B657B8" w:rsidRDefault="00563114" w:rsidP="00563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7CB8F8D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74EC2E6" w14:textId="77777777" w:rsidR="00563114" w:rsidRPr="00B657B8" w:rsidRDefault="00563114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397F7FA" w14:textId="77777777" w:rsidR="00563114" w:rsidRPr="00B657B8" w:rsidRDefault="00563114" w:rsidP="0056311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18110691" w14:textId="77777777" w:rsidR="00563114" w:rsidRPr="00B657B8" w:rsidRDefault="00563114" w:rsidP="0056311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91321" w:rsidRPr="00B657B8" w14:paraId="0B4565F7" w14:textId="77777777" w:rsidTr="00A80196">
        <w:trPr>
          <w:trHeight w:val="330"/>
        </w:trPr>
        <w:tc>
          <w:tcPr>
            <w:tcW w:w="4952" w:type="dxa"/>
            <w:gridSpan w:val="2"/>
          </w:tcPr>
          <w:p w14:paraId="47A4301D" w14:textId="2A23990B" w:rsidR="00991321" w:rsidRPr="00B657B8" w:rsidRDefault="00991321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00D69D95" w14:textId="77777777" w:rsidR="00991321" w:rsidRPr="00B657B8" w:rsidRDefault="00991321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46816D3" w14:textId="77777777" w:rsidR="00991321" w:rsidRPr="00B657B8" w:rsidRDefault="00991321" w:rsidP="00563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840713F" w14:textId="77777777" w:rsidR="00991321" w:rsidRPr="00B657B8" w:rsidRDefault="00991321" w:rsidP="00563114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1749" w:rsidRPr="00B657B8" w14:paraId="029143FD" w14:textId="77777777" w:rsidTr="00A80196">
        <w:trPr>
          <w:trHeight w:val="330"/>
        </w:trPr>
        <w:tc>
          <w:tcPr>
            <w:tcW w:w="3297" w:type="dxa"/>
          </w:tcPr>
          <w:p w14:paraId="006573AD" w14:textId="77777777" w:rsidR="00E71749" w:rsidRPr="00B657B8" w:rsidRDefault="00E71749" w:rsidP="00E7174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4F135723" w14:textId="77777777" w:rsidR="00E71749" w:rsidRPr="00B657B8" w:rsidRDefault="00E71749" w:rsidP="00E7174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402C8C3" w14:textId="77777777" w:rsidR="00E71749" w:rsidRPr="00B657B8" w:rsidRDefault="00E71749" w:rsidP="00E71749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9DCAA0B" w14:textId="77777777" w:rsidR="00E71749" w:rsidRPr="00B657B8" w:rsidRDefault="00E71749" w:rsidP="00E7174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51745398" w14:textId="35B601B2" w:rsidR="00E71749" w:rsidRPr="00B657B8" w:rsidRDefault="00E71749" w:rsidP="00E7174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76B7C1C3" w14:textId="15D4F4DB" w:rsidR="00E71749" w:rsidRPr="00E71749" w:rsidRDefault="00E71749" w:rsidP="00491E7E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1E2B5D" w:rsidRPr="00B657B8" w14:paraId="71339D6E" w14:textId="77777777" w:rsidTr="00A80196">
        <w:trPr>
          <w:trHeight w:val="330"/>
        </w:trPr>
        <w:tc>
          <w:tcPr>
            <w:tcW w:w="3297" w:type="dxa"/>
          </w:tcPr>
          <w:p w14:paraId="19E9F4FD" w14:textId="77777777" w:rsidR="001E2B5D" w:rsidRPr="00B657B8" w:rsidRDefault="001E2B5D" w:rsidP="001E2B5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F684A9B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1F02EBBC" w14:textId="77777777" w:rsidR="001E2B5D" w:rsidRPr="00B657B8" w:rsidRDefault="001E2B5D" w:rsidP="001E2B5D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E1A5374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63005FE8" w14:textId="31A40522" w:rsidR="001E2B5D" w:rsidRPr="00B657B8" w:rsidRDefault="00E71749" w:rsidP="00491E7E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206C2E29" w14:textId="7C65BF97" w:rsidR="001E2B5D" w:rsidRPr="00B657B8" w:rsidRDefault="00E71749" w:rsidP="001E2B5D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1E2B5D" w:rsidRPr="00B657B8" w14:paraId="4F5CA9B8" w14:textId="77777777" w:rsidTr="00A80196">
        <w:trPr>
          <w:trHeight w:val="315"/>
        </w:trPr>
        <w:tc>
          <w:tcPr>
            <w:tcW w:w="3297" w:type="dxa"/>
          </w:tcPr>
          <w:p w14:paraId="642B6A30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0959C8F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36A41415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FA34677" w14:textId="1E3A921A" w:rsidR="001E2B5D" w:rsidRPr="00B657B8" w:rsidRDefault="001E2B5D" w:rsidP="00491E7E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45D31F18" w14:textId="25C21FD2" w:rsidR="001E2B5D" w:rsidRPr="00B657B8" w:rsidRDefault="00E71749" w:rsidP="008C6779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1E2B5D"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="001E2B5D"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1E2B5D" w:rsidRPr="00B657B8" w14:paraId="0FE15AD0" w14:textId="77777777" w:rsidTr="00A80196">
        <w:trPr>
          <w:trHeight w:val="330"/>
        </w:trPr>
        <w:tc>
          <w:tcPr>
            <w:tcW w:w="3297" w:type="dxa"/>
          </w:tcPr>
          <w:p w14:paraId="30E7D50E" w14:textId="77777777" w:rsidR="001E2B5D" w:rsidRPr="00B657B8" w:rsidRDefault="001E2B5D" w:rsidP="001E2B5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48E5526D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097FF5C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22C2526" w14:textId="77777777" w:rsidR="001E2B5D" w:rsidRPr="00B657B8" w:rsidRDefault="001E2B5D" w:rsidP="001E2B5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299C32C" w14:textId="77777777" w:rsidR="001E2B5D" w:rsidRPr="00B657B8" w:rsidRDefault="001E2B5D" w:rsidP="001E2B5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E2B5D" w:rsidRPr="00B657B8" w14:paraId="61FA6016" w14:textId="77777777" w:rsidTr="00A80196">
        <w:trPr>
          <w:trHeight w:val="330"/>
        </w:trPr>
        <w:tc>
          <w:tcPr>
            <w:tcW w:w="3297" w:type="dxa"/>
          </w:tcPr>
          <w:p w14:paraId="5365904A" w14:textId="77777777" w:rsidR="001E2B5D" w:rsidRPr="00B657B8" w:rsidRDefault="001E2B5D" w:rsidP="001E2B5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B657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7A5D3F98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65DACD1" w14:textId="77777777" w:rsidR="001E2B5D" w:rsidRPr="00B657B8" w:rsidRDefault="001E2B5D" w:rsidP="001E2B5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BBBED8" w14:textId="77777777" w:rsidR="001E2B5D" w:rsidRPr="00B657B8" w:rsidRDefault="001E2B5D" w:rsidP="001E2B5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795340A" w14:textId="77777777" w:rsidR="001E2B5D" w:rsidRPr="00B657B8" w:rsidRDefault="001E2B5D" w:rsidP="001E2B5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E71749" w:rsidRPr="00B657B8" w14:paraId="0A85206D" w14:textId="77777777" w:rsidTr="00A80196">
        <w:trPr>
          <w:trHeight w:val="330"/>
        </w:trPr>
        <w:tc>
          <w:tcPr>
            <w:tcW w:w="3297" w:type="dxa"/>
          </w:tcPr>
          <w:p w14:paraId="5D4520E1" w14:textId="77777777" w:rsidR="00E71749" w:rsidRPr="00B657B8" w:rsidRDefault="00E71749" w:rsidP="00E7174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400B3F5D" w14:textId="77777777" w:rsidR="00E71749" w:rsidRPr="00B657B8" w:rsidRDefault="00E71749" w:rsidP="00E7174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A8AB4A5" w14:textId="77777777" w:rsidR="00E71749" w:rsidRPr="00B657B8" w:rsidRDefault="00E71749" w:rsidP="00E71749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0640D9F6" w14:textId="7813DFE3" w:rsidR="00E71749" w:rsidRPr="00B657B8" w:rsidRDefault="00E71749" w:rsidP="00491E7E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00F678CE" w14:textId="0B2B43CE" w:rsidR="00E71749" w:rsidRPr="00B657B8" w:rsidRDefault="008C6779" w:rsidP="00491E7E">
            <w:pPr>
              <w:pStyle w:val="NoSpacing"/>
              <w:tabs>
                <w:tab w:val="left" w:pos="713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1E2B5D" w:rsidRPr="00B657B8" w14:paraId="23834FEE" w14:textId="77777777" w:rsidTr="00A80196">
        <w:trPr>
          <w:trHeight w:val="330"/>
        </w:trPr>
        <w:tc>
          <w:tcPr>
            <w:tcW w:w="3297" w:type="dxa"/>
          </w:tcPr>
          <w:p w14:paraId="3039A1CF" w14:textId="77777777" w:rsidR="001E2B5D" w:rsidRPr="00B657B8" w:rsidRDefault="001E2B5D" w:rsidP="001E2B5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2E01479F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225708D" w14:textId="77777777" w:rsidR="001E2B5D" w:rsidRPr="00B657B8" w:rsidRDefault="001E2B5D" w:rsidP="001E2B5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715B7B84" w14:textId="4EF2A4E1" w:rsidR="001E2B5D" w:rsidRPr="00B657B8" w:rsidRDefault="001E2B5D" w:rsidP="00491E7E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78" w:type="dxa"/>
          </w:tcPr>
          <w:p w14:paraId="5D9E788B" w14:textId="7D816074" w:rsidR="001E2B5D" w:rsidRPr="00B657B8" w:rsidRDefault="001E2B5D" w:rsidP="00491E7E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1E2B5D" w:rsidRPr="00B657B8" w14:paraId="0C9168A0" w14:textId="77777777" w:rsidTr="00A80196">
        <w:trPr>
          <w:trHeight w:val="330"/>
        </w:trPr>
        <w:tc>
          <w:tcPr>
            <w:tcW w:w="3297" w:type="dxa"/>
          </w:tcPr>
          <w:p w14:paraId="7EB99A13" w14:textId="27617C6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3158BC6C" w14:textId="22101F6A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BD33141" w14:textId="77777777" w:rsidR="001E2B5D" w:rsidRPr="00B657B8" w:rsidRDefault="001E2B5D" w:rsidP="001E2B5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344135E7" w14:textId="60154368" w:rsidR="001E2B5D" w:rsidRPr="00B657B8" w:rsidRDefault="001E2B5D" w:rsidP="001E2B5D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44BDC160" w14:textId="0E10EF4E" w:rsidR="001E2B5D" w:rsidRPr="00B657B8" w:rsidRDefault="001E2B5D" w:rsidP="00E7174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3EB04D47" w14:textId="766D271E" w:rsidR="001E2B5D" w:rsidRPr="00B657B8" w:rsidRDefault="001E2B5D" w:rsidP="001E2B5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74C65" w:rsidRPr="00B657B8" w14:paraId="0B254023" w14:textId="77777777" w:rsidTr="00A80196">
        <w:trPr>
          <w:trHeight w:val="330"/>
        </w:trPr>
        <w:tc>
          <w:tcPr>
            <w:tcW w:w="3297" w:type="dxa"/>
          </w:tcPr>
          <w:p w14:paraId="6BBC7973" w14:textId="77777777" w:rsidR="00974C65" w:rsidRPr="00B657B8" w:rsidRDefault="00974C65" w:rsidP="00563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88C3015" w14:textId="77777777" w:rsidR="00974C65" w:rsidRPr="00B657B8" w:rsidRDefault="00974C65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51D607B" w14:textId="77777777" w:rsidR="00974C65" w:rsidRPr="00B657B8" w:rsidRDefault="00974C65" w:rsidP="00563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30B3A23" w14:textId="77777777" w:rsidR="00974C65" w:rsidRPr="00B657B8" w:rsidRDefault="00974C65" w:rsidP="0056311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0C1F01C" w14:textId="77777777" w:rsidR="00974C65" w:rsidRPr="00B657B8" w:rsidRDefault="00974C65" w:rsidP="0056311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1351F" w:rsidRPr="00B657B8" w14:paraId="7FBDB1FA" w14:textId="77777777" w:rsidTr="00A80196">
        <w:trPr>
          <w:trHeight w:val="330"/>
        </w:trPr>
        <w:tc>
          <w:tcPr>
            <w:tcW w:w="3297" w:type="dxa"/>
          </w:tcPr>
          <w:p w14:paraId="35B831F8" w14:textId="4934B1C7" w:rsidR="0011351F" w:rsidRPr="00B657B8" w:rsidRDefault="0011351F" w:rsidP="0011351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B657B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7661D26E" w14:textId="77777777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1D2AFE9" w14:textId="77777777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AB3517E" w14:textId="77777777" w:rsidR="0011351F" w:rsidRPr="00B657B8" w:rsidRDefault="0011351F" w:rsidP="0011351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C4A0C11" w14:textId="77777777" w:rsidR="0011351F" w:rsidRPr="00B657B8" w:rsidRDefault="0011351F" w:rsidP="0011351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1351F" w:rsidRPr="00B657B8" w14:paraId="3BFD398A" w14:textId="77777777" w:rsidTr="00A80196">
        <w:trPr>
          <w:trHeight w:val="330"/>
        </w:trPr>
        <w:tc>
          <w:tcPr>
            <w:tcW w:w="3297" w:type="dxa"/>
          </w:tcPr>
          <w:p w14:paraId="3D860274" w14:textId="05950799" w:rsidR="0011351F" w:rsidRPr="00B657B8" w:rsidRDefault="0011351F" w:rsidP="0011351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5918EC03" w14:textId="41512610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12E1777" w14:textId="77777777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2C23210F" w14:textId="40472066" w:rsidR="0011351F" w:rsidRPr="00B657B8" w:rsidRDefault="0011351F" w:rsidP="006D2248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5AB7FA7D" w14:textId="03B2BFAD" w:rsidR="0011351F" w:rsidRPr="00B657B8" w:rsidRDefault="0011351F" w:rsidP="00491E7E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F117688" w14:textId="7B70026C" w:rsidR="0011351F" w:rsidRPr="00B657B8" w:rsidRDefault="0011351F" w:rsidP="0011351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1351F" w:rsidRPr="00B657B8" w14:paraId="5B6B9482" w14:textId="77777777" w:rsidTr="00A80196">
        <w:trPr>
          <w:trHeight w:val="330"/>
        </w:trPr>
        <w:tc>
          <w:tcPr>
            <w:tcW w:w="3297" w:type="dxa"/>
          </w:tcPr>
          <w:p w14:paraId="7F9E125B" w14:textId="77777777" w:rsidR="0011351F" w:rsidRPr="00B657B8" w:rsidRDefault="0011351F" w:rsidP="0011351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E333666" w14:textId="77777777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DBAE54F" w14:textId="77777777" w:rsidR="0011351F" w:rsidRPr="00B657B8" w:rsidRDefault="0011351F" w:rsidP="0011351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FBE416" w14:textId="77777777" w:rsidR="0011351F" w:rsidRPr="00B657B8" w:rsidRDefault="0011351F" w:rsidP="0011351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69F868" w14:textId="77777777" w:rsidR="0011351F" w:rsidRPr="00B657B8" w:rsidRDefault="0011351F" w:rsidP="0011351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1351F" w:rsidRPr="00B657B8" w14:paraId="02D4667A" w14:textId="77777777" w:rsidTr="00A80196">
        <w:trPr>
          <w:trHeight w:val="330"/>
        </w:trPr>
        <w:tc>
          <w:tcPr>
            <w:tcW w:w="9559" w:type="dxa"/>
            <w:gridSpan w:val="5"/>
          </w:tcPr>
          <w:p w14:paraId="625570C7" w14:textId="416E2E05" w:rsidR="0011351F" w:rsidRPr="00B657B8" w:rsidRDefault="0011351F" w:rsidP="0011351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B657B8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11351F" w:rsidRPr="00B657B8" w14:paraId="1B76EB40" w14:textId="77777777" w:rsidTr="00A80196">
        <w:trPr>
          <w:trHeight w:val="330"/>
        </w:trPr>
        <w:tc>
          <w:tcPr>
            <w:tcW w:w="9559" w:type="dxa"/>
            <w:gridSpan w:val="5"/>
          </w:tcPr>
          <w:p w14:paraId="296C042E" w14:textId="77777777" w:rsidR="0011351F" w:rsidRPr="00B657B8" w:rsidRDefault="0011351F" w:rsidP="0011351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2FE9127C" w14:textId="25461275" w:rsidR="0011351F" w:rsidRPr="00B657B8" w:rsidRDefault="0011351F" w:rsidP="0011351F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11351F" w:rsidRPr="00B657B8" w14:paraId="764B4600" w14:textId="77777777" w:rsidTr="00A80196">
        <w:trPr>
          <w:trHeight w:val="70"/>
        </w:trPr>
        <w:tc>
          <w:tcPr>
            <w:tcW w:w="9559" w:type="dxa"/>
            <w:gridSpan w:val="5"/>
          </w:tcPr>
          <w:p w14:paraId="3C2BC5AD" w14:textId="77777777" w:rsidR="0011351F" w:rsidRPr="00B657B8" w:rsidRDefault="0011351F" w:rsidP="0011351F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1BAE9195" w14:textId="77777777" w:rsidR="00F21BE6" w:rsidRPr="00B657B8" w:rsidRDefault="00F21BE6" w:rsidP="005F24F2">
      <w:pPr>
        <w:spacing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3E07E68" w14:textId="080DFCF9" w:rsidR="005F24F2" w:rsidRPr="00B657B8" w:rsidRDefault="005F24F2" w:rsidP="005F24F2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="00434D17"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</w:t>
      </w:r>
      <w:r w:rsidR="001C258D" w:rsidRPr="00B657B8">
        <w:rPr>
          <w:rFonts w:asciiTheme="majorBidi" w:hAnsiTheme="majorBidi" w:hint="cs"/>
          <w:i/>
          <w:iCs/>
          <w:sz w:val="30"/>
          <w:szCs w:val="30"/>
          <w:cs/>
        </w:rPr>
        <w:t>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สยาม เบฟ แมนูแฟคเจอริ่ง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</w:t>
      </w:r>
    </w:p>
    <w:p w14:paraId="5DC8DFE5" w14:textId="77777777" w:rsidR="005F24F2" w:rsidRPr="00B657B8" w:rsidRDefault="005F24F2" w:rsidP="005F24F2">
      <w:pPr>
        <w:spacing w:line="240" w:lineRule="auto"/>
        <w:ind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7DCD690" w14:textId="31007C54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19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B657B8">
        <w:rPr>
          <w:rFonts w:asciiTheme="majorBidi" w:hAnsiTheme="majorBidi" w:cstheme="majorBidi"/>
          <w:sz w:val="30"/>
          <w:szCs w:val="30"/>
        </w:rPr>
        <w:t xml:space="preserve">2566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</w:t>
      </w:r>
      <w:r w:rsidR="001535EC"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/>
          <w:sz w:val="30"/>
          <w:szCs w:val="30"/>
          <w:cs/>
        </w:rPr>
        <w:t>รับโอนกิจการทั้งหมด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SBM)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</w:t>
      </w:r>
      <w:r w:rsidR="001535EC"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/>
          <w:sz w:val="30"/>
          <w:szCs w:val="30"/>
          <w:cs/>
        </w:rPr>
        <w:t>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</w:t>
      </w:r>
      <w:r w:rsidRPr="00B657B8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SBM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68CE1F34" w14:textId="72DCCB2E" w:rsidR="00FA1D69" w:rsidRPr="00B657B8" w:rsidRDefault="00FA1D69" w:rsidP="002E45EA">
      <w:pPr>
        <w:spacing w:line="240" w:lineRule="auto"/>
        <w:jc w:val="thaiDistribute"/>
        <w:rPr>
          <w:rFonts w:asciiTheme="majorBidi" w:hAnsiTheme="majorBidi" w:cstheme="majorBidi"/>
          <w:color w:val="FF0000"/>
          <w:sz w:val="24"/>
          <w:szCs w:val="24"/>
        </w:rPr>
      </w:pPr>
    </w:p>
    <w:p w14:paraId="44980D5B" w14:textId="0CA04FB3" w:rsidR="00063B6E" w:rsidRPr="00B657B8" w:rsidRDefault="00063B6E" w:rsidP="00063B6E">
      <w:pPr>
        <w:tabs>
          <w:tab w:val="left" w:pos="720"/>
        </w:tabs>
        <w:ind w:firstLine="567"/>
        <w:jc w:val="both"/>
        <w:rPr>
          <w:rFonts w:asciiTheme="majorBidi" w:eastAsia="Arial Unicode MS" w:hAnsiTheme="majorBidi" w:cstheme="majorBidi"/>
          <w:sz w:val="30"/>
          <w:szCs w:val="30"/>
        </w:rPr>
      </w:pP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="00C1359A"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ของ </w:t>
      </w:r>
      <w:r w:rsidR="00C1359A" w:rsidRPr="00B657B8">
        <w:rPr>
          <w:rFonts w:asciiTheme="majorBidi" w:eastAsia="Arial Unicode MS" w:hAnsiTheme="majorBidi" w:cstheme="majorBidi"/>
          <w:sz w:val="30"/>
          <w:szCs w:val="30"/>
          <w:lang w:val="en-US"/>
        </w:rPr>
        <w:t>SBM</w:t>
      </w:r>
      <w:r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ณ </w:t>
      </w:r>
      <w:r w:rsidR="00B661B2"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>วันโอนกิจกา</w:t>
      </w:r>
      <w:r w:rsidR="00C1359A"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>ร</w:t>
      </w: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มีดังนี้</w:t>
      </w:r>
    </w:p>
    <w:p w14:paraId="18454676" w14:textId="77777777" w:rsidR="00063B6E" w:rsidRPr="00B657B8" w:rsidRDefault="00063B6E" w:rsidP="00063B6E">
      <w:pPr>
        <w:tabs>
          <w:tab w:val="left" w:pos="720"/>
        </w:tabs>
        <w:jc w:val="both"/>
        <w:rPr>
          <w:rFonts w:asciiTheme="majorBidi" w:eastAsia="Arial Unicode MS" w:hAnsiTheme="majorBidi" w:cstheme="majorBidi"/>
          <w:sz w:val="24"/>
          <w:szCs w:val="24"/>
        </w:rPr>
      </w:pPr>
    </w:p>
    <w:tbl>
      <w:tblPr>
        <w:tblW w:w="4650" w:type="pct"/>
        <w:tblInd w:w="567" w:type="dxa"/>
        <w:tblLook w:val="04A0" w:firstRow="1" w:lastRow="0" w:firstColumn="1" w:lastColumn="0" w:noHBand="0" w:noVBand="1"/>
      </w:tblPr>
      <w:tblGrid>
        <w:gridCol w:w="6898"/>
        <w:gridCol w:w="2033"/>
      </w:tblGrid>
      <w:tr w:rsidR="00063B6E" w:rsidRPr="00B657B8" w14:paraId="6F1635E7" w14:textId="77777777" w:rsidTr="00063B6E">
        <w:trPr>
          <w:cantSplit/>
          <w:trHeight w:val="420"/>
        </w:trPr>
        <w:tc>
          <w:tcPr>
            <w:tcW w:w="3862" w:type="pct"/>
          </w:tcPr>
          <w:p w14:paraId="34ACCDA6" w14:textId="77777777" w:rsidR="00063B6E" w:rsidRPr="00B657B8" w:rsidRDefault="00063B6E" w:rsidP="00BA4482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A164B" w14:textId="77777777" w:rsidR="00063B6E" w:rsidRPr="00B657B8" w:rsidRDefault="00063B6E" w:rsidP="00BA4482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B657B8">
              <w:rPr>
                <w:rFonts w:asciiTheme="majorBidi" w:eastAsia="Arial Unicode MS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777BC" w:rsidRPr="00B657B8" w14:paraId="4FC80DD7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21EC605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8542" w14:textId="3873AABE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687,746</w:t>
            </w:r>
          </w:p>
        </w:tc>
      </w:tr>
      <w:tr w:rsidR="00C777BC" w:rsidRPr="00B657B8" w14:paraId="080BBB0D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8C7DB47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1B65" w14:textId="486A00EE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158,413</w:t>
            </w:r>
          </w:p>
        </w:tc>
      </w:tr>
      <w:tr w:rsidR="00C777BC" w:rsidRPr="00B657B8" w14:paraId="00ED88A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45138E88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FC2B6" w14:textId="25B2965C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C777BC" w:rsidRPr="00B657B8" w14:paraId="622B520C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33A01B8D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C27F" w14:textId="4F3F107A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27,197</w:t>
            </w:r>
          </w:p>
        </w:tc>
      </w:tr>
      <w:tr w:rsidR="00C777BC" w:rsidRPr="00B657B8" w14:paraId="32EE64AF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32F778A1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879C" w14:textId="4167F5FB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279,625</w:t>
            </w:r>
          </w:p>
        </w:tc>
      </w:tr>
      <w:tr w:rsidR="00C777BC" w:rsidRPr="00B657B8" w14:paraId="461E4396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7E994E75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3EA3E" w14:textId="4C5479F8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</w:tr>
      <w:tr w:rsidR="00C777BC" w:rsidRPr="00B657B8" w14:paraId="43A5D27F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12139D06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A641" w14:textId="5FD80C7D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2,238</w:t>
            </w:r>
          </w:p>
        </w:tc>
      </w:tr>
      <w:tr w:rsidR="00C777BC" w:rsidRPr="00B657B8" w14:paraId="0FDE1392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B892588" w14:textId="665A476D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1B29D" w14:textId="7E63F8BD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17,326</w:t>
            </w:r>
          </w:p>
        </w:tc>
      </w:tr>
      <w:tr w:rsidR="00C777BC" w:rsidRPr="00B657B8" w14:paraId="1336C980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55A1760B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A7211" w14:textId="5C4A68FD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174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</w:tr>
      <w:tr w:rsidR="00C777BC" w:rsidRPr="00B657B8" w14:paraId="03374B4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F9C8CDB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4BBD9" w14:textId="2DAA9557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50,227</w:t>
            </w:r>
          </w:p>
        </w:tc>
      </w:tr>
      <w:tr w:rsidR="00C777BC" w:rsidRPr="00B657B8" w14:paraId="462A3079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B4F954B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486C" w14:textId="043005DF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</w:tr>
      <w:tr w:rsidR="00C777BC" w:rsidRPr="00B657B8" w14:paraId="180A41DE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215E4943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D4058" w14:textId="415DF8A1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7,202</w:t>
            </w:r>
          </w:p>
        </w:tc>
      </w:tr>
      <w:tr w:rsidR="00C777BC" w:rsidRPr="00B657B8" w14:paraId="040E2F2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5C8DA994" w14:textId="77777777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F7AFE" w14:textId="4D18104E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696</w:t>
            </w:r>
          </w:p>
        </w:tc>
      </w:tr>
      <w:tr w:rsidR="00C777BC" w:rsidRPr="00B657B8" w14:paraId="3A600666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991829C" w14:textId="5BE09E45" w:rsidR="00C777BC" w:rsidRPr="00B657B8" w:rsidRDefault="00C777BC" w:rsidP="00C777BC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4C90E8" w14:textId="2F3655AE" w:rsidR="00C777BC" w:rsidRPr="00B657B8" w:rsidRDefault="00C777BC" w:rsidP="00C777BC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694</w:t>
            </w:r>
          </w:p>
        </w:tc>
      </w:tr>
    </w:tbl>
    <w:p w14:paraId="2FE38D3F" w14:textId="77777777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D83591" w14:textId="77777777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18D95A" w14:textId="77777777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EFA058" w14:textId="77777777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2A74A1" w14:textId="77777777" w:rsidR="00D9638F" w:rsidRPr="00B657B8" w:rsidRDefault="00D9638F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2CB0B3" w14:textId="77777777" w:rsidR="00D9638F" w:rsidRPr="00B657B8" w:rsidRDefault="00D9638F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3873AF" w14:textId="77777777" w:rsidR="006A3FEE" w:rsidRPr="00B657B8" w:rsidRDefault="006A3FEE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8B904E7" w14:textId="50310FD0" w:rsidR="00B661B2" w:rsidRPr="00B657B8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ปรับโครงสร้างการถือหุ้นในบริษัท โอ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พรีเมียร์ จำกัด</w:t>
      </w:r>
    </w:p>
    <w:p w14:paraId="3CFDCD30" w14:textId="77777777" w:rsidR="00B661B2" w:rsidRPr="00B657B8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B577E9" w14:textId="77777777" w:rsidR="00B661B2" w:rsidRPr="00B657B8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ที่ประชุมคณะกรรมการบริหารได้มีมติให้บริษัทปรับโครงสร้างการถือหุ้นใน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โอ-พรีเมียร์ จำกัด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(OPM)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ซึ่งเป็นบริษัทย่อยของบริษัท ดังนี้</w:t>
      </w:r>
    </w:p>
    <w:p w14:paraId="1FC61ECE" w14:textId="28F7B642" w:rsidR="00B661B2" w:rsidRPr="00B657B8" w:rsidRDefault="00B661B2" w:rsidP="00DA7995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บริษัทจำหน่ายเงินลงทุนใน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ทั้งหมด จำนวน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9,998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คิดเป็นร้อยละ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99.98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ของหุ้นสามัญที่ออกและชำระเต็มมูลค่าแล้วให้แก่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ซึ่งเป็นบริษัทย่อยของกลุ่มบริษัท รวมเป็นจำนวนเงิน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1.3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 โดยบริษัทบันทึกกำไรจากการจำหน่ายเงินลงทุนดังกล่าว จำนวน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0.8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</w:t>
      </w:r>
    </w:p>
    <w:p w14:paraId="0E9893BD" w14:textId="114FD49D" w:rsidR="00B661B2" w:rsidRPr="00B657B8" w:rsidRDefault="00B661B2" w:rsidP="00DA7995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ซื้อเงินลงทุนใน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จำนวน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หุ้น</w:t>
      </w:r>
      <w:r w:rsidR="002010F4"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จากบุคคลที่เกี่ยวข้องกัน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คิดเป็นร้อยละ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0.01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ของหุ้นสามัญที่ออกและชำระเต็มมูลค่าแล้วของ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OPM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202E17"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เป็นจำนวนเงิน </w:t>
      </w:r>
      <w:r w:rsidR="00202E17"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130 </w:t>
      </w:r>
      <w:r w:rsidR="00202E17"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บาท</w:t>
      </w:r>
    </w:p>
    <w:p w14:paraId="6EDB7CD3" w14:textId="77777777" w:rsidR="00211B64" w:rsidRDefault="00211B64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687768" w14:textId="7C79FC93" w:rsidR="00B661B2" w:rsidRPr="00B657B8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ปรับโครงสร้างการถือหุ้นดังกล่าวได้ดำเนินการ</w:t>
      </w:r>
      <w:r w:rsidR="00D9638F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แล้วเสร็จ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ในเดือนกุมภาพันธ์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ซึ่งทำให้บริษัท โอทูซี จำกัด มีสัดส่วนความเป็นเจ้าของใน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OPM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เป็นร้อยละ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99.99 </w:t>
      </w:r>
    </w:p>
    <w:p w14:paraId="670B8C6B" w14:textId="4116DD48" w:rsidR="00B661B2" w:rsidRPr="00B657B8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F6B29" w14:textId="26FD7A7F" w:rsidR="00B661B2" w:rsidRPr="00B657B8" w:rsidRDefault="00B661B2" w:rsidP="00B661B2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โอสถสภา แดรี่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 สยามกลาส อินดัสทรี จำกัด</w:t>
      </w:r>
    </w:p>
    <w:p w14:paraId="5A3EF7E2" w14:textId="77777777" w:rsidR="00B661B2" w:rsidRPr="00B657B8" w:rsidRDefault="00B661B2" w:rsidP="00B661B2">
      <w:pPr>
        <w:spacing w:line="240" w:lineRule="auto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1D2C75A8" w14:textId="1EC272A9" w:rsidR="00D9638F" w:rsidRPr="00B657B8" w:rsidRDefault="00D9638F" w:rsidP="00D9638F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28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โอสถสภา แดรี่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OSD)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ไปยัง บริษัท สยามกลาส อินดัสทรี จำกัด </w:t>
      </w:r>
      <w:r w:rsidRPr="00B657B8">
        <w:rPr>
          <w:rFonts w:asciiTheme="majorBidi" w:hAnsiTheme="majorBidi" w:cstheme="majorBidi"/>
          <w:sz w:val="30"/>
          <w:szCs w:val="30"/>
        </w:rPr>
        <w:t xml:space="preserve">(SGI)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/>
          <w:sz w:val="30"/>
          <w:szCs w:val="30"/>
          <w:cs/>
        </w:rPr>
        <w:t>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SGI </w:t>
      </w:r>
      <w:r w:rsidRPr="00B657B8">
        <w:rPr>
          <w:rFonts w:asciiTheme="majorBidi" w:hAnsiTheme="majorBidi" w:cstheme="majorBidi"/>
          <w:sz w:val="30"/>
          <w:szCs w:val="30"/>
          <w:cs/>
        </w:rPr>
        <w:t>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15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OSD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การโอนกิจการทั้งหมดของ </w:t>
      </w:r>
      <w:r w:rsidRPr="00B657B8">
        <w:rPr>
          <w:rFonts w:asciiTheme="majorBidi" w:hAnsiTheme="majorBidi" w:cstheme="majorBidi"/>
          <w:sz w:val="30"/>
          <w:szCs w:val="30"/>
        </w:rPr>
        <w:t xml:space="preserve">OSD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มาที่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ไม่มีผลกระทบต่องบการเงินรวมของ</w:t>
      </w:r>
      <w:r w:rsidR="004E10AE" w:rsidRPr="00B657B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12808625" w14:textId="77777777" w:rsidR="00902703" w:rsidRPr="00B657B8" w:rsidRDefault="00902703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26CD54" w14:textId="42EA5603" w:rsidR="00B661B2" w:rsidRPr="00B657B8" w:rsidRDefault="00207121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="00E76C03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ในเดือนพฤษภาคม </w:t>
      </w:r>
      <w:r w:rsidR="00E76C03" w:rsidRPr="00B657B8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="00E76C03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</w:t>
      </w:r>
      <w:r w:rsidR="00915587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จำหน่ายเงินลงทุนใน </w:t>
      </w:r>
      <w:r w:rsidR="00915587" w:rsidRPr="00B657B8">
        <w:rPr>
          <w:rFonts w:asciiTheme="majorBidi" w:hAnsiTheme="majorBidi" w:cstheme="majorBidi"/>
          <w:sz w:val="30"/>
          <w:szCs w:val="30"/>
          <w:lang w:val="en-US"/>
        </w:rPr>
        <w:t xml:space="preserve">OSD </w:t>
      </w:r>
      <w:r w:rsidR="00915587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ทั้งหมด</w:t>
      </w:r>
      <w:r w:rsidR="005A6ACC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ให้แก่ </w:t>
      </w:r>
      <w:r w:rsidR="005A6ACC" w:rsidRPr="00B657B8">
        <w:rPr>
          <w:rFonts w:asciiTheme="majorBidi" w:hAnsiTheme="majorBidi" w:cstheme="majorBidi"/>
          <w:sz w:val="30"/>
          <w:szCs w:val="30"/>
          <w:lang w:val="en-US"/>
        </w:rPr>
        <w:t>SGI</w:t>
      </w:r>
      <w:r w:rsidR="00267D72" w:rsidRPr="00B657B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67D72" w:rsidRPr="00B657B8">
        <w:rPr>
          <w:rFonts w:asciiTheme="majorBidi" w:hAnsiTheme="majorBidi"/>
          <w:sz w:val="30"/>
          <w:szCs w:val="30"/>
          <w:cs/>
          <w:lang w:val="en-US"/>
        </w:rPr>
        <w:t xml:space="preserve">รวมเป็นจำนวนเงิน </w:t>
      </w:r>
      <w:r w:rsidR="0072406C" w:rsidRPr="00B657B8">
        <w:rPr>
          <w:rFonts w:asciiTheme="majorBidi" w:hAnsiTheme="majorBidi" w:cstheme="majorBidi"/>
          <w:sz w:val="30"/>
          <w:szCs w:val="30"/>
          <w:lang w:val="en-US"/>
        </w:rPr>
        <w:t>170.4</w:t>
      </w:r>
      <w:r w:rsidR="00267D72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67D72" w:rsidRPr="00B657B8">
        <w:rPr>
          <w:rFonts w:asciiTheme="majorBidi" w:hAnsiTheme="majorBidi"/>
          <w:sz w:val="30"/>
          <w:szCs w:val="30"/>
          <w:cs/>
          <w:lang w:val="en-US"/>
        </w:rPr>
        <w:t xml:space="preserve">ล้านบาท โดยบริษัทบันทึกกำไรจากการจำหน่ายเงินลงทุนดังกล่าว จำนวน </w:t>
      </w:r>
      <w:r w:rsidR="00832BFD" w:rsidRPr="00B657B8">
        <w:rPr>
          <w:rFonts w:asciiTheme="majorBidi" w:hAnsiTheme="majorBidi" w:cstheme="majorBidi"/>
          <w:sz w:val="30"/>
          <w:szCs w:val="30"/>
          <w:lang w:val="en-US"/>
        </w:rPr>
        <w:t>80.4</w:t>
      </w:r>
      <w:r w:rsidR="00267D72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67D72" w:rsidRPr="00B657B8">
        <w:rPr>
          <w:rFonts w:asciiTheme="majorBidi" w:hAnsiTheme="majorBidi"/>
          <w:sz w:val="30"/>
          <w:szCs w:val="30"/>
          <w:cs/>
          <w:lang w:val="en-US"/>
        </w:rPr>
        <w:t>ล้านบาท</w:t>
      </w:r>
      <w:r w:rsidR="00902703" w:rsidRPr="00B657B8">
        <w:rPr>
          <w:rFonts w:asciiTheme="majorBidi" w:hAnsiTheme="majorBidi" w:hint="cs"/>
          <w:sz w:val="30"/>
          <w:szCs w:val="30"/>
          <w:cs/>
          <w:lang w:val="en-US"/>
        </w:rPr>
        <w:t>ในงบกำไรขาดทุนเฉพาะกิจการทั้งจำนวน</w:t>
      </w:r>
    </w:p>
    <w:p w14:paraId="2533E907" w14:textId="77777777" w:rsidR="00B661B2" w:rsidRPr="00B657B8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8B977AB" w14:textId="77777777" w:rsidR="00B661B2" w:rsidRPr="00B657B8" w:rsidRDefault="00B661B2" w:rsidP="00B661B2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p w14:paraId="6ADBAE42" w14:textId="77777777" w:rsidR="00B661B2" w:rsidRPr="00B657B8" w:rsidRDefault="00B661B2" w:rsidP="003F6D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E0152A1" w14:textId="56EDAAE2" w:rsidR="00CF6BE3" w:rsidRPr="00B657B8" w:rsidRDefault="00CF6BE3">
      <w:pPr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RPr="00B657B8">
        <w:rPr>
          <w:rFonts w:asciiTheme="majorBidi" w:hAnsiTheme="majorBidi" w:cstheme="majorBidi"/>
          <w:color w:val="FF0000"/>
          <w:sz w:val="30"/>
          <w:szCs w:val="30"/>
        </w:rPr>
        <w:br w:type="page"/>
      </w:r>
    </w:p>
    <w:p w14:paraId="124CE4FB" w14:textId="197EFDA4" w:rsidR="00C15961" w:rsidRPr="00B657B8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4D535820" w:rsidR="0008537B" w:rsidRPr="00B657B8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B32A7F" w:rsidRPr="00B657B8" w14:paraId="62284649" w14:textId="77777777" w:rsidTr="00BA4482">
        <w:trPr>
          <w:cantSplit/>
          <w:tblHeader/>
        </w:trPr>
        <w:tc>
          <w:tcPr>
            <w:tcW w:w="4950" w:type="dxa"/>
            <w:vAlign w:val="bottom"/>
          </w:tcPr>
          <w:p w14:paraId="7C9829DF" w14:textId="2ED99CF6" w:rsidR="00B32A7F" w:rsidRPr="00B657B8" w:rsidRDefault="00A40285" w:rsidP="00BA4482">
            <w:pPr>
              <w:pStyle w:val="acctfourfigures"/>
              <w:tabs>
                <w:tab w:val="left" w:pos="720"/>
              </w:tabs>
              <w:spacing w:line="240" w:lineRule="auto"/>
              <w:ind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B657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748B512F" w14:textId="77777777" w:rsidR="00B32A7F" w:rsidRPr="00B657B8" w:rsidRDefault="00B32A7F" w:rsidP="00BA448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FB67DF9" w14:textId="77777777" w:rsidR="00B32A7F" w:rsidRPr="00B657B8" w:rsidRDefault="00B32A7F" w:rsidP="00BA4482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70B83B6" w14:textId="77777777" w:rsidR="00B32A7F" w:rsidRPr="00B657B8" w:rsidRDefault="00B32A7F" w:rsidP="00BA448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FC8B72E" w14:textId="77777777" w:rsidR="00B32A7F" w:rsidRPr="00B657B8" w:rsidRDefault="00B32A7F" w:rsidP="00BA448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B657B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2A7F" w:rsidRPr="00B657B8" w14:paraId="09420A8B" w14:textId="77777777" w:rsidTr="00BA4482">
        <w:trPr>
          <w:cantSplit/>
        </w:trPr>
        <w:tc>
          <w:tcPr>
            <w:tcW w:w="4950" w:type="dxa"/>
          </w:tcPr>
          <w:p w14:paraId="3E1D51E9" w14:textId="77777777" w:rsidR="00B32A7F" w:rsidRPr="00B657B8" w:rsidRDefault="00B32A7F" w:rsidP="00BA4482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C26FF" w14:textId="77777777" w:rsidR="00B32A7F" w:rsidRPr="00B657B8" w:rsidRDefault="00B32A7F" w:rsidP="00BA448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9D0C5D2" w14:textId="77777777" w:rsidR="00B32A7F" w:rsidRPr="00B657B8" w:rsidRDefault="00B32A7F" w:rsidP="00BA44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2A7F" w:rsidRPr="00B657B8" w14:paraId="2921AB7F" w14:textId="77777777" w:rsidTr="00BA4482">
        <w:trPr>
          <w:cantSplit/>
        </w:trPr>
        <w:tc>
          <w:tcPr>
            <w:tcW w:w="4950" w:type="dxa"/>
          </w:tcPr>
          <w:p w14:paraId="459B36A2" w14:textId="77777777" w:rsidR="00B32A7F" w:rsidRPr="00B657B8" w:rsidRDefault="00B32A7F" w:rsidP="00BA4482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E8BD145" w14:textId="77777777" w:rsidR="00B32A7F" w:rsidRPr="00B657B8" w:rsidRDefault="00B32A7F" w:rsidP="00BA448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E83DE7" w14:textId="0AC2083D" w:rsidR="00B32A7F" w:rsidRPr="00B657B8" w:rsidRDefault="00D061E5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575</w:t>
            </w:r>
            <w:r w:rsidR="00336C40"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822</w:t>
            </w:r>
          </w:p>
        </w:tc>
        <w:tc>
          <w:tcPr>
            <w:tcW w:w="180" w:type="dxa"/>
          </w:tcPr>
          <w:p w14:paraId="5C9B87E1" w14:textId="77777777" w:rsidR="00B32A7F" w:rsidRPr="00B657B8" w:rsidRDefault="00B32A7F" w:rsidP="00BA4482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B8AF15" w14:textId="5A3FE6D1" w:rsidR="00B32A7F" w:rsidRPr="00B657B8" w:rsidRDefault="006344B2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534,092</w:t>
            </w:r>
          </w:p>
        </w:tc>
      </w:tr>
      <w:tr w:rsidR="00B32A7F" w:rsidRPr="00B657B8" w14:paraId="4486898E" w14:textId="77777777" w:rsidTr="00BA4482">
        <w:trPr>
          <w:cantSplit/>
        </w:trPr>
        <w:tc>
          <w:tcPr>
            <w:tcW w:w="4950" w:type="dxa"/>
          </w:tcPr>
          <w:p w14:paraId="0BBCEC13" w14:textId="77777777" w:rsidR="00B32A7F" w:rsidRPr="00B657B8" w:rsidRDefault="00B32A7F" w:rsidP="00BA4482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69B94C92" w14:textId="77777777" w:rsidR="00B32A7F" w:rsidRPr="00B657B8" w:rsidRDefault="00B32A7F" w:rsidP="00BA448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BB7BAC" w14:textId="4F8434AA" w:rsidR="00B32A7F" w:rsidRPr="00B657B8" w:rsidRDefault="00336C40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96,271</w:t>
            </w:r>
          </w:p>
        </w:tc>
        <w:tc>
          <w:tcPr>
            <w:tcW w:w="180" w:type="dxa"/>
          </w:tcPr>
          <w:p w14:paraId="278427EA" w14:textId="77777777" w:rsidR="00B32A7F" w:rsidRPr="00B657B8" w:rsidRDefault="00B32A7F" w:rsidP="00BA4482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3FBF8DA" w14:textId="5C72DF39" w:rsidR="00B32A7F" w:rsidRPr="00B657B8" w:rsidRDefault="00865ACC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51,838</w:t>
            </w:r>
          </w:p>
        </w:tc>
      </w:tr>
      <w:tr w:rsidR="00003378" w:rsidRPr="00B657B8" w14:paraId="41599FE1" w14:textId="77777777" w:rsidTr="00BA4482">
        <w:trPr>
          <w:cantSplit/>
        </w:trPr>
        <w:tc>
          <w:tcPr>
            <w:tcW w:w="4950" w:type="dxa"/>
          </w:tcPr>
          <w:p w14:paraId="5477311A" w14:textId="5CF3922A" w:rsidR="00003378" w:rsidRPr="00B657B8" w:rsidRDefault="00003378" w:rsidP="00BA4482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รับโอนจากการโอนกิจการทั้งหมด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7BA394F9" w14:textId="77777777" w:rsidR="00003378" w:rsidRPr="00B657B8" w:rsidRDefault="00003378" w:rsidP="00BA448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970F30" w14:textId="6A4C8091" w:rsidR="00003378" w:rsidRPr="00B657B8" w:rsidRDefault="00D1003E" w:rsidP="00D1003E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2E92A8" w14:textId="77777777" w:rsidR="00003378" w:rsidRPr="00B657B8" w:rsidRDefault="00003378" w:rsidP="00BA4482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0BD184B" w14:textId="48E5F473" w:rsidR="00003378" w:rsidRPr="00B657B8" w:rsidRDefault="00865ACC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279,625</w:t>
            </w:r>
          </w:p>
        </w:tc>
      </w:tr>
      <w:tr w:rsidR="00056298" w:rsidRPr="00B657B8" w14:paraId="5779163A" w14:textId="77777777" w:rsidTr="00BA4482">
        <w:trPr>
          <w:cantSplit/>
        </w:trPr>
        <w:tc>
          <w:tcPr>
            <w:tcW w:w="4950" w:type="dxa"/>
          </w:tcPr>
          <w:p w14:paraId="32FBC694" w14:textId="7D83E7A4" w:rsidR="00056298" w:rsidRPr="00B657B8" w:rsidRDefault="00056298" w:rsidP="00056298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7FFDE052" w14:textId="77777777" w:rsidR="00056298" w:rsidRPr="00B657B8" w:rsidRDefault="00056298" w:rsidP="0005629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93B1B5" w14:textId="485A696D" w:rsidR="00056298" w:rsidRPr="00B657B8" w:rsidRDefault="00056298" w:rsidP="00D061E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(16,479)</w:t>
            </w:r>
          </w:p>
        </w:tc>
        <w:tc>
          <w:tcPr>
            <w:tcW w:w="180" w:type="dxa"/>
          </w:tcPr>
          <w:p w14:paraId="421559C6" w14:textId="77777777" w:rsidR="00056298" w:rsidRPr="00B657B8" w:rsidRDefault="00056298" w:rsidP="00056298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821E5C8" w14:textId="4F8B5556" w:rsidR="00056298" w:rsidRPr="00B657B8" w:rsidRDefault="00056298" w:rsidP="0005629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(26,412)</w:t>
            </w:r>
          </w:p>
        </w:tc>
      </w:tr>
      <w:tr w:rsidR="00B32A7F" w:rsidRPr="00B657B8" w14:paraId="0075D63F" w14:textId="77777777" w:rsidTr="00BA4482">
        <w:trPr>
          <w:cantSplit/>
        </w:trPr>
        <w:tc>
          <w:tcPr>
            <w:tcW w:w="4950" w:type="dxa"/>
          </w:tcPr>
          <w:p w14:paraId="7857D590" w14:textId="149D51AF" w:rsidR="00B32A7F" w:rsidRPr="00B657B8" w:rsidRDefault="00AE5038" w:rsidP="00BA4482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5CA8F25E" w14:textId="77777777" w:rsidR="00B32A7F" w:rsidRPr="00B657B8" w:rsidRDefault="00B32A7F" w:rsidP="00BA448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66E021" w14:textId="38645614" w:rsidR="00B32A7F" w:rsidRPr="00B657B8" w:rsidRDefault="00D1003E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AE5038"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2,739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DB145F9" w14:textId="77777777" w:rsidR="00B32A7F" w:rsidRPr="00B657B8" w:rsidRDefault="00B32A7F" w:rsidP="00BA4482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4D6688E" w14:textId="7A29FC04" w:rsidR="00B32A7F" w:rsidRPr="00B657B8" w:rsidRDefault="00DE20C6" w:rsidP="00D10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AE5038" w:rsidRPr="00B657B8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</w:t>
            </w:r>
            <w:r w:rsidR="00AE5038" w:rsidRPr="00B657B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,411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03EB9CFE" w14:textId="36B746B8" w:rsidR="00FB1985" w:rsidRPr="00B657B8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735DE8E5" w14:textId="32F58EFD" w:rsidR="00A47F31" w:rsidRPr="00B657B8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B657B8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Pr="00B657B8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B657B8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B657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B657B8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B657B8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B657B8">
        <w:rPr>
          <w:rFonts w:asciiTheme="majorBidi" w:hAnsiTheme="majorBidi"/>
          <w:b w:val="0"/>
          <w:bCs w:val="0"/>
          <w:lang w:val="en-US"/>
        </w:rPr>
        <w:t>1</w:t>
      </w:r>
      <w:r w:rsidRPr="00B657B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657B8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 w:rsidRPr="00B657B8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B657B8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 w:rsidRPr="00B657B8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B657B8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B657B8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B657B8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B657B8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B657B8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B657B8">
        <w:rPr>
          <w:rFonts w:asciiTheme="majorBidi" w:hAnsiTheme="majorBidi"/>
          <w:b w:val="0"/>
          <w:bCs w:val="0"/>
          <w:lang w:val="en-US"/>
        </w:rPr>
        <w:t>3</w:t>
      </w:r>
      <w:r w:rsidRPr="00B657B8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B657B8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B657B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4AB6C1C2" w:rsidR="005B16B0" w:rsidRPr="00B657B8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B657B8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B657B8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FE9783E" w14:textId="19052005" w:rsidR="00BE03CC" w:rsidRPr="00B657B8" w:rsidRDefault="005B16B0" w:rsidP="005B16B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1DAA10" w14:textId="77777777" w:rsidR="00103EB7" w:rsidRPr="00B657B8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0" w:name="_Hlk104563605"/>
      <w:r w:rsidRPr="00B657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</w:t>
      </w:r>
      <w:r w:rsidRPr="00B657B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B657B8" w:rsidRDefault="00103EB7" w:rsidP="00103EB7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37667168" w14:textId="77777777" w:rsidR="00103EB7" w:rsidRPr="00B657B8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B657B8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6B6F9511" w14:textId="17DC7956" w:rsidR="00103EB7" w:rsidRPr="00B657B8" w:rsidRDefault="00103EB7" w:rsidP="000D2267">
      <w:pPr>
        <w:tabs>
          <w:tab w:val="left" w:pos="540"/>
          <w:tab w:val="left" w:pos="2642"/>
        </w:tabs>
        <w:ind w:left="540" w:right="-45"/>
        <w:jc w:val="center"/>
        <w:rPr>
          <w:rFonts w:asciiTheme="majorBidi" w:hAnsiTheme="majorBidi" w:cstheme="majorBidi"/>
          <w:sz w:val="30"/>
          <w:szCs w:val="30"/>
        </w:rPr>
      </w:pPr>
      <w:r w:rsidRPr="00B657B8">
        <w:rPr>
          <w:rFonts w:hint="cs"/>
          <w:sz w:val="30"/>
          <w:szCs w:val="30"/>
          <w:cs/>
        </w:rPr>
        <w:t>สำหรับงวดสามเดือนสิ้นสุดวันที่</w:t>
      </w:r>
      <w:r w:rsidR="00FF3583" w:rsidRPr="00B657B8">
        <w:rPr>
          <w:rFonts w:hint="cs"/>
          <w:sz w:val="30"/>
          <w:szCs w:val="30"/>
          <w:cs/>
        </w:rPr>
        <w:t xml:space="preserve"> </w:t>
      </w:r>
      <w:r w:rsidR="00FF3583" w:rsidRPr="00B657B8">
        <w:rPr>
          <w:rFonts w:asciiTheme="majorBidi" w:hAnsiTheme="majorBidi" w:cstheme="majorBidi"/>
          <w:sz w:val="30"/>
          <w:szCs w:val="30"/>
        </w:rPr>
        <w:t>3</w:t>
      </w:r>
      <w:r w:rsidR="00162AD9" w:rsidRPr="00B657B8">
        <w:rPr>
          <w:rFonts w:asciiTheme="majorBidi" w:hAnsiTheme="majorBidi" w:cstheme="majorBidi"/>
          <w:sz w:val="30"/>
          <w:szCs w:val="30"/>
        </w:rPr>
        <w:t xml:space="preserve">0 </w:t>
      </w:r>
      <w:r w:rsidR="00162AD9" w:rsidRPr="00B657B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</w:p>
    <w:p w14:paraId="0BDF416D" w14:textId="41C1333E" w:rsidR="00C44FF8" w:rsidRPr="00B657B8" w:rsidRDefault="00A613C0" w:rsidP="00444801">
      <w:pPr>
        <w:spacing w:line="240" w:lineRule="atLeast"/>
        <w:ind w:left="540"/>
        <w:jc w:val="center"/>
        <w:rPr>
          <w:rFonts w:cstheme="minorBidi"/>
          <w:sz w:val="20"/>
          <w:szCs w:val="20"/>
          <w:cs/>
          <w:lang w:val="en-US"/>
        </w:rPr>
      </w:pPr>
      <w:r w:rsidRPr="00B657B8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7" behindDoc="0" locked="0" layoutInCell="1" allowOverlap="1" wp14:anchorId="286E0B03" wp14:editId="12DC2576">
                <wp:simplePos x="0" y="0"/>
                <wp:positionH relativeFrom="column">
                  <wp:posOffset>1794409</wp:posOffset>
                </wp:positionH>
                <wp:positionV relativeFrom="paragraph">
                  <wp:posOffset>42163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0DE3E4" w14:textId="77777777" w:rsidR="00A613C0" w:rsidRPr="00C120B5" w:rsidRDefault="00A613C0" w:rsidP="00A613C0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E0B03" id="Group 34" o:spid="_x0000_s1026" style="position:absolute;left:0;text-align:left;margin-left:141.3pt;margin-top:3.3pt;width:332.45pt;height:260.4pt;z-index:25165828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Iz7pZnhAAAACQEAAA8AAABkcnMvZG93&#10;bnJldi54bWxMj0Frg0AQhe+F/odlCr01qzaa1LqGENqeQqFJIeS20YlK3FlxN2r+faen9vQY3uO9&#10;b7LVZFoxYO8aSwrCWQACqbBlQ5WC7/370xKE85pK3VpCBTd0sMrv7zKdlnakLxx2vhJcQi7VCmrv&#10;u1RKV9RotJvZDom9s+2N9nz2lSx7PXK5aWUUBIk0uiFeqHWHmxqLy+5qFHyMelw/h2/D9nLe3I77&#10;+POwDVGpx4dp/QrC4+T/wvCLz+iQM9PJXql0olUQLaOEowoSFvZf5osYxElBHC3mIPNM/v8g/w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330DE3E4" w14:textId="77777777" w:rsidR="00A613C0" w:rsidRPr="00C120B5" w:rsidRDefault="00A613C0" w:rsidP="00A613C0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4FF8" w:rsidRPr="00B657B8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83" behindDoc="0" locked="0" layoutInCell="1" allowOverlap="1" wp14:anchorId="70CD4B5A" wp14:editId="0ED0B8E7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DF7570" w14:textId="3D01D9E2" w:rsidR="00C44FF8" w:rsidRPr="009D3874" w:rsidRDefault="00C44FF8" w:rsidP="00C44FF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9599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7FA8FCB6" w14:textId="77777777" w:rsidR="00C44FF8" w:rsidRPr="009D3874" w:rsidRDefault="00C44FF8" w:rsidP="00C44FF8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F3C6B5" w14:textId="23FDED5C" w:rsidR="00C44FF8" w:rsidRPr="00275164" w:rsidRDefault="004D4F7A" w:rsidP="00C44FF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7,345,046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1AD981" w14:textId="56EFF82A" w:rsidR="00C44FF8" w:rsidRPr="009D3874" w:rsidRDefault="00C44FF8" w:rsidP="00C44FF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9599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171C34" w14:textId="77777777" w:rsidR="00C44FF8" w:rsidRPr="00C22645" w:rsidRDefault="00C44FF8" w:rsidP="00C44FF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A1D7EC" w14:textId="77777777" w:rsidR="00C44FF8" w:rsidRPr="00C22645" w:rsidRDefault="00C44FF8" w:rsidP="00C44FF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D144B0" w14:textId="77777777" w:rsidR="00D9599E" w:rsidRPr="00275164" w:rsidRDefault="00D9599E" w:rsidP="00D9599E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,709,352</w:t>
                              </w:r>
                            </w:p>
                            <w:p w14:paraId="69E83433" w14:textId="77777777" w:rsidR="00C44FF8" w:rsidRPr="005D488C" w:rsidRDefault="00C44FF8" w:rsidP="00C44FF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CD4B5A" id="Group 46" o:spid="_x0000_s1037" style="position:absolute;left:0;text-align:left;margin-left:370.25pt;margin-top:65pt;width:100.8pt;height:1in;z-index:25165828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08DF7570" w14:textId="3D01D9E2" w:rsidR="00C44FF8" w:rsidRPr="009D3874" w:rsidRDefault="00C44FF8" w:rsidP="00C44FF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9599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7FA8FCB6" w14:textId="77777777" w:rsidR="00C44FF8" w:rsidRPr="009D3874" w:rsidRDefault="00C44FF8" w:rsidP="00C44FF8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10F3C6B5" w14:textId="23FDED5C" w:rsidR="00C44FF8" w:rsidRPr="00275164" w:rsidRDefault="004D4F7A" w:rsidP="00C44FF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7,345,046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31AD981" w14:textId="56EFF82A" w:rsidR="00C44FF8" w:rsidRPr="009D3874" w:rsidRDefault="00C44FF8" w:rsidP="00C44FF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9599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68171C34" w14:textId="77777777" w:rsidR="00C44FF8" w:rsidRPr="00C22645" w:rsidRDefault="00C44FF8" w:rsidP="00C44FF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59A1D7EC" w14:textId="77777777" w:rsidR="00C44FF8" w:rsidRPr="00C22645" w:rsidRDefault="00C44FF8" w:rsidP="00C44FF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1D144B0" w14:textId="77777777" w:rsidR="00D9599E" w:rsidRPr="00275164" w:rsidRDefault="00D9599E" w:rsidP="00D9599E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,709,352</w:t>
                        </w:r>
                      </w:p>
                      <w:p w14:paraId="69E83433" w14:textId="77777777" w:rsidR="00C44FF8" w:rsidRPr="005D488C" w:rsidRDefault="00C44FF8" w:rsidP="00C44FF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44FF8" w:rsidRPr="00B657B8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8523D79" wp14:editId="101077EA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EDDAA46" w14:textId="77777777" w:rsidR="00C44FF8" w:rsidRPr="00B657B8" w:rsidRDefault="00C44FF8" w:rsidP="00C44FF8">
      <w:pPr>
        <w:ind w:left="540" w:right="-45"/>
        <w:rPr>
          <w:rFonts w:cs="Times New Roman"/>
          <w:sz w:val="20"/>
          <w:szCs w:val="20"/>
        </w:rPr>
      </w:pPr>
      <w:r w:rsidRPr="00B657B8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82" behindDoc="0" locked="0" layoutInCell="1" allowOverlap="1" wp14:anchorId="43F87906" wp14:editId="2E47A8A8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277AB9" w14:textId="77777777" w:rsidR="00C44FF8" w:rsidRPr="00D02FA5" w:rsidRDefault="00C44FF8" w:rsidP="00C44FF8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619BB7CA" w14:textId="77777777" w:rsidR="00C44FF8" w:rsidRPr="00D02FA5" w:rsidRDefault="00C44FF8" w:rsidP="00C44FF8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DE69D25" w14:textId="77777777" w:rsidR="00C44FF8" w:rsidRPr="00D02FA5" w:rsidRDefault="00C44FF8" w:rsidP="00C44FF8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3276957" w14:textId="7387CAA5" w:rsidR="00C44FF8" w:rsidRPr="00AD4C8B" w:rsidRDefault="00C44FF8" w:rsidP="00C44FF8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FF7ABF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A00DA5E" w14:textId="3A3FCA80" w:rsidR="00C44FF8" w:rsidRPr="00AD4C8B" w:rsidRDefault="00C44FF8" w:rsidP="00C44FF8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FF7ABF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DC5FEA0" w14:textId="77777777" w:rsidR="00C44FF8" w:rsidRPr="00D02FA5" w:rsidRDefault="00C44FF8" w:rsidP="00C44FF8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3F87906" id="Group 65" o:spid="_x0000_s1044" style="position:absolute;left:0;text-align:left;margin-left:41.85pt;margin-top:8.75pt;width:422.45pt;height:129.35pt;z-index:25165828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0C277AB9" w14:textId="77777777" w:rsidR="00C44FF8" w:rsidRPr="00D02FA5" w:rsidRDefault="00C44FF8" w:rsidP="00C44FF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619BB7CA" w14:textId="77777777" w:rsidR="00C44FF8" w:rsidRPr="00D02FA5" w:rsidRDefault="00C44FF8" w:rsidP="00C44FF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2DE69D25" w14:textId="77777777" w:rsidR="00C44FF8" w:rsidRPr="00D02FA5" w:rsidRDefault="00C44FF8" w:rsidP="00C44FF8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3276957" w14:textId="7387CAA5" w:rsidR="00C44FF8" w:rsidRPr="00AD4C8B" w:rsidRDefault="00C44FF8" w:rsidP="00C44FF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FF7AB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A00DA5E" w14:textId="3A3FCA80" w:rsidR="00C44FF8" w:rsidRPr="00AD4C8B" w:rsidRDefault="00C44FF8" w:rsidP="00C44FF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FF7AB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2DC5FEA0" w14:textId="77777777" w:rsidR="00C44FF8" w:rsidRPr="00D02FA5" w:rsidRDefault="00C44FF8" w:rsidP="00C44FF8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68D9F154" w14:textId="77777777" w:rsidR="00C44FF8" w:rsidRPr="00B657B8" w:rsidRDefault="00C44FF8" w:rsidP="00C44FF8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657B8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80" behindDoc="1" locked="0" layoutInCell="1" allowOverlap="1" wp14:anchorId="0E1E07D5" wp14:editId="4C73D1A8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81" behindDoc="1" locked="0" layoutInCell="1" allowOverlap="1" wp14:anchorId="11EEFB3F" wp14:editId="76EF1133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0C0C22AC" w14:textId="77777777" w:rsidR="00C44FF8" w:rsidRPr="00B657B8" w:rsidRDefault="00C44FF8" w:rsidP="00C44FF8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5" behindDoc="0" locked="0" layoutInCell="1" allowOverlap="1" wp14:anchorId="032B1713" wp14:editId="2720EC40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6" behindDoc="0" locked="0" layoutInCell="1" allowOverlap="1" wp14:anchorId="35141D82" wp14:editId="5FBCCEEE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ADD53" w14:textId="77777777" w:rsidR="00C44FF8" w:rsidRPr="00B657B8" w:rsidRDefault="00C44FF8" w:rsidP="00C44FF8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</w:rPr>
        <w:tab/>
      </w:r>
    </w:p>
    <w:p w14:paraId="4175DBD0" w14:textId="7F0F0379" w:rsidR="00796C9B" w:rsidRPr="00B657B8" w:rsidRDefault="00C44FF8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sectPr w:rsidR="00796C9B" w:rsidRPr="00B657B8" w:rsidSect="00351A56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84" behindDoc="0" locked="0" layoutInCell="1" allowOverlap="1" wp14:anchorId="695B5DF8" wp14:editId="7130E74E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682245542" name="Chart 6822455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pPr w:leftFromText="180" w:rightFromText="180" w:vertAnchor="text" w:tblpY="17"/>
        <w:tblW w:w="5043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284"/>
        <w:gridCol w:w="736"/>
        <w:gridCol w:w="179"/>
        <w:gridCol w:w="853"/>
        <w:gridCol w:w="202"/>
        <w:gridCol w:w="873"/>
        <w:gridCol w:w="196"/>
        <w:gridCol w:w="853"/>
        <w:gridCol w:w="217"/>
        <w:gridCol w:w="873"/>
        <w:gridCol w:w="220"/>
        <w:gridCol w:w="844"/>
        <w:gridCol w:w="217"/>
        <w:gridCol w:w="873"/>
        <w:gridCol w:w="182"/>
        <w:gridCol w:w="844"/>
        <w:gridCol w:w="217"/>
        <w:gridCol w:w="868"/>
        <w:gridCol w:w="220"/>
        <w:gridCol w:w="856"/>
        <w:gridCol w:w="179"/>
        <w:gridCol w:w="750"/>
      </w:tblGrid>
      <w:tr w:rsidR="00CD7441" w:rsidRPr="00B657B8" w14:paraId="5D89345F" w14:textId="77777777" w:rsidTr="00CD7441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10CE8321" w14:textId="7C76997E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D7441" w:rsidRPr="00B657B8" w14:paraId="32F08241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6466E378" w14:textId="3BF18420" w:rsidR="00CD7441" w:rsidRPr="00B657B8" w:rsidRDefault="00CD7441" w:rsidP="00CD744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</w:t>
            </w:r>
            <w:r w:rsidR="00187117"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สาม</w:t>
            </w: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590" w:type="pct"/>
            <w:gridSpan w:val="3"/>
            <w:shd w:val="clear" w:color="auto" w:fill="auto"/>
            <w:vAlign w:val="bottom"/>
          </w:tcPr>
          <w:p w14:paraId="5A315D22" w14:textId="415C6075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2CEB725" w14:textId="77777777" w:rsidR="00CD7441" w:rsidRPr="00B657B8" w:rsidRDefault="00CD7441" w:rsidP="00CD744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3F54DF75" w14:textId="0FED48A4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360D5D40" w14:textId="77777777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39BF409C" w14:textId="1D0870C8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791E6AC6" w14:textId="77777777" w:rsidR="00CD7441" w:rsidRPr="00B657B8" w:rsidRDefault="00CD7441" w:rsidP="00CD744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1EF3206C" w14:textId="67DB5AC8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702F97B0" w14:textId="77777777" w:rsidR="00CD7441" w:rsidRPr="00B657B8" w:rsidRDefault="00CD7441" w:rsidP="00CD744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6CDB2D93" w14:textId="65369859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2F705D4F" w14:textId="77777777" w:rsidR="00CD7441" w:rsidRPr="00B657B8" w:rsidRDefault="00CD7441" w:rsidP="00CD744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04B871C0" w14:textId="7A7F8B89" w:rsidR="00CD7441" w:rsidRPr="00B657B8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162AD9" w:rsidRPr="00B657B8" w14:paraId="5A3B85C1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73AB00DE" w14:textId="011024A2" w:rsidR="00162AD9" w:rsidRPr="00B657B8" w:rsidRDefault="00162AD9" w:rsidP="00162AD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B657B8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42" w:type="pct"/>
            <w:shd w:val="clear" w:color="auto" w:fill="auto"/>
          </w:tcPr>
          <w:p w14:paraId="024D351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97" w:type="pct"/>
            <w:shd w:val="clear" w:color="auto" w:fill="auto"/>
          </w:tcPr>
          <w:p w14:paraId="66FB8C1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5B3A90D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1" w:type="pct"/>
            <w:shd w:val="clear" w:color="auto" w:fill="auto"/>
          </w:tcPr>
          <w:p w14:paraId="70D49A2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72B57B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9" w:type="pct"/>
            <w:shd w:val="clear" w:color="auto" w:fill="auto"/>
          </w:tcPr>
          <w:p w14:paraId="44CFBC5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7079921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7" w:type="pct"/>
          </w:tcPr>
          <w:p w14:paraId="02E7AFC5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D4EB97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202DB3B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1455629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2AB539D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0579385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</w:tcPr>
          <w:p w14:paraId="16738FD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6A62746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2" w:type="pct"/>
          </w:tcPr>
          <w:p w14:paraId="5E18593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723613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5354FA0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7E07EAB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10C3DC4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44E63E0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1" w:type="pct"/>
            <w:shd w:val="clear" w:color="auto" w:fill="auto"/>
          </w:tcPr>
          <w:p w14:paraId="4FE648C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</w:tcPr>
          <w:p w14:paraId="50835AB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5635A9" w:rsidRPr="00B657B8" w14:paraId="44241F2C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38871933" w14:textId="77777777" w:rsidR="005635A9" w:rsidRPr="00B657B8" w:rsidRDefault="005635A9" w:rsidP="00BA448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178" w:type="pct"/>
            <w:gridSpan w:val="23"/>
            <w:shd w:val="clear" w:color="auto" w:fill="auto"/>
          </w:tcPr>
          <w:p w14:paraId="31DE9C6F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162AD9" w:rsidRPr="00B657B8" w14:paraId="2C612F56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38CCB473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42" w:type="pct"/>
            <w:shd w:val="clear" w:color="auto" w:fill="auto"/>
          </w:tcPr>
          <w:p w14:paraId="203374F9" w14:textId="5816EF14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6,103,515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11B3C16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3CDD0AB5" w14:textId="72D592E3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5,487,756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6F09F31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5817E1AF" w14:textId="6AAA01EF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714,550</w:t>
            </w:r>
          </w:p>
        </w:tc>
        <w:tc>
          <w:tcPr>
            <w:tcW w:w="69" w:type="pct"/>
            <w:shd w:val="clear" w:color="auto" w:fill="auto"/>
          </w:tcPr>
          <w:p w14:paraId="2739C9F9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F060F4D" w14:textId="58CA7019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565,624</w:t>
            </w:r>
          </w:p>
        </w:tc>
        <w:tc>
          <w:tcPr>
            <w:tcW w:w="67" w:type="pct"/>
            <w:shd w:val="clear" w:color="auto" w:fill="auto"/>
          </w:tcPr>
          <w:p w14:paraId="5685DF8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8DC2C4E" w14:textId="5514531A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526,981</w:t>
            </w:r>
          </w:p>
        </w:tc>
        <w:tc>
          <w:tcPr>
            <w:tcW w:w="74" w:type="pct"/>
            <w:shd w:val="clear" w:color="auto" w:fill="auto"/>
          </w:tcPr>
          <w:p w14:paraId="619CA15F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0E7AF13" w14:textId="5E6A3DF3" w:rsidR="00162AD9" w:rsidRPr="00B657B8" w:rsidRDefault="00162AD9" w:rsidP="00162AD9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655,972</w:t>
            </w:r>
          </w:p>
        </w:tc>
        <w:tc>
          <w:tcPr>
            <w:tcW w:w="75" w:type="pct"/>
            <w:shd w:val="clear" w:color="auto" w:fill="auto"/>
          </w:tcPr>
          <w:p w14:paraId="63344584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75BBC15" w14:textId="3C6F45C4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7,345,046</w:t>
            </w:r>
          </w:p>
        </w:tc>
        <w:tc>
          <w:tcPr>
            <w:tcW w:w="74" w:type="pct"/>
            <w:shd w:val="clear" w:color="auto" w:fill="auto"/>
          </w:tcPr>
          <w:p w14:paraId="454B5762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66417B3" w14:textId="48A8E28C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6,709,352</w:t>
            </w:r>
          </w:p>
        </w:tc>
        <w:tc>
          <w:tcPr>
            <w:tcW w:w="62" w:type="pct"/>
            <w:shd w:val="clear" w:color="auto" w:fill="auto"/>
          </w:tcPr>
          <w:p w14:paraId="78EE2AB4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3E9452F" w14:textId="480FDAD4" w:rsidR="00162AD9" w:rsidRPr="00B657B8" w:rsidRDefault="001D2DE6" w:rsidP="00162AD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070FF76A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A936119" w14:textId="0E4653FC" w:rsidR="00162AD9" w:rsidRPr="00B657B8" w:rsidRDefault="00162AD9" w:rsidP="00162AD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300A96A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B701D39" w14:textId="24298B3D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7,345,046</w:t>
            </w:r>
          </w:p>
        </w:tc>
        <w:tc>
          <w:tcPr>
            <w:tcW w:w="61" w:type="pct"/>
            <w:shd w:val="clear" w:color="auto" w:fill="auto"/>
          </w:tcPr>
          <w:p w14:paraId="771E0C1D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56C3B0C4" w14:textId="45D0FBBC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6,709,352</w:t>
            </w:r>
          </w:p>
        </w:tc>
      </w:tr>
      <w:tr w:rsidR="00162AD9" w:rsidRPr="00B657B8" w14:paraId="2ADDA192" w14:textId="77777777" w:rsidTr="0023544A">
        <w:trPr>
          <w:cantSplit/>
        </w:trPr>
        <w:tc>
          <w:tcPr>
            <w:tcW w:w="822" w:type="pct"/>
            <w:shd w:val="clear" w:color="auto" w:fill="auto"/>
          </w:tcPr>
          <w:p w14:paraId="2761D1CE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14:paraId="6EBAA453" w14:textId="4AD1A985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47,718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93EF1DA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14:paraId="4ED0E8AC" w14:textId="381C0103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56,879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7AFC54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C2F074B" w14:textId="7ED691D0" w:rsidR="00162AD9" w:rsidRPr="00B657B8" w:rsidRDefault="003B2F2D" w:rsidP="00162AD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6337ADD9" w14:textId="77777777" w:rsidR="00162AD9" w:rsidRPr="00B657B8" w:rsidRDefault="00162AD9" w:rsidP="00162AD9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6A15435C" w14:textId="2421239F" w:rsidR="00162AD9" w:rsidRPr="00B657B8" w:rsidRDefault="00162AD9" w:rsidP="00162AD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CC5FEFB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2D3C5DD" w14:textId="70CEA5A3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43,971</w:t>
            </w:r>
          </w:p>
        </w:tc>
        <w:tc>
          <w:tcPr>
            <w:tcW w:w="74" w:type="pct"/>
            <w:shd w:val="clear" w:color="auto" w:fill="auto"/>
          </w:tcPr>
          <w:p w14:paraId="715A9197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3A9033AF" w14:textId="60FD587F" w:rsidR="00162AD9" w:rsidRPr="00B657B8" w:rsidRDefault="00162AD9" w:rsidP="00162AD9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40,317</w:t>
            </w:r>
          </w:p>
        </w:tc>
        <w:tc>
          <w:tcPr>
            <w:tcW w:w="75" w:type="pct"/>
            <w:shd w:val="clear" w:color="auto" w:fill="auto"/>
          </w:tcPr>
          <w:p w14:paraId="491B94B8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2253002" w14:textId="64FFECBB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91,689</w:t>
            </w:r>
          </w:p>
        </w:tc>
        <w:tc>
          <w:tcPr>
            <w:tcW w:w="74" w:type="pct"/>
            <w:shd w:val="clear" w:color="auto" w:fill="auto"/>
          </w:tcPr>
          <w:p w14:paraId="27AF9C69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104043" w14:textId="536BD112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97,196</w:t>
            </w:r>
          </w:p>
        </w:tc>
        <w:tc>
          <w:tcPr>
            <w:tcW w:w="62" w:type="pct"/>
            <w:shd w:val="clear" w:color="auto" w:fill="auto"/>
          </w:tcPr>
          <w:p w14:paraId="657E1531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0FFE440" w14:textId="2E9D640C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(91,689)</w:t>
            </w:r>
          </w:p>
        </w:tc>
        <w:tc>
          <w:tcPr>
            <w:tcW w:w="74" w:type="pct"/>
            <w:shd w:val="clear" w:color="auto" w:fill="auto"/>
          </w:tcPr>
          <w:p w14:paraId="63E430D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443337F2" w14:textId="0AEC56EE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(97,196)</w:t>
            </w:r>
          </w:p>
        </w:tc>
        <w:tc>
          <w:tcPr>
            <w:tcW w:w="75" w:type="pct"/>
            <w:shd w:val="clear" w:color="auto" w:fill="auto"/>
          </w:tcPr>
          <w:p w14:paraId="7BF61873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2B14F64E" w14:textId="72A19547" w:rsidR="00162AD9" w:rsidRPr="00B657B8" w:rsidRDefault="001B7B18" w:rsidP="00162AD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5E39D1FF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</w:tcPr>
          <w:p w14:paraId="6B39FE4C" w14:textId="6E07FF7B" w:rsidR="00162AD9" w:rsidRPr="00B657B8" w:rsidRDefault="00162AD9" w:rsidP="00162AD9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</w:tr>
      <w:tr w:rsidR="00162AD9" w:rsidRPr="00B657B8" w14:paraId="552367D8" w14:textId="77777777" w:rsidTr="0023544A">
        <w:trPr>
          <w:cantSplit/>
        </w:trPr>
        <w:tc>
          <w:tcPr>
            <w:tcW w:w="822" w:type="pct"/>
            <w:shd w:val="clear" w:color="auto" w:fill="auto"/>
          </w:tcPr>
          <w:p w14:paraId="138C308A" w14:textId="77777777" w:rsidR="00162AD9" w:rsidRPr="00B657B8" w:rsidRDefault="00162AD9" w:rsidP="00162AD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ED117" w14:textId="0E20CAF5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6,151,233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3180041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E6720" w14:textId="61A80566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5,544,635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B570239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D4F79" w14:textId="773135E6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714,550</w:t>
            </w:r>
          </w:p>
        </w:tc>
        <w:tc>
          <w:tcPr>
            <w:tcW w:w="69" w:type="pct"/>
            <w:shd w:val="clear" w:color="auto" w:fill="auto"/>
          </w:tcPr>
          <w:p w14:paraId="37DEBE15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EFF65" w14:textId="586DF73B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565,624</w:t>
            </w:r>
          </w:p>
        </w:tc>
        <w:tc>
          <w:tcPr>
            <w:tcW w:w="67" w:type="pct"/>
            <w:shd w:val="clear" w:color="auto" w:fill="auto"/>
          </w:tcPr>
          <w:p w14:paraId="6108C8B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9EF07" w14:textId="0B81B8C7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570,952</w:t>
            </w:r>
          </w:p>
        </w:tc>
        <w:tc>
          <w:tcPr>
            <w:tcW w:w="74" w:type="pct"/>
            <w:shd w:val="clear" w:color="auto" w:fill="auto"/>
          </w:tcPr>
          <w:p w14:paraId="7D239663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52AB" w14:textId="0EB527F4" w:rsidR="00162AD9" w:rsidRPr="00B657B8" w:rsidRDefault="00162AD9" w:rsidP="00162AD9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696,289</w:t>
            </w:r>
          </w:p>
        </w:tc>
        <w:tc>
          <w:tcPr>
            <w:tcW w:w="75" w:type="pct"/>
            <w:shd w:val="clear" w:color="auto" w:fill="auto"/>
          </w:tcPr>
          <w:p w14:paraId="066949F5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6FBB2" w14:textId="1EB82015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7,436,735</w:t>
            </w:r>
          </w:p>
        </w:tc>
        <w:tc>
          <w:tcPr>
            <w:tcW w:w="74" w:type="pct"/>
            <w:shd w:val="clear" w:color="auto" w:fill="auto"/>
          </w:tcPr>
          <w:p w14:paraId="0E329E4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ECFA0" w14:textId="49C78A04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6,806,548</w:t>
            </w:r>
          </w:p>
        </w:tc>
        <w:tc>
          <w:tcPr>
            <w:tcW w:w="62" w:type="pct"/>
            <w:shd w:val="clear" w:color="auto" w:fill="auto"/>
          </w:tcPr>
          <w:p w14:paraId="52A0120D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17043" w14:textId="3C57CD25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(91,689)</w:t>
            </w:r>
          </w:p>
        </w:tc>
        <w:tc>
          <w:tcPr>
            <w:tcW w:w="74" w:type="pct"/>
            <w:shd w:val="clear" w:color="auto" w:fill="auto"/>
          </w:tcPr>
          <w:p w14:paraId="209C97A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B46F" w14:textId="60A14EC0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(97,196)</w:t>
            </w:r>
          </w:p>
        </w:tc>
        <w:tc>
          <w:tcPr>
            <w:tcW w:w="75" w:type="pct"/>
            <w:shd w:val="clear" w:color="auto" w:fill="auto"/>
          </w:tcPr>
          <w:p w14:paraId="4F23E1F6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79D4" w14:textId="2E4E6EB7" w:rsidR="00162AD9" w:rsidRPr="00B657B8" w:rsidRDefault="001B7B18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</w:t>
            </w:r>
            <w:r w:rsidR="009B27C7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5,046</w:t>
            </w:r>
          </w:p>
        </w:tc>
        <w:tc>
          <w:tcPr>
            <w:tcW w:w="61" w:type="pct"/>
            <w:shd w:val="clear" w:color="auto" w:fill="auto"/>
          </w:tcPr>
          <w:p w14:paraId="5D6E7D3A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6F149" w14:textId="2ABD5721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6,709,352</w:t>
            </w:r>
          </w:p>
        </w:tc>
      </w:tr>
      <w:tr w:rsidR="00C777BC" w:rsidRPr="00B657B8" w14:paraId="6C5554E8" w14:textId="77777777" w:rsidTr="00C777BC">
        <w:trPr>
          <w:cantSplit/>
        </w:trPr>
        <w:tc>
          <w:tcPr>
            <w:tcW w:w="822" w:type="pct"/>
            <w:shd w:val="clear" w:color="auto" w:fill="auto"/>
          </w:tcPr>
          <w:p w14:paraId="481621F5" w14:textId="77777777" w:rsidR="00C777BC" w:rsidRPr="00B657B8" w:rsidRDefault="00C777BC" w:rsidP="00162AD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  <w:shd w:val="clear" w:color="auto" w:fill="auto"/>
          </w:tcPr>
          <w:p w14:paraId="14217E69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63FB43C8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</w:tcBorders>
            <w:shd w:val="clear" w:color="auto" w:fill="auto"/>
          </w:tcPr>
          <w:p w14:paraId="39642DFE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345370C" w14:textId="77777777" w:rsidR="00C777BC" w:rsidRPr="00B657B8" w:rsidRDefault="00C777BC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15DB608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231D0F40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CDEC286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78D951F6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42A4EEA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26224D49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0CFBC10A" w14:textId="77777777" w:rsidR="00C777BC" w:rsidRPr="00B657B8" w:rsidRDefault="00C777BC" w:rsidP="00162AD9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3129561B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19D90980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364E361D" w14:textId="77777777" w:rsidR="00C777BC" w:rsidRPr="00B657B8" w:rsidRDefault="00C777BC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717EBC5E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" w:type="pct"/>
            <w:shd w:val="clear" w:color="auto" w:fill="auto"/>
          </w:tcPr>
          <w:p w14:paraId="260D4714" w14:textId="77777777" w:rsidR="00C777BC" w:rsidRPr="00B657B8" w:rsidRDefault="00C777BC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666C9784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6EFD8734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F38D772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12ADE624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3462AF9F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48F8379C" w14:textId="77777777" w:rsidR="00C777BC" w:rsidRPr="00B657B8" w:rsidRDefault="00C777BC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</w:tcPr>
          <w:p w14:paraId="757A3522" w14:textId="77777777" w:rsidR="00C777BC" w:rsidRPr="00B657B8" w:rsidRDefault="00C777BC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162AD9" w:rsidRPr="00B657B8" w14:paraId="6E0DD060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4A5399B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42" w:type="pct"/>
            <w:shd w:val="clear" w:color="auto" w:fill="auto"/>
          </w:tcPr>
          <w:p w14:paraId="043CEFEE" w14:textId="50C2924D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(293,010)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0CD26E6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495A0A30" w14:textId="1821268F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(290,343)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45BBF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448B51D" w14:textId="3BAF0CAA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(22,</w:t>
            </w:r>
            <w:r w:rsidR="00F27ADF"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72)</w:t>
            </w:r>
          </w:p>
        </w:tc>
        <w:tc>
          <w:tcPr>
            <w:tcW w:w="69" w:type="pct"/>
            <w:shd w:val="clear" w:color="auto" w:fill="auto"/>
          </w:tcPr>
          <w:p w14:paraId="24591731" w14:textId="77777777" w:rsidR="00162AD9" w:rsidRPr="00B657B8" w:rsidRDefault="00162AD9" w:rsidP="00162AD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08DB7DCF" w14:textId="1451C42D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(19,367)</w:t>
            </w:r>
          </w:p>
        </w:tc>
        <w:tc>
          <w:tcPr>
            <w:tcW w:w="67" w:type="pct"/>
            <w:shd w:val="clear" w:color="auto" w:fill="auto"/>
          </w:tcPr>
          <w:p w14:paraId="67761AD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8F1274A" w14:textId="47DABC07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(58,046)</w:t>
            </w:r>
          </w:p>
        </w:tc>
        <w:tc>
          <w:tcPr>
            <w:tcW w:w="74" w:type="pct"/>
            <w:shd w:val="clear" w:color="auto" w:fill="auto"/>
          </w:tcPr>
          <w:p w14:paraId="167D12A9" w14:textId="77777777" w:rsidR="00162AD9" w:rsidRPr="00B657B8" w:rsidRDefault="00162AD9" w:rsidP="00162AD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7418987" w14:textId="320C816E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(76,820)</w:t>
            </w:r>
          </w:p>
        </w:tc>
        <w:tc>
          <w:tcPr>
            <w:tcW w:w="75" w:type="pct"/>
            <w:shd w:val="clear" w:color="auto" w:fill="auto"/>
          </w:tcPr>
          <w:p w14:paraId="0845D95C" w14:textId="77777777" w:rsidR="00162AD9" w:rsidRPr="00B657B8" w:rsidRDefault="00162AD9" w:rsidP="00162AD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AB065AD" w14:textId="38D39B4D" w:rsidR="00162AD9" w:rsidRPr="00B657B8" w:rsidRDefault="001D2DE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(373,228)</w:t>
            </w:r>
          </w:p>
        </w:tc>
        <w:tc>
          <w:tcPr>
            <w:tcW w:w="74" w:type="pct"/>
            <w:shd w:val="clear" w:color="auto" w:fill="auto"/>
          </w:tcPr>
          <w:p w14:paraId="5C39941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7F2DBBF" w14:textId="258E2DE8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(386,530)</w:t>
            </w:r>
          </w:p>
        </w:tc>
        <w:tc>
          <w:tcPr>
            <w:tcW w:w="62" w:type="pct"/>
            <w:shd w:val="clear" w:color="auto" w:fill="auto"/>
          </w:tcPr>
          <w:p w14:paraId="2AE4FA5E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D65A2AB" w14:textId="719E6AA1" w:rsidR="00162AD9" w:rsidRPr="00B657B8" w:rsidRDefault="001D2DE6" w:rsidP="00162AD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2F1E4EA4" w14:textId="77777777" w:rsidR="00162AD9" w:rsidRPr="00B657B8" w:rsidRDefault="00162AD9" w:rsidP="00162AD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38BBBF39" w14:textId="4E1B5366" w:rsidR="00162AD9" w:rsidRPr="00B657B8" w:rsidRDefault="00162AD9" w:rsidP="00162AD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5A3B8CA" w14:textId="77777777" w:rsidR="00162AD9" w:rsidRPr="00B657B8" w:rsidRDefault="00162AD9" w:rsidP="00162AD9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4F4D102" w14:textId="53212E32" w:rsidR="00162AD9" w:rsidRPr="00B657B8" w:rsidRDefault="001B7B18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(373,228)</w:t>
            </w:r>
          </w:p>
        </w:tc>
        <w:tc>
          <w:tcPr>
            <w:tcW w:w="61" w:type="pct"/>
            <w:shd w:val="clear" w:color="auto" w:fill="auto"/>
          </w:tcPr>
          <w:p w14:paraId="7F031955" w14:textId="77777777" w:rsidR="00162AD9" w:rsidRPr="00B657B8" w:rsidRDefault="00162AD9" w:rsidP="00162AD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34EFC964" w14:textId="540317B3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(386,530)</w:t>
            </w:r>
          </w:p>
        </w:tc>
      </w:tr>
      <w:tr w:rsidR="00162AD9" w:rsidRPr="00B657B8" w14:paraId="58395433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22FFE4E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42" w:type="pct"/>
            <w:tcBorders>
              <w:bottom w:val="double" w:sz="4" w:space="0" w:color="auto"/>
            </w:tcBorders>
            <w:shd w:val="clear" w:color="auto" w:fill="auto"/>
          </w:tcPr>
          <w:p w14:paraId="4DFDD088" w14:textId="4D796F4A" w:rsidR="00162AD9" w:rsidRPr="00B657B8" w:rsidRDefault="003B2F2D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</w:t>
            </w:r>
            <w:r w:rsidR="00BF5E43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F5E43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263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D35BDFC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  <w:shd w:val="clear" w:color="auto" w:fill="auto"/>
          </w:tcPr>
          <w:p w14:paraId="31C63873" w14:textId="504C6E6D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637,306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C706DB2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02CF7F1" w14:textId="2E9ACDF2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34,555</w:t>
            </w:r>
          </w:p>
        </w:tc>
        <w:tc>
          <w:tcPr>
            <w:tcW w:w="69" w:type="pct"/>
            <w:shd w:val="clear" w:color="auto" w:fill="auto"/>
          </w:tcPr>
          <w:p w14:paraId="7830ADD1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7E891FE3" w14:textId="65AC55FF" w:rsidR="00162AD9" w:rsidRPr="00B657B8" w:rsidRDefault="00162AD9" w:rsidP="0064573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(29,680)</w:t>
            </w:r>
          </w:p>
        </w:tc>
        <w:tc>
          <w:tcPr>
            <w:tcW w:w="67" w:type="pct"/>
            <w:shd w:val="clear" w:color="auto" w:fill="auto"/>
          </w:tcPr>
          <w:p w14:paraId="6D993622" w14:textId="77777777" w:rsidR="00162AD9" w:rsidRPr="00B657B8" w:rsidRDefault="00162AD9" w:rsidP="0064573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9BE9B22" w14:textId="5AC07140" w:rsidR="00162AD9" w:rsidRPr="00B657B8" w:rsidRDefault="00F27AD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EC5256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345,335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105226AB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3AA23441" w14:textId="135D8CB8" w:rsidR="00162AD9" w:rsidRPr="00B657B8" w:rsidRDefault="00162AD9" w:rsidP="0064573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(45,403)</w:t>
            </w:r>
          </w:p>
        </w:tc>
        <w:tc>
          <w:tcPr>
            <w:tcW w:w="75" w:type="pct"/>
            <w:shd w:val="clear" w:color="auto" w:fill="auto"/>
          </w:tcPr>
          <w:p w14:paraId="7BBB7C0C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6292E1C7" w14:textId="54267770" w:rsidR="00162AD9" w:rsidRPr="00B657B8" w:rsidRDefault="00EC5256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755,483</w:t>
            </w:r>
          </w:p>
        </w:tc>
        <w:tc>
          <w:tcPr>
            <w:tcW w:w="74" w:type="pct"/>
            <w:shd w:val="clear" w:color="auto" w:fill="auto"/>
          </w:tcPr>
          <w:p w14:paraId="37EC6E3A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044D863C" w14:textId="12282365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562,223</w:t>
            </w:r>
          </w:p>
        </w:tc>
        <w:tc>
          <w:tcPr>
            <w:tcW w:w="62" w:type="pct"/>
            <w:shd w:val="clear" w:color="auto" w:fill="auto"/>
          </w:tcPr>
          <w:p w14:paraId="2D235323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3F39270D" w14:textId="0985B551" w:rsidR="00162AD9" w:rsidRPr="00B657B8" w:rsidRDefault="001D2DE6" w:rsidP="00EE5C5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BF5E43" w:rsidRPr="00B657B8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F5E43" w:rsidRPr="00B657B8">
              <w:rPr>
                <w:rFonts w:asciiTheme="majorBidi" w:hAnsiTheme="majorBidi" w:cstheme="majorBidi"/>
                <w:b/>
                <w:bCs/>
                <w:szCs w:val="22"/>
              </w:rPr>
              <w:t>371</w:t>
            </w:r>
          </w:p>
        </w:tc>
        <w:tc>
          <w:tcPr>
            <w:tcW w:w="74" w:type="pct"/>
            <w:shd w:val="clear" w:color="auto" w:fill="auto"/>
          </w:tcPr>
          <w:p w14:paraId="0E9C068D" w14:textId="77777777" w:rsidR="00162AD9" w:rsidRPr="00B657B8" w:rsidRDefault="00162AD9" w:rsidP="00EE5C5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2B4071F" w14:textId="0D7F4FC1" w:rsidR="00162AD9" w:rsidRPr="00B657B8" w:rsidRDefault="00162AD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44,560</w:t>
            </w:r>
          </w:p>
        </w:tc>
        <w:tc>
          <w:tcPr>
            <w:tcW w:w="75" w:type="pct"/>
            <w:shd w:val="clear" w:color="auto" w:fill="auto"/>
          </w:tcPr>
          <w:p w14:paraId="1F81F712" w14:textId="77777777" w:rsidR="00162AD9" w:rsidRPr="00B657B8" w:rsidRDefault="00162AD9" w:rsidP="00BA4482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7F039F7" w14:textId="1AEAA014" w:rsidR="00162AD9" w:rsidRPr="00B657B8" w:rsidRDefault="000F372F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809,854</w:t>
            </w:r>
          </w:p>
        </w:tc>
        <w:tc>
          <w:tcPr>
            <w:tcW w:w="61" w:type="pct"/>
            <w:shd w:val="clear" w:color="auto" w:fill="auto"/>
          </w:tcPr>
          <w:p w14:paraId="35EC9D0F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51522A9B" w14:textId="4242CFEF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606,783</w:t>
            </w:r>
          </w:p>
        </w:tc>
      </w:tr>
      <w:tr w:rsidR="005635A9" w:rsidRPr="00B657B8" w14:paraId="345EF3F1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2A6004D7" w14:textId="77777777" w:rsidR="005635A9" w:rsidRPr="00B657B8" w:rsidRDefault="005635A9" w:rsidP="00BA4482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67D8E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4E2B7512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370E20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25D29D" w14:textId="77777777" w:rsidR="005635A9" w:rsidRPr="00B657B8" w:rsidRDefault="005635A9" w:rsidP="00BA4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0DCDF0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A26899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938B73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D599AC2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92F877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2CDF7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B44351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38731F3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4019B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D0E7858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B8410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3762736" w14:textId="77777777" w:rsidR="005635A9" w:rsidRPr="00B657B8" w:rsidRDefault="005635A9" w:rsidP="00BA4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B34CE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B5BC24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FB448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B3E3BA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E3451E6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836E428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CDBB943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635A9" w:rsidRPr="00B657B8" w14:paraId="5FE8D076" w14:textId="77777777" w:rsidTr="00616C31">
        <w:trPr>
          <w:cantSplit/>
        </w:trPr>
        <w:tc>
          <w:tcPr>
            <w:tcW w:w="1064" w:type="pct"/>
            <w:gridSpan w:val="2"/>
            <w:shd w:val="clear" w:color="auto" w:fill="auto"/>
          </w:tcPr>
          <w:p w14:paraId="39C12BA9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2B4B455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2976F4BA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39740DC" w14:textId="77777777" w:rsidR="005635A9" w:rsidRPr="00B657B8" w:rsidRDefault="005635A9" w:rsidP="00BA4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CA02816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72ED0F9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13B966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1BC48D6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F42F7DB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72B7CA6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59E251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54C1A7D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3A0F7D0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4FCE91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DB448A5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853D615" w14:textId="77777777" w:rsidR="005635A9" w:rsidRPr="00B657B8" w:rsidRDefault="005635A9" w:rsidP="00BA4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348B77A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7B3809D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59D0D7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CADB5B9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217072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0E3912B" w14:textId="77777777" w:rsidR="005635A9" w:rsidRPr="00B657B8" w:rsidRDefault="005635A9" w:rsidP="00BA448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44EA9A" w14:textId="77777777" w:rsidR="005635A9" w:rsidRPr="00B657B8" w:rsidRDefault="005635A9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62AD9" w:rsidRPr="00B657B8" w14:paraId="3418383E" w14:textId="77777777" w:rsidTr="00616C31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019239C1" w14:textId="493CF90A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61BE506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5D1EFDC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8FA540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6761B69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C064B9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8E7510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DA9E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DABFA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8F75C3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9A394C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94E7BC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8AE9F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E3DA9C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A802D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E8235D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4577DD9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B83CF6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B7F5D6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5EE9B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39A6B7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0BD9704" w14:textId="520A749D" w:rsidR="00162AD9" w:rsidRPr="00B657B8" w:rsidRDefault="006E0EFB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10,769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4575ACE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6436F79" w14:textId="4B317F93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7,524</w:t>
            </w:r>
          </w:p>
        </w:tc>
      </w:tr>
      <w:tr w:rsidR="00162AD9" w:rsidRPr="00B657B8" w14:paraId="28FDC89C" w14:textId="77777777" w:rsidTr="00162AD9">
        <w:trPr>
          <w:cantSplit/>
          <w:trHeight w:val="56"/>
        </w:trPr>
        <w:tc>
          <w:tcPr>
            <w:tcW w:w="1764" w:type="pct"/>
            <w:gridSpan w:val="6"/>
            <w:shd w:val="clear" w:color="auto" w:fill="auto"/>
          </w:tcPr>
          <w:p w14:paraId="799FD88C" w14:textId="0779598A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4437D2E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60D2D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AD44B6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D5E1A1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E1AE1FB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5C31EC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3F41F79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7683EA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5382A0A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6B1A34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7D1352E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F1F88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D7620D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D969D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CBEEE4B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C89748" w14:textId="75FA7F6B" w:rsidR="00162AD9" w:rsidRPr="00B657B8" w:rsidRDefault="006E0EFB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val="en-US" w:bidi="th-TH"/>
              </w:rPr>
              <w:t>987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1604513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46D248" w14:textId="1D0449AC" w:rsidR="00162AD9" w:rsidRPr="00B657B8" w:rsidRDefault="00373C40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1,407</w:t>
            </w:r>
          </w:p>
        </w:tc>
      </w:tr>
      <w:tr w:rsidR="00162AD9" w:rsidRPr="00B657B8" w14:paraId="7AC5F6FC" w14:textId="77777777" w:rsidTr="00124F0B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2B05C1D8" w14:textId="475CAB88" w:rsidR="00162AD9" w:rsidRPr="00B657B8" w:rsidRDefault="0044633A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กลับรายการ</w:t>
            </w:r>
            <w:r w:rsidR="00856ADC"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6EA45A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7EC467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E4167C0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E3623C4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06E92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2B339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6616B9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8270E8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8322283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62D83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0D09D9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43FA43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88AEE3F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4E2F02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23FF6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0905B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E2C9F95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0F30520" w14:textId="181E4812" w:rsidR="00162AD9" w:rsidRPr="00B657B8" w:rsidRDefault="00D82207" w:rsidP="00A728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val="en-US" w:bidi="th-TH"/>
              </w:rPr>
              <w:t>26,104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61868FB" w14:textId="77777777" w:rsidR="00162AD9" w:rsidRPr="00B657B8" w:rsidRDefault="00162AD9" w:rsidP="00A728F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1801C2F" w14:textId="488B02C8" w:rsidR="00162AD9" w:rsidRPr="00B657B8" w:rsidRDefault="00373C40" w:rsidP="004800A4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</w:tr>
      <w:tr w:rsidR="00162AD9" w:rsidRPr="00B657B8" w14:paraId="31447D75" w14:textId="77777777" w:rsidTr="00BA4482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  <w:vAlign w:val="center"/>
          </w:tcPr>
          <w:p w14:paraId="17A11F6E" w14:textId="4E5C42CE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="00364B64"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B3F786F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CFBFA03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9B32E11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FB0816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E71F986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57E7918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F891D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FEE1C1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627995B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83315A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D22FC2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C7F16F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2A1EF3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96385E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158041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5E62F6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B6656D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25DF7F6" w14:textId="2E7D6A63" w:rsidR="00162AD9" w:rsidRPr="00B657B8" w:rsidRDefault="003666E8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D061E5"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67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D061E5"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636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FE91C1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62A567B" w14:textId="337E1626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31,985</w:t>
            </w:r>
          </w:p>
        </w:tc>
      </w:tr>
      <w:tr w:rsidR="00162AD9" w:rsidRPr="00B657B8" w14:paraId="623D95CA" w14:textId="77777777" w:rsidTr="00162AD9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3B962809" w14:textId="51C31F40" w:rsidR="00162AD9" w:rsidRPr="00B657B8" w:rsidRDefault="003666E8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="00B0034E"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(ขาดทุน) </w:t>
            </w:r>
            <w:r w:rsidR="00162AD9"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A8AAFC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86E66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40AC5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21748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804BD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EA470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7B4CDA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E42A39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D8B81F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06E3D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F5E63D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328778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7D989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7545F2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D43EB4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B7654D0" w14:textId="05FC62D1" w:rsidR="00162AD9" w:rsidRPr="00B657B8" w:rsidRDefault="00D82207" w:rsidP="00A728F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val="en-US" w:bidi="th-TH"/>
              </w:rPr>
              <w:t>4,501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5A065BD" w14:textId="77777777" w:rsidR="00162AD9" w:rsidRPr="00B657B8" w:rsidRDefault="00162AD9" w:rsidP="00A728F0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56BC3A7" w14:textId="766A376B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(1,349)</w:t>
            </w:r>
          </w:p>
        </w:tc>
      </w:tr>
      <w:tr w:rsidR="00162AD9" w:rsidRPr="00B657B8" w14:paraId="43D113F5" w14:textId="77777777" w:rsidTr="00616C31">
        <w:trPr>
          <w:cantSplit/>
        </w:trPr>
        <w:tc>
          <w:tcPr>
            <w:tcW w:w="1064" w:type="pct"/>
            <w:gridSpan w:val="2"/>
            <w:shd w:val="clear" w:color="auto" w:fill="auto"/>
            <w:vAlign w:val="center"/>
          </w:tcPr>
          <w:p w14:paraId="2B8DC400" w14:textId="31AF28C2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8A50D5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6EFCA3A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204085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958275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E9827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3F6EA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E8562A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E25590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9D6727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F2D75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93AF0D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536BE68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3352C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BFB829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ACCF28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382116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FE31BE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B315B5" w14:textId="4F42F81A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F54ACF2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E7BCB34" w14:textId="4FE517A8" w:rsidR="00162AD9" w:rsidRPr="00B657B8" w:rsidRDefault="00D82207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28,026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2F7D8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EEEA232" w14:textId="3538E693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45,219</w:t>
            </w:r>
          </w:p>
        </w:tc>
      </w:tr>
      <w:tr w:rsidR="00162AD9" w:rsidRPr="00B657B8" w14:paraId="44CB910D" w14:textId="77777777" w:rsidTr="00373C40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46F775E5" w14:textId="5D9AF6E6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E72AE8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09D5C5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FEB2D8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C3F2E7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EE5BC68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E79B85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EA11A1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5740C8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1154D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F1502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9C553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7DD44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44A11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E4191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9A444C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EE6F89" w14:textId="700105C1" w:rsidR="00162AD9" w:rsidRPr="00B657B8" w:rsidRDefault="00B504EE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val="en-US" w:bidi="th-TH"/>
              </w:rPr>
              <w:t>(26,303)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39C94A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EBF2BA" w14:textId="1DCEC5A6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(23,740)</w:t>
            </w:r>
          </w:p>
        </w:tc>
      </w:tr>
      <w:tr w:rsidR="00162AD9" w:rsidRPr="00B657B8" w14:paraId="58555B2F" w14:textId="77777777" w:rsidTr="00373C40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50888480" w14:textId="728A1CA0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050081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953B2F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B05D90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635123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F2C67A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917DDD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99634F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27BC678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79CD65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8C999C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91DF59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D624F9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F94D34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B7A7986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494FA00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79045" w14:textId="6FE41604" w:rsidR="00162AD9" w:rsidRPr="00B657B8" w:rsidRDefault="00B504EE" w:rsidP="00A728F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val="en-US" w:bidi="th-TH"/>
              </w:rPr>
              <w:t>(142,533)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76585F" w14:textId="77777777" w:rsidR="00162AD9" w:rsidRPr="00B657B8" w:rsidRDefault="00162AD9" w:rsidP="00A728F0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8FBEB" w14:textId="4BE509C4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(109,705)</w:t>
            </w:r>
          </w:p>
        </w:tc>
      </w:tr>
      <w:tr w:rsidR="00162AD9" w:rsidRPr="00B657B8" w14:paraId="7BB9033D" w14:textId="77777777" w:rsidTr="00373C40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5D97FACE" w14:textId="3E2A916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2A7D9DC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01ADF8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11FEA1D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92FCAF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F4A80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DF0875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544A44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0B203C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477A15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231F1E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6D912D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D672591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9190AB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BBC1B4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E02DFF7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F57152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AD3F7F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DDE8A0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C3206B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637492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63DB" w14:textId="6EC66AD5" w:rsidR="00162AD9" w:rsidRPr="00B657B8" w:rsidRDefault="00655D02" w:rsidP="00A728F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643,769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0ECC5D7" w14:textId="77777777" w:rsidR="00162AD9" w:rsidRPr="00B657B8" w:rsidRDefault="00162AD9" w:rsidP="00A728F0">
            <w:pPr>
              <w:pStyle w:val="acctfourfigures"/>
              <w:tabs>
                <w:tab w:val="left" w:pos="507"/>
              </w:tabs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978F" w14:textId="2F8B450E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</w:rPr>
              <w:t>558,124</w:t>
            </w:r>
          </w:p>
        </w:tc>
      </w:tr>
      <w:tr w:rsidR="00162AD9" w:rsidRPr="00B657B8" w14:paraId="555B15A3" w14:textId="77777777" w:rsidTr="00373C40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557D3728" w14:textId="31E9B7AE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B9CA9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59E645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87B4042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5CECBB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F2AA1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73D40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9ACA32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14BA0FA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D6B753B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E7D2D2E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3B01E5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9C49345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5529941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CCE2EA1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DF8C10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70D16C9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C2FCFC0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AB19" w14:textId="36F5E0A3" w:rsidR="00162AD9" w:rsidRPr="00B657B8" w:rsidRDefault="00B504EE" w:rsidP="00D5595C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(3</w:t>
            </w:r>
            <w:r w:rsidR="00655D02" w:rsidRPr="00B657B8">
              <w:rPr>
                <w:rFonts w:asciiTheme="majorBidi" w:hAnsiTheme="majorBidi" w:cs="Angsana New"/>
                <w:szCs w:val="22"/>
                <w:lang w:val="en-US" w:bidi="th-TH"/>
              </w:rPr>
              <w:t>9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D5595C" w:rsidRPr="00B657B8">
              <w:rPr>
                <w:rFonts w:asciiTheme="majorBidi" w:hAnsiTheme="majorBidi" w:cs="Angsana New" w:hint="cs"/>
                <w:szCs w:val="22"/>
                <w:cs/>
                <w:lang w:bidi="th-TH"/>
              </w:rPr>
              <w:t>744</w:t>
            </w:r>
            <w:r w:rsidRPr="00B657B8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F4DE0AE" w14:textId="77777777" w:rsidR="00162AD9" w:rsidRPr="00B657B8" w:rsidRDefault="00162AD9" w:rsidP="00162AD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16420" w14:textId="35755BCF" w:rsidR="00162AD9" w:rsidRPr="00B657B8" w:rsidRDefault="00373C40" w:rsidP="00373C4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(8,738)</w:t>
            </w:r>
          </w:p>
        </w:tc>
      </w:tr>
      <w:tr w:rsidR="00162AD9" w:rsidRPr="00B657B8" w14:paraId="0F69AB22" w14:textId="77777777" w:rsidTr="00373C40">
        <w:trPr>
          <w:cantSplit/>
        </w:trPr>
        <w:tc>
          <w:tcPr>
            <w:tcW w:w="822" w:type="pct"/>
            <w:shd w:val="clear" w:color="auto" w:fill="auto"/>
          </w:tcPr>
          <w:p w14:paraId="2259EB47" w14:textId="0889E351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6EA3CD3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1D03DF2B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38952C98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DDC90FE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1B34EF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6E85840" w14:textId="77777777" w:rsidR="00162AD9" w:rsidRPr="00B657B8" w:rsidRDefault="00162AD9" w:rsidP="00162AD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A8E943F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ADA1E9C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CD52BD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FF1FBC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E71404C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9BC64A6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B6E0142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33095C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EFAD3BA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7998773" w14:textId="77777777" w:rsidR="00162AD9" w:rsidRPr="00B657B8" w:rsidRDefault="00162AD9" w:rsidP="00162AD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EE0A70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13455B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8585F4C" w14:textId="77777777" w:rsidR="00162AD9" w:rsidRPr="00B657B8" w:rsidRDefault="00162AD9" w:rsidP="00162AD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14C92AB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A37C78" w14:textId="6206157F" w:rsidR="00162AD9" w:rsidRPr="00B657B8" w:rsidRDefault="00655D02" w:rsidP="00162AD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604,025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7EAD2F8" w14:textId="77777777" w:rsidR="00162AD9" w:rsidRPr="00B657B8" w:rsidRDefault="00162AD9" w:rsidP="00162AD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C69F5" w14:textId="0260BA41" w:rsidR="00162AD9" w:rsidRPr="00B657B8" w:rsidRDefault="00373C40" w:rsidP="00162AD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549,386</w:t>
            </w:r>
          </w:p>
        </w:tc>
      </w:tr>
    </w:tbl>
    <w:p w14:paraId="75DD1A0F" w14:textId="77777777" w:rsidR="00A1588D" w:rsidRPr="00B657B8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B657B8" w:rsidRDefault="00B659E9" w:rsidP="00EC786C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AB52E7" w:rsidRPr="00B657B8" w:rsidSect="00D86F7D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B657B8">
        <w:rPr>
          <w:sz w:val="2"/>
          <w:szCs w:val="2"/>
        </w:rPr>
        <w:t xml:space="preserve"> </w:t>
      </w:r>
    </w:p>
    <w:p w14:paraId="76277F54" w14:textId="77777777" w:rsidR="00F165DB" w:rsidRPr="00B657B8" w:rsidRDefault="00F165DB" w:rsidP="00F165DB">
      <w:pPr>
        <w:spacing w:line="240" w:lineRule="atLeast"/>
        <w:ind w:left="540"/>
        <w:jc w:val="center"/>
        <w:rPr>
          <w:sz w:val="30"/>
          <w:szCs w:val="30"/>
        </w:rPr>
      </w:pPr>
      <w:r w:rsidRPr="00B657B8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644CA1D0" w14:textId="77777777" w:rsidR="00F165DB" w:rsidRPr="00B657B8" w:rsidRDefault="00F165DB" w:rsidP="00F165DB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B657B8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28F958D9" wp14:editId="00D24465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82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83" name="Picture 83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" name="Picture 84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85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6" name="Group 86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1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2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C274D5" w14:textId="77777777" w:rsidR="00F165DB" w:rsidRPr="00C120B5" w:rsidRDefault="00F165DB" w:rsidP="00F165DB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958D9" id="Group 81" o:spid="_x0000_s1068" style="position:absolute;left:0;text-align:left;margin-left:141.4pt;margin-top:19.85pt;width:332.45pt;height:260.4pt;z-index:251658259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Picture 83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">
                    <v:imagedata r:id="rId13" o:title="Food2" grayscale="t"/>
                  </v:shape>
                  <v:shape id="Picture 84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group id="Group 86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" filled="f" stroked="f">
                  <v:textbox inset="4.3pt,4.3pt,4.3pt,4.3pt">
                    <w:txbxContent>
                      <w:p w14:paraId="53C274D5" w14:textId="77777777" w:rsidR="00F165DB" w:rsidRPr="00C120B5" w:rsidRDefault="00F165DB" w:rsidP="00F165DB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sz w:val="30"/>
          <w:szCs w:val="30"/>
          <w:cs/>
        </w:rPr>
        <w:t xml:space="preserve">สำหรับงวดหกเดือนสิ้นสุดวันที่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30 </w:t>
      </w:r>
      <w:r w:rsidRPr="00B657B8"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6AE8A2C5" w14:textId="77777777" w:rsidR="00F165DB" w:rsidRPr="00B657B8" w:rsidRDefault="00F165DB" w:rsidP="00F165DB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D9675B7" wp14:editId="302EA89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08F953" w14:textId="625AF7F2" w:rsidR="00F165DB" w:rsidRPr="009D3874" w:rsidRDefault="00F165DB" w:rsidP="00F165D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0D611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0151DF37" w14:textId="77777777" w:rsidR="00F165DB" w:rsidRPr="009D3874" w:rsidRDefault="00F165DB" w:rsidP="00F165D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CF056" w14:textId="28F7ED39" w:rsidR="00F165DB" w:rsidRPr="00275164" w:rsidRDefault="00435A98" w:rsidP="00F165D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14,604,934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CCE54A" w14:textId="1FAC26D3" w:rsidR="00F165DB" w:rsidRPr="009D3874" w:rsidRDefault="00F165DB" w:rsidP="00F165D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0D611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852938" w14:textId="77777777" w:rsidR="00F165DB" w:rsidRPr="00C22645" w:rsidRDefault="00F165DB" w:rsidP="00F165D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8AFAF2" w14:textId="77777777" w:rsidR="00F165DB" w:rsidRPr="00C22645" w:rsidRDefault="00F165DB" w:rsidP="00F165D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FE88C7" w14:textId="77777777" w:rsidR="000D611D" w:rsidRPr="00275164" w:rsidRDefault="000D611D" w:rsidP="000D611D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13,254,719</w:t>
                              </w:r>
                            </w:p>
                            <w:p w14:paraId="0F69C07E" w14:textId="77777777" w:rsidR="00F165DB" w:rsidRPr="005D488C" w:rsidRDefault="00F165DB" w:rsidP="00F165D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9675B7" id="Group 22" o:spid="_x0000_s1079" style="position:absolute;left:0;text-align:left;margin-left:370.25pt;margin-top:65pt;width:100.8pt;height:1in;z-index:25165826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6608F953" w14:textId="625AF7F2" w:rsidR="00F165DB" w:rsidRPr="009D3874" w:rsidRDefault="00F165DB" w:rsidP="00F165D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0D611D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0151DF37" w14:textId="77777777" w:rsidR="00F165DB" w:rsidRPr="009D3874" w:rsidRDefault="00F165DB" w:rsidP="00F165D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3CECF056" w14:textId="28F7ED39" w:rsidR="00F165DB" w:rsidRPr="00275164" w:rsidRDefault="00435A98" w:rsidP="00F165D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14,604,934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68CCE54A" w14:textId="1FAC26D3" w:rsidR="00F165DB" w:rsidRPr="009D3874" w:rsidRDefault="00F165DB" w:rsidP="00F165D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0D611D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17852938" w14:textId="77777777" w:rsidR="00F165DB" w:rsidRPr="00C22645" w:rsidRDefault="00F165DB" w:rsidP="00F165D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6A8AFAF2" w14:textId="77777777" w:rsidR="00F165DB" w:rsidRPr="00C22645" w:rsidRDefault="00F165DB" w:rsidP="00F165D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74FE88C7" w14:textId="77777777" w:rsidR="000D611D" w:rsidRPr="00275164" w:rsidRDefault="000D611D" w:rsidP="000D611D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13,254,719</w:t>
                        </w:r>
                      </w:p>
                      <w:p w14:paraId="0F69C07E" w14:textId="77777777" w:rsidR="00F165DB" w:rsidRPr="005D488C" w:rsidRDefault="00F165DB" w:rsidP="00F165D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0906E6FD" wp14:editId="5123D0C3">
            <wp:extent cx="5779107" cy="3589020"/>
            <wp:effectExtent l="57150" t="0" r="50800" b="1066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9B94338" w14:textId="77777777" w:rsidR="00F165DB" w:rsidRPr="00B657B8" w:rsidRDefault="00F165DB" w:rsidP="00F165DB">
      <w:pPr>
        <w:ind w:left="540" w:right="-45"/>
        <w:rPr>
          <w:rFonts w:cs="Times New Roman"/>
          <w:sz w:val="20"/>
          <w:szCs w:val="20"/>
        </w:rPr>
      </w:pPr>
      <w:r w:rsidRPr="00B657B8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4A653B49" wp14:editId="28A03072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0A66A1" w14:textId="77777777" w:rsidR="00F165DB" w:rsidRPr="00D02FA5" w:rsidRDefault="00F165DB" w:rsidP="00F165DB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15102BEC" w14:textId="77777777" w:rsidR="00F165DB" w:rsidRPr="00D02FA5" w:rsidRDefault="00F165DB" w:rsidP="00F165DB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871B2C2" w14:textId="77777777" w:rsidR="00F165DB" w:rsidRPr="00D02FA5" w:rsidRDefault="00F165DB" w:rsidP="00F165DB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CE394E5" w14:textId="529FB688" w:rsidR="00F165DB" w:rsidRPr="00AD4C8B" w:rsidRDefault="00F165DB" w:rsidP="00F165DB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0D611D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1D3D58E" w14:textId="386F2AA8" w:rsidR="00F165DB" w:rsidRPr="00AD4C8B" w:rsidRDefault="00F165DB" w:rsidP="00F165DB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0D611D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B4838D" w14:textId="77777777" w:rsidR="00F165DB" w:rsidRPr="00D02FA5" w:rsidRDefault="00F165DB" w:rsidP="00F165DB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653B49" id="Group 29" o:spid="_x0000_s1086" style="position:absolute;left:0;text-align:left;margin-left:41.85pt;margin-top:8.75pt;width:422.45pt;height:129.35pt;z-index:251658258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670A66A1" w14:textId="77777777" w:rsidR="00F165DB" w:rsidRPr="00D02FA5" w:rsidRDefault="00F165DB" w:rsidP="00F165DB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15102BEC" w14:textId="77777777" w:rsidR="00F165DB" w:rsidRPr="00D02FA5" w:rsidRDefault="00F165DB" w:rsidP="00F165DB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2871B2C2" w14:textId="77777777" w:rsidR="00F165DB" w:rsidRPr="00D02FA5" w:rsidRDefault="00F165DB" w:rsidP="00F165DB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2CE394E5" w14:textId="529FB688" w:rsidR="00F165DB" w:rsidRPr="00AD4C8B" w:rsidRDefault="00F165DB" w:rsidP="00F165DB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0D611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31D3D58E" w14:textId="386F2AA8" w:rsidR="00F165DB" w:rsidRPr="00AD4C8B" w:rsidRDefault="00F165DB" w:rsidP="00F165DB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0D611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26B4838D" w14:textId="77777777" w:rsidR="00F165DB" w:rsidRPr="00D02FA5" w:rsidRDefault="00F165DB" w:rsidP="00F165DB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354ABA9" w14:textId="77777777" w:rsidR="00F165DB" w:rsidRPr="00B657B8" w:rsidRDefault="00F165DB" w:rsidP="00F165DB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657B8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56" behindDoc="1" locked="0" layoutInCell="1" allowOverlap="1" wp14:anchorId="246F3F7C" wp14:editId="3C7E23D0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57" behindDoc="1" locked="0" layoutInCell="1" allowOverlap="1" wp14:anchorId="5C78F244" wp14:editId="11DF9D8D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V relativeFrom="margin">
              <wp14:pctHeight>0</wp14:pctHeight>
            </wp14:sizeRelV>
          </wp:anchor>
        </w:drawing>
      </w:r>
    </w:p>
    <w:p w14:paraId="724A5705" w14:textId="77777777" w:rsidR="00F165DB" w:rsidRPr="00B657B8" w:rsidRDefault="00F165DB" w:rsidP="000D611D">
      <w:pPr>
        <w:tabs>
          <w:tab w:val="left" w:pos="5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F165DB" w:rsidRPr="00B657B8" w:rsidSect="00F9779C">
          <w:footerReference w:type="default" r:id="rId2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2" behindDoc="0" locked="0" layoutInCell="1" allowOverlap="1" wp14:anchorId="54CF854F" wp14:editId="383A0FDA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3" behindDoc="0" locked="0" layoutInCell="1" allowOverlap="1" wp14:anchorId="267EE41B" wp14:editId="6D01A557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61" behindDoc="0" locked="0" layoutInCell="1" allowOverlap="1" wp14:anchorId="7330EA05" wp14:editId="368EC5EA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6"/>
        <w:gridCol w:w="914"/>
        <w:gridCol w:w="216"/>
        <w:gridCol w:w="978"/>
        <w:gridCol w:w="189"/>
        <w:gridCol w:w="912"/>
        <w:gridCol w:w="217"/>
        <w:gridCol w:w="937"/>
        <w:gridCol w:w="211"/>
        <w:gridCol w:w="915"/>
        <w:gridCol w:w="233"/>
        <w:gridCol w:w="937"/>
        <w:gridCol w:w="236"/>
        <w:gridCol w:w="905"/>
        <w:gridCol w:w="233"/>
        <w:gridCol w:w="937"/>
        <w:gridCol w:w="195"/>
        <w:gridCol w:w="905"/>
        <w:gridCol w:w="233"/>
        <w:gridCol w:w="931"/>
        <w:gridCol w:w="236"/>
        <w:gridCol w:w="918"/>
        <w:gridCol w:w="185"/>
        <w:gridCol w:w="821"/>
      </w:tblGrid>
      <w:tr w:rsidR="00C777BC" w:rsidRPr="00B657B8" w14:paraId="543305E8" w14:textId="77777777" w:rsidTr="00C777BC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6B8E7BDF" w14:textId="08377839" w:rsidR="00C777BC" w:rsidRPr="00B657B8" w:rsidRDefault="00C777BC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777BC" w:rsidRPr="00B657B8" w14:paraId="67C469A8" w14:textId="77777777" w:rsidTr="00A754E3">
        <w:trPr>
          <w:cantSplit/>
          <w:tblHeader/>
        </w:trPr>
        <w:tc>
          <w:tcPr>
            <w:tcW w:w="740" w:type="pct"/>
            <w:shd w:val="clear" w:color="auto" w:fill="auto"/>
          </w:tcPr>
          <w:p w14:paraId="52B0CA34" w14:textId="669E9FFC" w:rsidR="00C777BC" w:rsidRPr="00B657B8" w:rsidRDefault="00C777BC" w:rsidP="00C777B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634A174A" w14:textId="6E6C6614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C6C6007" w14:textId="77777777" w:rsidR="00C777BC" w:rsidRPr="00B657B8" w:rsidRDefault="00C777BC" w:rsidP="00C777B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54ACC6D5" w14:textId="4F94FDCF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354AE80" w14:textId="77777777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62B72529" w14:textId="21D9C172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27198CBC" w14:textId="77777777" w:rsidR="00C777BC" w:rsidRPr="00B657B8" w:rsidRDefault="00C777BC" w:rsidP="00C777B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1A38D5ED" w14:textId="39DF04B0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11739F78" w14:textId="77777777" w:rsidR="00C777BC" w:rsidRPr="00B657B8" w:rsidRDefault="00C777BC" w:rsidP="00C777B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1BB9852E" w14:textId="3BC39859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3736ED3C" w14:textId="77777777" w:rsidR="00C777BC" w:rsidRPr="00B657B8" w:rsidRDefault="00C777BC" w:rsidP="00C777B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5137E120" w14:textId="59B861F3" w:rsidR="00C777BC" w:rsidRPr="00B657B8" w:rsidRDefault="00C777BC" w:rsidP="00C777B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A754E3" w:rsidRPr="00B657B8" w14:paraId="35C3DB94" w14:textId="77777777" w:rsidTr="00BA4482">
        <w:trPr>
          <w:cantSplit/>
          <w:tblHeader/>
        </w:trPr>
        <w:tc>
          <w:tcPr>
            <w:tcW w:w="740" w:type="pct"/>
            <w:shd w:val="clear" w:color="auto" w:fill="auto"/>
          </w:tcPr>
          <w:p w14:paraId="447684B3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B657B8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B657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1" w:type="pct"/>
            <w:shd w:val="clear" w:color="auto" w:fill="auto"/>
          </w:tcPr>
          <w:p w14:paraId="11CDA4B1" w14:textId="60E54A5D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9" w:type="pct"/>
            <w:shd w:val="clear" w:color="auto" w:fill="auto"/>
          </w:tcPr>
          <w:p w14:paraId="1933CFB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73B4D999" w14:textId="03BFF85D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shd w:val="clear" w:color="auto" w:fill="auto"/>
          </w:tcPr>
          <w:p w14:paraId="7C0CCA46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11B8DDD6" w14:textId="34C3854A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9" w:type="pct"/>
            <w:shd w:val="clear" w:color="auto" w:fill="auto"/>
          </w:tcPr>
          <w:p w14:paraId="7C231EB3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6A5DAF90" w14:textId="01F2CA99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7" w:type="pct"/>
          </w:tcPr>
          <w:p w14:paraId="27250EF1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3BAEF0B" w14:textId="3F1077F5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45715B60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28CB5EAC" w14:textId="4D42A489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1CFBBC6F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0078C0E6" w14:textId="2419A773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</w:tcPr>
          <w:p w14:paraId="338CF17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41189875" w14:textId="487ABA4D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2" w:type="pct"/>
          </w:tcPr>
          <w:p w14:paraId="679D9C40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24804062" w14:textId="5C7BF1D1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6732B01D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E9B3170" w14:textId="79B79C20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42C4548D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0EC8E47" w14:textId="17125DAA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shd w:val="clear" w:color="auto" w:fill="auto"/>
          </w:tcPr>
          <w:p w14:paraId="0E1AE03C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3819183E" w14:textId="3203C9FA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A754E3" w:rsidRPr="00B657B8" w14:paraId="38521C3C" w14:textId="77777777" w:rsidTr="00BA4482">
        <w:trPr>
          <w:cantSplit/>
          <w:tblHeader/>
        </w:trPr>
        <w:tc>
          <w:tcPr>
            <w:tcW w:w="740" w:type="pct"/>
            <w:shd w:val="clear" w:color="auto" w:fill="auto"/>
          </w:tcPr>
          <w:p w14:paraId="35CB7EDA" w14:textId="77777777" w:rsidR="00A754E3" w:rsidRPr="00B657B8" w:rsidRDefault="00A754E3" w:rsidP="00BA448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60" w:type="pct"/>
            <w:gridSpan w:val="23"/>
            <w:shd w:val="clear" w:color="auto" w:fill="auto"/>
          </w:tcPr>
          <w:p w14:paraId="5ACE52FA" w14:textId="77777777" w:rsidR="00A754E3" w:rsidRPr="00B657B8" w:rsidRDefault="00A754E3" w:rsidP="00BA448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A754E3" w:rsidRPr="00B657B8" w14:paraId="37FBC57F" w14:textId="77777777" w:rsidTr="00BA4482">
        <w:trPr>
          <w:cantSplit/>
        </w:trPr>
        <w:tc>
          <w:tcPr>
            <w:tcW w:w="740" w:type="pct"/>
            <w:shd w:val="clear" w:color="auto" w:fill="auto"/>
          </w:tcPr>
          <w:p w14:paraId="4111F45A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shd w:val="clear" w:color="auto" w:fill="auto"/>
          </w:tcPr>
          <w:p w14:paraId="68D7F044" w14:textId="23B74114" w:rsidR="00A754E3" w:rsidRPr="00B657B8" w:rsidRDefault="00A001B8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12,180,273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F295D29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0E7BC6C" w14:textId="70923F79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10,766,299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5343C7F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001B5FF" w14:textId="3C1AC4A8" w:rsidR="00A754E3" w:rsidRPr="00B657B8" w:rsidRDefault="00C52200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1,318,855</w:t>
            </w:r>
          </w:p>
        </w:tc>
        <w:tc>
          <w:tcPr>
            <w:tcW w:w="69" w:type="pct"/>
            <w:shd w:val="clear" w:color="auto" w:fill="auto"/>
          </w:tcPr>
          <w:p w14:paraId="5CAFB3A7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B8BFA77" w14:textId="59FD9625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1,121,386</w:t>
            </w:r>
          </w:p>
        </w:tc>
        <w:tc>
          <w:tcPr>
            <w:tcW w:w="67" w:type="pct"/>
            <w:shd w:val="clear" w:color="auto" w:fill="auto"/>
          </w:tcPr>
          <w:p w14:paraId="2414850B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4240BA5B" w14:textId="7A7BBD4C" w:rsidR="00A754E3" w:rsidRPr="00B657B8" w:rsidRDefault="001C39C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1,105,806</w:t>
            </w:r>
          </w:p>
        </w:tc>
        <w:tc>
          <w:tcPr>
            <w:tcW w:w="74" w:type="pct"/>
            <w:shd w:val="clear" w:color="auto" w:fill="auto"/>
          </w:tcPr>
          <w:p w14:paraId="483A1A36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80C6BB2" w14:textId="05D77293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1,367,034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F8C82F4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C8884B6" w14:textId="7B7843E7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14,604,934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C580B31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8B21ECF" w14:textId="177FC08B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13,254,719</w:t>
            </w:r>
          </w:p>
        </w:tc>
        <w:tc>
          <w:tcPr>
            <w:tcW w:w="62" w:type="pct"/>
            <w:shd w:val="clear" w:color="auto" w:fill="auto"/>
          </w:tcPr>
          <w:p w14:paraId="0454B409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8B5FA9" w14:textId="05E1B7D3" w:rsidR="00A754E3" w:rsidRPr="00B657B8" w:rsidRDefault="006329E6" w:rsidP="00A754E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3DE1BE8C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1857C6C5" w14:textId="15ABA84A" w:rsidR="00A754E3" w:rsidRPr="00B657B8" w:rsidRDefault="00A754E3" w:rsidP="000933CD">
            <w:pPr>
              <w:pStyle w:val="BodyText"/>
              <w:tabs>
                <w:tab w:val="decimal" w:pos="55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A713919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4A86380" w14:textId="395109E8" w:rsidR="00A754E3" w:rsidRPr="00B657B8" w:rsidRDefault="00D2033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14,604,934</w:t>
            </w:r>
          </w:p>
        </w:tc>
        <w:tc>
          <w:tcPr>
            <w:tcW w:w="59" w:type="pct"/>
            <w:shd w:val="clear" w:color="auto" w:fill="auto"/>
          </w:tcPr>
          <w:p w14:paraId="2AFE033D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6DCEF78D" w14:textId="595A26D1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13,254,719</w:t>
            </w:r>
          </w:p>
        </w:tc>
      </w:tr>
      <w:tr w:rsidR="00A754E3" w:rsidRPr="00B657B8" w14:paraId="62A08814" w14:textId="77777777" w:rsidTr="00C777BC">
        <w:trPr>
          <w:cantSplit/>
        </w:trPr>
        <w:tc>
          <w:tcPr>
            <w:tcW w:w="740" w:type="pct"/>
            <w:shd w:val="clear" w:color="auto" w:fill="auto"/>
          </w:tcPr>
          <w:p w14:paraId="50D47AEB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27C64CA" w14:textId="4D500F3D" w:rsidR="00A754E3" w:rsidRPr="00B657B8" w:rsidRDefault="00A001B8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102,776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9333D92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DCDFFFB" w14:textId="70EFE5C6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112,170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2E206FE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4330AB3" w14:textId="0DA2B5BF" w:rsidR="00A754E3" w:rsidRPr="00B657B8" w:rsidRDefault="00C52200" w:rsidP="00A754E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452E595B" w14:textId="77777777" w:rsidR="00A754E3" w:rsidRPr="00B657B8" w:rsidRDefault="00A754E3" w:rsidP="00A754E3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E26DA38" w14:textId="756F14E5" w:rsidR="00A754E3" w:rsidRPr="00B657B8" w:rsidRDefault="00A754E3" w:rsidP="00A754E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538E47DF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4681254" w14:textId="0FFE6CE4" w:rsidR="00A754E3" w:rsidRPr="00B657B8" w:rsidRDefault="001C39C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84,</w:t>
            </w:r>
            <w:r w:rsidR="00EA6DF2" w:rsidRPr="00B657B8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74" w:type="pct"/>
            <w:shd w:val="clear" w:color="auto" w:fill="auto"/>
          </w:tcPr>
          <w:p w14:paraId="7793CB99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7BF6976D" w14:textId="50FFDCCF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76,413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E1C31B3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5AAB78AB" w14:textId="01D4764E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187,256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F410D63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7DAB83ED" w14:textId="769CF46D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188,583</w:t>
            </w:r>
          </w:p>
        </w:tc>
        <w:tc>
          <w:tcPr>
            <w:tcW w:w="62" w:type="pct"/>
            <w:shd w:val="clear" w:color="auto" w:fill="auto"/>
          </w:tcPr>
          <w:p w14:paraId="37F109C4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51088FC" w14:textId="62ADB705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(187,256)</w:t>
            </w:r>
          </w:p>
        </w:tc>
        <w:tc>
          <w:tcPr>
            <w:tcW w:w="74" w:type="pct"/>
            <w:shd w:val="clear" w:color="auto" w:fill="auto"/>
          </w:tcPr>
          <w:p w14:paraId="5663EAC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5233068C" w14:textId="14B480A0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(188,583)</w:t>
            </w:r>
          </w:p>
        </w:tc>
        <w:tc>
          <w:tcPr>
            <w:tcW w:w="75" w:type="pct"/>
            <w:shd w:val="clear" w:color="auto" w:fill="auto"/>
          </w:tcPr>
          <w:p w14:paraId="0A8F076C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2C1C768E" w14:textId="4DC4F561" w:rsidR="00A754E3" w:rsidRPr="00B657B8" w:rsidRDefault="007B3E9E" w:rsidP="000933CD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AFCE187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3264DDDF" w14:textId="1AB24BC1" w:rsidR="00A754E3" w:rsidRPr="00B657B8" w:rsidRDefault="00A754E3" w:rsidP="004800A4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</w:tr>
      <w:tr w:rsidR="00A754E3" w:rsidRPr="00B657B8" w14:paraId="3550DC77" w14:textId="77777777" w:rsidTr="00C777BC">
        <w:trPr>
          <w:cantSplit/>
        </w:trPr>
        <w:tc>
          <w:tcPr>
            <w:tcW w:w="740" w:type="pct"/>
            <w:shd w:val="clear" w:color="auto" w:fill="auto"/>
          </w:tcPr>
          <w:p w14:paraId="43915FD3" w14:textId="77777777" w:rsidR="00A754E3" w:rsidRPr="00B657B8" w:rsidRDefault="00A754E3" w:rsidP="00A754E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60575" w14:textId="473FE9F0" w:rsidR="00A754E3" w:rsidRPr="00B657B8" w:rsidRDefault="00A001B8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12,283,049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6DC313E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A0C43" w14:textId="7107E45F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10,878,469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1954008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636A5" w14:textId="335FDE2B" w:rsidR="00A754E3" w:rsidRPr="00B657B8" w:rsidRDefault="00C52200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1,318,855</w:t>
            </w:r>
          </w:p>
        </w:tc>
        <w:tc>
          <w:tcPr>
            <w:tcW w:w="69" w:type="pct"/>
            <w:shd w:val="clear" w:color="auto" w:fill="auto"/>
          </w:tcPr>
          <w:p w14:paraId="402B1336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CCC18" w14:textId="21A3A895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1,121,386</w:t>
            </w:r>
          </w:p>
        </w:tc>
        <w:tc>
          <w:tcPr>
            <w:tcW w:w="67" w:type="pct"/>
            <w:shd w:val="clear" w:color="auto" w:fill="auto"/>
          </w:tcPr>
          <w:p w14:paraId="677E8783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A1C6" w14:textId="7EE6DBFF" w:rsidR="00A754E3" w:rsidRPr="00B657B8" w:rsidRDefault="001C39C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1,190,</w:t>
            </w:r>
            <w:r w:rsidR="0073677C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28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31482C6E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D4969" w14:textId="2157E9F6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1,443,447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C5605A2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2CC14" w14:textId="27A9E227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14,792,190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0FBE5E4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F58BD" w14:textId="59C60231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13,443,302</w:t>
            </w:r>
          </w:p>
        </w:tc>
        <w:tc>
          <w:tcPr>
            <w:tcW w:w="62" w:type="pct"/>
            <w:shd w:val="clear" w:color="auto" w:fill="auto"/>
          </w:tcPr>
          <w:p w14:paraId="03EBF659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663D7" w14:textId="115A0229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(187,256)</w:t>
            </w:r>
          </w:p>
        </w:tc>
        <w:tc>
          <w:tcPr>
            <w:tcW w:w="74" w:type="pct"/>
            <w:shd w:val="clear" w:color="auto" w:fill="auto"/>
          </w:tcPr>
          <w:p w14:paraId="2340E8B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CF533" w14:textId="715C9093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(188,583)</w:t>
            </w:r>
          </w:p>
        </w:tc>
        <w:tc>
          <w:tcPr>
            <w:tcW w:w="75" w:type="pct"/>
            <w:shd w:val="clear" w:color="auto" w:fill="auto"/>
          </w:tcPr>
          <w:p w14:paraId="33C75FE6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6C124" w14:textId="17530A6B" w:rsidR="00A754E3" w:rsidRPr="00B657B8" w:rsidRDefault="007B3E9E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14,604,934</w:t>
            </w:r>
          </w:p>
        </w:tc>
        <w:tc>
          <w:tcPr>
            <w:tcW w:w="59" w:type="pct"/>
            <w:shd w:val="clear" w:color="auto" w:fill="auto"/>
          </w:tcPr>
          <w:p w14:paraId="381C399A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9347" w14:textId="34E18563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13,254,719</w:t>
            </w:r>
          </w:p>
        </w:tc>
      </w:tr>
      <w:tr w:rsidR="00C777BC" w:rsidRPr="00B657B8" w14:paraId="58FE3014" w14:textId="77777777" w:rsidTr="00C777BC">
        <w:trPr>
          <w:cantSplit/>
        </w:trPr>
        <w:tc>
          <w:tcPr>
            <w:tcW w:w="740" w:type="pct"/>
            <w:shd w:val="clear" w:color="auto" w:fill="auto"/>
          </w:tcPr>
          <w:p w14:paraId="2049DD34" w14:textId="77777777" w:rsidR="00C777BC" w:rsidRPr="00B657B8" w:rsidRDefault="00C777BC" w:rsidP="00A754E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4CB7E09E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530E73D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</w:tcPr>
          <w:p w14:paraId="0023E0D6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B7524C4" w14:textId="77777777" w:rsidR="00C777BC" w:rsidRPr="00B657B8" w:rsidRDefault="00C777BC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067CB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086AB0E3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10BBA7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1CFB9836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7B0B1F57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74BE3E45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4167CC09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60B4F8F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3AF7F612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A7D134" w14:textId="77777777" w:rsidR="00C777BC" w:rsidRPr="00B657B8" w:rsidRDefault="00C777BC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2211885E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" w:type="pct"/>
            <w:shd w:val="clear" w:color="auto" w:fill="auto"/>
          </w:tcPr>
          <w:p w14:paraId="15A934C6" w14:textId="77777777" w:rsidR="00C777BC" w:rsidRPr="00B657B8" w:rsidRDefault="00C777BC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175A535E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7F3D02E7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</w:tcPr>
          <w:p w14:paraId="62A55C3D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7CD087F8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14:paraId="66FD1FF1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7BF3B4B" w14:textId="77777777" w:rsidR="00C777BC" w:rsidRPr="00B657B8" w:rsidRDefault="00C777BC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</w:tcPr>
          <w:p w14:paraId="1E525E73" w14:textId="77777777" w:rsidR="00C777BC" w:rsidRPr="00B657B8" w:rsidRDefault="00C777B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754E3" w:rsidRPr="00B657B8" w14:paraId="4B65FC63" w14:textId="77777777" w:rsidTr="00BA4482">
        <w:trPr>
          <w:cantSplit/>
        </w:trPr>
        <w:tc>
          <w:tcPr>
            <w:tcW w:w="740" w:type="pct"/>
            <w:shd w:val="clear" w:color="auto" w:fill="auto"/>
          </w:tcPr>
          <w:p w14:paraId="7A269A9E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</w:tcPr>
          <w:p w14:paraId="360693FD" w14:textId="73A3FC88" w:rsidR="00A754E3" w:rsidRPr="00B657B8" w:rsidRDefault="00A001B8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(578,166)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5681CAA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762071BB" w14:textId="2B67463B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(589,260)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5B81A2E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2D12B4F" w14:textId="6CF8E2C0" w:rsidR="00A754E3" w:rsidRPr="00B657B8" w:rsidRDefault="00C52200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(42,548)</w:t>
            </w:r>
          </w:p>
        </w:tc>
        <w:tc>
          <w:tcPr>
            <w:tcW w:w="69" w:type="pct"/>
            <w:shd w:val="clear" w:color="auto" w:fill="auto"/>
          </w:tcPr>
          <w:p w14:paraId="7D772BF2" w14:textId="77777777" w:rsidR="00A754E3" w:rsidRPr="00B657B8" w:rsidRDefault="00A754E3" w:rsidP="00A754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DDD03C" w14:textId="3ED31A74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(37,501)</w:t>
            </w:r>
          </w:p>
        </w:tc>
        <w:tc>
          <w:tcPr>
            <w:tcW w:w="67" w:type="pct"/>
            <w:shd w:val="clear" w:color="auto" w:fill="auto"/>
          </w:tcPr>
          <w:p w14:paraId="5B8A683C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7CDA8DA" w14:textId="335924AF" w:rsidR="00A754E3" w:rsidRPr="00B657B8" w:rsidRDefault="00D4224B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(122,756)</w:t>
            </w:r>
          </w:p>
        </w:tc>
        <w:tc>
          <w:tcPr>
            <w:tcW w:w="74" w:type="pct"/>
            <w:shd w:val="clear" w:color="auto" w:fill="auto"/>
          </w:tcPr>
          <w:p w14:paraId="57D391FA" w14:textId="77777777" w:rsidR="00A754E3" w:rsidRPr="00B657B8" w:rsidRDefault="00A754E3" w:rsidP="00A754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A941B67" w14:textId="45B5EFD5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(155,688)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EEC3AB9" w14:textId="77777777" w:rsidR="00A754E3" w:rsidRPr="00B657B8" w:rsidRDefault="00A754E3" w:rsidP="00A754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795B228" w14:textId="11E4228C" w:rsidR="00A754E3" w:rsidRPr="00B657B8" w:rsidRDefault="006329E6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(743,470)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4E09867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7436229" w14:textId="1B483D8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(782,449)</w:t>
            </w:r>
          </w:p>
        </w:tc>
        <w:tc>
          <w:tcPr>
            <w:tcW w:w="62" w:type="pct"/>
            <w:shd w:val="clear" w:color="auto" w:fill="auto"/>
          </w:tcPr>
          <w:p w14:paraId="4F19A851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65B1B12" w14:textId="4E610778" w:rsidR="00A754E3" w:rsidRPr="00B657B8" w:rsidRDefault="006329E6" w:rsidP="00A754E3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102A4DBF" w14:textId="77777777" w:rsidR="00A754E3" w:rsidRPr="00B657B8" w:rsidRDefault="00A754E3" w:rsidP="00A754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41F54173" w14:textId="7074B79B" w:rsidR="00A754E3" w:rsidRPr="00B657B8" w:rsidRDefault="00A754E3" w:rsidP="000933CD">
            <w:pPr>
              <w:pStyle w:val="BodyText"/>
              <w:tabs>
                <w:tab w:val="decimal" w:pos="55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8DCA0EE" w14:textId="77777777" w:rsidR="00A754E3" w:rsidRPr="00B657B8" w:rsidRDefault="00A754E3" w:rsidP="00A754E3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316C797" w14:textId="06DF1C24" w:rsidR="00A754E3" w:rsidRPr="00B657B8" w:rsidRDefault="007B3E9E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(743,470)</w:t>
            </w:r>
          </w:p>
        </w:tc>
        <w:tc>
          <w:tcPr>
            <w:tcW w:w="59" w:type="pct"/>
            <w:shd w:val="clear" w:color="auto" w:fill="auto"/>
          </w:tcPr>
          <w:p w14:paraId="5BF3D2E1" w14:textId="77777777" w:rsidR="00A754E3" w:rsidRPr="00B657B8" w:rsidRDefault="00A754E3" w:rsidP="00A754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33EDF893" w14:textId="4FFAEA8F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(782,449)</w:t>
            </w:r>
          </w:p>
        </w:tc>
      </w:tr>
      <w:tr w:rsidR="00A754E3" w:rsidRPr="00B657B8" w14:paraId="7EACD18C" w14:textId="77777777" w:rsidTr="00BA4482">
        <w:trPr>
          <w:cantSplit/>
        </w:trPr>
        <w:tc>
          <w:tcPr>
            <w:tcW w:w="740" w:type="pct"/>
            <w:shd w:val="clear" w:color="auto" w:fill="auto"/>
          </w:tcPr>
          <w:p w14:paraId="22904BC4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4B763F7" w14:textId="56BE77B1" w:rsidR="00A754E3" w:rsidRPr="00B657B8" w:rsidRDefault="00A001B8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2,13</w:t>
            </w:r>
            <w:r w:rsidR="00BF5E2C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BF5E2C"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A82B253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630011D0" w14:textId="328D6572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1,284,902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4B8357A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845C9" w14:textId="79E9E060" w:rsidR="00A754E3" w:rsidRPr="00B657B8" w:rsidRDefault="00C52200" w:rsidP="00FF528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39,951</w:t>
            </w:r>
          </w:p>
        </w:tc>
        <w:tc>
          <w:tcPr>
            <w:tcW w:w="69" w:type="pct"/>
            <w:shd w:val="clear" w:color="auto" w:fill="auto"/>
          </w:tcPr>
          <w:p w14:paraId="5ECA2043" w14:textId="77777777" w:rsidR="00A754E3" w:rsidRPr="00B657B8" w:rsidRDefault="00A754E3" w:rsidP="00FF528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48814" w14:textId="073198BA" w:rsidR="00A754E3" w:rsidRPr="00B657B8" w:rsidRDefault="00A754E3" w:rsidP="009353E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(1,245)</w:t>
            </w:r>
          </w:p>
        </w:tc>
        <w:tc>
          <w:tcPr>
            <w:tcW w:w="67" w:type="pct"/>
            <w:shd w:val="clear" w:color="auto" w:fill="auto"/>
          </w:tcPr>
          <w:p w14:paraId="5F2523A8" w14:textId="77777777" w:rsidR="00A754E3" w:rsidRPr="00B657B8" w:rsidRDefault="00A754E3" w:rsidP="009353E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ED5CD4F" w14:textId="73B51F60" w:rsidR="00A754E3" w:rsidRPr="00B657B8" w:rsidRDefault="00D4224B" w:rsidP="00FF528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F03D4E" w:rsidRPr="00B657B8">
              <w:rPr>
                <w:rFonts w:asciiTheme="majorBidi" w:hAnsiTheme="majorBidi" w:cstheme="majorBidi"/>
                <w:b/>
                <w:bCs/>
                <w:szCs w:val="22"/>
              </w:rPr>
              <w:t>423,</w:t>
            </w:r>
            <w:r w:rsidR="00F74B40" w:rsidRPr="00B657B8">
              <w:rPr>
                <w:rFonts w:asciiTheme="majorBidi" w:hAnsiTheme="majorBidi" w:cstheme="majorBidi"/>
                <w:b/>
                <w:bCs/>
                <w:szCs w:val="22"/>
              </w:rPr>
              <w:t>012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5B320B0B" w14:textId="77777777" w:rsidR="00A754E3" w:rsidRPr="00B657B8" w:rsidRDefault="00A754E3" w:rsidP="00FF528B">
            <w:pPr>
              <w:pStyle w:val="acctfourfigures"/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9DE7971" w14:textId="7B55EB5F" w:rsidR="00A754E3" w:rsidRPr="00B657B8" w:rsidRDefault="00A754E3" w:rsidP="009353E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248,174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56E5B2B9" w14:textId="77777777" w:rsidR="00A754E3" w:rsidRPr="00B657B8" w:rsidRDefault="00A754E3" w:rsidP="009353E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450658C5" w14:textId="185834B8" w:rsidR="00A754E3" w:rsidRPr="00B657B8" w:rsidRDefault="004B7DE1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1,748,471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F88572F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4C8562D7" w14:textId="1F7C4059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1,531,831</w:t>
            </w:r>
          </w:p>
        </w:tc>
        <w:tc>
          <w:tcPr>
            <w:tcW w:w="62" w:type="pct"/>
            <w:shd w:val="clear" w:color="auto" w:fill="auto"/>
          </w:tcPr>
          <w:p w14:paraId="342DB7DC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58F34006" w14:textId="27F65937" w:rsidR="00A754E3" w:rsidRPr="00B657B8" w:rsidRDefault="00BF5E2C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14,254</w:t>
            </w:r>
          </w:p>
        </w:tc>
        <w:tc>
          <w:tcPr>
            <w:tcW w:w="74" w:type="pct"/>
            <w:shd w:val="clear" w:color="auto" w:fill="auto"/>
          </w:tcPr>
          <w:p w14:paraId="06EBFC80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6427792" w14:textId="572E59B6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27,100</w:t>
            </w:r>
          </w:p>
        </w:tc>
        <w:tc>
          <w:tcPr>
            <w:tcW w:w="75" w:type="pct"/>
            <w:shd w:val="clear" w:color="auto" w:fill="auto"/>
          </w:tcPr>
          <w:p w14:paraId="5EF1D0F0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DE96A2A" w14:textId="73F417DB" w:rsidR="00A754E3" w:rsidRPr="00B657B8" w:rsidRDefault="00F74B40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1,762,725</w:t>
            </w:r>
          </w:p>
        </w:tc>
        <w:tc>
          <w:tcPr>
            <w:tcW w:w="59" w:type="pct"/>
            <w:shd w:val="clear" w:color="auto" w:fill="auto"/>
          </w:tcPr>
          <w:p w14:paraId="7E9ACB6F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137B5D09" w14:textId="2E3198F4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1,558,931</w:t>
            </w:r>
          </w:p>
        </w:tc>
      </w:tr>
      <w:tr w:rsidR="00A754E3" w:rsidRPr="00B657B8" w14:paraId="4F339B3E" w14:textId="77777777" w:rsidTr="00BA4482">
        <w:trPr>
          <w:cantSplit/>
        </w:trPr>
        <w:tc>
          <w:tcPr>
            <w:tcW w:w="740" w:type="pct"/>
            <w:shd w:val="clear" w:color="auto" w:fill="auto"/>
          </w:tcPr>
          <w:p w14:paraId="46EFD94D" w14:textId="77777777" w:rsidR="00A754E3" w:rsidRPr="00B657B8" w:rsidRDefault="00A754E3" w:rsidP="00A754E3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0391C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E4BD4B8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C5FE5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767D838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E91EB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690B957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2317B1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50E062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BCC57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BF0A3CE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C8CF28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7C009A6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3EF028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9019FA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4177C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39D76C5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E23D1B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44F10F9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4AE3F7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C186DD2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039EB20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8FE22A9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88486C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754E3" w:rsidRPr="00B657B8" w14:paraId="3BA4D90D" w14:textId="77777777" w:rsidTr="00BA4482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09D78BA5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D14DE8F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AACE7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7BFA61C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E547C2E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A2CBBDD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12FEE3F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6D39C03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F14F09E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5F8DFE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D70807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95BBFF5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E00BAC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2C8E04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55102B2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FE15F4C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411D162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9A704C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1D2E955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34E0D91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6B232F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D3192B3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1D5A196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754E3" w:rsidRPr="00B657B8" w14:paraId="50563F27" w14:textId="77777777" w:rsidTr="00BA4482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3E278E3B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E88445B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B2FF26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9F30F1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C971810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B82D974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DD2776" w14:textId="77777777" w:rsidR="00A754E3" w:rsidRPr="00B657B8" w:rsidRDefault="00A754E3" w:rsidP="00A754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03F9822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BC2806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580F3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4CDB85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78E57AC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AC62E49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EA8754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3566F11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5EFB8F1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896C041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A5A5B1F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766A879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85A1F9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47AEACD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A8E997C" w14:textId="65FE02E9" w:rsidR="00A754E3" w:rsidRPr="00B657B8" w:rsidRDefault="00FC19A0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17,391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A2E9D0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3F09A24" w14:textId="1893016A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11,495</w:t>
            </w:r>
          </w:p>
        </w:tc>
      </w:tr>
      <w:tr w:rsidR="00A754E3" w:rsidRPr="00B657B8" w14:paraId="54FBAE50" w14:textId="77777777" w:rsidTr="00A754E3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17C1A079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A360B9C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684EB8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AA0A3CF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B93A88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0073052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ED5AD7A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66D0C8B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0870790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739FBB3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79DA71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BBE07C7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3D3841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BA40315" w14:textId="77777777" w:rsidR="00A754E3" w:rsidRPr="00B657B8" w:rsidRDefault="00A754E3" w:rsidP="00A754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E1724ED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F0924F" w14:textId="77777777" w:rsidR="00A754E3" w:rsidRPr="00B657B8" w:rsidRDefault="00A754E3" w:rsidP="00A754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299E12" w14:textId="7777777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7A1C2F3" w14:textId="77777777" w:rsidR="00A754E3" w:rsidRPr="00B657B8" w:rsidRDefault="00A754E3" w:rsidP="00A754E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C0B6C7" w14:textId="26546E2D" w:rsidR="00A754E3" w:rsidRPr="00B657B8" w:rsidRDefault="00C87F85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9,098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30A33F" w14:textId="77777777" w:rsidR="00A754E3" w:rsidRPr="00B657B8" w:rsidRDefault="00A754E3" w:rsidP="00A754E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BF36F25" w14:textId="6F94FD27" w:rsidR="00A754E3" w:rsidRPr="00B657B8" w:rsidRDefault="00A754E3" w:rsidP="00A754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4,194</w:t>
            </w:r>
          </w:p>
        </w:tc>
      </w:tr>
      <w:tr w:rsidR="00E65CA3" w:rsidRPr="00B657B8" w14:paraId="695C6458" w14:textId="77777777" w:rsidTr="00A754E3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3D2EB75C" w14:textId="4B11B108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3D19B1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70F69E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5E8B27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0D0E8A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F3A6E4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0563BB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3EA35E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0E2198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E2B92E5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8AF2A6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2FA17F1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755BAF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44B07F7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7D5BD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D38D0B3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AB201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FB13FB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D3A672A" w14:textId="42BBE318" w:rsidR="00E65CA3" w:rsidRPr="00B657B8" w:rsidRDefault="00717F39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AC119E" w:rsidRPr="00B657B8">
              <w:rPr>
                <w:rFonts w:asciiTheme="majorBidi" w:hAnsiTheme="majorBidi" w:cstheme="majorBidi"/>
                <w:szCs w:val="22"/>
                <w:lang w:val="en-US" w:bidi="th-TH"/>
              </w:rPr>
              <w:t>8,020</w:t>
            </w: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948E27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21E241E" w14:textId="3D56BE6E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(499)</w:t>
            </w:r>
          </w:p>
        </w:tc>
      </w:tr>
      <w:tr w:rsidR="00E65CA3" w:rsidRPr="00B657B8" w14:paraId="37ACA478" w14:textId="77777777" w:rsidTr="00A754E3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565B250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1A861F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3C26A0A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46AD567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189B89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B7BEEE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C899AB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60052AA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5701FD8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9828460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F1D27B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89BDA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3E44A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EDD8ED9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4BDC0D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E9B15A6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9A679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48496A6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D9417C6" w14:textId="272E085A" w:rsidR="00E65CA3" w:rsidRPr="00B657B8" w:rsidRDefault="00E73239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(2,739)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560ECFB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270424F" w14:textId="17B38EB2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(23,900)</w:t>
            </w:r>
          </w:p>
        </w:tc>
      </w:tr>
      <w:tr w:rsidR="00E65CA3" w:rsidRPr="00B657B8" w14:paraId="5E57CA1E" w14:textId="77777777" w:rsidTr="00A754E3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752E6C47" w14:textId="5CA9287E" w:rsidR="00E65CA3" w:rsidRPr="00B657B8" w:rsidRDefault="004D33EE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ขาดทุนจากการด้อยค่าของสินทรัพย์ไม่มีตัวตนอื่น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0FCD41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E60FFDF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A44EA78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E40357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661034A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2C7E9D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62297B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DE27C2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FA7E950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AE5F8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92C69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4DA13F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D3D5EB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666BCB0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E61869A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75938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FAA0DEB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9E4C2B7" w14:textId="5C4AA2DD" w:rsidR="00E65CA3" w:rsidRPr="00B657B8" w:rsidRDefault="00E73239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(1,389)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0ED838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C89D25B" w14:textId="02EB95D6" w:rsidR="00E65CA3" w:rsidRPr="00B657B8" w:rsidRDefault="00406207" w:rsidP="004800A4">
            <w:pPr>
              <w:pStyle w:val="BodyText"/>
              <w:tabs>
                <w:tab w:val="decimal" w:pos="44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-</w:t>
            </w:r>
          </w:p>
        </w:tc>
      </w:tr>
      <w:tr w:rsidR="00E65CA3" w:rsidRPr="00B657B8" w14:paraId="79C6C38F" w14:textId="77777777" w:rsidTr="00BA4482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68F1D1AA" w14:textId="53AC0CB8" w:rsidR="00E65CA3" w:rsidRPr="00B657B8" w:rsidRDefault="00477017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</w:t>
            </w:r>
            <w:r w:rsidR="00E65CA3"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0054EC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6AB46D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3C8675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A313CE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DFA9B6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2963D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8E7EE4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ACABA0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F40FBC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08F02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0F17AE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B04EA6C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A230C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3588A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BC9148A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C25B4B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D93C93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9B4E4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16A09A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D1C3798" w14:textId="43437DC4" w:rsidR="00E65CA3" w:rsidRPr="00B657B8" w:rsidRDefault="00287CE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061E5"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47</w:t>
            </w: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D061E5"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063</w:t>
            </w: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8DA19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A7D738D" w14:textId="6FE27242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(79,416)</w:t>
            </w:r>
          </w:p>
        </w:tc>
      </w:tr>
      <w:tr w:rsidR="00E65CA3" w:rsidRPr="00B657B8" w14:paraId="3AA87DA4" w14:textId="77777777" w:rsidTr="00BA4482">
        <w:trPr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59492EE6" w14:textId="3AF91FB2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</w:t>
            </w:r>
            <w:r w:rsidR="00692E9A"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799016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D789B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ECAD4EC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57386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B1C8D8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16D7AE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01014F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400C13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C01160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B6D0C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073EF1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AA8BAF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619A5F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00E7D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CA3D21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B97ECA9" w14:textId="648DEBFB" w:rsidR="00E65CA3" w:rsidRPr="00B657B8" w:rsidRDefault="00692E9A" w:rsidP="008C544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(1,282)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E5EE8C8" w14:textId="77777777" w:rsidR="00E65CA3" w:rsidRPr="00B657B8" w:rsidRDefault="00E65CA3" w:rsidP="008C5446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A15353F" w14:textId="76939D3B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8,330</w:t>
            </w:r>
          </w:p>
        </w:tc>
      </w:tr>
      <w:tr w:rsidR="00E65CA3" w:rsidRPr="00B657B8" w14:paraId="090E7402" w14:textId="77777777" w:rsidTr="00A754E3">
        <w:trPr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6CE8C88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962D07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E4603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A4AEE0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79B2FA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81009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FFE37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5C7155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89954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63077E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74616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7C8DA9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76EBEF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0460D30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74AA5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B81637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93903D2" w14:textId="4F162902" w:rsidR="00E65CA3" w:rsidRPr="00B657B8" w:rsidRDefault="00692E9A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61,096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545208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CDBD887" w14:textId="72FF20DC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81,256</w:t>
            </w:r>
          </w:p>
        </w:tc>
      </w:tr>
      <w:tr w:rsidR="00E65CA3" w:rsidRPr="00B657B8" w14:paraId="15362C20" w14:textId="77777777" w:rsidTr="00BA4482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0A8536B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390B09F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0D488B2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8CF2B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E47954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B37370A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0473779" w14:textId="77777777" w:rsidR="00E65CA3" w:rsidRPr="00B657B8" w:rsidRDefault="00E65CA3" w:rsidP="00E65CA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72809A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6082131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0EE2B7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C0760AF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14E03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5EB1C4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7A9091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CE98C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C74FC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34C3E1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EF6C60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18EEDC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3905DB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4680F9F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72C0DF2" w14:textId="508D6867" w:rsidR="00E65CA3" w:rsidRPr="00B657B8" w:rsidRDefault="00692E9A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(55,511)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01FC5D3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DF4D903" w14:textId="4753E2C4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(47,636)</w:t>
            </w:r>
          </w:p>
        </w:tc>
      </w:tr>
      <w:tr w:rsidR="00E65CA3" w:rsidRPr="00B657B8" w14:paraId="3D3269BA" w14:textId="77777777" w:rsidTr="00BA4482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5A4775E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2840F0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41DBD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C9B551F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E1D4F78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57E73D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2E5F8F" w14:textId="77777777" w:rsidR="00E65CA3" w:rsidRPr="00B657B8" w:rsidRDefault="00E65CA3" w:rsidP="00E65CA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114DF1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8BF7602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41EFFD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449E87E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69209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614DDCF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98E1F9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C5E07E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E62A11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8CA6CE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8BFF42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06D5D5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C463FC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E0937E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2F38F" w14:textId="759B10EC" w:rsidR="00E65CA3" w:rsidRPr="00B657B8" w:rsidRDefault="00692E9A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(224,570)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68FFC" w14:textId="77777777" w:rsidR="00E65CA3" w:rsidRPr="00B657B8" w:rsidRDefault="00E65CA3" w:rsidP="00E65CA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AAFC" w14:textId="4C9CC721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</w:rPr>
              <w:t>(163,633)</w:t>
            </w:r>
          </w:p>
        </w:tc>
      </w:tr>
      <w:tr w:rsidR="00E65CA3" w:rsidRPr="00B657B8" w14:paraId="35653A25" w14:textId="77777777" w:rsidTr="00BA4482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520ED8CA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E9F9D85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C6AAC8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3691C7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27508D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EE03E1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BBB2ECF" w14:textId="77777777" w:rsidR="00E65CA3" w:rsidRPr="00B657B8" w:rsidRDefault="00E65CA3" w:rsidP="00E65CA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6FF90F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56A394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249DA1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2C009D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C4693F1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A62A51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3B22DE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5970362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D6976A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1F8E8E3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0B239B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761D4A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F28520C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8E0A3E6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C8D09" w14:textId="7101B31E" w:rsidR="00E65CA3" w:rsidRPr="00B657B8" w:rsidRDefault="0049736A" w:rsidP="00E65CA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1,509,736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FBB945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DA65" w14:textId="764C77B7" w:rsidR="00E65CA3" w:rsidRPr="00B657B8" w:rsidRDefault="00E65CA3" w:rsidP="00E65CA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1,349,122</w:t>
            </w:r>
          </w:p>
        </w:tc>
      </w:tr>
      <w:tr w:rsidR="00E65CA3" w:rsidRPr="00B657B8" w14:paraId="77F85EB9" w14:textId="77777777" w:rsidTr="00A754E3">
        <w:trPr>
          <w:cantSplit/>
        </w:trPr>
        <w:tc>
          <w:tcPr>
            <w:tcW w:w="1410" w:type="pct"/>
            <w:gridSpan w:val="4"/>
            <w:shd w:val="clear" w:color="auto" w:fill="auto"/>
          </w:tcPr>
          <w:p w14:paraId="0774750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9BA9AB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6CDF3B0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60A69EC" w14:textId="77777777" w:rsidR="00E65CA3" w:rsidRPr="00B657B8" w:rsidRDefault="00E65CA3" w:rsidP="00E65CA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88E6B69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ABB6B78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316A9A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76EA9E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8139AEC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32B1C4F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E9F4F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6781A5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EE56F94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2F67C6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0F23A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D7AC44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F8641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0240FA9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9894F" w14:textId="69041201" w:rsidR="00E65CA3" w:rsidRPr="00B657B8" w:rsidRDefault="00717F39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(7</w:t>
            </w:r>
            <w:r w:rsidR="001F7E9D" w:rsidRPr="00B657B8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D5595C"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215</w:t>
            </w: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B95570B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1571" w14:textId="109E376E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(21,839)</w:t>
            </w:r>
          </w:p>
        </w:tc>
      </w:tr>
      <w:tr w:rsidR="00E65CA3" w:rsidRPr="00B657B8" w14:paraId="46DA7CAB" w14:textId="77777777" w:rsidTr="00BA4482">
        <w:trPr>
          <w:cantSplit/>
        </w:trPr>
        <w:tc>
          <w:tcPr>
            <w:tcW w:w="740" w:type="pct"/>
            <w:shd w:val="clear" w:color="auto" w:fill="auto"/>
          </w:tcPr>
          <w:p w14:paraId="0E56D4C6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42D6342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459EB6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5E68DC0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8D8CC3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01F9FDE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844D679" w14:textId="77777777" w:rsidR="00E65CA3" w:rsidRPr="00B657B8" w:rsidRDefault="00E65CA3" w:rsidP="00E65CA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3E4BD18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9371317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0E43D3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0E0581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7F6167B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C95236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463C02D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D06108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272BDA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3CA09A9" w14:textId="77777777" w:rsidR="00E65CA3" w:rsidRPr="00B657B8" w:rsidRDefault="00E65CA3" w:rsidP="00E65CA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E16C77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B0AFA6E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F3628B3" w14:textId="77777777" w:rsidR="00E65CA3" w:rsidRPr="00B657B8" w:rsidRDefault="00E65CA3" w:rsidP="00E65CA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C43398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C1C84" w14:textId="60999F57" w:rsidR="00E65CA3" w:rsidRPr="00B657B8" w:rsidRDefault="0049736A" w:rsidP="00E65CA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1,432,521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DEED0A" w14:textId="77777777" w:rsidR="00E65CA3" w:rsidRPr="00B657B8" w:rsidRDefault="00E65CA3" w:rsidP="00E65CA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8607E" w14:textId="17557B3D" w:rsidR="00E65CA3" w:rsidRPr="00B657B8" w:rsidRDefault="00E65CA3" w:rsidP="00E65CA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</w:rPr>
              <w:t>1,327,283</w:t>
            </w:r>
          </w:p>
        </w:tc>
      </w:tr>
    </w:tbl>
    <w:p w14:paraId="6C20E71E" w14:textId="77777777" w:rsidR="000D611D" w:rsidRPr="00B657B8" w:rsidRDefault="000D611D" w:rsidP="00263E9D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cs/>
        </w:rPr>
        <w:sectPr w:rsidR="000D611D" w:rsidRPr="00B657B8" w:rsidSect="000D611D">
          <w:headerReference w:type="default" r:id="rId28"/>
          <w:pgSz w:w="16834" w:h="11909" w:orient="landscape" w:code="9"/>
          <w:pgMar w:top="1152" w:right="691" w:bottom="1152" w:left="576" w:header="720" w:footer="720" w:gutter="0"/>
          <w:paperSrc w:first="7" w:other="7"/>
          <w:cols w:space="737"/>
          <w:docGrid w:linePitch="360"/>
        </w:sectPr>
      </w:pPr>
      <w:r w:rsidRPr="00B657B8">
        <w:rPr>
          <w:b/>
          <w:bCs/>
          <w:i/>
          <w:iCs/>
          <w:sz w:val="30"/>
          <w:szCs w:val="30"/>
          <w:cs/>
        </w:rPr>
        <w:br w:type="page"/>
      </w:r>
    </w:p>
    <w:p w14:paraId="75357D6A" w14:textId="5B08FCED" w:rsidR="00B15F5C" w:rsidRPr="00B657B8" w:rsidRDefault="00B15F5C" w:rsidP="00263E9D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B657B8">
        <w:rPr>
          <w:b/>
          <w:bCs/>
          <w:i/>
          <w:iCs/>
          <w:sz w:val="30"/>
          <w:szCs w:val="30"/>
          <w:cs/>
        </w:rPr>
        <w:t>การ</w:t>
      </w:r>
      <w:r w:rsidRPr="00B657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จำแนก</w:t>
      </w:r>
      <w:r w:rsidRPr="00B657B8">
        <w:rPr>
          <w:b/>
          <w:bCs/>
          <w:i/>
          <w:iCs/>
          <w:sz w:val="30"/>
          <w:szCs w:val="30"/>
          <w:cs/>
        </w:rPr>
        <w:t>รายได้</w:t>
      </w:r>
    </w:p>
    <w:p w14:paraId="2019530E" w14:textId="77777777" w:rsidR="00B15F5C" w:rsidRPr="00B657B8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B657B8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B657B8">
        <w:rPr>
          <w:rFonts w:asciiTheme="majorBidi" w:hAnsiTheme="majorBidi" w:cstheme="majorBidi"/>
          <w:sz w:val="30"/>
          <w:szCs w:val="30"/>
          <w:cs/>
        </w:rPr>
        <w:t>ร</w:t>
      </w:r>
      <w:r w:rsidRPr="00B657B8">
        <w:rPr>
          <w:sz w:val="30"/>
          <w:szCs w:val="30"/>
          <w:cs/>
        </w:rPr>
        <w:t>ายได้หลักของกลุ่มบริษัท</w:t>
      </w:r>
      <w:r w:rsidRPr="00B657B8">
        <w:rPr>
          <w:rFonts w:hint="cs"/>
          <w:sz w:val="30"/>
          <w:szCs w:val="30"/>
          <w:cs/>
        </w:rPr>
        <w:t>และ</w:t>
      </w:r>
      <w:r w:rsidRPr="00B657B8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B657B8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Pr="00B657B8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29E38E90" w14:textId="77777777" w:rsidR="00A754E3" w:rsidRPr="00B657B8" w:rsidRDefault="00B15F5C" w:rsidP="00A754E3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B657B8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1F6FB5" w:rsidRPr="007E43D2" w:rsidRDefault="001F6FB5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 Box 143" o:spid="_x0000_s1110" type="#_x0000_t202" style="position:absolute;left:0;text-align:left;margin-left:388.05pt;margin-top:20.15pt;width:65.75pt;height:29.45pt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2645C040" w14:textId="545EA89E" w:rsidR="001F6FB5" w:rsidRPr="007E43D2" w:rsidRDefault="001F6FB5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A754E3" w:rsidRPr="00B657B8"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A754E3" w:rsidRPr="00B657B8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="00A754E3" w:rsidRPr="00B657B8">
        <w:rPr>
          <w:rFonts w:hint="cs"/>
          <w:spacing w:val="8"/>
          <w:sz w:val="30"/>
          <w:szCs w:val="30"/>
          <w:cs/>
          <w:lang w:val="en-US"/>
        </w:rPr>
        <w:t xml:space="preserve"> มิถุนายน</w:t>
      </w:r>
    </w:p>
    <w:p w14:paraId="11DE0892" w14:textId="19E0F17F" w:rsidR="00B15F5C" w:rsidRPr="00B657B8" w:rsidRDefault="00032C38" w:rsidP="00A754E3">
      <w:pPr>
        <w:tabs>
          <w:tab w:val="left" w:pos="540"/>
        </w:tabs>
        <w:spacing w:line="240" w:lineRule="auto"/>
        <w:ind w:left="539" w:right="-45"/>
        <w:jc w:val="center"/>
        <w:rPr>
          <w:lang w:val="en-US"/>
        </w:rPr>
      </w:pPr>
      <w:r w:rsidRPr="00B657B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A204" wp14:editId="56AC1665">
                <wp:simplePos x="0" y="0"/>
                <wp:positionH relativeFrom="column">
                  <wp:posOffset>2501091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A886407" id="Freeform: Shape 149" o:spid="_x0000_s1026" style="position:absolute;margin-left:196.95pt;margin-top:218.7pt;width:16.3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W5HnP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3BAF609A" w:rsidR="001F6FB5" w:rsidRPr="001518AE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75F7C8B4" w:rsidR="001F6FB5" w:rsidRPr="007E43D2" w:rsidRDefault="001A0FDE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7,345,046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428E0E7A" w:rsidR="001F6FB5" w:rsidRPr="00061F79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351130" w14:textId="77777777" w:rsidR="00A573B8" w:rsidRPr="007E43D2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bookmarkStart w:id="1" w:name="_Hlk140594210"/>
                              <w:bookmarkStart w:id="2" w:name="_Hlk140594211"/>
                              <w:r w:rsidRPr="0053753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6,709,352</w:t>
                              </w:r>
                              <w:bookmarkEnd w:id="1"/>
                              <w:bookmarkEnd w:id="2"/>
                            </w:p>
                            <w:p w14:paraId="45BCF4D4" w14:textId="4D5F5680" w:rsidR="001F6FB5" w:rsidRPr="007E43D2" w:rsidRDefault="001F6FB5" w:rsidP="009353F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41513783" w14:textId="6BC6D3EC" w:rsidR="001F6FB5" w:rsidRPr="00FA531A" w:rsidRDefault="001F6FB5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111" style="position:absolute;left:0;text-align:left;margin-left:350.6pt;margin-top:63.5pt;width:100.8pt;height:1in;z-index:25165824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3BAF609A" w:rsidR="001F6FB5" w:rsidRPr="001518AE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75F7C8B4" w:rsidR="001F6FB5" w:rsidRPr="007E43D2" w:rsidRDefault="001A0FDE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7,345,046</w:t>
                        </w:r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428E0E7A" w:rsidR="001F6FB5" w:rsidRPr="00061F79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7C351130" w14:textId="77777777" w:rsidR="00A573B8" w:rsidRPr="007E43D2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bookmarkStart w:id="3" w:name="_Hlk140594210"/>
                        <w:bookmarkStart w:id="4" w:name="_Hlk140594211"/>
                        <w:r w:rsidRPr="0053753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6,709,352</w:t>
                        </w:r>
                        <w:bookmarkEnd w:id="3"/>
                        <w:bookmarkEnd w:id="4"/>
                      </w:p>
                      <w:p w14:paraId="45BCF4D4" w14:textId="4D5F5680" w:rsidR="001F6FB5" w:rsidRPr="007E43D2" w:rsidRDefault="001F6FB5" w:rsidP="009353F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41513783" w14:textId="6BC6D3EC" w:rsidR="001F6FB5" w:rsidRPr="00FA531A" w:rsidRDefault="001F6FB5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15F5C" w:rsidRPr="00B657B8">
        <w:rPr>
          <w:rFonts w:hint="cs"/>
          <w:noProof/>
          <w:lang w:val="en-US"/>
        </w:rPr>
        <w:drawing>
          <wp:inline distT="0" distB="0" distL="0" distR="0" wp14:anchorId="03C103AC" wp14:editId="77DECF42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0DFB891B" w14:textId="77777777" w:rsidR="00B15F5C" w:rsidRPr="00B657B8" w:rsidRDefault="00B15F5C" w:rsidP="00B15F5C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1F6FB5" w:rsidRPr="005A17B1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1F6FB5" w:rsidRPr="005A17B1" w:rsidRDefault="001F6FB5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19AD4583" w:rsidR="001F6FB5" w:rsidRPr="0088592B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100FB"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56BDF9ED" w:rsidR="001F6FB5" w:rsidRPr="000826A4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100F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118" style="position:absolute;left:0;text-align:left;margin-left:18.7pt;margin-top:2.4pt;width:432.15pt;height:133.75pt;z-index:25165824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P4kcwieAgAAtwkAAA4AAAAAAAAAAAAAAAAALgIAAGRy&#10;cy9lMm9Eb2MueG1sUEsBAi0AFAAGAAgAAAAhAMaTfJffAAAACAEAAA8AAAAAAAAAAAAAAAAA+AQA&#10;AGRycy9kb3ducmV2LnhtbFBLBQYAAAAABAAEAPMAAAAEBgAAAAA=&#10;">
                <v:shape id="TextBox 7" o:spid="_x0000_s1119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1F6FB5" w:rsidRPr="005A17B1" w:rsidRDefault="001F6FB5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1F6FB5" w:rsidRPr="005A17B1" w:rsidRDefault="001F6FB5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19AD4583" w:rsidR="001F6FB5" w:rsidRPr="0088592B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100FB"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56BDF9ED" w:rsidR="001F6FB5" w:rsidRPr="000826A4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100F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47" behindDoc="1" locked="0" layoutInCell="1" allowOverlap="1" wp14:anchorId="0D52D8AB" wp14:editId="6E391616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anchor>
        </w:drawing>
      </w:r>
    </w:p>
    <w:p w14:paraId="05C78FE7" w14:textId="77777777" w:rsidR="00B15F5C" w:rsidRPr="00B657B8" w:rsidRDefault="00B15F5C" w:rsidP="00B15F5C">
      <w:pPr>
        <w:pStyle w:val="ListParagraph"/>
        <w:ind w:left="540" w:right="65"/>
        <w:rPr>
          <w:szCs w:val="22"/>
          <w:cs/>
          <w:lang w:val="en-AU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group w14:anchorId="77A60336" id="Group 150" o:spid="_x0000_s1026" style="position:absolute;margin-left:170.6pt;margin-top:50.7pt;width:127.65pt;height:53.35pt;z-index:251658242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2DED5D0A" id="Freeform: Shape 158" o:spid="_x0000_s1026" style="position:absolute;margin-left:246.85pt;margin-top:93.3pt;width:16.9pt;height:16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6AE05940" id="Freeform: Shape 157" o:spid="_x0000_s1026" style="position:absolute;margin-left:233.05pt;margin-top:35.05pt;width:22.65pt;height:28.8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+Ud1XJYIAAAqKQAADgAAAAAAAAAAAAAAAAAuAgAAZHJzL2Uyb0RvYy54bWxQ&#10;SwECLQAUAAYACAAAACEAMf4v9t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4F9A3E17" wp14:editId="5578CC59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4B365D2A" w14:textId="4F7416DC" w:rsidR="00917B6C" w:rsidRPr="00B657B8" w:rsidRDefault="00B15F5C" w:rsidP="008B6FE6">
      <w:pPr>
        <w:spacing w:line="240" w:lineRule="auto"/>
        <w:jc w:val="center"/>
        <w:rPr>
          <w:lang w:val="en-US"/>
        </w:rPr>
      </w:pPr>
      <w:r w:rsidRPr="00B657B8"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B657B8" w:rsidRDefault="008B6FE6" w:rsidP="008B6FE6">
      <w:pPr>
        <w:spacing w:line="240" w:lineRule="auto"/>
        <w:jc w:val="center"/>
        <w:rPr>
          <w:sz w:val="30"/>
          <w:szCs w:val="30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รายได้จากการขายจำแนกตามส่วนงานภูมิศาสตร์ในงบการเงินเฉพาะกิจการ</w:t>
      </w:r>
    </w:p>
    <w:p w14:paraId="17EF89E1" w14:textId="77777777" w:rsidR="00A573B8" w:rsidRPr="00B657B8" w:rsidRDefault="008B6FE6" w:rsidP="00A573B8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B657B8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1F6FB5" w:rsidRPr="005A17B1" w:rsidRDefault="001F6FB5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Text Box 100" o:spid="_x0000_s1123" type="#_x0000_t202" style="position:absolute;left:0;text-align:left;margin-left:377.1pt;margin-top:18.65pt;width:79.45pt;height:29.4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339DD515" w14:textId="309CCCD9" w:rsidR="001F6FB5" w:rsidRPr="005A17B1" w:rsidRDefault="001F6FB5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A573B8"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="00A573B8" w:rsidRPr="00B657B8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A573B8"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="00A573B8"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A573B8" w:rsidRPr="00B657B8">
        <w:rPr>
          <w:b w:val="0"/>
          <w:bCs w:val="0"/>
          <w:i w:val="0"/>
          <w:iCs w:val="0"/>
          <w:spacing w:val="8"/>
          <w:lang w:val="en-US"/>
        </w:rPr>
        <w:t>30</w:t>
      </w:r>
      <w:r w:rsidR="00A573B8"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CCCBD1B" w14:textId="5B892C04" w:rsidR="008B6FE6" w:rsidRPr="00B657B8" w:rsidRDefault="00032C38" w:rsidP="00A573B8">
      <w:pPr>
        <w:pStyle w:val="ListParagraph"/>
        <w:ind w:left="540" w:right="65"/>
        <w:jc w:val="center"/>
        <w:rPr>
          <w:szCs w:val="22"/>
          <w:lang w:val="en-US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CE17019" wp14:editId="5B3E6AC0">
                <wp:simplePos x="0" y="0"/>
                <wp:positionH relativeFrom="column">
                  <wp:posOffset>2330450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67887FD" id="Freeform: Shape 8" o:spid="_x0000_s1026" style="position:absolute;margin-left:183.5pt;margin-top:217pt;width:16.25pt;height:27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03E8357B" wp14:editId="326D3AC6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1F6FB5" w:rsidRPr="0034178E" w:rsidRDefault="001F6FB5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314E4D89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A21535"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6190D4C4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A21535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124" style="position:absolute;left:0;text-align:left;margin-left:13.75pt;margin-top:291.05pt;width:429.45pt;height:153.3pt;z-index:251658252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">
                <v:shape id="TextBox 7" o:spid="_x0000_s1125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26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1F6FB5" w:rsidRPr="0034178E" w:rsidRDefault="001F6FB5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7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314E4D89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A21535"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28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6190D4C4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A21535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11956D23" wp14:editId="120F891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45EAC06B" w:rsidR="001F6FB5" w:rsidRPr="00235F02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797C50CF" w:rsidR="001F6FB5" w:rsidRPr="00F6464C" w:rsidRDefault="000173DB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4,905,815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343466ED" w:rsidR="001F6FB5" w:rsidRPr="00D02FA5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9F1AB5" w14:textId="77777777" w:rsidR="00A573B8" w:rsidRPr="00F6464C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</w:t>
                              </w: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606</w:t>
                              </w:r>
                            </w:p>
                            <w:p w14:paraId="59335833" w14:textId="5D1A4FDF" w:rsidR="001F6FB5" w:rsidRPr="00D02FA5" w:rsidRDefault="001F6FB5" w:rsidP="00FA520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2DEBF15F" w14:textId="3C015F6C" w:rsidR="001F6FB5" w:rsidRPr="006D206D" w:rsidRDefault="001F6FB5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129" style="position:absolute;left:0;text-align:left;margin-left:342.15pt;margin-top:61.8pt;width:100.8pt;height:1in;z-index:25165825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">
                <v:shape id="Text Box 173" o:spid="_x0000_s113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45EAC06B" w:rsidR="001F6FB5" w:rsidRPr="00235F02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74" o:spid="_x0000_s113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797C50CF" w:rsidR="001F6FB5" w:rsidRPr="00F6464C" w:rsidRDefault="000173DB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4,905,815</w:t>
                        </w:r>
                      </w:p>
                    </w:txbxContent>
                  </v:textbox>
                </v:shape>
                <v:shape id="Text Box 175" o:spid="_x0000_s113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343466ED" w:rsidR="001F6FB5" w:rsidRPr="00D02FA5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76" o:spid="_x0000_s113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3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489F1AB5" w14:textId="77777777" w:rsidR="00A573B8" w:rsidRPr="00F6464C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</w:t>
                        </w: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606</w:t>
                        </w:r>
                      </w:p>
                      <w:p w14:paraId="59335833" w14:textId="5D1A4FDF" w:rsidR="001F6FB5" w:rsidRPr="00D02FA5" w:rsidRDefault="001F6FB5" w:rsidP="00FA520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2DEBF15F" w14:textId="3C015F6C" w:rsidR="001F6FB5" w:rsidRPr="006D206D" w:rsidRDefault="001F6FB5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B657B8">
        <w:rPr>
          <w:rFonts w:hint="cs"/>
          <w:noProof/>
          <w:lang w:val="en-US"/>
        </w:rPr>
        <w:drawing>
          <wp:inline distT="0" distB="0" distL="0" distR="0" wp14:anchorId="0D846626" wp14:editId="73C74249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57F9B17" w14:textId="77777777" w:rsidR="008B6FE6" w:rsidRPr="00B657B8" w:rsidRDefault="008B6FE6" w:rsidP="008B6FE6">
      <w:pPr>
        <w:pStyle w:val="ListParagraph"/>
        <w:ind w:left="540" w:right="65"/>
        <w:rPr>
          <w:szCs w:val="22"/>
          <w:lang w:val="en-AU"/>
        </w:rPr>
      </w:pP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55" behindDoc="1" locked="0" layoutInCell="1" allowOverlap="1" wp14:anchorId="2256DF36" wp14:editId="4DCAEBCF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04BF8B17" w14:textId="51EF83F4" w:rsidR="00B15F5C" w:rsidRPr="00B657B8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group w14:anchorId="5FB4B6BA" id="Group 129" o:spid="_x0000_s1026" style="position:absolute;margin-left:169.45pt;margin-top:49pt;width:125.4pt;height:71.95pt;z-index:251658249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5CE3310F" id="Freeform: Shape 117" o:spid="_x0000_s1026" style="position:absolute;margin-left:228.1pt;margin-top:32.45pt;width:22.65pt;height:28.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15C4F690" id="Freeform: Shape 118" o:spid="_x0000_s1026" style="position:absolute;margin-left:245.65pt;margin-top:113.2pt;width:18.9pt;height:18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HqNBIAALt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A66FB5E" wp14:editId="7011B2AD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65E6F4D4" w14:textId="7BBFA197" w:rsidR="00A573B8" w:rsidRPr="00B657B8" w:rsidRDefault="008B3CF6" w:rsidP="001C0DDF">
      <w:pPr>
        <w:ind w:left="540" w:right="447"/>
        <w:jc w:val="thaiDistribute"/>
        <w:rPr>
          <w:spacing w:val="-2"/>
          <w:sz w:val="30"/>
          <w:szCs w:val="30"/>
          <w:cs/>
        </w:rPr>
      </w:pPr>
      <w:r w:rsidRPr="00B657B8">
        <w:rPr>
          <w:spacing w:val="-2"/>
          <w:sz w:val="30"/>
          <w:szCs w:val="30"/>
          <w:cs/>
        </w:rPr>
        <w:br w:type="page"/>
      </w:r>
    </w:p>
    <w:p w14:paraId="3672E959" w14:textId="77777777" w:rsidR="00A573B8" w:rsidRPr="00B657B8" w:rsidRDefault="00A573B8" w:rsidP="00A573B8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6ECFB3" w14:textId="77777777" w:rsidR="00A573B8" w:rsidRPr="00B657B8" w:rsidRDefault="00A573B8" w:rsidP="00A573B8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B657B8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397E0B93" wp14:editId="338EDAD9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993865" w14:textId="77777777" w:rsidR="00A573B8" w:rsidRPr="007E43D2" w:rsidRDefault="00A573B8" w:rsidP="00A573B8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E0B93" id="Text Box 78" o:spid="_x0000_s1136" type="#_x0000_t202" style="position:absolute;left:0;text-align:left;margin-left:388.05pt;margin-top:20.15pt;width:65.75pt;height:29.45pt;z-index:25165826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41993865" w14:textId="77777777" w:rsidR="00A573B8" w:rsidRPr="007E43D2" w:rsidRDefault="00A573B8" w:rsidP="00A573B8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B657B8">
        <w:rPr>
          <w:rFonts w:hint="cs"/>
          <w:spacing w:val="8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Pr="00B657B8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Pr="00B657B8">
        <w:rPr>
          <w:rFonts w:hint="cs"/>
          <w:spacing w:val="8"/>
          <w:sz w:val="30"/>
          <w:szCs w:val="30"/>
          <w:cs/>
          <w:lang w:val="en-US"/>
        </w:rPr>
        <w:t xml:space="preserve"> มิถุนายน</w:t>
      </w:r>
    </w:p>
    <w:p w14:paraId="4322F419" w14:textId="77777777" w:rsidR="00A573B8" w:rsidRPr="00B657B8" w:rsidRDefault="00A573B8" w:rsidP="00A573B8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0A6E8583" wp14:editId="4D049B6D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33265B0B" id="Freeform: Shape 79" o:spid="_x0000_s1026" style="position:absolute;margin-left:182.5pt;margin-top:218.7pt;width:16.3pt;height:2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9" behindDoc="0" locked="0" layoutInCell="1" allowOverlap="1" wp14:anchorId="44CB7E36" wp14:editId="4DB5C0BF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A62815" w14:textId="49631D71" w:rsidR="00A573B8" w:rsidRPr="001518AE" w:rsidRDefault="00A573B8" w:rsidP="00A573B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4E79C6" w14:textId="6D46D2B8" w:rsidR="00A573B8" w:rsidRPr="007E43D2" w:rsidRDefault="00410F1D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14,604,934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F56821" w14:textId="5687FD4A" w:rsidR="00A573B8" w:rsidRPr="00061F79" w:rsidRDefault="00A573B8" w:rsidP="00A573B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26D9AF" w14:textId="77777777" w:rsidR="00A573B8" w:rsidRPr="005C4C7D" w:rsidRDefault="00A573B8" w:rsidP="00A573B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57AD61" w14:textId="77777777" w:rsidR="00A573B8" w:rsidRPr="005C4C7D" w:rsidRDefault="00A573B8" w:rsidP="00A573B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D1DF26" w14:textId="77777777" w:rsidR="00A573B8" w:rsidRPr="007E43D2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D4B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13,254,719</w:t>
                              </w:r>
                            </w:p>
                            <w:p w14:paraId="720DCF3C" w14:textId="77777777" w:rsidR="00A573B8" w:rsidRPr="007E43D2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16D41487" w14:textId="77777777" w:rsidR="00A573B8" w:rsidRPr="00FA531A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CB7E36" id="Group 94" o:spid="_x0000_s1137" style="position:absolute;left:0;text-align:left;margin-left:350.6pt;margin-top:63.5pt;width:100.8pt;height:1in;z-index:251658269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">
                <v:shape id="Text Box 95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" fillcolor="white [3201]" strokeweight=".5pt">
                  <v:textbox>
                    <w:txbxContent>
                      <w:p w14:paraId="04A62815" w14:textId="49631D71" w:rsidR="00A573B8" w:rsidRPr="001518AE" w:rsidRDefault="00A573B8" w:rsidP="00A573B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96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VXX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/B7Uv5AXL1BwAA//8DAFBLAQItABQABgAIAAAAIQDb4fbL7gAAAIUBAAATAAAAAAAAAAAAAAAA&#10;AAAAAABbQ29udGVudF9UeXBlc10ueG1sUEsBAi0AFAAGAAgAAAAhAFr0LFu/AAAAFQEAAAsAAAAA&#10;AAAAAAAAAAAAHwEAAF9yZWxzLy5yZWxzUEsBAi0AFAAGAAgAAAAhAOohVdfBAAAA2wAAAA8AAAAA&#10;AAAAAAAAAAAABwIAAGRycy9kb3ducmV2LnhtbFBLBQYAAAAAAwADALcAAAD1AgAAAAA=&#10;" fillcolor="white [3201]" strokeweight=".5pt">
                  <v:textbox>
                    <w:txbxContent>
                      <w:p w14:paraId="714E79C6" w14:textId="6D46D2B8" w:rsidR="00A573B8" w:rsidRPr="007E43D2" w:rsidRDefault="00410F1D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14,604,934</w:t>
                        </w:r>
                      </w:p>
                    </w:txbxContent>
                  </v:textbox>
                </v:shape>
                <v:shape id="Text Box 98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" fillcolor="white [3201]" strokeweight=".5pt">
                  <v:textbox>
                    <w:txbxContent>
                      <w:p w14:paraId="7BF56821" w14:textId="5687FD4A" w:rsidR="00A573B8" w:rsidRPr="00061F79" w:rsidRDefault="00A573B8" w:rsidP="00A573B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01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" fillcolor="#00338d" strokeweight=".5pt">
                  <v:textbox>
                    <w:txbxContent>
                      <w:p w14:paraId="3426D9AF" w14:textId="77777777" w:rsidR="00A573B8" w:rsidRPr="005C4C7D" w:rsidRDefault="00A573B8" w:rsidP="00A573B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02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" fillcolor="#00338d" strokeweight=".5pt">
                  <v:textbox>
                    <w:txbxContent>
                      <w:p w14:paraId="4B57AD61" w14:textId="77777777" w:rsidR="00A573B8" w:rsidRPr="005C4C7D" w:rsidRDefault="00A573B8" w:rsidP="00A573B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03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Em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eoXrM+UCufwDAAD//wMAUEsBAi0AFAAGAAgAAAAhANvh9svuAAAAhQEAABMAAAAAAAAAAAAAAAAA&#10;AAAAAFtDb250ZW50X1R5cGVzXS54bWxQSwECLQAUAAYACAAAACEAWvQsW78AAAAVAQAACwAAAAAA&#10;AAAAAAAAAAAfAQAAX3JlbHMvLnJlbHNQSwECLQAUAAYACAAAACEA79URJsAAAADcAAAADwAAAAAA&#10;AAAAAAAAAAAHAgAAZHJzL2Rvd25yZXYueG1sUEsFBgAAAAADAAMAtwAAAPQCAAAAAA==&#10;" fillcolor="white [3201]" strokeweight=".5pt">
                  <v:textbox>
                    <w:txbxContent>
                      <w:p w14:paraId="30D1DF26" w14:textId="77777777" w:rsidR="00A573B8" w:rsidRPr="007E43D2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D4B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13,254,719</w:t>
                        </w:r>
                      </w:p>
                      <w:p w14:paraId="720DCF3C" w14:textId="77777777" w:rsidR="00A573B8" w:rsidRPr="007E43D2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16D41487" w14:textId="77777777" w:rsidR="00A573B8" w:rsidRPr="00FA531A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0B04523" wp14:editId="78EBBFB7">
            <wp:extent cx="5698490" cy="3589020"/>
            <wp:effectExtent l="57150" t="0" r="54610" b="10668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2EFB367B" w14:textId="77777777" w:rsidR="00A573B8" w:rsidRPr="00B657B8" w:rsidRDefault="00A573B8" w:rsidP="00A573B8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0" behindDoc="0" locked="0" layoutInCell="1" allowOverlap="1" wp14:anchorId="1C731208" wp14:editId="058779F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11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9B74B" w14:textId="77777777" w:rsidR="00A573B8" w:rsidRPr="005A17B1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D3EFAE" w14:textId="77777777" w:rsidR="00A573B8" w:rsidRPr="005A17B1" w:rsidRDefault="00A573B8" w:rsidP="00A573B8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F4D988" w14:textId="3F165467" w:rsidR="00A573B8" w:rsidRPr="000826A4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469110" w14:textId="5569498C" w:rsidR="00A573B8" w:rsidRPr="000826A4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731208" id="Group 104" o:spid="_x0000_s1144" style="position:absolute;left:0;text-align:left;margin-left:18.7pt;margin-top:2.4pt;width:432.15pt;height:133.75pt;z-index:251658270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ErD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g/ncPrmTiBXD0BAAD//wMAUEsBAi0AFAAGAAgAAAAhANvh9svuAAAAhQEAABMAAAAAAAAAAAAA&#10;AAAAAAAAAFtDb250ZW50X1R5cGVzXS54bWxQSwECLQAUAAYACAAAACEAWvQsW78AAAAVAQAACwAA&#10;AAAAAAAAAAAAAAAfAQAAX3JlbHMvLnJlbHNQSwECLQAUAAYACAAAACEASlRKw8MAAADcAAAADwAA&#10;AAAAAAAAAAAAAAAHAgAAZHJzL2Rvd25yZXYueG1sUEsFBgAAAAADAAMAtwAAAPcCAAAAAA==&#10;" filled="f" stroked="f">
                  <v:textbox inset="4.3pt,4.3pt,4.3pt,4.3pt">
                    <w:txbxContent>
                      <w:p w14:paraId="4919B74B" w14:textId="77777777" w:rsidR="00A573B8" w:rsidRPr="005A17B1" w:rsidRDefault="00A573B8" w:rsidP="00A573B8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" filled="f" stroked="f">
                  <v:textbox inset="4.3pt,4.3pt,4.3pt,4.3pt">
                    <w:txbxContent>
                      <w:p w14:paraId="6FD3EFAE" w14:textId="77777777" w:rsidR="00A573B8" w:rsidRPr="005A17B1" w:rsidRDefault="00A573B8" w:rsidP="00A573B8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" filled="f" stroked="f">
                  <v:textbox inset="4.3pt,4.3pt,4.3pt,4.3pt">
                    <w:txbxContent>
                      <w:p w14:paraId="58F4D988" w14:textId="3F165467" w:rsidR="00A573B8" w:rsidRPr="000826A4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67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6B469110" w14:textId="5569498C" w:rsidR="00A573B8" w:rsidRPr="000826A4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71" behindDoc="1" locked="0" layoutInCell="1" allowOverlap="1" wp14:anchorId="395F20B8" wp14:editId="119AAC52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7665C686" w14:textId="77777777" w:rsidR="00A573B8" w:rsidRPr="00B657B8" w:rsidRDefault="00A573B8" w:rsidP="00A573B8">
      <w:pPr>
        <w:pStyle w:val="ListParagraph"/>
        <w:ind w:left="540" w:right="65"/>
        <w:rPr>
          <w:szCs w:val="22"/>
          <w:cs/>
          <w:lang w:val="en-AU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208D1778" wp14:editId="5FCA2BE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47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group w14:anchorId="2C946D53" id="Group 126" o:spid="_x0000_s1026" style="position:absolute;margin-left:170.6pt;margin-top:50.7pt;width:127.65pt;height:53.35pt;z-index:251658266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">
                <v:group id="Group 142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" strokecolor="black [3213]">
                    <o:lock v:ext="edit" shapetype="f"/>
                  </v:line>
                </v:group>
                <v:group id="Group 146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m+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aeUYm0Ns/AAAA//8DAFBLAQItABQABgAIAAAAIQDb4fbL7gAAAIUBAAATAAAAAAAA&#10;AAAAAAAAAAAAAABbQ29udGVudF9UeXBlc10ueG1sUEsBAi0AFAAGAAgAAAAhAFr0LFu/AAAAFQEA&#10;AAsAAAAAAAAAAAAAAAAAHwEAAF9yZWxzLy5yZWxzUEsBAi0AFAAGAAgAAAAhAPM8ub7HAAAA3AAA&#10;AA8AAAAAAAAAAAAAAAAABwIAAGRycy9kb3ducmV2LnhtbFBLBQYAAAAAAwADALcAAAD7AgAAAAA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6A046BC1" wp14:editId="46A6B59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65" name="Freeform: 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01115DF8" id="Freeform: Shape 165" o:spid="_x0000_s1026" style="position:absolute;margin-left:246.85pt;margin-top:93.3pt;width:16.9pt;height:16.0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0491199B" wp14:editId="4D90082E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66" name="Freeform: 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78216CB7" id="Freeform: Shape 166" o:spid="_x0000_s1026" style="position:absolute;margin-left:233.05pt;margin-top:35.05pt;width:22.65pt;height:28.8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2996A162" wp14:editId="16445AA3">
            <wp:extent cx="2286000" cy="2286000"/>
            <wp:effectExtent l="57150" t="0" r="57150" b="11430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1D8FC2F0" w14:textId="77777777" w:rsidR="00A573B8" w:rsidRPr="00B657B8" w:rsidRDefault="00A573B8">
      <w:pPr>
        <w:spacing w:line="240" w:lineRule="auto"/>
        <w:rPr>
          <w:spacing w:val="-2"/>
          <w:sz w:val="30"/>
          <w:szCs w:val="30"/>
        </w:rPr>
      </w:pPr>
      <w:r w:rsidRPr="00B657B8">
        <w:rPr>
          <w:spacing w:val="-2"/>
          <w:sz w:val="30"/>
          <w:szCs w:val="30"/>
        </w:rPr>
        <w:br w:type="page"/>
      </w:r>
    </w:p>
    <w:p w14:paraId="7711C5A8" w14:textId="77777777" w:rsidR="00A573B8" w:rsidRPr="00B657B8" w:rsidRDefault="00A573B8" w:rsidP="00A573B8">
      <w:pPr>
        <w:spacing w:line="240" w:lineRule="auto"/>
        <w:jc w:val="center"/>
        <w:rPr>
          <w:sz w:val="30"/>
          <w:szCs w:val="30"/>
        </w:rPr>
      </w:pPr>
      <w:r w:rsidRPr="00B657B8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รายได้จากการขายจำแนกตามส่วนงานภูมิศาสตร์ในงบการเงินเฉพาะกิจการ</w:t>
      </w:r>
    </w:p>
    <w:p w14:paraId="7FD8A3DB" w14:textId="77777777" w:rsidR="00A573B8" w:rsidRPr="00B657B8" w:rsidRDefault="00A573B8" w:rsidP="00A573B8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B657B8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6AD14B0E" wp14:editId="7A394002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B7C68C" w14:textId="77777777" w:rsidR="00A573B8" w:rsidRPr="005A17B1" w:rsidRDefault="00A573B8" w:rsidP="00A573B8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14B0E" id="Text Box 167" o:spid="_x0000_s1149" type="#_x0000_t202" style="position:absolute;left:0;text-align:left;margin-left:377.1pt;margin-top:18.65pt;width:79.45pt;height:29.45pt;z-index:25165827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26B7C68C" w14:textId="77777777" w:rsidR="00A573B8" w:rsidRPr="005A17B1" w:rsidRDefault="00A573B8" w:rsidP="00A573B8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Pr="00B657B8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หก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Pr="00B657B8">
        <w:rPr>
          <w:b w:val="0"/>
          <w:bCs w:val="0"/>
          <w:i w:val="0"/>
          <w:iCs w:val="0"/>
          <w:spacing w:val="8"/>
          <w:lang w:val="en-US"/>
        </w:rPr>
        <w:t>30</w:t>
      </w:r>
      <w:r w:rsidRPr="00B657B8">
        <w:rPr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5130311" w14:textId="77777777" w:rsidR="00A573B8" w:rsidRPr="00B657B8" w:rsidRDefault="00A573B8" w:rsidP="00A573B8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01598A89" wp14:editId="63245C58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68" name="Freeform: 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6F9AAEF2" id="Freeform: Shape 168" o:spid="_x0000_s1026" style="position:absolute;margin-left:179.5pt;margin-top:217pt;width:16.25pt;height:27.0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6" behindDoc="0" locked="0" layoutInCell="1" allowOverlap="1" wp14:anchorId="04F78D1E" wp14:editId="27ED5B1E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70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CCD0EF" w14:textId="77777777" w:rsidR="00A573B8" w:rsidRPr="000B17AC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17783FE9" w14:textId="77777777" w:rsidR="00A573B8" w:rsidRPr="000B17AC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1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A112B2" w14:textId="77777777" w:rsidR="00A573B8" w:rsidRPr="0034178E" w:rsidRDefault="00A573B8" w:rsidP="00A573B8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91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545D31" w14:textId="3E3B1A41" w:rsidR="00A573B8" w:rsidRPr="0034178E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8B7D9A" w14:textId="30708329" w:rsidR="00A573B8" w:rsidRPr="0034178E" w:rsidRDefault="00A573B8" w:rsidP="00A573B8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F78D1E" id="Group 169" o:spid="_x0000_s1150" style="position:absolute;left:0;text-align:left;margin-left:13.75pt;margin-top:291.05pt;width:429.45pt;height:153.3pt;z-index:251658276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">
                <v:shape id="TextBox 7" o:spid="_x0000_s1151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" filled="f" stroked="f">
                  <v:textbox inset="4.3pt,4.3pt,4.3pt,4.3pt">
                    <w:txbxContent>
                      <w:p w14:paraId="47CCD0EF" w14:textId="77777777" w:rsidR="00A573B8" w:rsidRPr="000B17AC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17783FE9" w14:textId="77777777" w:rsidR="00A573B8" w:rsidRPr="000B17AC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2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" filled="f" stroked="f">
                  <v:textbox inset="4.3pt,4.3pt,4.3pt,4.3pt">
                    <w:txbxContent>
                      <w:p w14:paraId="44A112B2" w14:textId="77777777" w:rsidR="00A573B8" w:rsidRPr="0034178E" w:rsidRDefault="00A573B8" w:rsidP="00A573B8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3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Wf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h/nsLrmTiBXD0BAAD//wMAUEsBAi0AFAAGAAgAAAAhANvh9svuAAAAhQEAABMAAAAAAAAAAAAA&#10;AAAAAAAAAFtDb250ZW50X1R5cGVzXS54bWxQSwECLQAUAAYACAAAACEAWvQsW78AAAAVAQAACwAA&#10;AAAAAAAAAAAAAAAfAQAAX3JlbHMvLnJlbHNQSwECLQAUAAYACAAAACEA2fFFn8MAAADcAAAADwAA&#10;AAAAAAAAAAAAAAAHAgAAZHJzL2Rvd25yZXYueG1sUEsFBgAAAAADAAMAtwAAAPcCAAAAAA==&#10;" filled="f" stroked="f">
                  <v:textbox inset="4.3pt,4.3pt,4.3pt,4.3pt">
                    <w:txbxContent>
                      <w:p w14:paraId="13545D31" w14:textId="3E3B1A41" w:rsidR="00A573B8" w:rsidRPr="0034178E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54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38B7D9A" w14:textId="30708329" w:rsidR="00A573B8" w:rsidRPr="0034178E" w:rsidRDefault="00A573B8" w:rsidP="00A573B8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57CD4F9C" wp14:editId="7A73F8F9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A6D280" w14:textId="4FD6D3AA" w:rsidR="00A573B8" w:rsidRPr="00235F02" w:rsidRDefault="00A573B8" w:rsidP="00A573B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59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7941BC" w14:textId="064F7021" w:rsidR="00A573B8" w:rsidRPr="00F6464C" w:rsidRDefault="00DB7463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9,755,597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6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E20E2B2" w14:textId="5F308D1D" w:rsidR="00A573B8" w:rsidRPr="00D02FA5" w:rsidRDefault="00A573B8" w:rsidP="00A573B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Text Box 26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4E9421" w14:textId="77777777" w:rsidR="00A573B8" w:rsidRPr="005C4C7D" w:rsidRDefault="00A573B8" w:rsidP="00A573B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6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452C75" w14:textId="77777777" w:rsidR="00A573B8" w:rsidRPr="005C4C7D" w:rsidRDefault="00A573B8" w:rsidP="00A573B8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6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CAE7EC" w14:textId="77777777" w:rsidR="00A573B8" w:rsidRPr="00F6464C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CB364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8,655,416</w:t>
                              </w:r>
                            </w:p>
                            <w:p w14:paraId="72CE0809" w14:textId="77777777" w:rsidR="00A573B8" w:rsidRPr="00D02FA5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65174704" w14:textId="77777777" w:rsidR="00A573B8" w:rsidRPr="006D206D" w:rsidRDefault="00A573B8" w:rsidP="00A573B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CD4F9C" id="Group 257" o:spid="_x0000_s1155" style="position:absolute;left:0;text-align:left;margin-left:342.15pt;margin-top:61.8pt;width:100.8pt;height:1in;z-index:25165827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">
                <v:shape id="Text Box 258" o:spid="_x0000_s115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802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KefNNsAAAADcAAAADwAAAAAA&#10;AAAAAAAAAAAHAgAAZHJzL2Rvd25yZXYueG1sUEsFBgAAAAADAAMAtwAAAPQCAAAAAA==&#10;" fillcolor="white [3201]" strokeweight=".5pt">
                  <v:textbox>
                    <w:txbxContent>
                      <w:p w14:paraId="15A6D280" w14:textId="4FD6D3AA" w:rsidR="00A573B8" w:rsidRPr="00235F02" w:rsidRDefault="00A573B8" w:rsidP="00A573B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259" o:spid="_x0000_s115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itwwAAANwAAAAPAAAAZHJzL2Rvd25yZXYueG1sRI9BawIx&#10;FITvhf6H8Aq91axCZV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RqtorcMAAADcAAAADwAA&#10;AAAAAAAAAAAAAAAHAgAAZHJzL2Rvd25yZXYueG1sUEsFBgAAAAADAAMAtwAAAPcCAAAAAA==&#10;" fillcolor="white [3201]" strokeweight=".5pt">
                  <v:textbox>
                    <w:txbxContent>
                      <w:p w14:paraId="0B7941BC" w14:textId="064F7021" w:rsidR="00A573B8" w:rsidRPr="00F6464C" w:rsidRDefault="00DB7463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9,755,597</w:t>
                        </w:r>
                      </w:p>
                    </w:txbxContent>
                  </v:textbox>
                </v:shape>
                <v:shape id="Text Box 263" o:spid="_x0000_s115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<v:textbox>
                    <w:txbxContent>
                      <w:p w14:paraId="0E20E2B2" w14:textId="5F308D1D" w:rsidR="00A573B8" w:rsidRPr="00D02FA5" w:rsidRDefault="00A573B8" w:rsidP="00A573B8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264" o:spid="_x0000_s115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" fillcolor="#00338d" strokeweight=".5pt">
                  <v:textbox>
                    <w:txbxContent>
                      <w:p w14:paraId="4C4E9421" w14:textId="77777777" w:rsidR="00A573B8" w:rsidRPr="005C4C7D" w:rsidRDefault="00A573B8" w:rsidP="00A573B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65" o:spid="_x0000_s116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" fillcolor="#00338d" strokeweight=".5pt">
                  <v:textbox>
                    <w:txbxContent>
                      <w:p w14:paraId="70452C75" w14:textId="77777777" w:rsidR="00A573B8" w:rsidRPr="005C4C7D" w:rsidRDefault="00A573B8" w:rsidP="00A573B8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66" o:spid="_x0000_s116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" fillcolor="white [3201]" strokeweight=".5pt">
                  <v:textbox>
                    <w:txbxContent>
                      <w:p w14:paraId="1ACAE7EC" w14:textId="77777777" w:rsidR="00A573B8" w:rsidRPr="00F6464C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CB364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8,655,416</w:t>
                        </w:r>
                      </w:p>
                      <w:p w14:paraId="72CE0809" w14:textId="77777777" w:rsidR="00A573B8" w:rsidRPr="00D02FA5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65174704" w14:textId="77777777" w:rsidR="00A573B8" w:rsidRPr="006D206D" w:rsidRDefault="00A573B8" w:rsidP="00A573B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4E235879" wp14:editId="7C9A45E1">
            <wp:extent cx="5675741" cy="3589020"/>
            <wp:effectExtent l="57150" t="0" r="58420" b="106680"/>
            <wp:docPr id="276" name="Chart 2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35697C6B" w14:textId="77777777" w:rsidR="00A573B8" w:rsidRPr="00B657B8" w:rsidRDefault="00A573B8" w:rsidP="00A573B8">
      <w:pPr>
        <w:pStyle w:val="ListParagraph"/>
        <w:ind w:left="540" w:right="65"/>
        <w:rPr>
          <w:szCs w:val="22"/>
          <w:lang w:val="en-AU"/>
        </w:rPr>
      </w:pP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2B97060E" wp14:editId="543A903A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277" name="Chart 2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2AD6D529" w14:textId="77777777" w:rsidR="00A573B8" w:rsidRPr="00B657B8" w:rsidRDefault="00A573B8" w:rsidP="00A573B8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578F582B" wp14:editId="3136590A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268" name="Group 26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269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72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group w14:anchorId="62A3018F" id="Group 267" o:spid="_x0000_s1026" style="position:absolute;margin-left:169.45pt;margin-top:49pt;width:125.4pt;height:71.95pt;z-index:251658273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">
                <v:group id="Group 26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x55wgAAANw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" strokecolor="black [3213]">
                    <o:lock v:ext="edit" shapetype="f"/>
                  </v:line>
                </v:group>
                <v:group id="Group 271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SWVxQAAANw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M1S+DsTj4Bc3wEAAP//AwBQSwECLQAUAAYACAAAACEA2+H2y+4AAACFAQAAEwAAAAAAAAAA&#10;AAAAAAAAAAAAW0NvbnRlbnRfVHlwZXNdLnhtbFBLAQItABQABgAIAAAAIQBa9CxbvwAAABUBAAAL&#10;AAAAAAAAAAAAAAAAAB8BAABfcmVscy8ucmVsc1BLAQItABQABgAIAAAAIQCHnSWVxQAAANwAAAAP&#10;AAAAAAAAAAAAAAAAAAcCAABkcnMvZG93bnJldi54bWxQSwUGAAAAAAMAAwC3AAAA+QIAAAAA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AOxgAAANw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Wn2DNcz8QjI5T8AAAD//wMAUEsBAi0AFAAGAAgAAAAhANvh9svuAAAAhQEAABMAAAAAAAAA&#10;AAAAAAAAAAAAAFtDb250ZW50X1R5cGVzXS54bWxQSwECLQAUAAYACAAAACEAWvQsW78AAAAVAQAA&#10;CwAAAAAAAAAAAAAAAAAfAQAAX3JlbHMvLnJlbHNQSwECLQAUAAYACAAAACEA6NGADs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0D02B24C" wp14:editId="3B7EC309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74" name="Freeform: 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51AAE56E" id="Freeform: Shape 274" o:spid="_x0000_s1026" style="position:absolute;margin-left:228.1pt;margin-top:32.45pt;width:22.65pt;height:28.8pt;z-index:251658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090CF74E" wp14:editId="5178264E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75" name="Freeform: 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13B383D0" id="Freeform: Shape 275" o:spid="_x0000_s1026" style="position:absolute;margin-left:245.65pt;margin-top:113.2pt;width:18.9pt;height:18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0962564E" wp14:editId="75D18F97">
            <wp:extent cx="2286000" cy="2286000"/>
            <wp:effectExtent l="57150" t="0" r="57150" b="114300"/>
            <wp:docPr id="278" name="Chart 2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0C1A4D13" w14:textId="0EBC59E4" w:rsidR="00A573B8" w:rsidRPr="00B657B8" w:rsidRDefault="00A573B8" w:rsidP="00A573B8">
      <w:pPr>
        <w:spacing w:line="240" w:lineRule="auto"/>
        <w:rPr>
          <w:spacing w:val="-2"/>
          <w:sz w:val="30"/>
          <w:szCs w:val="30"/>
          <w:cs/>
        </w:rPr>
      </w:pPr>
      <w:r w:rsidRPr="00B657B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Pr="00B657B8">
        <w:rPr>
          <w:spacing w:val="-2"/>
          <w:sz w:val="30"/>
          <w:szCs w:val="30"/>
          <w:cs/>
        </w:rPr>
        <w:br w:type="page"/>
      </w:r>
    </w:p>
    <w:p w14:paraId="4906D77E" w14:textId="77777777" w:rsidR="00A573B8" w:rsidRPr="00B657B8" w:rsidRDefault="00A573B8" w:rsidP="00A573B8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เงินปันผล</w:t>
      </w:r>
    </w:p>
    <w:p w14:paraId="2685D0C5" w14:textId="77777777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6A6E0CB" w14:textId="20E5153C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B657B8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</w:p>
    <w:p w14:paraId="41F27D2F" w14:textId="77777777" w:rsidR="007F2ADF" w:rsidRPr="00B657B8" w:rsidRDefault="007F2ADF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5131D8F" w14:textId="088C20A9" w:rsidR="004E5DEF" w:rsidRPr="00B657B8" w:rsidRDefault="004E5DEF" w:rsidP="004E5DE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="005C43B6" w:rsidRPr="00B657B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</w:t>
      </w:r>
      <w:r w:rsidR="005C43B6" w:rsidRPr="00B657B8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</w:t>
      </w:r>
      <w:r w:rsidR="005C43B6" w:rsidRPr="00B657B8">
        <w:rPr>
          <w:rFonts w:ascii="Angsana New" w:hAnsi="Angsana New" w:cs="Angsana New"/>
          <w:sz w:val="30"/>
          <w:szCs w:val="30"/>
          <w:lang w:bidi="th-TH"/>
        </w:rPr>
        <w:t>7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B657B8">
        <w:rPr>
          <w:rFonts w:ascii="Angsana New" w:hAnsi="Angsana New" w:cs="Angsana New"/>
          <w:sz w:val="30"/>
          <w:szCs w:val="30"/>
          <w:lang w:bidi="th-TH"/>
        </w:rPr>
        <w:br/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</w:t>
      </w:r>
      <w:r w:rsidR="00F9164E" w:rsidRPr="00B657B8">
        <w:rPr>
          <w:rFonts w:ascii="Angsana New" w:hAnsi="Angsana New" w:cs="Angsana New"/>
          <w:sz w:val="30"/>
          <w:szCs w:val="30"/>
          <w:lang w:bidi="th-TH"/>
        </w:rPr>
        <w:t>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="00981642" w:rsidRPr="00B657B8">
        <w:rPr>
          <w:rFonts w:ascii="Angsana New" w:hAnsi="Angsana New" w:cs="Angsana New"/>
          <w:sz w:val="30"/>
          <w:szCs w:val="30"/>
          <w:lang w:val="en-US" w:bidi="th-TH"/>
        </w:rPr>
        <w:t>1.65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B2572A" w:rsidRPr="00B657B8">
        <w:rPr>
          <w:rFonts w:ascii="Angsana New" w:hAnsi="Angsana New" w:cs="Angsana New"/>
          <w:sz w:val="30"/>
          <w:szCs w:val="30"/>
          <w:lang w:bidi="th-TH"/>
        </w:rPr>
        <w:t xml:space="preserve">4,956.12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ล้านบาท ทั้งนี้บริษัทได้จ่ายเงินปันผลระหว่างกาลให้แก่ผู้ถือหุ้นแล้วใน</w:t>
      </w:r>
      <w:r w:rsidR="008359E8" w:rsidRPr="00B657B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ระหว่างปี </w:t>
      </w:r>
      <w:r w:rsidR="008359E8" w:rsidRPr="00B657B8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 w:rsidR="00820928" w:rsidRPr="00B657B8">
        <w:rPr>
          <w:rFonts w:ascii="Angsana New" w:hAnsi="Angsana New" w:cs="Angsana New"/>
          <w:sz w:val="30"/>
          <w:szCs w:val="30"/>
          <w:lang w:val="en-US" w:bidi="th-TH"/>
        </w:rPr>
        <w:t>1.20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5141" w:rsidRPr="00B657B8">
        <w:rPr>
          <w:rFonts w:ascii="Angsana New" w:hAnsi="Angsana New" w:cs="Angsana New"/>
          <w:sz w:val="30"/>
          <w:szCs w:val="30"/>
          <w:lang w:bidi="th-TH"/>
        </w:rPr>
        <w:t xml:space="preserve">3,604.43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0.45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="00CD091C" w:rsidRPr="00B657B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CD091C" w:rsidRPr="00B657B8">
        <w:rPr>
          <w:rFonts w:ascii="Angsana New" w:hAnsi="Angsana New" w:cs="Angsana New"/>
          <w:sz w:val="30"/>
          <w:szCs w:val="30"/>
          <w:lang w:bidi="th-TH"/>
        </w:rPr>
        <w:t>7</w:t>
      </w:r>
    </w:p>
    <w:p w14:paraId="3A15BBA0" w14:textId="536998AE" w:rsidR="00A573B8" w:rsidRPr="00B657B8" w:rsidRDefault="00A573B8" w:rsidP="00A573B8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FCA26FA" w14:textId="77777777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B657B8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</w:p>
    <w:p w14:paraId="294609D5" w14:textId="77777777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EF3EF04" w14:textId="77777777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2566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B657B8">
        <w:rPr>
          <w:rFonts w:ascii="Angsana New" w:hAnsi="Angsana New" w:cs="Angsana New"/>
          <w:sz w:val="30"/>
          <w:szCs w:val="30"/>
          <w:lang w:bidi="th-TH"/>
        </w:rPr>
        <w:br/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0.90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2,703.37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1,351.68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0.45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6</w:t>
      </w:r>
    </w:p>
    <w:p w14:paraId="6F2566F5" w14:textId="77777777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EBC49C" w14:textId="06F6DAF6" w:rsidR="00A573B8" w:rsidRPr="00B657B8" w:rsidRDefault="00A573B8" w:rsidP="00A573B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Pr="00B657B8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0.80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บาทต่อหุ้น รวมเป็นจำนวนประมาณ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2,403.00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ซึ่งเป็นการจ่ายเงินปันผลระหว่างกาล</w:t>
      </w:r>
      <w:r w:rsidRPr="00B657B8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ครั้งพิเศษจากเงินที่บริษัทได้รับจากการจำหน่ายเงินลงทุนในบริษัท ยูนิ. ชาร์ม (ประเทศไทย) จำกัด 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กรก</w:t>
      </w:r>
      <w:r w:rsidR="00FA4FD8">
        <w:rPr>
          <w:rFonts w:ascii="Angsana New" w:hAnsi="Angsana New" w:cs="Angsana New" w:hint="cs"/>
          <w:sz w:val="30"/>
          <w:szCs w:val="30"/>
          <w:cs/>
          <w:lang w:val="en-US" w:bidi="th-TH"/>
        </w:rPr>
        <w:t>ฎ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าคม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2F6AD01E" w14:textId="77777777" w:rsidR="00A573B8" w:rsidRPr="00FA4FD8" w:rsidRDefault="00A573B8" w:rsidP="00A573B8">
      <w:pPr>
        <w:ind w:left="540" w:right="447"/>
        <w:jc w:val="thaiDistribute"/>
        <w:rPr>
          <w:spacing w:val="-2"/>
          <w:sz w:val="30"/>
          <w:szCs w:val="30"/>
          <w:cs/>
          <w:lang w:val="en-US"/>
        </w:rPr>
      </w:pPr>
    </w:p>
    <w:p w14:paraId="447D54AD" w14:textId="77777777" w:rsidR="00F83701" w:rsidRPr="00B657B8" w:rsidRDefault="00F8370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7B53A2A2" w14:textId="66B4E335" w:rsidR="0064770E" w:rsidRPr="00B657B8" w:rsidRDefault="00E443C3" w:rsidP="00E443C3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86E196" w14:textId="77777777" w:rsidR="00962B9E" w:rsidRPr="00B657B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B657B8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B657B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3BEC546F" w14:textId="693C9605" w:rsidR="00634E00" w:rsidRPr="00B657B8" w:rsidRDefault="00976329" w:rsidP="00F8370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994C7FC" w14:textId="77777777" w:rsidR="00634E00" w:rsidRPr="00B657B8" w:rsidRDefault="00634E00" w:rsidP="00237A4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E2523C" w:rsidRPr="00B657B8" w14:paraId="20BF8E38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4788CD08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62E7EB3" w14:textId="065DF958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45055E"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45055E"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523C" w:rsidRPr="00B657B8" w14:paraId="4E328D29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6FBFB11D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27FA9D46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4704418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395D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523C" w:rsidRPr="00B657B8" w14:paraId="05A59350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045E38C9" w14:textId="2604C34C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DB53729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C11E5F4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5AF951C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BF83A59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CE346D1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6209BB7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028283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755BCED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F3D81B3" w14:textId="77777777" w:rsidR="00E2523C" w:rsidRPr="00B657B8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523C" w:rsidRPr="00B657B8" w14:paraId="6FA7D67B" w14:textId="77777777" w:rsidTr="00E2523C">
        <w:trPr>
          <w:tblHeader/>
        </w:trPr>
        <w:tc>
          <w:tcPr>
            <w:tcW w:w="4050" w:type="dxa"/>
            <w:shd w:val="clear" w:color="auto" w:fill="auto"/>
          </w:tcPr>
          <w:p w14:paraId="3C110B07" w14:textId="77777777" w:rsidR="00E2523C" w:rsidRPr="00B657B8" w:rsidRDefault="00E2523C" w:rsidP="00E2523C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74E0D066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73B8" w:rsidRPr="00B657B8" w14:paraId="7C697DA3" w14:textId="77777777" w:rsidTr="00E2523C">
        <w:tc>
          <w:tcPr>
            <w:tcW w:w="4050" w:type="dxa"/>
            <w:shd w:val="clear" w:color="auto" w:fill="auto"/>
          </w:tcPr>
          <w:p w14:paraId="14DC2F96" w14:textId="2D60FAEB" w:rsidR="00A573B8" w:rsidRPr="00B657B8" w:rsidRDefault="00A573B8" w:rsidP="00A573B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B657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39" w:type="dxa"/>
          </w:tcPr>
          <w:p w14:paraId="5E1A4D8E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21E260A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49A62539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EEE283" w14:textId="77777777" w:rsidR="00A573B8" w:rsidRPr="00B657B8" w:rsidRDefault="00A573B8" w:rsidP="00A573B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38747729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70C22E1" w14:textId="77777777" w:rsidR="00A573B8" w:rsidRPr="00B657B8" w:rsidRDefault="00A573B8" w:rsidP="00A573B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7A2FA69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6D84D5" w14:textId="77777777" w:rsidR="00A573B8" w:rsidRPr="00B657B8" w:rsidRDefault="00A573B8" w:rsidP="00A573B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E8DAE6D" w14:textId="77777777" w:rsidR="00A573B8" w:rsidRPr="00B657B8" w:rsidRDefault="00A573B8" w:rsidP="00A573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523C" w:rsidRPr="00B657B8" w14:paraId="55E07C92" w14:textId="77777777" w:rsidTr="00E2523C">
        <w:tc>
          <w:tcPr>
            <w:tcW w:w="9585" w:type="dxa"/>
            <w:gridSpan w:val="10"/>
            <w:shd w:val="clear" w:color="auto" w:fill="auto"/>
          </w:tcPr>
          <w:p w14:paraId="7605C196" w14:textId="77777777" w:rsidR="00E2523C" w:rsidRPr="00B657B8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424456" w:rsidRPr="00B657B8" w14:paraId="49AC026F" w14:textId="77777777" w:rsidTr="00E2523C">
        <w:tc>
          <w:tcPr>
            <w:tcW w:w="4050" w:type="dxa"/>
            <w:shd w:val="clear" w:color="auto" w:fill="auto"/>
          </w:tcPr>
          <w:p w14:paraId="2017C83B" w14:textId="77777777" w:rsidR="00424456" w:rsidRPr="00B657B8" w:rsidRDefault="00424456" w:rsidP="0042445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4B693515" w14:textId="6B257DDC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1E264291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CD489A5" w14:textId="185A5C1B" w:rsidR="00424456" w:rsidRPr="00B657B8" w:rsidRDefault="00424456" w:rsidP="0042445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0B15808" w14:textId="77777777" w:rsidR="00424456" w:rsidRPr="00B657B8" w:rsidRDefault="00424456" w:rsidP="0042445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E8B039E" w14:textId="5D8C42F6" w:rsidR="00424456" w:rsidRPr="00B657B8" w:rsidRDefault="00424456" w:rsidP="00424456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16C6FF" w14:textId="77777777" w:rsidR="00424456" w:rsidRPr="00B657B8" w:rsidRDefault="00424456" w:rsidP="004244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D158F" w14:textId="68F1B852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90B829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F5D2FD" w14:textId="1C3923A4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424456" w:rsidRPr="00B657B8" w14:paraId="72515931" w14:textId="77777777" w:rsidTr="00E2523C">
        <w:tc>
          <w:tcPr>
            <w:tcW w:w="4050" w:type="dxa"/>
            <w:shd w:val="clear" w:color="auto" w:fill="auto"/>
          </w:tcPr>
          <w:p w14:paraId="66E643F3" w14:textId="77777777" w:rsidR="00424456" w:rsidRPr="00B657B8" w:rsidRDefault="00424456" w:rsidP="0042445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AC9A323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8431BC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E74BFBB" w14:textId="77777777" w:rsidR="00424456" w:rsidRPr="00B657B8" w:rsidRDefault="00424456" w:rsidP="0042445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EC38E2" w14:textId="77777777" w:rsidR="00424456" w:rsidRPr="00B657B8" w:rsidRDefault="00424456" w:rsidP="0042445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4F08AC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0C8EC4" w14:textId="77777777" w:rsidR="00424456" w:rsidRPr="00B657B8" w:rsidRDefault="00424456" w:rsidP="004244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DDEB4" w14:textId="77777777" w:rsidR="00424456" w:rsidRPr="00B657B8" w:rsidRDefault="00424456" w:rsidP="00424456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E56FA3" w14:textId="77777777" w:rsidR="00424456" w:rsidRPr="00B657B8" w:rsidRDefault="00424456" w:rsidP="004244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F8AEA9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4456" w:rsidRPr="00B657B8" w14:paraId="41F98F18" w14:textId="77777777" w:rsidTr="00BA4482">
        <w:tc>
          <w:tcPr>
            <w:tcW w:w="4050" w:type="dxa"/>
            <w:shd w:val="clear" w:color="auto" w:fill="auto"/>
          </w:tcPr>
          <w:p w14:paraId="1A5E830C" w14:textId="4DDDD7C3" w:rsidR="00424456" w:rsidRPr="00B657B8" w:rsidRDefault="00424456" w:rsidP="00424456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B657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39" w:type="dxa"/>
          </w:tcPr>
          <w:p w14:paraId="36D62872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0DA6306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15AD33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BA27D6F" w14:textId="77777777" w:rsidR="00424456" w:rsidRPr="00B657B8" w:rsidRDefault="00424456" w:rsidP="0042445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3B2C11F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A7AC23" w14:textId="77777777" w:rsidR="00424456" w:rsidRPr="00B657B8" w:rsidRDefault="00424456" w:rsidP="0042445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A838784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2F2B3C4" w14:textId="77777777" w:rsidR="00424456" w:rsidRPr="00B657B8" w:rsidRDefault="00424456" w:rsidP="0042445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E70D64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4456" w:rsidRPr="00B657B8" w14:paraId="1EB9C30B" w14:textId="77777777" w:rsidTr="00E2523C">
        <w:tc>
          <w:tcPr>
            <w:tcW w:w="9585" w:type="dxa"/>
            <w:gridSpan w:val="10"/>
            <w:shd w:val="clear" w:color="auto" w:fill="auto"/>
          </w:tcPr>
          <w:p w14:paraId="1DF36D6D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424456" w:rsidRPr="00B657B8" w14:paraId="7D3D3CB1" w14:textId="77777777" w:rsidTr="00BA4482">
        <w:tc>
          <w:tcPr>
            <w:tcW w:w="4050" w:type="dxa"/>
            <w:shd w:val="clear" w:color="auto" w:fill="auto"/>
          </w:tcPr>
          <w:p w14:paraId="577C4BAB" w14:textId="77777777" w:rsidR="00424456" w:rsidRPr="00B657B8" w:rsidRDefault="00424456" w:rsidP="0042445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66FD4AF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1B3F1731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E696F91" w14:textId="77777777" w:rsidR="00424456" w:rsidRPr="00B657B8" w:rsidRDefault="00424456" w:rsidP="0042445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DE9F36F" w14:textId="77777777" w:rsidR="00424456" w:rsidRPr="00B657B8" w:rsidRDefault="00424456" w:rsidP="0042445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32C900F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9F8C21" w14:textId="77777777" w:rsidR="00424456" w:rsidRPr="00B657B8" w:rsidRDefault="00424456" w:rsidP="004244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CFB16B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D63122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27C855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424456" w:rsidRPr="00B657B8" w14:paraId="0D4F0362" w14:textId="77777777" w:rsidTr="00BA4482">
        <w:tc>
          <w:tcPr>
            <w:tcW w:w="4050" w:type="dxa"/>
            <w:shd w:val="clear" w:color="auto" w:fill="auto"/>
          </w:tcPr>
          <w:p w14:paraId="314E4E02" w14:textId="77777777" w:rsidR="00424456" w:rsidRPr="00B657B8" w:rsidRDefault="00424456" w:rsidP="0042445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413785F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D9F98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E03DD8" w14:textId="77777777" w:rsidR="00424456" w:rsidRPr="00B657B8" w:rsidRDefault="00424456" w:rsidP="0042445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2B16715" w14:textId="77777777" w:rsidR="00424456" w:rsidRPr="00B657B8" w:rsidRDefault="00424456" w:rsidP="0042445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CC3B69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10207C" w14:textId="77777777" w:rsidR="00424456" w:rsidRPr="00B657B8" w:rsidRDefault="00424456" w:rsidP="004244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B10D5" w14:textId="77777777" w:rsidR="00424456" w:rsidRPr="00B657B8" w:rsidRDefault="00424456" w:rsidP="00424456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81A8C6" w14:textId="77777777" w:rsidR="00424456" w:rsidRPr="00B657B8" w:rsidRDefault="00424456" w:rsidP="004244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349543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4456" w:rsidRPr="00B657B8" w14:paraId="0C6AA69E" w14:textId="77777777" w:rsidTr="00E2523C">
        <w:tc>
          <w:tcPr>
            <w:tcW w:w="9585" w:type="dxa"/>
            <w:gridSpan w:val="10"/>
            <w:shd w:val="clear" w:color="auto" w:fill="auto"/>
          </w:tcPr>
          <w:p w14:paraId="2B418A7D" w14:textId="77777777" w:rsidR="00424456" w:rsidRPr="00B657B8" w:rsidRDefault="00424456" w:rsidP="004244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424456" w:rsidRPr="00B657B8" w14:paraId="4E2C33DF" w14:textId="77777777" w:rsidTr="00BA4482">
        <w:tc>
          <w:tcPr>
            <w:tcW w:w="4050" w:type="dxa"/>
            <w:shd w:val="clear" w:color="auto" w:fill="auto"/>
          </w:tcPr>
          <w:p w14:paraId="7286C0A1" w14:textId="77777777" w:rsidR="00424456" w:rsidRPr="00B657B8" w:rsidRDefault="00424456" w:rsidP="00424456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698DA66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vAlign w:val="bottom"/>
          </w:tcPr>
          <w:p w14:paraId="20FF42EA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BB6C5E6" w14:textId="77777777" w:rsidR="00424456" w:rsidRPr="00B657B8" w:rsidRDefault="00424456" w:rsidP="00424456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D2FFEB" w14:textId="77777777" w:rsidR="00424456" w:rsidRPr="00B657B8" w:rsidRDefault="00424456" w:rsidP="0042445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B09B7D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49B7F8" w14:textId="77777777" w:rsidR="00424456" w:rsidRPr="00B657B8" w:rsidRDefault="00424456" w:rsidP="004244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23695A" w14:textId="77777777" w:rsidR="00424456" w:rsidRPr="00B657B8" w:rsidRDefault="00424456" w:rsidP="000933C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8D8DBF" w14:textId="77777777" w:rsidR="00424456" w:rsidRPr="00B657B8" w:rsidRDefault="00424456" w:rsidP="004244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1838904" w14:textId="77777777" w:rsidR="00424456" w:rsidRPr="00B657B8" w:rsidRDefault="00424456" w:rsidP="004244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</w:tbl>
    <w:p w14:paraId="04CE6EE8" w14:textId="745E0FBB" w:rsidR="00C9326D" w:rsidRPr="00B657B8" w:rsidRDefault="001B678A" w:rsidP="001B678A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br w:type="page"/>
      </w:r>
    </w:p>
    <w:p w14:paraId="7F8141E7" w14:textId="74FD03BC" w:rsidR="009B76AC" w:rsidRPr="00B657B8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27450875" w14:textId="77777777" w:rsidR="00A62D04" w:rsidRPr="00B657B8" w:rsidRDefault="00A62D04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2F7BB75A" w14:textId="463CD85B" w:rsidR="000708A1" w:rsidRPr="00B657B8" w:rsidRDefault="009B76AC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17DDA6FF" w14:textId="77777777" w:rsidR="000F031A" w:rsidRPr="00B657B8" w:rsidRDefault="000F031A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E13FF20" w14:textId="32A6235C" w:rsidR="000A4DDF" w:rsidRPr="00B657B8" w:rsidRDefault="008E60EB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B657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6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Pr="00B657B8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="00EC688F"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="00EC688F"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="00EC688F"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63F37567" w14:textId="77777777" w:rsidR="000708A1" w:rsidRPr="00B657B8" w:rsidRDefault="000708A1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A8FDD86" w14:textId="3E9C45C8" w:rsidR="006261CB" w:rsidRPr="00B657B8" w:rsidRDefault="002847DE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B657B8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="005A590B"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B657B8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B657B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B657B8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B657B8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B657B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6B70C625" w14:textId="77777777" w:rsidR="00ED5AC5" w:rsidRPr="00B657B8" w:rsidRDefault="00ED5AC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5A7E690D" w14:textId="1AAFCC5F" w:rsidR="007C2C91" w:rsidRPr="00B657B8" w:rsidRDefault="003D5AF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288D2C2F" w14:textId="2DE2FF98" w:rsidR="003D5AF5" w:rsidRPr="00B657B8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075064" w:rsidRPr="00B657B8" w14:paraId="5A35A8F6" w14:textId="77777777" w:rsidTr="00B11453">
        <w:trPr>
          <w:cantSplit/>
        </w:trPr>
        <w:tc>
          <w:tcPr>
            <w:tcW w:w="2788" w:type="dxa"/>
            <w:vAlign w:val="bottom"/>
            <w:hideMark/>
          </w:tcPr>
          <w:p w14:paraId="734CDB3F" w14:textId="77777777" w:rsidR="00075064" w:rsidRPr="00B657B8" w:rsidRDefault="00075064" w:rsidP="00BA44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83E69D" w14:textId="77777777" w:rsidR="00075064" w:rsidRPr="00B657B8" w:rsidRDefault="00075064" w:rsidP="00BA44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D32F012" w14:textId="77777777" w:rsidR="00075064" w:rsidRPr="00B657B8" w:rsidRDefault="00075064" w:rsidP="00BA44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30D6FA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2AB41927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0BFA" w:rsidRPr="00B657B8" w14:paraId="185A6532" w14:textId="77777777" w:rsidTr="00B11453">
        <w:trPr>
          <w:cantSplit/>
        </w:trPr>
        <w:tc>
          <w:tcPr>
            <w:tcW w:w="2788" w:type="dxa"/>
            <w:vAlign w:val="bottom"/>
          </w:tcPr>
          <w:p w14:paraId="579FBD42" w14:textId="77777777" w:rsidR="00B00BFA" w:rsidRPr="00B657B8" w:rsidRDefault="00B00BFA" w:rsidP="00B00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62C694A" w14:textId="77777777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10D00D55" w14:textId="77E5FF59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189C3A5E" w14:textId="77777777" w:rsidR="00B00BFA" w:rsidRPr="00B657B8" w:rsidRDefault="00B00BFA" w:rsidP="00B00B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C77DC60" w14:textId="77777777" w:rsidR="00B00BFA" w:rsidRPr="00B657B8" w:rsidRDefault="00B00BFA" w:rsidP="00B00B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5D4E1981" w14:textId="77777777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18354069" w14:textId="6BAB0B53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DF4A7C1" w14:textId="77777777" w:rsidR="00B00BFA" w:rsidRPr="00B657B8" w:rsidRDefault="00B00BFA" w:rsidP="00B00B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D46603" w14:textId="77777777" w:rsidR="00B00BFA" w:rsidRPr="00B657B8" w:rsidRDefault="00B00BFA" w:rsidP="00B00B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75064" w:rsidRPr="00B657B8" w14:paraId="37CD225F" w14:textId="77777777" w:rsidTr="00B11453">
        <w:trPr>
          <w:cantSplit/>
        </w:trPr>
        <w:tc>
          <w:tcPr>
            <w:tcW w:w="2788" w:type="dxa"/>
            <w:vAlign w:val="bottom"/>
          </w:tcPr>
          <w:p w14:paraId="5EE8FC6A" w14:textId="77777777" w:rsidR="00075064" w:rsidRPr="00B657B8" w:rsidRDefault="00075064" w:rsidP="00BA448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B2852C3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44FBDE07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0D818E8F" w14:textId="77777777" w:rsidR="00075064" w:rsidRPr="00B657B8" w:rsidRDefault="00075064" w:rsidP="00BA44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E46B986" w14:textId="77777777" w:rsidR="00075064" w:rsidRPr="00B657B8" w:rsidRDefault="00075064" w:rsidP="00BA448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3A481EA6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BCC9F64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40BBE67" w14:textId="77777777" w:rsidR="00075064" w:rsidRPr="00B657B8" w:rsidRDefault="00075064" w:rsidP="00BA44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1947806" w14:textId="77777777" w:rsidR="00075064" w:rsidRPr="00B657B8" w:rsidRDefault="00075064" w:rsidP="00BA448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075064" w:rsidRPr="00B657B8" w14:paraId="26BE1ADA" w14:textId="77777777" w:rsidTr="00B11453">
        <w:trPr>
          <w:cantSplit/>
        </w:trPr>
        <w:tc>
          <w:tcPr>
            <w:tcW w:w="2788" w:type="dxa"/>
            <w:vAlign w:val="bottom"/>
            <w:hideMark/>
          </w:tcPr>
          <w:p w14:paraId="53AC6616" w14:textId="77777777" w:rsidR="00075064" w:rsidRPr="00B657B8" w:rsidRDefault="00075064" w:rsidP="00BA4482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17D53B8D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6A5A56BA" w14:textId="77777777" w:rsidR="00075064" w:rsidRPr="00B657B8" w:rsidRDefault="0007506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064" w:rsidRPr="00B657B8" w14:paraId="63E44DB2" w14:textId="77777777" w:rsidTr="00B11453">
        <w:trPr>
          <w:cantSplit/>
        </w:trPr>
        <w:tc>
          <w:tcPr>
            <w:tcW w:w="2788" w:type="dxa"/>
          </w:tcPr>
          <w:p w14:paraId="6618EBA5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6514F999" w14:textId="691B5091" w:rsidR="00075064" w:rsidRPr="00B657B8" w:rsidRDefault="0087667A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70B8488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8C477F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3ABBF5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498A8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5560A5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698BE8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2927B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B657B8" w14:paraId="11A6BFC6" w14:textId="77777777" w:rsidTr="00B11453">
        <w:trPr>
          <w:cantSplit/>
        </w:trPr>
        <w:tc>
          <w:tcPr>
            <w:tcW w:w="2788" w:type="dxa"/>
            <w:hideMark/>
          </w:tcPr>
          <w:p w14:paraId="48859FCC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495031CC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4932D09" w14:textId="1A6E65DF" w:rsidR="00075064" w:rsidRPr="00B657B8" w:rsidRDefault="00800A37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805,752</w:t>
            </w:r>
          </w:p>
        </w:tc>
        <w:tc>
          <w:tcPr>
            <w:tcW w:w="183" w:type="dxa"/>
          </w:tcPr>
          <w:p w14:paraId="3D33888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08E60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734,983</w:t>
            </w:r>
          </w:p>
        </w:tc>
        <w:tc>
          <w:tcPr>
            <w:tcW w:w="178" w:type="dxa"/>
          </w:tcPr>
          <w:p w14:paraId="596E601B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69CE7C" w14:textId="285991C6" w:rsidR="00075064" w:rsidRPr="00B657B8" w:rsidRDefault="002D335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1,610,450</w:t>
            </w:r>
          </w:p>
        </w:tc>
        <w:tc>
          <w:tcPr>
            <w:tcW w:w="180" w:type="dxa"/>
          </w:tcPr>
          <w:p w14:paraId="482373B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1B195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1,260,937</w:t>
            </w:r>
          </w:p>
        </w:tc>
      </w:tr>
      <w:tr w:rsidR="00075064" w:rsidRPr="00B657B8" w14:paraId="7B50F2DA" w14:textId="77777777" w:rsidTr="00B11453">
        <w:trPr>
          <w:cantSplit/>
        </w:trPr>
        <w:tc>
          <w:tcPr>
            <w:tcW w:w="2788" w:type="dxa"/>
            <w:hideMark/>
          </w:tcPr>
          <w:p w14:paraId="4517BAC3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3A64AEA5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38CC7A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AD552F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4DC0DF8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10A6D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EDCF4A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DA251DB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72B185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8DD" w:rsidRPr="00B657B8" w14:paraId="03E92D84" w14:textId="77777777" w:rsidTr="00B11453">
        <w:trPr>
          <w:cantSplit/>
        </w:trPr>
        <w:tc>
          <w:tcPr>
            <w:tcW w:w="2788" w:type="dxa"/>
            <w:hideMark/>
          </w:tcPr>
          <w:p w14:paraId="6B819911" w14:textId="77777777" w:rsidR="003538DD" w:rsidRPr="00B657B8" w:rsidRDefault="003538DD" w:rsidP="003538D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65DA1563" w14:textId="77777777" w:rsidR="003538DD" w:rsidRPr="00B657B8" w:rsidRDefault="003538DD" w:rsidP="003538DD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A736CAD" w14:textId="4E0AA788" w:rsidR="003538DD" w:rsidRPr="00B657B8" w:rsidRDefault="003538DD" w:rsidP="003538D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91D1066" w14:textId="77777777" w:rsidR="003538DD" w:rsidRPr="00B657B8" w:rsidRDefault="003538DD" w:rsidP="003538D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0AF418" w14:textId="77777777" w:rsidR="003538DD" w:rsidRPr="00B657B8" w:rsidRDefault="003538DD" w:rsidP="003538D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E430ACB" w14:textId="77777777" w:rsidR="003538DD" w:rsidRPr="00B657B8" w:rsidRDefault="003538DD" w:rsidP="003538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D01F1ED" w14:textId="1FAAFB87" w:rsidR="003538DD" w:rsidRPr="00B657B8" w:rsidRDefault="002D3354" w:rsidP="003538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68,379</w:t>
            </w:r>
          </w:p>
        </w:tc>
        <w:tc>
          <w:tcPr>
            <w:tcW w:w="180" w:type="dxa"/>
          </w:tcPr>
          <w:p w14:paraId="5EAAE551" w14:textId="77777777" w:rsidR="003538DD" w:rsidRPr="00B657B8" w:rsidRDefault="003538DD" w:rsidP="003538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2C348F" w14:textId="77777777" w:rsidR="003538DD" w:rsidRPr="00B657B8" w:rsidRDefault="003538DD" w:rsidP="003538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20,801</w:t>
            </w:r>
          </w:p>
        </w:tc>
      </w:tr>
      <w:tr w:rsidR="00757280" w:rsidRPr="00B657B8" w14:paraId="483083A4" w14:textId="77777777" w:rsidTr="00B11453">
        <w:trPr>
          <w:cantSplit/>
        </w:trPr>
        <w:tc>
          <w:tcPr>
            <w:tcW w:w="2788" w:type="dxa"/>
            <w:hideMark/>
          </w:tcPr>
          <w:p w14:paraId="2383D315" w14:textId="77777777" w:rsidR="00757280" w:rsidRPr="00B657B8" w:rsidRDefault="00757280" w:rsidP="0075728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134593F7" w14:textId="77777777" w:rsidR="00757280" w:rsidRPr="00B657B8" w:rsidRDefault="00757280" w:rsidP="0075728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F4A1B35" w14:textId="5968AC02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902AE1A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DDDA03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63,291</w:t>
            </w:r>
          </w:p>
        </w:tc>
        <w:tc>
          <w:tcPr>
            <w:tcW w:w="178" w:type="dxa"/>
          </w:tcPr>
          <w:p w14:paraId="48017244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8977FC" w14:textId="17BAAEE4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CD0439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27B3FC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280" w:rsidRPr="00B657B8" w14:paraId="512954B1" w14:textId="77777777" w:rsidTr="00B11453">
        <w:trPr>
          <w:cantSplit/>
        </w:trPr>
        <w:tc>
          <w:tcPr>
            <w:tcW w:w="2788" w:type="dxa"/>
            <w:hideMark/>
          </w:tcPr>
          <w:p w14:paraId="08371428" w14:textId="77777777" w:rsidR="00757280" w:rsidRPr="00B657B8" w:rsidRDefault="00757280" w:rsidP="0075728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440D0A63" w14:textId="77777777" w:rsidR="00757280" w:rsidRPr="00B657B8" w:rsidRDefault="00757280" w:rsidP="0075728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3545939" w14:textId="458AA946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68,477</w:t>
            </w:r>
          </w:p>
        </w:tc>
        <w:tc>
          <w:tcPr>
            <w:tcW w:w="183" w:type="dxa"/>
          </w:tcPr>
          <w:p w14:paraId="15EFB0B5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5AD0CB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1,239</w:t>
            </w:r>
          </w:p>
        </w:tc>
        <w:tc>
          <w:tcPr>
            <w:tcW w:w="178" w:type="dxa"/>
          </w:tcPr>
          <w:p w14:paraId="6208C8B2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6084369" w14:textId="6FD419FF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0ED875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92B4A8" w14:textId="77777777" w:rsidR="00757280" w:rsidRPr="00B657B8" w:rsidRDefault="00757280" w:rsidP="0075728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064" w:rsidRPr="00B657B8" w14:paraId="38883729" w14:textId="77777777" w:rsidTr="00B11453">
        <w:trPr>
          <w:cantSplit/>
        </w:trPr>
        <w:tc>
          <w:tcPr>
            <w:tcW w:w="2788" w:type="dxa"/>
          </w:tcPr>
          <w:p w14:paraId="39A2E4F8" w14:textId="77777777" w:rsidR="00075064" w:rsidRPr="00B657B8" w:rsidRDefault="00075064" w:rsidP="00BA44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936C055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7D463D" w14:textId="33DC13BC" w:rsidR="00075064" w:rsidRPr="00B657B8" w:rsidRDefault="005E29F0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3,783</w:t>
            </w:r>
          </w:p>
        </w:tc>
        <w:tc>
          <w:tcPr>
            <w:tcW w:w="183" w:type="dxa"/>
          </w:tcPr>
          <w:p w14:paraId="54FC3EF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C087B65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2,443</w:t>
            </w:r>
          </w:p>
        </w:tc>
        <w:tc>
          <w:tcPr>
            <w:tcW w:w="178" w:type="dxa"/>
          </w:tcPr>
          <w:p w14:paraId="1C72C096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9530DBC" w14:textId="5E13E32A" w:rsidR="00075064" w:rsidRPr="00B657B8" w:rsidRDefault="00757280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50,995</w:t>
            </w:r>
          </w:p>
        </w:tc>
        <w:tc>
          <w:tcPr>
            <w:tcW w:w="180" w:type="dxa"/>
          </w:tcPr>
          <w:p w14:paraId="0242DDE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48DE6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47,133</w:t>
            </w:r>
          </w:p>
        </w:tc>
      </w:tr>
      <w:tr w:rsidR="00075064" w:rsidRPr="00B657B8" w14:paraId="09DE08C5" w14:textId="77777777" w:rsidTr="00B11453">
        <w:trPr>
          <w:cantSplit/>
        </w:trPr>
        <w:tc>
          <w:tcPr>
            <w:tcW w:w="2788" w:type="dxa"/>
            <w:hideMark/>
          </w:tcPr>
          <w:p w14:paraId="5CB8FD67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</w:tcPr>
          <w:p w14:paraId="3FDE4CA2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EB220" w14:textId="42C16E29" w:rsidR="00075064" w:rsidRPr="00B657B8" w:rsidRDefault="005E29F0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878,012</w:t>
            </w:r>
          </w:p>
        </w:tc>
        <w:tc>
          <w:tcPr>
            <w:tcW w:w="183" w:type="dxa"/>
          </w:tcPr>
          <w:p w14:paraId="7074563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C0E4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801,956</w:t>
            </w:r>
          </w:p>
        </w:tc>
        <w:tc>
          <w:tcPr>
            <w:tcW w:w="178" w:type="dxa"/>
          </w:tcPr>
          <w:p w14:paraId="615C067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0F32D" w14:textId="5227BA24" w:rsidR="00075064" w:rsidRPr="00B657B8" w:rsidRDefault="00824D8C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1,729,824</w:t>
            </w:r>
          </w:p>
        </w:tc>
        <w:tc>
          <w:tcPr>
            <w:tcW w:w="180" w:type="dxa"/>
          </w:tcPr>
          <w:p w14:paraId="622DC70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A6FC1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1,328,871</w:t>
            </w:r>
          </w:p>
        </w:tc>
      </w:tr>
      <w:tr w:rsidR="00075064" w:rsidRPr="00B657B8" w14:paraId="748BC844" w14:textId="77777777" w:rsidTr="00B11453">
        <w:trPr>
          <w:cantSplit/>
          <w:trHeight w:val="71"/>
        </w:trPr>
        <w:tc>
          <w:tcPr>
            <w:tcW w:w="2788" w:type="dxa"/>
            <w:vAlign w:val="bottom"/>
          </w:tcPr>
          <w:p w14:paraId="26033640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6444F011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AAC91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6B7B223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BCB1A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40B96DD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75DD8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C8253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7E79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0508" w:rsidRPr="00B657B8" w14:paraId="04C2E6E5" w14:textId="77777777" w:rsidTr="00B11453">
        <w:trPr>
          <w:cantSplit/>
        </w:trPr>
        <w:tc>
          <w:tcPr>
            <w:tcW w:w="2788" w:type="dxa"/>
          </w:tcPr>
          <w:p w14:paraId="1217041C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1805505C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EE89704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5BF633C4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2CD2B4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59BF777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71734A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60964E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672FF90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B657B8" w14:paraId="1EF7F316" w14:textId="77777777" w:rsidTr="00B11453">
        <w:trPr>
          <w:cantSplit/>
        </w:trPr>
        <w:tc>
          <w:tcPr>
            <w:tcW w:w="2788" w:type="dxa"/>
          </w:tcPr>
          <w:p w14:paraId="40D30046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79BE5398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599EA14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4CB5BE7B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595DE1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7381D7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48EDBF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58DA9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A834A2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B657B8" w14:paraId="263F72B5" w14:textId="77777777" w:rsidTr="00B11453">
        <w:trPr>
          <w:cantSplit/>
        </w:trPr>
        <w:tc>
          <w:tcPr>
            <w:tcW w:w="2788" w:type="dxa"/>
          </w:tcPr>
          <w:p w14:paraId="609561BE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DD3A836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BE918EE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586E18DC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BC84D2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40180C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6E76132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89706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16B58A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B657B8" w14:paraId="7A0DCC0B" w14:textId="77777777" w:rsidTr="00B11453">
        <w:trPr>
          <w:cantSplit/>
        </w:trPr>
        <w:tc>
          <w:tcPr>
            <w:tcW w:w="2788" w:type="dxa"/>
          </w:tcPr>
          <w:p w14:paraId="01563AA1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6413EE34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6BA6382D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62C6023E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50F3F1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AB4235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A17ED68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FB75E3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E66DC4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B657B8" w14:paraId="25951270" w14:textId="77777777" w:rsidTr="00B11453">
        <w:trPr>
          <w:cantSplit/>
        </w:trPr>
        <w:tc>
          <w:tcPr>
            <w:tcW w:w="2788" w:type="dxa"/>
          </w:tcPr>
          <w:p w14:paraId="102D3CA2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27BBFF6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</w:tcPr>
          <w:p w14:paraId="546F1A01" w14:textId="0B09D487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54582E9" w14:textId="77777777" w:rsidR="00440508" w:rsidRPr="00B657B8" w:rsidRDefault="00440508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6216F3D5" w14:textId="1D392637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0BFA" w:rsidRPr="00B657B8" w14:paraId="40445151" w14:textId="77777777" w:rsidTr="00B11453">
        <w:trPr>
          <w:cantSplit/>
        </w:trPr>
        <w:tc>
          <w:tcPr>
            <w:tcW w:w="2788" w:type="dxa"/>
          </w:tcPr>
          <w:p w14:paraId="62F12748" w14:textId="77777777" w:rsidR="00B00BFA" w:rsidRPr="00B657B8" w:rsidRDefault="00B00BFA" w:rsidP="00B00B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87CD1C4" w14:textId="77777777" w:rsidR="00B00BFA" w:rsidRPr="00B657B8" w:rsidRDefault="00B00BFA" w:rsidP="00B00BF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47883986" w14:textId="176FBF4F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5013A40B" w14:textId="77777777" w:rsidR="00B00BFA" w:rsidRPr="00B657B8" w:rsidRDefault="00B00BFA" w:rsidP="00B00BF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C891616" w14:textId="6B495699" w:rsidR="00B00BFA" w:rsidRPr="00B657B8" w:rsidRDefault="00B00BFA" w:rsidP="00B00B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52210689" w14:textId="77777777" w:rsidR="00B00BFA" w:rsidRPr="00B657B8" w:rsidRDefault="00B00BFA" w:rsidP="00B00BF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804869E" w14:textId="75353618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0AD34DD" w14:textId="77777777" w:rsidR="00B00BFA" w:rsidRPr="00B657B8" w:rsidRDefault="00B00BFA" w:rsidP="00B00BF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FD1D77A" w14:textId="60D26AB3" w:rsidR="00B00BFA" w:rsidRPr="00B657B8" w:rsidRDefault="00B00BFA" w:rsidP="00B00B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40508" w:rsidRPr="00B657B8" w14:paraId="7EA8B167" w14:textId="77777777" w:rsidTr="00B11453">
        <w:trPr>
          <w:cantSplit/>
        </w:trPr>
        <w:tc>
          <w:tcPr>
            <w:tcW w:w="2788" w:type="dxa"/>
          </w:tcPr>
          <w:p w14:paraId="2F689ED8" w14:textId="77777777" w:rsidR="00440508" w:rsidRPr="00B657B8" w:rsidRDefault="00440508" w:rsidP="00440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BA29ADC" w14:textId="77777777" w:rsidR="00440508" w:rsidRPr="00B657B8" w:rsidRDefault="00440508" w:rsidP="004405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081BD453" w14:textId="1D4722F0" w:rsidR="00440508" w:rsidRPr="00B657B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2EAD24EF" w14:textId="77777777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6EA1D1" w14:textId="778C0B0A" w:rsidR="00440508" w:rsidRPr="00B657B8" w:rsidRDefault="00440508" w:rsidP="004405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0642A339" w14:textId="77777777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57C8272" w14:textId="04138BBB" w:rsidR="00440508" w:rsidRPr="00B657B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54A526DB" w14:textId="77777777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D0786C" w14:textId="03543EC1" w:rsidR="00440508" w:rsidRPr="00B657B8" w:rsidRDefault="00440508" w:rsidP="004405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440508" w:rsidRPr="00B657B8" w14:paraId="74374D9E" w14:textId="77777777" w:rsidTr="00B11453">
        <w:trPr>
          <w:cantSplit/>
        </w:trPr>
        <w:tc>
          <w:tcPr>
            <w:tcW w:w="2788" w:type="dxa"/>
          </w:tcPr>
          <w:p w14:paraId="28AACB62" w14:textId="77777777" w:rsidR="00440508" w:rsidRPr="00B657B8" w:rsidRDefault="00440508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B4937F5" w14:textId="77777777" w:rsidR="00440508" w:rsidRPr="00B657B8" w:rsidRDefault="00440508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</w:tcPr>
          <w:p w14:paraId="1C25E10C" w14:textId="26B5E792" w:rsidR="00440508" w:rsidRPr="00B657B8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064" w:rsidRPr="00B657B8" w14:paraId="2CD55F2C" w14:textId="77777777" w:rsidTr="00B11453">
        <w:trPr>
          <w:cantSplit/>
        </w:trPr>
        <w:tc>
          <w:tcPr>
            <w:tcW w:w="2788" w:type="dxa"/>
          </w:tcPr>
          <w:p w14:paraId="318EDF0D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510FC36C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64C8EDE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B5CD2A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30A089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F7697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96867A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B1CB4B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D0AEF9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B657B8" w14:paraId="6EBD247F" w14:textId="77777777" w:rsidTr="00B11453">
        <w:trPr>
          <w:cantSplit/>
        </w:trPr>
        <w:tc>
          <w:tcPr>
            <w:tcW w:w="2788" w:type="dxa"/>
            <w:hideMark/>
          </w:tcPr>
          <w:p w14:paraId="10B0F739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7009102F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BECA0B" w14:textId="6B01BDA5" w:rsidR="00075064" w:rsidRPr="00B657B8" w:rsidRDefault="00B21EB7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2,752,351</w:t>
            </w:r>
          </w:p>
        </w:tc>
        <w:tc>
          <w:tcPr>
            <w:tcW w:w="183" w:type="dxa"/>
          </w:tcPr>
          <w:p w14:paraId="0059E24A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4ADFA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2,637,086</w:t>
            </w:r>
          </w:p>
        </w:tc>
        <w:tc>
          <w:tcPr>
            <w:tcW w:w="178" w:type="dxa"/>
          </w:tcPr>
          <w:p w14:paraId="3A72573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F89C45D" w14:textId="70634E2C" w:rsidR="00075064" w:rsidRPr="00B657B8" w:rsidRDefault="00234FBA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985,157</w:t>
            </w:r>
          </w:p>
        </w:tc>
        <w:tc>
          <w:tcPr>
            <w:tcW w:w="180" w:type="dxa"/>
          </w:tcPr>
          <w:p w14:paraId="733F03D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3834A1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978,898</w:t>
            </w:r>
          </w:p>
        </w:tc>
      </w:tr>
      <w:tr w:rsidR="00075064" w:rsidRPr="00B657B8" w14:paraId="597BA759" w14:textId="77777777" w:rsidTr="00B11453">
        <w:trPr>
          <w:cantSplit/>
        </w:trPr>
        <w:tc>
          <w:tcPr>
            <w:tcW w:w="2788" w:type="dxa"/>
            <w:hideMark/>
          </w:tcPr>
          <w:p w14:paraId="692E106C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2738FBD8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0224391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D86F10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CDAAF0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7A876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3AA243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3AF2E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D86050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B657B8" w14:paraId="7427DDFF" w14:textId="77777777" w:rsidTr="00B11453">
        <w:trPr>
          <w:cantSplit/>
        </w:trPr>
        <w:tc>
          <w:tcPr>
            <w:tcW w:w="2788" w:type="dxa"/>
            <w:hideMark/>
          </w:tcPr>
          <w:p w14:paraId="77CFD7F2" w14:textId="77777777" w:rsidR="00075064" w:rsidRPr="00B657B8" w:rsidRDefault="00075064" w:rsidP="00BA44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7B9C5E37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8D75533" w14:textId="10D79848" w:rsidR="00075064" w:rsidRPr="00B657B8" w:rsidRDefault="00B21EB7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487,502</w:t>
            </w:r>
          </w:p>
        </w:tc>
        <w:tc>
          <w:tcPr>
            <w:tcW w:w="183" w:type="dxa"/>
          </w:tcPr>
          <w:p w14:paraId="37EC4AB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FA0E8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253,030</w:t>
            </w:r>
          </w:p>
        </w:tc>
        <w:tc>
          <w:tcPr>
            <w:tcW w:w="178" w:type="dxa"/>
          </w:tcPr>
          <w:p w14:paraId="5A0BA9DB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C80108D" w14:textId="6E5509B2" w:rsidR="00075064" w:rsidRPr="00B657B8" w:rsidRDefault="00234FBA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60,469</w:t>
            </w:r>
          </w:p>
        </w:tc>
        <w:tc>
          <w:tcPr>
            <w:tcW w:w="180" w:type="dxa"/>
          </w:tcPr>
          <w:p w14:paraId="2807AA78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238EB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63,516</w:t>
            </w:r>
          </w:p>
        </w:tc>
      </w:tr>
      <w:tr w:rsidR="00075064" w:rsidRPr="00B657B8" w14:paraId="12CCBF21" w14:textId="77777777" w:rsidTr="00B11453">
        <w:trPr>
          <w:cantSplit/>
        </w:trPr>
        <w:tc>
          <w:tcPr>
            <w:tcW w:w="2788" w:type="dxa"/>
            <w:hideMark/>
          </w:tcPr>
          <w:p w14:paraId="387C6AB6" w14:textId="77777777" w:rsidR="00075064" w:rsidRPr="00B657B8" w:rsidRDefault="00075064" w:rsidP="00BA44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18169153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4D1E263" w14:textId="2410BDF8" w:rsidR="00075064" w:rsidRPr="00B657B8" w:rsidRDefault="00FC451B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14,961</w:t>
            </w:r>
          </w:p>
        </w:tc>
        <w:tc>
          <w:tcPr>
            <w:tcW w:w="183" w:type="dxa"/>
          </w:tcPr>
          <w:p w14:paraId="72E6C38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9E74060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1,597</w:t>
            </w:r>
          </w:p>
        </w:tc>
        <w:tc>
          <w:tcPr>
            <w:tcW w:w="178" w:type="dxa"/>
          </w:tcPr>
          <w:p w14:paraId="579D56F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A1D8B55" w14:textId="4A6D9D1B" w:rsidR="00075064" w:rsidRPr="00B657B8" w:rsidRDefault="00234FBA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2,482</w:t>
            </w:r>
          </w:p>
        </w:tc>
        <w:tc>
          <w:tcPr>
            <w:tcW w:w="180" w:type="dxa"/>
          </w:tcPr>
          <w:p w14:paraId="6A771AA9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46BCFA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385906" w:rsidRPr="00B657B8" w14:paraId="7CD78CE1" w14:textId="77777777" w:rsidTr="00B11453">
        <w:trPr>
          <w:cantSplit/>
        </w:trPr>
        <w:tc>
          <w:tcPr>
            <w:tcW w:w="2788" w:type="dxa"/>
            <w:hideMark/>
          </w:tcPr>
          <w:p w14:paraId="53CD15A7" w14:textId="77777777" w:rsidR="00385906" w:rsidRPr="00B657B8" w:rsidRDefault="00385906" w:rsidP="0038590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DC47823" w14:textId="77777777" w:rsidR="00385906" w:rsidRPr="00B657B8" w:rsidRDefault="00385906" w:rsidP="0038590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541DA10" w14:textId="4ADC79FA" w:rsidR="00385906" w:rsidRPr="00B657B8" w:rsidRDefault="00D42491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183" w:type="dxa"/>
          </w:tcPr>
          <w:p w14:paraId="7A5781AF" w14:textId="77777777" w:rsidR="00385906" w:rsidRPr="00B657B8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1709BE" w14:textId="77777777" w:rsidR="00385906" w:rsidRPr="00B657B8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78" w:type="dxa"/>
          </w:tcPr>
          <w:p w14:paraId="30DD788B" w14:textId="77777777" w:rsidR="00385906" w:rsidRPr="00B657B8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B664104" w14:textId="5126FFD0" w:rsidR="00385906" w:rsidRPr="00B657B8" w:rsidRDefault="00234FBA" w:rsidP="005F70C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80" w:type="dxa"/>
          </w:tcPr>
          <w:p w14:paraId="5CD90C18" w14:textId="46F22889" w:rsidR="00385906" w:rsidRPr="00B657B8" w:rsidRDefault="00385906" w:rsidP="005F70C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B1E62A" w14:textId="77777777" w:rsidR="00385906" w:rsidRPr="00B657B8" w:rsidRDefault="00385906" w:rsidP="00634ED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78CF" w:rsidRPr="00B657B8" w14:paraId="2B9B1D2A" w14:textId="77777777" w:rsidTr="00B11453">
        <w:trPr>
          <w:cantSplit/>
        </w:trPr>
        <w:tc>
          <w:tcPr>
            <w:tcW w:w="2788" w:type="dxa"/>
          </w:tcPr>
          <w:p w14:paraId="744499B5" w14:textId="77777777" w:rsidR="006878CF" w:rsidRPr="00B657B8" w:rsidRDefault="006878CF" w:rsidP="006878C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06C9AC45" w14:textId="77777777" w:rsidR="006878CF" w:rsidRPr="00B657B8" w:rsidRDefault="006878CF" w:rsidP="006878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1E27BC2" w14:textId="5A12AEB4" w:rsidR="006878CF" w:rsidRPr="00B657B8" w:rsidRDefault="006878CF" w:rsidP="006878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460,591</w:t>
            </w:r>
          </w:p>
        </w:tc>
        <w:tc>
          <w:tcPr>
            <w:tcW w:w="183" w:type="dxa"/>
          </w:tcPr>
          <w:p w14:paraId="68B266CA" w14:textId="77777777" w:rsidR="006878CF" w:rsidRPr="00B657B8" w:rsidRDefault="006878CF" w:rsidP="006878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1E3EC2" w14:textId="77777777" w:rsidR="006878CF" w:rsidRPr="00B657B8" w:rsidRDefault="006878CF" w:rsidP="006878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451,591</w:t>
            </w:r>
          </w:p>
        </w:tc>
        <w:tc>
          <w:tcPr>
            <w:tcW w:w="178" w:type="dxa"/>
          </w:tcPr>
          <w:p w14:paraId="665A6E1E" w14:textId="77777777" w:rsidR="006878CF" w:rsidRPr="00B657B8" w:rsidRDefault="006878CF" w:rsidP="006878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63F6657" w14:textId="3538B479" w:rsidR="006878CF" w:rsidRPr="00B657B8" w:rsidRDefault="006878CF" w:rsidP="006878C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45F198" w14:textId="7EA6B78A" w:rsidR="006878CF" w:rsidRPr="00B657B8" w:rsidRDefault="006878CF" w:rsidP="006878CF">
            <w:pPr>
              <w:pStyle w:val="acctfourfigures"/>
              <w:tabs>
                <w:tab w:val="clear" w:pos="765"/>
                <w:tab w:val="decimal" w:pos="644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233D4" w14:textId="77777777" w:rsidR="006878CF" w:rsidRPr="00B657B8" w:rsidRDefault="006878CF" w:rsidP="006878C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</w:tr>
      <w:tr w:rsidR="00075064" w:rsidRPr="00B657B8" w14:paraId="13080AE0" w14:textId="77777777" w:rsidTr="00B11453">
        <w:trPr>
          <w:cantSplit/>
        </w:trPr>
        <w:tc>
          <w:tcPr>
            <w:tcW w:w="2788" w:type="dxa"/>
            <w:hideMark/>
          </w:tcPr>
          <w:p w14:paraId="78BAA33B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</w:tcPr>
          <w:p w14:paraId="2B14F982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4B96E" w14:textId="18A38DCB" w:rsidR="00075064" w:rsidRPr="00B657B8" w:rsidRDefault="00D42491" w:rsidP="00E0542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3,718,166</w:t>
            </w:r>
          </w:p>
        </w:tc>
        <w:tc>
          <w:tcPr>
            <w:tcW w:w="183" w:type="dxa"/>
          </w:tcPr>
          <w:p w14:paraId="563A9C8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4ED7F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3,343,816</w:t>
            </w:r>
          </w:p>
        </w:tc>
        <w:tc>
          <w:tcPr>
            <w:tcW w:w="178" w:type="dxa"/>
          </w:tcPr>
          <w:p w14:paraId="6967E8EA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F59A9" w14:textId="3AE24229" w:rsidR="00075064" w:rsidRPr="00B657B8" w:rsidRDefault="0074357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1,048,547</w:t>
            </w:r>
          </w:p>
        </w:tc>
        <w:tc>
          <w:tcPr>
            <w:tcW w:w="180" w:type="dxa"/>
          </w:tcPr>
          <w:p w14:paraId="2EFF7D8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EF19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1,046,333</w:t>
            </w:r>
          </w:p>
        </w:tc>
      </w:tr>
      <w:tr w:rsidR="00075064" w:rsidRPr="00B657B8" w14:paraId="621B9A5D" w14:textId="77777777" w:rsidTr="00B11453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3695EA00" w14:textId="77777777" w:rsidR="00075064" w:rsidRPr="00B657B8" w:rsidRDefault="00075064" w:rsidP="001535EC">
            <w:pPr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303EC570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91F71" w14:textId="71A822C8" w:rsidR="00075064" w:rsidRPr="00B657B8" w:rsidRDefault="0054422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0C15" w:rsidRPr="00B657B8">
              <w:rPr>
                <w:rFonts w:asciiTheme="majorBidi" w:hAnsiTheme="majorBidi" w:cstheme="majorBidi"/>
                <w:sz w:val="30"/>
                <w:szCs w:val="30"/>
              </w:rPr>
              <w:t>461,438)</w:t>
            </w:r>
          </w:p>
        </w:tc>
        <w:tc>
          <w:tcPr>
            <w:tcW w:w="183" w:type="dxa"/>
            <w:vAlign w:val="bottom"/>
          </w:tcPr>
          <w:p w14:paraId="0BA83661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AD25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(449,908)</w:t>
            </w:r>
          </w:p>
        </w:tc>
        <w:tc>
          <w:tcPr>
            <w:tcW w:w="178" w:type="dxa"/>
            <w:vAlign w:val="bottom"/>
          </w:tcPr>
          <w:p w14:paraId="1EA37EA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E0DCF" w14:textId="62846813" w:rsidR="00075064" w:rsidRPr="00B657B8" w:rsidRDefault="0074357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(2,540)</w:t>
            </w:r>
          </w:p>
        </w:tc>
        <w:tc>
          <w:tcPr>
            <w:tcW w:w="180" w:type="dxa"/>
            <w:vAlign w:val="bottom"/>
          </w:tcPr>
          <w:p w14:paraId="44A46277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16245C5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705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5064" w:rsidRPr="00B657B8" w14:paraId="1F859D69" w14:textId="77777777" w:rsidTr="00B11453">
        <w:trPr>
          <w:cantSplit/>
          <w:trHeight w:val="71"/>
        </w:trPr>
        <w:tc>
          <w:tcPr>
            <w:tcW w:w="2788" w:type="dxa"/>
            <w:vAlign w:val="bottom"/>
          </w:tcPr>
          <w:p w14:paraId="57FDCF1B" w14:textId="77777777" w:rsidR="00075064" w:rsidRPr="00B657B8" w:rsidRDefault="00075064" w:rsidP="00BA4482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EFF192C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58912" w14:textId="0CC8830E" w:rsidR="00075064" w:rsidRPr="00B657B8" w:rsidRDefault="00CD4627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3,256,728</w:t>
            </w:r>
          </w:p>
        </w:tc>
        <w:tc>
          <w:tcPr>
            <w:tcW w:w="183" w:type="dxa"/>
            <w:vAlign w:val="bottom"/>
          </w:tcPr>
          <w:p w14:paraId="47185A72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29844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2,893,908</w:t>
            </w:r>
          </w:p>
        </w:tc>
        <w:tc>
          <w:tcPr>
            <w:tcW w:w="178" w:type="dxa"/>
            <w:vAlign w:val="bottom"/>
          </w:tcPr>
          <w:p w14:paraId="57A81BC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F8307" w14:textId="39E29F74" w:rsidR="00075064" w:rsidRPr="00B657B8" w:rsidRDefault="00C3461C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1,046,007</w:t>
            </w:r>
          </w:p>
        </w:tc>
        <w:tc>
          <w:tcPr>
            <w:tcW w:w="180" w:type="dxa"/>
            <w:vAlign w:val="bottom"/>
          </w:tcPr>
          <w:p w14:paraId="0A92918B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E6277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1,042,628</w:t>
            </w:r>
          </w:p>
        </w:tc>
      </w:tr>
      <w:tr w:rsidR="00075064" w:rsidRPr="00B657B8" w14:paraId="71B7394E" w14:textId="77777777" w:rsidTr="00B11453">
        <w:trPr>
          <w:cantSplit/>
        </w:trPr>
        <w:tc>
          <w:tcPr>
            <w:tcW w:w="2788" w:type="dxa"/>
            <w:hideMark/>
          </w:tcPr>
          <w:p w14:paraId="63F4850E" w14:textId="77777777" w:rsidR="00075064" w:rsidRPr="00B657B8" w:rsidRDefault="00075064" w:rsidP="00BA4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36A167F7" w14:textId="77777777" w:rsidR="00075064" w:rsidRPr="00B657B8" w:rsidRDefault="00075064" w:rsidP="00BA44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E4E90" w14:textId="65B078C0" w:rsidR="00075064" w:rsidRPr="00B657B8" w:rsidRDefault="00C52352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4,134,</w:t>
            </w:r>
            <w:r w:rsidR="00E0542D"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183" w:type="dxa"/>
          </w:tcPr>
          <w:p w14:paraId="4AB8D05D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E68C3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3,695,864</w:t>
            </w:r>
          </w:p>
        </w:tc>
        <w:tc>
          <w:tcPr>
            <w:tcW w:w="178" w:type="dxa"/>
          </w:tcPr>
          <w:p w14:paraId="3CA5C6AC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3996A" w14:textId="7BF738C0" w:rsidR="00075064" w:rsidRPr="00B657B8" w:rsidRDefault="00C3461C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2,775,831</w:t>
            </w:r>
          </w:p>
        </w:tc>
        <w:tc>
          <w:tcPr>
            <w:tcW w:w="180" w:type="dxa"/>
          </w:tcPr>
          <w:p w14:paraId="70E144AE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D14CADD" w14:textId="77777777" w:rsidR="00075064" w:rsidRPr="00B657B8" w:rsidRDefault="00075064" w:rsidP="00BA44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2,371,499</w:t>
            </w:r>
          </w:p>
        </w:tc>
      </w:tr>
    </w:tbl>
    <w:p w14:paraId="3E105E36" w14:textId="77777777" w:rsidR="00B11453" w:rsidRPr="00B657B8" w:rsidRDefault="00B11453"/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9"/>
        <w:gridCol w:w="10"/>
      </w:tblGrid>
      <w:tr w:rsidR="00630527" w:rsidRPr="00B657B8" w14:paraId="40592A10" w14:textId="77777777" w:rsidTr="00385906">
        <w:trPr>
          <w:cantSplit/>
          <w:tblHeader/>
        </w:trPr>
        <w:tc>
          <w:tcPr>
            <w:tcW w:w="3864" w:type="dxa"/>
            <w:vAlign w:val="bottom"/>
          </w:tcPr>
          <w:p w14:paraId="428BF0EF" w14:textId="77777777" w:rsidR="00630527" w:rsidRPr="00B657B8" w:rsidRDefault="00630527" w:rsidP="00BA44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0DA6E3F5" w14:textId="77777777" w:rsidR="00630527" w:rsidRPr="00B657B8" w:rsidRDefault="00630527" w:rsidP="00BA44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5683ED64" w14:textId="77777777" w:rsidR="00630527" w:rsidRPr="00B657B8" w:rsidRDefault="00630527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vAlign w:val="bottom"/>
          </w:tcPr>
          <w:p w14:paraId="1E3708CC" w14:textId="77777777" w:rsidR="00630527" w:rsidRPr="00B657B8" w:rsidRDefault="00630527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62D04" w:rsidRPr="00B657B8" w14:paraId="5F0D1EB6" w14:textId="77777777" w:rsidTr="00385906">
        <w:trPr>
          <w:cantSplit/>
          <w:tblHeader/>
        </w:trPr>
        <w:tc>
          <w:tcPr>
            <w:tcW w:w="3864" w:type="dxa"/>
            <w:vAlign w:val="bottom"/>
            <w:hideMark/>
          </w:tcPr>
          <w:p w14:paraId="12179A09" w14:textId="77777777" w:rsidR="00A62D04" w:rsidRPr="00B657B8" w:rsidRDefault="00A62D04" w:rsidP="00BA44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2E7CF36F" w14:textId="77777777" w:rsidR="00A62D04" w:rsidRPr="00B657B8" w:rsidRDefault="00A62D04" w:rsidP="00BA44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A93AA97" w14:textId="77777777" w:rsidR="00A62D04" w:rsidRPr="00B657B8" w:rsidRDefault="00A62D0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vAlign w:val="bottom"/>
            <w:hideMark/>
          </w:tcPr>
          <w:p w14:paraId="5E041E59" w14:textId="77777777" w:rsidR="00A62D04" w:rsidRPr="00B657B8" w:rsidRDefault="00A62D0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B00BFA" w:rsidRPr="00B657B8" w14:paraId="23BAA01F" w14:textId="77777777" w:rsidTr="00385906">
        <w:trPr>
          <w:gridAfter w:val="1"/>
          <w:wAfter w:w="10" w:type="dxa"/>
          <w:cantSplit/>
          <w:tblHeader/>
        </w:trPr>
        <w:tc>
          <w:tcPr>
            <w:tcW w:w="3864" w:type="dxa"/>
            <w:vAlign w:val="bottom"/>
            <w:hideMark/>
          </w:tcPr>
          <w:p w14:paraId="156018EA" w14:textId="77549DB9" w:rsidR="00B00BFA" w:rsidRPr="00B657B8" w:rsidRDefault="00B00BFA" w:rsidP="00B00B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82" w:type="dxa"/>
            <w:vAlign w:val="bottom"/>
            <w:hideMark/>
          </w:tcPr>
          <w:p w14:paraId="22A898F5" w14:textId="77777777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900C193" w14:textId="77777777" w:rsidR="00B00BFA" w:rsidRPr="00B657B8" w:rsidRDefault="00B00BFA" w:rsidP="00B00B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D0F04AF" w14:textId="77777777" w:rsidR="00B00BFA" w:rsidRPr="00B657B8" w:rsidRDefault="00B00BFA" w:rsidP="00B00B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4" w:type="dxa"/>
          </w:tcPr>
          <w:p w14:paraId="74339712" w14:textId="77777777" w:rsidR="00B00BFA" w:rsidRPr="00B657B8" w:rsidRDefault="00B00BFA" w:rsidP="00B00B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378426" w14:textId="77777777" w:rsidR="00B00BFA" w:rsidRPr="00B657B8" w:rsidRDefault="00B00BFA" w:rsidP="00B00BF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3ED59453" w14:textId="77777777" w:rsidR="00B00BFA" w:rsidRPr="00B657B8" w:rsidRDefault="00B00BFA" w:rsidP="00B00B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2A80AFF" w14:textId="77777777" w:rsidR="00B00BFA" w:rsidRPr="00B657B8" w:rsidRDefault="00B00BFA" w:rsidP="00B00B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62D04" w:rsidRPr="00B657B8" w14:paraId="0EC7464F" w14:textId="77777777" w:rsidTr="00385906">
        <w:trPr>
          <w:cantSplit/>
          <w:tblHeader/>
        </w:trPr>
        <w:tc>
          <w:tcPr>
            <w:tcW w:w="3864" w:type="dxa"/>
            <w:vAlign w:val="bottom"/>
            <w:hideMark/>
          </w:tcPr>
          <w:p w14:paraId="499D83AD" w14:textId="77777777" w:rsidR="00A62D04" w:rsidRPr="00B657B8" w:rsidRDefault="00A62D04" w:rsidP="00BA44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6" w:type="dxa"/>
            <w:gridSpan w:val="8"/>
            <w:vAlign w:val="bottom"/>
            <w:hideMark/>
          </w:tcPr>
          <w:p w14:paraId="3AD16973" w14:textId="77777777" w:rsidR="00A62D04" w:rsidRPr="00B657B8" w:rsidRDefault="00A62D04" w:rsidP="00BA44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0BFA" w:rsidRPr="00B657B8" w14:paraId="089720CC" w14:textId="77777777" w:rsidTr="00385906">
        <w:trPr>
          <w:gridAfter w:val="1"/>
          <w:wAfter w:w="10" w:type="dxa"/>
          <w:cantSplit/>
        </w:trPr>
        <w:tc>
          <w:tcPr>
            <w:tcW w:w="3864" w:type="dxa"/>
            <w:hideMark/>
          </w:tcPr>
          <w:p w14:paraId="0DE0FCE6" w14:textId="77777777" w:rsidR="00B00BFA" w:rsidRPr="00B657B8" w:rsidRDefault="00B00BFA" w:rsidP="00B00BFA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0B52BFE0" w14:textId="21E93784" w:rsidR="00B00BFA" w:rsidRPr="00B657B8" w:rsidRDefault="00695EE0" w:rsidP="00B00BF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3,103</w:t>
            </w:r>
          </w:p>
        </w:tc>
        <w:tc>
          <w:tcPr>
            <w:tcW w:w="183" w:type="dxa"/>
          </w:tcPr>
          <w:p w14:paraId="0097B052" w14:textId="77777777" w:rsidR="00B00BFA" w:rsidRPr="00B657B8" w:rsidRDefault="00B00BFA" w:rsidP="00B00BF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53F941" w14:textId="456F864A" w:rsidR="00B00BFA" w:rsidRPr="00B657B8" w:rsidRDefault="00B00BFA" w:rsidP="005F70C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11,334</w:t>
            </w:r>
          </w:p>
        </w:tc>
        <w:tc>
          <w:tcPr>
            <w:tcW w:w="274" w:type="dxa"/>
          </w:tcPr>
          <w:p w14:paraId="6E8E06AE" w14:textId="77777777" w:rsidR="00B00BFA" w:rsidRPr="00B657B8" w:rsidRDefault="00B00BFA" w:rsidP="005F70CC">
            <w:pPr>
              <w:pStyle w:val="acctfourfigures"/>
              <w:tabs>
                <w:tab w:val="decimal" w:pos="731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A3453C" w14:textId="14BC6182" w:rsidR="00B00BFA" w:rsidRPr="00B657B8" w:rsidRDefault="00D32B67" w:rsidP="00D32B6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F4EC1" w:rsidRPr="00B657B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02FC2" w:rsidRPr="00B657B8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80" w:type="dxa"/>
          </w:tcPr>
          <w:p w14:paraId="67A3EABB" w14:textId="77777777" w:rsidR="00B00BFA" w:rsidRPr="00B657B8" w:rsidRDefault="00B00BFA" w:rsidP="00D32B67">
            <w:pPr>
              <w:pStyle w:val="acctfourfigures"/>
              <w:tabs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6710345" w14:textId="6B17156B" w:rsidR="00B00BFA" w:rsidRPr="00B657B8" w:rsidRDefault="00B00BFA" w:rsidP="00B00BF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5F4EC1" w:rsidRPr="00B657B8" w14:paraId="417740CB" w14:textId="77777777" w:rsidTr="00385906">
        <w:trPr>
          <w:gridAfter w:val="1"/>
          <w:wAfter w:w="10" w:type="dxa"/>
          <w:cantSplit/>
        </w:trPr>
        <w:tc>
          <w:tcPr>
            <w:tcW w:w="3864" w:type="dxa"/>
            <w:hideMark/>
          </w:tcPr>
          <w:p w14:paraId="28D1E477" w14:textId="77777777" w:rsidR="005F4EC1" w:rsidRPr="00B657B8" w:rsidRDefault="005F4EC1" w:rsidP="005F4EC1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17365F1B" w14:textId="21B4AB2D" w:rsidR="005F4EC1" w:rsidRPr="00B657B8" w:rsidRDefault="005F4EC1" w:rsidP="005F4E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12123"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</w:t>
            </w:r>
            <w:r w:rsidR="00695EE0"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</w:tcPr>
          <w:p w14:paraId="1BEB594A" w14:textId="77777777" w:rsidR="005F4EC1" w:rsidRPr="00B657B8" w:rsidRDefault="005F4EC1" w:rsidP="005F4E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CD347D" w14:textId="53DF3D8D" w:rsidR="005F4EC1" w:rsidRPr="00B657B8" w:rsidRDefault="005F4EC1" w:rsidP="005F4E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16379A1" w14:textId="77777777" w:rsidR="005F4EC1" w:rsidRPr="00B657B8" w:rsidRDefault="005F4EC1" w:rsidP="005F4E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303DBD47" w14:textId="621C7846" w:rsidR="005F4EC1" w:rsidRPr="00B657B8" w:rsidRDefault="005F4EC1" w:rsidP="005F4E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931194" w14:textId="74767A85" w:rsidR="005F4EC1" w:rsidRPr="00B657B8" w:rsidRDefault="005F4EC1" w:rsidP="005F4EC1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4162ADD" w14:textId="0ECBEA11" w:rsidR="005F4EC1" w:rsidRPr="00B657B8" w:rsidRDefault="005F4EC1" w:rsidP="00634E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05296CF" w14:textId="1B704DC1" w:rsidR="00A62D04" w:rsidRPr="00B657B8" w:rsidRDefault="00A62D04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EA59EE" w14:textId="76AE833E" w:rsidR="003D5AF5" w:rsidRPr="00B657B8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</w:t>
      </w:r>
      <w:r w:rsidR="00E220FC" w:rsidRPr="00B657B8">
        <w:rPr>
          <w:rFonts w:asciiTheme="majorBidi" w:hAnsiTheme="majorBidi" w:cstheme="majorBidi"/>
          <w:sz w:val="30"/>
          <w:szCs w:val="30"/>
        </w:rPr>
        <w:t xml:space="preserve"> 15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E220FC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100</w:t>
      </w:r>
      <w:r w:rsidR="00C64242"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วัน</w:t>
      </w:r>
      <w:r w:rsidR="007061C8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62D04" w:rsidRPr="00B657B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64242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7 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="00C64242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7061C8" w:rsidRPr="00B657B8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7061C8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58736DB" w14:textId="5E2E484A" w:rsidR="00630527" w:rsidRPr="00B657B8" w:rsidRDefault="0063052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2F0A0B" w14:textId="7919D0C5" w:rsidR="004D34FC" w:rsidRPr="00B657B8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</w:p>
    <w:p w14:paraId="7BA13038" w14:textId="1BBC9735" w:rsidR="001000FB" w:rsidRPr="00B657B8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5C5517" w:rsidRPr="00B657B8" w14:paraId="485901AD" w14:textId="77777777" w:rsidTr="00BA4482">
        <w:trPr>
          <w:tblHeader/>
        </w:trPr>
        <w:tc>
          <w:tcPr>
            <w:tcW w:w="1997" w:type="pct"/>
          </w:tcPr>
          <w:p w14:paraId="4B8DCF15" w14:textId="77777777" w:rsidR="005C5517" w:rsidRPr="00B657B8" w:rsidRDefault="005C5517" w:rsidP="00BA44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1A4E3611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57CF10F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65389FD8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BFA" w:rsidRPr="00B657B8" w14:paraId="65CE19A4" w14:textId="77777777" w:rsidTr="00BA4482">
        <w:trPr>
          <w:tblHeader/>
        </w:trPr>
        <w:tc>
          <w:tcPr>
            <w:tcW w:w="1997" w:type="pct"/>
          </w:tcPr>
          <w:p w14:paraId="19A22C62" w14:textId="77777777" w:rsidR="00B00BFA" w:rsidRPr="00B657B8" w:rsidRDefault="00B00BFA" w:rsidP="00B00B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D8D599B" w14:textId="6168B33F" w:rsidR="00B00BFA" w:rsidRPr="00B657B8" w:rsidRDefault="00B00BFA" w:rsidP="00B00B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657B8">
              <w:rPr>
                <w:rFonts w:ascii="Angsana New" w:hAnsi="Angsana New"/>
                <w:sz w:val="30"/>
                <w:szCs w:val="30"/>
              </w:rPr>
              <w:t>0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32B37D61" w14:textId="77777777" w:rsidR="00B00BFA" w:rsidRPr="00B657B8" w:rsidRDefault="00B00BFA" w:rsidP="00B00B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DDC5A3" w14:textId="77777777" w:rsidR="00B00BFA" w:rsidRPr="00B657B8" w:rsidRDefault="00B00BFA" w:rsidP="00B00B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18F3B810" w14:textId="77777777" w:rsidR="00B00BFA" w:rsidRPr="00B657B8" w:rsidRDefault="00B00BFA" w:rsidP="00B00B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E8F9FB" w14:textId="3D6B9870" w:rsidR="00B00BFA" w:rsidRPr="00B657B8" w:rsidRDefault="00B00BFA" w:rsidP="00B00B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657B8">
              <w:rPr>
                <w:rFonts w:ascii="Angsana New" w:hAnsi="Angsana New"/>
                <w:sz w:val="30"/>
                <w:szCs w:val="30"/>
              </w:rPr>
              <w:t>0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7CCAE68D" w14:textId="77777777" w:rsidR="00B00BFA" w:rsidRPr="00B657B8" w:rsidRDefault="00B00BFA" w:rsidP="00B00BF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EFB9D4C" w14:textId="77777777" w:rsidR="00B00BFA" w:rsidRPr="00B657B8" w:rsidRDefault="00B00BFA" w:rsidP="00B00BF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C5517" w:rsidRPr="00B657B8" w14:paraId="12721E47" w14:textId="77777777" w:rsidTr="00BA4482">
        <w:trPr>
          <w:tblHeader/>
        </w:trPr>
        <w:tc>
          <w:tcPr>
            <w:tcW w:w="1997" w:type="pct"/>
          </w:tcPr>
          <w:p w14:paraId="2EBA88CA" w14:textId="77777777" w:rsidR="005C5517" w:rsidRPr="00B657B8" w:rsidRDefault="005C5517" w:rsidP="00BA44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51E698D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3AC41A98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3D00EE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0F59576C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17B7D1C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297B81D3" w14:textId="77777777" w:rsidR="005C5517" w:rsidRPr="00B657B8" w:rsidRDefault="005C5517" w:rsidP="00BA448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2304FCD" w14:textId="77777777" w:rsidR="005C5517" w:rsidRPr="00B657B8" w:rsidRDefault="005C5517" w:rsidP="00BA448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C5517" w:rsidRPr="00B657B8" w14:paraId="26A254D2" w14:textId="77777777" w:rsidTr="00BA4482">
        <w:trPr>
          <w:tblHeader/>
        </w:trPr>
        <w:tc>
          <w:tcPr>
            <w:tcW w:w="1997" w:type="pct"/>
          </w:tcPr>
          <w:p w14:paraId="3F00431E" w14:textId="77777777" w:rsidR="005C5517" w:rsidRPr="00B657B8" w:rsidRDefault="005C5517" w:rsidP="00BA44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081B9EA8" w14:textId="77777777" w:rsidR="005C5517" w:rsidRPr="00B657B8" w:rsidRDefault="005C5517" w:rsidP="00BA44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517" w:rsidRPr="00B657B8" w14:paraId="014B80F6" w14:textId="77777777" w:rsidTr="00BA4482">
        <w:tc>
          <w:tcPr>
            <w:tcW w:w="1997" w:type="pct"/>
          </w:tcPr>
          <w:p w14:paraId="3C9CC233" w14:textId="77777777" w:rsidR="005C5517" w:rsidRPr="00B657B8" w:rsidRDefault="005C5517" w:rsidP="00BA448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4D2E40F" w14:textId="77777777" w:rsidR="005C5517" w:rsidRPr="00B657B8" w:rsidRDefault="005C5517" w:rsidP="00BA448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8402DF" w14:textId="77777777" w:rsidR="005C5517" w:rsidRPr="00B657B8" w:rsidRDefault="005C5517" w:rsidP="00BA44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86EDC50" w14:textId="77777777" w:rsidR="005C5517" w:rsidRPr="00B657B8" w:rsidRDefault="005C5517" w:rsidP="00BA448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069E7D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FAE871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862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4183F92" w14:textId="77777777" w:rsidR="005C5517" w:rsidRPr="00B657B8" w:rsidRDefault="005C5517" w:rsidP="00BA4482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517" w:rsidRPr="00B657B8" w14:paraId="7E326B88" w14:textId="77777777" w:rsidTr="00BA4482">
        <w:tc>
          <w:tcPr>
            <w:tcW w:w="1997" w:type="pct"/>
          </w:tcPr>
          <w:p w14:paraId="489F0454" w14:textId="77777777" w:rsidR="005C5517" w:rsidRPr="00B657B8" w:rsidRDefault="005C5517" w:rsidP="00BA448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1775F5BE" w14:textId="55848415" w:rsidR="005C5517" w:rsidRPr="00B657B8" w:rsidRDefault="00F748B2" w:rsidP="00BA448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76,323</w:t>
            </w:r>
          </w:p>
        </w:tc>
        <w:tc>
          <w:tcPr>
            <w:tcW w:w="129" w:type="pct"/>
          </w:tcPr>
          <w:p w14:paraId="23613631" w14:textId="77777777" w:rsidR="005C5517" w:rsidRPr="00B657B8" w:rsidRDefault="005C5517" w:rsidP="00BA44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68CA2B" w14:textId="77777777" w:rsidR="005C5517" w:rsidRPr="00B657B8" w:rsidRDefault="005C5517" w:rsidP="00BA448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84,016</w:t>
            </w:r>
          </w:p>
        </w:tc>
        <w:tc>
          <w:tcPr>
            <w:tcW w:w="129" w:type="pct"/>
          </w:tcPr>
          <w:p w14:paraId="4620C1B1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1B3769E" w14:textId="4DE0D747" w:rsidR="005C5517" w:rsidRPr="00B657B8" w:rsidRDefault="009B7095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76,323</w:t>
            </w:r>
          </w:p>
        </w:tc>
        <w:tc>
          <w:tcPr>
            <w:tcW w:w="129" w:type="pct"/>
          </w:tcPr>
          <w:p w14:paraId="0CDA8B01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71365BA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hint="cs"/>
                <w:sz w:val="30"/>
                <w:szCs w:val="30"/>
                <w:cs/>
              </w:rPr>
              <w:t>83</w:t>
            </w:r>
            <w:r w:rsidRPr="00B657B8">
              <w:rPr>
                <w:rFonts w:asciiTheme="majorBidi" w:hAnsiTheme="majorBidi"/>
                <w:sz w:val="30"/>
                <w:szCs w:val="30"/>
              </w:rPr>
              <w:t>,900</w:t>
            </w:r>
          </w:p>
        </w:tc>
      </w:tr>
      <w:tr w:rsidR="005C5517" w:rsidRPr="00B657B8" w14:paraId="52B73867" w14:textId="77777777" w:rsidTr="00BA4482">
        <w:tc>
          <w:tcPr>
            <w:tcW w:w="1997" w:type="pct"/>
          </w:tcPr>
          <w:p w14:paraId="6F542DE0" w14:textId="77777777" w:rsidR="005C5517" w:rsidRPr="00B657B8" w:rsidRDefault="005C5517" w:rsidP="00BA448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0B70D2C1" w14:textId="5C553334" w:rsidR="005C5517" w:rsidRPr="00B657B8" w:rsidRDefault="00F748B2" w:rsidP="00BA448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116,769</w:t>
            </w:r>
          </w:p>
        </w:tc>
        <w:tc>
          <w:tcPr>
            <w:tcW w:w="129" w:type="pct"/>
          </w:tcPr>
          <w:p w14:paraId="0251EAA4" w14:textId="77777777" w:rsidR="005C5517" w:rsidRPr="00B657B8" w:rsidRDefault="005C5517" w:rsidP="00BA44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A355B8" w14:textId="77777777" w:rsidR="005C5517" w:rsidRPr="00B657B8" w:rsidRDefault="005C5517" w:rsidP="00BA448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263,468</w:t>
            </w:r>
          </w:p>
        </w:tc>
        <w:tc>
          <w:tcPr>
            <w:tcW w:w="129" w:type="pct"/>
          </w:tcPr>
          <w:p w14:paraId="641C39E7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9E63D65" w14:textId="589FC2BB" w:rsidR="005C5517" w:rsidRPr="00B657B8" w:rsidRDefault="009B7095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99,942</w:t>
            </w:r>
          </w:p>
        </w:tc>
        <w:tc>
          <w:tcPr>
            <w:tcW w:w="129" w:type="pct"/>
          </w:tcPr>
          <w:p w14:paraId="00CE0371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A66BEEB" w14:textId="77777777" w:rsidR="005C5517" w:rsidRPr="00B657B8" w:rsidRDefault="005C5517" w:rsidP="00BA448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217,907</w:t>
            </w:r>
          </w:p>
        </w:tc>
      </w:tr>
      <w:tr w:rsidR="00200EDC" w:rsidRPr="00B657B8" w14:paraId="791F7525" w14:textId="77777777" w:rsidTr="00BA4482">
        <w:tc>
          <w:tcPr>
            <w:tcW w:w="1997" w:type="pct"/>
          </w:tcPr>
          <w:p w14:paraId="5EE818EB" w14:textId="1AFE3BD6" w:rsidR="00200EDC" w:rsidRPr="00B657B8" w:rsidRDefault="003123FD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910D2A8" w14:textId="77E20D06" w:rsidR="00200EDC" w:rsidRPr="00B657B8" w:rsidRDefault="00F748B2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16,393</w:t>
            </w:r>
          </w:p>
        </w:tc>
        <w:tc>
          <w:tcPr>
            <w:tcW w:w="129" w:type="pct"/>
          </w:tcPr>
          <w:p w14:paraId="656E1DFE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81847F" w14:textId="77777777" w:rsidR="00200EDC" w:rsidRPr="00B657B8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32,879</w:t>
            </w:r>
          </w:p>
        </w:tc>
        <w:tc>
          <w:tcPr>
            <w:tcW w:w="129" w:type="pct"/>
          </w:tcPr>
          <w:p w14:paraId="1FC4D335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CE74E47" w14:textId="06E0FB39" w:rsidR="00200EDC" w:rsidRPr="00B657B8" w:rsidRDefault="007D10BD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16,012</w:t>
            </w:r>
          </w:p>
        </w:tc>
        <w:tc>
          <w:tcPr>
            <w:tcW w:w="129" w:type="pct"/>
          </w:tcPr>
          <w:p w14:paraId="30B2D236" w14:textId="77777777" w:rsidR="00200EDC" w:rsidRPr="00B657B8" w:rsidRDefault="00200EDC" w:rsidP="00200EDC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73721FB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32,056</w:t>
            </w:r>
          </w:p>
        </w:tc>
      </w:tr>
      <w:tr w:rsidR="00200EDC" w:rsidRPr="00B657B8" w14:paraId="3B1033A9" w14:textId="77777777" w:rsidTr="00BA4482">
        <w:tc>
          <w:tcPr>
            <w:tcW w:w="1997" w:type="pct"/>
          </w:tcPr>
          <w:p w14:paraId="46DDF9E9" w14:textId="77777777" w:rsidR="00200EDC" w:rsidRPr="00B657B8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CC94805" w14:textId="56BACEEE" w:rsidR="00200EDC" w:rsidRPr="00B657B8" w:rsidRDefault="00F748B2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209,485</w:t>
            </w:r>
          </w:p>
        </w:tc>
        <w:tc>
          <w:tcPr>
            <w:tcW w:w="129" w:type="pct"/>
          </w:tcPr>
          <w:p w14:paraId="60DCC2A1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0237A06" w14:textId="77777777" w:rsidR="00200EDC" w:rsidRPr="00B657B8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380,363</w:t>
            </w:r>
          </w:p>
        </w:tc>
        <w:tc>
          <w:tcPr>
            <w:tcW w:w="129" w:type="pct"/>
          </w:tcPr>
          <w:p w14:paraId="3C0D025C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A205684" w14:textId="6CB4C0D7" w:rsidR="00200EDC" w:rsidRPr="00B657B8" w:rsidRDefault="007D10BD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192,277</w:t>
            </w:r>
          </w:p>
        </w:tc>
        <w:tc>
          <w:tcPr>
            <w:tcW w:w="129" w:type="pct"/>
          </w:tcPr>
          <w:p w14:paraId="25A3F0A7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D540352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333,863</w:t>
            </w:r>
          </w:p>
        </w:tc>
      </w:tr>
      <w:tr w:rsidR="00200EDC" w:rsidRPr="00B657B8" w14:paraId="77AC4513" w14:textId="77777777" w:rsidTr="00BA4482">
        <w:trPr>
          <w:trHeight w:val="427"/>
        </w:trPr>
        <w:tc>
          <w:tcPr>
            <w:tcW w:w="1997" w:type="pct"/>
          </w:tcPr>
          <w:p w14:paraId="779AB02F" w14:textId="77777777" w:rsidR="00200EDC" w:rsidRPr="00B657B8" w:rsidRDefault="00200EDC" w:rsidP="00200EDC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465FA75" w14:textId="77777777" w:rsidR="00200EDC" w:rsidRPr="00B657B8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74605E3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5CB5D3" w14:textId="77777777" w:rsidR="00200EDC" w:rsidRPr="00B657B8" w:rsidRDefault="00200EDC" w:rsidP="00200EDC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3B829C1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26C39B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2AD9C5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BF1007B" w14:textId="77777777" w:rsidR="00200EDC" w:rsidRPr="00B657B8" w:rsidRDefault="00200EDC" w:rsidP="00200EDC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EDC" w:rsidRPr="00B657B8" w14:paraId="3D56FA21" w14:textId="77777777" w:rsidTr="00BA4482">
        <w:tc>
          <w:tcPr>
            <w:tcW w:w="1997" w:type="pct"/>
          </w:tcPr>
          <w:p w14:paraId="26E2D44D" w14:textId="77777777" w:rsidR="00200EDC" w:rsidRPr="00B657B8" w:rsidRDefault="00200EDC" w:rsidP="00200EDC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66F7651D" w14:textId="77777777" w:rsidR="00200EDC" w:rsidRPr="00B657B8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3BEEECE4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02BB1F" w14:textId="77777777" w:rsidR="00200EDC" w:rsidRPr="00B657B8" w:rsidRDefault="00200EDC" w:rsidP="00200EDC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D17B5C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E76763A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A26803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E7D05DF" w14:textId="77777777" w:rsidR="00200EDC" w:rsidRPr="00B657B8" w:rsidRDefault="00200EDC" w:rsidP="00200EDC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EDC" w:rsidRPr="00B657B8" w14:paraId="719A6E08" w14:textId="77777777" w:rsidTr="00BA4482">
        <w:tc>
          <w:tcPr>
            <w:tcW w:w="1997" w:type="pct"/>
          </w:tcPr>
          <w:p w14:paraId="4CC68DB8" w14:textId="77777777" w:rsidR="00200EDC" w:rsidRPr="00B657B8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78379B7D" w14:textId="3452CC04" w:rsidR="00200EDC" w:rsidRPr="00B657B8" w:rsidRDefault="00A6631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</w:rPr>
              <w:t>46,020</w:t>
            </w:r>
          </w:p>
        </w:tc>
        <w:tc>
          <w:tcPr>
            <w:tcW w:w="129" w:type="pct"/>
          </w:tcPr>
          <w:p w14:paraId="08550DD7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00954C" w14:textId="77777777" w:rsidR="00200EDC" w:rsidRPr="00B657B8" w:rsidRDefault="00200EDC" w:rsidP="00200EDC">
            <w:pPr>
              <w:pStyle w:val="BodyText"/>
              <w:tabs>
                <w:tab w:val="decimal" w:pos="90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44,983</w:t>
            </w:r>
          </w:p>
        </w:tc>
        <w:tc>
          <w:tcPr>
            <w:tcW w:w="129" w:type="pct"/>
          </w:tcPr>
          <w:p w14:paraId="2B6C542F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E6652A" w14:textId="4BD18292" w:rsidR="00200EDC" w:rsidRPr="00B657B8" w:rsidRDefault="009D0401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43,591</w:t>
            </w:r>
          </w:p>
        </w:tc>
        <w:tc>
          <w:tcPr>
            <w:tcW w:w="129" w:type="pct"/>
          </w:tcPr>
          <w:p w14:paraId="22C3F126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2070011" w14:textId="77777777" w:rsidR="00200EDC" w:rsidRPr="00B657B8" w:rsidRDefault="00200EDC" w:rsidP="00200EDC">
            <w:pPr>
              <w:pStyle w:val="BodyText"/>
              <w:tabs>
                <w:tab w:val="decimal" w:pos="103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38,218</w:t>
            </w:r>
          </w:p>
        </w:tc>
      </w:tr>
      <w:tr w:rsidR="00200EDC" w:rsidRPr="00B657B8" w14:paraId="642EA86B" w14:textId="77777777" w:rsidTr="00BA4482">
        <w:tc>
          <w:tcPr>
            <w:tcW w:w="1997" w:type="pct"/>
          </w:tcPr>
          <w:p w14:paraId="4C7C0B49" w14:textId="77777777" w:rsidR="00200EDC" w:rsidRPr="00B657B8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DC9DC64" w14:textId="044AD044" w:rsidR="00200EDC" w:rsidRPr="00B657B8" w:rsidRDefault="00A6631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145,929</w:t>
            </w:r>
          </w:p>
        </w:tc>
        <w:tc>
          <w:tcPr>
            <w:tcW w:w="129" w:type="pct"/>
          </w:tcPr>
          <w:p w14:paraId="5418BF3E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46DA256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146,413</w:t>
            </w:r>
          </w:p>
        </w:tc>
        <w:tc>
          <w:tcPr>
            <w:tcW w:w="129" w:type="pct"/>
          </w:tcPr>
          <w:p w14:paraId="0CF99DE7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2B6688" w14:textId="7B0D0A90" w:rsidR="00200EDC" w:rsidRPr="00B657B8" w:rsidRDefault="009D0401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44,956</w:t>
            </w:r>
          </w:p>
        </w:tc>
        <w:tc>
          <w:tcPr>
            <w:tcW w:w="129" w:type="pct"/>
          </w:tcPr>
          <w:p w14:paraId="1F09516A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851976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45,190</w:t>
            </w:r>
          </w:p>
        </w:tc>
      </w:tr>
      <w:tr w:rsidR="00200EDC" w:rsidRPr="00B657B8" w14:paraId="29D3060A" w14:textId="77777777" w:rsidTr="00BA4482">
        <w:tc>
          <w:tcPr>
            <w:tcW w:w="1997" w:type="pct"/>
          </w:tcPr>
          <w:p w14:paraId="6D0007EE" w14:textId="77777777" w:rsidR="00200EDC" w:rsidRPr="00B657B8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53D275A" w14:textId="0A64C243" w:rsidR="00200EDC" w:rsidRPr="00B657B8" w:rsidRDefault="00C54F8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191,949</w:t>
            </w:r>
          </w:p>
        </w:tc>
        <w:tc>
          <w:tcPr>
            <w:tcW w:w="129" w:type="pct"/>
          </w:tcPr>
          <w:p w14:paraId="061B8522" w14:textId="77777777" w:rsidR="00200EDC" w:rsidRPr="00B657B8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8CF303B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191,396</w:t>
            </w:r>
          </w:p>
        </w:tc>
        <w:tc>
          <w:tcPr>
            <w:tcW w:w="129" w:type="pct"/>
          </w:tcPr>
          <w:p w14:paraId="6F7A4131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023D502" w14:textId="2ACA10E9" w:rsidR="00200EDC" w:rsidRPr="00B657B8" w:rsidRDefault="008572A6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88,547</w:t>
            </w:r>
          </w:p>
        </w:tc>
        <w:tc>
          <w:tcPr>
            <w:tcW w:w="129" w:type="pct"/>
          </w:tcPr>
          <w:p w14:paraId="39AF9042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F3E0859" w14:textId="77777777" w:rsidR="00200EDC" w:rsidRPr="00B657B8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83,408</w:t>
            </w:r>
          </w:p>
        </w:tc>
      </w:tr>
    </w:tbl>
    <w:p w14:paraId="2D019636" w14:textId="30EC53CF" w:rsidR="005C5517" w:rsidRPr="00B657B8" w:rsidRDefault="005C5517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E1DAD" w14:textId="523D616B" w:rsidR="003A466A" w:rsidRPr="00B657B8" w:rsidRDefault="003A466A" w:rsidP="003A466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ณ วันที่</w:t>
      </w:r>
      <w:r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3</w:t>
      </w:r>
      <w:r w:rsidR="00B00BFA" w:rsidRPr="00B657B8">
        <w:rPr>
          <w:rFonts w:ascii="Angsana New" w:hAnsi="Angsana New"/>
          <w:sz w:val="30"/>
          <w:szCs w:val="30"/>
          <w:lang w:val="en-US"/>
        </w:rPr>
        <w:t xml:space="preserve">0 </w:t>
      </w:r>
      <w:r w:rsidR="00B00BFA" w:rsidRPr="00B657B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2567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="002C2326" w:rsidRPr="00B657B8">
        <w:rPr>
          <w:rFonts w:ascii="Angsana New" w:hAnsi="Angsana New"/>
          <w:sz w:val="30"/>
          <w:szCs w:val="30"/>
          <w:lang w:val="en-US"/>
        </w:rPr>
        <w:t>46.0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(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5B2F" w:rsidRPr="00B657B8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55B2F" w:rsidRPr="00B657B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535EC" w:rsidRPr="00B657B8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D612AB"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และจำนวน </w:t>
      </w:r>
      <w:r w:rsidR="00906C08" w:rsidRPr="00B657B8">
        <w:rPr>
          <w:rFonts w:ascii="Angsana New" w:hAnsi="Angsana New"/>
          <w:sz w:val="30"/>
          <w:szCs w:val="30"/>
          <w:lang w:val="en-US"/>
        </w:rPr>
        <w:t>43.6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</w:rPr>
        <w:t>2566: 38.2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0023C8"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 ในงบการเงินเฉพาะกิจการ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และ</w:t>
      </w:r>
      <w:r w:rsidR="001535EC" w:rsidRPr="00B657B8">
        <w:rPr>
          <w:rFonts w:ascii="Angsana New" w:hAnsi="Angsana New"/>
          <w:sz w:val="30"/>
          <w:szCs w:val="30"/>
          <w:cs/>
          <w:lang w:val="en-US"/>
        </w:rPr>
        <w:br/>
      </w:r>
      <w:r w:rsidRPr="00B657B8">
        <w:rPr>
          <w:rFonts w:ascii="Angsana New" w:hAnsi="Angsana New"/>
          <w:sz w:val="30"/>
          <w:szCs w:val="30"/>
          <w:cs/>
          <w:lang w:val="en-US"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60C7AC5C" w14:textId="77777777" w:rsidR="003341DC" w:rsidRPr="00B657B8" w:rsidRDefault="003341DC" w:rsidP="003A466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35AD19F" w14:textId="1F3D6D3D" w:rsidR="004D34FC" w:rsidRPr="00B657B8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B657B8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4FE54F80" w:rsidR="00A1588D" w:rsidRPr="00B657B8" w:rsidRDefault="00CC1CA8" w:rsidP="008E4F7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B657B8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00BFA"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="00B00BFA" w:rsidRPr="00B657B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B00BFA"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="00D149E7" w:rsidRPr="00B657B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A3067" w:rsidRPr="00B657B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รว</w:t>
      </w:r>
      <w:r w:rsidR="00D42D9D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A90546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43DB1" w:rsidRPr="00B657B8">
        <w:rPr>
          <w:rFonts w:asciiTheme="majorBidi" w:hAnsiTheme="majorBidi" w:cstheme="majorBidi"/>
          <w:sz w:val="30"/>
          <w:szCs w:val="30"/>
          <w:lang w:val="en-US"/>
        </w:rPr>
        <w:t>2,875.1</w:t>
      </w:r>
      <w:r w:rsidR="005F5D28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E055A" w:rsidRPr="00B657B8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AE055A" w:rsidRPr="00B657B8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A306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AE055A" w:rsidRPr="00B657B8">
        <w:rPr>
          <w:rFonts w:asciiTheme="majorBidi" w:hAnsiTheme="majorBidi" w:cstheme="majorBidi"/>
          <w:sz w:val="30"/>
          <w:szCs w:val="30"/>
        </w:rPr>
        <w:t>:</w:t>
      </w:r>
      <w:r w:rsidR="00680B31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B31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2,865.9 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47FF9" w:rsidRPr="00B657B8">
        <w:rPr>
          <w:rFonts w:asciiTheme="majorBidi" w:hAnsiTheme="majorBidi" w:cstheme="majorBidi"/>
          <w:sz w:val="30"/>
          <w:szCs w:val="30"/>
          <w:cs/>
        </w:rPr>
        <w:br/>
      </w:r>
      <w:r w:rsidR="00AE055A" w:rsidRPr="00B657B8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B657B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B657B8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A90546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69C1" w:rsidRPr="00B657B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43DB1" w:rsidRPr="00B657B8">
        <w:rPr>
          <w:rFonts w:asciiTheme="majorBidi" w:hAnsiTheme="majorBidi" w:cstheme="majorBidi"/>
          <w:sz w:val="30"/>
          <w:szCs w:val="30"/>
          <w:lang w:val="en-US"/>
        </w:rPr>
        <w:t>,413.1</w:t>
      </w:r>
      <w:r w:rsidR="00B00BFA"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076" w:rsidRPr="00B657B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A3067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0E0E5C"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8,627.3 </w:t>
      </w:r>
      <w:r w:rsidR="00AE055A"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B657B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09140FC8" w:rsidR="00630527" w:rsidRPr="00B657B8" w:rsidRDefault="00630527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B657B8">
        <w:rPr>
          <w:rFonts w:asciiTheme="majorBidi" w:hAnsiTheme="majorBidi"/>
          <w:sz w:val="30"/>
          <w:szCs w:val="30"/>
          <w:cs/>
        </w:rPr>
        <w:br w:type="page"/>
      </w:r>
    </w:p>
    <w:p w14:paraId="387CC14F" w14:textId="77777777" w:rsidR="00AD3EB8" w:rsidRPr="00B657B8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B657B8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0488E6E1" w:rsidR="00AD3EB8" w:rsidRPr="00B657B8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="0089413D" w:rsidRPr="00B657B8">
        <w:rPr>
          <w:rFonts w:asciiTheme="majorBidi" w:hAnsiTheme="majorBidi" w:cstheme="majorBidi"/>
          <w:sz w:val="30"/>
          <w:szCs w:val="30"/>
        </w:rPr>
        <w:t xml:space="preserve">        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C44482"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B657B8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49E7" w:rsidRPr="00B657B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B657B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B657B8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7FAF67D" w14:textId="77777777" w:rsidR="005727ED" w:rsidRPr="00B657B8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B657B8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B657B8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657B8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B657B8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B657B8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B657B8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B657B8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57B3E7CD" w:rsidR="0041552A" w:rsidRPr="00B657B8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B657B8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B657B8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="00DC68B8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757A2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B657B8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657B8">
        <w:rPr>
          <w:rFonts w:asciiTheme="majorBidi" w:hAnsiTheme="majorBidi"/>
          <w:sz w:val="30"/>
          <w:szCs w:val="30"/>
          <w:cs/>
        </w:rPr>
        <w:t xml:space="preserve"> </w:t>
      </w:r>
    </w:p>
    <w:p w14:paraId="3346EDDE" w14:textId="5FA4A982" w:rsidR="00693D49" w:rsidRPr="00B657B8" w:rsidRDefault="00440EE4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Pr="00B657B8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Pr="00B657B8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Pr="00B657B8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Pr="00B657B8">
        <w:rPr>
          <w:rFonts w:asciiTheme="majorBidi" w:hAnsiTheme="majorBidi"/>
          <w:snapToGrid w:val="0"/>
          <w:sz w:val="30"/>
          <w:szCs w:val="30"/>
          <w:lang w:eastAsia="th-TH"/>
        </w:rPr>
        <w:t>2.5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ของค่าบริการในปีแรก</w:t>
      </w:r>
    </w:p>
    <w:p w14:paraId="62FC2F9E" w14:textId="77777777" w:rsidR="003945E3" w:rsidRPr="00B657B8" w:rsidRDefault="003945E3" w:rsidP="003945E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D8C0DD" w14:textId="7A1EA52D" w:rsidR="003422E0" w:rsidRPr="00B657B8" w:rsidRDefault="003422E0" w:rsidP="0040469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B657B8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155E65CD" w14:textId="77777777" w:rsidR="00C10718" w:rsidRPr="00B657B8" w:rsidRDefault="00C10718" w:rsidP="003945E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77976A7" w14:textId="675F9E5D" w:rsidR="003422E0" w:rsidRPr="00B657B8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657B8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B657B8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B657B8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B657B8">
        <w:rPr>
          <w:sz w:val="30"/>
          <w:szCs w:val="30"/>
          <w:lang w:val="en-US"/>
        </w:rPr>
        <w:t xml:space="preserve"> </w:t>
      </w:r>
      <w:r w:rsidR="008E037B" w:rsidRPr="00B657B8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B657B8">
        <w:rPr>
          <w:rFonts w:hint="cs"/>
          <w:sz w:val="30"/>
          <w:szCs w:val="30"/>
          <w:cs/>
          <w:lang w:val="en-US"/>
        </w:rPr>
        <w:t>ภาย</w:t>
      </w:r>
      <w:r w:rsidR="008E037B" w:rsidRPr="00B657B8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B657B8">
        <w:rPr>
          <w:sz w:val="30"/>
          <w:szCs w:val="30"/>
          <w:cs/>
        </w:rPr>
        <w:t xml:space="preserve"> </w:t>
      </w:r>
      <w:r w:rsidR="003422E0" w:rsidRPr="00B657B8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B657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657B8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5A4B3564" w14:textId="77777777" w:rsidR="00C10718" w:rsidRPr="00B657B8" w:rsidRDefault="00C10718" w:rsidP="00D70AA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80608" w14:textId="77777777" w:rsidR="003945E3" w:rsidRPr="00B657B8" w:rsidRDefault="003945E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94873D1" w14:textId="504988F5" w:rsidR="002D1934" w:rsidRPr="00B657B8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C0BA529" w14:textId="4E4D0590" w:rsidR="00A30BFF" w:rsidRPr="00B657B8" w:rsidRDefault="00A30BFF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BDEFD6" w14:textId="365563C3" w:rsidR="00A30BFF" w:rsidRPr="00B657B8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449F9387" w14:textId="77777777" w:rsidR="00827C56" w:rsidRPr="00B657B8" w:rsidRDefault="00827C56" w:rsidP="00827C5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14AAC324" w14:textId="629C14ED" w:rsidR="00A30BFF" w:rsidRPr="00B657B8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00BFA"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="00B00BFA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C10718"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6439C3" w:rsidRPr="00B657B8">
        <w:rPr>
          <w:rFonts w:asciiTheme="majorBidi" w:hAnsiTheme="majorBidi" w:cstheme="majorBidi"/>
          <w:spacing w:val="-4"/>
          <w:sz w:val="30"/>
          <w:szCs w:val="30"/>
        </w:rPr>
        <w:br/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F86DE1"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4008" w:rsidRPr="00B657B8">
        <w:rPr>
          <w:rFonts w:asciiTheme="majorBidi" w:hAnsiTheme="majorBidi" w:cstheme="majorBidi"/>
          <w:spacing w:val="-4"/>
          <w:sz w:val="30"/>
          <w:szCs w:val="30"/>
        </w:rPr>
        <w:t xml:space="preserve">56,977.5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0E2844" w:rsidRPr="00B657B8">
        <w:rPr>
          <w:rFonts w:asciiTheme="majorBidi" w:hAnsiTheme="majorBidi" w:cstheme="majorBidi"/>
          <w:spacing w:val="-4"/>
          <w:sz w:val="30"/>
          <w:szCs w:val="30"/>
        </w:rPr>
        <w:t xml:space="preserve"> 44.3</w:t>
      </w:r>
      <w:r w:rsidR="00B00BFA"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F73B5" w:rsidRPr="00B657B8">
        <w:rPr>
          <w:rFonts w:asciiTheme="majorBidi" w:hAnsiTheme="majorBidi" w:cstheme="majorBidi"/>
          <w:spacing w:val="-4"/>
          <w:sz w:val="30"/>
          <w:szCs w:val="30"/>
        </w:rPr>
        <w:br/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C10718"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:</w:t>
      </w:r>
      <w:r w:rsidR="00E668A8"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56,977.5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E668A8"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44.3</w:t>
      </w:r>
      <w:r w:rsidR="001E6C9B"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338B1AA7" w14:textId="77777777" w:rsidR="00827C56" w:rsidRPr="00B657B8" w:rsidRDefault="00827C56" w:rsidP="004628A5">
      <w:pPr>
        <w:spacing w:line="240" w:lineRule="auto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389C553" w14:textId="473F2EFF" w:rsidR="004A31D8" w:rsidRPr="00B657B8" w:rsidRDefault="00A30BFF" w:rsidP="004A31D8">
      <w:pPr>
        <w:pStyle w:val="ListParagraph"/>
        <w:numPr>
          <w:ilvl w:val="0"/>
          <w:numId w:val="18"/>
        </w:numPr>
        <w:ind w:hanging="540"/>
        <w:rPr>
          <w:rFonts w:asciiTheme="majorBidi" w:hAnsiTheme="majorBidi"/>
          <w:i w:val="0"/>
          <w:iCs w:val="0"/>
        </w:rPr>
      </w:pPr>
      <w:r w:rsidRPr="00B657B8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5FD44E40" w14:textId="77777777" w:rsidR="0026766C" w:rsidRPr="00B657B8" w:rsidRDefault="0026766C" w:rsidP="00867047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C075A59" w14:textId="57A6C584" w:rsidR="00671019" w:rsidRPr="00B657B8" w:rsidRDefault="0026766C" w:rsidP="00A83E1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1064D4"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กรกฎาคม </w:t>
      </w:r>
      <w:r w:rsidR="008A7EC0"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71019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</w:t>
      </w:r>
      <w:r w:rsidR="00E97C06"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โอสถสภา ยันฮี เบฟเวอเรจ จำกัด</w:t>
      </w:r>
      <w:r w:rsidR="00E15A53"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71019" w:rsidRPr="00B657B8">
        <w:rPr>
          <w:rFonts w:asciiTheme="majorBidi" w:hAnsiTheme="majorBidi"/>
          <w:spacing w:val="-4"/>
          <w:sz w:val="30"/>
          <w:szCs w:val="30"/>
          <w:cs/>
        </w:rPr>
        <w:t>ซึ่งเป็นบริษัท</w:t>
      </w:r>
      <w:r w:rsidR="00E15A53" w:rsidRPr="00B657B8">
        <w:rPr>
          <w:rFonts w:asciiTheme="majorBidi" w:hAnsiTheme="majorBidi" w:hint="cs"/>
          <w:spacing w:val="-4"/>
          <w:sz w:val="30"/>
          <w:szCs w:val="30"/>
          <w:cs/>
        </w:rPr>
        <w:t>ร่วมค้า</w:t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>ของ</w:t>
      </w:r>
      <w:r w:rsidR="00902703" w:rsidRPr="00B657B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A02E0B" w:rsidRPr="00B657B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>ลดทุน</w:t>
      </w:r>
      <w:r w:rsidR="00902703" w:rsidRPr="00B657B8">
        <w:rPr>
          <w:rFonts w:asciiTheme="majorBidi" w:hAnsiTheme="majorBidi" w:cstheme="majorBidi"/>
          <w:sz w:val="30"/>
          <w:szCs w:val="30"/>
          <w:cs/>
        </w:rPr>
        <w:br/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>จดทะเบีย</w:t>
      </w:r>
      <w:r w:rsidR="0070311A" w:rsidRPr="00B657B8">
        <w:rPr>
          <w:rFonts w:asciiTheme="majorBidi" w:hAnsiTheme="majorBidi" w:cstheme="majorBidi" w:hint="cs"/>
          <w:sz w:val="30"/>
          <w:szCs w:val="30"/>
          <w:cs/>
        </w:rPr>
        <w:t>น</w:t>
      </w:r>
      <w:r w:rsidR="00964E20" w:rsidRPr="00B657B8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642267" w:rsidRPr="00B657B8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642267" w:rsidRPr="00B657B8">
        <w:rPr>
          <w:rFonts w:asciiTheme="majorBidi" w:hAnsiTheme="majorBidi" w:cstheme="majorBidi"/>
          <w:sz w:val="30"/>
          <w:szCs w:val="30"/>
          <w:lang w:val="en-US"/>
        </w:rPr>
        <w:t xml:space="preserve">100 </w:t>
      </w:r>
      <w:r w:rsidR="00642267"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E97DBF" w:rsidRPr="00B657B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E97DBF"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7DBF" w:rsidRPr="00B657B8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671019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671019" w:rsidRPr="00B657B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B0104" w:rsidRPr="009910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2AA1" w:rsidRPr="0099102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B0104" w:rsidRPr="0099102D">
        <w:rPr>
          <w:rFonts w:asciiTheme="majorBidi" w:hAnsiTheme="majorBidi" w:cstheme="majorBidi"/>
          <w:sz w:val="30"/>
          <w:szCs w:val="30"/>
          <w:cs/>
        </w:rPr>
        <w:t>บริษัทย่อยได้</w:t>
      </w:r>
      <w:r w:rsidR="00A83E15" w:rsidRPr="0099102D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B0104" w:rsidRPr="0099102D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82AA1" w:rsidRPr="0099102D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="007B0104" w:rsidRPr="0099102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A7EC0" w:rsidRPr="0099102D">
        <w:rPr>
          <w:rFonts w:asciiTheme="majorBidi" w:hAnsiTheme="majorBidi" w:cstheme="majorBidi"/>
          <w:sz w:val="30"/>
          <w:szCs w:val="30"/>
        </w:rPr>
        <w:t>27.5</w:t>
      </w:r>
      <w:r w:rsidR="007B0104" w:rsidRPr="0099102D">
        <w:rPr>
          <w:rFonts w:asciiTheme="majorBidi" w:hAnsiTheme="majorBidi" w:cstheme="majorBidi"/>
          <w:sz w:val="30"/>
          <w:szCs w:val="30"/>
          <w:cs/>
        </w:rPr>
        <w:t xml:space="preserve"> ล้านบาทแล้วในเดือน</w:t>
      </w:r>
      <w:r w:rsidR="00A83E15" w:rsidRPr="0099102D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8A7EC0" w:rsidRPr="0099102D">
        <w:rPr>
          <w:rFonts w:asciiTheme="majorBidi" w:hAnsiTheme="majorBidi" w:cstheme="majorBidi"/>
          <w:sz w:val="30"/>
          <w:szCs w:val="30"/>
        </w:rPr>
        <w:t>2567</w:t>
      </w:r>
    </w:p>
    <w:p w14:paraId="3C54F476" w14:textId="77777777" w:rsidR="00D23B3F" w:rsidRPr="00B657B8" w:rsidRDefault="00D23B3F" w:rsidP="00A83E1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F837639" w14:textId="2E318962" w:rsidR="00D23B3F" w:rsidRPr="0099102D" w:rsidRDefault="00D23B3F" w:rsidP="00A83E15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910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9910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174E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1D1750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ย่อย</w:t>
      </w:r>
      <w:r w:rsidR="0050174E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ได้ขาย</w:t>
      </w:r>
      <w:r w:rsidR="00A62879" w:rsidRPr="0099102D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ED47D3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เป็นจำนวนเงิน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300</w:t>
      </w:r>
      <w:r w:rsidR="00ED47D3" w:rsidRPr="009910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47D3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A12C8B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D1750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และได้</w:t>
      </w:r>
      <w:r w:rsidR="00A12C8B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รับ</w:t>
      </w:r>
      <w:r w:rsidR="0093425D" w:rsidRPr="0099102D">
        <w:rPr>
          <w:rFonts w:asciiTheme="majorBidi" w:hAnsiTheme="majorBidi" w:cstheme="majorBidi"/>
          <w:spacing w:val="-4"/>
          <w:sz w:val="30"/>
          <w:szCs w:val="30"/>
          <w:cs/>
        </w:rPr>
        <w:t>ชำระ</w:t>
      </w:r>
      <w:r w:rsidR="00A12C8B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>เต็มจำนวน</w:t>
      </w:r>
    </w:p>
    <w:p w14:paraId="02EC08E4" w14:textId="77777777" w:rsidR="0063479C" w:rsidRPr="00B657B8" w:rsidRDefault="0063479C" w:rsidP="00A83E1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C3B9835" w14:textId="514EB5AD" w:rsidR="000D49A0" w:rsidRPr="00F175F1" w:rsidRDefault="000D49A0" w:rsidP="003A244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ในเดือนสิงหาคม </w:t>
      </w:r>
      <w:r w:rsidR="008A7EC0" w:rsidRPr="00B657B8">
        <w:rPr>
          <w:rFonts w:asciiTheme="majorBidi" w:hAnsiTheme="majorBidi"/>
          <w:sz w:val="30"/>
          <w:szCs w:val="30"/>
          <w:lang w:val="en-US"/>
        </w:rPr>
        <w:t>2567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บริษัทย่อยได้เข้าทำสัญญาข้อตกลงเพื่อจำหน่ายเงินลงทุนใน </w:t>
      </w:r>
      <w:r w:rsidRPr="000D49A0">
        <w:rPr>
          <w:rFonts w:asciiTheme="majorBidi" w:hAnsiTheme="majorBidi" w:cstheme="majorBidi"/>
          <w:spacing w:val="-4"/>
          <w:sz w:val="30"/>
          <w:szCs w:val="30"/>
        </w:rPr>
        <w:t xml:space="preserve">Basecamp Brews Ltd 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ซึ่งเป็นบริษัทร่วมของกลุ่มบริษัท เป็นจำนวนเงิน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1.43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ล้านปอนด์สเตอร์ลิง หรือเทียบเท่าประมาณ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66.5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ทั้งนี้เป็นไปตามมติที่ประชุมคณะกรรมการบริษัท</w:t>
      </w:r>
      <w:r w:rsidR="00F175F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F175F1" w:rsidRPr="009910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75F1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5D7B668E" w14:textId="77777777" w:rsidR="000D49A0" w:rsidRDefault="000D49A0" w:rsidP="003A244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E22E04" w14:textId="39450195" w:rsidR="000D49A0" w:rsidRDefault="000D49A0" w:rsidP="000D49A0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ในเดือนสิงหาคม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บริษัทย่อยได้เข้าทำสัญญาข้อตกลงเพื่อจำหน่ายเงินลงทุนในบริษัท อินโนเวชั่น ออฟ </w:t>
      </w:r>
      <w:r w:rsidR="00F175F1">
        <w:rPr>
          <w:rFonts w:asciiTheme="majorBidi" w:hAnsiTheme="majorBidi" w:cstheme="majorBidi"/>
          <w:spacing w:val="-4"/>
          <w:sz w:val="30"/>
          <w:szCs w:val="30"/>
        </w:rPr>
        <w:br/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เอ็กซ์พีเรียนซ์ จำกัด ซึ่งเป็นบริษัทย่อยของกลุ่มบริษัท เป็นจำนวนเงิน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ทั้งนี้เป็นไปตามมติที่ประชุมคณะกรรมการบริษัท</w:t>
      </w:r>
      <w:r w:rsidR="00F175F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F175F1" w:rsidRPr="009910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75F1" w:rsidRPr="009910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8A7EC0" w:rsidRPr="0099102D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74317541" w14:textId="77777777" w:rsidR="000D49A0" w:rsidRPr="000D49A0" w:rsidRDefault="000D49A0" w:rsidP="000D49A0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827EBA2" w14:textId="49D0CE48" w:rsidR="003A244C" w:rsidRPr="003A244C" w:rsidRDefault="000D49A0" w:rsidP="000D49A0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8A7EC0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ได้มีมติอนุมัติการจัดสรรกำไรจากผลการดำเนินงานงวดครึ่งปีแรกของปี </w:t>
      </w:r>
      <w:r w:rsidR="008A7EC0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เป็นเงินปันผลระหว่างกาล ในอัตราหุ้นละ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0.3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คิดเป็นจำนวนเงินประมาณ </w:t>
      </w:r>
      <w:r w:rsidR="008A7EC0">
        <w:rPr>
          <w:rFonts w:asciiTheme="majorBidi" w:hAnsiTheme="majorBidi" w:cstheme="majorBidi"/>
          <w:spacing w:val="-4"/>
          <w:sz w:val="30"/>
          <w:szCs w:val="30"/>
        </w:rPr>
        <w:t>901.1</w:t>
      </w: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โดยจะจ่ายให้แก่ผู้ถือหุ้นในเดือนกันยายน </w:t>
      </w:r>
      <w:r w:rsidR="008A7EC0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</w:p>
    <w:p w14:paraId="3A72EE49" w14:textId="77777777" w:rsidR="00BE6C44" w:rsidRPr="003A244C" w:rsidRDefault="00BE6C4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BE6C44" w:rsidRPr="003A244C" w:rsidSect="000D611D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ECA" w14:textId="77777777" w:rsidR="002876CB" w:rsidRDefault="002876CB">
      <w:r>
        <w:separator/>
      </w:r>
    </w:p>
  </w:endnote>
  <w:endnote w:type="continuationSeparator" w:id="0">
    <w:p w14:paraId="4BF00DAC" w14:textId="77777777" w:rsidR="002876CB" w:rsidRDefault="002876CB">
      <w:r>
        <w:continuationSeparator/>
      </w:r>
    </w:p>
  </w:endnote>
  <w:endnote w:type="continuationNotice" w:id="1">
    <w:p w14:paraId="42F6F42A" w14:textId="77777777" w:rsidR="002876CB" w:rsidRDefault="002876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1F6FB5" w:rsidRPr="00B248A7" w:rsidRDefault="001F6FB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1F6FB5" w:rsidRPr="00173BD7" w:rsidRDefault="001F6F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1F6FB5" w:rsidRPr="00175C2C" w:rsidRDefault="001F6F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84D7" w14:textId="77777777" w:rsidR="00F165DB" w:rsidRPr="00173BD7" w:rsidRDefault="00F165DB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33F5FC" w14:textId="77777777" w:rsidR="00F165DB" w:rsidRPr="00175C2C" w:rsidRDefault="00F165DB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6335" w14:textId="77777777" w:rsidR="002876CB" w:rsidRDefault="002876CB">
      <w:r>
        <w:separator/>
      </w:r>
    </w:p>
  </w:footnote>
  <w:footnote w:type="continuationSeparator" w:id="0">
    <w:p w14:paraId="559A8D42" w14:textId="77777777" w:rsidR="002876CB" w:rsidRDefault="002876CB">
      <w:r>
        <w:continuationSeparator/>
      </w:r>
    </w:p>
  </w:footnote>
  <w:footnote w:type="continuationNotice" w:id="1">
    <w:p w14:paraId="558CC5FE" w14:textId="77777777" w:rsidR="002876CB" w:rsidRDefault="002876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3A6BFD72" w:rsidR="001F6FB5" w:rsidRDefault="002D5B3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 w:rsidR="001F6FB5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C3CD041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1293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4072A9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7B8E8C" w14:textId="0571FDB5" w:rsidR="001F6FB5" w:rsidRDefault="00F165DB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 w:rsidR="00D86F7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C183978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1CC2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8C20701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93AAF9" w14:textId="11AF660D" w:rsidR="001F6FB5" w:rsidRDefault="00F165DB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 w:rsidR="00D86F7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A12E4CE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880049237">
    <w:abstractNumId w:val="1"/>
  </w:num>
  <w:num w:numId="2" w16cid:durableId="1964454807">
    <w:abstractNumId w:val="0"/>
  </w:num>
  <w:num w:numId="3" w16cid:durableId="1249803882">
    <w:abstractNumId w:val="4"/>
  </w:num>
  <w:num w:numId="4" w16cid:durableId="1110278043">
    <w:abstractNumId w:val="18"/>
  </w:num>
  <w:num w:numId="5" w16cid:durableId="1164663379">
    <w:abstractNumId w:val="29"/>
  </w:num>
  <w:num w:numId="6" w16cid:durableId="945306640">
    <w:abstractNumId w:val="13"/>
  </w:num>
  <w:num w:numId="7" w16cid:durableId="120003286">
    <w:abstractNumId w:val="5"/>
  </w:num>
  <w:num w:numId="8" w16cid:durableId="714886352">
    <w:abstractNumId w:val="9"/>
  </w:num>
  <w:num w:numId="9" w16cid:durableId="1988701191">
    <w:abstractNumId w:val="16"/>
  </w:num>
  <w:num w:numId="10" w16cid:durableId="699017922">
    <w:abstractNumId w:val="24"/>
  </w:num>
  <w:num w:numId="11" w16cid:durableId="1550679456">
    <w:abstractNumId w:val="12"/>
  </w:num>
  <w:num w:numId="12" w16cid:durableId="731925601">
    <w:abstractNumId w:val="14"/>
  </w:num>
  <w:num w:numId="13" w16cid:durableId="864560957">
    <w:abstractNumId w:val="26"/>
  </w:num>
  <w:num w:numId="14" w16cid:durableId="661855352">
    <w:abstractNumId w:val="27"/>
  </w:num>
  <w:num w:numId="15" w16cid:durableId="1276983373">
    <w:abstractNumId w:val="3"/>
  </w:num>
  <w:num w:numId="16" w16cid:durableId="1228800706">
    <w:abstractNumId w:val="17"/>
  </w:num>
  <w:num w:numId="17" w16cid:durableId="1406416455">
    <w:abstractNumId w:val="19"/>
  </w:num>
  <w:num w:numId="18" w16cid:durableId="32661443">
    <w:abstractNumId w:val="11"/>
  </w:num>
  <w:num w:numId="19" w16cid:durableId="2814285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6325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1620184">
    <w:abstractNumId w:val="2"/>
  </w:num>
  <w:num w:numId="22" w16cid:durableId="1313290736">
    <w:abstractNumId w:val="8"/>
  </w:num>
  <w:num w:numId="23" w16cid:durableId="93476214">
    <w:abstractNumId w:val="10"/>
  </w:num>
  <w:num w:numId="24" w16cid:durableId="296956479">
    <w:abstractNumId w:val="15"/>
  </w:num>
  <w:num w:numId="25" w16cid:durableId="1052583169">
    <w:abstractNumId w:val="7"/>
  </w:num>
  <w:num w:numId="26" w16cid:durableId="925455131">
    <w:abstractNumId w:val="28"/>
  </w:num>
  <w:num w:numId="27" w16cid:durableId="1688754668">
    <w:abstractNumId w:val="25"/>
  </w:num>
  <w:num w:numId="28" w16cid:durableId="1581409429">
    <w:abstractNumId w:val="22"/>
  </w:num>
  <w:num w:numId="29" w16cid:durableId="1107966422">
    <w:abstractNumId w:val="20"/>
  </w:num>
  <w:num w:numId="30" w16cid:durableId="1317955614">
    <w:abstractNumId w:val="6"/>
  </w:num>
  <w:num w:numId="31" w16cid:durableId="74993581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18A"/>
    <w:rsid w:val="000311C6"/>
    <w:rsid w:val="000316ED"/>
    <w:rsid w:val="00031E3F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0CC"/>
    <w:rsid w:val="00092198"/>
    <w:rsid w:val="0009268C"/>
    <w:rsid w:val="000929BF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6252"/>
    <w:rsid w:val="00097044"/>
    <w:rsid w:val="00097826"/>
    <w:rsid w:val="00097A97"/>
    <w:rsid w:val="000A04D4"/>
    <w:rsid w:val="000A0651"/>
    <w:rsid w:val="000A0878"/>
    <w:rsid w:val="000A0896"/>
    <w:rsid w:val="000A0A9F"/>
    <w:rsid w:val="000A0AD0"/>
    <w:rsid w:val="000A1467"/>
    <w:rsid w:val="000A15CB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C06C7"/>
    <w:rsid w:val="000C0AA3"/>
    <w:rsid w:val="000C0C78"/>
    <w:rsid w:val="000C0CAE"/>
    <w:rsid w:val="000C114D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0F0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667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2F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EC8"/>
    <w:rsid w:val="001200A1"/>
    <w:rsid w:val="001207AD"/>
    <w:rsid w:val="001208AA"/>
    <w:rsid w:val="0012096D"/>
    <w:rsid w:val="00120BAC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9D2"/>
    <w:rsid w:val="00127C3B"/>
    <w:rsid w:val="001300DD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FA9"/>
    <w:rsid w:val="001605DA"/>
    <w:rsid w:val="001606CB"/>
    <w:rsid w:val="00160AAA"/>
    <w:rsid w:val="001611FD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DF1"/>
    <w:rsid w:val="00164EAA"/>
    <w:rsid w:val="00165082"/>
    <w:rsid w:val="00165198"/>
    <w:rsid w:val="0016520E"/>
    <w:rsid w:val="00165249"/>
    <w:rsid w:val="001656A1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03A"/>
    <w:rsid w:val="00177104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C67"/>
    <w:rsid w:val="001B4EC3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B5D"/>
    <w:rsid w:val="001E2E51"/>
    <w:rsid w:val="001E2FC9"/>
    <w:rsid w:val="001E3430"/>
    <w:rsid w:val="001E377A"/>
    <w:rsid w:val="001E3932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506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52F"/>
    <w:rsid w:val="00243678"/>
    <w:rsid w:val="002439A4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993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BFB"/>
    <w:rsid w:val="00287CE3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766"/>
    <w:rsid w:val="002939C7"/>
    <w:rsid w:val="00293AFE"/>
    <w:rsid w:val="00293F6A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90"/>
    <w:rsid w:val="002B25D3"/>
    <w:rsid w:val="002B26FF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354"/>
    <w:rsid w:val="002D3D13"/>
    <w:rsid w:val="002D3DA1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2F0"/>
    <w:rsid w:val="002E0AE3"/>
    <w:rsid w:val="002E0B8D"/>
    <w:rsid w:val="002E10AF"/>
    <w:rsid w:val="002E1161"/>
    <w:rsid w:val="002E14A1"/>
    <w:rsid w:val="002E178E"/>
    <w:rsid w:val="002E1B46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627A"/>
    <w:rsid w:val="002E63CD"/>
    <w:rsid w:val="002E64CE"/>
    <w:rsid w:val="002E652E"/>
    <w:rsid w:val="002E66AB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2EBA"/>
    <w:rsid w:val="00303261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7C7"/>
    <w:rsid w:val="0031097F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9C"/>
    <w:rsid w:val="00356FE4"/>
    <w:rsid w:val="0035706A"/>
    <w:rsid w:val="003574D2"/>
    <w:rsid w:val="00357A23"/>
    <w:rsid w:val="00357BBA"/>
    <w:rsid w:val="00357C3C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F3"/>
    <w:rsid w:val="00373B9E"/>
    <w:rsid w:val="00373C40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06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5E3"/>
    <w:rsid w:val="00394AF1"/>
    <w:rsid w:val="00394EBC"/>
    <w:rsid w:val="00394FE0"/>
    <w:rsid w:val="00395021"/>
    <w:rsid w:val="00395295"/>
    <w:rsid w:val="00395337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D8D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9"/>
    <w:rsid w:val="003F7842"/>
    <w:rsid w:val="003F79D4"/>
    <w:rsid w:val="00400099"/>
    <w:rsid w:val="00400290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57F"/>
    <w:rsid w:val="00402C5C"/>
    <w:rsid w:val="00402FC2"/>
    <w:rsid w:val="00403725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38C0"/>
    <w:rsid w:val="00414BE3"/>
    <w:rsid w:val="00414E32"/>
    <w:rsid w:val="00414EA8"/>
    <w:rsid w:val="0041518A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9F"/>
    <w:rsid w:val="00477017"/>
    <w:rsid w:val="00477101"/>
    <w:rsid w:val="004771C0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BD"/>
    <w:rsid w:val="00496DD7"/>
    <w:rsid w:val="00496DF0"/>
    <w:rsid w:val="00497217"/>
    <w:rsid w:val="0049736A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4E84"/>
    <w:rsid w:val="004C507B"/>
    <w:rsid w:val="004C533F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EAF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3D7"/>
    <w:rsid w:val="005434CD"/>
    <w:rsid w:val="005435F9"/>
    <w:rsid w:val="0054367F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2DF"/>
    <w:rsid w:val="0056736D"/>
    <w:rsid w:val="00567379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DCD"/>
    <w:rsid w:val="005A7F12"/>
    <w:rsid w:val="005B018C"/>
    <w:rsid w:val="005B01C3"/>
    <w:rsid w:val="005B0732"/>
    <w:rsid w:val="005B0F70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0A4"/>
    <w:rsid w:val="005B41AC"/>
    <w:rsid w:val="005B48EB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939"/>
    <w:rsid w:val="005F2CC8"/>
    <w:rsid w:val="005F3ADB"/>
    <w:rsid w:val="005F3D5F"/>
    <w:rsid w:val="005F427E"/>
    <w:rsid w:val="005F43CD"/>
    <w:rsid w:val="005F4EAA"/>
    <w:rsid w:val="005F4EC1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23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940"/>
    <w:rsid w:val="00615D56"/>
    <w:rsid w:val="006161F3"/>
    <w:rsid w:val="0061629F"/>
    <w:rsid w:val="006164BA"/>
    <w:rsid w:val="00616ABC"/>
    <w:rsid w:val="00616AF0"/>
    <w:rsid w:val="00616C31"/>
    <w:rsid w:val="00616EC6"/>
    <w:rsid w:val="00616FEB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51B"/>
    <w:rsid w:val="0065272B"/>
    <w:rsid w:val="006529D3"/>
    <w:rsid w:val="00652C22"/>
    <w:rsid w:val="00652D80"/>
    <w:rsid w:val="0065313A"/>
    <w:rsid w:val="00653146"/>
    <w:rsid w:val="00653379"/>
    <w:rsid w:val="00653835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756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09C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920"/>
    <w:rsid w:val="006D206D"/>
    <w:rsid w:val="006D2248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0EFB"/>
    <w:rsid w:val="006E1148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2052"/>
    <w:rsid w:val="006F2565"/>
    <w:rsid w:val="006F26E4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2E5"/>
    <w:rsid w:val="00702444"/>
    <w:rsid w:val="007028AA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A9F"/>
    <w:rsid w:val="0073677C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725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AD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51A6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17F"/>
    <w:rsid w:val="0081335D"/>
    <w:rsid w:val="008137B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A90"/>
    <w:rsid w:val="00825B39"/>
    <w:rsid w:val="00825F60"/>
    <w:rsid w:val="00825F9B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9E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FA4"/>
    <w:rsid w:val="00866FD9"/>
    <w:rsid w:val="00867047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B85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C48"/>
    <w:rsid w:val="00891DC4"/>
    <w:rsid w:val="00892276"/>
    <w:rsid w:val="0089272D"/>
    <w:rsid w:val="00892B7D"/>
    <w:rsid w:val="00892BC6"/>
    <w:rsid w:val="00892E1D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5B1"/>
    <w:rsid w:val="008A5604"/>
    <w:rsid w:val="008A5BA9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A7EC0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C2A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F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8C1"/>
    <w:rsid w:val="00905BB2"/>
    <w:rsid w:val="00905E07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952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BFA"/>
    <w:rsid w:val="00980D17"/>
    <w:rsid w:val="00981043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FDB"/>
    <w:rsid w:val="009B7095"/>
    <w:rsid w:val="009B71E7"/>
    <w:rsid w:val="009B76AC"/>
    <w:rsid w:val="009B7753"/>
    <w:rsid w:val="009B791E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141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5C90"/>
    <w:rsid w:val="009E60FD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DD"/>
    <w:rsid w:val="00A06068"/>
    <w:rsid w:val="00A06340"/>
    <w:rsid w:val="00A0643B"/>
    <w:rsid w:val="00A06AE2"/>
    <w:rsid w:val="00A06C7F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95B"/>
    <w:rsid w:val="00A37E63"/>
    <w:rsid w:val="00A40285"/>
    <w:rsid w:val="00A4031B"/>
    <w:rsid w:val="00A40587"/>
    <w:rsid w:val="00A409AE"/>
    <w:rsid w:val="00A40A83"/>
    <w:rsid w:val="00A40C09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627"/>
    <w:rsid w:val="00A80F9C"/>
    <w:rsid w:val="00A812B1"/>
    <w:rsid w:val="00A817D4"/>
    <w:rsid w:val="00A81F79"/>
    <w:rsid w:val="00A821CA"/>
    <w:rsid w:val="00A8268F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A51"/>
    <w:rsid w:val="00A84B7E"/>
    <w:rsid w:val="00A851B7"/>
    <w:rsid w:val="00A85742"/>
    <w:rsid w:val="00A85A4E"/>
    <w:rsid w:val="00A85F7F"/>
    <w:rsid w:val="00A86048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E36"/>
    <w:rsid w:val="00A95FCA"/>
    <w:rsid w:val="00A9612D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9F7"/>
    <w:rsid w:val="00AC7D60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D3D"/>
    <w:rsid w:val="00AD554D"/>
    <w:rsid w:val="00AD5C64"/>
    <w:rsid w:val="00AD6106"/>
    <w:rsid w:val="00AD6380"/>
    <w:rsid w:val="00AD63EB"/>
    <w:rsid w:val="00AD6544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EB7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83E"/>
    <w:rsid w:val="00B34913"/>
    <w:rsid w:val="00B34C64"/>
    <w:rsid w:val="00B34E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38"/>
    <w:rsid w:val="00B40FA0"/>
    <w:rsid w:val="00B4109C"/>
    <w:rsid w:val="00B41231"/>
    <w:rsid w:val="00B412EF"/>
    <w:rsid w:val="00B41814"/>
    <w:rsid w:val="00B41832"/>
    <w:rsid w:val="00B41AA7"/>
    <w:rsid w:val="00B42564"/>
    <w:rsid w:val="00B42913"/>
    <w:rsid w:val="00B42B2B"/>
    <w:rsid w:val="00B42B49"/>
    <w:rsid w:val="00B42DF6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4EE"/>
    <w:rsid w:val="00B5078A"/>
    <w:rsid w:val="00B509E1"/>
    <w:rsid w:val="00B51039"/>
    <w:rsid w:val="00B51339"/>
    <w:rsid w:val="00B51395"/>
    <w:rsid w:val="00B5176D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7F"/>
    <w:rsid w:val="00B60389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261"/>
    <w:rsid w:val="00BA67BC"/>
    <w:rsid w:val="00BA6EAE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2D5E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5A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235"/>
    <w:rsid w:val="00C343D7"/>
    <w:rsid w:val="00C3461C"/>
    <w:rsid w:val="00C34660"/>
    <w:rsid w:val="00C34B24"/>
    <w:rsid w:val="00C34DF2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C1F"/>
    <w:rsid w:val="00C80D9A"/>
    <w:rsid w:val="00C80DCE"/>
    <w:rsid w:val="00C8173E"/>
    <w:rsid w:val="00C819B9"/>
    <w:rsid w:val="00C8259A"/>
    <w:rsid w:val="00C825EE"/>
    <w:rsid w:val="00C825FF"/>
    <w:rsid w:val="00C830EF"/>
    <w:rsid w:val="00C832B5"/>
    <w:rsid w:val="00C833DD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D3A"/>
    <w:rsid w:val="00CD057D"/>
    <w:rsid w:val="00CD091C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7E"/>
    <w:rsid w:val="00CF06E4"/>
    <w:rsid w:val="00CF0BB7"/>
    <w:rsid w:val="00CF0CA9"/>
    <w:rsid w:val="00CF0EA6"/>
    <w:rsid w:val="00CF0FE2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BE3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491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50016"/>
    <w:rsid w:val="00D502D9"/>
    <w:rsid w:val="00D5095A"/>
    <w:rsid w:val="00D50CA9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C6"/>
    <w:rsid w:val="00D60535"/>
    <w:rsid w:val="00D60617"/>
    <w:rsid w:val="00D60AF6"/>
    <w:rsid w:val="00D612AB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6B7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1C69"/>
    <w:rsid w:val="00D81F62"/>
    <w:rsid w:val="00D821F6"/>
    <w:rsid w:val="00D82207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72"/>
    <w:rsid w:val="00D9432E"/>
    <w:rsid w:val="00D94478"/>
    <w:rsid w:val="00D944EF"/>
    <w:rsid w:val="00D946F5"/>
    <w:rsid w:val="00D95196"/>
    <w:rsid w:val="00D953C9"/>
    <w:rsid w:val="00D953D8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995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CD4"/>
    <w:rsid w:val="00DD3F8E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BFA"/>
    <w:rsid w:val="00DF1F30"/>
    <w:rsid w:val="00DF2505"/>
    <w:rsid w:val="00DF276A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E7A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3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7C0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8F8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1A8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F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61"/>
    <w:rsid w:val="00EF3C77"/>
    <w:rsid w:val="00EF41DF"/>
    <w:rsid w:val="00EF4436"/>
    <w:rsid w:val="00EF445F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4099"/>
    <w:rsid w:val="00F146D7"/>
    <w:rsid w:val="00F14DC6"/>
    <w:rsid w:val="00F14E3D"/>
    <w:rsid w:val="00F15012"/>
    <w:rsid w:val="00F15271"/>
    <w:rsid w:val="00F15F0C"/>
    <w:rsid w:val="00F160BD"/>
    <w:rsid w:val="00F1616F"/>
    <w:rsid w:val="00F1627B"/>
    <w:rsid w:val="00F165DB"/>
    <w:rsid w:val="00F166DC"/>
    <w:rsid w:val="00F16836"/>
    <w:rsid w:val="00F16AA1"/>
    <w:rsid w:val="00F16BAF"/>
    <w:rsid w:val="00F16D3E"/>
    <w:rsid w:val="00F16FF3"/>
    <w:rsid w:val="00F1727E"/>
    <w:rsid w:val="00F17498"/>
    <w:rsid w:val="00F175F1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B1B"/>
    <w:rsid w:val="00F67D6D"/>
    <w:rsid w:val="00F70DD2"/>
    <w:rsid w:val="00F70E10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3C"/>
    <w:rsid w:val="00F778FF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8DF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1CEB1AE1-3E75-45FB-A8A2-09BDD10E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footer" Target="footer3.xml"/><Relationship Id="rId39" Type="http://schemas.openxmlformats.org/officeDocument/2006/relationships/chart" Target="charts/chart19.xml"/><Relationship Id="rId21" Type="http://schemas.openxmlformats.org/officeDocument/2006/relationships/header" Target="header2.xml"/><Relationship Id="rId34" Type="http://schemas.openxmlformats.org/officeDocument/2006/relationships/chart" Target="charts/chart14.xm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chart" Target="charts/chart9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6.xml"/><Relationship Id="rId32" Type="http://schemas.openxmlformats.org/officeDocument/2006/relationships/chart" Target="charts/chart12.xml"/><Relationship Id="rId37" Type="http://schemas.openxmlformats.org/officeDocument/2006/relationships/chart" Target="charts/chart17.xml"/><Relationship Id="rId40" Type="http://schemas.openxmlformats.org/officeDocument/2006/relationships/chart" Target="charts/chart20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5.xml"/><Relationship Id="rId28" Type="http://schemas.openxmlformats.org/officeDocument/2006/relationships/header" Target="header3.xml"/><Relationship Id="rId36" Type="http://schemas.openxmlformats.org/officeDocument/2006/relationships/chart" Target="charts/chart16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chart" Target="charts/chart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chart" Target="charts/chart8.xml"/><Relationship Id="rId30" Type="http://schemas.openxmlformats.org/officeDocument/2006/relationships/chart" Target="charts/chart10.xml"/><Relationship Id="rId35" Type="http://schemas.openxmlformats.org/officeDocument/2006/relationships/chart" Target="charts/chart15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33" Type="http://schemas.openxmlformats.org/officeDocument/2006/relationships/chart" Target="charts/chart13.xml"/><Relationship Id="rId38" Type="http://schemas.openxmlformats.org/officeDocument/2006/relationships/chart" Target="charts/chart1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266-407F-9C2E-FCE45EEA96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6103515</c:v>
                </c:pt>
                <c:pt idx="1">
                  <c:v>714550</c:v>
                </c:pt>
                <c:pt idx="2">
                  <c:v>526981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6-407F-9C2E-FCE45EEA96C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266-407F-9C2E-FCE45EEA96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5487756</c:v>
                </c:pt>
                <c:pt idx="1">
                  <c:v>565624</c:v>
                </c:pt>
                <c:pt idx="2">
                  <c:v>655972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266-407F-9C2E-FCE45EEA96C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2784157917760279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0.10841688538932633"/>
                  <c:y val="-0.168993438320209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5268384</c:v>
                </c:pt>
                <c:pt idx="1">
                  <c:v>1440968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2844094488188976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0.125"/>
                  <c:y val="-0.1595951443569553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5424734</c:v>
                </c:pt>
                <c:pt idx="1">
                  <c:v>1920312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C6F-4DCA-85AC-022C8144E8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C6F-4DCA-85AC-022C8144E8C4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67DA-44A7-A92C-8A190AE6F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67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4303437</c:v>
                </c:pt>
                <c:pt idx="1">
                  <c:v>602378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3797022</c:v>
                </c:pt>
                <c:pt idx="1">
                  <c:v>568584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7126891640223205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0.1194446631671041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2.2222222222222223E-2"/>
                  <c:y val="-6.527799650043744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3797022</c:v>
                </c:pt>
                <c:pt idx="1">
                  <c:v>568584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4.4444444444444446E-2"/>
                  <c:y val="-5.523556430446194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4303437</c:v>
                </c:pt>
                <c:pt idx="1">
                  <c:v>602378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10781512</c:v>
                </c:pt>
                <c:pt idx="1">
                  <c:v>3823422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15-4B5B-B6B2-52E0DA6B620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10260309</c:v>
                </c:pt>
                <c:pt idx="1">
                  <c:v>2994410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415-4B5B-B6B2-52E0DA6B62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12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F8A-4E37-A165-18DEEEB48EB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F8A-4E37-A165-18DEEEB48EB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F8A-4E37-A165-18DEEEB48EBE}"/>
              </c:ext>
            </c:extLst>
          </c:dPt>
          <c:dLbls>
            <c:dLbl>
              <c:idx val="0"/>
              <c:layout>
                <c:manualLayout>
                  <c:x val="-0.17222222222222222"/>
                  <c:y val="0.239526902887139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F8A-4E37-A165-18DEEEB48EBE}"/>
                </c:ext>
              </c:extLst>
            </c:dLbl>
            <c:dLbl>
              <c:idx val="1"/>
              <c:layout>
                <c:manualLayout>
                  <c:x val="0.10841688538932633"/>
                  <c:y val="-0.1467712160979877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8F8A-4E37-A165-18DEEEB48E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10260309</c:v>
                </c:pt>
                <c:pt idx="1">
                  <c:v>2994410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F8A-4E37-A165-18DEEEB48E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EFE-48B9-A50A-C18887B5A90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EFE-48B9-A50A-C18887B5A90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EFE-48B9-A50A-C18887B5A907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2788538932633420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EFE-48B9-A50A-C18887B5A907}"/>
                </c:ext>
              </c:extLst>
            </c:dLbl>
            <c:dLbl>
              <c:idx val="1"/>
              <c:layout>
                <c:manualLayout>
                  <c:x val="-0.125"/>
                  <c:y val="-0.1762618110236220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EFE-48B9-A50A-C18887B5A90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10781512</c:v>
                </c:pt>
                <c:pt idx="1">
                  <c:v>3823422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EFE-48B9-A50A-C18887B5A90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FEFE-48B9-A50A-C18887B5A90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FEFE-48B9-A50A-C18887B5A907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FEFE-48B9-A50A-C18887B5A9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6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8508415</c:v>
                </c:pt>
                <c:pt idx="1">
                  <c:v>1247182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F0-4707-885C-2AF1E88D850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7422508</c:v>
                </c:pt>
                <c:pt idx="1">
                  <c:v>1232908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F0-4707-885C-2AF1E88D85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13B-4335-8DDE-C9916492067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13B-4335-8DDE-C99164920679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13B-4335-8DDE-C99164920679}"/>
              </c:ext>
            </c:extLst>
          </c:dPt>
          <c:dLbls>
            <c:dLbl>
              <c:idx val="0"/>
              <c:layout>
                <c:manualLayout>
                  <c:x val="-0.15"/>
                  <c:y val="0.1805557742782152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13B-4335-8DDE-C99164920679}"/>
                </c:ext>
              </c:extLst>
            </c:dLbl>
            <c:dLbl>
              <c:idx val="1"/>
              <c:layout>
                <c:manualLayout>
                  <c:x val="3.888888888888889E-2"/>
                  <c:y val="-9.861132983377077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813B-4335-8DDE-C9916492067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7422508</c:v>
                </c:pt>
                <c:pt idx="1">
                  <c:v>1232908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13B-4335-8DDE-C991649206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471-4385-B116-8298951A568E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471-4385-B116-8298951A568E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471-4385-B116-8298951A568E}"/>
              </c:ext>
            </c:extLst>
          </c:dPt>
          <c:dLbls>
            <c:dLbl>
              <c:idx val="0"/>
              <c:layout>
                <c:manualLayout>
                  <c:x val="-0.17373632011668977"/>
                  <c:y val="3.4893780823379655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471-4385-B116-8298951A568E}"/>
                </c:ext>
              </c:extLst>
            </c:dLbl>
            <c:dLbl>
              <c:idx val="1"/>
              <c:layout>
                <c:manualLayout>
                  <c:x val="0.12019089293967494"/>
                  <c:y val="-5.316466068556541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471-4385-B116-8298951A568E}"/>
                </c:ext>
              </c:extLst>
            </c:dLbl>
            <c:dLbl>
              <c:idx val="2"/>
              <c:layout>
                <c:manualLayout>
                  <c:x val="0.13013538897298582"/>
                  <c:y val="6.5416072748892787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471-4385-B116-8298951A568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5487756</c:v>
                </c:pt>
                <c:pt idx="1">
                  <c:v>655972</c:v>
                </c:pt>
                <c:pt idx="2">
                  <c:v>565624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471-4385-B116-8298951A568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1A3-49D0-A140-AEB3C47D4460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1A3-49D0-A140-AEB3C47D4460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1A3-49D0-A140-AEB3C47D4460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1A3-49D0-A140-AEB3C47D4460}"/>
                </c:ext>
              </c:extLst>
            </c:dLbl>
            <c:dLbl>
              <c:idx val="1"/>
              <c:layout>
                <c:manualLayout>
                  <c:x val="-0.05"/>
                  <c:y val="-5.52355643044619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1A3-49D0-A140-AEB3C47D446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8508415</c:v>
                </c:pt>
                <c:pt idx="1">
                  <c:v>1247182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1A3-49D0-A140-AEB3C47D44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12C-4179-B66F-E80F4109130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12C-4179-B66F-E80F4109130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12C-4179-B66F-E80F4109130E}"/>
              </c:ext>
            </c:extLst>
          </c:dPt>
          <c:dLbls>
            <c:dLbl>
              <c:idx val="0"/>
              <c:layout>
                <c:manualLayout>
                  <c:x val="0.19964755590385322"/>
                  <c:y val="7.740687854432698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12C-4179-B66F-E80F4109130E}"/>
                </c:ext>
              </c:extLst>
            </c:dLbl>
            <c:dLbl>
              <c:idx val="1"/>
              <c:layout>
                <c:manualLayout>
                  <c:x val="-7.430019114909224E-2"/>
                  <c:y val="4.2891150911835457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12C-4179-B66F-E80F4109130E}"/>
                </c:ext>
              </c:extLst>
            </c:dLbl>
            <c:dLbl>
              <c:idx val="2"/>
              <c:layout>
                <c:manualLayout>
                  <c:x val="-0.1295824988701057"/>
                  <c:y val="-0.1078103708539024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12C-4179-B66F-E80F4109130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6103515</c:v>
                </c:pt>
                <c:pt idx="1">
                  <c:v>714550</c:v>
                </c:pt>
                <c:pt idx="2">
                  <c:v>526981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12C-4179-B66F-E80F4109130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D12C-4179-B66F-E80F4109130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12C-4179-B66F-E80F4109130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12C-4179-B66F-E80F4109130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D12C-4179-B66F-E80F4109130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7B0-4A79-95F1-718CDD35CB2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12180273</c:v>
                </c:pt>
                <c:pt idx="1">
                  <c:v>1318855</c:v>
                </c:pt>
                <c:pt idx="2">
                  <c:v>1105806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7B0-4A79-95F1-718CDD35CB2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7B0-4A79-95F1-718CDD35CB2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10766299</c:v>
                </c:pt>
                <c:pt idx="1">
                  <c:v>1121386</c:v>
                </c:pt>
                <c:pt idx="2">
                  <c:v>1367034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7B0-4A79-95F1-718CDD35CB2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8ED-4494-AA1B-156A9822C354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8ED-4494-AA1B-156A9822C354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8ED-4494-AA1B-156A9822C354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3.9734051878558746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8ED-4494-AA1B-156A9822C354}"/>
                </c:ext>
              </c:extLst>
            </c:dLbl>
            <c:dLbl>
              <c:idx val="1"/>
              <c:layout>
                <c:manualLayout>
                  <c:x val="0.12557571054829778"/>
                  <c:y val="-6.7685473851102587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8ED-4494-AA1B-156A9822C354}"/>
                </c:ext>
              </c:extLst>
            </c:dLbl>
            <c:dLbl>
              <c:idx val="2"/>
              <c:layout>
                <c:manualLayout>
                  <c:x val="9.2440181649345532E-2"/>
                  <c:y val="7.9936885914430059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8ED-4494-AA1B-156A9822C354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10766299</c:v>
                </c:pt>
                <c:pt idx="1">
                  <c:v>1367034</c:v>
                </c:pt>
                <c:pt idx="2">
                  <c:v>1121386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8ED-4494-AA1B-156A9822C354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8CA-4F0E-A3D3-2B61B27CCB2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8CA-4F0E-A3D3-2B61B27CCB2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8CA-4F0E-A3D3-2B61B27CCB2E}"/>
              </c:ext>
            </c:extLst>
          </c:dPt>
          <c:dLbls>
            <c:dLbl>
              <c:idx val="0"/>
              <c:layout>
                <c:manualLayout>
                  <c:x val="0.18384976759421659"/>
                  <c:y val="3.5956101342254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8CA-4F0E-A3D3-2B61B27CCB2E}"/>
                </c:ext>
              </c:extLst>
            </c:dLbl>
            <c:dLbl>
              <c:idx val="1"/>
              <c:layout>
                <c:manualLayout>
                  <c:x val="-8.4832050022183247E-2"/>
                  <c:y val="4.807249806209452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8CA-4F0E-A3D3-2B61B27CCB2E}"/>
                </c:ext>
              </c:extLst>
            </c:dLbl>
            <c:dLbl>
              <c:idx val="2"/>
              <c:layout>
                <c:manualLayout>
                  <c:x val="-0.11115174584219627"/>
                  <c:y val="-8.449430867773652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55608214849923"/>
                      <c:h val="0.2383419689119170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8CA-4F0E-A3D3-2B61B27CCB2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12180273</c:v>
                </c:pt>
                <c:pt idx="1">
                  <c:v>1318855</c:v>
                </c:pt>
                <c:pt idx="2">
                  <c:v>1105806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8CA-4F0E-A3D3-2B61B27CCB2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6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58CA-4F0E-A3D3-2B61B27CCB2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58CA-4F0E-A3D3-2B61B27CCB2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58CA-4F0E-A3D3-2B61B27CCB2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58CA-4F0E-A3D3-2B61B27CCB2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FC96-479C-966E-F7AA6B67427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5424734</c:v>
                </c:pt>
                <c:pt idx="1">
                  <c:v>1920312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5268384</c:v>
                </c:pt>
                <c:pt idx="1">
                  <c:v>1440968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4472254930692161"/>
          <c:y val="0.13874734607218683"/>
          <c:w val="0.18990030692341303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30595-4924-4ACF-835B-AB0B6648C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307</TotalTime>
  <Pages>30</Pages>
  <Words>4455</Words>
  <Characters>25398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56</cp:revision>
  <cp:lastPrinted>2024-08-13T09:47:00Z</cp:lastPrinted>
  <dcterms:created xsi:type="dcterms:W3CDTF">2024-07-26T02:19:00Z</dcterms:created>
  <dcterms:modified xsi:type="dcterms:W3CDTF">2024-08-14T02:19:00Z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