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3A2CD7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3A2CD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CD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3A2CD7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3A2CD7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3A2CD7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3A2CD7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3A2CD7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3A2CD7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3A2CD7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3A2CD7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3A2CD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3A2CD7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3A2CD7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3A2CD7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5889" w:rsidRPr="003A2CD7" w14:paraId="34DC8C80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B4F1F76" w14:textId="77777777" w:rsidR="00BD5889" w:rsidRPr="003A2CD7" w:rsidRDefault="00BD588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6A44A" w14:textId="77777777" w:rsidR="00BD5889" w:rsidRPr="003A2CD7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89B473" w14:textId="4526FCE1" w:rsidR="00BD5889" w:rsidRPr="003A2CD7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C65D9" w:rsidRPr="003A2CD7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3A2CD7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3A2CD7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3A2CD7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2C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3A2CD7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3A2CD7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3A2CD7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3A2CD7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2C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3A2CD7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3A2CD7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3A2CD7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3A2CD7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A2C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C65D9" w:rsidRPr="003A2CD7" w14:paraId="4AFA10D7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DD026B9" w14:textId="77777777" w:rsidR="006C65D9" w:rsidRPr="003A2CD7" w:rsidRDefault="006C65D9" w:rsidP="006C65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A5BE0" w14:textId="77777777" w:rsidR="006C65D9" w:rsidRPr="003A2CD7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5383F5" w14:textId="79635F63" w:rsidR="006C65D9" w:rsidRPr="003A2CD7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3673FE73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1A5ED80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5952D54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F8C396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07423B1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89FABF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6522C5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F39313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75E379D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883835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Pr="003A2C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3A2CD7" w:rsidRDefault="009646D4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br w:type="page"/>
      </w:r>
      <w:r w:rsidR="00235F64" w:rsidRPr="003A2CD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3A2CD7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8DFCEF" w14:textId="63D7C8A0" w:rsidR="0034567D" w:rsidRPr="003A2CD7" w:rsidRDefault="00B73EAF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3A2CD7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3A2CD7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3A2CD7">
        <w:rPr>
          <w:rFonts w:ascii="Angsana New" w:hAnsi="Angsana New"/>
          <w:sz w:val="30"/>
          <w:szCs w:val="30"/>
          <w:cs/>
        </w:rPr>
        <w:t>จาก</w:t>
      </w:r>
      <w:r w:rsidR="007E5B43" w:rsidRPr="003A2CD7">
        <w:rPr>
          <w:rFonts w:ascii="Angsana New" w:hAnsi="Angsana New" w:hint="cs"/>
          <w:sz w:val="30"/>
          <w:szCs w:val="30"/>
          <w:cs/>
        </w:rPr>
        <w:t>คณะ</w:t>
      </w:r>
      <w:r w:rsidR="0034567D" w:rsidRPr="003A2CD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33571" w:rsidRPr="003A2CD7">
        <w:rPr>
          <w:rFonts w:ascii="Angsana New" w:hAnsi="Angsana New"/>
          <w:sz w:val="30"/>
          <w:szCs w:val="30"/>
        </w:rPr>
        <w:t xml:space="preserve"> </w:t>
      </w:r>
      <w:r w:rsidR="009E3742" w:rsidRPr="003A2CD7">
        <w:rPr>
          <w:rFonts w:ascii="Angsana New" w:hAnsi="Angsana New"/>
          <w:sz w:val="30"/>
          <w:szCs w:val="30"/>
        </w:rPr>
        <w:t xml:space="preserve">13 </w:t>
      </w:r>
      <w:r w:rsidR="009E3742" w:rsidRPr="003A2CD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E3742" w:rsidRPr="003A2CD7">
        <w:rPr>
          <w:rFonts w:ascii="Angsana New" w:hAnsi="Angsana New"/>
          <w:sz w:val="30"/>
          <w:szCs w:val="30"/>
        </w:rPr>
        <w:t>2567</w:t>
      </w:r>
    </w:p>
    <w:p w14:paraId="472D1BFD" w14:textId="77777777" w:rsidR="006763E8" w:rsidRPr="003A2CD7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8979779" w14:textId="77777777" w:rsidR="0034567D" w:rsidRPr="003A2CD7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3A2CD7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3A2CD7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28"/>
          <w:szCs w:val="28"/>
        </w:rPr>
      </w:pPr>
    </w:p>
    <w:p w14:paraId="7CC294BB" w14:textId="43B3BAC8" w:rsidR="00D71221" w:rsidRPr="003A2CD7" w:rsidRDefault="0094224D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 w:hint="cs"/>
          <w:sz w:val="30"/>
          <w:szCs w:val="30"/>
          <w:cs/>
        </w:rPr>
        <w:t>งบ</w:t>
      </w:r>
      <w:r w:rsidRPr="003A2CD7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3A2CD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A2CD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A2CD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3A2CD7">
        <w:rPr>
          <w:rFonts w:ascii="Angsana New" w:hAnsi="Angsana New"/>
          <w:sz w:val="30"/>
          <w:szCs w:val="30"/>
          <w:cs/>
        </w:rPr>
        <w:t>จัดทำ</w:t>
      </w:r>
      <w:r w:rsidRPr="003A2CD7">
        <w:rPr>
          <w:rFonts w:ascii="Angsana New" w:hAnsi="Angsana New" w:hint="cs"/>
          <w:sz w:val="30"/>
          <w:szCs w:val="30"/>
          <w:cs/>
        </w:rPr>
        <w:t>หมาย</w:t>
      </w:r>
      <w:r w:rsidRPr="003A2CD7">
        <w:rPr>
          <w:rFonts w:ascii="Angsana New" w:hAnsi="Angsana New" w:hint="cs"/>
          <w:spacing w:val="-1"/>
          <w:sz w:val="30"/>
          <w:szCs w:val="30"/>
          <w:cs/>
        </w:rPr>
        <w:t>เหตุประกอบงบการเงิน</w:t>
      </w:r>
      <w:r w:rsidRPr="003A2CD7">
        <w:rPr>
          <w:rFonts w:ascii="Angsana New" w:hAnsi="Angsana New"/>
          <w:spacing w:val="-1"/>
          <w:sz w:val="30"/>
          <w:szCs w:val="30"/>
          <w:cs/>
        </w:rPr>
        <w:t>ระหว่างกาลในรูปแบบย่อ</w:t>
      </w:r>
      <w:r w:rsidRPr="003A2CD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pacing w:val="-1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3A2CD7">
        <w:rPr>
          <w:rFonts w:ascii="Angsana New" w:hAnsi="Angsana New"/>
          <w:spacing w:val="-1"/>
          <w:sz w:val="30"/>
          <w:szCs w:val="30"/>
        </w:rPr>
        <w:t>34</w:t>
      </w:r>
      <w:r w:rsidR="00765E02" w:rsidRPr="003A2CD7">
        <w:rPr>
          <w:rFonts w:ascii="Angsana New" w:hAnsi="Angsana New"/>
          <w:spacing w:val="-1"/>
          <w:sz w:val="30"/>
          <w:szCs w:val="30"/>
        </w:rPr>
        <w:t xml:space="preserve"> </w:t>
      </w:r>
      <w:r w:rsidRPr="003A2CD7">
        <w:rPr>
          <w:rFonts w:ascii="Angsana New" w:hAnsi="Angsana New"/>
          <w:spacing w:val="-1"/>
          <w:sz w:val="30"/>
          <w:szCs w:val="30"/>
          <w:cs/>
        </w:rPr>
        <w:t>เรื่อง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A2CD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2CD7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="00822910" w:rsidRPr="003A2CD7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3A2CD7">
        <w:rPr>
          <w:rFonts w:ascii="Angsana New" w:hAnsi="Angsana New"/>
          <w:sz w:val="30"/>
          <w:szCs w:val="30"/>
        </w:rPr>
        <w:t xml:space="preserve">31 </w:t>
      </w:r>
      <w:r w:rsidR="00822910" w:rsidRPr="003A2C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3A2CD7">
        <w:rPr>
          <w:rFonts w:ascii="Angsana New" w:hAnsi="Angsana New"/>
          <w:sz w:val="30"/>
          <w:szCs w:val="30"/>
        </w:rPr>
        <w:t>256</w:t>
      </w:r>
      <w:r w:rsidR="00A34930" w:rsidRPr="003A2CD7">
        <w:rPr>
          <w:rFonts w:ascii="Angsana New" w:hAnsi="Angsana New"/>
          <w:sz w:val="30"/>
          <w:szCs w:val="30"/>
        </w:rPr>
        <w:t>6</w:t>
      </w:r>
    </w:p>
    <w:p w14:paraId="4FD0D620" w14:textId="77777777" w:rsidR="000068DA" w:rsidRPr="003A2CD7" w:rsidRDefault="005925DA" w:rsidP="00E82CEA">
      <w:pPr>
        <w:ind w:left="540"/>
        <w:rPr>
          <w:rFonts w:ascii="Angsana New" w:hAnsi="Angsana New"/>
          <w:sz w:val="28"/>
          <w:szCs w:val="28"/>
        </w:rPr>
      </w:pPr>
      <w:r w:rsidRPr="003A2CD7">
        <w:rPr>
          <w:rFonts w:ascii="Angsana New" w:hAnsi="Angsana New"/>
          <w:sz w:val="24"/>
          <w:szCs w:val="24"/>
        </w:rPr>
        <w:tab/>
      </w:r>
      <w:r w:rsidRPr="003A2CD7">
        <w:rPr>
          <w:rFonts w:ascii="Angsana New" w:hAnsi="Angsana New"/>
          <w:sz w:val="24"/>
          <w:szCs w:val="24"/>
        </w:rPr>
        <w:tab/>
      </w:r>
    </w:p>
    <w:p w14:paraId="19B35DC6" w14:textId="75FB0EC4" w:rsidR="00EF79CC" w:rsidRPr="003A2CD7" w:rsidRDefault="007969FB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822910" w:rsidRPr="003A2CD7">
        <w:rPr>
          <w:rFonts w:ascii="Angsana New" w:hAnsi="Angsana New" w:hint="cs"/>
          <w:sz w:val="30"/>
          <w:szCs w:val="30"/>
          <w:cs/>
        </w:rPr>
        <w:t>ที่</w:t>
      </w:r>
      <w:r w:rsidRPr="003A2CD7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3A2CD7">
        <w:rPr>
          <w:rFonts w:ascii="Angsana New" w:hAnsi="Angsana New"/>
          <w:sz w:val="30"/>
          <w:szCs w:val="30"/>
        </w:rPr>
        <w:t>3</w:t>
      </w:r>
      <w:r w:rsidR="00493A4B" w:rsidRPr="003A2CD7">
        <w:rPr>
          <w:rFonts w:ascii="Angsana New" w:hAnsi="Angsana New"/>
          <w:sz w:val="30"/>
          <w:szCs w:val="30"/>
        </w:rPr>
        <w:t>1</w:t>
      </w:r>
      <w:r w:rsidRPr="003A2C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3A2CD7">
        <w:rPr>
          <w:rFonts w:ascii="Angsana New" w:hAnsi="Angsana New"/>
          <w:sz w:val="30"/>
          <w:szCs w:val="30"/>
        </w:rPr>
        <w:t>2</w:t>
      </w:r>
      <w:r w:rsidR="001B6C1A" w:rsidRPr="003A2CD7">
        <w:rPr>
          <w:rFonts w:ascii="Angsana New" w:hAnsi="Angsana New"/>
          <w:sz w:val="30"/>
          <w:szCs w:val="30"/>
        </w:rPr>
        <w:t>56</w:t>
      </w:r>
      <w:r w:rsidR="00A34930" w:rsidRPr="003A2CD7">
        <w:rPr>
          <w:rFonts w:ascii="Angsana New" w:hAnsi="Angsana New"/>
          <w:sz w:val="30"/>
          <w:szCs w:val="30"/>
        </w:rPr>
        <w:t>6</w:t>
      </w:r>
    </w:p>
    <w:p w14:paraId="112127BC" w14:textId="77777777" w:rsidR="002E4AD2" w:rsidRPr="003A2CD7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3FFE109E" w14:textId="77777777" w:rsidR="0023426A" w:rsidRPr="003A2CD7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3A2CD7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0D05584" w14:textId="77777777" w:rsidR="00D555C8" w:rsidRPr="003A2CD7" w:rsidRDefault="00D555C8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5"/>
        <w:gridCol w:w="1158"/>
        <w:gridCol w:w="263"/>
        <w:gridCol w:w="1182"/>
        <w:gridCol w:w="272"/>
        <w:gridCol w:w="1170"/>
        <w:gridCol w:w="274"/>
        <w:gridCol w:w="1166"/>
      </w:tblGrid>
      <w:tr w:rsidR="00E6602E" w:rsidRPr="003A2CD7" w14:paraId="7F4E2AA6" w14:textId="77777777" w:rsidTr="00187EC0">
        <w:trPr>
          <w:tblHeader/>
        </w:trPr>
        <w:tc>
          <w:tcPr>
            <w:tcW w:w="2013" w:type="pct"/>
          </w:tcPr>
          <w:p w14:paraId="6671B6C9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37E3954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8" w:type="pct"/>
            <w:gridSpan w:val="3"/>
          </w:tcPr>
          <w:p w14:paraId="0C6A0C1B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5F3150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DF3AB2B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37FA7A0C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8E7B7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02E" w:rsidRPr="003A2CD7" w14:paraId="7155707A" w14:textId="77777777" w:rsidTr="00E82CEA">
        <w:trPr>
          <w:tblHeader/>
        </w:trPr>
        <w:tc>
          <w:tcPr>
            <w:tcW w:w="2013" w:type="pct"/>
          </w:tcPr>
          <w:p w14:paraId="74C713F8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</w:tcPr>
          <w:p w14:paraId="14560011" w14:textId="6B11A5EA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24D401A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8A0FA91" w14:textId="4C1698E8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2B94D57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9D8D314" w14:textId="5EB92C99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E268340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686180C" w14:textId="333D4D1A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602E" w:rsidRPr="003A2CD7" w14:paraId="6B3B1BE3" w14:textId="77777777" w:rsidTr="00187EC0">
        <w:trPr>
          <w:tblHeader/>
        </w:trPr>
        <w:tc>
          <w:tcPr>
            <w:tcW w:w="2013" w:type="pct"/>
          </w:tcPr>
          <w:p w14:paraId="75C8FCA4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911764" w14:textId="77777777" w:rsidR="00E6602E" w:rsidRPr="003A2CD7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602E" w:rsidRPr="003A2CD7" w14:paraId="0D986181" w14:textId="77777777" w:rsidTr="00E82CEA">
        <w:tc>
          <w:tcPr>
            <w:tcW w:w="2013" w:type="pct"/>
            <w:shd w:val="clear" w:color="auto" w:fill="auto"/>
          </w:tcPr>
          <w:p w14:paraId="55A9B505" w14:textId="7F24B6FE" w:rsidR="00E6602E" w:rsidRPr="003A2CD7" w:rsidRDefault="00E6602E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7513AE"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31" w:type="pct"/>
            <w:shd w:val="clear" w:color="auto" w:fill="auto"/>
          </w:tcPr>
          <w:p w14:paraId="6A926DD6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8C8F99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16DA6CA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A474CB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214852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DE02A96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BCE8A32" w14:textId="77777777" w:rsidR="00E6602E" w:rsidRPr="003A2CD7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571" w:rsidRPr="003A2CD7" w14:paraId="07579FE9" w14:textId="77777777" w:rsidTr="00E82CEA">
        <w:tc>
          <w:tcPr>
            <w:tcW w:w="2013" w:type="pct"/>
            <w:shd w:val="clear" w:color="auto" w:fill="auto"/>
          </w:tcPr>
          <w:p w14:paraId="29E15454" w14:textId="77777777" w:rsidR="00233571" w:rsidRPr="003A2CD7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1" w:type="pct"/>
            <w:shd w:val="clear" w:color="auto" w:fill="auto"/>
          </w:tcPr>
          <w:p w14:paraId="446CD26A" w14:textId="6BE346A7" w:rsidR="00233571" w:rsidRPr="003A2CD7" w:rsidRDefault="006919E5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D0F351" w14:textId="77777777" w:rsidR="00233571" w:rsidRPr="003A2CD7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41336DA" w14:textId="315ABEAC" w:rsidR="00233571" w:rsidRPr="003A2CD7" w:rsidRDefault="00233571" w:rsidP="00691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148" w:type="pct"/>
          </w:tcPr>
          <w:p w14:paraId="202C2D87" w14:textId="77777777" w:rsidR="00233571" w:rsidRPr="003A2CD7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9DB4FE9" w14:textId="4E2A19D9" w:rsidR="00233571" w:rsidRPr="003A2CD7" w:rsidRDefault="006919E5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957C81" w14:textId="77777777" w:rsidR="00233571" w:rsidRPr="003A2CD7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AD6390D" w14:textId="1AE2D4DD" w:rsidR="00233571" w:rsidRPr="003A2CD7" w:rsidRDefault="00233571" w:rsidP="00691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</w:tr>
      <w:tr w:rsidR="009E3742" w:rsidRPr="003A2CD7" w14:paraId="25360C0A" w14:textId="77777777" w:rsidTr="00E82CEA">
        <w:trPr>
          <w:trHeight w:val="335"/>
        </w:trPr>
        <w:tc>
          <w:tcPr>
            <w:tcW w:w="2013" w:type="pct"/>
            <w:shd w:val="clear" w:color="auto" w:fill="auto"/>
          </w:tcPr>
          <w:p w14:paraId="50CF22B3" w14:textId="77777777" w:rsidR="009E3742" w:rsidRPr="003A2CD7" w:rsidRDefault="009E3742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3572FC3B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3" w:type="pct"/>
            <w:shd w:val="clear" w:color="auto" w:fill="auto"/>
          </w:tcPr>
          <w:p w14:paraId="17432227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4" w:type="pct"/>
          </w:tcPr>
          <w:p w14:paraId="0581E6EC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63849A6A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7" w:type="pct"/>
            <w:shd w:val="clear" w:color="auto" w:fill="auto"/>
          </w:tcPr>
          <w:p w14:paraId="7124B490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9" w:type="pct"/>
            <w:shd w:val="clear" w:color="auto" w:fill="auto"/>
          </w:tcPr>
          <w:p w14:paraId="282FF346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5" w:type="pct"/>
            <w:shd w:val="clear" w:color="auto" w:fill="auto"/>
          </w:tcPr>
          <w:p w14:paraId="52947AC0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E3742" w:rsidRPr="003A2CD7" w14:paraId="20314476" w14:textId="77777777" w:rsidTr="00E82CEA">
        <w:tc>
          <w:tcPr>
            <w:tcW w:w="2013" w:type="pct"/>
            <w:shd w:val="clear" w:color="auto" w:fill="auto"/>
          </w:tcPr>
          <w:p w14:paraId="5138A0E7" w14:textId="7FBB453A" w:rsidR="009E3742" w:rsidRPr="003A2CD7" w:rsidRDefault="009E3742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4819CDB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B6B365A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110EC2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01041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2C570B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6141B23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C61D4E6" w14:textId="77777777" w:rsidR="009E3742" w:rsidRPr="003A2CD7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CC" w:rsidRPr="003A2CD7" w14:paraId="26AD7201" w14:textId="77777777" w:rsidTr="00E82CEA">
        <w:tc>
          <w:tcPr>
            <w:tcW w:w="2013" w:type="pct"/>
            <w:shd w:val="clear" w:color="auto" w:fill="auto"/>
          </w:tcPr>
          <w:p w14:paraId="2B378758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1" w:type="pct"/>
          </w:tcPr>
          <w:p w14:paraId="0C4FF830" w14:textId="3D7D3EA3" w:rsidR="00B13DCC" w:rsidRPr="003A2CD7" w:rsidRDefault="00B13DCC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F10C45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470B42B" w14:textId="721B2FEB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BCAE44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76159B" w14:textId="5CA5825E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832A0" w:rsidRPr="003A2C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14:paraId="2C27D046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E6DD5BD" w14:textId="101EBE4E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212</w:t>
            </w:r>
          </w:p>
        </w:tc>
      </w:tr>
      <w:tr w:rsidR="00B13DCC" w:rsidRPr="003A2CD7" w14:paraId="7004B62F" w14:textId="77777777" w:rsidTr="00E82CEA">
        <w:tc>
          <w:tcPr>
            <w:tcW w:w="2013" w:type="pct"/>
            <w:shd w:val="clear" w:color="auto" w:fill="auto"/>
          </w:tcPr>
          <w:p w14:paraId="66FB48A2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1" w:type="pct"/>
          </w:tcPr>
          <w:p w14:paraId="511E5880" w14:textId="08D8CF01" w:rsidR="00B13DCC" w:rsidRPr="003A2CD7" w:rsidRDefault="00B13DCC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3604B0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5E93C6" w14:textId="5BC51334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5809D8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67E6123" w14:textId="16CE151B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9" w:type="pct"/>
            <w:shd w:val="clear" w:color="auto" w:fill="auto"/>
          </w:tcPr>
          <w:p w14:paraId="39614200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32DD301" w14:textId="3090064D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55</w:t>
            </w:r>
          </w:p>
        </w:tc>
      </w:tr>
      <w:tr w:rsidR="00B13DCC" w:rsidRPr="003A2CD7" w14:paraId="701740C2" w14:textId="77777777" w:rsidTr="00E82CEA">
        <w:tc>
          <w:tcPr>
            <w:tcW w:w="2013" w:type="pct"/>
            <w:shd w:val="clear" w:color="auto" w:fill="auto"/>
          </w:tcPr>
          <w:p w14:paraId="7FCE2DB2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1" w:type="pct"/>
          </w:tcPr>
          <w:p w14:paraId="23BBF2FD" w14:textId="008A2066" w:rsidR="00B13DCC" w:rsidRPr="003A2CD7" w:rsidRDefault="00B13DCC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6587F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1EB19A" w14:textId="3CA0ACA6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903FE1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AEF79E5" w14:textId="7DC51A91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  <w:tc>
          <w:tcPr>
            <w:tcW w:w="149" w:type="pct"/>
            <w:shd w:val="clear" w:color="auto" w:fill="auto"/>
          </w:tcPr>
          <w:p w14:paraId="00243A42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8DBB765" w14:textId="000078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852</w:t>
            </w:r>
          </w:p>
        </w:tc>
      </w:tr>
      <w:tr w:rsidR="00B13DCC" w:rsidRPr="003A2CD7" w14:paraId="0CEEF277" w14:textId="77777777" w:rsidTr="00E82CEA">
        <w:tc>
          <w:tcPr>
            <w:tcW w:w="2013" w:type="pct"/>
            <w:shd w:val="clear" w:color="auto" w:fill="auto"/>
          </w:tcPr>
          <w:p w14:paraId="471C3AFE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1" w:type="pct"/>
          </w:tcPr>
          <w:p w14:paraId="210FFBD1" w14:textId="4E09A406" w:rsidR="00B13DCC" w:rsidRPr="003A2CD7" w:rsidRDefault="00B13DCC" w:rsidP="00852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3C36B9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A0C4116" w14:textId="1CE52DDE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298F6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C704FC5" w14:textId="56E9A31E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298,441</w:t>
            </w:r>
          </w:p>
        </w:tc>
        <w:tc>
          <w:tcPr>
            <w:tcW w:w="149" w:type="pct"/>
            <w:shd w:val="clear" w:color="auto" w:fill="auto"/>
          </w:tcPr>
          <w:p w14:paraId="3BB1061E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14486AA" w14:textId="5D461E5C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242</w:t>
            </w: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,074</w:t>
            </w:r>
          </w:p>
        </w:tc>
      </w:tr>
      <w:tr w:rsidR="00B13DCC" w:rsidRPr="003A2CD7" w14:paraId="39BFC2DD" w14:textId="77777777" w:rsidTr="00E82CEA">
        <w:tc>
          <w:tcPr>
            <w:tcW w:w="2013" w:type="pct"/>
            <w:shd w:val="clear" w:color="auto" w:fill="auto"/>
          </w:tcPr>
          <w:p w14:paraId="54527299" w14:textId="3F6F8B13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shd w:val="clear" w:color="auto" w:fill="auto"/>
          </w:tcPr>
          <w:p w14:paraId="7A0333BE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E4E9E5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EDE95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1E28DD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5129A33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5B2704A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98AB7F3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13DCC" w:rsidRPr="003A2CD7" w14:paraId="09C0B1C3" w14:textId="77777777" w:rsidTr="00E82CEA">
        <w:tc>
          <w:tcPr>
            <w:tcW w:w="2013" w:type="pct"/>
            <w:shd w:val="clear" w:color="auto" w:fill="auto"/>
          </w:tcPr>
          <w:p w14:paraId="0D218190" w14:textId="40703A5D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3A2CD7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  <w:shd w:val="clear" w:color="auto" w:fill="auto"/>
          </w:tcPr>
          <w:p w14:paraId="5974339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9ED5172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5A77D5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B3CBB2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19A30A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34A29E0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F3545BA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13DCC" w:rsidRPr="003A2CD7" w14:paraId="48721387" w14:textId="77777777" w:rsidTr="00E82CEA">
        <w:tc>
          <w:tcPr>
            <w:tcW w:w="2013" w:type="pct"/>
            <w:shd w:val="clear" w:color="auto" w:fill="auto"/>
          </w:tcPr>
          <w:p w14:paraId="5B640E03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FD36F67" w14:textId="287A7F7A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31" w:type="pct"/>
            <w:shd w:val="clear" w:color="auto" w:fill="auto"/>
          </w:tcPr>
          <w:p w14:paraId="0590D677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2D6590CB" w14:textId="5AA4BFE2" w:rsidR="00E15143" w:rsidRPr="003A2CD7" w:rsidRDefault="00790697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12,205</w:t>
            </w:r>
          </w:p>
        </w:tc>
        <w:tc>
          <w:tcPr>
            <w:tcW w:w="143" w:type="pct"/>
            <w:shd w:val="clear" w:color="auto" w:fill="auto"/>
          </w:tcPr>
          <w:p w14:paraId="2C709570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21AD6B" w14:textId="45FFA4CB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br/>
              <w:t>10,776</w:t>
            </w:r>
          </w:p>
        </w:tc>
        <w:tc>
          <w:tcPr>
            <w:tcW w:w="148" w:type="pct"/>
          </w:tcPr>
          <w:p w14:paraId="0506E9D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E5B247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46B732" w14:textId="2521E285" w:rsidR="00E15143" w:rsidRPr="003A2CD7" w:rsidRDefault="00790697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9,733</w:t>
            </w:r>
          </w:p>
        </w:tc>
        <w:tc>
          <w:tcPr>
            <w:tcW w:w="149" w:type="pct"/>
            <w:shd w:val="clear" w:color="auto" w:fill="auto"/>
          </w:tcPr>
          <w:p w14:paraId="34EEF94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EDE7D19" w14:textId="4AADDB10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br/>
              <w:t>8,533</w:t>
            </w:r>
          </w:p>
        </w:tc>
      </w:tr>
      <w:tr w:rsidR="00B13DCC" w:rsidRPr="003A2CD7" w14:paraId="363D4CE8" w14:textId="77777777" w:rsidTr="00E82CEA">
        <w:tc>
          <w:tcPr>
            <w:tcW w:w="2013" w:type="pct"/>
            <w:shd w:val="clear" w:color="auto" w:fill="auto"/>
          </w:tcPr>
          <w:p w14:paraId="29A9BCFD" w14:textId="68BC3194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6FC40721" w14:textId="3AE04020" w:rsidR="00B13DCC" w:rsidRPr="003A2CD7" w:rsidRDefault="00E15143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3" w:type="pct"/>
            <w:shd w:val="clear" w:color="auto" w:fill="auto"/>
          </w:tcPr>
          <w:p w14:paraId="4E52794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D041946" w14:textId="72F3AC06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48" w:type="pct"/>
          </w:tcPr>
          <w:p w14:paraId="314A62E7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DC114E8" w14:textId="07484100" w:rsidR="00B13DCC" w:rsidRPr="003A2CD7" w:rsidRDefault="00E15143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49" w:type="pct"/>
            <w:shd w:val="clear" w:color="auto" w:fill="auto"/>
          </w:tcPr>
          <w:p w14:paraId="434BCBB8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DD3179A" w14:textId="157EAB3D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</w:tr>
      <w:tr w:rsidR="00B13DCC" w:rsidRPr="003A2CD7" w14:paraId="231BD15F" w14:textId="77777777" w:rsidTr="00E82CEA">
        <w:tc>
          <w:tcPr>
            <w:tcW w:w="2013" w:type="pct"/>
            <w:shd w:val="clear" w:color="auto" w:fill="auto"/>
          </w:tcPr>
          <w:p w14:paraId="2F4525AD" w14:textId="7D3BF423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31EF7" w14:textId="2D07C626" w:rsidR="00B13DCC" w:rsidRPr="003A2CD7" w:rsidRDefault="00790697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12,2</w:t>
            </w:r>
            <w:r w:rsidR="00E742AF" w:rsidRPr="003A2CD7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43" w:type="pct"/>
            <w:shd w:val="clear" w:color="auto" w:fill="auto"/>
          </w:tcPr>
          <w:p w14:paraId="7A879749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EC3B625" w14:textId="7AB11A4F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10,982</w:t>
            </w:r>
          </w:p>
        </w:tc>
        <w:tc>
          <w:tcPr>
            <w:tcW w:w="148" w:type="pct"/>
          </w:tcPr>
          <w:p w14:paraId="752F6F32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9D57D" w14:textId="454D7472" w:rsidR="00B13DCC" w:rsidRPr="003A2CD7" w:rsidRDefault="00790697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9,782</w:t>
            </w:r>
          </w:p>
        </w:tc>
        <w:tc>
          <w:tcPr>
            <w:tcW w:w="149" w:type="pct"/>
            <w:shd w:val="clear" w:color="auto" w:fill="auto"/>
          </w:tcPr>
          <w:p w14:paraId="550FEDD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4D568" w14:textId="2C0D41BB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8,739</w:t>
            </w:r>
          </w:p>
        </w:tc>
      </w:tr>
      <w:tr w:rsidR="00B13DCC" w:rsidRPr="003A2CD7" w14:paraId="3E733533" w14:textId="77777777" w:rsidTr="00E82CEA">
        <w:tc>
          <w:tcPr>
            <w:tcW w:w="2013" w:type="pct"/>
            <w:shd w:val="clear" w:color="auto" w:fill="auto"/>
          </w:tcPr>
          <w:p w14:paraId="126CE708" w14:textId="77777777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76E7D74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73B840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0145FA43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49E8267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7FFD8DB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D33C628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0645CA6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3DCC" w:rsidRPr="003A2CD7" w14:paraId="6D80E259" w14:textId="77777777" w:rsidTr="00E82CEA">
        <w:tc>
          <w:tcPr>
            <w:tcW w:w="2013" w:type="pct"/>
            <w:shd w:val="clear" w:color="auto" w:fill="auto"/>
          </w:tcPr>
          <w:p w14:paraId="20CA9B23" w14:textId="047858DC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17AE4337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35562F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DC31465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FF23F08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B68F5AB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4A559D8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747A33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3DCC" w:rsidRPr="003A2CD7" w14:paraId="68EECCC7" w14:textId="77777777" w:rsidTr="00E82CEA">
        <w:tc>
          <w:tcPr>
            <w:tcW w:w="2013" w:type="pct"/>
            <w:shd w:val="clear" w:color="auto" w:fill="auto"/>
          </w:tcPr>
          <w:p w14:paraId="7270FF15" w14:textId="2C32D279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1" w:type="pct"/>
            <w:shd w:val="clear" w:color="auto" w:fill="auto"/>
          </w:tcPr>
          <w:p w14:paraId="73F6B652" w14:textId="1B387DB9" w:rsidR="00B13DCC" w:rsidRPr="003A2CD7" w:rsidRDefault="00445002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BD64FE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D85232" w14:textId="2001A32E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8" w:type="pct"/>
          </w:tcPr>
          <w:p w14:paraId="3BD60D8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D29558" w14:textId="38960AE3" w:rsidR="00B13DCC" w:rsidRPr="003A2CD7" w:rsidRDefault="00445002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2B81082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A5E2643" w14:textId="653B2F5D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B13DCC" w:rsidRPr="003A2CD7" w14:paraId="35936153" w14:textId="77777777" w:rsidTr="00E82CEA">
        <w:tc>
          <w:tcPr>
            <w:tcW w:w="2013" w:type="pct"/>
            <w:shd w:val="clear" w:color="auto" w:fill="auto"/>
          </w:tcPr>
          <w:p w14:paraId="7FD60379" w14:textId="72097262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1" w:type="pct"/>
            <w:shd w:val="clear" w:color="auto" w:fill="auto"/>
          </w:tcPr>
          <w:p w14:paraId="50503E67" w14:textId="707363D4" w:rsidR="00B13DCC" w:rsidRPr="003A2CD7" w:rsidRDefault="00445002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76E297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DF8748" w14:textId="4EF4A401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48" w:type="pct"/>
          </w:tcPr>
          <w:p w14:paraId="7255B97C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B9AC34" w14:textId="5FF6E31C" w:rsidR="00B13DCC" w:rsidRPr="003A2CD7" w:rsidRDefault="00445002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7101EEF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07F7AB7" w14:textId="2DEBE043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B13DCC" w:rsidRPr="003A2CD7" w14:paraId="12924156" w14:textId="77777777" w:rsidTr="00E82CEA">
        <w:tc>
          <w:tcPr>
            <w:tcW w:w="2013" w:type="pct"/>
            <w:shd w:val="clear" w:color="auto" w:fill="auto"/>
          </w:tcPr>
          <w:p w14:paraId="48558386" w14:textId="0FE13F69" w:rsidR="00B13DCC" w:rsidRPr="003A2CD7" w:rsidRDefault="00B13DCC" w:rsidP="00B1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1" w:type="pct"/>
            <w:shd w:val="clear" w:color="auto" w:fill="auto"/>
          </w:tcPr>
          <w:p w14:paraId="13A381DA" w14:textId="008C6E59" w:rsidR="00B13DCC" w:rsidRPr="003A2CD7" w:rsidRDefault="00445002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22,398</w:t>
            </w:r>
          </w:p>
        </w:tc>
        <w:tc>
          <w:tcPr>
            <w:tcW w:w="143" w:type="pct"/>
            <w:shd w:val="clear" w:color="auto" w:fill="auto"/>
          </w:tcPr>
          <w:p w14:paraId="02B93754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C4EA9" w14:textId="53B163AA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12,966</w:t>
            </w:r>
          </w:p>
        </w:tc>
        <w:tc>
          <w:tcPr>
            <w:tcW w:w="148" w:type="pct"/>
          </w:tcPr>
          <w:p w14:paraId="1FB26544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9E3B134" w14:textId="67831DD2" w:rsidR="00B13DCC" w:rsidRPr="003A2CD7" w:rsidRDefault="00445002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22,398</w:t>
            </w:r>
          </w:p>
        </w:tc>
        <w:tc>
          <w:tcPr>
            <w:tcW w:w="149" w:type="pct"/>
            <w:shd w:val="clear" w:color="auto" w:fill="auto"/>
          </w:tcPr>
          <w:p w14:paraId="4F11E704" w14:textId="77777777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CD85718" w14:textId="27938FA1" w:rsidR="00B13DCC" w:rsidRPr="003A2CD7" w:rsidRDefault="00B13DCC" w:rsidP="00B13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12,966</w:t>
            </w:r>
          </w:p>
        </w:tc>
      </w:tr>
    </w:tbl>
    <w:p w14:paraId="35BE765E" w14:textId="77777777" w:rsidR="009E3742" w:rsidRPr="003A2CD7" w:rsidRDefault="009E374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0DFE93" w14:textId="695C5E3E" w:rsidR="00435C11" w:rsidRPr="003A2CD7" w:rsidRDefault="0023426A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3A2CD7">
        <w:rPr>
          <w:rFonts w:ascii="Angsana New" w:hAnsi="Angsana New"/>
          <w:sz w:val="30"/>
          <w:szCs w:val="30"/>
          <w:cs/>
        </w:rPr>
        <w:t>บุคคล</w:t>
      </w:r>
      <w:r w:rsidR="003C6905" w:rsidRPr="003A2CD7">
        <w:rPr>
          <w:rFonts w:ascii="Angsana New" w:hAnsi="Angsana New" w:hint="cs"/>
          <w:sz w:val="30"/>
          <w:szCs w:val="30"/>
          <w:cs/>
        </w:rPr>
        <w:t>หรือ</w:t>
      </w:r>
      <w:r w:rsidRPr="003A2CD7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="00E6602E" w:rsidRPr="003A2CD7">
        <w:rPr>
          <w:rFonts w:ascii="Angsana New" w:hAnsi="Angsana New"/>
          <w:sz w:val="30"/>
          <w:szCs w:val="30"/>
        </w:rPr>
        <w:t xml:space="preserve">30 </w:t>
      </w:r>
      <w:r w:rsidR="002519C3" w:rsidRPr="003A2CD7">
        <w:rPr>
          <w:rFonts w:ascii="Angsana New" w:hAnsi="Angsana New" w:hint="cs"/>
          <w:sz w:val="30"/>
          <w:szCs w:val="30"/>
          <w:cs/>
        </w:rPr>
        <w:t>มิถุนายน</w:t>
      </w:r>
      <w:r w:rsidR="00EB45CF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="00493A4B" w:rsidRPr="003A2CD7">
        <w:rPr>
          <w:rFonts w:ascii="Angsana New" w:hAnsi="Angsana New"/>
          <w:sz w:val="30"/>
          <w:szCs w:val="30"/>
        </w:rPr>
        <w:t>2</w:t>
      </w:r>
      <w:r w:rsidR="004854AE" w:rsidRPr="003A2CD7">
        <w:rPr>
          <w:rFonts w:ascii="Angsana New" w:hAnsi="Angsana New"/>
          <w:sz w:val="30"/>
          <w:szCs w:val="30"/>
        </w:rPr>
        <w:t>5</w:t>
      </w:r>
      <w:r w:rsidR="00187EC0" w:rsidRPr="003A2CD7">
        <w:rPr>
          <w:rFonts w:ascii="Angsana New" w:hAnsi="Angsana New"/>
          <w:sz w:val="30"/>
          <w:szCs w:val="30"/>
        </w:rPr>
        <w:t>67</w:t>
      </w:r>
      <w:r w:rsidR="00B44738"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และ</w:t>
      </w:r>
      <w:r w:rsidRPr="003A2CD7">
        <w:rPr>
          <w:rFonts w:ascii="Angsana New" w:hAnsi="Angsana New"/>
          <w:sz w:val="30"/>
          <w:szCs w:val="30"/>
        </w:rPr>
        <w:t xml:space="preserve"> 3</w:t>
      </w:r>
      <w:r w:rsidR="00493A4B" w:rsidRPr="003A2CD7">
        <w:rPr>
          <w:rFonts w:ascii="Angsana New" w:hAnsi="Angsana New"/>
          <w:sz w:val="30"/>
          <w:szCs w:val="30"/>
        </w:rPr>
        <w:t>1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 w:rsidRPr="003A2CD7">
        <w:rPr>
          <w:rFonts w:ascii="Angsana New" w:hAnsi="Angsana New"/>
          <w:sz w:val="30"/>
          <w:szCs w:val="30"/>
        </w:rPr>
        <w:t>2</w:t>
      </w:r>
      <w:r w:rsidR="004854AE" w:rsidRPr="003A2CD7">
        <w:rPr>
          <w:rFonts w:ascii="Angsana New" w:hAnsi="Angsana New"/>
          <w:sz w:val="30"/>
          <w:szCs w:val="30"/>
        </w:rPr>
        <w:t>56</w:t>
      </w:r>
      <w:r w:rsidR="00187EC0" w:rsidRPr="003A2CD7">
        <w:rPr>
          <w:rFonts w:ascii="Angsana New" w:hAnsi="Angsana New"/>
          <w:sz w:val="30"/>
          <w:szCs w:val="30"/>
        </w:rPr>
        <w:t>6</w:t>
      </w:r>
      <w:r w:rsidR="00B44738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มีดังนี้</w:t>
      </w:r>
    </w:p>
    <w:p w14:paraId="179851DC" w14:textId="77777777" w:rsidR="00B177D1" w:rsidRPr="003A2CD7" w:rsidRDefault="00B177D1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DF5C97" w14:textId="77777777" w:rsidR="0023426A" w:rsidRPr="003A2CD7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366FB9" w:rsidRPr="003A2CD7" w14:paraId="04AA5DE9" w14:textId="77777777" w:rsidTr="00385C2A">
        <w:trPr>
          <w:tblHeader/>
        </w:trPr>
        <w:tc>
          <w:tcPr>
            <w:tcW w:w="2035" w:type="pct"/>
          </w:tcPr>
          <w:p w14:paraId="03EFC9C7" w14:textId="77777777" w:rsidR="00366FB9" w:rsidRPr="003A2CD7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211C7E42" w14:textId="77777777" w:rsidR="00366FB9" w:rsidRPr="003A2CD7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5D246ED6" w14:textId="42559759" w:rsidR="00366FB9" w:rsidRPr="003A2CD7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9BCDECF" w14:textId="77777777" w:rsidR="00366FB9" w:rsidRPr="003A2CD7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3DBC8796" w14:textId="689C0D1E" w:rsidR="00366FB9" w:rsidRPr="003A2CD7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A2CD7" w14:paraId="7A002C25" w14:textId="77777777" w:rsidTr="007C4BA2">
        <w:trPr>
          <w:tblHeader/>
        </w:trPr>
        <w:tc>
          <w:tcPr>
            <w:tcW w:w="2035" w:type="pct"/>
          </w:tcPr>
          <w:p w14:paraId="16E1740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2C4BB0" w14:textId="18C71371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8608C6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75A1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E47AB7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8A249D" w14:textId="70C66C4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4AB64D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4862B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A2CD7" w14:paraId="6AC43ACF" w14:textId="77777777" w:rsidTr="007C4BA2">
        <w:trPr>
          <w:tblHeader/>
        </w:trPr>
        <w:tc>
          <w:tcPr>
            <w:tcW w:w="2035" w:type="pct"/>
          </w:tcPr>
          <w:p w14:paraId="73AA7895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E0D0C1" w14:textId="51DD6C66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4B57A3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1E84CC" w14:textId="76343B69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AD9406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889565" w14:textId="56DF932B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1D825B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B0DFC" w14:textId="1AF5933D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A2CD7" w14:paraId="6965F8EA" w14:textId="77777777" w:rsidTr="007C4BA2">
        <w:trPr>
          <w:tblHeader/>
        </w:trPr>
        <w:tc>
          <w:tcPr>
            <w:tcW w:w="2035" w:type="pct"/>
          </w:tcPr>
          <w:p w14:paraId="0511153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65" w:type="pct"/>
            <w:gridSpan w:val="7"/>
          </w:tcPr>
          <w:p w14:paraId="7B683FD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A2CD7" w14:paraId="38BDF40A" w14:textId="77777777" w:rsidTr="00366FB9">
        <w:tc>
          <w:tcPr>
            <w:tcW w:w="2035" w:type="pct"/>
          </w:tcPr>
          <w:p w14:paraId="080B12BC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2BDA751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CAAF1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B3CD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494B1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D25C10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22C02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3393E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E3742" w:rsidRPr="003A2CD7" w14:paraId="3CC4206B" w14:textId="77777777" w:rsidTr="00366FB9">
        <w:tc>
          <w:tcPr>
            <w:tcW w:w="2035" w:type="pct"/>
          </w:tcPr>
          <w:p w14:paraId="6A47E56B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392624" w14:textId="1E10819E" w:rsidR="009E3742" w:rsidRPr="003A2CD7" w:rsidRDefault="00DE71FC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91EF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625E1" w14:textId="74E6AB58" w:rsidR="009E3742" w:rsidRPr="003A2CD7" w:rsidRDefault="00B75821" w:rsidP="00B7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/>
              <w:ind w:left="-108" w:right="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="009E3742"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07E009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2A950E" w14:textId="7B0B3D7F" w:rsidR="009E3742" w:rsidRPr="003A2CD7" w:rsidRDefault="00DE71FC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12</w:t>
            </w:r>
            <w:r w:rsidR="006032A5" w:rsidRPr="003A2CD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1A5277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87B04" w14:textId="4103EA7E" w:rsidR="009E3742" w:rsidRPr="003A2CD7" w:rsidRDefault="003178F6" w:rsidP="00C13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</w:tr>
      <w:tr w:rsidR="009E3742" w:rsidRPr="003A2CD7" w14:paraId="23D45D82" w14:textId="77777777" w:rsidTr="00366FB9">
        <w:tc>
          <w:tcPr>
            <w:tcW w:w="2035" w:type="pct"/>
          </w:tcPr>
          <w:p w14:paraId="4B1C8C2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39817F" w14:textId="55FB378E" w:rsidR="009E3742" w:rsidRPr="003A2CD7" w:rsidRDefault="00DE71FC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29A9FF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6B72B3" w14:textId="537AE988" w:rsidR="009E3742" w:rsidRPr="003A2CD7" w:rsidRDefault="003178F6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701C3FC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6C78DC9" w14:textId="0B76953F" w:rsidR="009E3742" w:rsidRPr="003A2CD7" w:rsidRDefault="00DE71FC" w:rsidP="0060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971F6D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09D7669" w14:textId="2E6AB903" w:rsidR="009E3742" w:rsidRPr="003A2CD7" w:rsidRDefault="003178F6" w:rsidP="00C13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9E3742" w:rsidRPr="003A2CD7" w14:paraId="60F8F819" w14:textId="77777777" w:rsidTr="00366FB9">
        <w:tc>
          <w:tcPr>
            <w:tcW w:w="2035" w:type="pct"/>
          </w:tcPr>
          <w:p w14:paraId="25140305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C4928A" w14:textId="2437A3DC" w:rsidR="009E3742" w:rsidRPr="003A2CD7" w:rsidRDefault="00DE71FC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3662B2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7500BC" w14:textId="6262455C" w:rsidR="009E3742" w:rsidRPr="003A2CD7" w:rsidRDefault="003178F6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07A9FD60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69ED85" w14:textId="1EE8C976" w:rsidR="009E3742" w:rsidRPr="003A2CD7" w:rsidRDefault="00DE71FC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="006032A5"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DC9D02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2430A90" w14:textId="5CA4779B" w:rsidR="009E3742" w:rsidRPr="003A2CD7" w:rsidRDefault="003178F6" w:rsidP="00C13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120</w:t>
            </w:r>
          </w:p>
        </w:tc>
      </w:tr>
      <w:tr w:rsidR="00A437FA" w:rsidRPr="003A2CD7" w14:paraId="58F5C6E1" w14:textId="77777777" w:rsidTr="00A437FA">
        <w:tc>
          <w:tcPr>
            <w:tcW w:w="2035" w:type="pct"/>
          </w:tcPr>
          <w:p w14:paraId="523B7666" w14:textId="77777777" w:rsidR="00A437FA" w:rsidRPr="003A2CD7" w:rsidRDefault="00A437F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E3A1700" w14:textId="77777777" w:rsidR="00A437FA" w:rsidRPr="003A2CD7" w:rsidRDefault="00A437FA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91282E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BF23A2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C6DD29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1F4987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54C5DE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D379901" w14:textId="77777777" w:rsidR="00A437FA" w:rsidRPr="003A2CD7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519C3" w:rsidRPr="003A2CD7" w14:paraId="612EF5C2" w14:textId="77777777" w:rsidTr="00E14166">
        <w:tc>
          <w:tcPr>
            <w:tcW w:w="2035" w:type="pct"/>
          </w:tcPr>
          <w:p w14:paraId="51F70171" w14:textId="0D9ED8CD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0BFF1F86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5569187E" w14:textId="77777777" w:rsidR="002519C3" w:rsidRPr="003A2CD7" w:rsidRDefault="002519C3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D782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877D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F9777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69420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72E7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5E1A9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A2CD7" w14:paraId="0D018006" w14:textId="77777777" w:rsidTr="00E14166">
        <w:tc>
          <w:tcPr>
            <w:tcW w:w="2035" w:type="pct"/>
          </w:tcPr>
          <w:p w14:paraId="61970AB0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A81DB66" w14:textId="2A5198DE" w:rsidR="002519C3" w:rsidRPr="003A2CD7" w:rsidRDefault="00FB793D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CAD39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A24F5BF" w14:textId="77777777" w:rsidR="002519C3" w:rsidRPr="003A2CD7" w:rsidRDefault="002519C3" w:rsidP="00B7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after="0" w:line="240" w:lineRule="auto"/>
              <w:ind w:left="-108" w:right="7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F44D5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5480236" w14:textId="35AEA1CB" w:rsidR="002519C3" w:rsidRPr="003A2CD7" w:rsidRDefault="00FB793D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21,078</w:t>
            </w:r>
          </w:p>
        </w:tc>
        <w:tc>
          <w:tcPr>
            <w:tcW w:w="145" w:type="pct"/>
          </w:tcPr>
          <w:p w14:paraId="268991E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AF4548" w14:textId="12A2C700" w:rsidR="002519C3" w:rsidRPr="003A2CD7" w:rsidRDefault="003178F6" w:rsidP="00B17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11,821</w:t>
            </w:r>
          </w:p>
        </w:tc>
      </w:tr>
      <w:tr w:rsidR="002519C3" w:rsidRPr="003A2CD7" w14:paraId="2A960633" w14:textId="77777777" w:rsidTr="00E14166">
        <w:tc>
          <w:tcPr>
            <w:tcW w:w="2035" w:type="pct"/>
          </w:tcPr>
          <w:p w14:paraId="3AF133C6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525C01D4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2EBF061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</w:tcPr>
          <w:p w14:paraId="715AA08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3CCCA5D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</w:tcPr>
          <w:p w14:paraId="12032AC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1E8E0AC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</w:tcPr>
          <w:p w14:paraId="4A4094B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19C3" w:rsidRPr="003A2CD7" w14:paraId="739CFAD7" w14:textId="77777777" w:rsidTr="00E14166">
        <w:tc>
          <w:tcPr>
            <w:tcW w:w="2035" w:type="pct"/>
          </w:tcPr>
          <w:p w14:paraId="555C253B" w14:textId="1F750DE9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4B0D286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45E7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A0ED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59479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1C701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5862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F7CDC0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E3742" w:rsidRPr="003A2CD7" w14:paraId="365D9298" w14:textId="77777777" w:rsidTr="00366FB9">
        <w:tc>
          <w:tcPr>
            <w:tcW w:w="2035" w:type="pct"/>
          </w:tcPr>
          <w:p w14:paraId="684FFDDE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B1FEA" w14:textId="467C2ABF" w:rsidR="009E3742" w:rsidRPr="003A2CD7" w:rsidRDefault="00C62160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942DED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B28F5F" w14:textId="77777777" w:rsidR="009E3742" w:rsidRPr="003A2CD7" w:rsidRDefault="009E3742" w:rsidP="00B7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2B2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C0AF90A" w14:textId="59147D7D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25,224</w:t>
            </w:r>
          </w:p>
        </w:tc>
        <w:tc>
          <w:tcPr>
            <w:tcW w:w="145" w:type="pct"/>
          </w:tcPr>
          <w:p w14:paraId="2C00E33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1A05CE" w14:textId="6670AE28" w:rsidR="009E3742" w:rsidRPr="003A2CD7" w:rsidRDefault="00C130DA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23,414</w:t>
            </w:r>
          </w:p>
        </w:tc>
      </w:tr>
      <w:tr w:rsidR="009E3742" w:rsidRPr="003A2CD7" w14:paraId="6EE34D09" w14:textId="77777777" w:rsidTr="00366FB9">
        <w:tc>
          <w:tcPr>
            <w:tcW w:w="2035" w:type="pct"/>
          </w:tcPr>
          <w:p w14:paraId="3ECD942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897B1" w14:textId="7C7E39F9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4,700</w:t>
            </w:r>
          </w:p>
        </w:tc>
        <w:tc>
          <w:tcPr>
            <w:tcW w:w="146" w:type="pct"/>
          </w:tcPr>
          <w:p w14:paraId="17A05C1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FA6CEB" w14:textId="322D97C1" w:rsidR="009E3742" w:rsidRPr="003A2CD7" w:rsidRDefault="00C130DA" w:rsidP="00C26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0B316FE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9EC691" w14:textId="599B08F8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4,700</w:t>
            </w:r>
          </w:p>
        </w:tc>
        <w:tc>
          <w:tcPr>
            <w:tcW w:w="145" w:type="pct"/>
          </w:tcPr>
          <w:p w14:paraId="20344D6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89CF53" w14:textId="19F7F29C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130DA" w:rsidRPr="003A2CD7"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</w:tr>
      <w:tr w:rsidR="009E3742" w:rsidRPr="003A2CD7" w14:paraId="01735649" w14:textId="77777777" w:rsidTr="00366FB9">
        <w:tc>
          <w:tcPr>
            <w:tcW w:w="2035" w:type="pct"/>
          </w:tcPr>
          <w:p w14:paraId="210F40B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327C6D" w14:textId="32885508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4,700</w:t>
            </w:r>
          </w:p>
        </w:tc>
        <w:tc>
          <w:tcPr>
            <w:tcW w:w="146" w:type="pct"/>
          </w:tcPr>
          <w:p w14:paraId="68DC5A8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89F3B0" w14:textId="320F776D" w:rsidR="009E3742" w:rsidRPr="003A2CD7" w:rsidRDefault="00C130DA" w:rsidP="00C26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0F569071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EFE8F1" w14:textId="3233267B" w:rsidR="009E3742" w:rsidRPr="003A2CD7" w:rsidRDefault="00C62160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29,924</w:t>
            </w:r>
          </w:p>
        </w:tc>
        <w:tc>
          <w:tcPr>
            <w:tcW w:w="145" w:type="pct"/>
          </w:tcPr>
          <w:p w14:paraId="3CC8074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CBB1DD" w14:textId="5AFDD082" w:rsidR="009E3742" w:rsidRPr="003A2CD7" w:rsidRDefault="00C130DA" w:rsidP="00C6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24,369</w:t>
            </w:r>
          </w:p>
        </w:tc>
      </w:tr>
      <w:tr w:rsidR="002519C3" w:rsidRPr="003A2CD7" w14:paraId="78A35B9D" w14:textId="77777777" w:rsidTr="00366FB9">
        <w:tc>
          <w:tcPr>
            <w:tcW w:w="2035" w:type="pct"/>
          </w:tcPr>
          <w:p w14:paraId="40C1F0A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3B2BF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125F1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D811A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B563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76E8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8C04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578AE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19C3" w:rsidRPr="003A2CD7" w14:paraId="35BF6F9C" w14:textId="77777777" w:rsidTr="00366FB9">
        <w:tc>
          <w:tcPr>
            <w:tcW w:w="2035" w:type="pct"/>
          </w:tcPr>
          <w:p w14:paraId="2DFE7CEA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170ADF9F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17319C9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515825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F76FA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4587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472D2F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4A37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D147E1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3742" w:rsidRPr="003A2CD7" w14:paraId="6B3DB396" w14:textId="77777777" w:rsidTr="00366FB9">
        <w:tc>
          <w:tcPr>
            <w:tcW w:w="2035" w:type="pct"/>
          </w:tcPr>
          <w:p w14:paraId="0C298A9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0B6914F" w14:textId="3189F58B" w:rsidR="009E3742" w:rsidRPr="003A2CD7" w:rsidRDefault="00B75200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13DFE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E41F40" w14:textId="77777777" w:rsidR="009E3742" w:rsidRPr="003A2CD7" w:rsidRDefault="009E3742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8FBC41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E35F9EF" w14:textId="1D2C671B" w:rsidR="009E3742" w:rsidRPr="003A2CD7" w:rsidRDefault="00B75200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84,674</w:t>
            </w:r>
          </w:p>
        </w:tc>
        <w:tc>
          <w:tcPr>
            <w:tcW w:w="145" w:type="pct"/>
          </w:tcPr>
          <w:p w14:paraId="47C20417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23BE05" w14:textId="0E3C272A" w:rsidR="009E3742" w:rsidRPr="003A2CD7" w:rsidRDefault="00C130DA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56,526</w:t>
            </w:r>
          </w:p>
        </w:tc>
      </w:tr>
      <w:tr w:rsidR="009E3742" w:rsidRPr="003A2CD7" w14:paraId="4A0812E3" w14:textId="77777777" w:rsidTr="00366FB9">
        <w:tc>
          <w:tcPr>
            <w:tcW w:w="2035" w:type="pct"/>
          </w:tcPr>
          <w:p w14:paraId="391F5F6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9AD6A5" w14:textId="12D0B4F2" w:rsidR="009E3742" w:rsidRPr="003A2CD7" w:rsidRDefault="00B75200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14,360</w:t>
            </w:r>
          </w:p>
        </w:tc>
        <w:tc>
          <w:tcPr>
            <w:tcW w:w="146" w:type="pct"/>
          </w:tcPr>
          <w:p w14:paraId="66293994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692C119" w14:textId="4EF23002" w:rsidR="009E3742" w:rsidRPr="003A2CD7" w:rsidRDefault="00C130DA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5706D03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B6EE303" w14:textId="7DC7EAC2" w:rsidR="009E3742" w:rsidRPr="003A2CD7" w:rsidRDefault="00B75200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14,360</w:t>
            </w:r>
          </w:p>
        </w:tc>
        <w:tc>
          <w:tcPr>
            <w:tcW w:w="145" w:type="pct"/>
          </w:tcPr>
          <w:p w14:paraId="2807CEC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952061" w14:textId="34E62F5B" w:rsidR="009E3742" w:rsidRPr="003A2CD7" w:rsidRDefault="00C130DA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color w:val="000000"/>
                <w:sz w:val="30"/>
                <w:szCs w:val="30"/>
              </w:rPr>
              <w:t>3,116</w:t>
            </w:r>
          </w:p>
        </w:tc>
      </w:tr>
      <w:tr w:rsidR="009E3742" w:rsidRPr="003A2CD7" w14:paraId="514780A9" w14:textId="77777777" w:rsidTr="00366FB9">
        <w:tc>
          <w:tcPr>
            <w:tcW w:w="2035" w:type="pct"/>
          </w:tcPr>
          <w:p w14:paraId="32C96CA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5A0281" w14:textId="08FF3508" w:rsidR="009E3742" w:rsidRPr="003A2CD7" w:rsidRDefault="00B75200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14,360</w:t>
            </w:r>
          </w:p>
        </w:tc>
        <w:tc>
          <w:tcPr>
            <w:tcW w:w="146" w:type="pct"/>
          </w:tcPr>
          <w:p w14:paraId="3C1F05C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D2D60F6" w14:textId="31C84AFE" w:rsidR="009E3742" w:rsidRPr="003A2CD7" w:rsidRDefault="00C130DA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20ED83A7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E05FAE" w14:textId="0677E887" w:rsidR="009E3742" w:rsidRPr="003A2CD7" w:rsidRDefault="00B75200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99,034</w:t>
            </w:r>
          </w:p>
        </w:tc>
        <w:tc>
          <w:tcPr>
            <w:tcW w:w="145" w:type="pct"/>
          </w:tcPr>
          <w:p w14:paraId="04C37107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D3D2B6" w14:textId="25BBF4AC" w:rsidR="009E3742" w:rsidRPr="003A2CD7" w:rsidRDefault="00C130DA" w:rsidP="00B75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59,642</w:t>
            </w:r>
          </w:p>
        </w:tc>
      </w:tr>
      <w:tr w:rsidR="002519C3" w:rsidRPr="003A2CD7" w14:paraId="32231006" w14:textId="77777777" w:rsidTr="00611A5D">
        <w:tc>
          <w:tcPr>
            <w:tcW w:w="2035" w:type="pct"/>
          </w:tcPr>
          <w:p w14:paraId="3F1FA67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C42F41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9BA2D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C24B8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D8299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7C19FB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18F92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1A7C6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A2CD7" w14:paraId="03FE1EA1" w14:textId="77777777" w:rsidTr="00611A5D">
        <w:tc>
          <w:tcPr>
            <w:tcW w:w="2035" w:type="pct"/>
          </w:tcPr>
          <w:p w14:paraId="062A8E26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99C04B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6DFA8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311EA1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70DD8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F06CF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9164E0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D7A5B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B30A2" w:rsidRPr="003A2CD7" w14:paraId="77A2833F" w14:textId="77777777" w:rsidTr="00611A5D">
        <w:tc>
          <w:tcPr>
            <w:tcW w:w="2035" w:type="pct"/>
          </w:tcPr>
          <w:p w14:paraId="54388BBF" w14:textId="4D3989A4" w:rsidR="00CB30A2" w:rsidRPr="003A2CD7" w:rsidRDefault="00CB30A2" w:rsidP="00C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560F88" w14:textId="5D495A23" w:rsidR="00CB30A2" w:rsidRPr="003A2CD7" w:rsidRDefault="00CB30A2" w:rsidP="00CE5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9E9286" w14:textId="77777777" w:rsidR="00CB30A2" w:rsidRPr="003A2CD7" w:rsidRDefault="00CB30A2" w:rsidP="00CB3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667E869" w14:textId="77777777" w:rsidR="00CB30A2" w:rsidRPr="003A2CD7" w:rsidRDefault="00CB30A2" w:rsidP="00B7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after="0" w:line="240" w:lineRule="auto"/>
              <w:ind w:left="-108" w:right="7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BD3CB" w14:textId="77777777" w:rsidR="00CB30A2" w:rsidRPr="003A2CD7" w:rsidRDefault="00CB30A2" w:rsidP="00CB3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08EFCF" w14:textId="347122E0" w:rsidR="00CB30A2" w:rsidRPr="003A2CD7" w:rsidRDefault="00C347C4" w:rsidP="00CE5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E4A29A" w14:textId="77777777" w:rsidR="00CB30A2" w:rsidRPr="003A2CD7" w:rsidRDefault="00CB30A2" w:rsidP="00CB3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A3ED5F3" w14:textId="44E3D0A8" w:rsidR="00CB30A2" w:rsidRPr="003A2CD7" w:rsidRDefault="00C130DA" w:rsidP="00C13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8,573</w:t>
            </w:r>
          </w:p>
        </w:tc>
      </w:tr>
    </w:tbl>
    <w:p w14:paraId="3B2086BD" w14:textId="77777777" w:rsidR="00765E02" w:rsidRPr="003A2CD7" w:rsidRDefault="00765E02" w:rsidP="00765E02">
      <w:pPr>
        <w:pStyle w:val="BodyText2"/>
        <w:ind w:left="540"/>
        <w:rPr>
          <w:b/>
          <w:bCs/>
          <w:lang w:val="en-US"/>
        </w:rPr>
      </w:pPr>
    </w:p>
    <w:tbl>
      <w:tblPr>
        <w:tblW w:w="9342" w:type="dxa"/>
        <w:tblInd w:w="468" w:type="dxa"/>
        <w:tblLook w:val="04A0" w:firstRow="1" w:lastRow="0" w:firstColumn="1" w:lastColumn="0" w:noHBand="0" w:noVBand="1"/>
      </w:tblPr>
      <w:tblGrid>
        <w:gridCol w:w="1524"/>
        <w:gridCol w:w="1167"/>
        <w:gridCol w:w="270"/>
        <w:gridCol w:w="1168"/>
        <w:gridCol w:w="270"/>
        <w:gridCol w:w="1168"/>
        <w:gridCol w:w="270"/>
        <w:gridCol w:w="899"/>
        <w:gridCol w:w="270"/>
        <w:gridCol w:w="987"/>
        <w:gridCol w:w="270"/>
        <w:gridCol w:w="1079"/>
      </w:tblGrid>
      <w:tr w:rsidR="00156690" w:rsidRPr="003A2CD7" w14:paraId="7631139B" w14:textId="77777777" w:rsidTr="00CE52F1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DBAB62E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EEBE8D6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049B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  <w:vAlign w:val="bottom"/>
          </w:tcPr>
          <w:p w14:paraId="7227A6A6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56690" w:rsidRPr="003A2CD7" w14:paraId="360DECF2" w14:textId="77777777" w:rsidTr="00CE52F1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3CA1153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078C46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D1B37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29F94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BF827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B92DC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DDF95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373E6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0F49D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52219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49E4B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9D6F1FB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56690" w:rsidRPr="003A2CD7" w14:paraId="000A23E3" w14:textId="77777777" w:rsidTr="00CE52F1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F47D3AF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90BD44" w14:textId="2DB38F9B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98143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0E3F1" w14:textId="2FC0581F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59773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9FFD35" w14:textId="5E4EB1D8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19958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49C9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700C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04A7AF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1BE9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1879ED" w14:textId="65518D9A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56690" w:rsidRPr="003A2CD7" w14:paraId="067A91FC" w14:textId="77777777" w:rsidTr="00CE52F1">
        <w:trPr>
          <w:tblHeader/>
        </w:trPr>
        <w:tc>
          <w:tcPr>
            <w:tcW w:w="1530" w:type="dxa"/>
            <w:shd w:val="clear" w:color="auto" w:fill="auto"/>
          </w:tcPr>
          <w:p w14:paraId="200F6415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7F2EFA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6F39DBE9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14:paraId="19B66CD9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6690" w:rsidRPr="003A2CD7" w14:paraId="6F87CE0D" w14:textId="77777777" w:rsidTr="00CE52F1">
        <w:tc>
          <w:tcPr>
            <w:tcW w:w="1530" w:type="dxa"/>
            <w:shd w:val="clear" w:color="auto" w:fill="auto"/>
          </w:tcPr>
          <w:p w14:paraId="273F1929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AB4FE9B" w14:textId="15003EAE" w:rsidR="00156690" w:rsidRPr="003A2CD7" w:rsidRDefault="00CE52F1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8497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3252" w14:textId="735D562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6.87</w:t>
            </w:r>
          </w:p>
        </w:tc>
        <w:tc>
          <w:tcPr>
            <w:tcW w:w="270" w:type="dxa"/>
            <w:shd w:val="clear" w:color="auto" w:fill="auto"/>
          </w:tcPr>
          <w:p w14:paraId="65052517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6CD121" w14:textId="6454060D" w:rsidR="00156690" w:rsidRPr="003A2CD7" w:rsidRDefault="00156690" w:rsidP="0015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F9670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5B0A0D" w14:textId="04B22EF5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569D5383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99AAAB" w14:textId="5D497BC5" w:rsidR="00156690" w:rsidRPr="003A2CD7" w:rsidRDefault="00156690" w:rsidP="0015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55968" w14:textId="77777777" w:rsidR="00156690" w:rsidRPr="003A2CD7" w:rsidRDefault="00156690" w:rsidP="00B5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3FB3CB37" w14:textId="43EDF5E4" w:rsidR="00156690" w:rsidRPr="003A2CD7" w:rsidRDefault="00156690" w:rsidP="00B5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44CBE91C" w14:textId="38BCFB53" w:rsidR="00156690" w:rsidRPr="003A2CD7" w:rsidRDefault="00156690" w:rsidP="00156690">
      <w:pPr>
        <w:pStyle w:val="BodyText2"/>
        <w:ind w:left="540"/>
        <w:rPr>
          <w:b/>
          <w:bCs/>
          <w:lang w:val="en-US"/>
        </w:rPr>
      </w:pPr>
    </w:p>
    <w:p w14:paraId="45026270" w14:textId="078740E0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6AD09136" w14:textId="5E5FBB87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19AA0E13" w14:textId="2BEAB530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6635B473" w14:textId="35587A97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1E63D264" w14:textId="768B1081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50051E52" w14:textId="77777777" w:rsidR="00E82CEA" w:rsidRPr="003A2CD7" w:rsidRDefault="00E82CEA" w:rsidP="00156690">
      <w:pPr>
        <w:pStyle w:val="BodyText2"/>
        <w:ind w:left="540"/>
        <w:rPr>
          <w:b/>
          <w:bCs/>
          <w:lang w:val="en-US"/>
        </w:rPr>
      </w:pPr>
    </w:p>
    <w:p w14:paraId="7A34D147" w14:textId="21D6B434" w:rsidR="00B23029" w:rsidRPr="003A2CD7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3A2CD7">
        <w:rPr>
          <w:b/>
          <w:bCs/>
          <w:cs/>
          <w:lang w:val="en-US"/>
        </w:rPr>
        <w:t>ลูกหนี้การค้า</w:t>
      </w:r>
      <w:r w:rsidR="00FA0E43" w:rsidRPr="003A2CD7">
        <w:rPr>
          <w:rFonts w:hint="cs"/>
          <w:b/>
          <w:bCs/>
          <w:cs/>
          <w:lang w:val="en-US"/>
        </w:rPr>
        <w:t>และลูกหนี้</w:t>
      </w:r>
      <w:r w:rsidR="005A140A" w:rsidRPr="003A2CD7">
        <w:rPr>
          <w:rFonts w:hint="cs"/>
          <w:b/>
          <w:bCs/>
          <w:cs/>
          <w:lang w:val="en-US"/>
        </w:rPr>
        <w:t>หมุนเวียน</w:t>
      </w:r>
      <w:r w:rsidR="00FA0E43" w:rsidRPr="003A2CD7">
        <w:rPr>
          <w:rFonts w:hint="cs"/>
          <w:b/>
          <w:bCs/>
          <w:cs/>
          <w:lang w:val="en-US"/>
        </w:rPr>
        <w:t>อื่น</w:t>
      </w:r>
    </w:p>
    <w:p w14:paraId="574D9B09" w14:textId="77777777" w:rsidR="00B23029" w:rsidRPr="003A2CD7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366FB9" w:rsidRPr="003A2CD7" w14:paraId="0ED5072D" w14:textId="77777777" w:rsidTr="007F3FEE">
        <w:trPr>
          <w:tblHeader/>
        </w:trPr>
        <w:tc>
          <w:tcPr>
            <w:tcW w:w="1588" w:type="pct"/>
          </w:tcPr>
          <w:p w14:paraId="5741870D" w14:textId="77777777" w:rsidR="00366FB9" w:rsidRPr="003A2CD7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E6F550" w14:textId="77777777" w:rsidR="00366FB9" w:rsidRPr="003A2CD7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5DADA4" w14:textId="77777777" w:rsidR="00366FB9" w:rsidRPr="003A2CD7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1EDB5388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2051E9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5F338C0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519C3" w:rsidRPr="003A2CD7" w14:paraId="61143055" w14:textId="77777777" w:rsidTr="007F3FEE">
        <w:trPr>
          <w:tblHeader/>
        </w:trPr>
        <w:tc>
          <w:tcPr>
            <w:tcW w:w="1588" w:type="pct"/>
          </w:tcPr>
          <w:p w14:paraId="1D8112B4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7BB7568F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809D9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82B7F01" w14:textId="09E16265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7B4239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C5B2EA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6DA63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8EFC7F" w14:textId="57A23BAC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47996E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9E5AF5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A2CD7" w14:paraId="349CAF13" w14:textId="77777777" w:rsidTr="007F3FEE">
        <w:trPr>
          <w:tblHeader/>
        </w:trPr>
        <w:tc>
          <w:tcPr>
            <w:tcW w:w="1588" w:type="pct"/>
          </w:tcPr>
          <w:p w14:paraId="5E8F2A15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354E557A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931E7BD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93FCE7" w14:textId="73262F42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885AD5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A59E916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4FA930" w14:textId="0E2519A1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BC550E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91A791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55634" w14:textId="0AF9DDD1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885AD5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CE8EEB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1ADCFD" w14:textId="672A8550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BC550E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A2CD7" w14:paraId="4C634F99" w14:textId="77777777" w:rsidTr="007F3FEE">
        <w:trPr>
          <w:tblHeader/>
        </w:trPr>
        <w:tc>
          <w:tcPr>
            <w:tcW w:w="1588" w:type="pct"/>
          </w:tcPr>
          <w:p w14:paraId="79F54B95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61919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BD887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B4E7821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A2CD7" w14:paraId="332630E8" w14:textId="77777777" w:rsidTr="007F3FEE">
        <w:tc>
          <w:tcPr>
            <w:tcW w:w="1588" w:type="pct"/>
          </w:tcPr>
          <w:p w14:paraId="18F1709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0179C3DA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5B37F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7FF526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C8AF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619D2A75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2B1D4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7C1CFE5C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70249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7FF95E4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742" w:rsidRPr="003A2CD7" w14:paraId="13286BA9" w14:textId="77777777" w:rsidTr="007F3FEE">
        <w:tc>
          <w:tcPr>
            <w:tcW w:w="1588" w:type="pct"/>
          </w:tcPr>
          <w:p w14:paraId="5B2F0F6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376E6AB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18E5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0BF0DA7" w14:textId="0B86D5EF" w:rsidR="009E3742" w:rsidRPr="003A2CD7" w:rsidRDefault="00BC550E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849,276</w:t>
            </w:r>
          </w:p>
        </w:tc>
        <w:tc>
          <w:tcPr>
            <w:tcW w:w="147" w:type="pct"/>
            <w:shd w:val="clear" w:color="auto" w:fill="auto"/>
          </w:tcPr>
          <w:p w14:paraId="2C7B9C4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D273D1E" w14:textId="1CF2CE46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05605BE7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CB262A4" w14:textId="27E89584" w:rsidR="009E3742" w:rsidRPr="003A2CD7" w:rsidRDefault="00BC550E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849,276</w:t>
            </w:r>
          </w:p>
        </w:tc>
        <w:tc>
          <w:tcPr>
            <w:tcW w:w="131" w:type="pct"/>
          </w:tcPr>
          <w:p w14:paraId="427F107C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FA835E6" w14:textId="4CD2F467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9E3742" w:rsidRPr="003A2CD7" w14:paraId="3E1F0220" w14:textId="77777777" w:rsidTr="007F3FEE">
        <w:tc>
          <w:tcPr>
            <w:tcW w:w="1588" w:type="pct"/>
          </w:tcPr>
          <w:p w14:paraId="10B6E13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52EB35B3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806BF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8463" w14:textId="734ACCBF" w:rsidR="009E3742" w:rsidRPr="003A2CD7" w:rsidRDefault="00BC550E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849,276</w:t>
            </w:r>
          </w:p>
        </w:tc>
        <w:tc>
          <w:tcPr>
            <w:tcW w:w="147" w:type="pct"/>
            <w:shd w:val="clear" w:color="auto" w:fill="auto"/>
          </w:tcPr>
          <w:p w14:paraId="548E89E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B4C5440" w14:textId="16BCF2AF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3A492172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94F88B" w14:textId="57674504" w:rsidR="009E3742" w:rsidRPr="003A2CD7" w:rsidRDefault="00BC550E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849,276</w:t>
            </w:r>
          </w:p>
        </w:tc>
        <w:tc>
          <w:tcPr>
            <w:tcW w:w="131" w:type="pct"/>
          </w:tcPr>
          <w:p w14:paraId="480FB613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DC8DEFB" w14:textId="454BD3E1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9E3742" w:rsidRPr="003A2CD7" w14:paraId="1983EDE9" w14:textId="77777777" w:rsidTr="007F3FEE">
        <w:tc>
          <w:tcPr>
            <w:tcW w:w="1588" w:type="pct"/>
          </w:tcPr>
          <w:p w14:paraId="46A14F4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56B45D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6F6303E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9A6520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FF851F0" w14:textId="77777777" w:rsidR="009E3742" w:rsidRPr="003A2CD7" w:rsidRDefault="009E3742" w:rsidP="00BC550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266825" w14:textId="280F0254" w:rsidR="00BC550E" w:rsidRPr="003A2CD7" w:rsidRDefault="00BC550E" w:rsidP="00BC550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47" w:type="pct"/>
            <w:shd w:val="clear" w:color="auto" w:fill="auto"/>
          </w:tcPr>
          <w:p w14:paraId="46764662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76E9A7" w14:textId="26BDFB63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  <w:tc>
          <w:tcPr>
            <w:tcW w:w="147" w:type="pct"/>
            <w:shd w:val="clear" w:color="auto" w:fill="auto"/>
          </w:tcPr>
          <w:p w14:paraId="66EE9384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99E25B6" w14:textId="4A4EC591" w:rsidR="009E3742" w:rsidRPr="003A2CD7" w:rsidRDefault="009E374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885AD5"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131" w:type="pct"/>
          </w:tcPr>
          <w:p w14:paraId="7319B37F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C07FD0F" w14:textId="337647DD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</w:tr>
      <w:tr w:rsidR="009E3742" w:rsidRPr="003A2CD7" w14:paraId="3BFC858C" w14:textId="77777777" w:rsidTr="007F3FEE">
        <w:tc>
          <w:tcPr>
            <w:tcW w:w="1588" w:type="pct"/>
          </w:tcPr>
          <w:p w14:paraId="754AC5B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509078B7" w14:textId="01EEE26A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3DFF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3FE9D" w14:textId="15262245" w:rsidR="009E3742" w:rsidRPr="003A2CD7" w:rsidRDefault="00BC550E" w:rsidP="006B2AD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848,975</w:t>
            </w:r>
          </w:p>
        </w:tc>
        <w:tc>
          <w:tcPr>
            <w:tcW w:w="147" w:type="pct"/>
            <w:shd w:val="clear" w:color="auto" w:fill="auto"/>
          </w:tcPr>
          <w:p w14:paraId="482BBEDA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87A9" w14:textId="00B64D25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  <w:tc>
          <w:tcPr>
            <w:tcW w:w="147" w:type="pct"/>
            <w:shd w:val="clear" w:color="auto" w:fill="auto"/>
          </w:tcPr>
          <w:p w14:paraId="73724FC2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BEDD" w14:textId="54D1FA83" w:rsidR="009E3742" w:rsidRPr="003A2CD7" w:rsidRDefault="00893F8E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848,975</w:t>
            </w:r>
          </w:p>
        </w:tc>
        <w:tc>
          <w:tcPr>
            <w:tcW w:w="131" w:type="pct"/>
          </w:tcPr>
          <w:p w14:paraId="3128E1A7" w14:textId="77777777" w:rsidR="009E3742" w:rsidRPr="003A2CD7" w:rsidRDefault="009E3742" w:rsidP="00BC5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8659472" w14:textId="7EBE2CBC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</w:tr>
      <w:tr w:rsidR="002519C3" w:rsidRPr="003A2CD7" w14:paraId="57375C82" w14:textId="77777777" w:rsidTr="007F3FEE">
        <w:tc>
          <w:tcPr>
            <w:tcW w:w="1588" w:type="pct"/>
          </w:tcPr>
          <w:p w14:paraId="619C252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E4AF69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E3682E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B209EAE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743740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E787B5F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21E5A4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73C7C8" w14:textId="77777777" w:rsidR="002519C3" w:rsidRPr="003A2CD7" w:rsidRDefault="002519C3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EC3F93B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F3D2168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519C3" w:rsidRPr="003A2CD7" w14:paraId="2708B797" w14:textId="77777777" w:rsidTr="007F3FEE">
        <w:tc>
          <w:tcPr>
            <w:tcW w:w="1588" w:type="pct"/>
          </w:tcPr>
          <w:p w14:paraId="01E4DD3E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44084A3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4371E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932C2D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128F9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1C6F00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DB1B3B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0842C" w14:textId="77777777" w:rsidR="002519C3" w:rsidRPr="003A2CD7" w:rsidRDefault="002519C3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CB4860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3A47427" w14:textId="77777777" w:rsidR="002519C3" w:rsidRPr="003A2CD7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E3742" w:rsidRPr="003A2CD7" w14:paraId="104350D5" w14:textId="77777777" w:rsidTr="007F3FEE">
        <w:tc>
          <w:tcPr>
            <w:tcW w:w="1588" w:type="pct"/>
          </w:tcPr>
          <w:p w14:paraId="1477D0E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3961ED6" w14:textId="0A6DD2E2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129C751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D04484" w14:textId="6C7D8FA0" w:rsidR="009E3742" w:rsidRPr="003A2CD7" w:rsidRDefault="009A0BA3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E170D8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B2CFBB" w14:textId="77777777" w:rsidR="009E3742" w:rsidRPr="003A2CD7" w:rsidRDefault="009E3742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D81ACB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8899C3" w14:textId="065EB85A" w:rsidR="009E3742" w:rsidRPr="003A2CD7" w:rsidRDefault="009A0BA3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31" w:type="pct"/>
          </w:tcPr>
          <w:p w14:paraId="437FBAA3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627CF2B" w14:textId="698DB6E5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9E3742" w:rsidRPr="003A2CD7" w14:paraId="070B236D" w14:textId="77777777" w:rsidTr="007F3FEE">
        <w:tc>
          <w:tcPr>
            <w:tcW w:w="1588" w:type="pct"/>
          </w:tcPr>
          <w:p w14:paraId="0180B54D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1B80E1C" w14:textId="58757BD0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D02186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6FBAC7" w14:textId="0F055B05" w:rsidR="009E3742" w:rsidRPr="003A2CD7" w:rsidRDefault="009A0BA3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D5D5270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306CF9" w14:textId="71222444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0CD187F1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8E936" w14:textId="65C52F7E" w:rsidR="009E3742" w:rsidRPr="003A2CD7" w:rsidRDefault="009A0BA3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F7B374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AC4620" w14:textId="49E61385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</w:t>
            </w:r>
          </w:p>
        </w:tc>
      </w:tr>
      <w:tr w:rsidR="009E3742" w:rsidRPr="003A2CD7" w14:paraId="5C66F147" w14:textId="77777777" w:rsidTr="007F3FEE">
        <w:tc>
          <w:tcPr>
            <w:tcW w:w="1588" w:type="pct"/>
          </w:tcPr>
          <w:p w14:paraId="515AD25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444CB0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E2D501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B674573" w14:textId="2CB2FA4B" w:rsidR="009E3742" w:rsidRPr="003A2CD7" w:rsidRDefault="009A0BA3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3,279</w:t>
            </w:r>
          </w:p>
        </w:tc>
        <w:tc>
          <w:tcPr>
            <w:tcW w:w="147" w:type="pct"/>
            <w:shd w:val="clear" w:color="auto" w:fill="auto"/>
          </w:tcPr>
          <w:p w14:paraId="33E0093F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4CF7FC4" w14:textId="4888A52B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17655FCB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189D34" w14:textId="3FA40091" w:rsidR="009E3742" w:rsidRPr="003A2CD7" w:rsidRDefault="009A0BA3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3,279</w:t>
            </w:r>
          </w:p>
        </w:tc>
        <w:tc>
          <w:tcPr>
            <w:tcW w:w="131" w:type="pct"/>
          </w:tcPr>
          <w:p w14:paraId="76539F0A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10949F5" w14:textId="62D5DD83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9E3742" w:rsidRPr="003A2CD7" w14:paraId="451C34BA" w14:textId="77777777" w:rsidTr="007F3FEE">
        <w:tc>
          <w:tcPr>
            <w:tcW w:w="1588" w:type="pct"/>
          </w:tcPr>
          <w:p w14:paraId="74431040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4BD35C4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8523C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6C788FC" w14:textId="1FDC0967" w:rsidR="009E3742" w:rsidRPr="003A2CD7" w:rsidRDefault="002528E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15,669</w:t>
            </w:r>
          </w:p>
        </w:tc>
        <w:tc>
          <w:tcPr>
            <w:tcW w:w="147" w:type="pct"/>
            <w:shd w:val="clear" w:color="auto" w:fill="auto"/>
          </w:tcPr>
          <w:p w14:paraId="1FDF0670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06B6D3" w14:textId="3E716BA2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12,806</w:t>
            </w:r>
          </w:p>
        </w:tc>
        <w:tc>
          <w:tcPr>
            <w:tcW w:w="147" w:type="pct"/>
            <w:shd w:val="clear" w:color="auto" w:fill="auto"/>
          </w:tcPr>
          <w:p w14:paraId="7EA0A912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83115F" w14:textId="7DF64C90" w:rsidR="009E3742" w:rsidRPr="003A2CD7" w:rsidRDefault="002528E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13,696</w:t>
            </w:r>
          </w:p>
        </w:tc>
        <w:tc>
          <w:tcPr>
            <w:tcW w:w="131" w:type="pct"/>
          </w:tcPr>
          <w:p w14:paraId="633E50D6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00E29" w14:textId="2AC0B04E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8,214</w:t>
            </w:r>
          </w:p>
        </w:tc>
      </w:tr>
      <w:tr w:rsidR="009E3742" w:rsidRPr="003A2CD7" w14:paraId="1948DD05" w14:textId="77777777" w:rsidTr="007F3FEE">
        <w:tc>
          <w:tcPr>
            <w:tcW w:w="1588" w:type="pct"/>
          </w:tcPr>
          <w:p w14:paraId="5612BDCB" w14:textId="50C9F5F9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81" w:type="pct"/>
          </w:tcPr>
          <w:p w14:paraId="2807FC00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5B4B04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59A914" w14:textId="79769545" w:rsidR="009E3742" w:rsidRPr="003A2CD7" w:rsidRDefault="002528E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35,304</w:t>
            </w:r>
          </w:p>
        </w:tc>
        <w:tc>
          <w:tcPr>
            <w:tcW w:w="147" w:type="pct"/>
            <w:shd w:val="clear" w:color="auto" w:fill="auto"/>
          </w:tcPr>
          <w:p w14:paraId="4CB828D3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030835" w14:textId="203B08C2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47" w:type="pct"/>
            <w:shd w:val="clear" w:color="auto" w:fill="auto"/>
          </w:tcPr>
          <w:p w14:paraId="1F5EC621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08C" w14:textId="3CB8A464" w:rsidR="009E3742" w:rsidRPr="003A2CD7" w:rsidRDefault="002528E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35,304</w:t>
            </w:r>
          </w:p>
        </w:tc>
        <w:tc>
          <w:tcPr>
            <w:tcW w:w="131" w:type="pct"/>
          </w:tcPr>
          <w:p w14:paraId="622CF2F2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1710E92" w14:textId="3D386A97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12,243</w:t>
            </w:r>
          </w:p>
        </w:tc>
      </w:tr>
      <w:tr w:rsidR="009E3742" w:rsidRPr="003A2CD7" w14:paraId="329F83B2" w14:textId="77777777" w:rsidTr="007F3FEE">
        <w:tc>
          <w:tcPr>
            <w:tcW w:w="1588" w:type="pct"/>
          </w:tcPr>
          <w:p w14:paraId="661FAABF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67E63FC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72A49D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C601ABD" w14:textId="7AE142B0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DEED01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4DE48C" w14:textId="77777777" w:rsidR="009E3742" w:rsidRPr="003A2CD7" w:rsidRDefault="009E3742" w:rsidP="009A0BA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CC32DD" w14:textId="02FAA9C5" w:rsidR="004D430D" w:rsidRPr="003A2CD7" w:rsidRDefault="004D430D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C82439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656398" w14:textId="77777777" w:rsidR="009E3742" w:rsidRPr="003A2CD7" w:rsidRDefault="009E3742" w:rsidP="009A0B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2273AD" w14:textId="56AA7A3C" w:rsidR="009E3742" w:rsidRPr="003A2CD7" w:rsidRDefault="009E3742" w:rsidP="00465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8" w:right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BC8CEF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BF8EE6B" w14:textId="77777777" w:rsidR="009E3742" w:rsidRPr="003A2CD7" w:rsidRDefault="009E374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0A9927" w14:textId="09817F40" w:rsidR="004D430D" w:rsidRPr="003A2CD7" w:rsidRDefault="004D430D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21,078</w:t>
            </w:r>
          </w:p>
        </w:tc>
        <w:tc>
          <w:tcPr>
            <w:tcW w:w="131" w:type="pct"/>
          </w:tcPr>
          <w:p w14:paraId="6CA25E02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BCA9F4" w14:textId="77777777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FD61D9" w14:textId="48D09C4E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11,821</w:t>
            </w:r>
          </w:p>
        </w:tc>
      </w:tr>
      <w:tr w:rsidR="009E3742" w:rsidRPr="003A2CD7" w14:paraId="66A568EC" w14:textId="77777777" w:rsidTr="007F3FEE">
        <w:tc>
          <w:tcPr>
            <w:tcW w:w="1588" w:type="pct"/>
          </w:tcPr>
          <w:p w14:paraId="2C8C108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146365E9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6513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B7640A" w14:textId="1B4D165D" w:rsidR="009E3742" w:rsidRPr="003A2CD7" w:rsidRDefault="004D430D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9,373</w:t>
            </w:r>
          </w:p>
        </w:tc>
        <w:tc>
          <w:tcPr>
            <w:tcW w:w="147" w:type="pct"/>
            <w:shd w:val="clear" w:color="auto" w:fill="auto"/>
          </w:tcPr>
          <w:p w14:paraId="6C85C12D" w14:textId="2A189F69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250CA9D" w14:textId="74B098EA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9,319</w:t>
            </w:r>
          </w:p>
        </w:tc>
        <w:tc>
          <w:tcPr>
            <w:tcW w:w="147" w:type="pct"/>
            <w:shd w:val="clear" w:color="auto" w:fill="auto"/>
          </w:tcPr>
          <w:p w14:paraId="5079DF32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746C29" w14:textId="2A5A83BC" w:rsidR="009E3742" w:rsidRPr="003A2CD7" w:rsidRDefault="004D430D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9,373</w:t>
            </w:r>
          </w:p>
        </w:tc>
        <w:tc>
          <w:tcPr>
            <w:tcW w:w="131" w:type="pct"/>
          </w:tcPr>
          <w:p w14:paraId="0366496C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1B76B3" w14:textId="28DDC020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9,315</w:t>
            </w:r>
          </w:p>
        </w:tc>
      </w:tr>
      <w:tr w:rsidR="009E3742" w:rsidRPr="003A2CD7" w14:paraId="3F6207B6" w14:textId="77777777" w:rsidTr="007F3FEE">
        <w:tc>
          <w:tcPr>
            <w:tcW w:w="1588" w:type="pct"/>
          </w:tcPr>
          <w:p w14:paraId="72B712E7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45D1AB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67616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E5DC" w14:textId="21DEC414" w:rsidR="009E3742" w:rsidRPr="003A2CD7" w:rsidRDefault="002528E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63,625</w:t>
            </w:r>
          </w:p>
        </w:tc>
        <w:tc>
          <w:tcPr>
            <w:tcW w:w="147" w:type="pct"/>
            <w:shd w:val="clear" w:color="auto" w:fill="auto"/>
          </w:tcPr>
          <w:p w14:paraId="1A8B07C9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5BD8" w14:textId="041E97E2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34,702</w:t>
            </w:r>
          </w:p>
        </w:tc>
        <w:tc>
          <w:tcPr>
            <w:tcW w:w="147" w:type="pct"/>
            <w:shd w:val="clear" w:color="auto" w:fill="auto"/>
          </w:tcPr>
          <w:p w14:paraId="08EE65A8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9EFF" w14:textId="01185665" w:rsidR="009E3742" w:rsidRPr="003A2CD7" w:rsidRDefault="002528E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82,858</w:t>
            </w:r>
          </w:p>
        </w:tc>
        <w:tc>
          <w:tcPr>
            <w:tcW w:w="131" w:type="pct"/>
          </w:tcPr>
          <w:p w14:paraId="77E6629E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C623A43" w14:textId="1C099618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41,771</w:t>
            </w:r>
          </w:p>
        </w:tc>
      </w:tr>
      <w:tr w:rsidR="009E3742" w:rsidRPr="003A2CD7" w14:paraId="5F18F847" w14:textId="77777777" w:rsidTr="007F3FEE">
        <w:tc>
          <w:tcPr>
            <w:tcW w:w="1588" w:type="pct"/>
          </w:tcPr>
          <w:p w14:paraId="2ECEB61F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4B2D9768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2F1649F3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FA89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716E2" w14:textId="46D484F5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</w:r>
            <w:r w:rsidR="002528E2" w:rsidRPr="003A2C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912,600</w:t>
            </w:r>
          </w:p>
        </w:tc>
        <w:tc>
          <w:tcPr>
            <w:tcW w:w="147" w:type="pct"/>
            <w:shd w:val="clear" w:color="auto" w:fill="auto"/>
          </w:tcPr>
          <w:p w14:paraId="5945A12F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FCEA2" w14:textId="77777777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45740C" w14:textId="25170441" w:rsidR="009E3742" w:rsidRPr="003A2CD7" w:rsidRDefault="009E3742" w:rsidP="006B2A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305,409</w:t>
            </w:r>
          </w:p>
        </w:tc>
        <w:tc>
          <w:tcPr>
            <w:tcW w:w="147" w:type="pct"/>
            <w:shd w:val="clear" w:color="auto" w:fill="auto"/>
          </w:tcPr>
          <w:p w14:paraId="0681D764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0C170" w14:textId="533A29B8" w:rsidR="009E3742" w:rsidRPr="003A2CD7" w:rsidRDefault="002528E2" w:rsidP="006B2A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931,833</w:t>
            </w:r>
          </w:p>
        </w:tc>
        <w:tc>
          <w:tcPr>
            <w:tcW w:w="131" w:type="pct"/>
          </w:tcPr>
          <w:p w14:paraId="6F79C2AC" w14:textId="77777777" w:rsidR="009E3742" w:rsidRPr="003A2CD7" w:rsidRDefault="009E3742" w:rsidP="009A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2A49" w14:textId="753209E8" w:rsidR="009E3742" w:rsidRPr="003A2CD7" w:rsidRDefault="009E3742" w:rsidP="00265C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312,478</w:t>
            </w:r>
          </w:p>
        </w:tc>
      </w:tr>
    </w:tbl>
    <w:p w14:paraId="606916F7" w14:textId="68EE7B75" w:rsidR="00B84D9C" w:rsidRPr="003A2CD7" w:rsidRDefault="00B84D9C" w:rsidP="00B84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747B4E69" w14:textId="39547D0C" w:rsidR="00FA69BD" w:rsidRPr="003A2CD7" w:rsidRDefault="00FA69BD" w:rsidP="00EB23B4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3A2CD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3A2CD7">
        <w:rPr>
          <w:rFonts w:ascii="Angsana New" w:hAnsi="Angsana New"/>
          <w:sz w:val="30"/>
          <w:szCs w:val="30"/>
        </w:rPr>
        <w:t>3</w:t>
      </w:r>
      <w:r w:rsidR="00E03F9D" w:rsidRPr="003A2CD7">
        <w:rPr>
          <w:rFonts w:ascii="Angsana New" w:hAnsi="Angsana New"/>
          <w:sz w:val="30"/>
          <w:szCs w:val="30"/>
        </w:rPr>
        <w:t>0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 w:hint="cs"/>
          <w:sz w:val="30"/>
          <w:szCs w:val="30"/>
          <w:cs/>
        </w:rPr>
        <w:t>ม</w:t>
      </w:r>
      <w:r w:rsidR="00435C11" w:rsidRPr="003A2CD7">
        <w:rPr>
          <w:rFonts w:ascii="Angsana New" w:hAnsi="Angsana New" w:hint="cs"/>
          <w:sz w:val="30"/>
          <w:szCs w:val="30"/>
          <w:cs/>
        </w:rPr>
        <w:t>ิถุนายน</w:t>
      </w:r>
      <w:r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pacing w:val="-2"/>
          <w:sz w:val="30"/>
          <w:szCs w:val="30"/>
        </w:rPr>
        <w:t>256</w:t>
      </w:r>
      <w:r w:rsidR="00200CEB" w:rsidRPr="003A2CD7">
        <w:rPr>
          <w:rFonts w:ascii="Angsana New" w:hAnsi="Angsana New"/>
          <w:spacing w:val="-2"/>
          <w:sz w:val="30"/>
          <w:szCs w:val="30"/>
        </w:rPr>
        <w:t>7</w:t>
      </w:r>
      <w:r w:rsidRPr="003A2CD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B33B13" w:rsidRPr="003A2CD7">
        <w:rPr>
          <w:rFonts w:ascii="Angsana New" w:hAnsi="Angsana New"/>
          <w:spacing w:val="-2"/>
          <w:sz w:val="30"/>
          <w:szCs w:val="30"/>
        </w:rPr>
        <w:t>216.54</w:t>
      </w:r>
      <w:r w:rsidR="00C347C4" w:rsidRPr="003A2CD7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A2CD7">
        <w:rPr>
          <w:rFonts w:ascii="Angsana New" w:hAnsi="Angsana New" w:hint="cs"/>
          <w:spacing w:val="-2"/>
          <w:sz w:val="30"/>
          <w:szCs w:val="30"/>
          <w:cs/>
        </w:rPr>
        <w:t>ล้านบาทไ</w:t>
      </w:r>
      <w:r w:rsidRPr="003A2CD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 w:rsidR="007513AE" w:rsidRPr="003A2CD7">
        <w:rPr>
          <w:rFonts w:ascii="Angsana New" w:hAnsi="Angsana New"/>
          <w:spacing w:val="-2"/>
          <w:sz w:val="30"/>
          <w:szCs w:val="30"/>
        </w:rPr>
        <w:t>-</w:t>
      </w:r>
      <w:r w:rsidR="007513AE" w:rsidRPr="003A2CD7">
        <w:rPr>
          <w:rFonts w:ascii="Angsana New" w:hAnsi="Angsana New" w:hint="cs"/>
          <w:spacing w:val="-2"/>
          <w:sz w:val="30"/>
          <w:szCs w:val="30"/>
          <w:cs/>
        </w:rPr>
        <w:t xml:space="preserve"> สินเชื่อแฟคเตอริ่ง </w:t>
      </w:r>
      <w:r w:rsidRPr="003A2CD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(</w:t>
      </w:r>
      <w:r w:rsidRPr="003A2CD7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3A2CD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3A2CD7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00CEB" w:rsidRPr="003A2CD7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3A2CD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9E3742" w:rsidRPr="003A2CD7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ไม่มี</w:t>
      </w:r>
      <w:r w:rsidRPr="003A2CD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)</w:t>
      </w:r>
    </w:p>
    <w:p w14:paraId="6B46ADDE" w14:textId="0950D642" w:rsidR="007F3FEE" w:rsidRPr="003A2CD7" w:rsidRDefault="007C4BA2" w:rsidP="007F3FEE">
      <w:pPr>
        <w:pStyle w:val="BodyText2"/>
        <w:rPr>
          <w:b/>
          <w:bCs/>
          <w:cs/>
        </w:rPr>
      </w:pPr>
      <w:r w:rsidRPr="003A2CD7">
        <w:rPr>
          <w:b/>
          <w:bCs/>
          <w:cs/>
        </w:rPr>
        <w:br w:type="page"/>
      </w:r>
    </w:p>
    <w:p w14:paraId="3DFFB79D" w14:textId="032987AD" w:rsidR="00F56D15" w:rsidRPr="003A2CD7" w:rsidRDefault="00B7518E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3A2CD7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4F42630E" w14:textId="77777777" w:rsidR="00C929E6" w:rsidRPr="003A2CD7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3A2CD7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3A2CD7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3A2CD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3A2CD7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4419EB40" w14:textId="77777777" w:rsidR="00C929E6" w:rsidRPr="003A2CD7" w:rsidRDefault="00C929E6" w:rsidP="00830142">
      <w:pPr>
        <w:pStyle w:val="BodyText2"/>
        <w:ind w:left="540"/>
        <w:rPr>
          <w:lang w:val="en-US"/>
        </w:rPr>
      </w:pPr>
    </w:p>
    <w:tbl>
      <w:tblPr>
        <w:tblW w:w="92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1"/>
        <w:gridCol w:w="1245"/>
        <w:gridCol w:w="264"/>
        <w:gridCol w:w="1178"/>
        <w:gridCol w:w="272"/>
        <w:gridCol w:w="1122"/>
        <w:gridCol w:w="285"/>
        <w:gridCol w:w="1119"/>
      </w:tblGrid>
      <w:tr w:rsidR="00366FB9" w:rsidRPr="003A2CD7" w14:paraId="358382ED" w14:textId="77777777" w:rsidTr="00131301">
        <w:trPr>
          <w:tblHeader/>
        </w:trPr>
        <w:tc>
          <w:tcPr>
            <w:tcW w:w="2034" w:type="pct"/>
          </w:tcPr>
          <w:p w14:paraId="3162D3D6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37658D90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F49877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B89EE30" w14:textId="77777777" w:rsidR="00366FB9" w:rsidRPr="003A2CD7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A2CD7" w14:paraId="4B472ECD" w14:textId="77777777" w:rsidTr="00366FB9">
        <w:trPr>
          <w:tblHeader/>
        </w:trPr>
        <w:tc>
          <w:tcPr>
            <w:tcW w:w="2034" w:type="pct"/>
          </w:tcPr>
          <w:p w14:paraId="11428F9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8C9237" w14:textId="2FF5E9E3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8D21E73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6ECC8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91687AE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5FDB95" w14:textId="490F4219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48778D8A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7DB9A1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A2CD7" w14:paraId="3CFFBC03" w14:textId="77777777" w:rsidTr="00366FB9">
        <w:trPr>
          <w:tblHeader/>
        </w:trPr>
        <w:tc>
          <w:tcPr>
            <w:tcW w:w="2034" w:type="pct"/>
          </w:tcPr>
          <w:p w14:paraId="04DB5C1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68D497" w14:textId="347AACEF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6B096D2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6DAC4" w14:textId="4DEA1E9A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953814B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941041" w14:textId="350144D0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1240910A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08F730" w14:textId="480B2421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</w:t>
            </w:r>
            <w:r w:rsidR="009E3742" w:rsidRPr="003A2CD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A2CD7" w14:paraId="56C1A735" w14:textId="77777777" w:rsidTr="00131301">
        <w:trPr>
          <w:tblHeader/>
        </w:trPr>
        <w:tc>
          <w:tcPr>
            <w:tcW w:w="2034" w:type="pct"/>
          </w:tcPr>
          <w:p w14:paraId="39DC952F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5E53FA99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A2CD7" w14:paraId="785D55E2" w14:textId="77777777" w:rsidTr="00366FB9">
        <w:tc>
          <w:tcPr>
            <w:tcW w:w="2034" w:type="pct"/>
            <w:vAlign w:val="bottom"/>
          </w:tcPr>
          <w:p w14:paraId="5E387E1C" w14:textId="77777777" w:rsidR="002519C3" w:rsidRPr="003A2CD7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4ADA8E" w14:textId="77777777" w:rsidR="002519C3" w:rsidRPr="003A2CD7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AF4005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37CFC4" w14:textId="77777777" w:rsidR="002519C3" w:rsidRPr="003A2CD7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A64C7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D68E037" w14:textId="77777777" w:rsidR="002519C3" w:rsidRPr="003A2CD7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B6E611E" w14:textId="77777777" w:rsidR="002519C3" w:rsidRPr="003A2CD7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4908C26" w14:textId="77777777" w:rsidR="002519C3" w:rsidRPr="003A2CD7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E3742" w:rsidRPr="003A2CD7" w14:paraId="6EAE487E" w14:textId="77777777" w:rsidTr="00366FB9">
        <w:tc>
          <w:tcPr>
            <w:tcW w:w="2034" w:type="pct"/>
            <w:vAlign w:val="bottom"/>
          </w:tcPr>
          <w:p w14:paraId="2FB4B544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9AB66A" w14:textId="37D38484" w:rsidR="009E3742" w:rsidRPr="003A2CD7" w:rsidRDefault="00637707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5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bidi="th-TH"/>
              </w:rPr>
              <w:t>4,158,</w:t>
            </w:r>
            <w:r w:rsidR="007600F1">
              <w:rPr>
                <w:rFonts w:ascii="Angsana New" w:hAnsi="Angsana New"/>
                <w:sz w:val="30"/>
                <w:szCs w:val="30"/>
                <w:lang w:bidi="th-TH"/>
              </w:rPr>
              <w:t>007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54C9A3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C856D9" w14:textId="429FAAEB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B87423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A4C2A1F" w14:textId="2247876A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4,158,</w:t>
            </w:r>
            <w:r w:rsidR="000F2D2D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154" w:type="pct"/>
            <w:vAlign w:val="bottom"/>
          </w:tcPr>
          <w:p w14:paraId="16F8C513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60AD2D43" w14:textId="22A4FFD1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</w:tr>
      <w:tr w:rsidR="009E3742" w:rsidRPr="003A2CD7" w14:paraId="674D6D40" w14:textId="77777777" w:rsidTr="00366FB9">
        <w:tc>
          <w:tcPr>
            <w:tcW w:w="2034" w:type="pct"/>
            <w:vAlign w:val="bottom"/>
          </w:tcPr>
          <w:p w14:paraId="2F1FEBD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6A8018E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508BFD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B1735DC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A27AA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509095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" w:type="pct"/>
            <w:vAlign w:val="bottom"/>
          </w:tcPr>
          <w:p w14:paraId="36C7663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AA92DC4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9E3742" w:rsidRPr="003A2CD7" w14:paraId="4120EC55" w14:textId="77777777" w:rsidTr="00366FB9">
        <w:tc>
          <w:tcPr>
            <w:tcW w:w="2034" w:type="pct"/>
            <w:vAlign w:val="bottom"/>
          </w:tcPr>
          <w:p w14:paraId="2065212B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62B63E31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7CDA43" w14:textId="00E5BA9E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3,154,677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CDE480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C3EA21" w14:textId="24DB45B0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F9AF7B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CDE411" w14:textId="77E5DB7A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3,154,677</w:t>
            </w:r>
          </w:p>
        </w:tc>
        <w:tc>
          <w:tcPr>
            <w:tcW w:w="154" w:type="pct"/>
            <w:vAlign w:val="bottom"/>
          </w:tcPr>
          <w:p w14:paraId="39B3269C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8DCFE9F" w14:textId="4B8F9C16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</w:tr>
      <w:tr w:rsidR="009E3742" w:rsidRPr="003A2CD7" w14:paraId="6AB11CA0" w14:textId="77777777" w:rsidTr="00366FB9">
        <w:tc>
          <w:tcPr>
            <w:tcW w:w="2034" w:type="pct"/>
            <w:vAlign w:val="bottom"/>
          </w:tcPr>
          <w:p w14:paraId="2717592A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6365" w14:textId="3C453A16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(2,192,42</w:t>
            </w:r>
            <w:r w:rsidR="00E742AF" w:rsidRPr="003A2C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A2C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5E9F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8AA2" w14:textId="1343534A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F38A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234D" w14:textId="08058B74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(2,192,42</w:t>
            </w:r>
            <w:r w:rsidR="00E742AF" w:rsidRPr="003A2CD7">
              <w:rPr>
                <w:rFonts w:ascii="Angsana New" w:hAnsi="Angsana New"/>
                <w:sz w:val="30"/>
                <w:szCs w:val="30"/>
              </w:rPr>
              <w:t>4</w:t>
            </w:r>
            <w:r w:rsidRPr="003A2C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  <w:vAlign w:val="bottom"/>
          </w:tcPr>
          <w:p w14:paraId="62E0297F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A4D5F6" w14:textId="1131042E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</w:tr>
      <w:tr w:rsidR="009E3742" w:rsidRPr="003A2CD7" w14:paraId="3CE76D58" w14:textId="77777777" w:rsidTr="00366FB9">
        <w:tc>
          <w:tcPr>
            <w:tcW w:w="2034" w:type="pct"/>
          </w:tcPr>
          <w:p w14:paraId="27A4134C" w14:textId="77777777" w:rsidR="009E3742" w:rsidRPr="003A2CD7" w:rsidRDefault="009E3742" w:rsidP="009E3742">
            <w:pPr>
              <w:pStyle w:val="BodyText2"/>
              <w:rPr>
                <w:b/>
                <w:bCs/>
                <w:cs/>
              </w:rPr>
            </w:pPr>
            <w:r w:rsidRPr="003A2CD7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51709" w14:textId="05BEBC59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962,25</w:t>
            </w:r>
            <w:r w:rsidR="00E742AF" w:rsidRPr="003A2C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1989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807BE" w14:textId="3B1D90C2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ADB5B3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7E47" w14:textId="6AD4DD3A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962,25</w:t>
            </w:r>
            <w:r w:rsidR="00E742AF" w:rsidRPr="003A2C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4" w:type="pct"/>
            <w:vAlign w:val="bottom"/>
          </w:tcPr>
          <w:p w14:paraId="0199330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4C3B" w14:textId="036673CE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</w:tr>
      <w:tr w:rsidR="009E3742" w:rsidRPr="003A2CD7" w14:paraId="3AFA20AA" w14:textId="77777777" w:rsidTr="00366FB9">
        <w:tc>
          <w:tcPr>
            <w:tcW w:w="2034" w:type="pct"/>
            <w:vAlign w:val="bottom"/>
          </w:tcPr>
          <w:p w14:paraId="155A9C5E" w14:textId="77777777" w:rsidR="009E3742" w:rsidRPr="00EE313C" w:rsidRDefault="009E3742" w:rsidP="009E3742">
            <w:pPr>
              <w:pStyle w:val="BodyText2"/>
              <w:rPr>
                <w:b/>
                <w:bCs/>
                <w:cs/>
              </w:rPr>
            </w:pPr>
            <w:r w:rsidRPr="00EE313C">
              <w:rPr>
                <w:b/>
                <w:bCs/>
                <w:cs/>
              </w:rPr>
              <w:t>ลูกหนี้เงินประกันผลงานตามสัญญา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D7BFE" w14:textId="3697C4AD" w:rsidR="009E3742" w:rsidRPr="00EE313C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13C">
              <w:rPr>
                <w:rFonts w:ascii="Angsana New" w:hAnsi="Angsana New"/>
                <w:b/>
                <w:bCs/>
                <w:sz w:val="30"/>
                <w:szCs w:val="30"/>
              </w:rPr>
              <w:t>149,448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FAA1CD" w14:textId="77777777" w:rsidR="009E3742" w:rsidRPr="00EE313C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E3034" w14:textId="60F2D4CF" w:rsidR="009E3742" w:rsidRPr="00EE313C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E313C">
              <w:rPr>
                <w:rFonts w:ascii="Angsana New" w:hAnsi="Angsana New"/>
                <w:b/>
                <w:bCs/>
                <w:sz w:val="30"/>
                <w:szCs w:val="30"/>
              </w:rPr>
              <w:t>102,354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2C291B" w14:textId="77777777" w:rsidR="009E3742" w:rsidRPr="00EE313C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1F86E" w14:textId="4476D966" w:rsidR="009E3742" w:rsidRPr="00EE313C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13C">
              <w:rPr>
                <w:rFonts w:ascii="Angsana New" w:hAnsi="Angsana New"/>
                <w:b/>
                <w:bCs/>
                <w:sz w:val="30"/>
                <w:szCs w:val="30"/>
              </w:rPr>
              <w:t>149,448</w:t>
            </w:r>
          </w:p>
        </w:tc>
        <w:tc>
          <w:tcPr>
            <w:tcW w:w="154" w:type="pct"/>
            <w:vAlign w:val="bottom"/>
          </w:tcPr>
          <w:p w14:paraId="7314651B" w14:textId="77777777" w:rsidR="009E3742" w:rsidRPr="00EE313C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077B225" w14:textId="0DF2D819" w:rsidR="009E3742" w:rsidRPr="00EE313C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313C">
              <w:rPr>
                <w:rFonts w:ascii="Angsana New" w:hAnsi="Angsana New"/>
                <w:b/>
                <w:bCs/>
                <w:sz w:val="30"/>
                <w:szCs w:val="30"/>
              </w:rPr>
              <w:t>102,354</w:t>
            </w:r>
          </w:p>
        </w:tc>
      </w:tr>
      <w:tr w:rsidR="009E3742" w:rsidRPr="003A2CD7" w14:paraId="795701D4" w14:textId="77777777" w:rsidTr="00366FB9">
        <w:tc>
          <w:tcPr>
            <w:tcW w:w="2034" w:type="pct"/>
            <w:vAlign w:val="bottom"/>
          </w:tcPr>
          <w:p w14:paraId="28C3F0E7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D8AE8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CC6E0F0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4B03E5D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55543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C8BD6E9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0BC06CD5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01BE617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E3742" w:rsidRPr="003A2CD7" w14:paraId="0AFBC382" w14:textId="77777777" w:rsidTr="00366FB9">
        <w:tc>
          <w:tcPr>
            <w:tcW w:w="2034" w:type="pct"/>
            <w:vAlign w:val="bottom"/>
          </w:tcPr>
          <w:p w14:paraId="19EE1D6D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EEB985E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4129B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EA039B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993F02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12E035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1A3018BD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231C913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E3742" w:rsidRPr="003A2CD7" w14:paraId="75BFC365" w14:textId="77777777" w:rsidTr="00366FB9">
        <w:tc>
          <w:tcPr>
            <w:tcW w:w="2034" w:type="pct"/>
            <w:vAlign w:val="bottom"/>
          </w:tcPr>
          <w:p w14:paraId="77881163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A1007E3" w14:textId="50EE9B38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4,552,213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40B724C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C977E" w14:textId="12C85452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73FF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BAD275" w14:textId="6F54C331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4,552,213</w:t>
            </w:r>
          </w:p>
        </w:tc>
        <w:tc>
          <w:tcPr>
            <w:tcW w:w="154" w:type="pct"/>
            <w:vAlign w:val="bottom"/>
          </w:tcPr>
          <w:p w14:paraId="51289DA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16FE" w14:textId="4802AC69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</w:tr>
      <w:tr w:rsidR="009E3742" w:rsidRPr="003A2CD7" w14:paraId="068E5942" w14:textId="77777777" w:rsidTr="00366FB9">
        <w:tc>
          <w:tcPr>
            <w:tcW w:w="2034" w:type="pct"/>
            <w:vAlign w:val="bottom"/>
          </w:tcPr>
          <w:p w14:paraId="58B7F193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3BB8638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C18E8CF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A83E92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B7513C5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5845744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114985B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25ADED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9E3742" w:rsidRPr="003A2CD7" w14:paraId="611D79AC" w14:textId="77777777" w:rsidTr="00366FB9">
        <w:tc>
          <w:tcPr>
            <w:tcW w:w="2034" w:type="pct"/>
            <w:vAlign w:val="bottom"/>
          </w:tcPr>
          <w:p w14:paraId="1E02EBB5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119311A" w14:textId="1542C805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bidi="th-TH"/>
              </w:rPr>
              <w:t>3,927,886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7DB50B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79757E9" w14:textId="78E76C4E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4147BA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D8B918" w14:textId="081B99C1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bidi="th-TH"/>
              </w:rPr>
              <w:t>3,927,886</w:t>
            </w:r>
          </w:p>
        </w:tc>
        <w:tc>
          <w:tcPr>
            <w:tcW w:w="154" w:type="pct"/>
            <w:vAlign w:val="bottom"/>
          </w:tcPr>
          <w:p w14:paraId="6541981F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075C544" w14:textId="0BE9E9A6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</w:tr>
      <w:tr w:rsidR="009E3742" w:rsidRPr="003A2CD7" w14:paraId="00B047A7" w14:textId="77777777" w:rsidTr="00366FB9">
        <w:tc>
          <w:tcPr>
            <w:tcW w:w="2034" w:type="pct"/>
            <w:vAlign w:val="bottom"/>
          </w:tcPr>
          <w:p w14:paraId="42D1AFA0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14B556F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1941AA" w14:textId="3B4D3EA4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(3,583,145)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F8F564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EAF271" w14:textId="781C8DB9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63AF3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D45CCD6" w14:textId="5FF12651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(3,583,145)</w:t>
            </w:r>
          </w:p>
        </w:tc>
        <w:tc>
          <w:tcPr>
            <w:tcW w:w="154" w:type="pct"/>
            <w:vAlign w:val="bottom"/>
          </w:tcPr>
          <w:p w14:paraId="59D01152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5FFE" w14:textId="71A2FC0C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</w:tr>
      <w:tr w:rsidR="009E3742" w:rsidRPr="003A2CD7" w14:paraId="02A6167C" w14:textId="77777777" w:rsidTr="00366FB9">
        <w:tc>
          <w:tcPr>
            <w:tcW w:w="2034" w:type="pct"/>
          </w:tcPr>
          <w:p w14:paraId="05B983E0" w14:textId="77777777" w:rsidR="009E3742" w:rsidRPr="003A2CD7" w:rsidRDefault="009E3742" w:rsidP="009E3742">
            <w:pPr>
              <w:pStyle w:val="BodyText2"/>
              <w:rPr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D050" w14:textId="4768647B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344,741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B86B49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780F" w14:textId="19D8D835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29531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2460D" w14:textId="0E7D024A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344,741</w:t>
            </w:r>
          </w:p>
        </w:tc>
        <w:tc>
          <w:tcPr>
            <w:tcW w:w="154" w:type="pct"/>
            <w:vAlign w:val="bottom"/>
          </w:tcPr>
          <w:p w14:paraId="450644FA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10629" w14:textId="2E28539A" w:rsidR="009E3742" w:rsidRPr="003A2CD7" w:rsidRDefault="009E3742" w:rsidP="009E374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  <w:tr w:rsidR="009E3742" w:rsidRPr="003A2CD7" w14:paraId="78C802B1" w14:textId="77777777" w:rsidTr="00366FB9">
        <w:tc>
          <w:tcPr>
            <w:tcW w:w="2034" w:type="pct"/>
            <w:vAlign w:val="bottom"/>
          </w:tcPr>
          <w:p w14:paraId="38B94061" w14:textId="77777777" w:rsidR="009E3742" w:rsidRPr="003A2CD7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5E79EF6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A060E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5713E4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A2CC46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98366FB" w14:textId="77777777" w:rsidR="009E3742" w:rsidRPr="003A2CD7" w:rsidRDefault="009E3742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311284F3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E8328FB" w14:textId="77777777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E3742" w:rsidRPr="003A2CD7" w14:paraId="1F153AD3" w14:textId="77777777" w:rsidTr="00366FB9">
        <w:tc>
          <w:tcPr>
            <w:tcW w:w="2034" w:type="pct"/>
            <w:vAlign w:val="bottom"/>
          </w:tcPr>
          <w:p w14:paraId="2C1C3484" w14:textId="77777777" w:rsidR="009E3742" w:rsidRPr="003A2CD7" w:rsidRDefault="009E3742" w:rsidP="009E3742">
            <w:pPr>
              <w:pStyle w:val="BodyText2"/>
              <w:rPr>
                <w:cs/>
              </w:rPr>
            </w:pPr>
            <w:r w:rsidRPr="003A2CD7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1177B4D" w14:textId="651F103A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160,53</w:t>
            </w:r>
            <w:r w:rsidR="00CD3EBE" w:rsidRPr="003A2C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E22087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068F91" w14:textId="0E85EEEB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E942D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76EC5" w14:textId="6A44DC35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160,53</w:t>
            </w:r>
            <w:r w:rsidR="00CD3EBE" w:rsidRPr="003A2C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4" w:type="pct"/>
            <w:vAlign w:val="bottom"/>
          </w:tcPr>
          <w:p w14:paraId="19714F0A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AF1F373" w14:textId="3A482C5C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</w:tr>
      <w:tr w:rsidR="009E3742" w:rsidRPr="003A2CD7" w14:paraId="46016652" w14:textId="77777777" w:rsidTr="00366FB9">
        <w:tc>
          <w:tcPr>
            <w:tcW w:w="2034" w:type="pct"/>
          </w:tcPr>
          <w:p w14:paraId="0C7E8566" w14:textId="77777777" w:rsidR="009E3742" w:rsidRPr="003A2CD7" w:rsidRDefault="009E3742" w:rsidP="009E3742">
            <w:pPr>
              <w:pStyle w:val="BodyText2"/>
              <w:rPr>
                <w:b/>
                <w:bCs/>
                <w:cs/>
              </w:rPr>
            </w:pPr>
            <w:r w:rsidRPr="003A2CD7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5E3D" w14:textId="614231D5" w:rsidR="009E3742" w:rsidRPr="003A2CD7" w:rsidRDefault="00637707" w:rsidP="009E374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505,2</w:t>
            </w:r>
            <w:r w:rsidR="00CD3EBE" w:rsidRPr="003A2CD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C2F3E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D125A" w14:textId="710A03B1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65BC58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757E8" w14:textId="798E9A07" w:rsidR="009E3742" w:rsidRPr="003A2CD7" w:rsidRDefault="00637707" w:rsidP="009E374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505,2</w:t>
            </w:r>
            <w:r w:rsidR="00CD3EBE" w:rsidRPr="003A2C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154" w:type="pct"/>
            <w:vAlign w:val="bottom"/>
          </w:tcPr>
          <w:p w14:paraId="61F43440" w14:textId="77777777" w:rsidR="009E3742" w:rsidRPr="003A2CD7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55456" w14:textId="4514566B" w:rsidR="009E3742" w:rsidRPr="003A2CD7" w:rsidRDefault="009E3742" w:rsidP="009E37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</w:tr>
    </w:tbl>
    <w:p w14:paraId="3EBF3407" w14:textId="77777777" w:rsidR="00BC14AB" w:rsidRPr="003A2CD7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3A2CD7" w:rsidRDefault="00BC14AB" w:rsidP="00BC14AB">
      <w:pPr>
        <w:pStyle w:val="BodyText2"/>
        <w:ind w:left="540"/>
        <w:rPr>
          <w:b/>
          <w:bCs/>
          <w:cs/>
        </w:rPr>
      </w:pPr>
      <w:r w:rsidRPr="003A2CD7"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3A2CD7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3A2CD7">
        <w:rPr>
          <w:rFonts w:hint="cs"/>
          <w:b/>
          <w:bCs/>
          <w:cs/>
        </w:rPr>
        <w:t>ที่ดิน อาคารและอุปกรณ์</w:t>
      </w:r>
    </w:p>
    <w:p w14:paraId="36829DC9" w14:textId="77777777" w:rsidR="00E42936" w:rsidRPr="003A2CD7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4BEC023C" w14:textId="254EBF22" w:rsidR="00432DAE" w:rsidRPr="003A2CD7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A2CD7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3A2CD7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2519C3" w:rsidRPr="003A2CD7">
        <w:rPr>
          <w:rFonts w:ascii="Angsana New" w:hAnsi="Angsana New" w:hint="cs"/>
          <w:sz w:val="30"/>
          <w:szCs w:val="30"/>
          <w:cs/>
        </w:rPr>
        <w:t>หก</w:t>
      </w:r>
      <w:r w:rsidRPr="003A2CD7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3A2CD7">
        <w:rPr>
          <w:rFonts w:ascii="Angsana New" w:hAnsi="Angsana New" w:hint="cs"/>
          <w:sz w:val="30"/>
          <w:szCs w:val="30"/>
          <w:cs/>
        </w:rPr>
        <w:t>่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="00366FB9" w:rsidRPr="003A2CD7">
        <w:rPr>
          <w:rFonts w:ascii="Angsana New" w:hAnsi="Angsana New"/>
          <w:sz w:val="30"/>
          <w:szCs w:val="30"/>
        </w:rPr>
        <w:t>3</w:t>
      </w:r>
      <w:r w:rsidR="002519C3" w:rsidRPr="003A2CD7">
        <w:rPr>
          <w:rFonts w:ascii="Angsana New" w:hAnsi="Angsana New"/>
          <w:sz w:val="30"/>
          <w:szCs w:val="30"/>
        </w:rPr>
        <w:t>0</w:t>
      </w:r>
      <w:r w:rsidR="00366FB9" w:rsidRPr="003A2CD7">
        <w:rPr>
          <w:rFonts w:ascii="Angsana New" w:hAnsi="Angsana New"/>
          <w:sz w:val="30"/>
          <w:szCs w:val="30"/>
        </w:rPr>
        <w:t xml:space="preserve"> </w:t>
      </w:r>
      <w:r w:rsidR="002519C3" w:rsidRPr="003A2CD7">
        <w:rPr>
          <w:rFonts w:ascii="Angsana New" w:hAnsi="Angsana New" w:hint="cs"/>
          <w:sz w:val="30"/>
          <w:szCs w:val="30"/>
          <w:cs/>
        </w:rPr>
        <w:t>มิถุนายน</w:t>
      </w:r>
      <w:r w:rsidR="00366FB9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="00493A4B" w:rsidRPr="003A2CD7">
        <w:rPr>
          <w:rFonts w:ascii="Angsana New" w:hAnsi="Angsana New"/>
          <w:sz w:val="30"/>
          <w:szCs w:val="30"/>
        </w:rPr>
        <w:t>2</w:t>
      </w:r>
      <w:r w:rsidRPr="003A2CD7">
        <w:rPr>
          <w:rFonts w:ascii="Angsana New" w:hAnsi="Angsana New"/>
          <w:sz w:val="30"/>
          <w:szCs w:val="30"/>
        </w:rPr>
        <w:t>56</w:t>
      </w:r>
      <w:r w:rsidR="00200CEB" w:rsidRPr="003A2CD7">
        <w:rPr>
          <w:rFonts w:ascii="Angsana New" w:hAnsi="Angsana New"/>
          <w:sz w:val="30"/>
          <w:szCs w:val="30"/>
        </w:rPr>
        <w:t xml:space="preserve">7 </w:t>
      </w:r>
      <w:r w:rsidRPr="003A2CD7">
        <w:rPr>
          <w:rFonts w:ascii="Angsana New" w:hAnsi="Angsana New"/>
          <w:sz w:val="30"/>
          <w:szCs w:val="30"/>
          <w:cs/>
        </w:rPr>
        <w:t>มีดังนี้</w:t>
      </w:r>
    </w:p>
    <w:p w14:paraId="381E85F3" w14:textId="77777777" w:rsidR="00C2040E" w:rsidRPr="003A2CD7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9"/>
        <w:gridCol w:w="1963"/>
        <w:gridCol w:w="271"/>
        <w:gridCol w:w="1979"/>
      </w:tblGrid>
      <w:tr w:rsidR="00C2040E" w:rsidRPr="003A2CD7" w14:paraId="0615B795" w14:textId="77777777" w:rsidTr="00200CEB">
        <w:trPr>
          <w:tblHeader/>
        </w:trPr>
        <w:tc>
          <w:tcPr>
            <w:tcW w:w="2701" w:type="pct"/>
            <w:shd w:val="clear" w:color="auto" w:fill="auto"/>
          </w:tcPr>
          <w:p w14:paraId="06058011" w14:textId="77777777" w:rsidR="00C2040E" w:rsidRPr="003A2CD7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pct"/>
          </w:tcPr>
          <w:p w14:paraId="1C0EB5EA" w14:textId="77777777" w:rsidR="00C2040E" w:rsidRPr="003A2CD7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B658C26" w14:textId="77777777" w:rsidR="00C2040E" w:rsidRPr="003A2CD7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</w:tcPr>
          <w:p w14:paraId="01BE8C36" w14:textId="77777777" w:rsidR="00C2040E" w:rsidRPr="003A2CD7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3A2CD7" w14:paraId="10F347FE" w14:textId="77777777" w:rsidTr="00200CEB">
        <w:trPr>
          <w:tblHeader/>
        </w:trPr>
        <w:tc>
          <w:tcPr>
            <w:tcW w:w="2701" w:type="pct"/>
          </w:tcPr>
          <w:p w14:paraId="0A3078F2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9" w:type="pct"/>
            <w:gridSpan w:val="3"/>
          </w:tcPr>
          <w:p w14:paraId="009C8DA9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3A2CD7" w14:paraId="45C254C1" w14:textId="77777777" w:rsidTr="00200CEB">
        <w:trPr>
          <w:tblHeader/>
        </w:trPr>
        <w:tc>
          <w:tcPr>
            <w:tcW w:w="2701" w:type="pct"/>
          </w:tcPr>
          <w:p w14:paraId="601DA5AB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1" w:type="pct"/>
          </w:tcPr>
          <w:p w14:paraId="6C69755B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C8071E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28C5C279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3A2CD7" w14:paraId="6563911F" w14:textId="77777777" w:rsidTr="00200CEB">
        <w:trPr>
          <w:tblHeader/>
        </w:trPr>
        <w:tc>
          <w:tcPr>
            <w:tcW w:w="2701" w:type="pct"/>
          </w:tcPr>
          <w:p w14:paraId="4B3A3DD0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 w:rsidRPr="003A2CD7">
              <w:rPr>
                <w:rFonts w:ascii="Angsana New" w:hAnsi="Angsana New"/>
                <w:sz w:val="30"/>
                <w:szCs w:val="30"/>
              </w:rPr>
              <w:t>1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1" w:type="pct"/>
          </w:tcPr>
          <w:p w14:paraId="14623C44" w14:textId="572CCD58" w:rsidR="00C2040E" w:rsidRPr="003A2CD7" w:rsidRDefault="0078230F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554,697</w:t>
            </w:r>
          </w:p>
        </w:tc>
        <w:tc>
          <w:tcPr>
            <w:tcW w:w="148" w:type="pct"/>
          </w:tcPr>
          <w:p w14:paraId="17AEBF2B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25E88C85" w14:textId="2809AD42" w:rsidR="00C2040E" w:rsidRPr="003A2CD7" w:rsidRDefault="0078230F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528,77</w:t>
            </w:r>
            <w:r w:rsidR="00EC21B1" w:rsidRPr="003A2CD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2040E" w:rsidRPr="003A2CD7" w14:paraId="4CE1EBCD" w14:textId="77777777" w:rsidTr="00200CEB">
        <w:trPr>
          <w:tblHeader/>
        </w:trPr>
        <w:tc>
          <w:tcPr>
            <w:tcW w:w="2701" w:type="pct"/>
          </w:tcPr>
          <w:p w14:paraId="37C3450D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1" w:type="pct"/>
          </w:tcPr>
          <w:p w14:paraId="593CE80D" w14:textId="51C0B036" w:rsidR="00C2040E" w:rsidRPr="003A2CD7" w:rsidRDefault="00EC21B1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153,231</w:t>
            </w:r>
          </w:p>
        </w:tc>
        <w:tc>
          <w:tcPr>
            <w:tcW w:w="148" w:type="pct"/>
          </w:tcPr>
          <w:p w14:paraId="109F1CE2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4323BBA1" w14:textId="36B546A8" w:rsidR="00DB0E76" w:rsidRPr="003A2CD7" w:rsidRDefault="0078230F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152,16</w:t>
            </w:r>
            <w:r w:rsidR="00EC21B1" w:rsidRPr="003A2CD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2040E" w:rsidRPr="003A2CD7" w14:paraId="3224278F" w14:textId="77777777" w:rsidTr="00200CEB">
        <w:trPr>
          <w:tblHeader/>
        </w:trPr>
        <w:tc>
          <w:tcPr>
            <w:tcW w:w="2701" w:type="pct"/>
          </w:tcPr>
          <w:p w14:paraId="121FE8EC" w14:textId="2E8C66F2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1" w:type="pct"/>
          </w:tcPr>
          <w:p w14:paraId="6D376A37" w14:textId="34D0A8B7" w:rsidR="00C2040E" w:rsidRPr="003A2CD7" w:rsidRDefault="00EC21B1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(7,365)</w:t>
            </w:r>
          </w:p>
        </w:tc>
        <w:tc>
          <w:tcPr>
            <w:tcW w:w="148" w:type="pct"/>
          </w:tcPr>
          <w:p w14:paraId="01F2C0F0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58E05B87" w14:textId="36CEE8B4" w:rsidR="00C2040E" w:rsidRPr="003A2CD7" w:rsidRDefault="00EC21B1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(3,634)</w:t>
            </w:r>
          </w:p>
        </w:tc>
      </w:tr>
      <w:tr w:rsidR="00C2040E" w:rsidRPr="003A2CD7" w14:paraId="673C39ED" w14:textId="77777777" w:rsidTr="00200CEB">
        <w:trPr>
          <w:tblHeader/>
        </w:trPr>
        <w:tc>
          <w:tcPr>
            <w:tcW w:w="2701" w:type="pct"/>
          </w:tcPr>
          <w:p w14:paraId="300E5771" w14:textId="77777777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1" w:type="pct"/>
          </w:tcPr>
          <w:p w14:paraId="313D5043" w14:textId="01024B0C" w:rsidR="00DB0E76" w:rsidRPr="003A2CD7" w:rsidRDefault="00EC21B1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(44,480</w:t>
            </w:r>
            <w:r w:rsidR="0078230F" w:rsidRPr="003A2C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83CD563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70D2EF88" w14:textId="70C3CF8C" w:rsidR="00C2040E" w:rsidRPr="003A2CD7" w:rsidRDefault="00EC21B1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(43,438</w:t>
            </w:r>
            <w:r w:rsidR="0078230F" w:rsidRPr="003A2C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040E" w:rsidRPr="003A2CD7" w14:paraId="26617686" w14:textId="77777777" w:rsidTr="00200CEB">
        <w:trPr>
          <w:tblHeader/>
        </w:trPr>
        <w:tc>
          <w:tcPr>
            <w:tcW w:w="2701" w:type="pct"/>
          </w:tcPr>
          <w:p w14:paraId="0C872D51" w14:textId="507C01F2" w:rsidR="00C2040E" w:rsidRPr="003A2CD7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19C3" w:rsidRPr="003A2C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19C3"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pct"/>
            <w:tcBorders>
              <w:top w:val="single" w:sz="4" w:space="0" w:color="auto"/>
              <w:bottom w:val="double" w:sz="4" w:space="0" w:color="auto"/>
            </w:tcBorders>
          </w:tcPr>
          <w:p w14:paraId="38E22556" w14:textId="0E8B09B1" w:rsidR="00C2040E" w:rsidRPr="003A2CD7" w:rsidRDefault="0078230F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656,083</w:t>
            </w:r>
          </w:p>
        </w:tc>
        <w:tc>
          <w:tcPr>
            <w:tcW w:w="148" w:type="pct"/>
          </w:tcPr>
          <w:p w14:paraId="56BF34D3" w14:textId="77777777" w:rsidR="00C2040E" w:rsidRPr="003A2CD7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</w:tcPr>
          <w:p w14:paraId="005A61AA" w14:textId="3ABE69A8" w:rsidR="00C2040E" w:rsidRPr="003A2CD7" w:rsidRDefault="0078230F" w:rsidP="008B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633,865</w:t>
            </w:r>
          </w:p>
        </w:tc>
      </w:tr>
    </w:tbl>
    <w:p w14:paraId="2F927732" w14:textId="77777777" w:rsidR="005D6523" w:rsidRPr="003A2CD7" w:rsidRDefault="005D6523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43ED5CC" w14:textId="08790169" w:rsidR="00CC2480" w:rsidRPr="003A2CD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3A2CD7">
        <w:rPr>
          <w:rFonts w:ascii="Angsana New" w:hAnsi="Angsana New"/>
          <w:spacing w:val="-4"/>
          <w:sz w:val="30"/>
          <w:szCs w:val="30"/>
        </w:rPr>
        <w:tab/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F83CB0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งวดหกเดือนสิ้นสุดวันที่ </w:t>
      </w:r>
      <w:r w:rsidR="00F83CB0" w:rsidRPr="003A2CD7">
        <w:rPr>
          <w:rFonts w:ascii="Angsana New" w:hAnsi="Angsana New"/>
          <w:spacing w:val="-4"/>
          <w:sz w:val="30"/>
          <w:szCs w:val="30"/>
        </w:rPr>
        <w:t xml:space="preserve">30 </w:t>
      </w:r>
      <w:r w:rsidR="00F83CB0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83CB0" w:rsidRPr="003A2CD7">
        <w:rPr>
          <w:rFonts w:ascii="Angsana New" w:hAnsi="Angsana New"/>
          <w:spacing w:val="-4"/>
          <w:sz w:val="30"/>
          <w:szCs w:val="30"/>
        </w:rPr>
        <w:t>256</w:t>
      </w:r>
      <w:r w:rsidR="00200CEB" w:rsidRPr="003A2CD7">
        <w:rPr>
          <w:rFonts w:ascii="Angsana New" w:hAnsi="Angsana New"/>
          <w:spacing w:val="-4"/>
          <w:sz w:val="30"/>
          <w:szCs w:val="30"/>
        </w:rPr>
        <w:t>7</w:t>
      </w:r>
      <w:r w:rsidR="00F83CB0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3A2CD7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="000315F5" w:rsidRPr="003A2CD7">
        <w:rPr>
          <w:rFonts w:ascii="Angsana New" w:hAnsi="Angsana New" w:hint="cs"/>
          <w:spacing w:val="-4"/>
          <w:sz w:val="30"/>
          <w:szCs w:val="30"/>
          <w:cs/>
        </w:rPr>
        <w:t>เช่า</w:t>
      </w:r>
      <w:r w:rsidR="00AE2905" w:rsidRPr="003A2CD7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AE2905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0315F5" w:rsidRPr="003A2CD7">
        <w:rPr>
          <w:rFonts w:ascii="Angsana New" w:hAnsi="Angsana New" w:hint="cs"/>
          <w:spacing w:val="-4"/>
          <w:sz w:val="30"/>
          <w:szCs w:val="30"/>
          <w:cs/>
        </w:rPr>
        <w:t>และอุปกรณ์</w:t>
      </w:r>
      <w:r w:rsidR="00435C11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AE2905" w:rsidRPr="003A2CD7">
        <w:rPr>
          <w:rFonts w:ascii="Angsana New" w:hAnsi="Angsana New"/>
          <w:spacing w:val="-4"/>
          <w:sz w:val="30"/>
          <w:szCs w:val="30"/>
        </w:rPr>
        <w:t xml:space="preserve">1 </w:t>
      </w:r>
      <w:r w:rsidR="00435C11" w:rsidRPr="003A2CD7">
        <w:rPr>
          <w:rFonts w:ascii="Angsana New" w:hAnsi="Angsana New"/>
          <w:spacing w:val="-4"/>
          <w:sz w:val="30"/>
          <w:szCs w:val="30"/>
        </w:rPr>
        <w:t xml:space="preserve">- </w:t>
      </w:r>
      <w:r w:rsidR="00AE2905" w:rsidRPr="003A2CD7">
        <w:rPr>
          <w:rFonts w:ascii="Angsana New" w:hAnsi="Angsana New"/>
          <w:spacing w:val="-4"/>
          <w:sz w:val="30"/>
          <w:szCs w:val="30"/>
        </w:rPr>
        <w:t>3</w:t>
      </w:r>
      <w:r w:rsidR="00435C11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5C11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435C11" w:rsidRPr="003A2CD7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435C11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โดยมีค่าเช่าคงที่ตลอดระยะเวลาเช่า</w:t>
      </w:r>
      <w:r w:rsidR="00F83CB0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3A2CD7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ได้รับรู้สินทรัพย์สิทธิการใช้ที่มีไว้เพื่อใช้งานเป็นจำนวน</w:t>
      </w:r>
      <w:r w:rsidR="00F83CB0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2007B" w:rsidRPr="003A2CD7">
        <w:rPr>
          <w:rFonts w:ascii="Angsana New" w:hAnsi="Angsana New"/>
          <w:spacing w:val="-4"/>
          <w:sz w:val="30"/>
          <w:szCs w:val="30"/>
        </w:rPr>
        <w:t>108.</w:t>
      </w:r>
      <w:r w:rsidR="006C34D6" w:rsidRPr="003A2CD7">
        <w:rPr>
          <w:rFonts w:ascii="Angsana New" w:hAnsi="Angsana New"/>
          <w:spacing w:val="-4"/>
          <w:sz w:val="30"/>
          <w:szCs w:val="30"/>
        </w:rPr>
        <w:t>82</w:t>
      </w:r>
      <w:r w:rsidR="00F83CB0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3A2CD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C4CE0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32007B" w:rsidRPr="003A2CD7">
        <w:rPr>
          <w:rFonts w:ascii="Angsana New" w:hAnsi="Angsana New"/>
          <w:spacing w:val="-4"/>
          <w:sz w:val="30"/>
          <w:szCs w:val="30"/>
        </w:rPr>
        <w:t>108.</w:t>
      </w:r>
      <w:r w:rsidR="006C34D6" w:rsidRPr="003A2CD7">
        <w:rPr>
          <w:rFonts w:ascii="Angsana New" w:hAnsi="Angsana New"/>
          <w:spacing w:val="-4"/>
          <w:sz w:val="30"/>
          <w:szCs w:val="30"/>
        </w:rPr>
        <w:t>82</w:t>
      </w:r>
      <w:r w:rsidR="00AE2905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6C4CE0" w:rsidRPr="003A2CD7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</w:p>
    <w:p w14:paraId="0471B601" w14:textId="77777777" w:rsidR="00200CEB" w:rsidRPr="003A2CD7" w:rsidRDefault="00200CEB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F39135" w14:textId="3F7CFF35" w:rsidR="00D60DEF" w:rsidRPr="003A2CD7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D6F6C" w:rsidRPr="003A2CD7">
        <w:rPr>
          <w:rFonts w:ascii="Angsana New" w:hAnsi="Angsana New"/>
          <w:spacing w:val="-4"/>
          <w:sz w:val="30"/>
          <w:szCs w:val="30"/>
        </w:rPr>
        <w:t xml:space="preserve">30 </w:t>
      </w:r>
      <w:r w:rsidR="008D6F6C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493A4B" w:rsidRPr="003A2CD7">
        <w:rPr>
          <w:rFonts w:ascii="Angsana New" w:hAnsi="Angsana New"/>
          <w:spacing w:val="-4"/>
          <w:sz w:val="30"/>
          <w:szCs w:val="30"/>
        </w:rPr>
        <w:t>2</w:t>
      </w:r>
      <w:r w:rsidRPr="003A2CD7">
        <w:rPr>
          <w:rFonts w:ascii="Angsana New" w:hAnsi="Angsana New"/>
          <w:spacing w:val="-4"/>
          <w:sz w:val="30"/>
          <w:szCs w:val="30"/>
        </w:rPr>
        <w:t>56</w:t>
      </w:r>
      <w:r w:rsidR="00200CEB" w:rsidRPr="003A2CD7">
        <w:rPr>
          <w:rFonts w:ascii="Angsana New" w:hAnsi="Angsana New"/>
          <w:spacing w:val="-4"/>
          <w:sz w:val="30"/>
          <w:szCs w:val="30"/>
        </w:rPr>
        <w:t>7</w:t>
      </w:r>
      <w:r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3A2CD7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3A2CD7">
        <w:rPr>
          <w:rFonts w:ascii="Angsana New" w:hAnsi="Angsana New" w:hint="cs"/>
          <w:sz w:val="30"/>
          <w:szCs w:val="30"/>
          <w:cs/>
        </w:rPr>
        <w:t>ที่ดิน</w:t>
      </w:r>
      <w:r w:rsidR="00264E4A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3A2CD7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 w:rsidRPr="003A2CD7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 w:rsidRPr="003A2CD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 w:rsidRPr="003A2CD7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 w:rsidRPr="003A2CD7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3A2CD7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FE377F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32007B" w:rsidRPr="003A2CD7">
        <w:rPr>
          <w:rFonts w:ascii="Angsana New" w:hAnsi="Angsana New"/>
          <w:spacing w:val="-4"/>
          <w:sz w:val="30"/>
          <w:szCs w:val="30"/>
        </w:rPr>
        <w:t>447.97</w:t>
      </w:r>
      <w:r w:rsidR="00AE2905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3A2CD7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3A2CD7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2007B" w:rsidRPr="003A2CD7">
        <w:rPr>
          <w:rFonts w:ascii="Angsana New" w:hAnsi="Angsana New"/>
          <w:spacing w:val="-4"/>
          <w:sz w:val="30"/>
          <w:szCs w:val="30"/>
        </w:rPr>
        <w:t>445.6</w:t>
      </w:r>
      <w:r w:rsidR="006C34D6" w:rsidRPr="003A2CD7">
        <w:rPr>
          <w:rFonts w:ascii="Angsana New" w:hAnsi="Angsana New"/>
          <w:spacing w:val="-4"/>
          <w:sz w:val="30"/>
          <w:szCs w:val="30"/>
        </w:rPr>
        <w:t>1</w:t>
      </w:r>
      <w:r w:rsidR="00EC59B6"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 w:rsidRPr="003A2CD7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3A2CD7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3A2CD7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3A2CD7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3A2CD7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3A2CD7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3A2CD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3A2C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3A2CD7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3A2CD7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200CEB" w:rsidRPr="003A2CD7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32059" w:rsidRPr="003A2CD7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AE2905" w:rsidRPr="003A2CD7">
        <w:rPr>
          <w:rFonts w:ascii="Angsana New" w:hAnsi="Angsana New"/>
          <w:i/>
          <w:iCs/>
          <w:spacing w:val="-4"/>
          <w:sz w:val="30"/>
          <w:szCs w:val="30"/>
        </w:rPr>
        <w:t xml:space="preserve"> 419.15</w:t>
      </w:r>
      <w:r w:rsidR="00264E4A" w:rsidRPr="003A2C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และ</w:t>
      </w:r>
      <w:r w:rsidR="00AE2905" w:rsidRPr="003A2CD7">
        <w:rPr>
          <w:rFonts w:ascii="Angsana New" w:hAnsi="Angsana New"/>
          <w:i/>
          <w:iCs/>
          <w:spacing w:val="-4"/>
          <w:sz w:val="30"/>
          <w:szCs w:val="30"/>
        </w:rPr>
        <w:t xml:space="preserve"> 415.28 </w:t>
      </w:r>
      <w:r w:rsidR="00332059" w:rsidRPr="003A2CD7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3A2CD7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3B166224" w14:textId="77777777" w:rsidR="002A3AC3" w:rsidRPr="003A2CD7" w:rsidRDefault="002A3AC3" w:rsidP="00BC14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 w:cs="Angsana New"/>
          <w:spacing w:val="-4"/>
          <w:cs/>
          <w:lang w:val="en-GB" w:bidi="th-TH"/>
        </w:rPr>
      </w:pPr>
    </w:p>
    <w:p w14:paraId="64BFC848" w14:textId="00667D68" w:rsidR="009C28E1" w:rsidRPr="003A2CD7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3A2CD7">
        <w:rPr>
          <w:b/>
          <w:bCs/>
          <w:cs/>
        </w:rPr>
        <w:t>ส่วนงานดำเนินงาน</w:t>
      </w:r>
      <w:r w:rsidR="009C28E1" w:rsidRPr="003A2CD7">
        <w:rPr>
          <w:b/>
          <w:bCs/>
          <w:cs/>
        </w:rPr>
        <w:t>และการจำแนกรายได้</w:t>
      </w:r>
    </w:p>
    <w:p w14:paraId="2C735DC1" w14:textId="77777777" w:rsidR="009C28E1" w:rsidRPr="003A2CD7" w:rsidRDefault="009C28E1" w:rsidP="00BC14AB">
      <w:pPr>
        <w:pStyle w:val="BodyText2"/>
        <w:ind w:left="540" w:hanging="540"/>
        <w:rPr>
          <w:sz w:val="20"/>
          <w:szCs w:val="20"/>
          <w:cs/>
          <w:lang w:val="en-US"/>
        </w:rPr>
      </w:pPr>
    </w:p>
    <w:p w14:paraId="60E088A8" w14:textId="77777777" w:rsidR="00A009ED" w:rsidRPr="003A2CD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2CD7">
        <w:rPr>
          <w:rFonts w:ascii="Angsana New" w:hAnsi="Angsana New"/>
          <w:i/>
          <w:iCs/>
          <w:sz w:val="30"/>
          <w:szCs w:val="30"/>
        </w:rPr>
        <w:tab/>
      </w:r>
      <w:r w:rsidR="00A009ED" w:rsidRPr="003A2CD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0E7832E" w14:textId="77777777" w:rsidR="00A009ED" w:rsidRPr="003A2CD7" w:rsidRDefault="00A009ED" w:rsidP="00BC14AB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6CA02FA2" w14:textId="77777777" w:rsidR="00A009ED" w:rsidRPr="003A2CD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</w:rPr>
        <w:tab/>
      </w:r>
      <w:r w:rsidR="00796A81" w:rsidRPr="003A2CD7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3A2CD7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3A2CD7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3A2CD7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3A2CD7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58505555" w14:textId="63CA7FB4" w:rsidR="00237909" w:rsidRPr="003A2CD7" w:rsidRDefault="00237909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E684E8" w14:textId="77777777" w:rsidR="00237909" w:rsidRPr="003A2CD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2CD7">
        <w:rPr>
          <w:rFonts w:ascii="Angsana New" w:hAnsi="Angsana New"/>
          <w:i/>
          <w:iCs/>
          <w:sz w:val="30"/>
          <w:szCs w:val="30"/>
        </w:rPr>
        <w:tab/>
      </w:r>
      <w:r w:rsidR="00237909" w:rsidRPr="003A2CD7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8588C1" w14:textId="77777777" w:rsidR="00237909" w:rsidRPr="003A2CD7" w:rsidRDefault="00237909" w:rsidP="00BC14AB">
      <w:pPr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BE04EE1" w14:textId="4541FB16" w:rsidR="00B372CC" w:rsidRPr="003A2CD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</w:rPr>
        <w:tab/>
      </w:r>
      <w:r w:rsidR="00237909" w:rsidRPr="003A2CD7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3A2CD7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3A2CD7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="00237909" w:rsidRPr="003A2CD7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="00237909" w:rsidRPr="003A2CD7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3A2CD7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3A2CD7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0F4A4AF2" w14:textId="77777777" w:rsidR="005520F4" w:rsidRPr="003A2CD7" w:rsidRDefault="005520F4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C01E9E2" w14:textId="10148789" w:rsidR="002C334E" w:rsidRPr="003A2CD7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2CD7">
        <w:rPr>
          <w:rFonts w:ascii="Angsana New" w:hAnsi="Angsana New"/>
          <w:i/>
          <w:iCs/>
          <w:sz w:val="30"/>
          <w:szCs w:val="30"/>
        </w:rPr>
        <w:tab/>
      </w:r>
      <w:r w:rsidR="00717396" w:rsidRPr="003A2CD7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4D5E05AC" w14:textId="77777777" w:rsidR="005520F4" w:rsidRPr="003A2CD7" w:rsidRDefault="005520F4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E326EEB" w14:textId="0337F4E2" w:rsidR="0014251B" w:rsidRPr="003A2CD7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</w:rPr>
        <w:tab/>
      </w:r>
      <w:r w:rsidR="002C334E" w:rsidRPr="003A2CD7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3A2CD7">
        <w:rPr>
          <w:rFonts w:ascii="Angsana New" w:hAnsi="Angsana New" w:hint="cs"/>
          <w:sz w:val="30"/>
          <w:szCs w:val="30"/>
          <w:cs/>
        </w:rPr>
        <w:t>หนึ่ง</w:t>
      </w:r>
      <w:r w:rsidR="002C334E" w:rsidRPr="003A2CD7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3A2CD7">
        <w:rPr>
          <w:rFonts w:ascii="Angsana New" w:hAnsi="Angsana New"/>
          <w:sz w:val="30"/>
          <w:szCs w:val="30"/>
        </w:rPr>
        <w:t xml:space="preserve"> (over</w:t>
      </w:r>
      <w:r w:rsidR="004436F5"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3A2CD7">
        <w:rPr>
          <w:rFonts w:ascii="Angsana New" w:hAnsi="Angsana New"/>
          <w:sz w:val="30"/>
          <w:szCs w:val="30"/>
        </w:rPr>
        <w:t>time</w:t>
      </w:r>
      <w:r w:rsidR="00287A37" w:rsidRPr="003A2CD7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7B41070B" w14:textId="741A0AFF" w:rsidR="00D64CCC" w:rsidRPr="003A2CD7" w:rsidRDefault="00D64CCC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3A2CD7">
        <w:rPr>
          <w:rFonts w:hint="cs"/>
          <w:b/>
          <w:bCs/>
          <w:cs/>
        </w:rPr>
        <w:t>เงินปันผล</w:t>
      </w:r>
    </w:p>
    <w:p w14:paraId="2624D325" w14:textId="6DC50BAE" w:rsidR="003D48A4" w:rsidRPr="003A2CD7" w:rsidRDefault="003D48A4" w:rsidP="003D48A4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8E87316" w14:textId="2DC1E82D" w:rsidR="003D48A4" w:rsidRPr="003A2CD7" w:rsidRDefault="003D48A4" w:rsidP="003D48A4">
      <w:pPr>
        <w:pStyle w:val="ListParagraph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3A2CD7">
        <w:rPr>
          <w:rFonts w:ascii="Angsana New" w:hAnsi="Angsana New" w:cs="Angsana New"/>
          <w:sz w:val="30"/>
          <w:szCs w:val="30"/>
          <w:cs/>
        </w:rPr>
        <w:t>รายละเอียดเงินปันผลในระหว่าง</w:t>
      </w:r>
      <w:r w:rsidRPr="003A2CD7">
        <w:rPr>
          <w:rFonts w:ascii="Angsana New" w:hAnsi="Angsana New" w:cs="Angsana New" w:hint="cs"/>
          <w:sz w:val="30"/>
          <w:szCs w:val="30"/>
          <w:cs/>
        </w:rPr>
        <w:t>งวด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256</w:t>
      </w:r>
      <w:r w:rsidR="0051613A" w:rsidRPr="003A2CD7">
        <w:rPr>
          <w:rFonts w:ascii="Angsana New" w:hAnsi="Angsana New" w:cs="Angsana New"/>
          <w:sz w:val="30"/>
          <w:szCs w:val="30"/>
          <w:lang w:val="en-US"/>
        </w:rPr>
        <w:t>7</w:t>
      </w:r>
      <w:r w:rsidRPr="003A2CD7">
        <w:rPr>
          <w:rFonts w:ascii="Angsana New" w:hAnsi="Angsana New" w:cs="Angsana New"/>
          <w:sz w:val="30"/>
          <w:szCs w:val="30"/>
        </w:rPr>
        <w:t xml:space="preserve"> </w:t>
      </w:r>
      <w:r w:rsidRPr="003A2CD7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645E99" w14:textId="198DC004" w:rsidR="00D64CCC" w:rsidRPr="003A2CD7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D64CCC" w:rsidRPr="003A2CD7" w14:paraId="78B41E1E" w14:textId="77777777" w:rsidTr="003D48A4">
        <w:trPr>
          <w:tblHeader/>
        </w:trPr>
        <w:tc>
          <w:tcPr>
            <w:tcW w:w="3330" w:type="dxa"/>
            <w:vAlign w:val="bottom"/>
          </w:tcPr>
          <w:p w14:paraId="6EB81685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4EA6C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9E1FFB0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E1ABD3C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DA666A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F97AC26" w14:textId="77777777" w:rsidR="00D64CCC" w:rsidRPr="003A2CD7" w:rsidDel="00D43E7A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64CCC" w:rsidRPr="003A2CD7" w14:paraId="486A60EF" w14:textId="77777777" w:rsidTr="003D48A4">
        <w:trPr>
          <w:tblHeader/>
        </w:trPr>
        <w:tc>
          <w:tcPr>
            <w:tcW w:w="3330" w:type="dxa"/>
          </w:tcPr>
          <w:p w14:paraId="30F46FE4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C755592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0906A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F910C33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A8DC443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AF1FF9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4CCC" w:rsidRPr="003A2CD7" w14:paraId="6FD7F842" w14:textId="77777777" w:rsidTr="003D48A4">
        <w:tc>
          <w:tcPr>
            <w:tcW w:w="3330" w:type="dxa"/>
          </w:tcPr>
          <w:p w14:paraId="3415839F" w14:textId="04E23ECA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1613A" w:rsidRPr="003A2C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8673996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B190CA0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64DDC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BE5D4F3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275AED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CCC" w:rsidRPr="003A2CD7" w14:paraId="0507B535" w14:textId="77777777" w:rsidTr="003D48A4">
        <w:tc>
          <w:tcPr>
            <w:tcW w:w="3330" w:type="dxa"/>
          </w:tcPr>
          <w:p w14:paraId="4B5BE4BA" w14:textId="79E02823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A2CD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1613A" w:rsidRPr="003A2C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F628B04" w14:textId="68531143" w:rsidR="00D64CCC" w:rsidRPr="003A2CD7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2905" w:rsidRPr="003A2C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A2C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2C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A2C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2905" w:rsidRPr="003A2C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FFFFFF" w:themeFill="background1"/>
          </w:tcPr>
          <w:p w14:paraId="227BCAF5" w14:textId="7266B298" w:rsidR="00D64CCC" w:rsidRPr="003A2CD7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D48A4" w:rsidRPr="003A2C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48A4" w:rsidRPr="003A2C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D48A4" w:rsidRPr="003A2C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A2C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0225DCD1" w14:textId="2D911468" w:rsidR="00D64CCC" w:rsidRPr="003A2CD7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</w:rPr>
              <w:t>0.2114</w:t>
            </w:r>
          </w:p>
        </w:tc>
        <w:tc>
          <w:tcPr>
            <w:tcW w:w="231" w:type="dxa"/>
            <w:shd w:val="clear" w:color="auto" w:fill="auto"/>
          </w:tcPr>
          <w:p w14:paraId="0195002B" w14:textId="77777777" w:rsidR="00D64CCC" w:rsidRPr="003A2CD7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34149D" w14:textId="5F371329" w:rsidR="00D64CCC" w:rsidRPr="003A2CD7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CD7">
              <w:rPr>
                <w:rFonts w:asciiTheme="majorBidi" w:hAnsiTheme="majorBidi" w:cstheme="majorBidi"/>
                <w:sz w:val="30"/>
                <w:szCs w:val="30"/>
              </w:rPr>
              <w:t>62.1</w:t>
            </w:r>
            <w:r w:rsidR="00653AD0" w:rsidRPr="003A2C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A7EA620" w14:textId="77777777" w:rsidR="00D64CCC" w:rsidRPr="003A2CD7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FD62B3F" w14:textId="0CF7032A" w:rsidR="00917523" w:rsidRPr="003A2CD7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3A2CD7">
        <w:rPr>
          <w:b/>
          <w:bCs/>
          <w:cs/>
        </w:rPr>
        <w:t>เครื่องมือทางการเงิน</w:t>
      </w:r>
      <w:r w:rsidR="001168DD" w:rsidRPr="003A2CD7">
        <w:rPr>
          <w:rFonts w:hint="cs"/>
          <w:b/>
          <w:bCs/>
          <w:cs/>
        </w:rPr>
        <w:t xml:space="preserve">  </w:t>
      </w:r>
    </w:p>
    <w:bookmarkEnd w:id="3"/>
    <w:p w14:paraId="06461616" w14:textId="77777777" w:rsidR="006750E2" w:rsidRPr="003A2CD7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9CA09C2" w14:textId="77777777" w:rsidR="00D3273E" w:rsidRPr="003A2CD7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3A2CD7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3A2CD7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F31FE28" w14:textId="77777777" w:rsidR="00D3273E" w:rsidRPr="003A2CD7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A2CD7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3A2CD7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3A2CD7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3A2CD7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 w:rsidRPr="003A2CD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A2CD7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3A2CD7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3A2CD7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3A2CD7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A2CD7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77777777" w:rsidR="007F046C" w:rsidRPr="003A2CD7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C14AB" w:rsidRPr="003A2CD7" w14:paraId="2721624C" w14:textId="77777777" w:rsidTr="0029588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D417E2F" w14:textId="77777777" w:rsidR="00BC14AB" w:rsidRPr="003A2CD7" w:rsidRDefault="00BC14AB" w:rsidP="0013130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249299C2" w14:textId="77777777" w:rsidR="00BC14AB" w:rsidRPr="003A2CD7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A2C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14AB" w:rsidRPr="003A2CD7" w14:paraId="1305F5BB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46C4C7A3" w14:textId="77777777" w:rsidR="00BC14AB" w:rsidRPr="003A2CD7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062BA3BE" w14:textId="77777777" w:rsidR="00BC14AB" w:rsidRPr="003A2CD7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335563C" w14:textId="77777777" w:rsidR="00BC14AB" w:rsidRPr="003A2CD7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3A2E10" w14:textId="77777777" w:rsidR="00BC14AB" w:rsidRPr="003A2CD7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14AB" w:rsidRPr="003A2CD7" w14:paraId="4075F1EE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66B0B935" w14:textId="77777777" w:rsidR="00BC14AB" w:rsidRPr="003A2CD7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E21E3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26D011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508E468" w14:textId="77777777" w:rsidR="00BC14AB" w:rsidRPr="003A2CD7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012F4785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D775B6" w14:textId="77777777" w:rsidR="00BC14AB" w:rsidRPr="003A2CD7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DCB8A08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47B1BC1" w14:textId="77777777" w:rsidR="00BC14AB" w:rsidRPr="003A2CD7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A2C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1E477D8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4D6688E" w14:textId="77777777" w:rsidR="00BC14AB" w:rsidRPr="003A2CD7" w:rsidRDefault="00BC14AB" w:rsidP="001313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14AB" w:rsidRPr="003A2CD7" w14:paraId="2527B6B1" w14:textId="77777777" w:rsidTr="0029588B">
        <w:trPr>
          <w:cantSplit/>
          <w:trHeight w:val="297"/>
          <w:tblHeader/>
        </w:trPr>
        <w:tc>
          <w:tcPr>
            <w:tcW w:w="3060" w:type="dxa"/>
          </w:tcPr>
          <w:p w14:paraId="07CF0DA2" w14:textId="77777777" w:rsidR="00BC14AB" w:rsidRPr="003A2CD7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D4AAEFC" w14:textId="77777777" w:rsidR="00BC14AB" w:rsidRPr="003A2CD7" w:rsidRDefault="00BC14AB" w:rsidP="0013130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14AB" w:rsidRPr="003A2CD7" w14:paraId="3A79797C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7F98602A" w14:textId="4B61E141" w:rsidR="00BC14AB" w:rsidRPr="003A2CD7" w:rsidRDefault="008D6F6C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29114424"/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C14AB"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4AB"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E2905"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3AE307C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C86B707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840EF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E501645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173423D" w14:textId="77777777" w:rsidR="00BC14AB" w:rsidRPr="003A2CD7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0EA95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F460D2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33A84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58DF41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3A2CD7" w14:paraId="7C488F4A" w14:textId="77777777" w:rsidTr="0029588B">
        <w:trPr>
          <w:cantSplit/>
          <w:trHeight w:val="20"/>
        </w:trPr>
        <w:tc>
          <w:tcPr>
            <w:tcW w:w="3060" w:type="dxa"/>
          </w:tcPr>
          <w:p w14:paraId="12DC0CF0" w14:textId="1CDDA8A2" w:rsidR="00136A6D" w:rsidRPr="003A2CD7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EE920F7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0A26C09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21779FA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AF2417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F087001" w14:textId="77777777" w:rsidR="00136A6D" w:rsidRPr="003A2CD7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B4B3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5CA04CE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71B25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4918C8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3A2CD7" w14:paraId="4DFA2869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61365EB7" w14:textId="77777777" w:rsidR="00BC14AB" w:rsidRPr="003A2CD7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7DDC760F" w14:textId="785E0207" w:rsidR="00BC14AB" w:rsidRPr="003A2CD7" w:rsidRDefault="00201215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64,600</w:t>
            </w:r>
          </w:p>
        </w:tc>
        <w:tc>
          <w:tcPr>
            <w:tcW w:w="182" w:type="dxa"/>
            <w:vAlign w:val="bottom"/>
          </w:tcPr>
          <w:p w14:paraId="0DAA06A7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ECDE90B" w14:textId="48A7AD46" w:rsidR="00BC14AB" w:rsidRPr="003A2CD7" w:rsidRDefault="00F37C18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4C722390" w14:textId="77777777" w:rsidR="00BC14AB" w:rsidRPr="003A2CD7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1CB199D" w14:textId="63AF40AD" w:rsidR="00BC14AB" w:rsidRPr="003A2CD7" w:rsidRDefault="00F37C18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26EC1" w14:textId="77777777" w:rsidR="00BC14AB" w:rsidRPr="003A2CD7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D7FD056" w14:textId="37F94FBA" w:rsidR="00BC14AB" w:rsidRPr="003A2CD7" w:rsidRDefault="00201215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63,591</w:t>
            </w:r>
          </w:p>
        </w:tc>
        <w:tc>
          <w:tcPr>
            <w:tcW w:w="180" w:type="dxa"/>
            <w:vAlign w:val="bottom"/>
          </w:tcPr>
          <w:p w14:paraId="1B682E37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C1A596" w14:textId="26DFCC14" w:rsidR="00BC14AB" w:rsidRPr="003A2CD7" w:rsidRDefault="00201215" w:rsidP="00D14E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 w:bidi="th-TH"/>
              </w:rPr>
              <w:t>63,591</w:t>
            </w:r>
          </w:p>
        </w:tc>
      </w:tr>
      <w:bookmarkEnd w:id="4"/>
      <w:tr w:rsidR="00BC14AB" w:rsidRPr="003A2CD7" w14:paraId="569B1504" w14:textId="77777777" w:rsidTr="0029588B">
        <w:trPr>
          <w:cantSplit/>
          <w:trHeight w:val="20"/>
        </w:trPr>
        <w:tc>
          <w:tcPr>
            <w:tcW w:w="3060" w:type="dxa"/>
          </w:tcPr>
          <w:p w14:paraId="10ED1179" w14:textId="77777777" w:rsidR="00BC14AB" w:rsidRPr="003A2CD7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C413D0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A390FFF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275FCF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936E8D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A04F5B5" w14:textId="77777777" w:rsidR="00BC14AB" w:rsidRPr="003A2CD7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2FC78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9AC47A8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5DD7C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4EB5A4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3A2CD7" w14:paraId="44725B43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16821C63" w14:textId="215A194B" w:rsidR="00BC14AB" w:rsidRPr="003A2CD7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E2905"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887C4F4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9B86F4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50EF8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6BE8C7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BCE0C56" w14:textId="77777777" w:rsidR="00BC14AB" w:rsidRPr="003A2CD7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C0440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9FBF041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CC1C2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208A4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3A2CD7" w14:paraId="74716DD8" w14:textId="77777777" w:rsidTr="0029588B">
        <w:trPr>
          <w:cantSplit/>
          <w:trHeight w:val="20"/>
        </w:trPr>
        <w:tc>
          <w:tcPr>
            <w:tcW w:w="3060" w:type="dxa"/>
          </w:tcPr>
          <w:p w14:paraId="7B696E40" w14:textId="06179B61" w:rsidR="00136A6D" w:rsidRPr="003A2CD7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6B77B06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7F74CB4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5465FB9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7D2F6DF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355D1D4" w14:textId="77777777" w:rsidR="00136A6D" w:rsidRPr="003A2CD7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5FA5EE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66D754C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9DCA5" w14:textId="77777777" w:rsidR="00136A6D" w:rsidRPr="003A2CD7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D27F7C" w14:textId="77777777" w:rsidR="00136A6D" w:rsidRPr="003A2CD7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3A2CD7" w14:paraId="63D65C93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7223F174" w14:textId="77777777" w:rsidR="00BC14AB" w:rsidRPr="003A2CD7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67F2E05B" w14:textId="72525D59" w:rsidR="00BC14AB" w:rsidRPr="003A2CD7" w:rsidRDefault="00AE2905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50,620</w:t>
            </w:r>
          </w:p>
        </w:tc>
        <w:tc>
          <w:tcPr>
            <w:tcW w:w="182" w:type="dxa"/>
            <w:vAlign w:val="bottom"/>
          </w:tcPr>
          <w:p w14:paraId="6B95EE94" w14:textId="77777777" w:rsidR="00BC14AB" w:rsidRPr="003A2CD7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1EE96B4" w14:textId="77777777" w:rsidR="00BC14AB" w:rsidRPr="003A2CD7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91869CE" w14:textId="77777777" w:rsidR="00BC14AB" w:rsidRPr="003A2CD7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89FEBC2" w14:textId="77777777" w:rsidR="00BC14AB" w:rsidRPr="003A2CD7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46F34" w14:textId="77777777" w:rsidR="00BC14AB" w:rsidRPr="003A2CD7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2CB1627" w14:textId="0376B6C0" w:rsidR="00BC14AB" w:rsidRPr="003A2CD7" w:rsidRDefault="00AE2905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  <w:tc>
          <w:tcPr>
            <w:tcW w:w="180" w:type="dxa"/>
            <w:vAlign w:val="bottom"/>
          </w:tcPr>
          <w:p w14:paraId="041D9E1A" w14:textId="77777777" w:rsidR="00BC14AB" w:rsidRPr="003A2CD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470D4E" w14:textId="7DEEAB7D" w:rsidR="00BC14AB" w:rsidRPr="003A2CD7" w:rsidRDefault="00AE2905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</w:tr>
    </w:tbl>
    <w:p w14:paraId="0AFC8C3F" w14:textId="384375F6" w:rsidR="00CB3B13" w:rsidRPr="003A2CD7" w:rsidRDefault="00CB3B13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66F8FA1" w14:textId="77777777" w:rsidR="003B62A8" w:rsidRDefault="003B62A8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6D481E" w14:textId="77777777" w:rsidR="003B62A8" w:rsidRDefault="003B62A8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7963135" w14:textId="77777777" w:rsidR="003B62A8" w:rsidRDefault="003B62A8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F5DB0EF" w14:textId="431B41DE" w:rsidR="003B62A8" w:rsidRPr="003B62A8" w:rsidRDefault="003B62A8" w:rsidP="0025733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B62A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เงินกู้ยืมจากสถาบันการเงิน</w:t>
      </w:r>
    </w:p>
    <w:p w14:paraId="23B44532" w14:textId="77777777" w:rsidR="003B62A8" w:rsidRDefault="003B62A8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0F111F7C" w14:textId="0C90A04F" w:rsidR="00721BBD" w:rsidRDefault="003B62A8" w:rsidP="0025733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ในเดือนพฤษภาคม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บริษัทได้ทำสัญญากู้ยืมเงินระยะยาวจากสถาบันการเงินในประเทศแห่งหนึ่ง เป็นจำนวน</w:t>
      </w:r>
      <w:r w:rsidR="00B14B62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60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โดยมีกำหนดชำระคืนเงินต้นเดือนละ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1.67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โดยกำหนดชำระคืนภายใน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40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เดือนและต้องชำระคืนเงินต้นครั้งแรกในอีก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เดือนหลังจากเบิกเงินกู้ครั้งแรก ณ วันที่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มิถุนายน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บริษัทได้เบิกใช้เงินกู้</w:t>
      </w:r>
      <w:r w:rsidR="00257335">
        <w:rPr>
          <w:rFonts w:ascii="Angsana New" w:hAnsi="Angsana New"/>
          <w:sz w:val="30"/>
          <w:szCs w:val="30"/>
          <w:lang w:val="en-US" w:bidi="th-TH"/>
        </w:rPr>
        <w:t xml:space="preserve">          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เป็นจำนวน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22.6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ล้านบาท เงินกู้ยืมดังกล่าวค้ำประกันโดยที่ดินพร้อมสิ่งปลูกสร้างของบริษัท</w:t>
      </w:r>
    </w:p>
    <w:p w14:paraId="6943E8AB" w14:textId="77777777" w:rsidR="00257335" w:rsidRDefault="00257335" w:rsidP="0025733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8CA29A" w14:textId="30B39CD2" w:rsidR="00257335" w:rsidRPr="003A2CD7" w:rsidRDefault="00257335" w:rsidP="0025733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57335">
        <w:rPr>
          <w:rFonts w:ascii="Angsana New" w:hAnsi="Angsana New"/>
          <w:sz w:val="30"/>
          <w:szCs w:val="30"/>
          <w:cs/>
          <w:lang w:val="en-US" w:bidi="th-TH"/>
        </w:rPr>
        <w:t>บริษัทจะต้องปฏิบัติตามข้อกำหนดว่าด้วยสิทธิและหน้าที่ของผู้กู้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</w:t>
      </w:r>
      <w:r>
        <w:rPr>
          <w:rFonts w:ascii="Angsana New" w:hAnsi="Angsana New"/>
          <w:sz w:val="30"/>
          <w:szCs w:val="30"/>
          <w:lang w:val="en-US" w:bidi="th-TH"/>
        </w:rPr>
        <w:t xml:space="preserve">     </w:t>
      </w:r>
      <w:r w:rsidRPr="00257335">
        <w:rPr>
          <w:rFonts w:ascii="Angsana New" w:hAnsi="Angsana New"/>
          <w:sz w:val="30"/>
          <w:szCs w:val="30"/>
          <w:cs/>
          <w:lang w:val="en-US" w:bidi="th-TH"/>
        </w:rPr>
        <w:t>ผู้ถือหุ้นและอัตราส่วนความสามารถในการชำระหนี้ (</w:t>
      </w:r>
      <w:r w:rsidRPr="00257335">
        <w:rPr>
          <w:rFonts w:ascii="Angsana New" w:hAnsi="Angsana New"/>
          <w:sz w:val="30"/>
          <w:szCs w:val="30"/>
          <w:lang w:val="en-US" w:bidi="th-TH"/>
        </w:rPr>
        <w:t xml:space="preserve">DSCR) </w:t>
      </w:r>
      <w:r w:rsidRPr="00257335">
        <w:rPr>
          <w:rFonts w:ascii="Angsana New" w:hAnsi="Angsana New"/>
          <w:sz w:val="30"/>
          <w:szCs w:val="30"/>
          <w:cs/>
          <w:lang w:val="en-US" w:bidi="th-TH"/>
        </w:rPr>
        <w:t>เป็นต้น</w:t>
      </w:r>
    </w:p>
    <w:p w14:paraId="5D4F1372" w14:textId="77777777" w:rsidR="00721BBD" w:rsidRPr="003A2CD7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95A9C2C" w14:textId="77777777" w:rsidR="001479E1" w:rsidRPr="003A2CD7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</w:rPr>
      </w:pPr>
    </w:p>
    <w:p w14:paraId="7425FEF3" w14:textId="77777777" w:rsidR="00423EDA" w:rsidRPr="003A2CD7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5" w:name="_Hlk78280964"/>
      <w:r w:rsidRPr="003A2CD7">
        <w:rPr>
          <w:b/>
          <w:bCs/>
          <w:cs/>
        </w:rPr>
        <w:t>ภาระผูกพันกับ</w:t>
      </w:r>
      <w:r w:rsidR="00826CFE" w:rsidRPr="003A2CD7">
        <w:rPr>
          <w:rFonts w:hint="cs"/>
          <w:b/>
          <w:bCs/>
          <w:cs/>
        </w:rPr>
        <w:t>บุคคลหรือ</w:t>
      </w:r>
      <w:r w:rsidRPr="003A2CD7">
        <w:rPr>
          <w:b/>
          <w:bCs/>
          <w:cs/>
        </w:rPr>
        <w:t>กิจการที่ไม่เกี่ยวข้องกัน</w:t>
      </w:r>
    </w:p>
    <w:bookmarkEnd w:id="5"/>
    <w:p w14:paraId="70B2AE9B" w14:textId="77777777" w:rsidR="00FF3F75" w:rsidRPr="003A2CD7" w:rsidRDefault="00FF3F75" w:rsidP="001F0A79">
      <w:pPr>
        <w:pStyle w:val="BodyText2"/>
        <w:ind w:left="540"/>
        <w:rPr>
          <w:b/>
          <w:b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4"/>
        <w:gridCol w:w="716"/>
        <w:gridCol w:w="271"/>
        <w:gridCol w:w="1349"/>
      </w:tblGrid>
      <w:tr w:rsidR="0029588B" w:rsidRPr="003A2CD7" w14:paraId="2B41E230" w14:textId="77777777" w:rsidTr="003A2CD7">
        <w:trPr>
          <w:tblHeader/>
        </w:trPr>
        <w:tc>
          <w:tcPr>
            <w:tcW w:w="3715" w:type="pct"/>
            <w:shd w:val="clear" w:color="auto" w:fill="auto"/>
          </w:tcPr>
          <w:p w14:paraId="56D6B659" w14:textId="77777777" w:rsidR="00AE2905" w:rsidRPr="003A2CD7" w:rsidRDefault="00AE2905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1E153BE" w14:textId="4835E673" w:rsidR="0029588B" w:rsidRPr="003A2CD7" w:rsidRDefault="0029588B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6F6C"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6F6C"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1613A" w:rsidRPr="003A2C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85" w:type="pct"/>
            <w:gridSpan w:val="3"/>
          </w:tcPr>
          <w:p w14:paraId="0C565500" w14:textId="456DCFCD" w:rsidR="0029588B" w:rsidRPr="003A2CD7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6707A495" w14:textId="77777777" w:rsidR="0029588B" w:rsidRPr="003A2CD7" w:rsidDel="003621D0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88B" w:rsidRPr="003A2CD7" w14:paraId="17967CA3" w14:textId="77777777" w:rsidTr="003A2CD7">
        <w:tc>
          <w:tcPr>
            <w:tcW w:w="3715" w:type="pct"/>
          </w:tcPr>
          <w:p w14:paraId="198F2128" w14:textId="77777777" w:rsidR="0029588B" w:rsidRPr="003A2CD7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14:paraId="22F7CD94" w14:textId="793B8D5E" w:rsidR="0029588B" w:rsidRPr="003A2CD7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588B" w:rsidRPr="003A2CD7" w14:paraId="758B3BE1" w14:textId="77777777" w:rsidTr="003A2CD7">
        <w:tc>
          <w:tcPr>
            <w:tcW w:w="3715" w:type="pct"/>
          </w:tcPr>
          <w:p w14:paraId="033832D7" w14:textId="77777777" w:rsidR="0029588B" w:rsidRPr="003A2CD7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94" w:type="pct"/>
          </w:tcPr>
          <w:p w14:paraId="4F927B06" w14:textId="77777777" w:rsidR="0029588B" w:rsidRPr="003A2CD7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2ABEB5B" w14:textId="5B68690A" w:rsidR="0029588B" w:rsidRPr="003A2CD7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</w:tcPr>
          <w:p w14:paraId="1E03095F" w14:textId="51891308" w:rsidR="0029588B" w:rsidRPr="003A2CD7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588B" w:rsidRPr="003A2CD7" w14:paraId="59B29B93" w14:textId="77777777" w:rsidTr="003A2CD7">
        <w:tc>
          <w:tcPr>
            <w:tcW w:w="3715" w:type="pct"/>
          </w:tcPr>
          <w:p w14:paraId="79852AAF" w14:textId="77777777" w:rsidR="0029588B" w:rsidRPr="003A2CD7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394" w:type="pct"/>
          </w:tcPr>
          <w:p w14:paraId="5FD927E8" w14:textId="77777777" w:rsidR="0029588B" w:rsidRPr="003A2CD7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97D9D16" w14:textId="41867F94" w:rsidR="0029588B" w:rsidRPr="003A2CD7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14:paraId="04C376D6" w14:textId="598DE403" w:rsidR="0029588B" w:rsidRPr="003A2CD7" w:rsidRDefault="00E742AF" w:rsidP="003A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70EDD" w:rsidRPr="003A2CD7">
              <w:rPr>
                <w:rFonts w:ascii="Angsana New" w:hAnsi="Angsana New"/>
                <w:sz w:val="30"/>
                <w:szCs w:val="30"/>
              </w:rPr>
              <w:t>3</w:t>
            </w:r>
            <w:r w:rsidR="00C47A0B" w:rsidRPr="003A2CD7">
              <w:rPr>
                <w:rFonts w:ascii="Angsana New" w:hAnsi="Angsana New"/>
                <w:sz w:val="30"/>
                <w:szCs w:val="30"/>
              </w:rPr>
              <w:t>3,969</w:t>
            </w:r>
          </w:p>
        </w:tc>
      </w:tr>
      <w:tr w:rsidR="0029588B" w:rsidRPr="003A2CD7" w14:paraId="7CEE3702" w14:textId="77777777" w:rsidTr="003A2CD7">
        <w:tc>
          <w:tcPr>
            <w:tcW w:w="3715" w:type="pct"/>
          </w:tcPr>
          <w:p w14:paraId="34073A35" w14:textId="77777777" w:rsidR="0029588B" w:rsidRPr="003A2CD7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94" w:type="pct"/>
          </w:tcPr>
          <w:p w14:paraId="3A898B83" w14:textId="77777777" w:rsidR="0029588B" w:rsidRPr="003A2CD7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C9ED4D" w14:textId="28DCD2A3" w:rsidR="0029588B" w:rsidRPr="003A2CD7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50DAFF" w14:textId="0887D84E" w:rsidR="0029588B" w:rsidRPr="003A2CD7" w:rsidRDefault="0025451A" w:rsidP="003A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1,307,510</w:t>
            </w:r>
          </w:p>
        </w:tc>
      </w:tr>
      <w:tr w:rsidR="0029588B" w:rsidRPr="003A2CD7" w14:paraId="74B8C8D4" w14:textId="77777777" w:rsidTr="003A2CD7">
        <w:tc>
          <w:tcPr>
            <w:tcW w:w="3715" w:type="pct"/>
          </w:tcPr>
          <w:p w14:paraId="59C147C7" w14:textId="77777777" w:rsidR="0029588B" w:rsidRPr="003A2CD7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4" w:type="pct"/>
          </w:tcPr>
          <w:p w14:paraId="7B062AF4" w14:textId="77777777" w:rsidR="0029588B" w:rsidRPr="003A2CD7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1D2D478" w14:textId="49B9E154" w:rsidR="0029588B" w:rsidRPr="003A2CD7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66EB8777" w14:textId="168BB310" w:rsidR="0029588B" w:rsidRPr="003A2CD7" w:rsidRDefault="0025451A" w:rsidP="003A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1,341,</w:t>
            </w:r>
            <w:r w:rsidR="00C47A0B" w:rsidRPr="003A2CD7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</w:tr>
    </w:tbl>
    <w:p w14:paraId="7594DBCC" w14:textId="77777777" w:rsidR="006C65D9" w:rsidRPr="003A2CD7" w:rsidRDefault="006C65D9" w:rsidP="00142062">
      <w:pPr>
        <w:pStyle w:val="BodyText2"/>
        <w:ind w:left="540"/>
        <w:rPr>
          <w:b/>
          <w:bCs/>
          <w:cs/>
        </w:rPr>
      </w:pPr>
    </w:p>
    <w:p w14:paraId="6FFD5CBB" w14:textId="7B8A6D58" w:rsidR="00F9463C" w:rsidRPr="003A2CD7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3A2CD7">
        <w:rPr>
          <w:rFonts w:hint="cs"/>
          <w:b/>
          <w:bCs/>
          <w:cs/>
        </w:rPr>
        <w:t>หนี้สินที่อาจเกิดขึ้น</w:t>
      </w:r>
    </w:p>
    <w:p w14:paraId="26B88036" w14:textId="77777777" w:rsidR="004E0486" w:rsidRPr="003A2CD7" w:rsidRDefault="004E0486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B985D8" w14:textId="4B37C019" w:rsidR="00D51384" w:rsidRPr="003A2CD7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A2CD7">
        <w:rPr>
          <w:rFonts w:ascii="Angsana New" w:hAnsi="Angsana New" w:cs="Angsana New" w:hint="cs"/>
          <w:sz w:val="30"/>
          <w:szCs w:val="30"/>
          <w:cs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3A2CD7">
        <w:rPr>
          <w:rFonts w:ascii="Angsana New" w:hAnsi="Angsana New" w:cs="Angsana New" w:hint="cs"/>
          <w:sz w:val="30"/>
          <w:szCs w:val="30"/>
          <w:cs/>
        </w:rPr>
        <w:t>โจทก์</w:t>
      </w:r>
      <w:r w:rsidRPr="003A2CD7">
        <w:rPr>
          <w:rFonts w:ascii="Angsana New" w:hAnsi="Angsana New" w:cs="Angsana New" w:hint="eastAsia"/>
          <w:sz w:val="30"/>
          <w:szCs w:val="30"/>
          <w:cs/>
        </w:rPr>
        <w:t>”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A2CD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18.31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30 </w:t>
      </w:r>
      <w:r w:rsidRPr="003A2CD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2562 </w:t>
      </w:r>
      <w:r w:rsidRPr="003A2CD7">
        <w:rPr>
          <w:rFonts w:ascii="Angsana New" w:hAnsi="Angsana New" w:cs="Angsana New" w:hint="cs"/>
          <w:sz w:val="30"/>
          <w:szCs w:val="30"/>
          <w:cs/>
        </w:rPr>
        <w:t>และบริษัทได้ยื่นคำให้การพร้อมการฟ้องแย้งเมื่อวันที่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27 </w:t>
      </w:r>
      <w:r w:rsidRPr="003A2CD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2563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โดยได้ฟ้องร้องค่าเสียหายจากโจทก์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17.1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ผลการพิจารณาคดีของศาลชั้นต้นเมื่อวันที่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3A2CD7">
        <w:rPr>
          <w:rFonts w:ascii="Angsana New" w:hAnsi="Angsana New" w:cs="Angsana New"/>
          <w:sz w:val="30"/>
          <w:szCs w:val="30"/>
        </w:rPr>
        <w:t xml:space="preserve">  </w:t>
      </w:r>
      <w:r w:rsidRPr="003A2C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        23 </w:t>
      </w:r>
      <w:r w:rsidRPr="003A2CD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2563 </w:t>
      </w:r>
      <w:r w:rsidRPr="003A2CD7">
        <w:rPr>
          <w:rFonts w:ascii="Angsana New" w:hAnsi="Angsana New" w:cs="Angsana New" w:hint="cs"/>
          <w:sz w:val="30"/>
          <w:szCs w:val="30"/>
          <w:cs/>
        </w:rPr>
        <w:t>เห็นว่าโจทก์และบริษัทต่างสมัครใจยกเลิกสัญญาจ้างต่อกันโดยปริยายนับแต่วันที่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27 </w:t>
      </w:r>
      <w:r w:rsidRPr="003A2CD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2562 </w:t>
      </w:r>
      <w:r w:rsidRPr="003A2CD7">
        <w:rPr>
          <w:rFonts w:ascii="Angsana New" w:hAnsi="Angsana New" w:cs="Angsana New" w:hint="cs"/>
          <w:sz w:val="30"/>
          <w:szCs w:val="30"/>
          <w:cs/>
        </w:rPr>
        <w:t>โดยบริษัทต้องรับผิดชำระเงินค่าจ้างแก่โจทก์พร้อมดอกเบี้ยร้อยละ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7.5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3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>2562</w:t>
      </w:r>
      <w:r w:rsidRPr="003A2CD7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คงเหลือเงินที่บริษัทจะต้องชำระแก่โจทก์รวมเป็นเงิน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cs="Angsana New"/>
          <w:sz w:val="30"/>
          <w:szCs w:val="30"/>
        </w:rPr>
        <w:t xml:space="preserve">3.12 </w:t>
      </w:r>
      <w:r w:rsidRPr="003A2CD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A2CD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609022" w14:textId="77777777" w:rsidR="0051613A" w:rsidRDefault="0051613A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76CA1F9" w14:textId="77777777" w:rsidR="00257335" w:rsidRDefault="00257335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5C8D3DD" w14:textId="77777777" w:rsidR="00257335" w:rsidRPr="003A2CD7" w:rsidRDefault="00257335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CA2C6C" w14:textId="5E906FC8" w:rsidR="00AE2905" w:rsidRPr="003A2CD7" w:rsidRDefault="00AE2905" w:rsidP="00F37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โดยผลการพิจารณาคดีของศาลอุทธรณ์ เมื่อวันที่ </w:t>
      </w:r>
      <w:r w:rsidRPr="003A2CD7">
        <w:rPr>
          <w:rFonts w:asciiTheme="majorBidi" w:eastAsia="Calibri" w:hAnsiTheme="majorBidi"/>
          <w:sz w:val="30"/>
          <w:szCs w:val="30"/>
        </w:rPr>
        <w:t>30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3A2CD7">
        <w:rPr>
          <w:rFonts w:asciiTheme="majorBidi" w:eastAsia="Calibri" w:hAnsiTheme="majorBidi"/>
          <w:sz w:val="30"/>
          <w:szCs w:val="30"/>
        </w:rPr>
        <w:t>2564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 จำนวน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3A2CD7">
        <w:rPr>
          <w:rFonts w:asciiTheme="majorBidi" w:eastAsia="Calibri" w:hAnsiTheme="majorBidi"/>
          <w:sz w:val="30"/>
          <w:szCs w:val="30"/>
        </w:rPr>
        <w:t>2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3A2CD7">
        <w:rPr>
          <w:rFonts w:asciiTheme="majorBidi" w:eastAsia="Calibri" w:hAnsiTheme="majorBidi"/>
          <w:sz w:val="30"/>
          <w:szCs w:val="30"/>
        </w:rPr>
        <w:t>57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>ล้านบาท พร้อมดอกเบี้ยจนกว่าจะชำระเสร็จแก่บริษัท</w:t>
      </w:r>
    </w:p>
    <w:p w14:paraId="661D2425" w14:textId="24D90387" w:rsidR="00F37C18" w:rsidRPr="003A2CD7" w:rsidRDefault="00F37C18" w:rsidP="00F37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</w:p>
    <w:p w14:paraId="464CFCFB" w14:textId="77777777" w:rsidR="00AE2905" w:rsidRDefault="00AE2905" w:rsidP="00AE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ทั้งนี้ เมื่อวันที่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26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พฤษภาคม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2565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โจทก์ได้ยื่นคำร้องขออนุญาตยื่นฎีกาต่อศาลฎีกา โดยศาลฎีกามีคำสั่งพิจารณา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 xml:space="preserve">   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คำร้องขออนุญาตยื่นฎีกาของโจทก์ในวันที่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28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มีนาคม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2566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และเมื่อวันที่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23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เมษายน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2567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ศาลมีคำสั่งนัดฟัง</w:t>
      </w:r>
      <w:r w:rsidRPr="003A2CD7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       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>คำพิพากษา</w:t>
      </w:r>
      <w:r w:rsidRPr="003A2CD7">
        <w:rPr>
          <w:rFonts w:asciiTheme="majorBidi" w:eastAsia="Calibri" w:hAnsiTheme="majorBidi"/>
          <w:color w:val="FF0000"/>
          <w:sz w:val="30"/>
          <w:szCs w:val="30"/>
          <w:cs/>
          <w:lang w:val="en-GB"/>
        </w:rPr>
        <w:t xml:space="preserve"> 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>โดยศาลฎีกาเห็นพ้องกับศาลชั้นต้นและศาลอุทธรณ์ว่าโจทก์และบริษัทต่างสมัครใจยกเลิกสัญญาต่อกันโดยปริยาย และไม่ถือเป็นข้อหาผิดสัญญาจ้าง ให้ยืนตามคำสั่งของศาลอุทธรณ์ โดยให้โจทก์คืนเงินค่าจ้างล่วงหน้าแก่บริษัทพร้อมดอกเบี้ยนับแต่วันที่รับไว้ และมีสิทธิเรียกร้องในส่วนของมูลค่างานที่โจทก์ได้จัดทำให้แก่บริษัท</w:t>
      </w:r>
      <w:r w:rsidRPr="003A2CD7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  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>ไปแล้วเท่านั้น โดยมูลค่าคงเหลือที่โจทก์ต้องจ่ายคืนบริษัท</w:t>
      </w:r>
      <w:r w:rsidRPr="003A2CD7">
        <w:rPr>
          <w:rFonts w:asciiTheme="majorBidi" w:eastAsia="Calibri" w:hAnsiTheme="majorBidi" w:hint="cs"/>
          <w:sz w:val="30"/>
          <w:szCs w:val="30"/>
          <w:cs/>
          <w:lang w:val="en-GB"/>
        </w:rPr>
        <w:t>เป็น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จำนวน 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>2.57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พร้อมดอกเบี้ยจนกว่าจะชำระเงินแล้วเสร็จ</w:t>
      </w:r>
      <w:r w:rsidRPr="003A2CD7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3A2CD7">
        <w:rPr>
          <w:rFonts w:asciiTheme="majorBidi" w:eastAsia="Calibri" w:hAnsiTheme="majorBidi"/>
          <w:sz w:val="30"/>
          <w:szCs w:val="30"/>
          <w:cs/>
          <w:lang w:val="en-GB"/>
        </w:rPr>
        <w:t>ปัจจุบันบริษัทอยู่ระหว่างดำเนินการบังคับคดีต่อสำนักงานบังคับคดี</w:t>
      </w:r>
    </w:p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B5302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07E8" w14:textId="77777777" w:rsidR="008524A6" w:rsidRDefault="008524A6" w:rsidP="003D743A">
      <w:r>
        <w:separator/>
      </w:r>
    </w:p>
  </w:endnote>
  <w:endnote w:type="continuationSeparator" w:id="0">
    <w:p w14:paraId="7155699F" w14:textId="77777777" w:rsidR="008524A6" w:rsidRDefault="008524A6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78230F" w:rsidRDefault="0078230F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78230F" w:rsidRDefault="0078230F" w:rsidP="00E23FDF">
    <w:pPr>
      <w:pStyle w:val="Footer"/>
      <w:ind w:right="360"/>
    </w:pPr>
  </w:p>
  <w:p w14:paraId="265DFAFD" w14:textId="77777777" w:rsidR="0078230F" w:rsidRDefault="0078230F"/>
  <w:p w14:paraId="7E7271DB" w14:textId="77777777" w:rsidR="0078230F" w:rsidRDefault="0078230F"/>
  <w:p w14:paraId="0786E402" w14:textId="77777777" w:rsidR="0078230F" w:rsidRDefault="0078230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33092337" w:rsidR="0078230F" w:rsidRPr="00D97BBD" w:rsidRDefault="0078230F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25451A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78230F" w:rsidRPr="002D67CA" w:rsidRDefault="0078230F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78230F" w:rsidRDefault="0078230F"/>
  <w:p w14:paraId="55B70FB8" w14:textId="77777777" w:rsidR="0078230F" w:rsidRDefault="0078230F"/>
  <w:p w14:paraId="6AE2E9CC" w14:textId="77777777" w:rsidR="0078230F" w:rsidRDefault="007823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472D8" w14:textId="77777777" w:rsidR="008524A6" w:rsidRDefault="008524A6" w:rsidP="003D743A">
      <w:r>
        <w:separator/>
      </w:r>
    </w:p>
  </w:footnote>
  <w:footnote w:type="continuationSeparator" w:id="0">
    <w:p w14:paraId="5EE7EF17" w14:textId="77777777" w:rsidR="008524A6" w:rsidRDefault="008524A6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0829" w14:textId="77777777" w:rsidR="0078230F" w:rsidRPr="00406575" w:rsidRDefault="0078230F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E8BA27" w14:textId="77777777" w:rsidR="0078230F" w:rsidRPr="00FA1E93" w:rsidRDefault="0078230F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5F01703" w14:textId="6E3C11D1" w:rsidR="0078230F" w:rsidRDefault="0078230F" w:rsidP="00E660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A67C8A" w14:textId="77777777" w:rsidR="0078230F" w:rsidRPr="002E4AD2" w:rsidRDefault="0078230F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78230F" w:rsidRPr="00D110DA" w:rsidRDefault="0078230F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78230F" w:rsidRPr="00D110DA" w:rsidRDefault="0078230F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78230F" w:rsidRPr="003C116A" w:rsidRDefault="0078230F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78230F" w:rsidRDefault="0078230F"/>
  <w:p w14:paraId="03000F7C" w14:textId="77777777" w:rsidR="0078230F" w:rsidRDefault="0078230F"/>
  <w:p w14:paraId="345EAB1D" w14:textId="77777777" w:rsidR="0078230F" w:rsidRDefault="007823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1762621">
    <w:abstractNumId w:val="6"/>
  </w:num>
  <w:num w:numId="2" w16cid:durableId="602227512">
    <w:abstractNumId w:val="5"/>
  </w:num>
  <w:num w:numId="3" w16cid:durableId="1995840570">
    <w:abstractNumId w:val="9"/>
  </w:num>
  <w:num w:numId="4" w16cid:durableId="675157157">
    <w:abstractNumId w:val="7"/>
  </w:num>
  <w:num w:numId="5" w16cid:durableId="1412654092">
    <w:abstractNumId w:val="8"/>
  </w:num>
  <w:num w:numId="6" w16cid:durableId="691148955">
    <w:abstractNumId w:val="3"/>
  </w:num>
  <w:num w:numId="7" w16cid:durableId="96297907">
    <w:abstractNumId w:val="2"/>
  </w:num>
  <w:num w:numId="8" w16cid:durableId="1316031337">
    <w:abstractNumId w:val="0"/>
  </w:num>
  <w:num w:numId="9" w16cid:durableId="1513496985">
    <w:abstractNumId w:val="1"/>
  </w:num>
  <w:num w:numId="10" w16cid:durableId="733628012">
    <w:abstractNumId w:val="4"/>
  </w:num>
  <w:num w:numId="11" w16cid:durableId="1046106829">
    <w:abstractNumId w:val="22"/>
  </w:num>
  <w:num w:numId="12" w16cid:durableId="2023163552">
    <w:abstractNumId w:val="18"/>
  </w:num>
  <w:num w:numId="13" w16cid:durableId="1268663186">
    <w:abstractNumId w:val="31"/>
  </w:num>
  <w:num w:numId="14" w16cid:durableId="2014137485">
    <w:abstractNumId w:val="20"/>
  </w:num>
  <w:num w:numId="15" w16cid:durableId="1521503653">
    <w:abstractNumId w:val="23"/>
  </w:num>
  <w:num w:numId="16" w16cid:durableId="1729301951">
    <w:abstractNumId w:val="33"/>
  </w:num>
  <w:num w:numId="17" w16cid:durableId="1543977210">
    <w:abstractNumId w:val="35"/>
  </w:num>
  <w:num w:numId="18" w16cid:durableId="1253392236">
    <w:abstractNumId w:val="14"/>
  </w:num>
  <w:num w:numId="19" w16cid:durableId="1101291772">
    <w:abstractNumId w:val="11"/>
  </w:num>
  <w:num w:numId="20" w16cid:durableId="254871072">
    <w:abstractNumId w:val="17"/>
  </w:num>
  <w:num w:numId="21" w16cid:durableId="1813983857">
    <w:abstractNumId w:val="27"/>
  </w:num>
  <w:num w:numId="22" w16cid:durableId="194657915">
    <w:abstractNumId w:val="16"/>
  </w:num>
  <w:num w:numId="23" w16cid:durableId="310409412">
    <w:abstractNumId w:val="19"/>
  </w:num>
  <w:num w:numId="24" w16cid:durableId="619653988">
    <w:abstractNumId w:val="24"/>
  </w:num>
  <w:num w:numId="25" w16cid:durableId="674114138">
    <w:abstractNumId w:val="29"/>
  </w:num>
  <w:num w:numId="26" w16cid:durableId="2145387938">
    <w:abstractNumId w:val="12"/>
  </w:num>
  <w:num w:numId="27" w16cid:durableId="1019114464">
    <w:abstractNumId w:val="30"/>
  </w:num>
  <w:num w:numId="28" w16cid:durableId="664015713">
    <w:abstractNumId w:val="32"/>
  </w:num>
  <w:num w:numId="29" w16cid:durableId="2134008688">
    <w:abstractNumId w:val="25"/>
  </w:num>
  <w:num w:numId="30" w16cid:durableId="599290689">
    <w:abstractNumId w:val="10"/>
  </w:num>
  <w:num w:numId="31" w16cid:durableId="2009015574">
    <w:abstractNumId w:val="15"/>
  </w:num>
  <w:num w:numId="32" w16cid:durableId="263465434">
    <w:abstractNumId w:val="21"/>
  </w:num>
  <w:num w:numId="33" w16cid:durableId="689185728">
    <w:abstractNumId w:val="26"/>
  </w:num>
  <w:num w:numId="34" w16cid:durableId="520050039">
    <w:abstractNumId w:val="13"/>
  </w:num>
  <w:num w:numId="35" w16cid:durableId="1591425342">
    <w:abstractNumId w:val="28"/>
  </w:num>
  <w:num w:numId="36" w16cid:durableId="1395397871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2D2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6979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690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CDE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C0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617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CEB"/>
    <w:rsid w:val="00200E06"/>
    <w:rsid w:val="00200F53"/>
    <w:rsid w:val="00201215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B6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3571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28E2"/>
    <w:rsid w:val="00253083"/>
    <w:rsid w:val="00253BB4"/>
    <w:rsid w:val="00253C11"/>
    <w:rsid w:val="0025404F"/>
    <w:rsid w:val="002541C2"/>
    <w:rsid w:val="0025451A"/>
    <w:rsid w:val="002549D0"/>
    <w:rsid w:val="0025565B"/>
    <w:rsid w:val="00255C6E"/>
    <w:rsid w:val="00255F66"/>
    <w:rsid w:val="002563B8"/>
    <w:rsid w:val="0025645E"/>
    <w:rsid w:val="00257335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5CB7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178F6"/>
    <w:rsid w:val="0032007B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CD7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2A8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C2F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8E2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002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300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430D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486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613A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EDD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2A5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707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AD0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9E5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AD9"/>
    <w:rsid w:val="006B2B13"/>
    <w:rsid w:val="006B2F4F"/>
    <w:rsid w:val="006B38C2"/>
    <w:rsid w:val="006B394B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4D6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0F1"/>
    <w:rsid w:val="007603D6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30F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697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374"/>
    <w:rsid w:val="008524A6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AD5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8E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5B22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9A2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1D11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0BA3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4A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742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4930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54D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905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3DCC"/>
    <w:rsid w:val="00B14788"/>
    <w:rsid w:val="00B14867"/>
    <w:rsid w:val="00B14B62"/>
    <w:rsid w:val="00B1535D"/>
    <w:rsid w:val="00B155AD"/>
    <w:rsid w:val="00B15B74"/>
    <w:rsid w:val="00B16013"/>
    <w:rsid w:val="00B16A7B"/>
    <w:rsid w:val="00B16F31"/>
    <w:rsid w:val="00B17400"/>
    <w:rsid w:val="00B175BF"/>
    <w:rsid w:val="00B177D1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3B13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02D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200"/>
    <w:rsid w:val="00B75533"/>
    <w:rsid w:val="00B755A3"/>
    <w:rsid w:val="00B7575D"/>
    <w:rsid w:val="00B75821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50E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27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0DA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3EE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7C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47A0B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160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0A2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BE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2F1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3B2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2A0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1FC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143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AF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2CEA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1B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13C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18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93D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9C78E-0AEF-45A4-B0E8-FC44916423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E2E46-0336-4B52-8775-1CD19A9EB209}">
  <ds:schemaRefs>
    <ds:schemaRef ds:uri="http://www.w3.org/XML/1998/namespace"/>
    <ds:schemaRef ds:uri="http://purl.org/dc/dcmitype/"/>
    <ds:schemaRef ds:uri="http://purl.org/dc/elements/1.1/"/>
    <ds:schemaRef ds:uri="6195c5be-70ae-4bdb-b29b-608363be1fab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ACA123-D50B-48EB-A517-62B5939D2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9400F-52B2-4A70-B01A-70996527D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10</Pages>
  <Words>1969</Words>
  <Characters>8790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5</cp:revision>
  <cp:lastPrinted>2024-08-05T06:12:00Z</cp:lastPrinted>
  <dcterms:created xsi:type="dcterms:W3CDTF">2024-08-07T06:18:00Z</dcterms:created>
  <dcterms:modified xsi:type="dcterms:W3CDTF">2024-08-13T02:27:00Z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0x01010057419B0C8FE9AE44A7769EAC75F6F1B4</vt:lpwstr>
  </property>
</Properties>
</file>