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96866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D753B52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157D2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96866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4C0B3619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119B59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E96866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195E3E0C" w:rsidR="00E96866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5C4457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E96866" w:rsidRPr="00F246C2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E96866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570FB46A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E96866" w:rsidRPr="005F36C9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96866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779988C7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C83A425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335CEFD7" w:rsidR="00E96866" w:rsidRPr="005F36C9" w:rsidRDefault="000F585C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F585C" w:rsidRPr="00483087" w14:paraId="0D9CE74F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95D52B" w14:textId="689C35F3" w:rsidR="000F585C" w:rsidRDefault="000F585C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1FAC9C" w14:textId="77777777" w:rsidR="000F585C" w:rsidRPr="005F36C9" w:rsidRDefault="000F585C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2DBC47" w14:textId="37A6439A" w:rsidR="000F585C" w:rsidRPr="005F36C9" w:rsidRDefault="000F585C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C05AD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8A723" w14:textId="6C0F1F6C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F1EE9">
        <w:rPr>
          <w:rFonts w:asciiTheme="majorBidi" w:hAnsiTheme="majorBidi" w:cstheme="majorBidi"/>
          <w:sz w:val="30"/>
          <w:szCs w:val="30"/>
        </w:rPr>
        <w:t xml:space="preserve">13 </w:t>
      </w:r>
      <w:r w:rsidR="00FF1EE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03E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3EF9">
        <w:rPr>
          <w:rFonts w:asciiTheme="majorBidi" w:hAnsiTheme="majorBidi" w:cstheme="majorBidi"/>
          <w:sz w:val="30"/>
          <w:szCs w:val="30"/>
        </w:rPr>
        <w:t>256</w:t>
      </w:r>
      <w:r w:rsidR="005C05AD">
        <w:rPr>
          <w:rFonts w:asciiTheme="majorBidi" w:hAnsiTheme="majorBidi" w:cstheme="majorBidi"/>
          <w:sz w:val="30"/>
          <w:szCs w:val="30"/>
        </w:rPr>
        <w:t>7</w:t>
      </w:r>
    </w:p>
    <w:p w14:paraId="2650A895" w14:textId="77777777" w:rsidR="00BA4E25" w:rsidRPr="005C05AD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C05AD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281265" w14:textId="573960F1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31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25</w:t>
      </w:r>
      <w:r w:rsidR="00A72DF8">
        <w:rPr>
          <w:rFonts w:asciiTheme="majorBidi" w:hAnsiTheme="majorBidi" w:cstheme="majorBidi"/>
          <w:sz w:val="30"/>
          <w:szCs w:val="30"/>
        </w:rPr>
        <w:t>6</w:t>
      </w:r>
      <w:r w:rsidR="005C05AD">
        <w:rPr>
          <w:rFonts w:asciiTheme="majorBidi" w:hAnsiTheme="majorBidi" w:cstheme="majorBidi"/>
          <w:sz w:val="30"/>
          <w:szCs w:val="30"/>
        </w:rPr>
        <w:t>6</w:t>
      </w:r>
    </w:p>
    <w:p w14:paraId="4C262E60" w14:textId="6FCDF39C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7A69A" w14:textId="3783303E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82A8C">
        <w:rPr>
          <w:rFonts w:asciiTheme="majorBidi" w:hAnsiTheme="majorBidi" w:cstheme="majorBidi"/>
          <w:sz w:val="30"/>
          <w:szCs w:val="30"/>
        </w:rPr>
        <w:t xml:space="preserve">31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2A8C">
        <w:rPr>
          <w:rFonts w:asciiTheme="majorBidi" w:hAnsiTheme="majorBidi" w:cstheme="majorBidi"/>
          <w:sz w:val="30"/>
          <w:szCs w:val="30"/>
        </w:rPr>
        <w:t>256</w:t>
      </w:r>
      <w:r w:rsidR="005C05AD">
        <w:rPr>
          <w:rFonts w:asciiTheme="majorBidi" w:hAnsiTheme="majorBidi" w:cstheme="majorBidi"/>
          <w:sz w:val="30"/>
          <w:szCs w:val="30"/>
        </w:rPr>
        <w:t>6</w:t>
      </w:r>
    </w:p>
    <w:p w14:paraId="36BA1A15" w14:textId="1C875AB1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5C05AD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19"/>
        <w:gridCol w:w="1078"/>
        <w:gridCol w:w="241"/>
        <w:gridCol w:w="1024"/>
        <w:gridCol w:w="248"/>
        <w:gridCol w:w="7"/>
        <w:gridCol w:w="6"/>
        <w:gridCol w:w="1087"/>
        <w:gridCol w:w="243"/>
        <w:gridCol w:w="1108"/>
      </w:tblGrid>
      <w:tr w:rsidR="0067225C" w:rsidRPr="00C946D7" w14:paraId="7032DFE5" w14:textId="77777777" w:rsidTr="00FF1EE9">
        <w:tc>
          <w:tcPr>
            <w:tcW w:w="2278" w:type="pct"/>
          </w:tcPr>
          <w:p w14:paraId="0363BEBF" w14:textId="7690CA6B" w:rsidR="002A61E4" w:rsidRPr="0067225C" w:rsidRDefault="00F1455E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5C" w:rsidRPr="00C946D7" w14:paraId="2A81DA07" w14:textId="77777777" w:rsidTr="00FF1EE9">
        <w:tc>
          <w:tcPr>
            <w:tcW w:w="2278" w:type="pct"/>
          </w:tcPr>
          <w:p w14:paraId="6AC44FF8" w14:textId="7F2DA631" w:rsidR="002A61E4" w:rsidRPr="00E274C8" w:rsidRDefault="002A61E4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F1E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F1E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F1E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14:paraId="083CDFFF" w14:textId="36AA04CD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C05A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269F9B4" w14:textId="77777777" w:rsidR="002A61E4" w:rsidRPr="00C946D7" w:rsidRDefault="002A61E4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08" w:hanging="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9D2D7B" w14:textId="0EA8773D" w:rsidR="002A61E4" w:rsidRPr="00C946D7" w:rsidRDefault="005C05AD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gridSpan w:val="3"/>
          </w:tcPr>
          <w:p w14:paraId="66E69F46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79273B" w14:textId="5F68ACF4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C05A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1AE2E45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FAD23" w14:textId="5C3E3BF4" w:rsidR="002A61E4" w:rsidRPr="00C946D7" w:rsidRDefault="005C05AD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40050" w:rsidRPr="00C946D7" w14:paraId="63DD83B4" w14:textId="77777777" w:rsidTr="0067225C">
        <w:tc>
          <w:tcPr>
            <w:tcW w:w="2278" w:type="pct"/>
          </w:tcPr>
          <w:p w14:paraId="52960ED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61C529B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3B32" w:rsidRPr="00C946D7" w14:paraId="1FAE6860" w14:textId="77777777" w:rsidTr="00FF1EE9">
        <w:tc>
          <w:tcPr>
            <w:tcW w:w="2278" w:type="pct"/>
          </w:tcPr>
          <w:p w14:paraId="44127BC3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422CCD9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194E9E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3E9B633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17FFA237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FEC9BC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D8DFC26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B0F2940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B32" w:rsidRPr="00C946D7" w14:paraId="26B973CE" w14:textId="77777777" w:rsidTr="00FF1EE9">
        <w:tc>
          <w:tcPr>
            <w:tcW w:w="2278" w:type="pct"/>
          </w:tcPr>
          <w:p w14:paraId="00E6E27A" w14:textId="77777777" w:rsidR="00E60EAA" w:rsidRPr="00CC057B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2" w:type="pct"/>
          </w:tcPr>
          <w:p w14:paraId="348B0D41" w14:textId="72BF537D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885386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F92A02" w14:textId="453E4D12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6CD8DA8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C03454" w14:textId="6E898F54" w:rsidR="00E60EAA" w:rsidRPr="00CD295C" w:rsidRDefault="006775B0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31,1</w:t>
            </w:r>
            <w:r w:rsidR="00CE5ED9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31" w:type="pct"/>
          </w:tcPr>
          <w:p w14:paraId="76A47399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DF3A2CE" w14:textId="52220D95" w:rsidR="00E60EAA" w:rsidRPr="00C946D7" w:rsidRDefault="00FF1EE9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29,874</w:t>
            </w:r>
          </w:p>
        </w:tc>
      </w:tr>
      <w:tr w:rsidR="00FE3B32" w:rsidRPr="00C946D7" w14:paraId="64439747" w14:textId="77777777" w:rsidTr="00FF1EE9">
        <w:tc>
          <w:tcPr>
            <w:tcW w:w="2278" w:type="pct"/>
          </w:tcPr>
          <w:p w14:paraId="339C7DCE" w14:textId="77777777" w:rsidR="00E60EAA" w:rsidRPr="00CC057B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159304C1" w14:textId="30F2E53C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2A2D70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11E0CE9" w14:textId="0B80EC1E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8E21DB7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9AAB81" w14:textId="1BEA8CCC" w:rsidR="00E60EAA" w:rsidRPr="00CD295C" w:rsidRDefault="006775B0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9B24C48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8252686" w14:textId="67E131F9" w:rsidR="00E60EAA" w:rsidRPr="00623BFC" w:rsidRDefault="00FF1EE9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</w:tr>
      <w:tr w:rsidR="00FF1EE9" w:rsidRPr="00C946D7" w14:paraId="1BA4862B" w14:textId="77777777" w:rsidTr="00FF1EE9">
        <w:tc>
          <w:tcPr>
            <w:tcW w:w="2278" w:type="pct"/>
          </w:tcPr>
          <w:p w14:paraId="4D88FF70" w14:textId="3B31EE40" w:rsidR="00FF1EE9" w:rsidRPr="00CC057B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1BBC3738" w14:textId="4602DD12" w:rsidR="00FF1EE9" w:rsidRPr="00CD295C" w:rsidRDefault="00D527DE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E9F166B" w14:textId="77777777" w:rsidR="00FF1EE9" w:rsidRPr="00CD295C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82BCDC1" w14:textId="76E7C6B1" w:rsidR="00FF1EE9" w:rsidRPr="00CD295C" w:rsidRDefault="00D527DE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23813883" w14:textId="77777777" w:rsidR="00FF1EE9" w:rsidRPr="00CD295C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61B370" w14:textId="5C98E7D0" w:rsidR="00FF1EE9" w:rsidRPr="00CD295C" w:rsidRDefault="006775B0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7,980</w:t>
            </w:r>
          </w:p>
        </w:tc>
        <w:tc>
          <w:tcPr>
            <w:tcW w:w="131" w:type="pct"/>
          </w:tcPr>
          <w:p w14:paraId="522D8BDB" w14:textId="77777777" w:rsidR="00FF1EE9" w:rsidRPr="00CD295C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85B24EE" w14:textId="2D68CDBD" w:rsidR="00FF1EE9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23,939</w:t>
            </w:r>
          </w:p>
        </w:tc>
      </w:tr>
      <w:tr w:rsidR="00FF1EE9" w:rsidRPr="00C946D7" w14:paraId="49AFEDD8" w14:textId="77777777" w:rsidTr="00FF1EE9">
        <w:tc>
          <w:tcPr>
            <w:tcW w:w="2278" w:type="pct"/>
          </w:tcPr>
          <w:p w14:paraId="2EB9000B" w14:textId="77777777" w:rsidR="00FF1EE9" w:rsidRPr="00CC057B" w:rsidRDefault="00FF1EE9" w:rsidP="00FF1EE9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82" w:type="pct"/>
          </w:tcPr>
          <w:p w14:paraId="0A436A69" w14:textId="71510E54" w:rsidR="00FF1EE9" w:rsidRPr="00CD295C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55EB66" w14:textId="77777777" w:rsidR="00FF1EE9" w:rsidRPr="00CD295C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6349D2C" w14:textId="08A17318" w:rsidR="00FF1EE9" w:rsidRPr="00CD295C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7B7E50C9" w14:textId="77777777" w:rsidR="00FF1EE9" w:rsidRPr="00CD295C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EE2AE0" w14:textId="24DB028B" w:rsidR="00FF1EE9" w:rsidRPr="00CD295C" w:rsidRDefault="006775B0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984</w:t>
            </w:r>
          </w:p>
        </w:tc>
        <w:tc>
          <w:tcPr>
            <w:tcW w:w="131" w:type="pct"/>
          </w:tcPr>
          <w:p w14:paraId="46EFB6F4" w14:textId="77777777" w:rsidR="00FF1EE9" w:rsidRPr="00CD295C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54A97D6" w14:textId="0C7EB0DC" w:rsidR="00FF1EE9" w:rsidRPr="00C946D7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</w:tr>
      <w:tr w:rsidR="00FE3B32" w:rsidRPr="00C946D7" w14:paraId="2B90108A" w14:textId="77777777" w:rsidTr="00FF1EE9">
        <w:tc>
          <w:tcPr>
            <w:tcW w:w="2278" w:type="pct"/>
          </w:tcPr>
          <w:p w14:paraId="3986BC03" w14:textId="77777777" w:rsidR="00350868" w:rsidRPr="00350868" w:rsidRDefault="00350868" w:rsidP="002C14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E791F7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D76029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790DDE9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B9E10DB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F979E7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2C64C50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C6A7825" w14:textId="08F11692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3B32" w:rsidRPr="00C946D7" w14:paraId="43B8FAB6" w14:textId="77777777" w:rsidTr="00FF1EE9">
        <w:tc>
          <w:tcPr>
            <w:tcW w:w="2278" w:type="pct"/>
          </w:tcPr>
          <w:p w14:paraId="5DE8B713" w14:textId="7C6DF38A" w:rsidR="00350868" w:rsidRPr="00350868" w:rsidRDefault="00FF1EE9" w:rsidP="002C14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2" w:type="pct"/>
          </w:tcPr>
          <w:p w14:paraId="43C44771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BF59756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7BB9D8C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739805DB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25A875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1BC5AC3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1F29E8B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3B32" w:rsidRPr="00C946D7" w14:paraId="6FBCDCC6" w14:textId="77777777" w:rsidTr="00FF1EE9">
        <w:tc>
          <w:tcPr>
            <w:tcW w:w="2278" w:type="pct"/>
          </w:tcPr>
          <w:p w14:paraId="2080DC44" w14:textId="67E7B019" w:rsidR="00F1455E" w:rsidRPr="00FF1EE9" w:rsidRDefault="00FF1EE9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EE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0A8EE9A8" w14:textId="00FD53F5" w:rsidR="00350868" w:rsidRPr="00350868" w:rsidRDefault="006775B0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27A69A6A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D7E99D1" w14:textId="5822CCB8" w:rsidR="00350868" w:rsidRPr="00350868" w:rsidRDefault="00FF1EE9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41" w:type="pct"/>
            <w:gridSpan w:val="3"/>
          </w:tcPr>
          <w:p w14:paraId="3CDFC171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0CCFB5" w14:textId="118AA018" w:rsidR="00350868" w:rsidRPr="00350868" w:rsidRDefault="006775B0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98953C7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45FF168" w14:textId="1DF836AE" w:rsidR="00350868" w:rsidRPr="00350868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3B32" w:rsidRPr="00C946D7" w14:paraId="6C819902" w14:textId="77777777" w:rsidTr="00FF1EE9">
        <w:trPr>
          <w:tblHeader/>
        </w:trPr>
        <w:tc>
          <w:tcPr>
            <w:tcW w:w="2278" w:type="pct"/>
          </w:tcPr>
          <w:p w14:paraId="193AC293" w14:textId="0D41CEF5" w:rsidR="002A61E4" w:rsidRPr="0067225C" w:rsidRDefault="00F1455E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7E47458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F4290B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07B6024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5C" w:rsidRPr="00C946D7" w14:paraId="6C9F7141" w14:textId="77777777" w:rsidTr="00FF1EE9">
        <w:trPr>
          <w:tblHeader/>
        </w:trPr>
        <w:tc>
          <w:tcPr>
            <w:tcW w:w="2278" w:type="pct"/>
          </w:tcPr>
          <w:p w14:paraId="42D7C54E" w14:textId="104C57D6" w:rsidR="005C05AD" w:rsidRPr="00C946D7" w:rsidRDefault="005C05AD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E7E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E7E9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E7E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14:paraId="6AB92A9C" w14:textId="6DF20905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5CA48460" w14:textId="77777777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7751AF" w14:textId="2FE1F48A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32857540" w14:textId="77777777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4EFE773" w14:textId="6372DE19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428F0064" w14:textId="77777777" w:rsidR="005C05AD" w:rsidRPr="00C946D7" w:rsidRDefault="005C05AD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8" w:right="-108" w:hanging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0EDF76" w14:textId="6C28720B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40050" w:rsidRPr="00C946D7" w14:paraId="33D73EDB" w14:textId="77777777" w:rsidTr="0067225C">
        <w:trPr>
          <w:tblHeader/>
        </w:trPr>
        <w:tc>
          <w:tcPr>
            <w:tcW w:w="2278" w:type="pct"/>
          </w:tcPr>
          <w:p w14:paraId="3BC8BE15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1F30F297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5C" w:rsidRPr="00C946D7" w14:paraId="5D7836BF" w14:textId="77777777" w:rsidTr="00FF1EE9">
        <w:tc>
          <w:tcPr>
            <w:tcW w:w="2278" w:type="pct"/>
          </w:tcPr>
          <w:p w14:paraId="6A2E165B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051CA26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8E771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7AD5D8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6A6CF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6E289E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D25FA0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0AB7A1B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1EE9" w:rsidRPr="00C946D7" w14:paraId="1373E46E" w14:textId="77777777" w:rsidTr="00FF1EE9">
        <w:tc>
          <w:tcPr>
            <w:tcW w:w="2278" w:type="pct"/>
          </w:tcPr>
          <w:p w14:paraId="1E34788B" w14:textId="74C1931F" w:rsidR="00FF1EE9" w:rsidRPr="00FF1EE9" w:rsidRDefault="00FF1EE9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EE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5E013E51" w14:textId="638118A0" w:rsidR="00FF1EE9" w:rsidRPr="00C946D7" w:rsidRDefault="00D527DE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5,603</w:t>
            </w:r>
          </w:p>
        </w:tc>
        <w:tc>
          <w:tcPr>
            <w:tcW w:w="130" w:type="pct"/>
          </w:tcPr>
          <w:p w14:paraId="70C090C0" w14:textId="77777777" w:rsidR="00FF1EE9" w:rsidRPr="00C946D7" w:rsidRDefault="00FF1EE9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67E0219" w14:textId="1FDDB0C8" w:rsidR="00FF1EE9" w:rsidRPr="00C946D7" w:rsidRDefault="00FF1EE9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5,639</w:t>
            </w:r>
          </w:p>
        </w:tc>
        <w:tc>
          <w:tcPr>
            <w:tcW w:w="134" w:type="pct"/>
          </w:tcPr>
          <w:p w14:paraId="4B2345BC" w14:textId="77777777" w:rsidR="00FF1EE9" w:rsidRPr="00C946D7" w:rsidRDefault="00FF1EE9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2337102B" w14:textId="4F7FD92B" w:rsidR="00FF1EE9" w:rsidRPr="00C946D7" w:rsidRDefault="00D527DE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5,587</w:t>
            </w:r>
          </w:p>
        </w:tc>
        <w:tc>
          <w:tcPr>
            <w:tcW w:w="131" w:type="pct"/>
          </w:tcPr>
          <w:p w14:paraId="1274176B" w14:textId="77777777" w:rsidR="00FF1EE9" w:rsidRPr="00C946D7" w:rsidRDefault="00FF1EE9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AB31687" w14:textId="69F6F177" w:rsidR="00FF1EE9" w:rsidRPr="00C946D7" w:rsidRDefault="00FF1EE9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5,591</w:t>
            </w:r>
          </w:p>
        </w:tc>
      </w:tr>
      <w:tr w:rsidR="0067225C" w:rsidRPr="00C946D7" w14:paraId="45CEB3F8" w14:textId="77777777" w:rsidTr="00FF1EE9">
        <w:tc>
          <w:tcPr>
            <w:tcW w:w="2278" w:type="pct"/>
          </w:tcPr>
          <w:p w14:paraId="2DEC9AEE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690058B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D57CCBA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C55E585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652F30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77418FCE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936CA3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5F9A8D5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7225C" w:rsidRPr="00C946D7" w14:paraId="2120E47B" w14:textId="77777777" w:rsidTr="00FF1EE9">
        <w:tc>
          <w:tcPr>
            <w:tcW w:w="2278" w:type="pct"/>
          </w:tcPr>
          <w:p w14:paraId="11E973BD" w14:textId="4421A3CD" w:rsidR="00EE17A5" w:rsidRPr="00C946D7" w:rsidRDefault="00EE17A5" w:rsidP="00EE17A5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4409D886" w14:textId="7B378E97" w:rsidR="00EE17A5" w:rsidRPr="007B64D1" w:rsidRDefault="006775B0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3,701</w:t>
            </w:r>
          </w:p>
        </w:tc>
        <w:tc>
          <w:tcPr>
            <w:tcW w:w="130" w:type="pct"/>
          </w:tcPr>
          <w:p w14:paraId="48C475BB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3E553BC" w14:textId="314E0842" w:rsidR="00EE17A5" w:rsidRDefault="00FF1EE9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3,948</w:t>
            </w:r>
          </w:p>
        </w:tc>
        <w:tc>
          <w:tcPr>
            <w:tcW w:w="134" w:type="pct"/>
          </w:tcPr>
          <w:p w14:paraId="7FCA341A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0B3DBD5D" w14:textId="779AA47C" w:rsidR="00EE17A5" w:rsidRPr="00C946D7" w:rsidRDefault="006775B0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3,701</w:t>
            </w:r>
          </w:p>
        </w:tc>
        <w:tc>
          <w:tcPr>
            <w:tcW w:w="131" w:type="pct"/>
          </w:tcPr>
          <w:p w14:paraId="5A964C42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2F87803" w14:textId="6328D8B2" w:rsidR="00EE17A5" w:rsidRDefault="00FF1EE9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3,948</w:t>
            </w:r>
          </w:p>
        </w:tc>
      </w:tr>
      <w:tr w:rsidR="0067225C" w:rsidRPr="00C946D7" w14:paraId="2A1BFF38" w14:textId="77777777" w:rsidTr="00FF1EE9">
        <w:tc>
          <w:tcPr>
            <w:tcW w:w="2278" w:type="pct"/>
          </w:tcPr>
          <w:p w14:paraId="05EA10EA" w14:textId="77777777" w:rsidR="00EE17A5" w:rsidRPr="00C946D7" w:rsidRDefault="00EE17A5" w:rsidP="00EE17A5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7F978665" w14:textId="2DAC97AC" w:rsidR="00EE17A5" w:rsidRPr="00C946D7" w:rsidRDefault="006775B0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30" w:type="pct"/>
          </w:tcPr>
          <w:p w14:paraId="730BC307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545EAF1" w14:textId="022CE371" w:rsidR="00EE17A5" w:rsidRPr="00C946D7" w:rsidRDefault="00FF1EE9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34" w:type="pct"/>
          </w:tcPr>
          <w:p w14:paraId="0652DBB9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33C3F637" w14:textId="0F8E7D75" w:rsidR="00EE17A5" w:rsidRPr="00C946D7" w:rsidRDefault="006775B0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31" w:type="pct"/>
          </w:tcPr>
          <w:p w14:paraId="7FC963AF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C022A41" w14:textId="5FEF0F15" w:rsidR="00EE17A5" w:rsidRPr="00C946D7" w:rsidRDefault="00FF1EE9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67225C" w:rsidRPr="00483087" w14:paraId="2F6C060C" w14:textId="77777777" w:rsidTr="00FF1EE9">
        <w:tc>
          <w:tcPr>
            <w:tcW w:w="2278" w:type="pct"/>
          </w:tcPr>
          <w:p w14:paraId="0F1AC7B6" w14:textId="77777777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16C45B8" w14:textId="362EC325" w:rsidR="00EE17A5" w:rsidRPr="003A6CED" w:rsidRDefault="006775B0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</w:t>
            </w:r>
            <w:r w:rsidR="007E4F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01BB6AF4" w14:textId="77777777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6B2A41BF" w:rsidR="00EE17A5" w:rsidRPr="003A6CED" w:rsidRDefault="00FF1EE9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4,078</w:t>
            </w:r>
          </w:p>
        </w:tc>
        <w:tc>
          <w:tcPr>
            <w:tcW w:w="134" w:type="pct"/>
          </w:tcPr>
          <w:p w14:paraId="1DA2059D" w14:textId="77777777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BE2C54" w14:textId="1E71A3A0" w:rsidR="00EE17A5" w:rsidRPr="003A6CED" w:rsidRDefault="006775B0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3,855</w:t>
            </w:r>
          </w:p>
        </w:tc>
        <w:tc>
          <w:tcPr>
            <w:tcW w:w="131" w:type="pct"/>
          </w:tcPr>
          <w:p w14:paraId="79B7799D" w14:textId="77777777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5371A5A9" w:rsidR="00EE17A5" w:rsidRPr="003A6CED" w:rsidRDefault="00FF1EE9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4,078</w:t>
            </w:r>
          </w:p>
        </w:tc>
      </w:tr>
    </w:tbl>
    <w:p w14:paraId="7A9E8D0B" w14:textId="77777777" w:rsidR="002A61E4" w:rsidRPr="00EE17A5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CCD54ED" w14:textId="6975DB84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1E7E99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1E7E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D82A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17A5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DE4575"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17A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EE17A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6"/>
        <w:gridCol w:w="1081"/>
        <w:gridCol w:w="271"/>
        <w:gridCol w:w="992"/>
        <w:gridCol w:w="269"/>
        <w:gridCol w:w="1077"/>
        <w:gridCol w:w="269"/>
        <w:gridCol w:w="1075"/>
      </w:tblGrid>
      <w:tr w:rsidR="007F6ED9" w:rsidRPr="00F205C4" w14:paraId="5A3AA90F" w14:textId="77777777" w:rsidTr="0067225C">
        <w:trPr>
          <w:tblHeader/>
        </w:trPr>
        <w:tc>
          <w:tcPr>
            <w:tcW w:w="2285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5C" w:rsidRPr="00F205C4" w14:paraId="6D4E905C" w14:textId="77777777" w:rsidTr="0067225C">
        <w:trPr>
          <w:tblHeader/>
        </w:trPr>
        <w:tc>
          <w:tcPr>
            <w:tcW w:w="2285" w:type="pct"/>
          </w:tcPr>
          <w:p w14:paraId="1D10CA5D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83001F7" w14:textId="7295DD74" w:rsidR="00A72DF8" w:rsidRPr="00EE3EF9" w:rsidRDefault="00C917B9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4C832B3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DF24B" w14:textId="3E9CAAD0" w:rsidR="00A72DF8" w:rsidRPr="00EE3EF9" w:rsidRDefault="00A72DF8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54E4FE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E18B2A" w14:textId="393D6A99" w:rsidR="00A72DF8" w:rsidRPr="00EE3EF9" w:rsidRDefault="00C917B9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AA48825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07F4FF" w14:textId="4C575F0B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225C" w:rsidRPr="00F205C4" w14:paraId="51091F49" w14:textId="77777777" w:rsidTr="0067225C">
        <w:trPr>
          <w:tblHeader/>
        </w:trPr>
        <w:tc>
          <w:tcPr>
            <w:tcW w:w="2285" w:type="pct"/>
          </w:tcPr>
          <w:p w14:paraId="17748F26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DA47174" w14:textId="7A03A630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7A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8A16860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2E00D1" w14:textId="1D65D45A" w:rsidR="00A72DF8" w:rsidRPr="00EE3EF9" w:rsidRDefault="00EE17A5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6E238E0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ACD93E" w14:textId="4AEFD3F2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7A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651700A1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8009EA" w14:textId="48280B62" w:rsidR="00A72DF8" w:rsidRPr="00EE3EF9" w:rsidRDefault="00EE17A5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225C" w:rsidRPr="00F205C4" w14:paraId="5BB67607" w14:textId="77777777" w:rsidTr="0067225C">
        <w:trPr>
          <w:tblHeader/>
        </w:trPr>
        <w:tc>
          <w:tcPr>
            <w:tcW w:w="2285" w:type="pct"/>
          </w:tcPr>
          <w:p w14:paraId="66022615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7B7BE96A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5C" w:rsidRPr="00F205C4" w14:paraId="01B28C33" w14:textId="77777777" w:rsidTr="0067225C">
        <w:tc>
          <w:tcPr>
            <w:tcW w:w="2285" w:type="pct"/>
          </w:tcPr>
          <w:p w14:paraId="01DAC164" w14:textId="467089EB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15" w:type="pct"/>
            <w:gridSpan w:val="7"/>
          </w:tcPr>
          <w:p w14:paraId="4039BA72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7225C" w:rsidRPr="00E27DCD" w14:paraId="41CE4AA8" w14:textId="77777777" w:rsidTr="0067225C">
        <w:trPr>
          <w:trHeight w:val="236"/>
        </w:trPr>
        <w:tc>
          <w:tcPr>
            <w:tcW w:w="2285" w:type="pct"/>
          </w:tcPr>
          <w:p w14:paraId="39B93068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082E240" w14:textId="18A7E82A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82E5AEA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7562762E" w14:textId="12E54341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D5CC53C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B0778D2" w14:textId="625B1FD0" w:rsidR="00E60EAA" w:rsidRPr="00DA40F2" w:rsidRDefault="006775B0" w:rsidP="0067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11,39</w:t>
            </w:r>
            <w:r w:rsidR="00795A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78B2EAF3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2EC643E" w14:textId="360C7D07" w:rsidR="00E60EAA" w:rsidRPr="00FF1EE9" w:rsidRDefault="00C917B9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11,362</w:t>
            </w:r>
          </w:p>
        </w:tc>
      </w:tr>
      <w:tr w:rsidR="0067225C" w:rsidRPr="00F205C4" w14:paraId="1CF0BBCA" w14:textId="77777777" w:rsidTr="0067225C">
        <w:trPr>
          <w:trHeight w:val="236"/>
        </w:trPr>
        <w:tc>
          <w:tcPr>
            <w:tcW w:w="2285" w:type="pct"/>
          </w:tcPr>
          <w:p w14:paraId="508F3300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0A47094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5F7F8E9E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3B8F2DB9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7ED9E260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7CE8AB8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9AC627A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54AAD8D" w14:textId="77777777" w:rsidR="00E60EAA" w:rsidRPr="00FF1EE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7225C" w:rsidRPr="00F205C4" w14:paraId="76F9BD92" w14:textId="77777777" w:rsidTr="0067225C">
        <w:trPr>
          <w:trHeight w:val="236"/>
        </w:trPr>
        <w:tc>
          <w:tcPr>
            <w:tcW w:w="2285" w:type="pct"/>
          </w:tcPr>
          <w:p w14:paraId="6F846AE7" w14:textId="265EBA82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D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เงินลงทุนในบริษัท</w:t>
            </w:r>
            <w:r w:rsidRPr="00D33B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6060359" w14:textId="7C825AD0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FBB48AB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7EDFB211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6BF3062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FB00355" w14:textId="714DB2C0" w:rsidR="00E60EAA" w:rsidRPr="00A72DF8" w:rsidRDefault="006775B0" w:rsidP="0067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598,590</w:t>
            </w:r>
          </w:p>
        </w:tc>
        <w:tc>
          <w:tcPr>
            <w:tcW w:w="145" w:type="pct"/>
          </w:tcPr>
          <w:p w14:paraId="2E7CA4A7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EC56D29" w14:textId="7E3D4011" w:rsidR="00E60EAA" w:rsidRPr="00FF1EE9" w:rsidRDefault="00C917B9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598,590</w:t>
            </w:r>
          </w:p>
        </w:tc>
      </w:tr>
      <w:tr w:rsidR="0067225C" w:rsidRPr="00F205C4" w14:paraId="4BB0FF14" w14:textId="77777777" w:rsidTr="0067225C">
        <w:trPr>
          <w:trHeight w:val="236"/>
        </w:trPr>
        <w:tc>
          <w:tcPr>
            <w:tcW w:w="2285" w:type="pct"/>
          </w:tcPr>
          <w:p w14:paraId="1AE46453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6E982DE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74E59C4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63D662E2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329C5829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2EEF17D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3B32506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AA01E23" w14:textId="77777777" w:rsidR="00E60EAA" w:rsidRPr="00FF1EE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7225C" w:rsidRPr="00F205C4" w14:paraId="7A4FB9D7" w14:textId="77777777" w:rsidTr="0067225C">
        <w:trPr>
          <w:trHeight w:val="236"/>
        </w:trPr>
        <w:tc>
          <w:tcPr>
            <w:tcW w:w="2285" w:type="pct"/>
          </w:tcPr>
          <w:p w14:paraId="320FD44F" w14:textId="122571EA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1C0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3" w:type="pct"/>
          </w:tcPr>
          <w:p w14:paraId="245095F8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61892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396BD6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EABF92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C3FACF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79CEF0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5048ADA" w14:textId="77777777" w:rsidR="00E60EAA" w:rsidRPr="00FF1EE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225C" w:rsidRPr="00F205C4" w14:paraId="1AAC3388" w14:textId="77777777" w:rsidTr="0067225C">
        <w:trPr>
          <w:trHeight w:val="236"/>
        </w:trPr>
        <w:tc>
          <w:tcPr>
            <w:tcW w:w="2285" w:type="pct"/>
          </w:tcPr>
          <w:p w14:paraId="75647036" w14:textId="23D627B0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931B324" w14:textId="2FE2C950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B238BA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3A3730CE" w14:textId="7CE6F33B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5824C7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A87CD3F" w14:textId="6CE0D9BB" w:rsidR="00E60EAA" w:rsidRPr="00A72DF8" w:rsidRDefault="00C917B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D9B38C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68C9A42D" w14:textId="4C9AE21A" w:rsidR="00E60EAA" w:rsidRPr="00FF1EE9" w:rsidRDefault="00C917B9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</w:tr>
    </w:tbl>
    <w:p w14:paraId="24F42517" w14:textId="77777777" w:rsidR="00003B19" w:rsidRDefault="00003B19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</w:pPr>
    </w:p>
    <w:p w14:paraId="111726BF" w14:textId="202ACC81" w:rsidR="006B6CF1" w:rsidRPr="00107459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0745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1D7B2AA9" w:rsidR="00357CC8" w:rsidRPr="00AC680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05370" w14:textId="5444044C" w:rsidR="00893E04" w:rsidRDefault="00893E04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3E04">
        <w:rPr>
          <w:rFonts w:asciiTheme="majorBidi" w:hAnsiTheme="majorBidi" w:cstheme="majorBidi" w:hint="cs"/>
          <w:spacing w:val="-2"/>
          <w:sz w:val="30"/>
          <w:szCs w:val="30"/>
          <w:cs/>
        </w:rPr>
        <w:t>กลุ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่มบริษัทไม่มีสัญญาสำคัญใหม่ที่ทำกับกิจการที่เกี่ยวข้องกันในระหว่างงวด</w:t>
      </w:r>
      <w:r w:rsidR="001E7E99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="00C917B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C917B9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409A1592" w14:textId="77777777" w:rsidR="00893E04" w:rsidRDefault="0089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0B3A7E6" w14:textId="22D44BBF" w:rsidR="00AB5EBA" w:rsidRDefault="00AB5EBA" w:rsidP="00E45B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AC680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3"/>
        <w:gridCol w:w="1081"/>
        <w:gridCol w:w="273"/>
        <w:gridCol w:w="1078"/>
        <w:gridCol w:w="269"/>
        <w:gridCol w:w="1072"/>
        <w:gridCol w:w="236"/>
        <w:gridCol w:w="1117"/>
      </w:tblGrid>
      <w:tr w:rsidR="00AD2EC7" w:rsidRPr="00F205C4" w14:paraId="623F423C" w14:textId="77777777" w:rsidTr="00C917B9">
        <w:trPr>
          <w:trHeight w:val="424"/>
          <w:tblHeader/>
        </w:trPr>
        <w:tc>
          <w:tcPr>
            <w:tcW w:w="2256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EC7" w:rsidRPr="00F205C4" w14:paraId="4EEFB9A9" w14:textId="77777777" w:rsidTr="00C917B9">
        <w:trPr>
          <w:trHeight w:val="404"/>
          <w:tblHeader/>
        </w:trPr>
        <w:tc>
          <w:tcPr>
            <w:tcW w:w="2256" w:type="pct"/>
          </w:tcPr>
          <w:p w14:paraId="2FDCE20C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7D8AF90" w14:textId="4A95E26B" w:rsidR="00F27CC3" w:rsidRPr="00DA40F2" w:rsidRDefault="00C917B9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ED412E8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8E64831" w14:textId="17F8B15B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56C4796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602F96B" w14:textId="0891076F" w:rsidR="00F27CC3" w:rsidRPr="00DA40F2" w:rsidRDefault="00C917B9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5B2752FD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EA79AF1" w14:textId="4921F9FD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2EC7" w:rsidRPr="00F205C4" w14:paraId="4A61A6B5" w14:textId="77777777" w:rsidTr="00C917B9">
        <w:trPr>
          <w:trHeight w:val="414"/>
          <w:tblHeader/>
        </w:trPr>
        <w:tc>
          <w:tcPr>
            <w:tcW w:w="2256" w:type="pct"/>
          </w:tcPr>
          <w:p w14:paraId="5DB26561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FE8240A" w14:textId="40C9A220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7BB5965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612F49" w14:textId="27ECEA09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05FFB2F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33F09E" w14:textId="5D5E60B8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4CA2E698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752D90" w14:textId="19021745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D2EC7" w:rsidRPr="00F205C4" w14:paraId="12BDEF91" w14:textId="77777777" w:rsidTr="00C917B9">
        <w:trPr>
          <w:trHeight w:val="424"/>
          <w:tblHeader/>
        </w:trPr>
        <w:tc>
          <w:tcPr>
            <w:tcW w:w="2256" w:type="pct"/>
          </w:tcPr>
          <w:p w14:paraId="1F454C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4" w:type="pct"/>
            <w:gridSpan w:val="7"/>
          </w:tcPr>
          <w:p w14:paraId="40A19A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2EC7" w:rsidRPr="00F205C4" w14:paraId="0579D1D3" w14:textId="77777777" w:rsidTr="00C917B9">
        <w:trPr>
          <w:trHeight w:val="414"/>
        </w:trPr>
        <w:tc>
          <w:tcPr>
            <w:tcW w:w="2256" w:type="pct"/>
          </w:tcPr>
          <w:p w14:paraId="1B9C4FC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579" w:type="pct"/>
          </w:tcPr>
          <w:p w14:paraId="56ACCD9F" w14:textId="10AF814C" w:rsidR="001E4671" w:rsidRPr="00DA40F2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91,073</w:t>
            </w:r>
          </w:p>
        </w:tc>
        <w:tc>
          <w:tcPr>
            <w:tcW w:w="146" w:type="pct"/>
          </w:tcPr>
          <w:p w14:paraId="3E59282D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6710E6" w14:textId="4908E397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113,716</w:t>
            </w:r>
          </w:p>
        </w:tc>
        <w:tc>
          <w:tcPr>
            <w:tcW w:w="144" w:type="pct"/>
          </w:tcPr>
          <w:p w14:paraId="76003D7D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43E105" w14:textId="715F4CD5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11C32FE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1DCFA4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618EF003" w14:textId="77777777" w:rsidTr="00C917B9">
        <w:trPr>
          <w:trHeight w:val="404"/>
        </w:trPr>
        <w:tc>
          <w:tcPr>
            <w:tcW w:w="2256" w:type="pct"/>
          </w:tcPr>
          <w:p w14:paraId="2D734B28" w14:textId="73E38581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B1701E7" w14:textId="41E5E6EA" w:rsidR="001E4671" w:rsidRPr="00DA40F2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46,219</w:t>
            </w:r>
          </w:p>
        </w:tc>
        <w:tc>
          <w:tcPr>
            <w:tcW w:w="146" w:type="pct"/>
          </w:tcPr>
          <w:p w14:paraId="7CB0DE3B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84A87C1" w14:textId="750FF284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48,998</w:t>
            </w:r>
          </w:p>
        </w:tc>
        <w:tc>
          <w:tcPr>
            <w:tcW w:w="144" w:type="pct"/>
          </w:tcPr>
          <w:p w14:paraId="4E46B69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9D71FD7" w14:textId="7013845B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1CED26F1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0FBA8FE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3D413EE5" w14:textId="77777777" w:rsidTr="00C917B9">
        <w:trPr>
          <w:trHeight w:val="424"/>
        </w:trPr>
        <w:tc>
          <w:tcPr>
            <w:tcW w:w="2256" w:type="pct"/>
            <w:vAlign w:val="bottom"/>
          </w:tcPr>
          <w:p w14:paraId="439A97D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CBF79B5" w14:textId="6D7C38C3" w:rsidR="001E4671" w:rsidRPr="00DA40F2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137,292</w:t>
            </w:r>
          </w:p>
        </w:tc>
        <w:tc>
          <w:tcPr>
            <w:tcW w:w="146" w:type="pct"/>
          </w:tcPr>
          <w:p w14:paraId="78ACD87C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9FA150B" w14:textId="7FD7A9E9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162,714</w:t>
            </w:r>
          </w:p>
        </w:tc>
        <w:tc>
          <w:tcPr>
            <w:tcW w:w="144" w:type="pct"/>
          </w:tcPr>
          <w:p w14:paraId="2A06148C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64F18A0" w14:textId="37C9965D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3707CD4" w14:textId="77777777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D71AE86" w14:textId="77777777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2EC7" w:rsidRPr="00F205C4" w14:paraId="06153169" w14:textId="77777777" w:rsidTr="00C917B9">
        <w:trPr>
          <w:trHeight w:val="404"/>
        </w:trPr>
        <w:tc>
          <w:tcPr>
            <w:tcW w:w="2256" w:type="pct"/>
            <w:vAlign w:val="bottom"/>
          </w:tcPr>
          <w:p w14:paraId="0B16A68B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EFFE3AE" w14:textId="5D81E62E" w:rsidR="001E4671" w:rsidRPr="00DA40F2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(7,594)</w:t>
            </w:r>
          </w:p>
        </w:tc>
        <w:tc>
          <w:tcPr>
            <w:tcW w:w="146" w:type="pct"/>
          </w:tcPr>
          <w:p w14:paraId="39CE8B77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C91472" w14:textId="0F9E4882" w:rsidR="001E4671" w:rsidRPr="000C5C7A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(7,075)</w:t>
            </w:r>
          </w:p>
        </w:tc>
        <w:tc>
          <w:tcPr>
            <w:tcW w:w="144" w:type="pct"/>
          </w:tcPr>
          <w:p w14:paraId="14222671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D298C65" w14:textId="4B9A38A3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3DFC0C9B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97C715A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75B184A8" w14:textId="77777777" w:rsidTr="00C917B9">
        <w:trPr>
          <w:trHeight w:val="424"/>
        </w:trPr>
        <w:tc>
          <w:tcPr>
            <w:tcW w:w="2256" w:type="pct"/>
          </w:tcPr>
          <w:p w14:paraId="761546F5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2A82B099" w:rsidR="001E4671" w:rsidRPr="00DA40F2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129,698</w:t>
            </w:r>
          </w:p>
        </w:tc>
        <w:tc>
          <w:tcPr>
            <w:tcW w:w="146" w:type="pct"/>
          </w:tcPr>
          <w:p w14:paraId="01D89DA1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46505641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155,639</w:t>
            </w:r>
          </w:p>
        </w:tc>
        <w:tc>
          <w:tcPr>
            <w:tcW w:w="144" w:type="pct"/>
          </w:tcPr>
          <w:p w14:paraId="7122DE6D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767BB0A9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4643177" w14:textId="77777777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52253A" w14:textId="539CFF97" w:rsidR="002C72AC" w:rsidRPr="00AC6805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80"/>
        <w:gridCol w:w="270"/>
        <w:gridCol w:w="1082"/>
        <w:gridCol w:w="270"/>
        <w:gridCol w:w="1080"/>
        <w:gridCol w:w="271"/>
        <w:gridCol w:w="1076"/>
      </w:tblGrid>
      <w:tr w:rsidR="000C5C7A" w:rsidRPr="00F205C4" w14:paraId="247F3F68" w14:textId="77777777" w:rsidTr="000C5C7A">
        <w:tc>
          <w:tcPr>
            <w:tcW w:w="2260" w:type="pct"/>
          </w:tcPr>
          <w:p w14:paraId="0BEFF8DB" w14:textId="77777777" w:rsidR="000C5C7A" w:rsidRPr="005F7644" w:rsidRDefault="000C5C7A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F76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102A9B64" w14:textId="77777777" w:rsidR="000C5C7A" w:rsidRPr="00F205C4" w:rsidRDefault="000C5C7A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76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</w:t>
            </w:r>
            <w:r w:rsidRPr="005F76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299" w:type="pct"/>
            <w:gridSpan w:val="3"/>
          </w:tcPr>
          <w:p w14:paraId="3D91B2AA" w14:textId="77777777" w:rsidR="000C5C7A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D7052" w14:textId="477E338D" w:rsidR="000C5C7A" w:rsidRPr="00940D1F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41A9FED" w14:textId="77777777" w:rsidR="000C5C7A" w:rsidRPr="00940D1F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0E1B5CA0" w14:textId="77777777" w:rsidR="000C5C7A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0BF9E9" w14:textId="4ABD2716" w:rsidR="000C5C7A" w:rsidRPr="00940D1F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EC7" w:rsidRPr="00F205C4" w14:paraId="7A3E4399" w14:textId="77777777" w:rsidTr="000C5C7A">
        <w:tc>
          <w:tcPr>
            <w:tcW w:w="2260" w:type="pct"/>
          </w:tcPr>
          <w:p w14:paraId="5C0BA00F" w14:textId="09FD2F1C" w:rsidR="005F7644" w:rsidRPr="00F205C4" w:rsidRDefault="005F7644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17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91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917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45083B50" w14:textId="5B336425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7D83A10" w14:textId="77777777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D385505" w14:textId="58C1938E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5229F86" w14:textId="77777777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4E9126" w14:textId="04E8F405" w:rsidR="005F7644" w:rsidRPr="00940D1F" w:rsidRDefault="00E64DFC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4DF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D2344DC" w14:textId="77777777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D156E89" w14:textId="369E7F56" w:rsidR="005F7644" w:rsidRPr="00940D1F" w:rsidRDefault="00E64DFC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4DF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C5C7A" w:rsidRPr="00F205C4" w14:paraId="7E2F9F55" w14:textId="77777777" w:rsidTr="000C5C7A">
        <w:tc>
          <w:tcPr>
            <w:tcW w:w="2260" w:type="pct"/>
          </w:tcPr>
          <w:p w14:paraId="41510A72" w14:textId="77777777" w:rsidR="000C5C7A" w:rsidRPr="00EE69B2" w:rsidRDefault="000C5C7A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7"/>
          </w:tcPr>
          <w:p w14:paraId="6C89D14E" w14:textId="1168E8F2" w:rsidR="000C5C7A" w:rsidRPr="00E64DFC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2EC7" w:rsidRPr="00F205C4" w14:paraId="4C871FC8" w14:textId="77777777" w:rsidTr="000C5C7A">
        <w:tc>
          <w:tcPr>
            <w:tcW w:w="2260" w:type="pct"/>
          </w:tcPr>
          <w:p w14:paraId="40B03181" w14:textId="77777777" w:rsidR="005D60C3" w:rsidRPr="00F205C4" w:rsidRDefault="005D60C3" w:rsidP="00C12B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577" w:type="pct"/>
            <w:shd w:val="clear" w:color="auto" w:fill="auto"/>
          </w:tcPr>
          <w:p w14:paraId="4267E899" w14:textId="16B017FA" w:rsidR="005D60C3" w:rsidRPr="000C5C7A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591,827</w:t>
            </w:r>
          </w:p>
        </w:tc>
        <w:tc>
          <w:tcPr>
            <w:tcW w:w="144" w:type="pct"/>
            <w:shd w:val="clear" w:color="auto" w:fill="auto"/>
          </w:tcPr>
          <w:p w14:paraId="2752FB0B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5759715" w14:textId="5C6FA5C7" w:rsidR="005D60C3" w:rsidRPr="00F205C4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739,72</w:t>
            </w:r>
            <w:r w:rsidR="00134D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7B31E268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3C7B18F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F38580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3F557570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3AAD5302" w14:textId="77777777" w:rsidTr="000C5C7A">
        <w:tc>
          <w:tcPr>
            <w:tcW w:w="2260" w:type="pct"/>
          </w:tcPr>
          <w:p w14:paraId="76DB0A2E" w14:textId="77777777" w:rsidR="005D60C3" w:rsidRPr="00F205C4" w:rsidRDefault="005D60C3" w:rsidP="00C12B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</w:t>
            </w:r>
          </w:p>
          <w:p w14:paraId="4C226E56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77" w:type="pct"/>
            <w:shd w:val="clear" w:color="auto" w:fill="auto"/>
          </w:tcPr>
          <w:p w14:paraId="6AE12E39" w14:textId="77777777" w:rsidR="005D60C3" w:rsidRDefault="005D60C3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C7056" w14:textId="5796103F" w:rsidR="006775B0" w:rsidRPr="000C5C7A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  <w:tc>
          <w:tcPr>
            <w:tcW w:w="144" w:type="pct"/>
            <w:shd w:val="clear" w:color="auto" w:fill="auto"/>
          </w:tcPr>
          <w:p w14:paraId="2B9E558E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A003FB4" w14:textId="77777777" w:rsidR="005D60C3" w:rsidRDefault="005D60C3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0DD1B2" w14:textId="6EC702A7" w:rsidR="006775B0" w:rsidRPr="00F205C4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</w:t>
            </w:r>
            <w:r w:rsidR="00134D1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4E32656B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E6985D8" w14:textId="77777777" w:rsidR="005D60C3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40B6B7" w14:textId="77777777" w:rsidR="005D60C3" w:rsidRPr="005214B7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AE5F14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2E823884" w14:textId="77777777" w:rsidR="005D60C3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BEE6E9" w14:textId="77777777" w:rsidR="005D60C3" w:rsidRPr="005214B7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3D0FD28D" w14:textId="77777777" w:rsidTr="000C5C7A">
        <w:tc>
          <w:tcPr>
            <w:tcW w:w="2260" w:type="pct"/>
          </w:tcPr>
          <w:p w14:paraId="26564FD1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40C177" w14:textId="46B27625" w:rsidR="005D60C3" w:rsidRPr="000C5C7A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592,346</w:t>
            </w:r>
          </w:p>
        </w:tc>
        <w:tc>
          <w:tcPr>
            <w:tcW w:w="144" w:type="pct"/>
          </w:tcPr>
          <w:p w14:paraId="474AE971" w14:textId="77777777" w:rsidR="005D60C3" w:rsidRPr="000C5C7A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FEA6D84" w14:textId="0C7DC7AB" w:rsidR="005D60C3" w:rsidRPr="000C5C7A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740,786</w:t>
            </w:r>
          </w:p>
        </w:tc>
        <w:tc>
          <w:tcPr>
            <w:tcW w:w="144" w:type="pct"/>
          </w:tcPr>
          <w:p w14:paraId="7F783625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1C21770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E09F00A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E4A8CFE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9062616" w14:textId="77777777" w:rsidR="005D60C3" w:rsidRPr="00AC6805" w:rsidRDefault="005D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AC6805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530"/>
      </w:tblGrid>
      <w:tr w:rsidR="008B1316" w:rsidRPr="002C72AC" w14:paraId="1D565E8B" w14:textId="77777777" w:rsidTr="007E34F5">
        <w:trPr>
          <w:cantSplit/>
          <w:tblHeader/>
        </w:trPr>
        <w:tc>
          <w:tcPr>
            <w:tcW w:w="6120" w:type="dxa"/>
            <w:vAlign w:val="bottom"/>
            <w:hideMark/>
          </w:tcPr>
          <w:p w14:paraId="155D0E97" w14:textId="2590FE36" w:rsidR="008B1316" w:rsidRPr="002C72AC" w:rsidRDefault="008B1316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E7E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C91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C917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EE17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30" w:type="dxa"/>
            <w:hideMark/>
          </w:tcPr>
          <w:p w14:paraId="2E058262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467C70A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4B9184" w14:textId="77777777" w:rsidR="008B1316" w:rsidRPr="002C72AC" w:rsidRDefault="008B1316" w:rsidP="008B13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1A4859" w14:textId="77777777" w:rsidR="008B1316" w:rsidRPr="002C72AC" w:rsidRDefault="008B1316" w:rsidP="008B131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4966" w:rsidRPr="002C72AC" w14:paraId="3259F5B2" w14:textId="77777777" w:rsidTr="007E34F5">
        <w:trPr>
          <w:cantSplit/>
          <w:tblHeader/>
        </w:trPr>
        <w:tc>
          <w:tcPr>
            <w:tcW w:w="6120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9065C" w:rsidRPr="002C72AC" w14:paraId="4DE1A4FC" w14:textId="77777777" w:rsidTr="007E34F5">
        <w:trPr>
          <w:cantSplit/>
        </w:trPr>
        <w:tc>
          <w:tcPr>
            <w:tcW w:w="6120" w:type="dxa"/>
            <w:hideMark/>
          </w:tcPr>
          <w:p w14:paraId="403380FC" w14:textId="423F83DA" w:rsidR="0099065C" w:rsidRPr="002C72AC" w:rsidRDefault="0099065C" w:rsidP="009906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0587FB62" w:rsidR="0099065C" w:rsidRPr="00AA608F" w:rsidRDefault="006775B0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5,125</w:t>
            </w:r>
          </w:p>
        </w:tc>
        <w:tc>
          <w:tcPr>
            <w:tcW w:w="180" w:type="dxa"/>
          </w:tcPr>
          <w:p w14:paraId="6DA531AB" w14:textId="77777777" w:rsidR="0099065C" w:rsidRPr="00AA608F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6F677A" w14:textId="7D4EFD0B" w:rsidR="0099065C" w:rsidRPr="00AA608F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60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65C" w:rsidRPr="002C72AC" w14:paraId="6B5BB394" w14:textId="77777777" w:rsidTr="007E34F5">
        <w:trPr>
          <w:cantSplit/>
        </w:trPr>
        <w:tc>
          <w:tcPr>
            <w:tcW w:w="6120" w:type="dxa"/>
          </w:tcPr>
          <w:p w14:paraId="64834684" w14:textId="633A7C4C" w:rsidR="0099065C" w:rsidRPr="002C72AC" w:rsidRDefault="0099065C" w:rsidP="009906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7BEEBD6E" w:rsidR="0099065C" w:rsidRPr="00DD65EB" w:rsidRDefault="006775B0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1,223</w:t>
            </w:r>
          </w:p>
        </w:tc>
        <w:tc>
          <w:tcPr>
            <w:tcW w:w="180" w:type="dxa"/>
          </w:tcPr>
          <w:p w14:paraId="5DBA0FC5" w14:textId="77777777" w:rsidR="0099065C" w:rsidRPr="002C72AC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BE3B7" w14:textId="5A4E896D" w:rsidR="0099065C" w:rsidRPr="00AA608F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60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AC6805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90A388" w14:textId="77777777" w:rsidR="00915E50" w:rsidRDefault="0091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0D90F" w14:textId="5D8467D8" w:rsidR="005F36C9" w:rsidRPr="005D60C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A93DAE2" w14:textId="77777777" w:rsidR="005F36C9" w:rsidRPr="00AC6805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540E00E" w14:textId="5C59C4EB" w:rsidR="005F36C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09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917B9">
        <w:rPr>
          <w:rFonts w:asciiTheme="majorBidi" w:hAnsiTheme="majorBidi" w:cstheme="majorBidi"/>
          <w:sz w:val="30"/>
          <w:szCs w:val="30"/>
        </w:rPr>
        <w:t xml:space="preserve">30 </w:t>
      </w:r>
      <w:r w:rsidR="00C917B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C72AC" w:rsidRPr="00690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2AC" w:rsidRPr="006909D0">
        <w:rPr>
          <w:rFonts w:asciiTheme="majorBidi" w:hAnsiTheme="majorBidi" w:cstheme="majorBidi"/>
          <w:sz w:val="30"/>
          <w:szCs w:val="30"/>
        </w:rPr>
        <w:t>256</w:t>
      </w:r>
      <w:r w:rsidR="006909D0" w:rsidRPr="006909D0">
        <w:rPr>
          <w:rFonts w:asciiTheme="majorBidi" w:hAnsiTheme="majorBidi" w:cstheme="majorBidi"/>
          <w:sz w:val="30"/>
          <w:szCs w:val="30"/>
        </w:rPr>
        <w:t>7</w:t>
      </w:r>
      <w:r w:rsidR="002C72AC" w:rsidRPr="006909D0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สิน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Pr="006909D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6775B0">
        <w:rPr>
          <w:rFonts w:asciiTheme="majorBidi" w:hAnsiTheme="majorBidi" w:cstheme="majorBidi"/>
          <w:sz w:val="30"/>
          <w:szCs w:val="30"/>
        </w:rPr>
        <w:t xml:space="preserve">279.17 </w:t>
      </w:r>
      <w:r w:rsidRPr="006909D0">
        <w:rPr>
          <w:rFonts w:asciiTheme="majorBidi" w:hAnsiTheme="majorBidi" w:cstheme="majorBidi"/>
          <w:sz w:val="30"/>
          <w:szCs w:val="30"/>
          <w:cs/>
        </w:rPr>
        <w:t>ล้านบาท ได้จดจำนองไว้เป็นหลักประกันเงินเบิกเกินบัญชีและสินเชื่ออื่นจาก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10BA5694" w14:textId="77777777" w:rsidR="00915E50" w:rsidRPr="006909D0" w:rsidRDefault="00915E50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8381A" w14:textId="0FF5BA1E" w:rsidR="00DE388C" w:rsidRPr="00D505CE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505CE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D505CE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76D985" w14:textId="3828317C" w:rsidR="00DE388C" w:rsidRPr="00D505CE" w:rsidRDefault="00DE388C" w:rsidP="00E9681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505CE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CE">
        <w:rPr>
          <w:rFonts w:asciiTheme="majorBidi" w:hAnsiTheme="majorBidi"/>
          <w:sz w:val="30"/>
          <w:szCs w:val="30"/>
          <w:lang w:val="th-TH"/>
        </w:rPr>
        <w:t>ESOP Warrant-</w:t>
      </w:r>
      <w:r w:rsidRPr="00D505CE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E968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505CE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505CE">
        <w:rPr>
          <w:rFonts w:asciiTheme="majorBidi" w:hAnsiTheme="majorBidi" w:cstheme="majorBidi"/>
          <w:sz w:val="30"/>
          <w:szCs w:val="30"/>
          <w:cs/>
        </w:rPr>
        <w:t>ใน</w:t>
      </w:r>
      <w:r w:rsidR="00E9681E">
        <w:rPr>
          <w:rFonts w:asciiTheme="majorBidi" w:hAnsiTheme="majorBidi" w:cstheme="majorBidi"/>
          <w:sz w:val="30"/>
          <w:szCs w:val="30"/>
        </w:rPr>
        <w:t xml:space="preserve">        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งบการเงินรวมและงบการเงินเฉพาะกิจการสำหรับ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งวด</w:t>
      </w:r>
      <w:r w:rsidR="001E7E99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เดือน</w:t>
      </w:r>
      <w:r w:rsidRPr="00E9681E">
        <w:rPr>
          <w:rFonts w:asciiTheme="majorBidi" w:hAnsiTheme="majorBidi" w:cs="Angsana New" w:hint="cs"/>
          <w:spacing w:val="-2"/>
          <w:sz w:val="30"/>
          <w:szCs w:val="30"/>
          <w:cs/>
        </w:rPr>
        <w:t>สิ้นสุดวันที่</w:t>
      </w:r>
      <w:r w:rsidRPr="00E9681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917B9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C917B9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E9681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505CE" w:rsidRPr="00E9681E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E968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มีจำนวน</w:t>
      </w:r>
      <w:r w:rsidRPr="00E968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775B0">
        <w:rPr>
          <w:rFonts w:asciiTheme="majorBidi" w:hAnsiTheme="majorBidi" w:cstheme="majorBidi"/>
          <w:spacing w:val="-2"/>
          <w:sz w:val="30"/>
          <w:szCs w:val="30"/>
        </w:rPr>
        <w:t>2.38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42B856CC" w14:textId="09AF930C" w:rsidR="00DE388C" w:rsidRPr="005F7644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1D38E51E" w14:textId="14C36B57" w:rsidR="00F71B39" w:rsidRPr="00D505C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AC6805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4E2AF5BB" w:rsidR="00DF4D6D" w:rsidRPr="00D505CE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505CE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D505CE">
        <w:rPr>
          <w:rFonts w:ascii="Angsana New" w:hAnsi="Angsana New" w:cs="Angsana New"/>
          <w:sz w:val="30"/>
          <w:szCs w:val="30"/>
        </w:rPr>
        <w:t xml:space="preserve">2 </w:t>
      </w:r>
      <w:r w:rsidRPr="00D505CE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121D622" w14:textId="77777777" w:rsidR="008D3B94" w:rsidRPr="00AC6805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D505C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1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D505C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2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741E9C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36"/>
        <w:gridCol w:w="880"/>
        <w:gridCol w:w="236"/>
        <w:gridCol w:w="876"/>
        <w:gridCol w:w="236"/>
        <w:gridCol w:w="878"/>
        <w:gridCol w:w="242"/>
        <w:gridCol w:w="866"/>
        <w:gridCol w:w="236"/>
        <w:gridCol w:w="894"/>
      </w:tblGrid>
      <w:tr w:rsidR="002A61E4" w:rsidRPr="00EE17A5" w14:paraId="7EE046FC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EE17A5" w14:paraId="3663F489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C430BEA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CBDBF6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8A12332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B26FFF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BDBC1A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C2CDB64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40E020CA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C917B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6" w:type="dxa"/>
            <w:gridSpan w:val="3"/>
            <w:vAlign w:val="bottom"/>
          </w:tcPr>
          <w:p w14:paraId="43D4F7A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02140" w:rsidRPr="00EE17A5" w14:paraId="1478C7CF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4F910720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="00C917B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C917B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1969A38D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0E25762E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284C9579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63E83CC9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37E8C43" w14:textId="51247A6C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8D78FB2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00B0AA10" w14:textId="6EC16CE6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2A61E4" w:rsidRPr="00EE17A5" w14:paraId="06111B97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2A61E4" w:rsidRPr="00EE17A5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2A61E4" w:rsidRPr="00EE17A5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EE17A5" w14:paraId="51DB80BA" w14:textId="77777777" w:rsidTr="00C21103">
        <w:trPr>
          <w:trHeight w:val="218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45F7990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4059D8B5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99065C" w:rsidRPr="00EE17A5" w14:paraId="149AFA1C" w14:textId="77777777" w:rsidTr="00C21103">
        <w:trPr>
          <w:trHeight w:val="42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33DE5249" w:rsidR="0099065C" w:rsidRPr="006E7B3F" w:rsidRDefault="006775B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479,841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14:paraId="391D0433" w14:textId="4DC552AA" w:rsidR="0099065C" w:rsidRPr="006E7B3F" w:rsidRDefault="00C917B9" w:rsidP="00C9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654,272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216DF1AC" w:rsidR="0099065C" w:rsidRPr="006E7B3F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304,318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</w:tcPr>
          <w:p w14:paraId="78710B15" w14:textId="12D015A8" w:rsidR="0099065C" w:rsidRPr="006E7B3F" w:rsidRDefault="00C917B9" w:rsidP="00C9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262,500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04C126C" w14:textId="134B0417" w:rsidR="0099065C" w:rsidRPr="006E7B3F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784,159</w:t>
            </w:r>
          </w:p>
        </w:tc>
        <w:tc>
          <w:tcPr>
            <w:tcW w:w="236" w:type="dxa"/>
            <w:vAlign w:val="bottom"/>
          </w:tcPr>
          <w:p w14:paraId="516B761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</w:tcPr>
          <w:p w14:paraId="229DA3A0" w14:textId="2EBB0915" w:rsidR="0099065C" w:rsidRPr="006E7B3F" w:rsidRDefault="00C917B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916,772</w:t>
            </w:r>
          </w:p>
        </w:tc>
      </w:tr>
      <w:tr w:rsidR="0099065C" w:rsidRPr="00EE17A5" w14:paraId="7AB3513C" w14:textId="77777777" w:rsidTr="00C21103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503F8C33" w:rsidR="0099065C" w:rsidRPr="00765004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479,841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45955" w14:textId="7B6822AC" w:rsidR="0099065C" w:rsidRPr="00765004" w:rsidRDefault="00C917B9" w:rsidP="00C9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654,272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3F1FA759" w:rsidR="0099065C" w:rsidRPr="00765004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304,318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8918E" w14:textId="045299AD" w:rsidR="0099065C" w:rsidRPr="00765004" w:rsidRDefault="00C917B9" w:rsidP="00C9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262,500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5C918F87" w:rsidR="0099065C" w:rsidRPr="00765004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784,159</w:t>
            </w:r>
          </w:p>
        </w:tc>
        <w:tc>
          <w:tcPr>
            <w:tcW w:w="236" w:type="dxa"/>
            <w:vAlign w:val="bottom"/>
          </w:tcPr>
          <w:p w14:paraId="6D89F8FF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12244B9" w14:textId="76B422FD" w:rsidR="0099065C" w:rsidRPr="00765004" w:rsidRDefault="00C917B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916,772</w:t>
            </w:r>
          </w:p>
        </w:tc>
      </w:tr>
      <w:tr w:rsidR="0099065C" w:rsidRPr="00EE17A5" w14:paraId="502441D8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67729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7C66175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A927C2A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B6F07A7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8589EE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7093778" w14:textId="77777777" w:rsidR="0099065C" w:rsidRPr="00765004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99065C" w:rsidRPr="00765004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39815B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57FF6850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A92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1DCC8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D600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9A548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A959F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9EC546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6EFC2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ECC9DB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ACA5F3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40B4ECD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EE14B8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9DCE4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3E711D01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25ED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2DAD3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5AA63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FA67AC5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0B0A7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B45F5B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F17CA0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C46D09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3BD92E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AB9F538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0159DB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DE111B4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4856C326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8E7A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BA57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76CD9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8BA2F7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9E2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B626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A0FE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D039A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43F97F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6B5238A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212BF0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99F88F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646B04F3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F9A8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F7BF7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9790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1249C84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955CC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1151CA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F81A4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6146B0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85A108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2380A77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F65CC3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8515D0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20AEE9CD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FFCE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06081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71B3B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30897B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1740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1BD89A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57E78D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A5AD20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39480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58C8EA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4893C5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759F23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2A19F4C9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8904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3CBF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5545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FC2817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DEB4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968DBD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C68C0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F739A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C6C2D64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D1607C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45A5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1079C22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454BDC27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CB8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0F015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274C3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A4AE9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CB401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76736C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AE655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673632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3B0666D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11563C77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5A650B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AE3193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9065C" w:rsidRPr="00EE17A5" w14:paraId="14058ADF" w14:textId="77777777" w:rsidTr="00C21103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lastRenderedPageBreak/>
              <w:t xml:space="preserve">EBITDA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0D408F" w14:textId="4C8801F3" w:rsidR="0099065C" w:rsidRPr="006E7B3F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29,541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CB02C75" w14:textId="0BD406B6" w:rsidR="0099065C" w:rsidRPr="006E7B3F" w:rsidRDefault="00C917B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2C60469" w14:textId="6CFC50F7" w:rsidR="0099065C" w:rsidRPr="006E7B3F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94,156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208843" w14:textId="0005C3B0" w:rsidR="0099065C" w:rsidRPr="006E7B3F" w:rsidRDefault="00C917B9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74,660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0182EA8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C2C557" w14:textId="686D643D" w:rsidR="0099065C" w:rsidRPr="006E7B3F" w:rsidRDefault="00D54109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123,697</w:t>
            </w:r>
          </w:p>
        </w:tc>
        <w:tc>
          <w:tcPr>
            <w:tcW w:w="236" w:type="dxa"/>
            <w:vAlign w:val="bottom"/>
          </w:tcPr>
          <w:p w14:paraId="3D195A12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</w:tcPr>
          <w:p w14:paraId="10A1389D" w14:textId="069F5C9B" w:rsidR="0099065C" w:rsidRPr="006E7B3F" w:rsidRDefault="00C917B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125,315</w:t>
            </w:r>
          </w:p>
        </w:tc>
      </w:tr>
      <w:tr w:rsidR="0099065C" w:rsidRPr="00EE17A5" w14:paraId="1B3DF4E7" w14:textId="77777777" w:rsidTr="00C21103">
        <w:trPr>
          <w:trHeight w:val="28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E1BE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C9DD10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333749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0B4C14D" w14:textId="77777777" w:rsidR="0099065C" w:rsidRPr="006E7B3F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168980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49D9524" w14:textId="3337A0A5" w:rsidR="0099065C" w:rsidRPr="006E7B3F" w:rsidRDefault="00D54109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(29,392)</w:t>
            </w:r>
          </w:p>
        </w:tc>
        <w:tc>
          <w:tcPr>
            <w:tcW w:w="236" w:type="dxa"/>
            <w:vAlign w:val="bottom"/>
          </w:tcPr>
          <w:p w14:paraId="0C6F7A4C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</w:tcPr>
          <w:p w14:paraId="2BB35E86" w14:textId="79D56EE6" w:rsidR="0099065C" w:rsidRPr="00765004" w:rsidRDefault="00C917B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(27,180)</w:t>
            </w:r>
          </w:p>
        </w:tc>
      </w:tr>
      <w:tr w:rsidR="0099065C" w:rsidRPr="00EE17A5" w14:paraId="0CD8A606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E14C7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6418C9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673580F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5801564" w14:textId="77777777" w:rsidR="0099065C" w:rsidRPr="006E7B3F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C140FF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9E73BCC" w14:textId="150EE862" w:rsidR="0099065C" w:rsidRPr="006E7B3F" w:rsidRDefault="00D54109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(10,656)</w:t>
            </w:r>
          </w:p>
        </w:tc>
        <w:tc>
          <w:tcPr>
            <w:tcW w:w="236" w:type="dxa"/>
            <w:vAlign w:val="bottom"/>
          </w:tcPr>
          <w:p w14:paraId="56EDCDAF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</w:tcPr>
          <w:p w14:paraId="7BF8A4D6" w14:textId="59D1784A" w:rsidR="0099065C" w:rsidRPr="00765004" w:rsidRDefault="00C917B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(9,478)</w:t>
            </w:r>
          </w:p>
        </w:tc>
      </w:tr>
      <w:tr w:rsidR="0099065C" w:rsidRPr="00EE17A5" w14:paraId="5B5DC58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46EBC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5DEBE6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43CFD2F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35DA2" w14:textId="77777777" w:rsidR="0099065C" w:rsidRPr="006E7B3F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69C075D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D349D6" w14:textId="2B653F21" w:rsidR="0099065C" w:rsidRPr="006E7B3F" w:rsidRDefault="00D54109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(9,459)</w:t>
            </w:r>
          </w:p>
        </w:tc>
        <w:tc>
          <w:tcPr>
            <w:tcW w:w="236" w:type="dxa"/>
            <w:vAlign w:val="bottom"/>
          </w:tcPr>
          <w:p w14:paraId="36C4626C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</w:tcPr>
          <w:p w14:paraId="27008E3F" w14:textId="17AA93D5" w:rsidR="0099065C" w:rsidRPr="00765004" w:rsidRDefault="00C917B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(9,812)</w:t>
            </w:r>
          </w:p>
        </w:tc>
      </w:tr>
      <w:tr w:rsidR="0099065C" w:rsidRPr="00EE17A5" w14:paraId="29AB7AAF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612A9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B92399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0CAA26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2E89AAF" w14:textId="77777777" w:rsidR="0099065C" w:rsidRPr="006E7B3F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082DF20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47B6A744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1E010F0F" w14:textId="78DE5F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9065C" w:rsidRPr="00EE17A5" w14:paraId="251914A6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B20AC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36DE966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DF5772C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FBF7C8D" w14:textId="77777777" w:rsidR="0099065C" w:rsidRPr="006E7B3F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019F0F6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E3DC8A2" w14:textId="3E326EE6" w:rsidR="0099065C" w:rsidRPr="006E7B3F" w:rsidRDefault="00D54109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(61,883)</w:t>
            </w:r>
          </w:p>
        </w:tc>
        <w:tc>
          <w:tcPr>
            <w:tcW w:w="236" w:type="dxa"/>
            <w:vAlign w:val="bottom"/>
          </w:tcPr>
          <w:p w14:paraId="5346E2B1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</w:tcPr>
          <w:p w14:paraId="6173733F" w14:textId="7BE82AF4" w:rsidR="0099065C" w:rsidRPr="00765004" w:rsidRDefault="00C917B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(66,039)</w:t>
            </w:r>
          </w:p>
        </w:tc>
      </w:tr>
      <w:tr w:rsidR="0099065C" w:rsidRPr="00EE17A5" w14:paraId="0B31CE09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9EBA7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AE6CF2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77DE92C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6333CA9" w14:textId="77777777" w:rsidR="0099065C" w:rsidRPr="00765004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6AB158F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0A704E9D" w:rsidR="0099065C" w:rsidRPr="00765004" w:rsidRDefault="00D54109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12,307</w:t>
            </w:r>
          </w:p>
        </w:tc>
        <w:tc>
          <w:tcPr>
            <w:tcW w:w="236" w:type="dxa"/>
            <w:vAlign w:val="bottom"/>
          </w:tcPr>
          <w:p w14:paraId="3FCFE3A7" w14:textId="77777777" w:rsidR="0099065C" w:rsidRPr="00765004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255D667F" w14:textId="36126CEF" w:rsidR="0099065C" w:rsidRPr="00765004" w:rsidRDefault="00C917B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12,806</w:t>
            </w:r>
          </w:p>
        </w:tc>
      </w:tr>
      <w:tr w:rsidR="00A141EE" w:rsidRPr="00EE17A5" w14:paraId="6451C25E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A141EE" w:rsidRPr="00915E50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2229B1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D49B5A6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FD891B0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274FE4F" w14:textId="77777777" w:rsidR="00A141EE" w:rsidRPr="00EE17A5" w:rsidRDefault="00A141EE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D4CFE41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1DC2F07D" w14:textId="77777777" w:rsidR="00A141EE" w:rsidRPr="00EE17A5" w:rsidRDefault="00A141EE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A141EE" w:rsidRPr="00EE17A5" w:rsidRDefault="00A141EE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78BC212D" w14:textId="77777777" w:rsidR="00A141EE" w:rsidRPr="00EE17A5" w:rsidRDefault="00A141EE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</w:tr>
      <w:tr w:rsidR="0099065C" w:rsidRPr="00EE17A5" w14:paraId="6865C1ED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50B7C8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4C87BAD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276F702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F6124" w14:textId="77777777" w:rsidR="0099065C" w:rsidRPr="00EE17A5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37E98FE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AC005F1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4D1637C1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99065C" w:rsidRPr="00EE17A5" w14:paraId="36EADC04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4C8D128E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C917B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="00C917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79C86B41" w:rsidR="0099065C" w:rsidRPr="00D54109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54109">
              <w:rPr>
                <w:rFonts w:ascii="Angsana New" w:hAnsi="Angsana New" w:cs="Angsana New"/>
                <w:color w:val="000000"/>
                <w:sz w:val="30"/>
                <w:szCs w:val="30"/>
              </w:rPr>
              <w:t>271,362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2E27131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313,151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0EC89774" w:rsidR="0099065C" w:rsidRPr="00D54109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4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462,467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62C7ACD6" w:rsidR="0099065C" w:rsidRPr="00EE17A5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479,932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E87FC3F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31E4D647" w14:textId="5C8AF8F9" w:rsidR="0099065C" w:rsidRPr="00EE17A5" w:rsidRDefault="00D54109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D5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733,829</w:t>
            </w:r>
          </w:p>
        </w:tc>
        <w:tc>
          <w:tcPr>
            <w:tcW w:w="236" w:type="dxa"/>
            <w:vAlign w:val="bottom"/>
          </w:tcPr>
          <w:p w14:paraId="32FD3005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627FB92" w14:textId="5DF7F2E4" w:rsidR="0099065C" w:rsidRPr="00765004" w:rsidRDefault="0099065C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793,083</w:t>
            </w:r>
          </w:p>
        </w:tc>
      </w:tr>
      <w:tr w:rsidR="0099065C" w:rsidRPr="00EE17A5" w14:paraId="0B858BF1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99065C" w:rsidRPr="00EE17A5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FD715AF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4967A08F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0EA5D914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99065C" w:rsidRPr="00EE17A5" w14:paraId="4F7EAB5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651A183F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C917B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="00C917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1A7BC5C2" w:rsidR="0099065C" w:rsidRPr="00D54109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4109">
              <w:rPr>
                <w:rFonts w:ascii="Angsana New" w:hAnsi="Angsana New" w:cs="Angsana New"/>
                <w:color w:val="000000"/>
                <w:sz w:val="30"/>
                <w:szCs w:val="30"/>
              </w:rPr>
              <w:t>297,111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99065C" w:rsidRPr="00D54109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277DC7F3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384,008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23A5E36A" w:rsidR="0099065C" w:rsidRPr="00D54109" w:rsidRDefault="00D54109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145,695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289CEC9A" w:rsidR="0099065C" w:rsidRPr="00EE17A5" w:rsidRDefault="0099065C" w:rsidP="001B2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143,085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EEF90F6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7991A50" w14:textId="63BDB9AD" w:rsidR="0099065C" w:rsidRPr="00D54109" w:rsidRDefault="00D54109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1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134D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D541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2,806</w:t>
            </w:r>
          </w:p>
        </w:tc>
        <w:tc>
          <w:tcPr>
            <w:tcW w:w="236" w:type="dxa"/>
            <w:vAlign w:val="bottom"/>
          </w:tcPr>
          <w:p w14:paraId="27934CF3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58FBD09B" w14:textId="62084E08" w:rsidR="0099065C" w:rsidRPr="00EE17A5" w:rsidRDefault="0099065C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73E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527,093</w:t>
            </w:r>
          </w:p>
        </w:tc>
      </w:tr>
    </w:tbl>
    <w:p w14:paraId="16FB4124" w14:textId="77777777" w:rsidR="008B1316" w:rsidRPr="00EE17A5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highlight w:val="yellow"/>
        </w:rPr>
      </w:pPr>
    </w:p>
    <w:p w14:paraId="6E643355" w14:textId="036684C7" w:rsidR="007A0E63" w:rsidRPr="006E7B3F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6E7B3F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7B5E7B" w14:textId="11E4702D" w:rsidR="008D3B94" w:rsidRPr="00EE17A5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42CF73D1" w14:textId="4B6A102C" w:rsidR="00396E71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3E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3EFB3516" w14:textId="77777777" w:rsidR="002C4344" w:rsidRPr="00573EED" w:rsidRDefault="002C434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2C4344" w:rsidRPr="002C4344" w14:paraId="372D53F1" w14:textId="77777777" w:rsidTr="008F3F31">
        <w:tc>
          <w:tcPr>
            <w:tcW w:w="4230" w:type="dxa"/>
          </w:tcPr>
          <w:p w14:paraId="5A5ED8E9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03B44E52" w14:textId="3916629A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C43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4344" w:rsidRPr="002C4344" w14:paraId="234B34FD" w14:textId="77777777" w:rsidTr="008F3F31">
        <w:tc>
          <w:tcPr>
            <w:tcW w:w="4230" w:type="dxa"/>
          </w:tcPr>
          <w:p w14:paraId="60FA0836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319DA47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D7CDC1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0EFD379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C5C7A" w:rsidRPr="002C4344" w14:paraId="6BD14F51" w14:textId="77777777" w:rsidTr="008F3F31">
        <w:tc>
          <w:tcPr>
            <w:tcW w:w="4230" w:type="dxa"/>
          </w:tcPr>
          <w:p w14:paraId="5C5E2C37" w14:textId="77777777" w:rsidR="000C5C7A" w:rsidRPr="002C4344" w:rsidRDefault="000C5C7A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D334A4" w14:textId="3A0DD409" w:rsidR="000C5C7A" w:rsidRPr="008F3F31" w:rsidRDefault="00C917B9" w:rsidP="008F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B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C917B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78973850" w14:textId="77777777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C5852DE" w14:textId="2E77751C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36FE797" w14:textId="77777777" w:rsidR="000C5C7A" w:rsidRPr="002C4344" w:rsidRDefault="000C5C7A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71456A3" w14:textId="6D94724C" w:rsidR="000C5C7A" w:rsidRPr="002C4344" w:rsidRDefault="008F3F3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3F3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F3F3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224C6955" w14:textId="77777777" w:rsidR="000C5C7A" w:rsidRPr="002C4344" w:rsidRDefault="000C5C7A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871AB9B" w14:textId="37D4764F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4344" w:rsidRPr="002C4344" w14:paraId="0D087A19" w14:textId="77777777" w:rsidTr="008F3F31">
        <w:tc>
          <w:tcPr>
            <w:tcW w:w="4230" w:type="dxa"/>
          </w:tcPr>
          <w:p w14:paraId="173C952B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336280" w14:textId="4064BD72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70566DB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3EBCD011" w14:textId="5837259A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C86DEEF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D2370F6" w14:textId="646CEF60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23B143D8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2846AF7" w14:textId="17D85B2B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C4344" w:rsidRPr="002C4344" w14:paraId="4EDE113B" w14:textId="77777777" w:rsidTr="008F3F31">
        <w:tc>
          <w:tcPr>
            <w:tcW w:w="4230" w:type="dxa"/>
          </w:tcPr>
          <w:p w14:paraId="1940C7EF" w14:textId="77777777" w:rsidR="002C4344" w:rsidRPr="002C4344" w:rsidRDefault="002C4344" w:rsidP="00B13A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542CDCD" w14:textId="0C6AB8F5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3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A687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C43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C4344" w:rsidRPr="002C4344" w14:paraId="7113733C" w14:textId="77777777" w:rsidTr="008F3F31">
        <w:tc>
          <w:tcPr>
            <w:tcW w:w="4230" w:type="dxa"/>
          </w:tcPr>
          <w:p w14:paraId="3847E385" w14:textId="77777777" w:rsidR="002C4344" w:rsidRPr="002C4344" w:rsidRDefault="002C4344" w:rsidP="00B13A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</w:tcPr>
          <w:p w14:paraId="38F02C0D" w14:textId="5837F3B1" w:rsidR="002C4344" w:rsidRPr="002C4344" w:rsidRDefault="00D54109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733,829</w:t>
            </w:r>
          </w:p>
        </w:tc>
        <w:tc>
          <w:tcPr>
            <w:tcW w:w="236" w:type="dxa"/>
          </w:tcPr>
          <w:p w14:paraId="70D6B42E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77CB3128" w14:textId="631C8B2D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793,083</w:t>
            </w:r>
          </w:p>
        </w:tc>
        <w:tc>
          <w:tcPr>
            <w:tcW w:w="236" w:type="dxa"/>
          </w:tcPr>
          <w:p w14:paraId="4929D3D3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B02F13" w14:textId="188BD2F7" w:rsidR="002C4344" w:rsidRPr="002C4344" w:rsidRDefault="00D54109" w:rsidP="00D6195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442,806</w:t>
            </w:r>
          </w:p>
        </w:tc>
        <w:tc>
          <w:tcPr>
            <w:tcW w:w="236" w:type="dxa"/>
          </w:tcPr>
          <w:p w14:paraId="560ADB8B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7995560F" w14:textId="61A46D33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527,093</w:t>
            </w:r>
          </w:p>
        </w:tc>
      </w:tr>
      <w:tr w:rsidR="002C4344" w:rsidRPr="002C4344" w14:paraId="4820F545" w14:textId="77777777" w:rsidTr="008F3F31">
        <w:tc>
          <w:tcPr>
            <w:tcW w:w="4230" w:type="dxa"/>
          </w:tcPr>
          <w:p w14:paraId="098AEB48" w14:textId="77777777" w:rsidR="002C4344" w:rsidRPr="002C4344" w:rsidRDefault="002C4344" w:rsidP="00B13A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</w:tcPr>
          <w:p w14:paraId="3170D6DD" w14:textId="3A0140C2" w:rsidR="002C4344" w:rsidRPr="002C4344" w:rsidRDefault="00D54109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549,217</w:t>
            </w:r>
          </w:p>
        </w:tc>
        <w:tc>
          <w:tcPr>
            <w:tcW w:w="236" w:type="dxa"/>
          </w:tcPr>
          <w:p w14:paraId="50EFAE7B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05887E" w14:textId="53991158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576,250</w:t>
            </w:r>
          </w:p>
        </w:tc>
        <w:tc>
          <w:tcPr>
            <w:tcW w:w="236" w:type="dxa"/>
          </w:tcPr>
          <w:p w14:paraId="6D51FB26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1CD58A" w14:textId="73C45FA8" w:rsidR="002C4344" w:rsidRPr="002C4344" w:rsidRDefault="00D54109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138,2</w:t>
            </w:r>
            <w:r w:rsidR="00290F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6390F56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0E27FD" w14:textId="53B8FFA9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146,937</w:t>
            </w:r>
          </w:p>
        </w:tc>
      </w:tr>
      <w:tr w:rsidR="002C4344" w:rsidRPr="002C4344" w14:paraId="35E765CA" w14:textId="77777777" w:rsidTr="008F3F31">
        <w:tc>
          <w:tcPr>
            <w:tcW w:w="4230" w:type="dxa"/>
          </w:tcPr>
          <w:p w14:paraId="336E222C" w14:textId="77777777" w:rsidR="002C4344" w:rsidRPr="002C4344" w:rsidRDefault="002C4344" w:rsidP="00B13A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1BE1D" w14:textId="37C5F450" w:rsidR="002C4344" w:rsidRPr="002C4344" w:rsidRDefault="00D54109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1,283,046</w:t>
            </w:r>
          </w:p>
        </w:tc>
        <w:tc>
          <w:tcPr>
            <w:tcW w:w="236" w:type="dxa"/>
          </w:tcPr>
          <w:p w14:paraId="608726F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BEFAA8D" w14:textId="78E1880F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1,369,333</w:t>
            </w:r>
          </w:p>
        </w:tc>
        <w:tc>
          <w:tcPr>
            <w:tcW w:w="236" w:type="dxa"/>
          </w:tcPr>
          <w:p w14:paraId="746EB99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D3A66F" w14:textId="5FE5E2B8" w:rsidR="002C4344" w:rsidRPr="002C4344" w:rsidRDefault="00D54109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581,0</w:t>
            </w:r>
            <w:r w:rsidR="00290F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0A4C778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C850396" w14:textId="0D849CB3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674,030</w:t>
            </w:r>
          </w:p>
        </w:tc>
      </w:tr>
    </w:tbl>
    <w:p w14:paraId="62BE17E5" w14:textId="21C9FA7B" w:rsidR="008F3F31" w:rsidRDefault="008F3F31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2AE77504" w14:textId="77777777" w:rsidR="008F3F31" w:rsidRPr="001B201F" w:rsidRDefault="008F3F31" w:rsidP="001B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386"/>
        <w:gridCol w:w="1066"/>
        <w:gridCol w:w="231"/>
        <w:gridCol w:w="1367"/>
      </w:tblGrid>
      <w:tr w:rsidR="008F3F31" w:rsidRPr="007B5AC3" w14:paraId="75FC9E6F" w14:textId="77777777" w:rsidTr="008D2CB3">
        <w:trPr>
          <w:tblHeader/>
        </w:trPr>
        <w:tc>
          <w:tcPr>
            <w:tcW w:w="3510" w:type="dxa"/>
            <w:vAlign w:val="bottom"/>
          </w:tcPr>
          <w:p w14:paraId="0C80DA85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4BDF68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86" w:type="dxa"/>
            <w:vAlign w:val="bottom"/>
          </w:tcPr>
          <w:p w14:paraId="67C6705F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2D1D350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6A485FF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70B54A9F" w14:textId="77777777" w:rsidR="008F3F31" w:rsidRPr="007B5AC3" w:rsidDel="00D43E7A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F3F31" w:rsidRPr="007B5AC3" w14:paraId="4734143E" w14:textId="77777777" w:rsidTr="008D2CB3">
        <w:trPr>
          <w:tblHeader/>
        </w:trPr>
        <w:tc>
          <w:tcPr>
            <w:tcW w:w="3510" w:type="dxa"/>
          </w:tcPr>
          <w:p w14:paraId="7756FF15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F84C515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389AB99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388AE73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D994F83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D8C3759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F3F31" w:rsidRPr="007B5AC3" w14:paraId="724175D9" w14:textId="77777777" w:rsidTr="008D2CB3">
        <w:tc>
          <w:tcPr>
            <w:tcW w:w="3510" w:type="dxa"/>
          </w:tcPr>
          <w:p w14:paraId="33F9703B" w14:textId="77777777" w:rsidR="008F3F31" w:rsidRPr="00471218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3535BE2" w14:textId="2431C955" w:rsidR="008F3F31" w:rsidRPr="00471218" w:rsidRDefault="00D54109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  <w:r w:rsidR="00134D10">
              <w:rPr>
                <w:rFonts w:asciiTheme="majorBidi" w:hAnsiTheme="majorBidi"/>
                <w:sz w:val="30"/>
                <w:szCs w:val="30"/>
              </w:rPr>
              <w:t>4</w:t>
            </w:r>
            <w:r w:rsidR="008F3F31"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F3F31"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="008F3F31"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 w:rsidR="008F3F31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386" w:type="dxa"/>
          </w:tcPr>
          <w:p w14:paraId="2FF8956A" w14:textId="77777777" w:rsidR="008F3F31" w:rsidRPr="00471218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6E88D2B5" w14:textId="3F60C055" w:rsidR="008F3F31" w:rsidRPr="00471218" w:rsidRDefault="00D54109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1" w:type="dxa"/>
          </w:tcPr>
          <w:p w14:paraId="12085A60" w14:textId="77777777" w:rsidR="008F3F31" w:rsidRPr="00471218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57FC8A6" w14:textId="1D79FA0B" w:rsidR="008F3F31" w:rsidRPr="00471218" w:rsidRDefault="00D54109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  <w:tr w:rsidR="008F3F31" w:rsidRPr="007B5AC3" w14:paraId="4B978F20" w14:textId="77777777" w:rsidTr="008D2CB3">
        <w:tc>
          <w:tcPr>
            <w:tcW w:w="3510" w:type="dxa"/>
          </w:tcPr>
          <w:p w14:paraId="5452F51A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0D91B63F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71218">
              <w:rPr>
                <w:rFonts w:asciiTheme="majorBidi" w:hAnsiTheme="majorBidi"/>
                <w:sz w:val="30"/>
                <w:szCs w:val="30"/>
              </w:rPr>
              <w:t xml:space="preserve">26 </w:t>
            </w: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386" w:type="dxa"/>
          </w:tcPr>
          <w:p w14:paraId="2A095386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42D5FDD7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1" w:type="dxa"/>
          </w:tcPr>
          <w:p w14:paraId="267809DB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61EEDD9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</w:tbl>
    <w:p w14:paraId="7DD1DAC5" w14:textId="77777777" w:rsidR="008F3F31" w:rsidRDefault="008F3F31" w:rsidP="008F3F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3BCF9B6" w14:textId="19BC2AAE" w:rsidR="002C7D5C" w:rsidRPr="002F24B7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6F0053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66"/>
        <w:gridCol w:w="1530"/>
      </w:tblGrid>
      <w:tr w:rsidR="007E34F5" w:rsidRPr="00EE17A5" w14:paraId="129B9BEA" w14:textId="77777777" w:rsidTr="007E34F5">
        <w:trPr>
          <w:tblHeader/>
        </w:trPr>
        <w:tc>
          <w:tcPr>
            <w:tcW w:w="3240" w:type="pct"/>
          </w:tcPr>
          <w:p w14:paraId="2F86AF8E" w14:textId="77777777" w:rsidR="009F1617" w:rsidRDefault="009F1617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2A7ECD5" w14:textId="12557EF1" w:rsidR="005F3918" w:rsidRPr="00FA3B6C" w:rsidRDefault="005F3918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1E7E9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1E7E9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809" w:type="pct"/>
          </w:tcPr>
          <w:p w14:paraId="03B902F1" w14:textId="77777777" w:rsidR="000169C8" w:rsidRPr="00C86D1F" w:rsidRDefault="000169C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1F355E3B" w14:textId="0E9EF8BC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C1E3300" w14:textId="77777777" w:rsidR="005F3918" w:rsidRPr="002F24B7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78F63575" w14:textId="77777777" w:rsid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977419" w14:textId="5E22D29A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4AD6D34A" w14:textId="77777777" w:rsidTr="007E34F5">
        <w:trPr>
          <w:tblHeader/>
        </w:trPr>
        <w:tc>
          <w:tcPr>
            <w:tcW w:w="3240" w:type="pct"/>
          </w:tcPr>
          <w:p w14:paraId="46236076" w14:textId="77777777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pct"/>
            <w:gridSpan w:val="3"/>
          </w:tcPr>
          <w:p w14:paraId="16C862E3" w14:textId="4618EA3D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79A804" w14:textId="77777777" w:rsidTr="007E34F5">
        <w:tc>
          <w:tcPr>
            <w:tcW w:w="3240" w:type="pct"/>
          </w:tcPr>
          <w:p w14:paraId="5133A73D" w14:textId="72E58BA1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09" w:type="pct"/>
          </w:tcPr>
          <w:p w14:paraId="45A3AB66" w14:textId="77777777" w:rsidR="005F3918" w:rsidRPr="002F24B7" w:rsidRDefault="005F3918" w:rsidP="002A61E4">
            <w:pPr>
              <w:tabs>
                <w:tab w:val="clear" w:pos="680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2F18F17" w14:textId="77777777" w:rsidR="005F3918" w:rsidRPr="002F24B7" w:rsidRDefault="005F3918" w:rsidP="002A61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480B3381" w14:textId="77777777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E34F5" w:rsidRPr="00EE17A5" w14:paraId="5C4E40AD" w14:textId="77777777" w:rsidTr="007E34F5">
        <w:tc>
          <w:tcPr>
            <w:tcW w:w="3240" w:type="pct"/>
            <w:vAlign w:val="center"/>
          </w:tcPr>
          <w:p w14:paraId="0B3AE561" w14:textId="4C69ABAD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6D7E8158" w14:textId="2AFBD0F0" w:rsidR="005F3918" w:rsidRPr="003236C5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4,056</w:t>
            </w:r>
          </w:p>
        </w:tc>
        <w:tc>
          <w:tcPr>
            <w:tcW w:w="141" w:type="pct"/>
          </w:tcPr>
          <w:p w14:paraId="214B6D4D" w14:textId="77777777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65ACECED" w14:textId="19FABF71" w:rsidR="005F3918" w:rsidRPr="002F24B7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02704496" w14:textId="77777777" w:rsidTr="007E34F5">
        <w:tc>
          <w:tcPr>
            <w:tcW w:w="3240" w:type="pct"/>
          </w:tcPr>
          <w:p w14:paraId="41A863C7" w14:textId="0CEBF7D3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169B2851" w:rsidR="005F3918" w:rsidRPr="003236C5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4,056</w:t>
            </w:r>
          </w:p>
        </w:tc>
        <w:tc>
          <w:tcPr>
            <w:tcW w:w="141" w:type="pct"/>
          </w:tcPr>
          <w:p w14:paraId="2DF4373F" w14:textId="77777777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84461" w14:textId="438F1D5B" w:rsidR="005F3918" w:rsidRPr="002F24B7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34F5" w:rsidRPr="00EE17A5" w14:paraId="13529A75" w14:textId="77777777" w:rsidTr="007E34F5">
        <w:tc>
          <w:tcPr>
            <w:tcW w:w="3240" w:type="pct"/>
          </w:tcPr>
          <w:p w14:paraId="43D03098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09" w:type="pct"/>
          </w:tcPr>
          <w:p w14:paraId="24E51A47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5D01D1D5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9DBBF68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7DE73389" w14:textId="77777777" w:rsidTr="007E34F5">
        <w:tc>
          <w:tcPr>
            <w:tcW w:w="3240" w:type="pct"/>
          </w:tcPr>
          <w:p w14:paraId="6EDF147B" w14:textId="7A858DDC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09" w:type="pct"/>
          </w:tcPr>
          <w:p w14:paraId="7F219570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0718A601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57A5194D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15D71F22" w14:textId="77777777" w:rsidTr="007E34F5">
        <w:tc>
          <w:tcPr>
            <w:tcW w:w="3240" w:type="pct"/>
          </w:tcPr>
          <w:p w14:paraId="1D2FA6D4" w14:textId="0D457E8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09" w:type="pct"/>
          </w:tcPr>
          <w:p w14:paraId="481FD2C8" w14:textId="6F414382" w:rsidR="005F3918" w:rsidRPr="00D54109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4109">
              <w:rPr>
                <w:rFonts w:asciiTheme="majorBidi" w:hAnsiTheme="majorBidi" w:cstheme="majorBidi"/>
                <w:sz w:val="30"/>
                <w:szCs w:val="30"/>
              </w:rPr>
              <w:t>73,578</w:t>
            </w:r>
          </w:p>
        </w:tc>
        <w:tc>
          <w:tcPr>
            <w:tcW w:w="141" w:type="pct"/>
          </w:tcPr>
          <w:p w14:paraId="309BED51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68EC0614" w14:textId="11B6D9CA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4E3F999F" w14:textId="77777777" w:rsidTr="007E34F5">
        <w:tc>
          <w:tcPr>
            <w:tcW w:w="3240" w:type="pct"/>
          </w:tcPr>
          <w:p w14:paraId="78D22082" w14:textId="13E490CB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809" w:type="pct"/>
          </w:tcPr>
          <w:p w14:paraId="30360E2B" w14:textId="48AD1954" w:rsidR="005F3918" w:rsidRPr="00D54109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4109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41" w:type="pct"/>
          </w:tcPr>
          <w:p w14:paraId="651D14A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7ADAD99" w14:textId="31FA7FCA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A63048F" w14:textId="77777777" w:rsidTr="007E34F5">
        <w:tc>
          <w:tcPr>
            <w:tcW w:w="3240" w:type="pct"/>
          </w:tcPr>
          <w:p w14:paraId="49DD791B" w14:textId="30B3A620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809" w:type="pct"/>
          </w:tcPr>
          <w:p w14:paraId="507BCF68" w14:textId="06D5A21E" w:rsidR="005F3918" w:rsidRPr="00D54109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4109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1" w:type="pct"/>
          </w:tcPr>
          <w:p w14:paraId="3B85326E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7FEC68DE" w14:textId="72053EEC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32DBE212" w14:textId="77777777" w:rsidTr="007E34F5">
        <w:tc>
          <w:tcPr>
            <w:tcW w:w="3240" w:type="pct"/>
          </w:tcPr>
          <w:p w14:paraId="78F53B41" w14:textId="56275E3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  <w:r w:rsidR="00C86D1F" w:rsidRPr="00C86D1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อะไหล่และอุปกรณ์</w:t>
            </w:r>
          </w:p>
        </w:tc>
        <w:tc>
          <w:tcPr>
            <w:tcW w:w="809" w:type="pct"/>
          </w:tcPr>
          <w:p w14:paraId="72EF2C4A" w14:textId="77777777" w:rsidR="005F3918" w:rsidRPr="00D54109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50C122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0B2082A3" w14:textId="77777777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E34F5" w:rsidRPr="00EE17A5" w14:paraId="0D7F2D8A" w14:textId="77777777" w:rsidTr="007E34F5">
        <w:tc>
          <w:tcPr>
            <w:tcW w:w="3240" w:type="pct"/>
          </w:tcPr>
          <w:p w14:paraId="2091CE37" w14:textId="5851DCE6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86D1F" w:rsidRPr="00C86D1F">
              <w:rPr>
                <w:rFonts w:asciiTheme="majorBidi" w:hAnsiTheme="majorBidi" w:cs="Angsana New" w:hint="cs"/>
                <w:sz w:val="30"/>
                <w:szCs w:val="30"/>
                <w:cs/>
              </w:rPr>
              <w:t>ตกแต่งภายใต้</w:t>
            </w: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 “ฮอนด้า”</w:t>
            </w:r>
          </w:p>
        </w:tc>
        <w:tc>
          <w:tcPr>
            <w:tcW w:w="809" w:type="pct"/>
          </w:tcPr>
          <w:p w14:paraId="79526B2E" w14:textId="2B30836F" w:rsidR="005F3918" w:rsidRPr="00D54109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410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72,000</w:t>
            </w:r>
          </w:p>
        </w:tc>
        <w:tc>
          <w:tcPr>
            <w:tcW w:w="141" w:type="pct"/>
          </w:tcPr>
          <w:p w14:paraId="040BE44D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1CC0F929" w14:textId="4E4BDC12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6E8439BE" w14:textId="77777777" w:rsidTr="007E34F5">
        <w:tc>
          <w:tcPr>
            <w:tcW w:w="3240" w:type="pct"/>
          </w:tcPr>
          <w:p w14:paraId="139A5472" w14:textId="70A0359E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2A64DA4" w14:textId="626A163F" w:rsidR="005F3918" w:rsidRPr="00D54109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410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1" w:type="pct"/>
          </w:tcPr>
          <w:p w14:paraId="2065FE15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03D13AAF" w14:textId="4F466D96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6820CED" w14:textId="77777777" w:rsidTr="007E34F5">
        <w:tc>
          <w:tcPr>
            <w:tcW w:w="3240" w:type="pct"/>
          </w:tcPr>
          <w:p w14:paraId="6302AE05" w14:textId="77777777" w:rsidR="005F3918" w:rsidRPr="002F24B7" w:rsidRDefault="005F3918" w:rsidP="00A1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78DADA11" w14:textId="4E0CB272" w:rsidR="005F3918" w:rsidRPr="00D54109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150,781</w:t>
            </w:r>
          </w:p>
        </w:tc>
        <w:tc>
          <w:tcPr>
            <w:tcW w:w="141" w:type="pct"/>
          </w:tcPr>
          <w:p w14:paraId="7698F602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</w:tcPr>
          <w:p w14:paraId="6522A8E7" w14:textId="5BE70588" w:rsidR="005F3918" w:rsidRPr="00216CD0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F8A733" w14:textId="77777777" w:rsidR="0089048A" w:rsidRPr="006F0053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2EB35DF3" w14:textId="77777777" w:rsidR="008F3F31" w:rsidRDefault="008F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5847927" w14:textId="4B95037B" w:rsidR="008E57A8" w:rsidRPr="002F24B7" w:rsidRDefault="00882924" w:rsidP="001B20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E57A8"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6F0053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  <w:cs/>
        </w:rPr>
      </w:pPr>
    </w:p>
    <w:p w14:paraId="27D6994F" w14:textId="25058E62" w:rsidR="008E57A8" w:rsidRPr="002F24B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9065C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F3F31">
        <w:rPr>
          <w:rFonts w:ascii="Angsana New" w:hAnsi="Angsana New" w:cs="Angsana New"/>
          <w:sz w:val="30"/>
          <w:szCs w:val="30"/>
        </w:rPr>
        <w:t xml:space="preserve">30 </w:t>
      </w:r>
      <w:r w:rsidR="008F3F3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F7D56"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99065C">
        <w:rPr>
          <w:rFonts w:ascii="Angsana New" w:hAnsi="Angsana New" w:cs="Angsana New"/>
          <w:sz w:val="30"/>
          <w:szCs w:val="30"/>
        </w:rPr>
        <w:t>256</w:t>
      </w:r>
      <w:r w:rsidR="002F24B7" w:rsidRPr="0099065C">
        <w:rPr>
          <w:rFonts w:ascii="Angsana New" w:hAnsi="Angsana New" w:cs="Angsana New"/>
          <w:sz w:val="30"/>
          <w:szCs w:val="30"/>
        </w:rPr>
        <w:t>7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ถูกค้ำประกันโดยการจดจำนองที่ดิน </w:t>
      </w:r>
      <w:r w:rsidR="00134D10">
        <w:rPr>
          <w:rFonts w:ascii="Angsana New" w:eastAsia="Calibri" w:hAnsi="Angsana New" w:cs="Angsana New"/>
          <w:sz w:val="30"/>
          <w:szCs w:val="30"/>
        </w:rPr>
        <w:br/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>สิ่งปลูกสร้างของกลุ่มบริษัท</w:t>
      </w:r>
      <w:r w:rsidRPr="002F24B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</w:t>
      </w:r>
      <w:r w:rsidRPr="002F24B7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0548445B" w14:textId="1CBD49AF" w:rsidR="008B1316" w:rsidRPr="006F0053" w:rsidRDefault="008B1316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1531"/>
        <w:gridCol w:w="270"/>
        <w:gridCol w:w="1529"/>
      </w:tblGrid>
      <w:tr w:rsidR="007E34F5" w:rsidRPr="00EE17A5" w14:paraId="26361566" w14:textId="77777777" w:rsidTr="007E34F5">
        <w:trPr>
          <w:tblHeader/>
        </w:trPr>
        <w:tc>
          <w:tcPr>
            <w:tcW w:w="2714" w:type="pct"/>
          </w:tcPr>
          <w:p w14:paraId="76D86253" w14:textId="77777777" w:rsidR="009F1617" w:rsidRDefault="009F1617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5D19DB4" w14:textId="35FBC7AE" w:rsidR="007E34F5" w:rsidRPr="00FA3B6C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</w:rPr>
            </w:pP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8F3F3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8F3F3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524" w:type="pct"/>
          </w:tcPr>
          <w:p w14:paraId="380B5FED" w14:textId="77777777" w:rsidR="007E34F5" w:rsidRDefault="007E34F5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</w:p>
          <w:p w14:paraId="7BFB706B" w14:textId="709FBA0F" w:rsidR="006F0053" w:rsidRPr="007E34F5" w:rsidRDefault="00FE2E58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E2E5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pct"/>
          </w:tcPr>
          <w:p w14:paraId="1202F5AB" w14:textId="77777777" w:rsidR="000169C8" w:rsidRPr="00C86D1F" w:rsidRDefault="000169C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659BD808" w14:textId="2E732298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6BB9C59" w14:textId="77777777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58AF8CF" w14:textId="77777777" w:rsid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69DC53" w14:textId="356EC511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3D18715C" w14:textId="77777777" w:rsidTr="007E34F5">
        <w:trPr>
          <w:tblHeader/>
        </w:trPr>
        <w:tc>
          <w:tcPr>
            <w:tcW w:w="2714" w:type="pct"/>
          </w:tcPr>
          <w:p w14:paraId="03DFBB35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E6BBB4E" w14:textId="5FB18F10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391D88DE" w14:textId="7814BB8B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59262F" w14:textId="77777777" w:rsidTr="007E34F5">
        <w:tc>
          <w:tcPr>
            <w:tcW w:w="2714" w:type="pct"/>
            <w:vAlign w:val="center"/>
          </w:tcPr>
          <w:p w14:paraId="79DF5F18" w14:textId="1EB6A650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24" w:type="pct"/>
          </w:tcPr>
          <w:p w14:paraId="3AADE789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</w:tcPr>
          <w:p w14:paraId="095023B8" w14:textId="74C94EF3" w:rsidR="007E34F5" w:rsidRPr="007E34F5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57,358</w:t>
            </w:r>
          </w:p>
        </w:tc>
        <w:tc>
          <w:tcPr>
            <w:tcW w:w="143" w:type="pct"/>
          </w:tcPr>
          <w:p w14:paraId="6276F108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center"/>
          </w:tcPr>
          <w:p w14:paraId="080999AD" w14:textId="77777777" w:rsidR="007E34F5" w:rsidRPr="007E34F5" w:rsidRDefault="007E34F5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7E3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FC8CFE9" w14:textId="77777777" w:rsidTr="007E34F5">
        <w:tc>
          <w:tcPr>
            <w:tcW w:w="2714" w:type="pct"/>
            <w:vAlign w:val="center"/>
          </w:tcPr>
          <w:p w14:paraId="0BAABD19" w14:textId="3A320C2D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7E34F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24" w:type="pct"/>
          </w:tcPr>
          <w:p w14:paraId="36DA2FB6" w14:textId="16BBF368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30252A19" w14:textId="699645FA" w:rsidR="007E34F5" w:rsidRPr="007E34F5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279,173</w:t>
            </w:r>
          </w:p>
        </w:tc>
        <w:tc>
          <w:tcPr>
            <w:tcW w:w="143" w:type="pct"/>
          </w:tcPr>
          <w:p w14:paraId="1CCCCC87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7CF1E42" w14:textId="3A72037B" w:rsidR="007E34F5" w:rsidRPr="007E34F5" w:rsidRDefault="007E34F5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7E3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AD47BBE" w14:textId="77777777" w:rsidTr="007E34F5">
        <w:tc>
          <w:tcPr>
            <w:tcW w:w="2714" w:type="pct"/>
          </w:tcPr>
          <w:p w14:paraId="3E1ADCF3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2ABC656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79B2421" w14:textId="10D16589" w:rsidR="007E34F5" w:rsidRPr="003236C5" w:rsidRDefault="00D5410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336,5</w:t>
            </w:r>
            <w:r w:rsidR="00505B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3" w:type="pct"/>
          </w:tcPr>
          <w:p w14:paraId="05C5D544" w14:textId="77777777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34BED" w14:textId="77777777" w:rsidR="007E34F5" w:rsidRPr="002F24B7" w:rsidRDefault="007E34F5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2E89B1" w14:textId="77777777" w:rsidR="006F0053" w:rsidRPr="006F0053" w:rsidRDefault="006F0053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28"/>
          <w:szCs w:val="28"/>
        </w:rPr>
      </w:pPr>
    </w:p>
    <w:p w14:paraId="6D93D0D9" w14:textId="3DC1C05B" w:rsidR="005151F9" w:rsidRDefault="008E57A8" w:rsidP="006F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0A43F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F3F31">
        <w:rPr>
          <w:rFonts w:ascii="Angsana New" w:hAnsi="Angsana New" w:cs="Angsana New"/>
          <w:sz w:val="30"/>
          <w:szCs w:val="30"/>
        </w:rPr>
        <w:t xml:space="preserve">30 </w:t>
      </w:r>
      <w:r w:rsidR="008F3F3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1313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0A43FC">
        <w:rPr>
          <w:rFonts w:ascii="Angsana New" w:hAnsi="Angsana New" w:cs="Angsana New"/>
          <w:sz w:val="30"/>
          <w:szCs w:val="30"/>
        </w:rPr>
        <w:t>256</w:t>
      </w:r>
      <w:r w:rsidR="000A43FC" w:rsidRPr="000A43FC">
        <w:rPr>
          <w:rFonts w:ascii="Angsana New" w:hAnsi="Angsana New" w:cs="Angsana New"/>
          <w:sz w:val="30"/>
          <w:szCs w:val="30"/>
        </w:rPr>
        <w:t>7</w:t>
      </w:r>
      <w:r w:rsidR="001B2E9F" w:rsidRPr="000A43FC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D54109">
        <w:rPr>
          <w:rFonts w:ascii="Angsana New" w:hAnsi="Angsana New" w:cs="Angsana New"/>
          <w:sz w:val="30"/>
          <w:szCs w:val="30"/>
        </w:rPr>
        <w:t>521</w:t>
      </w:r>
      <w:r w:rsidR="00134D10">
        <w:rPr>
          <w:rFonts w:ascii="Angsana New" w:hAnsi="Angsana New" w:cs="Angsana New"/>
          <w:sz w:val="30"/>
          <w:szCs w:val="30"/>
        </w:rPr>
        <w:t>.00</w:t>
      </w:r>
      <w:r w:rsidR="005F3EF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>ล้านบาท</w:t>
      </w:r>
      <w:bookmarkStart w:id="1" w:name="_Hlk70006244"/>
      <w:bookmarkEnd w:id="1"/>
    </w:p>
    <w:sectPr w:rsidR="005151F9" w:rsidSect="00302E7A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BE771" w14:textId="77777777" w:rsidR="00B2359B" w:rsidRDefault="00B2359B">
      <w:r>
        <w:separator/>
      </w:r>
    </w:p>
  </w:endnote>
  <w:endnote w:type="continuationSeparator" w:id="0">
    <w:p w14:paraId="4948E7A1" w14:textId="77777777" w:rsidR="00B2359B" w:rsidRDefault="00B2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F4A5C" w14:textId="77777777" w:rsidR="00B2359B" w:rsidRDefault="00B2359B">
      <w:r>
        <w:separator/>
      </w:r>
    </w:p>
  </w:footnote>
  <w:footnote w:type="continuationSeparator" w:id="0">
    <w:p w14:paraId="689046EE" w14:textId="77777777" w:rsidR="00B2359B" w:rsidRDefault="00B23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565471BF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1E7E99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1E7E99">
      <w:rPr>
        <w:rFonts w:ascii="Angsana New" w:hAnsi="Angsana New" w:cs="Angsana New"/>
        <w:b/>
        <w:bCs/>
        <w:sz w:val="32"/>
        <w:szCs w:val="32"/>
      </w:rPr>
      <w:t xml:space="preserve">30 </w:t>
    </w:r>
    <w:r w:rsidR="001E7E99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70696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EF3236"/>
    <w:multiLevelType w:val="hybridMultilevel"/>
    <w:tmpl w:val="9464487E"/>
    <w:lvl w:ilvl="0" w:tplc="44F01234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4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8"/>
  </w:num>
  <w:num w:numId="12" w16cid:durableId="803426969">
    <w:abstractNumId w:val="14"/>
  </w:num>
  <w:num w:numId="13" w16cid:durableId="587036957">
    <w:abstractNumId w:val="28"/>
  </w:num>
  <w:num w:numId="14" w16cid:durableId="473790720">
    <w:abstractNumId w:val="15"/>
  </w:num>
  <w:num w:numId="15" w16cid:durableId="355617292">
    <w:abstractNumId w:val="19"/>
  </w:num>
  <w:num w:numId="16" w16cid:durableId="50273729">
    <w:abstractNumId w:val="17"/>
  </w:num>
  <w:num w:numId="17" w16cid:durableId="2111007035">
    <w:abstractNumId w:val="10"/>
  </w:num>
  <w:num w:numId="18" w16cid:durableId="720206596">
    <w:abstractNumId w:val="26"/>
  </w:num>
  <w:num w:numId="19" w16cid:durableId="1430615758">
    <w:abstractNumId w:val="13"/>
  </w:num>
  <w:num w:numId="20" w16cid:durableId="2005817255">
    <w:abstractNumId w:val="27"/>
  </w:num>
  <w:num w:numId="21" w16cid:durableId="1124809450">
    <w:abstractNumId w:val="11"/>
  </w:num>
  <w:num w:numId="22" w16cid:durableId="1841381919">
    <w:abstractNumId w:val="20"/>
  </w:num>
  <w:num w:numId="23" w16cid:durableId="178586374">
    <w:abstractNumId w:val="16"/>
  </w:num>
  <w:num w:numId="24" w16cid:durableId="1786609281">
    <w:abstractNumId w:val="24"/>
  </w:num>
  <w:num w:numId="25" w16cid:durableId="522134156">
    <w:abstractNumId w:val="32"/>
  </w:num>
  <w:num w:numId="26" w16cid:durableId="385186609">
    <w:abstractNumId w:val="31"/>
  </w:num>
  <w:num w:numId="27" w16cid:durableId="1080129861">
    <w:abstractNumId w:val="12"/>
  </w:num>
  <w:num w:numId="28" w16cid:durableId="868571187">
    <w:abstractNumId w:val="29"/>
  </w:num>
  <w:num w:numId="29" w16cid:durableId="229196890">
    <w:abstractNumId w:val="30"/>
  </w:num>
  <w:num w:numId="30" w16cid:durableId="1345863701">
    <w:abstractNumId w:val="23"/>
  </w:num>
  <w:num w:numId="31" w16cid:durableId="398679020">
    <w:abstractNumId w:val="33"/>
  </w:num>
  <w:num w:numId="32" w16cid:durableId="1657957266">
    <w:abstractNumId w:val="22"/>
  </w:num>
  <w:num w:numId="33" w16cid:durableId="3851060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160691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3B19"/>
    <w:rsid w:val="0000436C"/>
    <w:rsid w:val="000052BB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36D9"/>
    <w:rsid w:val="00014D70"/>
    <w:rsid w:val="00014F2A"/>
    <w:rsid w:val="00015351"/>
    <w:rsid w:val="0001540F"/>
    <w:rsid w:val="00016396"/>
    <w:rsid w:val="000167C6"/>
    <w:rsid w:val="000169C8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1EA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43FC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C7A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0E36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0C"/>
    <w:rsid w:val="000E7F6B"/>
    <w:rsid w:val="000F002B"/>
    <w:rsid w:val="000F15CB"/>
    <w:rsid w:val="000F1736"/>
    <w:rsid w:val="000F191E"/>
    <w:rsid w:val="000F271E"/>
    <w:rsid w:val="000F43C6"/>
    <w:rsid w:val="000F496A"/>
    <w:rsid w:val="000F4F57"/>
    <w:rsid w:val="000F517B"/>
    <w:rsid w:val="000F5543"/>
    <w:rsid w:val="000F585C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459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595"/>
    <w:rsid w:val="0012704B"/>
    <w:rsid w:val="001272F9"/>
    <w:rsid w:val="00127B83"/>
    <w:rsid w:val="00132250"/>
    <w:rsid w:val="00132FDC"/>
    <w:rsid w:val="001346A5"/>
    <w:rsid w:val="001346EA"/>
    <w:rsid w:val="00134D10"/>
    <w:rsid w:val="00135322"/>
    <w:rsid w:val="00135923"/>
    <w:rsid w:val="00135E95"/>
    <w:rsid w:val="0013630A"/>
    <w:rsid w:val="00136C26"/>
    <w:rsid w:val="00136D6B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4287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8FF"/>
    <w:rsid w:val="00165BC4"/>
    <w:rsid w:val="001663E3"/>
    <w:rsid w:val="00166747"/>
    <w:rsid w:val="001678F1"/>
    <w:rsid w:val="0017131D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687A"/>
    <w:rsid w:val="001A7722"/>
    <w:rsid w:val="001B0253"/>
    <w:rsid w:val="001B1404"/>
    <w:rsid w:val="001B201F"/>
    <w:rsid w:val="001B2E9F"/>
    <w:rsid w:val="001B39E2"/>
    <w:rsid w:val="001B4712"/>
    <w:rsid w:val="001B4A9D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671"/>
    <w:rsid w:val="001E48E6"/>
    <w:rsid w:val="001E4C42"/>
    <w:rsid w:val="001E57D1"/>
    <w:rsid w:val="001E6FD7"/>
    <w:rsid w:val="001E737A"/>
    <w:rsid w:val="001E7E99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868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6CD0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1E6B"/>
    <w:rsid w:val="0023212A"/>
    <w:rsid w:val="002322E0"/>
    <w:rsid w:val="0023331A"/>
    <w:rsid w:val="0023396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75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0FA3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344"/>
    <w:rsid w:val="002C590F"/>
    <w:rsid w:val="002C5911"/>
    <w:rsid w:val="002C5C1B"/>
    <w:rsid w:val="002C5D2B"/>
    <w:rsid w:val="002C60C0"/>
    <w:rsid w:val="002C61F1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4B7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2E7A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6C5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0868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41AA"/>
    <w:rsid w:val="003752B0"/>
    <w:rsid w:val="00376438"/>
    <w:rsid w:val="00376C56"/>
    <w:rsid w:val="003772C3"/>
    <w:rsid w:val="00377A2E"/>
    <w:rsid w:val="003819BD"/>
    <w:rsid w:val="00382404"/>
    <w:rsid w:val="0038508F"/>
    <w:rsid w:val="003852E6"/>
    <w:rsid w:val="00386824"/>
    <w:rsid w:val="00386FA5"/>
    <w:rsid w:val="0038785D"/>
    <w:rsid w:val="0038789A"/>
    <w:rsid w:val="00387BFD"/>
    <w:rsid w:val="00390014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061"/>
    <w:rsid w:val="00397A68"/>
    <w:rsid w:val="00397AFB"/>
    <w:rsid w:val="003A0402"/>
    <w:rsid w:val="003A13BC"/>
    <w:rsid w:val="003A1B4C"/>
    <w:rsid w:val="003A1C9A"/>
    <w:rsid w:val="003A2235"/>
    <w:rsid w:val="003A28EB"/>
    <w:rsid w:val="003A34F7"/>
    <w:rsid w:val="003A38BE"/>
    <w:rsid w:val="003A3A25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52AE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227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57A4E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976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B7C61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41A"/>
    <w:rsid w:val="004C6723"/>
    <w:rsid w:val="004C6AB1"/>
    <w:rsid w:val="004C6C14"/>
    <w:rsid w:val="004C700C"/>
    <w:rsid w:val="004C7065"/>
    <w:rsid w:val="004C7283"/>
    <w:rsid w:val="004C7B0A"/>
    <w:rsid w:val="004D0EE7"/>
    <w:rsid w:val="004D1371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5B9E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1F9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230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50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3EED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AD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60C3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E62F9"/>
    <w:rsid w:val="005F1F75"/>
    <w:rsid w:val="005F36C9"/>
    <w:rsid w:val="005F3918"/>
    <w:rsid w:val="005F3EF9"/>
    <w:rsid w:val="005F537E"/>
    <w:rsid w:val="005F5899"/>
    <w:rsid w:val="005F6639"/>
    <w:rsid w:val="005F69CF"/>
    <w:rsid w:val="005F7159"/>
    <w:rsid w:val="005F72BD"/>
    <w:rsid w:val="005F7644"/>
    <w:rsid w:val="005F7DE2"/>
    <w:rsid w:val="006003D1"/>
    <w:rsid w:val="00600514"/>
    <w:rsid w:val="006008E1"/>
    <w:rsid w:val="00600A92"/>
    <w:rsid w:val="00600AB3"/>
    <w:rsid w:val="00602140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225C"/>
    <w:rsid w:val="0067346A"/>
    <w:rsid w:val="006740C8"/>
    <w:rsid w:val="00675253"/>
    <w:rsid w:val="00675434"/>
    <w:rsid w:val="00675E53"/>
    <w:rsid w:val="00676F54"/>
    <w:rsid w:val="006775B0"/>
    <w:rsid w:val="006804DA"/>
    <w:rsid w:val="00680EF2"/>
    <w:rsid w:val="006818D5"/>
    <w:rsid w:val="0068210A"/>
    <w:rsid w:val="00683D20"/>
    <w:rsid w:val="00684A97"/>
    <w:rsid w:val="00684F0E"/>
    <w:rsid w:val="006853BE"/>
    <w:rsid w:val="006860EC"/>
    <w:rsid w:val="00686550"/>
    <w:rsid w:val="0068692E"/>
    <w:rsid w:val="00686B1C"/>
    <w:rsid w:val="006909D0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DB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E754D"/>
    <w:rsid w:val="006E7B3F"/>
    <w:rsid w:val="006F0053"/>
    <w:rsid w:val="006F086E"/>
    <w:rsid w:val="006F0CE8"/>
    <w:rsid w:val="006F0D94"/>
    <w:rsid w:val="006F116A"/>
    <w:rsid w:val="006F11BF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353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1E9C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5004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098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821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AD2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B04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5293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34F5"/>
    <w:rsid w:val="007E3F98"/>
    <w:rsid w:val="007E4093"/>
    <w:rsid w:val="007E4A67"/>
    <w:rsid w:val="007E4F8F"/>
    <w:rsid w:val="007E54F9"/>
    <w:rsid w:val="007E5C7D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6ED9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3E04"/>
    <w:rsid w:val="008949AA"/>
    <w:rsid w:val="0089511D"/>
    <w:rsid w:val="00895314"/>
    <w:rsid w:val="008957D4"/>
    <w:rsid w:val="008964C5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3F31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5E50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05C6"/>
    <w:rsid w:val="00940D1F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65C"/>
    <w:rsid w:val="00990968"/>
    <w:rsid w:val="00990AEE"/>
    <w:rsid w:val="00990C65"/>
    <w:rsid w:val="00991587"/>
    <w:rsid w:val="00992328"/>
    <w:rsid w:val="009928ED"/>
    <w:rsid w:val="00992D48"/>
    <w:rsid w:val="00993F70"/>
    <w:rsid w:val="00994CA5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3659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617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1EE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7281"/>
    <w:rsid w:val="00A27342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A85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DF8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00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70C"/>
    <w:rsid w:val="00AA4AA1"/>
    <w:rsid w:val="00AA4E81"/>
    <w:rsid w:val="00AA5028"/>
    <w:rsid w:val="00AA608F"/>
    <w:rsid w:val="00AA6664"/>
    <w:rsid w:val="00AA6C74"/>
    <w:rsid w:val="00AA6E54"/>
    <w:rsid w:val="00AA7184"/>
    <w:rsid w:val="00AA79F2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66D6"/>
    <w:rsid w:val="00AC6805"/>
    <w:rsid w:val="00AC74E8"/>
    <w:rsid w:val="00AC767A"/>
    <w:rsid w:val="00AD0442"/>
    <w:rsid w:val="00AD0762"/>
    <w:rsid w:val="00AD0D48"/>
    <w:rsid w:val="00AD1D2E"/>
    <w:rsid w:val="00AD1D9C"/>
    <w:rsid w:val="00AD2EC7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3AC"/>
    <w:rsid w:val="00AE7C27"/>
    <w:rsid w:val="00AE7D4D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59B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3C1B"/>
    <w:rsid w:val="00BA4209"/>
    <w:rsid w:val="00BA436A"/>
    <w:rsid w:val="00BA4E25"/>
    <w:rsid w:val="00BA4F19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662D"/>
    <w:rsid w:val="00C17316"/>
    <w:rsid w:val="00C1754A"/>
    <w:rsid w:val="00C17E0A"/>
    <w:rsid w:val="00C20881"/>
    <w:rsid w:val="00C20903"/>
    <w:rsid w:val="00C211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1F"/>
    <w:rsid w:val="00C86D9A"/>
    <w:rsid w:val="00C87996"/>
    <w:rsid w:val="00C903FA"/>
    <w:rsid w:val="00C90BA6"/>
    <w:rsid w:val="00C90E26"/>
    <w:rsid w:val="00C917B9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5ED9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B88"/>
    <w:rsid w:val="00D33EC8"/>
    <w:rsid w:val="00D36285"/>
    <w:rsid w:val="00D37309"/>
    <w:rsid w:val="00D37D5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5CE"/>
    <w:rsid w:val="00D50685"/>
    <w:rsid w:val="00D50A7F"/>
    <w:rsid w:val="00D5132A"/>
    <w:rsid w:val="00D518C7"/>
    <w:rsid w:val="00D524C8"/>
    <w:rsid w:val="00D52559"/>
    <w:rsid w:val="00D527DE"/>
    <w:rsid w:val="00D53EE6"/>
    <w:rsid w:val="00D54109"/>
    <w:rsid w:val="00D55147"/>
    <w:rsid w:val="00D56557"/>
    <w:rsid w:val="00D56967"/>
    <w:rsid w:val="00D57A4F"/>
    <w:rsid w:val="00D61183"/>
    <w:rsid w:val="00D617C9"/>
    <w:rsid w:val="00D61951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087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B7E0C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1644"/>
    <w:rsid w:val="00DD3ABF"/>
    <w:rsid w:val="00DD4865"/>
    <w:rsid w:val="00DD4E8C"/>
    <w:rsid w:val="00DD52E0"/>
    <w:rsid w:val="00DD65EB"/>
    <w:rsid w:val="00DD682D"/>
    <w:rsid w:val="00DE0B75"/>
    <w:rsid w:val="00DE2E30"/>
    <w:rsid w:val="00DE3048"/>
    <w:rsid w:val="00DE388C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4C8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5206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B80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0EAA"/>
    <w:rsid w:val="00E61C7D"/>
    <w:rsid w:val="00E6232B"/>
    <w:rsid w:val="00E62885"/>
    <w:rsid w:val="00E62C6D"/>
    <w:rsid w:val="00E630FA"/>
    <w:rsid w:val="00E645F6"/>
    <w:rsid w:val="00E64DFC"/>
    <w:rsid w:val="00E65598"/>
    <w:rsid w:val="00E65BB9"/>
    <w:rsid w:val="00E66333"/>
    <w:rsid w:val="00E66912"/>
    <w:rsid w:val="00E676AA"/>
    <w:rsid w:val="00E7003A"/>
    <w:rsid w:val="00E70696"/>
    <w:rsid w:val="00E7085D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81E"/>
    <w:rsid w:val="00E96866"/>
    <w:rsid w:val="00E96CB9"/>
    <w:rsid w:val="00E97CE4"/>
    <w:rsid w:val="00EA09E0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7EA2"/>
    <w:rsid w:val="00EE049C"/>
    <w:rsid w:val="00EE0A1E"/>
    <w:rsid w:val="00EE0EBA"/>
    <w:rsid w:val="00EE17A5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55E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935"/>
    <w:rsid w:val="00F26A61"/>
    <w:rsid w:val="00F27CC3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261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8F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3B6C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38A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2E58"/>
    <w:rsid w:val="00FE3840"/>
    <w:rsid w:val="00FE3960"/>
    <w:rsid w:val="00FE3B32"/>
    <w:rsid w:val="00FE51A8"/>
    <w:rsid w:val="00FE52EA"/>
    <w:rsid w:val="00FE5449"/>
    <w:rsid w:val="00FE5716"/>
    <w:rsid w:val="00FE6CA6"/>
    <w:rsid w:val="00FF03ED"/>
    <w:rsid w:val="00FF1EE9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E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7D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15DE1-05A9-4570-86C5-DC7C0DDBD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1162</TotalTime>
  <Pages>8</Pages>
  <Words>1325</Words>
  <Characters>5885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Suangkorn, Choksirisawad</cp:lastModifiedBy>
  <cp:revision>60</cp:revision>
  <cp:lastPrinted>2024-08-05T06:15:00Z</cp:lastPrinted>
  <dcterms:created xsi:type="dcterms:W3CDTF">2024-04-30T04:26:00Z</dcterms:created>
  <dcterms:modified xsi:type="dcterms:W3CDTF">2024-08-05T10:11:00Z</dcterms:modified>
</cp:coreProperties>
</file>