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635D8F70" w14:textId="0B69E125" w:rsidR="005733B7" w:rsidRPr="00106313" w:rsidRDefault="005733B7" w:rsidP="005733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BB6B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43B671B3" w:rsidR="00AB1D4A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0E98DC5E" w14:textId="7BC49F52" w:rsidR="00124ED6" w:rsidRPr="0076015C" w:rsidRDefault="00124ED6" w:rsidP="005733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7728F">
        <w:rPr>
          <w:rFonts w:ascii="Angsana New" w:hAnsi="Angsana New"/>
          <w:sz w:val="30"/>
          <w:szCs w:val="30"/>
          <w:cs/>
        </w:rPr>
        <w:t>งบฐานะการเงิน</w:t>
      </w:r>
      <w:r w:rsidRPr="0076015C">
        <w:rPr>
          <w:rFonts w:ascii="Angsana New" w:hAnsi="Angsana New" w:hint="cs"/>
          <w:sz w:val="30"/>
          <w:szCs w:val="30"/>
          <w:cs/>
        </w:rPr>
        <w:t>รวมและ</w:t>
      </w:r>
      <w:r w:rsidR="0057728F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="005733B7" w:rsidRPr="0076015C">
        <w:rPr>
          <w:rFonts w:ascii="Angsana New" w:hAnsi="Angsana New"/>
          <w:sz w:val="30"/>
          <w:szCs w:val="30"/>
        </w:rPr>
        <w:t xml:space="preserve">30 </w:t>
      </w:r>
      <w:r w:rsidR="005733B7" w:rsidRPr="0076015C">
        <w:rPr>
          <w:rFonts w:ascii="Angsana New" w:hAnsi="Angsana New" w:hint="cs"/>
          <w:sz w:val="30"/>
          <w:szCs w:val="30"/>
          <w:cs/>
        </w:rPr>
        <w:t>มิถุนายน</w:t>
      </w:r>
      <w:r w:rsidR="005733B7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="00877B1A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733B7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5733B7" w:rsidRPr="0076015C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="005733B7" w:rsidRPr="0076015C">
        <w:rPr>
          <w:rFonts w:ascii="Angsana New" w:hAnsi="Angsana New"/>
          <w:sz w:val="30"/>
          <w:szCs w:val="30"/>
          <w:cs/>
        </w:rPr>
        <w:t>สิ้นสุด</w:t>
      </w:r>
      <w:r w:rsidR="003E0D2B">
        <w:rPr>
          <w:rFonts w:ascii="Angsana New" w:hAnsi="Angsana New"/>
          <w:sz w:val="30"/>
          <w:szCs w:val="30"/>
        </w:rPr>
        <w:br/>
      </w:r>
      <w:r w:rsidR="005733B7" w:rsidRPr="0076015C">
        <w:rPr>
          <w:rFonts w:ascii="Angsana New" w:hAnsi="Angsana New"/>
          <w:sz w:val="30"/>
          <w:szCs w:val="30"/>
          <w:cs/>
        </w:rPr>
        <w:t>วัน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5733B7" w:rsidRPr="0076015C">
        <w:rPr>
          <w:rFonts w:ascii="Angsana New" w:hAnsi="Angsana New"/>
          <w:sz w:val="30"/>
          <w:szCs w:val="30"/>
        </w:rPr>
        <w:t>30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5733B7">
        <w:rPr>
          <w:rFonts w:ascii="Angsana New" w:hAnsi="Angsana New"/>
          <w:sz w:val="30"/>
          <w:szCs w:val="30"/>
        </w:rPr>
        <w:t xml:space="preserve">2567 </w:t>
      </w:r>
      <w:r w:rsidR="0057728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>รวมและ</w:t>
      </w:r>
      <w:r w:rsidR="0057728F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="005733B7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5733B7" w:rsidRPr="0076015C">
        <w:rPr>
          <w:rFonts w:ascii="Angsana New" w:hAnsi="Angsana New" w:hint="cs"/>
          <w:sz w:val="30"/>
          <w:szCs w:val="30"/>
          <w:cs/>
        </w:rPr>
        <w:t>หกเดือน</w:t>
      </w:r>
      <w:r w:rsidR="005733B7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5733B7" w:rsidRPr="0076015C">
        <w:rPr>
          <w:rFonts w:ascii="Angsana New" w:hAnsi="Angsana New"/>
          <w:sz w:val="30"/>
          <w:szCs w:val="30"/>
        </w:rPr>
        <w:t>30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5733B7">
        <w:rPr>
          <w:rFonts w:ascii="Angsana New" w:hAnsi="Angsana New"/>
          <w:sz w:val="30"/>
          <w:szCs w:val="30"/>
        </w:rPr>
        <w:t>2567</w:t>
      </w:r>
      <w:r w:rsidR="00BE6CF0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</w:t>
      </w:r>
      <w:r w:rsidR="003E0D2B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815404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="003E0D2B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4B77F3C" w14:textId="77777777" w:rsidR="00124ED6" w:rsidRDefault="00124ED6" w:rsidP="00AB1D4A">
      <w:pPr>
        <w:rPr>
          <w:rFonts w:asciiTheme="majorBidi" w:hAnsiTheme="majorBidi" w:cstheme="majorBidi"/>
          <w:sz w:val="30"/>
          <w:szCs w:val="30"/>
          <w:cs/>
        </w:rPr>
      </w:pPr>
    </w:p>
    <w:p w14:paraId="27E6304B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4D76C09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05690A1A" w:rsidR="00F02BE3" w:rsidRPr="00106313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</w:t>
      </w:r>
      <w:r>
        <w:rPr>
          <w:rFonts w:ascii="Angsana New" w:hAnsi="Angsana New"/>
          <w:sz w:val="30"/>
          <w:szCs w:val="30"/>
        </w:rPr>
        <w:t>1</w:t>
      </w:r>
      <w:r w:rsidRPr="0076015C">
        <w:rPr>
          <w:rFonts w:ascii="Angsana New" w:hAnsi="Angsana New"/>
          <w:sz w:val="30"/>
          <w:szCs w:val="30"/>
        </w:rPr>
        <w:t>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00024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BB6B53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33946C" w14:textId="391ECD90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4F6927F" w14:textId="77777777" w:rsidR="00BB6B53" w:rsidRDefault="00BB6B53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ACDAFC" w14:textId="2D9980FF" w:rsidR="00DB7422" w:rsidRPr="0076015C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059B995" w14:textId="77777777" w:rsidR="00DB7422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316044" w14:textId="77777777" w:rsidR="00DB7422" w:rsidRPr="00F62B8A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71A6B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CD75AE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92862E3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D666DAA" w14:textId="118A4888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="00F24BDD">
        <w:rPr>
          <w:rFonts w:ascii="Angsana New" w:hAnsi="Angsana New" w:hint="cs"/>
          <w:sz w:val="30"/>
          <w:szCs w:val="30"/>
          <w:cs/>
        </w:rPr>
        <w:t>วิไลวรรณ ผลประเสริฐ</w:t>
      </w:r>
      <w:r w:rsidRPr="0076015C">
        <w:rPr>
          <w:rFonts w:ascii="Angsana New" w:hAnsi="Angsana New" w:hint="cs"/>
          <w:sz w:val="30"/>
          <w:szCs w:val="30"/>
          <w:cs/>
        </w:rPr>
        <w:t>)</w:t>
      </w:r>
    </w:p>
    <w:p w14:paraId="1D89EC6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F3DDBA4" w14:textId="5D4A8193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24BDD">
        <w:rPr>
          <w:rFonts w:ascii="Angsana New" w:hAnsi="Angsana New"/>
          <w:sz w:val="30"/>
          <w:szCs w:val="30"/>
        </w:rPr>
        <w:t>8420</w:t>
      </w:r>
    </w:p>
    <w:p w14:paraId="13200855" w14:textId="77777777" w:rsidR="00DB7422" w:rsidRPr="0076015C" w:rsidRDefault="00DB7422" w:rsidP="00DB7422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EC71FB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D808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449145D" w14:textId="26FDDE5D" w:rsidR="00984DD9" w:rsidRDefault="00F50A33" w:rsidP="00DB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BE6CF0" w:rsidRPr="0076015C">
        <w:rPr>
          <w:rFonts w:ascii="Angsana New" w:hAnsi="Angsana New"/>
          <w:sz w:val="30"/>
          <w:szCs w:val="30"/>
        </w:rPr>
        <w:t xml:space="preserve"> </w:t>
      </w:r>
      <w:r w:rsidR="005733B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="0050171C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</w:p>
    <w:sectPr w:rsidR="00984DD9" w:rsidSect="0006350F">
      <w:headerReference w:type="default" r:id="rId20"/>
      <w:foot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13385" w14:textId="77777777" w:rsidR="00093CFA" w:rsidRDefault="00093CFA" w:rsidP="004956B4">
      <w:r>
        <w:separator/>
      </w:r>
    </w:p>
  </w:endnote>
  <w:endnote w:type="continuationSeparator" w:id="0">
    <w:p w14:paraId="3F4D8D8D" w14:textId="77777777" w:rsidR="00093CFA" w:rsidRDefault="00093CF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A5CDF" w14:textId="77777777" w:rsidR="0006350F" w:rsidRDefault="000635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ABD" w14:textId="77777777" w:rsidR="00533095" w:rsidRPr="00F175AD" w:rsidRDefault="00533095" w:rsidP="00F175AD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57986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A16DD0" w14:textId="38F6779E" w:rsidR="0006350F" w:rsidRPr="0006350F" w:rsidRDefault="0006350F" w:rsidP="0006350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6350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6350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6350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6350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6350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14E1B" w14:textId="77777777" w:rsidR="00093CFA" w:rsidRDefault="00093CFA" w:rsidP="004956B4">
      <w:r>
        <w:separator/>
      </w:r>
    </w:p>
  </w:footnote>
  <w:footnote w:type="continuationSeparator" w:id="0">
    <w:p w14:paraId="65D036B4" w14:textId="77777777" w:rsidR="00093CFA" w:rsidRDefault="00093CF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13CB6" w14:textId="77777777" w:rsidR="0006350F" w:rsidRDefault="000635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C22A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97D932E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1844852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AD727E4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B220ED9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4A07D6F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2C7F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D9CE876" w14:textId="77777777" w:rsidR="0006350F" w:rsidRDefault="0006350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3C2F29D" w14:textId="77777777" w:rsidR="0006350F" w:rsidRPr="001F375E" w:rsidRDefault="0006350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32070B9A" w:rsidR="00533095" w:rsidRPr="00FE5A92" w:rsidRDefault="00024600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843F80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bidi="th-TH"/>
      </w:rPr>
      <w:t xml:space="preserve">0 </w:t>
    </w:r>
    <w:r w:rsidRPr="00C06B02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มิถุนายน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="00BE6CF0">
      <w:rPr>
        <w:rFonts w:ascii="Angsana New" w:hAnsi="Angsana New"/>
        <w:bCs/>
        <w:iCs/>
        <w:sz w:val="32"/>
        <w:szCs w:val="32"/>
        <w:lang w:val="en-US" w:bidi="th-TH"/>
      </w:rPr>
      <w:t>7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EA09E" w14:textId="77777777" w:rsidR="00874A2A" w:rsidRPr="001F375E" w:rsidRDefault="00874A2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0847316" w14:textId="77777777" w:rsidR="00874A2A" w:rsidRDefault="00874A2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3FFAD8" w14:textId="77777777" w:rsidR="00874A2A" w:rsidRDefault="00874A2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5870C55" w14:textId="77777777" w:rsidR="00874A2A" w:rsidRPr="001F375E" w:rsidRDefault="00874A2A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916C14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5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2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1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3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6"/>
  </w:num>
  <w:num w:numId="29" w16cid:durableId="319774421">
    <w:abstractNumId w:val="8"/>
  </w:num>
  <w:num w:numId="30" w16cid:durableId="1791512612">
    <w:abstractNumId w:val="44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7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40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 w:numId="48" w16cid:durableId="27226112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00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77C"/>
    <w:rsid w:val="000368F6"/>
    <w:rsid w:val="0003696C"/>
    <w:rsid w:val="00037047"/>
    <w:rsid w:val="0003724B"/>
    <w:rsid w:val="00037564"/>
    <w:rsid w:val="00037B04"/>
    <w:rsid w:val="00037B98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5ED6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1C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50F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3F73"/>
    <w:rsid w:val="000744FA"/>
    <w:rsid w:val="00074550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CFA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A2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AA7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31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431"/>
    <w:rsid w:val="00135860"/>
    <w:rsid w:val="00135ECD"/>
    <w:rsid w:val="00136221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458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DB"/>
    <w:rsid w:val="00211DF4"/>
    <w:rsid w:val="00212136"/>
    <w:rsid w:val="00212171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6B8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59F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04C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96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282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6E61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9DF"/>
    <w:rsid w:val="00346C26"/>
    <w:rsid w:val="00346DB0"/>
    <w:rsid w:val="00346FC1"/>
    <w:rsid w:val="0034740D"/>
    <w:rsid w:val="00347ADA"/>
    <w:rsid w:val="00347B05"/>
    <w:rsid w:val="00347D42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99B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1FFA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D2B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962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5FB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1BB9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6D9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2F6"/>
    <w:rsid w:val="0048764D"/>
    <w:rsid w:val="004878E6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8B4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3B7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9B8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0B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7C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1C0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0F6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91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4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32B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17B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6A7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D77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25B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6E7D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37FE6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2A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DF1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5E1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265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29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6FE5"/>
    <w:rsid w:val="0094702F"/>
    <w:rsid w:val="009471B4"/>
    <w:rsid w:val="009473E9"/>
    <w:rsid w:val="0094746D"/>
    <w:rsid w:val="00947682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15A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068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69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661"/>
    <w:rsid w:val="00B139AA"/>
    <w:rsid w:val="00B13ADB"/>
    <w:rsid w:val="00B13D42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657"/>
    <w:rsid w:val="00B55861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E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5A6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3A3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895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1A4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B87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71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9BA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5B9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2A99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872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289"/>
    <w:rsid w:val="00E042D1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3EE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2C42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25A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33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0A2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D34832-B290-4E9C-BE09-46085C60367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</TotalTime>
  <Pages>3</Pages>
  <Words>411</Words>
  <Characters>1615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10</cp:revision>
  <cp:lastPrinted>2024-08-01T08:15:00Z</cp:lastPrinted>
  <dcterms:created xsi:type="dcterms:W3CDTF">2024-08-02T06:47:00Z</dcterms:created>
  <dcterms:modified xsi:type="dcterms:W3CDTF">2024-08-09T02:55:00Z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