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165"/>
      </w:tblGrid>
      <w:tr w:rsidR="00685193" w:rsidRPr="00106313" w14:paraId="5D9D80FB" w14:textId="77777777" w:rsidTr="005A623B">
        <w:trPr>
          <w:tblHeader/>
        </w:trPr>
        <w:tc>
          <w:tcPr>
            <w:tcW w:w="1458" w:type="dxa"/>
          </w:tcPr>
          <w:p w14:paraId="12ECA8B8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65" w:type="dxa"/>
          </w:tcPr>
          <w:p w14:paraId="1C114555" w14:textId="77777777" w:rsidR="00685193" w:rsidRPr="00106313" w:rsidRDefault="00685193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CD2B8D" w:rsidRPr="00106313" w14:paraId="08D3495E" w14:textId="77777777" w:rsidTr="005A623B">
        <w:trPr>
          <w:tblHeader/>
        </w:trPr>
        <w:tc>
          <w:tcPr>
            <w:tcW w:w="1458" w:type="dxa"/>
          </w:tcPr>
          <w:p w14:paraId="7E69F260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65" w:type="dxa"/>
          </w:tcPr>
          <w:p w14:paraId="41843ADF" w14:textId="77777777" w:rsidR="00CD2B8D" w:rsidRPr="00106313" w:rsidRDefault="00CD2B8D" w:rsidP="000220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A3EE6" w:rsidRPr="00106313" w14:paraId="1A2DD95D" w14:textId="77777777" w:rsidTr="005A623B">
        <w:tc>
          <w:tcPr>
            <w:tcW w:w="1458" w:type="dxa"/>
          </w:tcPr>
          <w:p w14:paraId="2CB25226" w14:textId="3A05132C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/>
                <w:sz w:val="30"/>
                <w:szCs w:val="30"/>
                <w:cs/>
              </w:rPr>
              <w:t>1</w:t>
            </w:r>
          </w:p>
        </w:tc>
        <w:tc>
          <w:tcPr>
            <w:tcW w:w="8165" w:type="dxa"/>
          </w:tcPr>
          <w:p w14:paraId="50063BB8" w14:textId="4EF3FD97" w:rsidR="009A3EE6" w:rsidRPr="00106313" w:rsidRDefault="009A3EE6" w:rsidP="009A3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EA6859" w:rsidRPr="00106313" w14:paraId="27F66084" w14:textId="77777777" w:rsidTr="005A623B">
        <w:tc>
          <w:tcPr>
            <w:tcW w:w="1458" w:type="dxa"/>
          </w:tcPr>
          <w:p w14:paraId="00CED504" w14:textId="4E006D2D" w:rsidR="00EA6859" w:rsidRPr="00106313" w:rsidRDefault="00EA6859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65" w:type="dxa"/>
          </w:tcPr>
          <w:p w14:paraId="19CEA756" w14:textId="0E7DB60A" w:rsidR="00EA6859" w:rsidRPr="00106313" w:rsidRDefault="0095136F" w:rsidP="00EA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5136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การเปลี่ยนแปลงนโยบายการบัญชี</w:t>
            </w:r>
          </w:p>
        </w:tc>
      </w:tr>
      <w:tr w:rsidR="0095136F" w:rsidRPr="00106313" w14:paraId="707D20E6" w14:textId="77777777" w:rsidTr="005A623B">
        <w:tc>
          <w:tcPr>
            <w:tcW w:w="1458" w:type="dxa"/>
          </w:tcPr>
          <w:p w14:paraId="064CD9B4" w14:textId="3D8219BD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165" w:type="dxa"/>
          </w:tcPr>
          <w:p w14:paraId="4D487A00" w14:textId="5221E7D2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95136F" w:rsidRPr="00106313" w14:paraId="10B9F3E0" w14:textId="77777777" w:rsidTr="005A623B">
        <w:tc>
          <w:tcPr>
            <w:tcW w:w="1458" w:type="dxa"/>
          </w:tcPr>
          <w:p w14:paraId="2571342B" w14:textId="7ABF7C5A" w:rsidR="0095136F" w:rsidRDefault="00BD1945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8165" w:type="dxa"/>
          </w:tcPr>
          <w:p w14:paraId="02EB1CBB" w14:textId="76A483D4" w:rsidR="0095136F" w:rsidRPr="0076015C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="008E465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5404"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95136F" w:rsidRPr="00106313" w14:paraId="448869B1" w14:textId="77777777" w:rsidTr="005A623B">
        <w:tc>
          <w:tcPr>
            <w:tcW w:w="1458" w:type="dxa"/>
          </w:tcPr>
          <w:p w14:paraId="19CDC65B" w14:textId="2209F4AF" w:rsidR="0095136F" w:rsidRPr="00106313" w:rsidRDefault="00BD1945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65" w:type="dxa"/>
          </w:tcPr>
          <w:p w14:paraId="063F46B6" w14:textId="09B20954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24600" w:rsidRPr="00106313" w14:paraId="37C9DB58" w14:textId="77777777" w:rsidTr="005A623B">
        <w:tc>
          <w:tcPr>
            <w:tcW w:w="1458" w:type="dxa"/>
          </w:tcPr>
          <w:p w14:paraId="37B18E1C" w14:textId="55F08E64" w:rsidR="00024600" w:rsidRDefault="00024600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65" w:type="dxa"/>
          </w:tcPr>
          <w:p w14:paraId="31A59174" w14:textId="5C1B0C05" w:rsidR="00024600" w:rsidRPr="0076015C" w:rsidRDefault="00024600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95136F" w:rsidRPr="00106313" w14:paraId="1C66C740" w14:textId="77777777" w:rsidTr="005A623B">
        <w:tc>
          <w:tcPr>
            <w:tcW w:w="1458" w:type="dxa"/>
          </w:tcPr>
          <w:p w14:paraId="404B8045" w14:textId="397D1CA6" w:rsidR="0095136F" w:rsidRPr="00106313" w:rsidRDefault="00024600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8165" w:type="dxa"/>
          </w:tcPr>
          <w:p w14:paraId="2B84B028" w14:textId="7670316B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3A15">
              <w:rPr>
                <w:rFonts w:asciiTheme="majorBidi" w:hAnsiTheme="majorBidi"/>
                <w:sz w:val="30"/>
                <w:szCs w:val="30"/>
                <w:cs/>
              </w:rPr>
              <w:t>หุ้น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ซื้อคืน</w:t>
            </w:r>
          </w:p>
        </w:tc>
      </w:tr>
      <w:tr w:rsidR="0095136F" w:rsidRPr="00106313" w14:paraId="198DAA6B" w14:textId="77777777" w:rsidTr="005A623B">
        <w:tc>
          <w:tcPr>
            <w:tcW w:w="1458" w:type="dxa"/>
          </w:tcPr>
          <w:p w14:paraId="2DF69820" w14:textId="0FC0CEFE" w:rsidR="0095136F" w:rsidRPr="00106313" w:rsidRDefault="00024600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8165" w:type="dxa"/>
          </w:tcPr>
          <w:p w14:paraId="6836CE1A" w14:textId="2612BE9E" w:rsidR="0095136F" w:rsidRPr="00FA2508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5136F" w:rsidRPr="00106313" w14:paraId="0BCD8749" w14:textId="77777777" w:rsidTr="005A623B">
        <w:tc>
          <w:tcPr>
            <w:tcW w:w="1458" w:type="dxa"/>
          </w:tcPr>
          <w:p w14:paraId="6ACF7EB8" w14:textId="72D1B312" w:rsidR="0095136F" w:rsidRPr="00106313" w:rsidRDefault="00024600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8165" w:type="dxa"/>
          </w:tcPr>
          <w:p w14:paraId="353D4D5C" w14:textId="5EC16195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95136F" w:rsidRPr="00106313" w14:paraId="55FA8F8A" w14:textId="77777777" w:rsidTr="005A623B">
        <w:tc>
          <w:tcPr>
            <w:tcW w:w="1458" w:type="dxa"/>
          </w:tcPr>
          <w:p w14:paraId="2F044714" w14:textId="4A20D3AB" w:rsidR="0095136F" w:rsidRPr="00106313" w:rsidRDefault="00024600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8165" w:type="dxa"/>
          </w:tcPr>
          <w:p w14:paraId="5227A53A" w14:textId="3BC9809F" w:rsidR="0095136F" w:rsidRPr="00106313" w:rsidRDefault="0095136F" w:rsidP="00951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F5B68" w:rsidRPr="00106313" w14:paraId="2204C447" w14:textId="77777777" w:rsidTr="005A623B">
        <w:tc>
          <w:tcPr>
            <w:tcW w:w="1458" w:type="dxa"/>
          </w:tcPr>
          <w:p w14:paraId="08618970" w14:textId="3195B9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0E23B2C" w14:textId="4618698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9401A78" w14:textId="77777777" w:rsidTr="005A623B">
        <w:tc>
          <w:tcPr>
            <w:tcW w:w="1458" w:type="dxa"/>
          </w:tcPr>
          <w:p w14:paraId="2BEAA199" w14:textId="4336715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3464133" w14:textId="57F3E8CA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142F1293" w14:textId="77777777" w:rsidTr="005A623B">
        <w:tc>
          <w:tcPr>
            <w:tcW w:w="1458" w:type="dxa"/>
          </w:tcPr>
          <w:p w14:paraId="23E36004" w14:textId="0D6984DF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4E73026" w14:textId="1AA6D5E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148D45C" w14:textId="77777777" w:rsidTr="005A623B">
        <w:tc>
          <w:tcPr>
            <w:tcW w:w="1458" w:type="dxa"/>
          </w:tcPr>
          <w:p w14:paraId="6AE65C4E" w14:textId="20BC810E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227017AC" w14:textId="020AC2E5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F5B68" w:rsidRPr="00106313" w14:paraId="43B6D84B" w14:textId="77777777" w:rsidTr="005A623B">
        <w:tc>
          <w:tcPr>
            <w:tcW w:w="1458" w:type="dxa"/>
          </w:tcPr>
          <w:p w14:paraId="72206E23" w14:textId="5436A816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5" w:type="dxa"/>
          </w:tcPr>
          <w:p w14:paraId="612E2E66" w14:textId="41ACAADC" w:rsidR="006F5B68" w:rsidRPr="00106313" w:rsidRDefault="006F5B68" w:rsidP="006F5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D537231" w14:textId="6D8BC506" w:rsidR="003C6FF5" w:rsidRPr="00106313" w:rsidRDefault="00685193" w:rsidP="0014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</w:rPr>
        <w:br w:type="page"/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99108E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3C6FF5" w:rsidRPr="00106313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5507C04" w14:textId="77777777" w:rsidR="005417F0" w:rsidRPr="00106313" w:rsidRDefault="005417F0" w:rsidP="001D711F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2BB2AAD4" w14:textId="1979441A" w:rsidR="00F82FDA" w:rsidRPr="00106313" w:rsidRDefault="00F82FDA" w:rsidP="00F82F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1D711F" w:rsidRPr="00106313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106313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A44A6" w:rsidRPr="00106313">
        <w:rPr>
          <w:rFonts w:asciiTheme="majorBidi" w:hAnsiTheme="majorBidi" w:cstheme="majorBidi"/>
          <w:sz w:val="30"/>
          <w:szCs w:val="30"/>
          <w:cs/>
        </w:rPr>
        <w:t>คณะ</w:t>
      </w:r>
      <w:r w:rsidRPr="00106313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7E04D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A7F8B" w:rsidRPr="007E04DE">
        <w:rPr>
          <w:rFonts w:asciiTheme="majorBidi" w:hAnsiTheme="majorBidi" w:cstheme="majorBidi"/>
          <w:sz w:val="30"/>
          <w:szCs w:val="30"/>
        </w:rPr>
        <w:t xml:space="preserve"> </w:t>
      </w:r>
      <w:r w:rsidR="00F50A33">
        <w:rPr>
          <w:rFonts w:asciiTheme="majorBidi" w:hAnsiTheme="majorBidi" w:cstheme="majorBidi"/>
          <w:sz w:val="30"/>
          <w:szCs w:val="30"/>
        </w:rPr>
        <w:t>9</w:t>
      </w:r>
      <w:r w:rsidR="00BE6CF0" w:rsidRPr="00843F80">
        <w:rPr>
          <w:rFonts w:asciiTheme="majorBidi" w:hAnsiTheme="majorBidi" w:cstheme="majorBidi"/>
          <w:sz w:val="30"/>
          <w:szCs w:val="30"/>
        </w:rPr>
        <w:t xml:space="preserve"> </w:t>
      </w:r>
      <w:r w:rsidR="00024600">
        <w:rPr>
          <w:rFonts w:asciiTheme="majorBidi" w:hAnsiTheme="majorBidi" w:hint="cs"/>
          <w:sz w:val="30"/>
          <w:szCs w:val="30"/>
          <w:cs/>
        </w:rPr>
        <w:t>สิงหาคม</w:t>
      </w:r>
      <w:r w:rsidR="00BE6CF0">
        <w:rPr>
          <w:rFonts w:asciiTheme="majorBidi" w:hAnsiTheme="majorBidi"/>
          <w:sz w:val="30"/>
          <w:szCs w:val="30"/>
        </w:rPr>
        <w:t xml:space="preserve"> </w:t>
      </w:r>
      <w:r w:rsidR="0050171C">
        <w:rPr>
          <w:rFonts w:asciiTheme="majorBidi" w:hAnsiTheme="majorBidi" w:cstheme="majorBidi"/>
          <w:sz w:val="30"/>
          <w:szCs w:val="30"/>
        </w:rPr>
        <w:t>256</w:t>
      </w:r>
      <w:r w:rsidR="00BE6CF0">
        <w:rPr>
          <w:rFonts w:asciiTheme="majorBidi" w:hAnsiTheme="majorBidi" w:cstheme="majorBidi"/>
          <w:sz w:val="30"/>
          <w:szCs w:val="30"/>
        </w:rPr>
        <w:t>7</w:t>
      </w:r>
    </w:p>
    <w:p w14:paraId="012C5ED1" w14:textId="77777777" w:rsidR="00A44F0B" w:rsidRPr="00106313" w:rsidRDefault="00A44F0B" w:rsidP="00A44F0B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1E3E29FB" w14:textId="77777777" w:rsidR="003057D6" w:rsidRPr="00106313" w:rsidRDefault="003057D6" w:rsidP="006B6463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</w:t>
      </w:r>
      <w:r w:rsidR="009B7FC7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จัดทำงบการเงิน</w:t>
      </w:r>
      <w:r w:rsidR="004B3674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51DD428C" w14:textId="77777777" w:rsidR="004E5E3C" w:rsidRPr="00106313" w:rsidRDefault="004E5E3C" w:rsidP="004E5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E33410F" w14:textId="33A8E664" w:rsidR="005E25B8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7B1A">
        <w:rPr>
          <w:sz w:val="30"/>
          <w:szCs w:val="30"/>
        </w:rPr>
        <w:t>34</w:t>
      </w:r>
      <w:r w:rsidRPr="007E04DE">
        <w:rPr>
          <w:sz w:val="30"/>
          <w:szCs w:val="30"/>
          <w:cs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เรื่อง </w:t>
      </w:r>
      <w:r w:rsidRPr="00E3260D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3260D">
        <w:rPr>
          <w:rFonts w:asciiTheme="majorBidi" w:hAnsiTheme="majorBidi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7E04DE"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>ๆ เพื่อไม่ให้ซ้ำซ้อนกับข้อมูลที่ได้นำเสนอ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>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>
        <w:rPr>
          <w:rFonts w:asciiTheme="majorBidi" w:hAnsiTheme="majorBidi"/>
          <w:sz w:val="30"/>
          <w:szCs w:val="30"/>
        </w:rPr>
        <w:br/>
      </w:r>
      <w:r w:rsidRPr="00E3260D">
        <w:rPr>
          <w:rFonts w:asciiTheme="majorBidi" w:hAnsiTheme="majorBidi"/>
          <w:sz w:val="30"/>
          <w:szCs w:val="30"/>
          <w:cs/>
        </w:rPr>
        <w:t xml:space="preserve">และบริษัทย่อยสำหรับปีสิ้นสุดวันที่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BE6CF0">
        <w:rPr>
          <w:sz w:val="30"/>
          <w:szCs w:val="30"/>
        </w:rPr>
        <w:t>6</w:t>
      </w:r>
    </w:p>
    <w:p w14:paraId="4F53B251" w14:textId="77777777" w:rsidR="005E25B8" w:rsidRPr="00106313" w:rsidRDefault="005E25B8" w:rsidP="005E25B8">
      <w:pPr>
        <w:pStyle w:val="FSBlank"/>
        <w:ind w:left="540"/>
        <w:rPr>
          <w:rFonts w:asciiTheme="majorBidi" w:hAnsiTheme="majorBidi" w:cstheme="majorBidi"/>
          <w:sz w:val="30"/>
          <w:szCs w:val="30"/>
        </w:rPr>
      </w:pPr>
    </w:p>
    <w:p w14:paraId="2B44E609" w14:textId="72CD1FA0" w:rsidR="00FD60FF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E3260D">
        <w:rPr>
          <w:rFonts w:asciiTheme="majorBidi" w:hAnsi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Pr="00E3260D">
        <w:rPr>
          <w:rFonts w:asciiTheme="majorBidi" w:hAnsiTheme="majorBidi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E04DE" w:rsidRPr="007E04DE">
        <w:rPr>
          <w:sz w:val="30"/>
          <w:szCs w:val="30"/>
        </w:rPr>
        <w:t>3</w:t>
      </w:r>
      <w:r w:rsidR="007E04DE">
        <w:rPr>
          <w:sz w:val="30"/>
          <w:szCs w:val="30"/>
        </w:rPr>
        <w:t>1</w:t>
      </w:r>
      <w:r w:rsidR="007E04DE" w:rsidRPr="00E3260D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7E04DE">
        <w:rPr>
          <w:sz w:val="30"/>
          <w:szCs w:val="30"/>
        </w:rPr>
        <w:t>256</w:t>
      </w:r>
      <w:r w:rsidR="00BE6CF0">
        <w:rPr>
          <w:sz w:val="30"/>
          <w:szCs w:val="30"/>
        </w:rPr>
        <w:t>6</w:t>
      </w:r>
    </w:p>
    <w:p w14:paraId="42776AD2" w14:textId="77777777" w:rsidR="00E3260D" w:rsidRPr="00106313" w:rsidRDefault="00E3260D" w:rsidP="005E25B8">
      <w:pPr>
        <w:pStyle w:val="FSBlank"/>
        <w:tabs>
          <w:tab w:val="clear" w:pos="540"/>
        </w:tabs>
        <w:ind w:left="540" w:firstLine="0"/>
        <w:rPr>
          <w:rFonts w:asciiTheme="majorBidi" w:hAnsiTheme="majorBidi" w:cstheme="majorBidi"/>
          <w:sz w:val="30"/>
          <w:szCs w:val="30"/>
        </w:rPr>
      </w:pPr>
    </w:p>
    <w:p w14:paraId="4C30346E" w14:textId="6A6C5AF0" w:rsidR="0095136F" w:rsidRPr="0095136F" w:rsidRDefault="0095136F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136F">
        <w:rPr>
          <w:rFonts w:asciiTheme="majorBidi" w:hAnsiTheme="majorBidi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163EBD33" w14:textId="77777777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</w:p>
    <w:p w14:paraId="59E9981E" w14:textId="6998AB18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95136F">
        <w:rPr>
          <w:rFonts w:asciiTheme="majorBidi" w:hAnsi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95136F">
        <w:rPr>
          <w:rFonts w:asciiTheme="majorBidi" w:hAnsiTheme="majorBidi"/>
          <w:sz w:val="30"/>
          <w:szCs w:val="30"/>
        </w:rPr>
        <w:t xml:space="preserve">12 </w:t>
      </w:r>
      <w:r w:rsidRPr="00E62340">
        <w:rPr>
          <w:rFonts w:asciiTheme="majorBidi" w:hAnsiTheme="majorBidi"/>
          <w:sz w:val="30"/>
          <w:szCs w:val="30"/>
          <w:cs/>
        </w:rPr>
        <w:t>เรื่อง</w:t>
      </w:r>
      <w:r w:rsidR="00BD1945" w:rsidRPr="00E62340">
        <w:rPr>
          <w:rFonts w:asciiTheme="majorBidi" w:hAnsiTheme="majorBidi"/>
          <w:sz w:val="30"/>
          <w:szCs w:val="30"/>
        </w:rPr>
        <w:t xml:space="preserve"> </w:t>
      </w:r>
      <w:r w:rsidRPr="00E62340">
        <w:rPr>
          <w:rFonts w:asciiTheme="majorBidi" w:hAnsiTheme="majorBidi"/>
          <w:sz w:val="30"/>
          <w:szCs w:val="30"/>
          <w:cs/>
        </w:rPr>
        <w:t>ภาษีเงินได้รอการตัดบัญชี</w:t>
      </w:r>
      <w:r w:rsidR="00BD1945" w:rsidRPr="00E62340">
        <w:rPr>
          <w:rFonts w:asciiTheme="majorBidi" w:hAnsiTheme="majorBidi"/>
          <w:sz w:val="30"/>
          <w:szCs w:val="30"/>
        </w:rPr>
        <w:t xml:space="preserve"> </w:t>
      </w:r>
      <w:r w:rsidRPr="0095136F">
        <w:rPr>
          <w:rFonts w:asciiTheme="majorBidi" w:hAnsiTheme="majorBidi"/>
          <w:sz w:val="30"/>
          <w:szCs w:val="30"/>
          <w:cs/>
        </w:rPr>
        <w:t xml:space="preserve">เกี่ยวกับสินทรัพย์และหนี้สินที่เกิดจากรายการเดียวกันตั้งแต่วันที่ </w:t>
      </w:r>
      <w:r w:rsidRPr="0095136F">
        <w:rPr>
          <w:rFonts w:asciiTheme="majorBidi" w:hAnsiTheme="majorBidi"/>
          <w:sz w:val="30"/>
          <w:szCs w:val="30"/>
        </w:rPr>
        <w:t xml:space="preserve">1 </w:t>
      </w:r>
      <w:r w:rsidRPr="0095136F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95136F">
        <w:rPr>
          <w:rFonts w:asciiTheme="majorBidi" w:hAnsiTheme="majorBidi"/>
          <w:sz w:val="30"/>
          <w:szCs w:val="30"/>
        </w:rPr>
        <w:t xml:space="preserve">2567 </w:t>
      </w:r>
      <w:r w:rsidRPr="0095136F">
        <w:rPr>
          <w:rFonts w:asciiTheme="majorBidi" w:hAnsiTheme="majorBidi"/>
          <w:sz w:val="30"/>
          <w:szCs w:val="30"/>
          <w:cs/>
        </w:rPr>
        <w:t>การปรับปรุงดังกล่าวได้ลดขอบเขต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ที่เท่ากันและหัก</w:t>
      </w:r>
      <w:r w:rsidRPr="007443E9">
        <w:rPr>
          <w:rFonts w:asciiTheme="majorBidi" w:hAnsiTheme="majorBidi"/>
          <w:sz w:val="30"/>
          <w:szCs w:val="30"/>
          <w:cs/>
        </w:rPr>
        <w:t>กลบกัน เช่น สัญญาเช่าและประมาณการค่ารื้อถอน โดยกลุ่มบริษัทต้องรับรู้สินทรัพย์ภาษีเงินได้</w:t>
      </w:r>
      <w:r w:rsidRPr="007443E9">
        <w:rPr>
          <w:rFonts w:asciiTheme="majorBidi" w:hAnsiTheme="majorBidi"/>
          <w:sz w:val="30"/>
          <w:szCs w:val="30"/>
        </w:rPr>
        <w:br/>
      </w:r>
      <w:r w:rsidRPr="007443E9">
        <w:rPr>
          <w:rFonts w:asciiTheme="majorBidi" w:hAnsiTheme="majorBidi"/>
          <w:sz w:val="30"/>
          <w:szCs w:val="30"/>
          <w:cs/>
        </w:rPr>
        <w:t>รอการตัดบัญชีและหนี้สินภาษีเงินได้รอการตัดบัญชีที่เกี่ยวข้องกับ</w:t>
      </w:r>
      <w:r w:rsidRPr="0095136F">
        <w:rPr>
          <w:rFonts w:asciiTheme="majorBidi" w:hAnsiTheme="majorBidi"/>
          <w:sz w:val="30"/>
          <w:szCs w:val="30"/>
          <w:cs/>
        </w:rPr>
        <w:t>สัญญาเช่าและประมาณการค่ารื้อถอนตั้งแต่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006D453D" w14:textId="7B05D3F4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</w:p>
    <w:p w14:paraId="29A12A95" w14:textId="5488085E" w:rsid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  <w:r w:rsidRPr="0095136F">
        <w:rPr>
          <w:rFonts w:asciiTheme="majorBidi" w:hAnsiTheme="majorBidi"/>
          <w:sz w:val="30"/>
          <w:szCs w:val="30"/>
          <w:cs/>
        </w:rPr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</w:t>
      </w:r>
      <w:r>
        <w:rPr>
          <w:rFonts w:asciiTheme="majorBidi" w:hAnsiTheme="majorBidi"/>
          <w:sz w:val="30"/>
          <w:szCs w:val="30"/>
        </w:rPr>
        <w:br/>
      </w:r>
      <w:r w:rsidRPr="0095136F">
        <w:rPr>
          <w:rFonts w:asciiTheme="majorBidi" w:hAnsiTheme="majorBidi"/>
          <w:sz w:val="30"/>
          <w:szCs w:val="30"/>
          <w:cs/>
        </w:rPr>
        <w:t>สัญญา</w:t>
      </w:r>
      <w:r w:rsidRPr="000F2A22">
        <w:rPr>
          <w:rFonts w:asciiTheme="majorBidi" w:hAnsiTheme="majorBidi"/>
          <w:sz w:val="30"/>
          <w:szCs w:val="30"/>
          <w:cs/>
        </w:rPr>
        <w:t>เช่า</w:t>
      </w:r>
      <w:r w:rsidR="007443E9" w:rsidRPr="000F2A22">
        <w:rPr>
          <w:rFonts w:asciiTheme="majorBidi" w:hAnsiTheme="majorBidi" w:hint="cs"/>
          <w:sz w:val="30"/>
          <w:szCs w:val="30"/>
          <w:cs/>
        </w:rPr>
        <w:t xml:space="preserve">รวมถึงประมาณการหนี้สินไม่หมุนเวียนการรื้อถอน </w:t>
      </w:r>
      <w:r w:rsidRPr="000F2A22">
        <w:rPr>
          <w:rFonts w:asciiTheme="majorBidi" w:hAnsiTheme="majorBidi"/>
          <w:sz w:val="30"/>
          <w:szCs w:val="30"/>
          <w:cs/>
        </w:rPr>
        <w:t>และหนี้สินภาษีเงินได้รอการตัดบัญชีที่เกี่ยวข้องกับสินทรัพย์สิทธิการใช้</w:t>
      </w:r>
      <w:r w:rsidR="007443E9" w:rsidRPr="000F2A22">
        <w:rPr>
          <w:rFonts w:asciiTheme="majorBidi" w:hAnsiTheme="majorBidi" w:hint="cs"/>
          <w:sz w:val="30"/>
          <w:szCs w:val="30"/>
          <w:cs/>
        </w:rPr>
        <w:t>รวมถึง</w:t>
      </w:r>
      <w:r w:rsidR="004F54AC" w:rsidRPr="000F2A22">
        <w:rPr>
          <w:rFonts w:asciiTheme="majorBidi" w:hAnsiTheme="majorBidi" w:hint="cs"/>
          <w:sz w:val="30"/>
          <w:szCs w:val="30"/>
          <w:cs/>
        </w:rPr>
        <w:t>ส่วนปรับปร</w:t>
      </w:r>
      <w:r w:rsidR="00723425" w:rsidRPr="000F2A22">
        <w:rPr>
          <w:rFonts w:asciiTheme="majorBidi" w:hAnsiTheme="majorBidi" w:hint="cs"/>
          <w:sz w:val="30"/>
          <w:szCs w:val="30"/>
          <w:cs/>
        </w:rPr>
        <w:t>ุงสิทธิการเช่า</w:t>
      </w:r>
      <w:r w:rsidRPr="000F2A22">
        <w:rPr>
          <w:rFonts w:asciiTheme="majorBidi" w:hAnsiTheme="majorBidi"/>
          <w:sz w:val="30"/>
          <w:szCs w:val="30"/>
          <w:cs/>
        </w:rPr>
        <w:t xml:space="preserve"> อย่างไร</w:t>
      </w:r>
      <w:r w:rsidRPr="0095136F">
        <w:rPr>
          <w:rFonts w:asciiTheme="majorBidi" w:hAnsiTheme="majorBidi"/>
          <w:sz w:val="30"/>
          <w:szCs w:val="30"/>
          <w:cs/>
        </w:rPr>
        <w:t xml:space="preserve">ก็ตามการรับรู้รายการดังกล่าวไม่มีผลกระทบต่องบฐานะการเงิน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Pr="0095136F">
        <w:rPr>
          <w:rFonts w:asciiTheme="majorBidi" w:hAnsiTheme="majorBidi"/>
          <w:sz w:val="30"/>
          <w:szCs w:val="30"/>
        </w:rPr>
        <w:t xml:space="preserve">12 </w:t>
      </w:r>
      <w:r w:rsidRPr="0095136F">
        <w:rPr>
          <w:rFonts w:asciiTheme="majorBidi" w:hAnsiTheme="majorBidi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Pr="0095136F">
        <w:rPr>
          <w:rFonts w:asciiTheme="majorBidi" w:hAnsiTheme="majorBidi"/>
          <w:sz w:val="30"/>
          <w:szCs w:val="30"/>
        </w:rPr>
        <w:t xml:space="preserve">1 </w:t>
      </w:r>
      <w:r w:rsidRPr="0095136F">
        <w:rPr>
          <w:rFonts w:asciiTheme="majorBidi" w:hAnsiTheme="majorBidi"/>
          <w:sz w:val="30"/>
          <w:szCs w:val="30"/>
          <w:cs/>
        </w:rPr>
        <w:t xml:space="preserve">มกราคม </w:t>
      </w:r>
      <w:r w:rsidRPr="0095136F">
        <w:rPr>
          <w:rFonts w:asciiTheme="majorBidi" w:hAnsiTheme="majorBidi"/>
          <w:sz w:val="30"/>
          <w:szCs w:val="30"/>
        </w:rPr>
        <w:t xml:space="preserve">2566 </w:t>
      </w:r>
      <w:r w:rsidRPr="0095136F">
        <w:rPr>
          <w:rFonts w:asciiTheme="majorBidi" w:hAnsiTheme="majorBidi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150CF437" w14:textId="77777777" w:rsidR="0095136F" w:rsidRPr="0095136F" w:rsidRDefault="0095136F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0"/>
          <w:szCs w:val="30"/>
        </w:rPr>
      </w:pPr>
    </w:p>
    <w:p w14:paraId="615023A0" w14:textId="321AE0D6" w:rsidR="00D01D44" w:rsidRPr="00106313" w:rsidRDefault="00605C5A" w:rsidP="00722B01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บุคคล</w:t>
      </w:r>
      <w:r w:rsidR="008321B1" w:rsidRPr="00106313">
        <w:rPr>
          <w:rFonts w:asciiTheme="majorBidi" w:hAnsiTheme="majorBidi" w:cstheme="majorBidi"/>
          <w:b/>
          <w:bCs/>
          <w:sz w:val="30"/>
          <w:szCs w:val="30"/>
          <w:cs/>
        </w:rPr>
        <w:t>หรือ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กิจการที่เกี่ยวข้องกัน</w:t>
      </w:r>
    </w:p>
    <w:p w14:paraId="5A7399CC" w14:textId="78A1BD80" w:rsidR="00605C5A" w:rsidRPr="0077192F" w:rsidRDefault="00605C5A" w:rsidP="00771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08DA9" w14:textId="26CD4A5D" w:rsidR="00D44A53" w:rsidRDefault="00D44A53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FA778D">
        <w:rPr>
          <w:rFonts w:asciiTheme="majorBidi" w:hAnsiTheme="majorBidi"/>
          <w:sz w:val="30"/>
          <w:szCs w:val="30"/>
          <w:cs/>
        </w:rPr>
        <w:t>ความสัมพันธ์ที่มีกับบริษัทร่วมและบริษัทย่อย</w:t>
      </w:r>
      <w:r w:rsidR="00BD1945">
        <w:rPr>
          <w:rFonts w:asciiTheme="majorBidi" w:hAnsiTheme="majorBidi" w:hint="cs"/>
          <w:sz w:val="30"/>
          <w:szCs w:val="30"/>
          <w:cs/>
        </w:rPr>
        <w:t>ไม่</w:t>
      </w:r>
      <w:r>
        <w:rPr>
          <w:rFonts w:asciiTheme="majorBidi" w:hAnsiTheme="majorBidi" w:hint="cs"/>
          <w:sz w:val="30"/>
          <w:szCs w:val="30"/>
          <w:cs/>
        </w:rPr>
        <w:t>มีการเปลี่ยนแปลงอย่างมีสาระสำคัญ</w:t>
      </w:r>
      <w:r w:rsidR="00BD1945">
        <w:rPr>
          <w:rFonts w:asciiTheme="majorBidi" w:hAnsiTheme="majorBidi" w:hint="cs"/>
          <w:sz w:val="30"/>
          <w:szCs w:val="30"/>
          <w:cs/>
        </w:rPr>
        <w:t>ในระหว่างงวด</w:t>
      </w:r>
      <w:r w:rsidR="004276D9">
        <w:rPr>
          <w:rFonts w:asciiTheme="majorBidi" w:hAnsiTheme="majorBidi" w:hint="cs"/>
          <w:sz w:val="30"/>
          <w:szCs w:val="30"/>
          <w:cs/>
        </w:rPr>
        <w:t>สามเดือนและ</w:t>
      </w:r>
      <w:r w:rsidR="004045FB">
        <w:rPr>
          <w:rFonts w:asciiTheme="majorBidi" w:hAnsiTheme="majorBidi" w:hint="cs"/>
          <w:sz w:val="30"/>
          <w:szCs w:val="30"/>
          <w:cs/>
        </w:rPr>
        <w:t>หก</w:t>
      </w:r>
      <w:r w:rsidR="00BD1945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BD1945">
        <w:rPr>
          <w:rFonts w:asciiTheme="majorBidi" w:hAnsiTheme="majorBidi"/>
          <w:sz w:val="30"/>
          <w:szCs w:val="30"/>
        </w:rPr>
        <w:t>3</w:t>
      </w:r>
      <w:r w:rsidR="004045FB">
        <w:rPr>
          <w:rFonts w:asciiTheme="majorBidi" w:hAnsiTheme="majorBidi"/>
          <w:sz w:val="30"/>
          <w:szCs w:val="30"/>
        </w:rPr>
        <w:t>0</w:t>
      </w:r>
      <w:r w:rsidR="00BD1945">
        <w:rPr>
          <w:rFonts w:asciiTheme="majorBidi" w:hAnsiTheme="majorBidi" w:hint="cs"/>
          <w:sz w:val="30"/>
          <w:szCs w:val="30"/>
          <w:cs/>
        </w:rPr>
        <w:t xml:space="preserve"> ม</w:t>
      </w:r>
      <w:r w:rsidR="004045FB">
        <w:rPr>
          <w:rFonts w:asciiTheme="majorBidi" w:hAnsiTheme="majorBidi" w:hint="cs"/>
          <w:sz w:val="30"/>
          <w:szCs w:val="30"/>
          <w:cs/>
        </w:rPr>
        <w:t>ิถุนายน</w:t>
      </w:r>
      <w:r w:rsidR="00BD1945">
        <w:rPr>
          <w:rFonts w:asciiTheme="majorBidi" w:hAnsiTheme="majorBidi" w:hint="cs"/>
          <w:sz w:val="30"/>
          <w:szCs w:val="30"/>
          <w:cs/>
        </w:rPr>
        <w:t xml:space="preserve"> </w:t>
      </w:r>
      <w:r w:rsidR="00BD1945"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</w:t>
      </w:r>
      <w:r w:rsidR="0073117B">
        <w:rPr>
          <w:rFonts w:asciiTheme="majorBidi" w:hAnsiTheme="majorBidi" w:hint="cs"/>
          <w:sz w:val="30"/>
          <w:szCs w:val="30"/>
          <w:cs/>
        </w:rPr>
        <w:t>สามเดือนและ</w:t>
      </w:r>
      <w:r w:rsidR="004045FB">
        <w:rPr>
          <w:rFonts w:asciiTheme="majorBidi" w:hAnsiTheme="majorBidi" w:hint="cs"/>
          <w:sz w:val="30"/>
          <w:szCs w:val="30"/>
          <w:cs/>
        </w:rPr>
        <w:t>หก</w:t>
      </w:r>
      <w:r>
        <w:rPr>
          <w:rFonts w:asciiTheme="majorBidi" w:hAnsiTheme="majorBidi" w:hint="cs"/>
          <w:sz w:val="30"/>
          <w:szCs w:val="30"/>
          <w:cs/>
        </w:rPr>
        <w:t>เดือน</w:t>
      </w:r>
      <w:r w:rsidR="006F2F4C">
        <w:rPr>
          <w:rFonts w:asciiTheme="majorBidi" w:hAnsiTheme="majorBidi" w:hint="cs"/>
          <w:sz w:val="30"/>
          <w:szCs w:val="30"/>
          <w:cs/>
        </w:rPr>
        <w:t xml:space="preserve">สิ้นสุดวันที่ </w:t>
      </w:r>
      <w:r w:rsidR="00BE6CF0">
        <w:rPr>
          <w:rFonts w:ascii="Angsana New" w:hAnsi="Angsana New"/>
          <w:sz w:val="30"/>
          <w:szCs w:val="30"/>
        </w:rPr>
        <w:t>3</w:t>
      </w:r>
      <w:r w:rsidR="004045FB">
        <w:rPr>
          <w:rFonts w:ascii="Angsana New" w:hAnsi="Angsana New"/>
          <w:sz w:val="30"/>
          <w:szCs w:val="30"/>
        </w:rPr>
        <w:t>0</w:t>
      </w:r>
      <w:r w:rsidR="00BE6CF0">
        <w:rPr>
          <w:rFonts w:ascii="Angsana New" w:hAnsi="Angsana New"/>
          <w:sz w:val="30"/>
          <w:szCs w:val="30"/>
        </w:rPr>
        <w:t xml:space="preserve"> </w:t>
      </w:r>
      <w:r w:rsidR="004045FB">
        <w:rPr>
          <w:rFonts w:ascii="Angsana New" w:hAnsi="Angsana New" w:hint="cs"/>
          <w:sz w:val="30"/>
          <w:szCs w:val="30"/>
          <w:cs/>
        </w:rPr>
        <w:t>มิถุนายน</w:t>
      </w:r>
      <w:r w:rsidR="00BE6CF0">
        <w:rPr>
          <w:rFonts w:ascii="Angsana New" w:hAnsi="Angsana New" w:hint="cs"/>
          <w:sz w:val="30"/>
          <w:szCs w:val="30"/>
          <w:cs/>
        </w:rPr>
        <w:t xml:space="preserve"> </w:t>
      </w:r>
      <w:r w:rsidR="00C45A57">
        <w:rPr>
          <w:rFonts w:ascii="Angsana New" w:hAnsi="Angsana New"/>
          <w:sz w:val="30"/>
          <w:szCs w:val="30"/>
        </w:rPr>
        <w:t>256</w:t>
      </w:r>
      <w:r w:rsidR="00BE6CF0">
        <w:rPr>
          <w:rFonts w:ascii="Angsana New" w:hAnsi="Angsana New"/>
          <w:sz w:val="30"/>
          <w:szCs w:val="30"/>
        </w:rPr>
        <w:t>7</w:t>
      </w:r>
    </w:p>
    <w:p w14:paraId="322879C4" w14:textId="55D420C7" w:rsidR="004045FB" w:rsidRDefault="004045FB" w:rsidP="00D4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9"/>
        <w:gridCol w:w="1079"/>
        <w:gridCol w:w="269"/>
        <w:gridCol w:w="1076"/>
        <w:gridCol w:w="269"/>
        <w:gridCol w:w="1076"/>
        <w:gridCol w:w="269"/>
        <w:gridCol w:w="1084"/>
      </w:tblGrid>
      <w:tr w:rsidR="004045FB" w:rsidRPr="0076015C" w14:paraId="00E8C609" w14:textId="77777777" w:rsidTr="001B4C95">
        <w:trPr>
          <w:tblHeader/>
        </w:trPr>
        <w:tc>
          <w:tcPr>
            <w:tcW w:w="2235" w:type="pct"/>
          </w:tcPr>
          <w:p w14:paraId="762A5005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09" w:type="pct"/>
            <w:gridSpan w:val="3"/>
          </w:tcPr>
          <w:p w14:paraId="504CBB7D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2AC18500" w14:textId="77777777" w:rsidR="004045FB" w:rsidRPr="0076015C" w:rsidRDefault="004045FB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  <w:vAlign w:val="bottom"/>
          </w:tcPr>
          <w:p w14:paraId="5D181BA1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45FB" w:rsidRPr="0076015C" w14:paraId="0CB7B5DE" w14:textId="77777777" w:rsidTr="001B4C95">
        <w:trPr>
          <w:tblHeader/>
        </w:trPr>
        <w:tc>
          <w:tcPr>
            <w:tcW w:w="2235" w:type="pct"/>
          </w:tcPr>
          <w:p w14:paraId="7D01F2E0" w14:textId="36D57FC7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678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3" w:type="pct"/>
          </w:tcPr>
          <w:p w14:paraId="4ECF70A3" w14:textId="496F2A63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7210CF0" w14:textId="77777777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9F9FFFF" w14:textId="20E2D8FC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26DEA4F1" w14:textId="77777777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66A7A15" w14:textId="0169E53C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DDA4ADF" w14:textId="77777777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A7745A6" w14:textId="5096BC0A" w:rsidR="004045FB" w:rsidRPr="0076015C" w:rsidRDefault="004045FB" w:rsidP="00404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4045FB" w:rsidRPr="0076015C" w14:paraId="2F4F21D0" w14:textId="77777777" w:rsidTr="001B4C95">
        <w:trPr>
          <w:tblHeader/>
        </w:trPr>
        <w:tc>
          <w:tcPr>
            <w:tcW w:w="2235" w:type="pct"/>
          </w:tcPr>
          <w:p w14:paraId="7EC8C0D7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65" w:type="pct"/>
            <w:gridSpan w:val="7"/>
          </w:tcPr>
          <w:p w14:paraId="769AE4F9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045FB" w:rsidRPr="0076015C" w14:paraId="3E471EEE" w14:textId="77777777" w:rsidTr="001B4C95">
        <w:tc>
          <w:tcPr>
            <w:tcW w:w="2235" w:type="pct"/>
            <w:vAlign w:val="center"/>
          </w:tcPr>
          <w:p w14:paraId="09D0FE0F" w14:textId="77777777" w:rsidR="004045FB" w:rsidRPr="0076015C" w:rsidRDefault="004045FB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14:paraId="31AF4298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B9A7D17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60BD93DA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3DDEA62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5375A9C9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3FF6B58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58C5FB50" w14:textId="77777777" w:rsidR="004045FB" w:rsidRPr="0076015C" w:rsidRDefault="004045FB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4872" w:rsidRPr="0076015C" w14:paraId="390BAB12" w14:textId="77777777" w:rsidTr="001B4C95">
        <w:tc>
          <w:tcPr>
            <w:tcW w:w="2235" w:type="pct"/>
          </w:tcPr>
          <w:p w14:paraId="497A5565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3" w:type="pct"/>
          </w:tcPr>
          <w:p w14:paraId="752AE1B9" w14:textId="76B85383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92274D7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9E90EB0" w14:textId="400B1794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CE51A5A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C30D32D" w14:textId="209F42E8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1,531</w:t>
            </w:r>
          </w:p>
        </w:tc>
        <w:tc>
          <w:tcPr>
            <w:tcW w:w="145" w:type="pct"/>
          </w:tcPr>
          <w:p w14:paraId="48222F14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274E1EA" w14:textId="55F27514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</w:t>
            </w:r>
          </w:p>
        </w:tc>
      </w:tr>
      <w:tr w:rsidR="00DD4872" w:rsidRPr="0076015C" w14:paraId="64769114" w14:textId="77777777" w:rsidTr="001B4C95">
        <w:tc>
          <w:tcPr>
            <w:tcW w:w="2235" w:type="pct"/>
          </w:tcPr>
          <w:p w14:paraId="0FAE9BF2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3" w:type="pct"/>
          </w:tcPr>
          <w:p w14:paraId="38A1548D" w14:textId="1868D2C3" w:rsidR="00DD4872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035838F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4004D2BA" w14:textId="4D10350A" w:rsidR="00DD4872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14F1E1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2900315" w14:textId="7A652E17" w:rsidR="00DD4872" w:rsidRDefault="00946FE5" w:rsidP="009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11,500</w:t>
            </w:r>
          </w:p>
        </w:tc>
        <w:tc>
          <w:tcPr>
            <w:tcW w:w="145" w:type="pct"/>
          </w:tcPr>
          <w:p w14:paraId="69D2F4E6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D0A0534" w14:textId="12D2B7F2" w:rsidR="00DD4872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17,450</w:t>
            </w:r>
          </w:p>
        </w:tc>
      </w:tr>
      <w:tr w:rsidR="00DD4872" w:rsidRPr="0076015C" w14:paraId="30886283" w14:textId="77777777" w:rsidTr="001B4C95">
        <w:tc>
          <w:tcPr>
            <w:tcW w:w="2235" w:type="pct"/>
          </w:tcPr>
          <w:p w14:paraId="33A88967" w14:textId="09286593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83" w:type="pct"/>
          </w:tcPr>
          <w:p w14:paraId="63AC05CA" w14:textId="086A3439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966FA43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E9BBB0C" w14:textId="13EA4B31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763ABFB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5C96FE2" w14:textId="11EB6EA1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89,120</w:t>
            </w:r>
          </w:p>
        </w:tc>
        <w:tc>
          <w:tcPr>
            <w:tcW w:w="145" w:type="pct"/>
          </w:tcPr>
          <w:p w14:paraId="7BD617AD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F573B3C" w14:textId="24A01B08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91,924</w:t>
            </w:r>
          </w:p>
        </w:tc>
      </w:tr>
      <w:tr w:rsidR="00DD4872" w:rsidRPr="0076015C" w14:paraId="2F547B46" w14:textId="77777777" w:rsidTr="001B4C95">
        <w:tc>
          <w:tcPr>
            <w:tcW w:w="2235" w:type="pct"/>
            <w:vAlign w:val="center"/>
          </w:tcPr>
          <w:p w14:paraId="7B37FCC6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2DE9392F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438049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39D63E9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0EB0FE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6A8E7D4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8D2648A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A67E8A2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872" w:rsidRPr="0076015C" w14:paraId="6991364E" w14:textId="77777777" w:rsidTr="001B4C95">
        <w:tc>
          <w:tcPr>
            <w:tcW w:w="2235" w:type="pct"/>
          </w:tcPr>
          <w:p w14:paraId="670AEC1A" w14:textId="77777777" w:rsidR="00DD4872" w:rsidRPr="00555E68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3" w:type="pct"/>
          </w:tcPr>
          <w:p w14:paraId="29108B52" w14:textId="77777777" w:rsidR="00DD4872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BD9583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61DC2CB" w14:textId="77777777" w:rsidR="00DD4872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EC6B77E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87A3D22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880B75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22C53A2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872" w:rsidRPr="0076015C" w14:paraId="5AD19F10" w14:textId="77777777" w:rsidTr="001B4C95">
        <w:tc>
          <w:tcPr>
            <w:tcW w:w="2235" w:type="pct"/>
          </w:tcPr>
          <w:p w14:paraId="02DD40FB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83" w:type="pct"/>
          </w:tcPr>
          <w:p w14:paraId="7D128D36" w14:textId="47E65843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BC03B04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8A4F6AD" w14:textId="4C80928E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</w:t>
            </w:r>
          </w:p>
        </w:tc>
        <w:tc>
          <w:tcPr>
            <w:tcW w:w="145" w:type="pct"/>
          </w:tcPr>
          <w:p w14:paraId="5B9805BD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2211B05" w14:textId="6FBFDC9A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B167637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7C20F4C" w14:textId="0114D6A1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4872" w:rsidRPr="0076015C" w14:paraId="7C8BE06C" w14:textId="77777777" w:rsidTr="001B4C95">
        <w:tc>
          <w:tcPr>
            <w:tcW w:w="2235" w:type="pct"/>
          </w:tcPr>
          <w:p w14:paraId="36D01B74" w14:textId="77777777" w:rsidR="00DD4872" w:rsidRPr="009B4569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</w:tcPr>
          <w:p w14:paraId="68BA0788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3BFD6CE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31A073FB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38E212C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2E9B8FA5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0E26DC2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29996386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4872" w:rsidRPr="0076015C" w14:paraId="3AFE37C9" w14:textId="77777777" w:rsidTr="001B4C95">
        <w:tc>
          <w:tcPr>
            <w:tcW w:w="2235" w:type="pct"/>
          </w:tcPr>
          <w:p w14:paraId="1D2D79C9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3" w:type="pct"/>
          </w:tcPr>
          <w:p w14:paraId="74A5D2E2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8981127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1CD6D21F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847B7A4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25CFA3F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3F943D6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3CAC59CF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DD4872" w:rsidRPr="0076015C" w14:paraId="69FF9D67" w14:textId="77777777" w:rsidTr="001B4C95">
        <w:tc>
          <w:tcPr>
            <w:tcW w:w="2235" w:type="pct"/>
          </w:tcPr>
          <w:p w14:paraId="45AEEED7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3" w:type="pct"/>
          </w:tcPr>
          <w:p w14:paraId="630D7942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6F1B9F0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276E150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5AE8B96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042DC4F3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E94E61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70D09C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8B4" w:rsidRPr="000A3E8C" w14:paraId="2C8A9256" w14:textId="77777777" w:rsidTr="00DC3CFB">
        <w:tc>
          <w:tcPr>
            <w:tcW w:w="2235" w:type="pct"/>
          </w:tcPr>
          <w:p w14:paraId="0E46631F" w14:textId="77777777" w:rsidR="005358B4" w:rsidRPr="00E64463" w:rsidRDefault="005358B4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E644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83" w:type="pct"/>
            <w:shd w:val="clear" w:color="auto" w:fill="auto"/>
          </w:tcPr>
          <w:p w14:paraId="3D55428D" w14:textId="2F1006D7" w:rsidR="005358B4" w:rsidRPr="000A3E8C" w:rsidRDefault="005358B4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11,690</w:t>
            </w:r>
          </w:p>
        </w:tc>
        <w:tc>
          <w:tcPr>
            <w:tcW w:w="145" w:type="pct"/>
          </w:tcPr>
          <w:p w14:paraId="0AE6EE19" w14:textId="77777777" w:rsidR="005358B4" w:rsidRPr="000A3E8C" w:rsidRDefault="005358B4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848E483" w14:textId="73ACB4AE" w:rsidR="005358B4" w:rsidRPr="000A3E8C" w:rsidRDefault="005358B4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8,720</w:t>
            </w:r>
          </w:p>
        </w:tc>
        <w:tc>
          <w:tcPr>
            <w:tcW w:w="145" w:type="pct"/>
          </w:tcPr>
          <w:p w14:paraId="7F734E9A" w14:textId="77777777" w:rsidR="005358B4" w:rsidRPr="000A3E8C" w:rsidRDefault="005358B4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620F" w14:textId="67BD89D4" w:rsidR="005358B4" w:rsidRPr="00DD4872" w:rsidRDefault="005358B4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Pr="0003677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975</w:t>
            </w:r>
            <w:r w:rsidRPr="000367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350D9385" w14:textId="77777777" w:rsidR="005358B4" w:rsidRPr="000A3E8C" w:rsidRDefault="005358B4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4E12663" w14:textId="54F0BA62" w:rsidR="005358B4" w:rsidRPr="000A3E8C" w:rsidRDefault="005358B4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7,948</w:t>
            </w:r>
          </w:p>
        </w:tc>
      </w:tr>
      <w:tr w:rsidR="005358B4" w:rsidRPr="000A3E8C" w14:paraId="3AD77257" w14:textId="77777777" w:rsidTr="00391FFA">
        <w:tc>
          <w:tcPr>
            <w:tcW w:w="2235" w:type="pct"/>
          </w:tcPr>
          <w:p w14:paraId="5B1CB612" w14:textId="77777777" w:rsidR="005358B4" w:rsidRPr="00E64463" w:rsidRDefault="005358B4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E6446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781BFA8" w14:textId="2F2BFABC" w:rsidR="005358B4" w:rsidRPr="000A3E8C" w:rsidRDefault="00E82C42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385</w:t>
            </w:r>
          </w:p>
        </w:tc>
        <w:tc>
          <w:tcPr>
            <w:tcW w:w="145" w:type="pct"/>
          </w:tcPr>
          <w:p w14:paraId="47A2782E" w14:textId="77777777" w:rsidR="005358B4" w:rsidRPr="000A3E8C" w:rsidRDefault="005358B4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3EE96922" w14:textId="74C36BC8" w:rsidR="005358B4" w:rsidRPr="000A3E8C" w:rsidRDefault="00E82C42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335</w:t>
            </w:r>
          </w:p>
        </w:tc>
        <w:tc>
          <w:tcPr>
            <w:tcW w:w="145" w:type="pct"/>
          </w:tcPr>
          <w:p w14:paraId="1B7310D3" w14:textId="77777777" w:rsidR="005358B4" w:rsidRPr="000A3E8C" w:rsidRDefault="005358B4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592F78" w14:textId="0E885E97" w:rsidR="005358B4" w:rsidRPr="00DD4872" w:rsidRDefault="00E82C42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373</w:t>
            </w:r>
            <w:r w:rsidR="005358B4" w:rsidRPr="000367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007EC6A5" w14:textId="77777777" w:rsidR="005358B4" w:rsidRPr="000A3E8C" w:rsidRDefault="005358B4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A975653" w14:textId="6AFD9EE9" w:rsidR="005358B4" w:rsidRPr="000A3E8C" w:rsidRDefault="00E82C42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  <w:tr w:rsidR="005358B4" w:rsidRPr="000A3E8C" w14:paraId="4C9E56BC" w14:textId="77777777" w:rsidTr="00391FFA">
        <w:tc>
          <w:tcPr>
            <w:tcW w:w="2235" w:type="pct"/>
          </w:tcPr>
          <w:p w14:paraId="764A3DD2" w14:textId="77777777" w:rsidR="005358B4" w:rsidRPr="0076015C" w:rsidRDefault="005358B4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328B17" w14:textId="3CCCE396" w:rsidR="005358B4" w:rsidRPr="000A3E8C" w:rsidRDefault="00E82C42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12,075</w:t>
            </w:r>
          </w:p>
        </w:tc>
        <w:tc>
          <w:tcPr>
            <w:tcW w:w="145" w:type="pct"/>
          </w:tcPr>
          <w:p w14:paraId="430EB71D" w14:textId="77777777" w:rsidR="005358B4" w:rsidRPr="000A3E8C" w:rsidRDefault="005358B4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693B17F" w14:textId="079A6A44" w:rsidR="005358B4" w:rsidRPr="000A3E8C" w:rsidRDefault="00E82C42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9,055</w:t>
            </w:r>
          </w:p>
        </w:tc>
        <w:tc>
          <w:tcPr>
            <w:tcW w:w="145" w:type="pct"/>
          </w:tcPr>
          <w:p w14:paraId="0B0D2670" w14:textId="77777777" w:rsidR="005358B4" w:rsidRPr="000A3E8C" w:rsidRDefault="005358B4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884D3D" w14:textId="6F898692" w:rsidR="005358B4" w:rsidRPr="00DD4872" w:rsidRDefault="00E82C42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11,348</w:t>
            </w:r>
            <w:r w:rsidR="005358B4" w:rsidRPr="000367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1207D9A1" w14:textId="77777777" w:rsidR="005358B4" w:rsidRPr="000A3E8C" w:rsidRDefault="005358B4" w:rsidP="005358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234BF5E" w14:textId="7814BA3F" w:rsidR="005358B4" w:rsidRPr="000A3E8C" w:rsidRDefault="00E82C42" w:rsidP="005358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8,276</w:t>
            </w:r>
          </w:p>
        </w:tc>
      </w:tr>
    </w:tbl>
    <w:p w14:paraId="5DCEE893" w14:textId="2D019CE0" w:rsidR="00A45D43" w:rsidRDefault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990"/>
        <w:gridCol w:w="257"/>
        <w:gridCol w:w="13"/>
        <w:gridCol w:w="1072"/>
        <w:gridCol w:w="269"/>
        <w:gridCol w:w="1076"/>
        <w:gridCol w:w="269"/>
        <w:gridCol w:w="1080"/>
      </w:tblGrid>
      <w:tr w:rsidR="00124ED6" w:rsidRPr="0076015C" w14:paraId="50B6B43A" w14:textId="77777777" w:rsidTr="00B279B2">
        <w:trPr>
          <w:tblHeader/>
        </w:trPr>
        <w:tc>
          <w:tcPr>
            <w:tcW w:w="2258" w:type="pct"/>
          </w:tcPr>
          <w:p w14:paraId="643C3C61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54BE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2" w:type="pct"/>
            <w:gridSpan w:val="4"/>
          </w:tcPr>
          <w:p w14:paraId="75E53FDC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76CFC6F7" w14:textId="77777777" w:rsidR="00124ED6" w:rsidRPr="0076015C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1C10EF3D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CF0" w:rsidRPr="0076015C" w14:paraId="14C7AB1F" w14:textId="77777777" w:rsidTr="00B279B2">
        <w:trPr>
          <w:tblHeader/>
        </w:trPr>
        <w:tc>
          <w:tcPr>
            <w:tcW w:w="2258" w:type="pct"/>
          </w:tcPr>
          <w:p w14:paraId="0C2CF056" w14:textId="5CBB18F2" w:rsidR="00BE6CF0" w:rsidRPr="0076015C" w:rsidRDefault="004045FB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7601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015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0" w:type="pct"/>
          </w:tcPr>
          <w:p w14:paraId="330CCFDC" w14:textId="4A0B2911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  <w:gridSpan w:val="2"/>
          </w:tcPr>
          <w:p w14:paraId="0D8F02BE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268E201" w14:textId="31EB31F1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CB315EE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0D5D35F0" w14:textId="3371D736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BEAEFEF" w14:textId="77777777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038310" w14:textId="6346FC95" w:rsidR="00BE6CF0" w:rsidRPr="0076015C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24ED6" w:rsidRPr="0076015C" w14:paraId="2139DF0F" w14:textId="77777777" w:rsidTr="00B279B2">
        <w:trPr>
          <w:tblHeader/>
        </w:trPr>
        <w:tc>
          <w:tcPr>
            <w:tcW w:w="2258" w:type="pct"/>
          </w:tcPr>
          <w:p w14:paraId="4AFC817A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2" w:type="pct"/>
            <w:gridSpan w:val="8"/>
          </w:tcPr>
          <w:p w14:paraId="54000E85" w14:textId="77777777" w:rsidR="00124ED6" w:rsidRPr="0076015C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76015C" w14:paraId="09EB8423" w14:textId="77777777" w:rsidTr="00B279B2">
        <w:tc>
          <w:tcPr>
            <w:tcW w:w="2258" w:type="pct"/>
            <w:vAlign w:val="center"/>
          </w:tcPr>
          <w:p w14:paraId="442EF4A7" w14:textId="77777777" w:rsidR="00124ED6" w:rsidRPr="008628DA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28DA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pct"/>
          </w:tcPr>
          <w:p w14:paraId="586C78F8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46994D0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7EDDC8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0F22EA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</w:tcPr>
          <w:p w14:paraId="7EBB3C27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FFF9981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</w:tcPr>
          <w:p w14:paraId="3BB0D516" w14:textId="77777777" w:rsidR="00124ED6" w:rsidRPr="008628DA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4872" w:rsidRPr="0076015C" w14:paraId="2B2BE191" w14:textId="77777777" w:rsidTr="009F0546">
        <w:tc>
          <w:tcPr>
            <w:tcW w:w="2258" w:type="pct"/>
          </w:tcPr>
          <w:p w14:paraId="2B38EFB5" w14:textId="77777777" w:rsidR="00DD4872" w:rsidRPr="008628DA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28D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0" w:type="pct"/>
          </w:tcPr>
          <w:p w14:paraId="4250C70C" w14:textId="2328CE95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2FF0FE76" w14:textId="77777777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4B5ECC4F" w14:textId="1B994059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D0CB91" w14:textId="77777777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1E3D7C" w14:textId="5AB573A7" w:rsidR="00DD4872" w:rsidRPr="008628DA" w:rsidRDefault="00073F73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2,940</w:t>
            </w:r>
          </w:p>
        </w:tc>
        <w:tc>
          <w:tcPr>
            <w:tcW w:w="147" w:type="pct"/>
          </w:tcPr>
          <w:p w14:paraId="5229A6A5" w14:textId="77777777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2EAF7A9" w14:textId="2E8DD6C8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</w:tr>
      <w:tr w:rsidR="00DD4872" w:rsidRPr="0076015C" w14:paraId="40B77CEA" w14:textId="77777777" w:rsidTr="00542150">
        <w:tc>
          <w:tcPr>
            <w:tcW w:w="2258" w:type="pct"/>
          </w:tcPr>
          <w:p w14:paraId="65A16EF5" w14:textId="6BFBAC64" w:rsidR="00DD4872" w:rsidRPr="008628DA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40" w:type="pct"/>
          </w:tcPr>
          <w:p w14:paraId="7D2A8963" w14:textId="62170A06" w:rsidR="00DD4872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63E599BE" w14:textId="77777777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A47F4BF" w14:textId="76F6A09F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8544B7" w14:textId="77777777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4A9E7BD" w14:textId="37FC127E" w:rsidR="00DD4872" w:rsidRDefault="00946FE5" w:rsidP="00946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11,500</w:t>
            </w:r>
          </w:p>
        </w:tc>
        <w:tc>
          <w:tcPr>
            <w:tcW w:w="147" w:type="pct"/>
          </w:tcPr>
          <w:p w14:paraId="152C0D89" w14:textId="77777777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56100C5F" w14:textId="3F0D99A9" w:rsidR="00DD4872" w:rsidRPr="00286BA3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17,450</w:t>
            </w:r>
          </w:p>
        </w:tc>
      </w:tr>
      <w:tr w:rsidR="00DD4872" w:rsidRPr="0076015C" w14:paraId="36F7F6D3" w14:textId="77777777" w:rsidTr="009F0546">
        <w:tc>
          <w:tcPr>
            <w:tcW w:w="2258" w:type="pct"/>
          </w:tcPr>
          <w:p w14:paraId="4D7942FA" w14:textId="4B828338" w:rsidR="00DD4872" w:rsidRPr="008628DA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8628D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40" w:type="pct"/>
          </w:tcPr>
          <w:p w14:paraId="400B5FB7" w14:textId="4A745ECE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F63C2BB" w14:textId="77777777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1322BD9" w14:textId="78B79D88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CC8C1E0" w14:textId="77777777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CC2A85C" w14:textId="372371CD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 w:rsidRPr="00DD4872">
              <w:rPr>
                <w:rFonts w:ascii="Angsana New" w:hAnsi="Angsana New"/>
                <w:sz w:val="30"/>
                <w:szCs w:val="30"/>
              </w:rPr>
              <w:t>183,787</w:t>
            </w:r>
          </w:p>
        </w:tc>
        <w:tc>
          <w:tcPr>
            <w:tcW w:w="147" w:type="pct"/>
          </w:tcPr>
          <w:p w14:paraId="12C1ABB7" w14:textId="77777777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AE53A3D" w14:textId="53BD5B0E" w:rsidR="00DD4872" w:rsidRPr="008628DA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191,464</w:t>
            </w:r>
          </w:p>
        </w:tc>
      </w:tr>
      <w:tr w:rsidR="00DD4872" w:rsidRPr="00124ED6" w14:paraId="6E41C4EF" w14:textId="77777777" w:rsidTr="00B279B2">
        <w:tc>
          <w:tcPr>
            <w:tcW w:w="2258" w:type="pct"/>
          </w:tcPr>
          <w:p w14:paraId="61C4CD20" w14:textId="77777777" w:rsidR="00DD4872" w:rsidRPr="00124ED6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55FE219C" w14:textId="77777777" w:rsidR="00DD4872" w:rsidRPr="00124ED6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15C4779" w14:textId="77777777" w:rsidR="00DD4872" w:rsidRPr="00124ED6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1C2EB2B8" w14:textId="77777777" w:rsidR="00DD4872" w:rsidRPr="00124ED6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68AF471" w14:textId="77777777" w:rsidR="00DD4872" w:rsidRPr="00124ED6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5BD06459" w14:textId="77777777" w:rsidR="00DD4872" w:rsidRPr="00124ED6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64A6873E" w14:textId="77777777" w:rsidR="00DD4872" w:rsidRPr="00124ED6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639F385A" w14:textId="77777777" w:rsidR="00DD4872" w:rsidRPr="00124ED6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D4872" w:rsidRPr="0076015C" w14:paraId="135404AB" w14:textId="77777777" w:rsidTr="00B279B2">
        <w:tc>
          <w:tcPr>
            <w:tcW w:w="2258" w:type="pct"/>
            <w:vAlign w:val="center"/>
          </w:tcPr>
          <w:p w14:paraId="6C2D08C5" w14:textId="77777777" w:rsidR="00DD4872" w:rsidRPr="0076015C" w:rsidRDefault="00DD4872" w:rsidP="00DD4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0" w:type="pct"/>
          </w:tcPr>
          <w:p w14:paraId="16B668D4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EE038D9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2AF1C0A3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77804F5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262F960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05D7ED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D398946" w14:textId="77777777" w:rsidR="00DD4872" w:rsidRPr="0076015C" w:rsidRDefault="00DD4872" w:rsidP="00DD48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F73" w:rsidRPr="0076015C" w14:paraId="373B809D" w14:textId="77777777" w:rsidTr="007353DA">
        <w:tc>
          <w:tcPr>
            <w:tcW w:w="2258" w:type="pct"/>
          </w:tcPr>
          <w:p w14:paraId="1943DD7B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0" w:type="pct"/>
          </w:tcPr>
          <w:p w14:paraId="5B94647D" w14:textId="3499DCAA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6E00113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3A9624CC" w14:textId="60B29B7F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47" w:type="pct"/>
          </w:tcPr>
          <w:p w14:paraId="2D0E795B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526A55" w14:textId="2B66F04E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7C6034A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2790181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F73" w:rsidRPr="00124ED6" w14:paraId="0B20C349" w14:textId="77777777" w:rsidTr="00124ED6">
        <w:tc>
          <w:tcPr>
            <w:tcW w:w="2258" w:type="pct"/>
            <w:vAlign w:val="center"/>
          </w:tcPr>
          <w:p w14:paraId="00C1DD35" w14:textId="77777777" w:rsidR="00073F73" w:rsidRPr="00124ED6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284FE963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CB9381C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08AA518B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090708A5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6DE3542E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45214DAD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29ADC9BB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3F73" w:rsidRPr="0076015C" w14:paraId="607C2D45" w14:textId="77777777" w:rsidTr="00124ED6">
        <w:tc>
          <w:tcPr>
            <w:tcW w:w="2258" w:type="pct"/>
          </w:tcPr>
          <w:p w14:paraId="02F06B6A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55E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40" w:type="pct"/>
          </w:tcPr>
          <w:p w14:paraId="5C557535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557E58D5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B22C768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048CD6E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FDB71F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7670902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76D18F87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3F73" w:rsidRPr="0076015C" w14:paraId="10F7E1CA" w14:textId="77777777" w:rsidTr="00124ED6">
        <w:tc>
          <w:tcPr>
            <w:tcW w:w="2258" w:type="pct"/>
          </w:tcPr>
          <w:p w14:paraId="16E19A64" w14:textId="1053034A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="Angsana New" w:eastAsia="Batang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540" w:type="pct"/>
          </w:tcPr>
          <w:p w14:paraId="67ECBE80" w14:textId="17EFB23E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0551BFB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5C1F19BD" w14:textId="00114965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391FFA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7" w:type="pct"/>
          </w:tcPr>
          <w:p w14:paraId="302B5249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9008E98" w14:textId="219FEAEF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56B090D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26471B87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3F73" w:rsidRPr="00124ED6" w14:paraId="56313593" w14:textId="77777777" w:rsidTr="00B279B2">
        <w:tc>
          <w:tcPr>
            <w:tcW w:w="2258" w:type="pct"/>
          </w:tcPr>
          <w:p w14:paraId="6CA05654" w14:textId="77777777" w:rsidR="00073F73" w:rsidRPr="00124ED6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5E1CD8B0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13B1C1AA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255F558D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561BDF1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21C0977A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747FDD63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685D1666" w14:textId="77777777" w:rsidR="00073F73" w:rsidRPr="00124ED6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E2962" w:rsidRPr="00124ED6" w14:paraId="51721F4E" w14:textId="77777777" w:rsidTr="00B279B2">
        <w:tc>
          <w:tcPr>
            <w:tcW w:w="2258" w:type="pct"/>
          </w:tcPr>
          <w:p w14:paraId="01D1B133" w14:textId="77777777" w:rsidR="003E2962" w:rsidRPr="00124ED6" w:rsidRDefault="003E2962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0" w:type="pct"/>
          </w:tcPr>
          <w:p w14:paraId="6487AF31" w14:textId="77777777" w:rsidR="003E2962" w:rsidRPr="00124ED6" w:rsidRDefault="003E2962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  <w:gridSpan w:val="2"/>
          </w:tcPr>
          <w:p w14:paraId="4458D773" w14:textId="77777777" w:rsidR="003E2962" w:rsidRPr="00124ED6" w:rsidRDefault="003E2962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5" w:type="pct"/>
          </w:tcPr>
          <w:p w14:paraId="1F4E2FCB" w14:textId="77777777" w:rsidR="003E2962" w:rsidRPr="00124ED6" w:rsidRDefault="003E2962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158C507F" w14:textId="77777777" w:rsidR="003E2962" w:rsidRPr="00124ED6" w:rsidRDefault="003E2962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7" w:type="pct"/>
          </w:tcPr>
          <w:p w14:paraId="42F8D222" w14:textId="77777777" w:rsidR="003E2962" w:rsidRPr="00124ED6" w:rsidRDefault="003E2962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5EA22C74" w14:textId="77777777" w:rsidR="003E2962" w:rsidRPr="00124ED6" w:rsidRDefault="003E2962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89" w:type="pct"/>
          </w:tcPr>
          <w:p w14:paraId="0E9050A2" w14:textId="77777777" w:rsidR="003E2962" w:rsidRPr="00124ED6" w:rsidRDefault="003E2962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73F73" w:rsidRPr="0076015C" w14:paraId="31CB701D" w14:textId="77777777" w:rsidTr="00B279B2">
        <w:tc>
          <w:tcPr>
            <w:tcW w:w="2258" w:type="pct"/>
          </w:tcPr>
          <w:p w14:paraId="38E11F2C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pct"/>
          </w:tcPr>
          <w:p w14:paraId="2F759B80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4DDB4009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6F347E7F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BE5B730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6B17964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8AB9B6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203406D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eastAsia="Arial" w:hAnsi="Angsana New"/>
                <w:sz w:val="30"/>
                <w:szCs w:val="30"/>
              </w:rPr>
            </w:pPr>
          </w:p>
        </w:tc>
      </w:tr>
      <w:tr w:rsidR="00073F73" w:rsidRPr="0076015C" w14:paraId="17996B15" w14:textId="77777777" w:rsidTr="00B279B2">
        <w:tc>
          <w:tcPr>
            <w:tcW w:w="2258" w:type="pct"/>
          </w:tcPr>
          <w:p w14:paraId="6498CC32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40" w:type="pct"/>
          </w:tcPr>
          <w:p w14:paraId="54DE74D4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7534BA9C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02E7EB76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40B9DA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C26AB93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910CE9" w14:textId="77777777" w:rsidR="00073F73" w:rsidRPr="0076015C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1A8E658" w14:textId="77777777" w:rsidR="00073F73" w:rsidRPr="0076015C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3677C" w:rsidRPr="000A3E8C" w14:paraId="749A2938" w14:textId="77777777" w:rsidTr="0003677C">
        <w:tc>
          <w:tcPr>
            <w:tcW w:w="2258" w:type="pct"/>
          </w:tcPr>
          <w:p w14:paraId="73ADB614" w14:textId="77777777" w:rsidR="0003677C" w:rsidRPr="00FC56B2" w:rsidRDefault="0003677C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FC56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540" w:type="pct"/>
            <w:shd w:val="clear" w:color="auto" w:fill="auto"/>
          </w:tcPr>
          <w:p w14:paraId="6A2F18F8" w14:textId="5C5EDDF3" w:rsidR="0003677C" w:rsidRPr="003933C8" w:rsidRDefault="0003677C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24,392</w:t>
            </w:r>
          </w:p>
        </w:tc>
        <w:tc>
          <w:tcPr>
            <w:tcW w:w="147" w:type="pct"/>
            <w:gridSpan w:val="2"/>
          </w:tcPr>
          <w:p w14:paraId="2BDDDE1A" w14:textId="77777777" w:rsidR="0003677C" w:rsidRPr="003933C8" w:rsidRDefault="0003677C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14:paraId="799E5685" w14:textId="42AC19CA" w:rsidR="0003677C" w:rsidRPr="003933C8" w:rsidRDefault="0003677C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25,311</w:t>
            </w:r>
          </w:p>
        </w:tc>
        <w:tc>
          <w:tcPr>
            <w:tcW w:w="147" w:type="pct"/>
          </w:tcPr>
          <w:p w14:paraId="4A6A2CAB" w14:textId="77777777" w:rsidR="0003677C" w:rsidRPr="003933C8" w:rsidRDefault="0003677C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07BCD" w14:textId="46A2756E" w:rsidR="0003677C" w:rsidRPr="003933C8" w:rsidRDefault="0003677C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86" w:right="64"/>
              <w:rPr>
                <w:rFonts w:ascii="Angsana New" w:hAnsi="Angsana New"/>
                <w:sz w:val="30"/>
                <w:szCs w:val="30"/>
              </w:rPr>
            </w:pPr>
            <w:r w:rsidRPr="0003677C">
              <w:rPr>
                <w:rFonts w:ascii="Angsana New" w:hAnsi="Angsana New"/>
                <w:sz w:val="30"/>
                <w:szCs w:val="30"/>
              </w:rPr>
              <w:t xml:space="preserve">22,373 </w:t>
            </w:r>
          </w:p>
        </w:tc>
        <w:tc>
          <w:tcPr>
            <w:tcW w:w="147" w:type="pct"/>
          </w:tcPr>
          <w:p w14:paraId="52DA65F3" w14:textId="77777777" w:rsidR="0003677C" w:rsidRPr="000A3E8C" w:rsidRDefault="0003677C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860C7F" w14:textId="4EBA9DB2" w:rsidR="0003677C" w:rsidRPr="000A3E8C" w:rsidRDefault="0003677C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23,443</w:t>
            </w:r>
          </w:p>
        </w:tc>
      </w:tr>
      <w:tr w:rsidR="0003677C" w:rsidRPr="000A3E8C" w14:paraId="7FB474FA" w14:textId="77777777" w:rsidTr="0003677C">
        <w:tc>
          <w:tcPr>
            <w:tcW w:w="2258" w:type="pct"/>
          </w:tcPr>
          <w:p w14:paraId="592C3550" w14:textId="77777777" w:rsidR="0003677C" w:rsidRPr="00FC56B2" w:rsidRDefault="0003677C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FC56B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10063487" w14:textId="5CE42CEB" w:rsidR="0003677C" w:rsidRPr="003933C8" w:rsidRDefault="007B26A7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147" w:type="pct"/>
            <w:gridSpan w:val="2"/>
          </w:tcPr>
          <w:p w14:paraId="5919D930" w14:textId="77777777" w:rsidR="0003677C" w:rsidRPr="003933C8" w:rsidRDefault="0003677C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FADDE7A" w14:textId="4049D496" w:rsidR="0003677C" w:rsidRPr="003933C8" w:rsidRDefault="007B26A7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47" w:type="pct"/>
          </w:tcPr>
          <w:p w14:paraId="5C3CD891" w14:textId="77777777" w:rsidR="0003677C" w:rsidRPr="003933C8" w:rsidRDefault="0003677C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D223F" w14:textId="33985DD0" w:rsidR="0003677C" w:rsidRPr="003933C8" w:rsidRDefault="007B26A7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747</w:t>
            </w:r>
            <w:r w:rsidR="0003677C" w:rsidRPr="000367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1B27901F" w14:textId="77777777" w:rsidR="0003677C" w:rsidRPr="000A3E8C" w:rsidRDefault="0003677C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57D0C8CE" w14:textId="6CB5E0E2" w:rsidR="0003677C" w:rsidRPr="000A3E8C" w:rsidRDefault="007B26A7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03677C" w:rsidRPr="000A3E8C" w14:paraId="118462E9" w14:textId="77777777" w:rsidTr="0003677C">
        <w:tc>
          <w:tcPr>
            <w:tcW w:w="2258" w:type="pct"/>
          </w:tcPr>
          <w:p w14:paraId="48F89B79" w14:textId="77777777" w:rsidR="0003677C" w:rsidRPr="0076015C" w:rsidRDefault="0003677C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714628" w14:textId="2F04A70D" w:rsidR="0003677C" w:rsidRPr="003933C8" w:rsidRDefault="0003677C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B26A7">
              <w:rPr>
                <w:rFonts w:ascii="Angsana New" w:hAnsi="Angsana New"/>
                <w:b/>
                <w:bCs/>
                <w:sz w:val="30"/>
                <w:szCs w:val="30"/>
              </w:rPr>
              <w:t>5,161</w:t>
            </w:r>
          </w:p>
        </w:tc>
        <w:tc>
          <w:tcPr>
            <w:tcW w:w="147" w:type="pct"/>
            <w:gridSpan w:val="2"/>
          </w:tcPr>
          <w:p w14:paraId="089D0DCE" w14:textId="77777777" w:rsidR="0003677C" w:rsidRPr="003933C8" w:rsidRDefault="0003677C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C273DD4" w14:textId="3ADDD1C2" w:rsidR="0003677C" w:rsidRPr="003933C8" w:rsidRDefault="0003677C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B26A7">
              <w:rPr>
                <w:rFonts w:ascii="Angsana New" w:hAnsi="Angsana New"/>
                <w:b/>
                <w:bCs/>
                <w:sz w:val="30"/>
                <w:szCs w:val="30"/>
              </w:rPr>
              <w:t>5,971</w:t>
            </w:r>
          </w:p>
        </w:tc>
        <w:tc>
          <w:tcPr>
            <w:tcW w:w="147" w:type="pct"/>
          </w:tcPr>
          <w:p w14:paraId="587BA503" w14:textId="77777777" w:rsidR="0003677C" w:rsidRPr="003933C8" w:rsidRDefault="0003677C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A764A5F" w14:textId="1C07ABC5" w:rsidR="0003677C" w:rsidRPr="0003677C" w:rsidRDefault="007B26A7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23,120</w:t>
            </w:r>
            <w:r w:rsidR="0003677C" w:rsidRPr="0003677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470FCFAA" w14:textId="77777777" w:rsidR="0003677C" w:rsidRPr="000A3E8C" w:rsidRDefault="0003677C" w:rsidP="000367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49E8C97" w14:textId="3AA372DC" w:rsidR="0003677C" w:rsidRPr="000A3E8C" w:rsidRDefault="007B26A7" w:rsidP="000367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24,085</w:t>
            </w:r>
          </w:p>
        </w:tc>
      </w:tr>
    </w:tbl>
    <w:p w14:paraId="0942D6EF" w14:textId="77777777" w:rsidR="00124ED6" w:rsidRPr="00124ED6" w:rsidRDefault="00124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182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5"/>
        <w:gridCol w:w="1171"/>
        <w:gridCol w:w="272"/>
        <w:gridCol w:w="1170"/>
        <w:gridCol w:w="272"/>
        <w:gridCol w:w="1142"/>
        <w:gridCol w:w="241"/>
        <w:gridCol w:w="1139"/>
      </w:tblGrid>
      <w:tr w:rsidR="00BA7F72" w:rsidRPr="000C3304" w14:paraId="037EBE86" w14:textId="77777777" w:rsidTr="006528DA">
        <w:trPr>
          <w:tblHeader/>
        </w:trPr>
        <w:tc>
          <w:tcPr>
            <w:tcW w:w="2056" w:type="pct"/>
          </w:tcPr>
          <w:p w14:paraId="72B8A5EA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3" w:type="pct"/>
            <w:gridSpan w:val="3"/>
          </w:tcPr>
          <w:p w14:paraId="30C20176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1DBEE4A9" w14:textId="77777777" w:rsidR="001F569D" w:rsidRPr="000C3304" w:rsidRDefault="001F569D" w:rsidP="00546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vAlign w:val="bottom"/>
          </w:tcPr>
          <w:p w14:paraId="3F56E43D" w14:textId="77777777" w:rsidR="001F569D" w:rsidRPr="000C3304" w:rsidRDefault="001F569D" w:rsidP="00546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6CF0" w:rsidRPr="000C3304" w14:paraId="6896F07E" w14:textId="77777777" w:rsidTr="006528DA">
        <w:trPr>
          <w:tblHeader/>
        </w:trPr>
        <w:tc>
          <w:tcPr>
            <w:tcW w:w="2056" w:type="pct"/>
          </w:tcPr>
          <w:p w14:paraId="0E4C3FA0" w14:textId="4141B2BE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</w:t>
            </w:r>
          </w:p>
        </w:tc>
        <w:tc>
          <w:tcPr>
            <w:tcW w:w="638" w:type="pct"/>
          </w:tcPr>
          <w:p w14:paraId="1E319792" w14:textId="71832C60" w:rsidR="00BE6CF0" w:rsidRPr="000C3304" w:rsidRDefault="004045FB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</w:tcPr>
          <w:p w14:paraId="6F908996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6FB3F9F" w14:textId="44BA510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3FC4819E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70AD4F7B" w14:textId="1626FAC8" w:rsidR="00BE6CF0" w:rsidRPr="000C3304" w:rsidRDefault="004045FB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1" w:type="pct"/>
          </w:tcPr>
          <w:p w14:paraId="43CF0DA8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94BB620" w14:textId="7C0F14FC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C330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E6CF0" w:rsidRPr="000C3304" w14:paraId="38C59CF6" w14:textId="77777777" w:rsidTr="006528DA">
        <w:trPr>
          <w:tblHeader/>
        </w:trPr>
        <w:tc>
          <w:tcPr>
            <w:tcW w:w="2056" w:type="pct"/>
          </w:tcPr>
          <w:p w14:paraId="305FBD4C" w14:textId="404394B3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C330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ณ วันที่</w:t>
            </w:r>
          </w:p>
        </w:tc>
        <w:tc>
          <w:tcPr>
            <w:tcW w:w="638" w:type="pct"/>
          </w:tcPr>
          <w:p w14:paraId="63EDE34D" w14:textId="107A0D43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3835E0E2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0104C3" w14:textId="142B9C19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70206B54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</w:tcPr>
          <w:p w14:paraId="26C26217" w14:textId="7CFE8D49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0A39C77A" w14:textId="77777777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5A652DC" w14:textId="42DE2DA5" w:rsidR="00BE6CF0" w:rsidRPr="000C3304" w:rsidRDefault="00BE6CF0" w:rsidP="00BE6C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4ED6" w:rsidRPr="000C3304" w14:paraId="0E37A1A8" w14:textId="77777777" w:rsidTr="006528DA">
        <w:trPr>
          <w:tblHeader/>
        </w:trPr>
        <w:tc>
          <w:tcPr>
            <w:tcW w:w="2056" w:type="pct"/>
          </w:tcPr>
          <w:p w14:paraId="10235772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44" w:type="pct"/>
            <w:gridSpan w:val="7"/>
          </w:tcPr>
          <w:p w14:paraId="36DE6E3B" w14:textId="77777777" w:rsidR="00124ED6" w:rsidRPr="000C3304" w:rsidRDefault="00124ED6" w:rsidP="00124E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C33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106313" w14:paraId="54BFAC78" w14:textId="77777777" w:rsidTr="006528DA">
        <w:tc>
          <w:tcPr>
            <w:tcW w:w="2056" w:type="pct"/>
          </w:tcPr>
          <w:p w14:paraId="25724B64" w14:textId="28B20C1F" w:rsidR="00124ED6" w:rsidRPr="00106313" w:rsidRDefault="00124ED6" w:rsidP="00124ED6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38" w:type="pct"/>
          </w:tcPr>
          <w:p w14:paraId="2CC313AC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2D666E1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635A4D3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300F962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</w:tcPr>
          <w:p w14:paraId="676C106C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7BEE7AF" w14:textId="77777777" w:rsidR="00124ED6" w:rsidRPr="00106313" w:rsidRDefault="00124ED6" w:rsidP="00124ED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CB065B" w14:textId="77777777" w:rsidR="00124ED6" w:rsidRPr="00106313" w:rsidRDefault="00124ED6" w:rsidP="00124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F73" w:rsidRPr="00106313" w14:paraId="317A7197" w14:textId="77777777" w:rsidTr="00155B74">
        <w:tc>
          <w:tcPr>
            <w:tcW w:w="2056" w:type="pct"/>
          </w:tcPr>
          <w:p w14:paraId="4AB1F03F" w14:textId="77777777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</w:tcPr>
          <w:p w14:paraId="275A7EB3" w14:textId="42FD8AF1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5BB5C63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</w:tcPr>
          <w:p w14:paraId="0FD4271F" w14:textId="1E1608F9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8ED8BFA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</w:tcPr>
          <w:p w14:paraId="2C1FED1C" w14:textId="233145D9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810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3F73">
              <w:rPr>
                <w:rFonts w:asciiTheme="majorBidi" w:hAnsiTheme="majorBidi" w:cstheme="majorBidi"/>
                <w:sz w:val="30"/>
                <w:szCs w:val="30"/>
              </w:rPr>
              <w:t>33,477</w:t>
            </w:r>
          </w:p>
        </w:tc>
        <w:tc>
          <w:tcPr>
            <w:tcW w:w="131" w:type="pct"/>
          </w:tcPr>
          <w:p w14:paraId="5FD8053D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7D4DEC98" w14:textId="2DE63563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43,065</w:t>
            </w:r>
          </w:p>
        </w:tc>
      </w:tr>
      <w:tr w:rsidR="00073F73" w:rsidRPr="00106313" w14:paraId="69B5F2D7" w14:textId="77777777" w:rsidTr="00155B74">
        <w:tc>
          <w:tcPr>
            <w:tcW w:w="2056" w:type="pct"/>
          </w:tcPr>
          <w:p w14:paraId="67857A62" w14:textId="77777777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13C814AC" w:rsidR="00073F73" w:rsidRPr="00D31A2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3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9244CBB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0A13D004" w:rsidR="00073F73" w:rsidRPr="0092385B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3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9B315D8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39ACBBC7" w:rsidR="00073F73" w:rsidRPr="00D31A2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33,477</w:t>
            </w:r>
          </w:p>
        </w:tc>
        <w:tc>
          <w:tcPr>
            <w:tcW w:w="131" w:type="pct"/>
          </w:tcPr>
          <w:p w14:paraId="3AAB7A28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07CE3CF9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43,065</w:t>
            </w:r>
          </w:p>
        </w:tc>
      </w:tr>
      <w:tr w:rsidR="00073F73" w:rsidRPr="00106313" w14:paraId="32825742" w14:textId="77777777" w:rsidTr="00070610">
        <w:tc>
          <w:tcPr>
            <w:tcW w:w="2056" w:type="pct"/>
            <w:tcBorders>
              <w:bottom w:val="nil"/>
            </w:tcBorders>
          </w:tcPr>
          <w:p w14:paraId="7C4186BC" w14:textId="77777777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78DAD494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E1A1C63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4ABFEE16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01DA007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4B9104CF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57251FE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DC03A1D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F73" w:rsidRPr="00106313" w14:paraId="24CA6611" w14:textId="77777777" w:rsidTr="00070610">
        <w:tc>
          <w:tcPr>
            <w:tcW w:w="2056" w:type="pct"/>
            <w:tcBorders>
              <w:top w:val="nil"/>
            </w:tcBorders>
          </w:tcPr>
          <w:p w14:paraId="195B2902" w14:textId="757A1EE6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176CB">
              <w:rPr>
                <w:rFonts w:asciiTheme="majorBidi" w:hAnsiTheme="majorBidi" w:cs="Angsana New"/>
                <w:b/>
                <w:bCs/>
                <w:i/>
                <w:iCs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40FC34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2D1845DC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173CE323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5E283DE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2DE9A06F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76BC926B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3B4A19BE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F73" w:rsidRPr="00106313" w14:paraId="75373B9B" w14:textId="77777777" w:rsidTr="00030B4E">
        <w:tc>
          <w:tcPr>
            <w:tcW w:w="2056" w:type="pct"/>
            <w:tcBorders>
              <w:bottom w:val="nil"/>
            </w:tcBorders>
          </w:tcPr>
          <w:p w14:paraId="365181F3" w14:textId="77777777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</w:tcPr>
          <w:p w14:paraId="6FF31A4C" w14:textId="70310476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629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5C44B956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53870F74" w14:textId="3D6EEAD8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left" w:pos="886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7F68AE9A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DFF4580" w14:textId="5A314BBF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73F73">
              <w:rPr>
                <w:rFonts w:asciiTheme="majorBidi" w:hAnsiTheme="majorBidi" w:cstheme="majorBidi"/>
                <w:sz w:val="30"/>
                <w:szCs w:val="30"/>
              </w:rPr>
              <w:t>1,820</w:t>
            </w:r>
          </w:p>
        </w:tc>
        <w:tc>
          <w:tcPr>
            <w:tcW w:w="131" w:type="pct"/>
            <w:tcBorders>
              <w:bottom w:val="nil"/>
            </w:tcBorders>
          </w:tcPr>
          <w:p w14:paraId="751A2D91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8530D70" w14:textId="67CCD996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</w:tr>
      <w:tr w:rsidR="00073F73" w:rsidRPr="00106313" w14:paraId="2D40BC9C" w14:textId="77777777" w:rsidTr="00030B4E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19EEDD98" w14:textId="77777777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BB7D1B4" w14:textId="23850673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3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5F4DD27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63343210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E1E93DD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634C0ABE" w:rsidR="00073F73" w:rsidRPr="00D31A2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1,820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752E087F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5C7D44FE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2,033</w:t>
            </w:r>
          </w:p>
        </w:tc>
      </w:tr>
      <w:tr w:rsidR="00073F73" w:rsidRPr="00106313" w14:paraId="64B9DDDE" w14:textId="77777777" w:rsidTr="00070610">
        <w:tc>
          <w:tcPr>
            <w:tcW w:w="2056" w:type="pct"/>
            <w:tcBorders>
              <w:top w:val="nil"/>
              <w:bottom w:val="nil"/>
              <w:right w:val="nil"/>
            </w:tcBorders>
          </w:tcPr>
          <w:p w14:paraId="6BBB4D35" w14:textId="6089EAE8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8DD721" w14:textId="77777777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left w:val="nil"/>
              <w:bottom w:val="nil"/>
            </w:tcBorders>
          </w:tcPr>
          <w:p w14:paraId="5B82BD9E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</w:tcPr>
          <w:p w14:paraId="41B12BD1" w14:textId="77777777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692"/>
              </w:tabs>
              <w:spacing w:line="240" w:lineRule="auto"/>
              <w:ind w:left="-128" w:right="-3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4EACD76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</w:tcPr>
          <w:p w14:paraId="7ED90E37" w14:textId="77777777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06"/>
              </w:tabs>
              <w:spacing w:line="240" w:lineRule="auto"/>
              <w:ind w:left="-128" w:right="3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80358D4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637398CD" w14:textId="77777777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F73" w:rsidRPr="00106313" w14:paraId="73B83A8D" w14:textId="77777777" w:rsidTr="00B208F9">
        <w:tc>
          <w:tcPr>
            <w:tcW w:w="2056" w:type="pct"/>
            <w:tcBorders>
              <w:top w:val="nil"/>
              <w:bottom w:val="nil"/>
            </w:tcBorders>
          </w:tcPr>
          <w:p w14:paraId="7632F84D" w14:textId="204D7E3D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1C6C8C73" w14:textId="6FAC203F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B54CF9A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4FAD06C9" w14:textId="14FAAC2E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BEA1D91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1F7D27A2" w14:textId="5500A65A" w:rsidR="00073F73" w:rsidRPr="00D31A2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F66312B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2E7904C1" w14:textId="7E6A7468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F73" w:rsidRPr="00106313" w14:paraId="24526A8A" w14:textId="77777777" w:rsidTr="00D6234F">
        <w:tc>
          <w:tcPr>
            <w:tcW w:w="2056" w:type="pct"/>
            <w:tcBorders>
              <w:bottom w:val="nil"/>
            </w:tcBorders>
          </w:tcPr>
          <w:p w14:paraId="24934F1A" w14:textId="57F0BA1C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top w:val="nil"/>
              <w:bottom w:val="single" w:sz="4" w:space="0" w:color="auto"/>
            </w:tcBorders>
          </w:tcPr>
          <w:p w14:paraId="424E58CF" w14:textId="78088EEB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2B1D829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</w:tcPr>
          <w:p w14:paraId="0BBE8A5E" w14:textId="0243D74F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7CEFA16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</w:tcPr>
          <w:p w14:paraId="4A5CF1D6" w14:textId="2D0F508D" w:rsidR="00073F73" w:rsidRPr="00073F73" w:rsidRDefault="00073F73" w:rsidP="000B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F73">
              <w:rPr>
                <w:rFonts w:asciiTheme="majorBidi" w:hAnsiTheme="majorBidi" w:cstheme="majorBidi"/>
                <w:sz w:val="30"/>
                <w:szCs w:val="30"/>
              </w:rPr>
              <w:t>428,103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AB68265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single" w:sz="4" w:space="0" w:color="auto"/>
            </w:tcBorders>
          </w:tcPr>
          <w:p w14:paraId="76B54CDB" w14:textId="5FD145FE" w:rsidR="00073F73" w:rsidRPr="005362FA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346,141</w:t>
            </w:r>
          </w:p>
        </w:tc>
      </w:tr>
      <w:tr w:rsidR="00073F73" w:rsidRPr="00106313" w14:paraId="0030EB8E" w14:textId="77777777" w:rsidTr="00D6234F">
        <w:tc>
          <w:tcPr>
            <w:tcW w:w="2056" w:type="pct"/>
            <w:tcBorders>
              <w:bottom w:val="nil"/>
            </w:tcBorders>
          </w:tcPr>
          <w:p w14:paraId="53F6A01A" w14:textId="0FA8910B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768E6EE" w14:textId="7B5FCE8C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E6FF800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889F30A" w14:textId="7FC98C6A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28" w:right="6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1F3D94B6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187EC7F0" w14:textId="17939D54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428,103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2C8F00B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01ADB622" w14:textId="55EF454B" w:rsidR="00073F73" w:rsidRPr="005362FA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62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346,141</w:t>
            </w:r>
          </w:p>
        </w:tc>
      </w:tr>
      <w:tr w:rsidR="00073F73" w:rsidRPr="00106313" w14:paraId="711099CA" w14:textId="77777777" w:rsidTr="00D5630D">
        <w:tc>
          <w:tcPr>
            <w:tcW w:w="2056" w:type="pct"/>
            <w:tcBorders>
              <w:bottom w:val="nil"/>
            </w:tcBorders>
          </w:tcPr>
          <w:p w14:paraId="42D3807C" w14:textId="128728EB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46F4E751" w14:textId="77777777" w:rsidR="00073F73" w:rsidRPr="001678F0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C5AF933" w14:textId="77777777" w:rsidR="00073F73" w:rsidRPr="001678F0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0916ED27" w14:textId="77777777" w:rsidR="00073F73" w:rsidRPr="001678F0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F94998E" w14:textId="77777777" w:rsidR="00073F73" w:rsidRPr="001678F0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12D3B2C2" w14:textId="77777777" w:rsidR="00073F73" w:rsidRPr="001678F0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E7D6B9B" w14:textId="77777777" w:rsidR="00073F73" w:rsidRPr="001678F0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0C95FCD1" w14:textId="77777777" w:rsidR="00073F73" w:rsidRPr="001678F0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</w:tr>
      <w:tr w:rsidR="00073F73" w:rsidRPr="00106313" w14:paraId="3032372D" w14:textId="77777777" w:rsidTr="001678F0">
        <w:tc>
          <w:tcPr>
            <w:tcW w:w="2056" w:type="pct"/>
            <w:tcBorders>
              <w:top w:val="nil"/>
            </w:tcBorders>
          </w:tcPr>
          <w:p w14:paraId="63233981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5961ED71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1CDEF141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2FD9FEFD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</w:tcBorders>
          </w:tcPr>
          <w:p w14:paraId="59180879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A09FEA0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</w:tcBorders>
          </w:tcPr>
          <w:p w14:paraId="3C79EC7C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2C7218E8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6E61" w:rsidRPr="00106313" w14:paraId="71D0E977" w14:textId="77777777" w:rsidTr="008309B2">
        <w:tc>
          <w:tcPr>
            <w:tcW w:w="2056" w:type="pct"/>
          </w:tcPr>
          <w:p w14:paraId="117B8A59" w14:textId="77777777" w:rsidR="00336E61" w:rsidRPr="00106313" w:rsidRDefault="00336E61" w:rsidP="0033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B77395F" w14:textId="5CBB5A15" w:rsidR="00336E61" w:rsidRPr="00106313" w:rsidRDefault="00336E61" w:rsidP="0033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7E0BE77" w14:textId="77777777" w:rsidR="00336E61" w:rsidRPr="00106313" w:rsidRDefault="00336E61" w:rsidP="0033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3F7A39C" w14:textId="69F79E9A" w:rsidR="00336E61" w:rsidRPr="00106313" w:rsidRDefault="00336E61" w:rsidP="0033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2,667</w:t>
            </w:r>
          </w:p>
        </w:tc>
        <w:tc>
          <w:tcPr>
            <w:tcW w:w="148" w:type="pct"/>
          </w:tcPr>
          <w:p w14:paraId="0E4C8359" w14:textId="77777777" w:rsidR="00336E61" w:rsidRPr="00106313" w:rsidRDefault="00336E61" w:rsidP="0033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857A17C" w14:textId="442ACCF5" w:rsidR="00336E61" w:rsidRPr="00106313" w:rsidRDefault="00336E61" w:rsidP="0033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44DAD5B5" w14:textId="77777777" w:rsidR="00336E61" w:rsidRPr="00106313" w:rsidRDefault="00336E61" w:rsidP="00336E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1A455B6B" w14:textId="559701FB" w:rsidR="00336E61" w:rsidRPr="00106313" w:rsidRDefault="00336E61" w:rsidP="0033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6E61" w:rsidRPr="00106313" w14:paraId="4B49FB33" w14:textId="77777777" w:rsidTr="008309B2">
        <w:tc>
          <w:tcPr>
            <w:tcW w:w="2056" w:type="pct"/>
            <w:tcBorders>
              <w:bottom w:val="nil"/>
            </w:tcBorders>
          </w:tcPr>
          <w:p w14:paraId="76997303" w14:textId="77777777" w:rsidR="00336E61" w:rsidRPr="00106313" w:rsidRDefault="00336E61" w:rsidP="00336E61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7DE32CC" w14:textId="192E396B" w:rsidR="00336E61" w:rsidRPr="00336E61" w:rsidRDefault="00336E61" w:rsidP="0033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6E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224FADED" w14:textId="77777777" w:rsidR="00336E61" w:rsidRPr="006528DA" w:rsidRDefault="00336E61" w:rsidP="00336E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D033A3" w14:textId="5B8C66D1" w:rsidR="00336E61" w:rsidRPr="00155B74" w:rsidRDefault="00336E61" w:rsidP="0033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2,667</w:t>
            </w:r>
          </w:p>
        </w:tc>
        <w:tc>
          <w:tcPr>
            <w:tcW w:w="148" w:type="pct"/>
            <w:tcBorders>
              <w:bottom w:val="nil"/>
            </w:tcBorders>
          </w:tcPr>
          <w:p w14:paraId="7F59EC8C" w14:textId="77777777" w:rsidR="00336E61" w:rsidRPr="006528DA" w:rsidRDefault="00336E61" w:rsidP="00336E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7D4AC1F" w14:textId="3905B0BD" w:rsidR="00336E61" w:rsidRPr="00155B74" w:rsidRDefault="00336E61" w:rsidP="0033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bottom w:val="nil"/>
            </w:tcBorders>
          </w:tcPr>
          <w:p w14:paraId="74DC0570" w14:textId="77777777" w:rsidR="00336E61" w:rsidRPr="006528DA" w:rsidRDefault="00336E61" w:rsidP="00336E6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7C99445" w14:textId="1D33D154" w:rsidR="00336E61" w:rsidRPr="00EB6338" w:rsidRDefault="00336E61" w:rsidP="00336E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633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E2962" w:rsidRPr="00106313" w14:paraId="2BF2A326" w14:textId="77777777" w:rsidTr="003E2962">
        <w:tc>
          <w:tcPr>
            <w:tcW w:w="2056" w:type="pct"/>
            <w:tcBorders>
              <w:top w:val="nil"/>
              <w:bottom w:val="nil"/>
            </w:tcBorders>
          </w:tcPr>
          <w:p w14:paraId="40B6C413" w14:textId="77777777" w:rsidR="003E2962" w:rsidRPr="00106313" w:rsidRDefault="003E2962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  <w:vAlign w:val="bottom"/>
          </w:tcPr>
          <w:p w14:paraId="3E8CEE62" w14:textId="77777777" w:rsidR="003E2962" w:rsidRPr="00073F73" w:rsidRDefault="003E2962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FA20B81" w14:textId="77777777" w:rsidR="003E2962" w:rsidRPr="006528DA" w:rsidRDefault="003E2962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vAlign w:val="bottom"/>
          </w:tcPr>
          <w:p w14:paraId="46A02EE7" w14:textId="77777777" w:rsidR="003E2962" w:rsidRPr="00155B74" w:rsidRDefault="003E2962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A3421FF" w14:textId="77777777" w:rsidR="003E2962" w:rsidRPr="006528DA" w:rsidRDefault="003E2962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</w:tcPr>
          <w:p w14:paraId="0D08F175" w14:textId="77777777" w:rsidR="003E2962" w:rsidRPr="00EB6338" w:rsidRDefault="003E2962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2B23C35D" w14:textId="77777777" w:rsidR="003E2962" w:rsidRPr="006528DA" w:rsidRDefault="003E2962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160A808F" w14:textId="77777777" w:rsidR="003E2962" w:rsidRPr="00EB6338" w:rsidRDefault="003E2962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F73" w:rsidRPr="00106313" w14:paraId="05A17F28" w14:textId="77777777" w:rsidTr="003E2962">
        <w:tc>
          <w:tcPr>
            <w:tcW w:w="2056" w:type="pct"/>
            <w:tcBorders>
              <w:top w:val="nil"/>
              <w:bottom w:val="nil"/>
            </w:tcBorders>
          </w:tcPr>
          <w:p w14:paraId="4713350E" w14:textId="58CFCA68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ดอกเบี้ยค้างรับ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46E727F0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2CF3F177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5831C74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1E746CA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0937326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3B54263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BC091AD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F73" w:rsidRPr="00106313" w14:paraId="563AFA03" w14:textId="77777777" w:rsidTr="00A44C1C">
        <w:tc>
          <w:tcPr>
            <w:tcW w:w="2056" w:type="pct"/>
            <w:tcBorders>
              <w:top w:val="nil"/>
              <w:bottom w:val="nil"/>
            </w:tcBorders>
          </w:tcPr>
          <w:p w14:paraId="0CA5C197" w14:textId="764A8A36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4E0077C6" w14:textId="1604FB3D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1"/>
              </w:tabs>
              <w:spacing w:line="240" w:lineRule="auto"/>
              <w:ind w:left="-128" w:right="-4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2FFD06F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2AEBDC36" w14:textId="5E2AD00C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56BCBB4" w14:textId="77777777" w:rsidR="00073F73" w:rsidRPr="00106313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037278D5" w14:textId="15FE3FD0" w:rsidR="00073F73" w:rsidRPr="00106313" w:rsidRDefault="00073F73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F73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9923EF2" w14:textId="77777777" w:rsidR="00073F73" w:rsidRPr="00106313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A85B343" w14:textId="29333840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073F73" w:rsidRPr="00106313" w14:paraId="164AFE17" w14:textId="77777777" w:rsidTr="00316137">
        <w:tc>
          <w:tcPr>
            <w:tcW w:w="2056" w:type="pct"/>
            <w:tcBorders>
              <w:bottom w:val="nil"/>
            </w:tcBorders>
          </w:tcPr>
          <w:p w14:paraId="7C11BE4C" w14:textId="2092858D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BE7127" w14:textId="582700CA" w:rsidR="00073F73" w:rsidRPr="00316137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5807D5A2" w14:textId="77777777" w:rsidR="00073F73" w:rsidRPr="00316137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9A58" w14:textId="2B7C464F" w:rsidR="00073F73" w:rsidRPr="00316137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4F7CEA6C" w14:textId="77777777" w:rsidR="00073F73" w:rsidRPr="00316137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3A23E1" w14:textId="713A6308" w:rsidR="00073F73" w:rsidRPr="00316137" w:rsidRDefault="00073F73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</w:p>
        </w:tc>
        <w:tc>
          <w:tcPr>
            <w:tcW w:w="131" w:type="pct"/>
            <w:tcBorders>
              <w:bottom w:val="nil"/>
            </w:tcBorders>
          </w:tcPr>
          <w:p w14:paraId="7F7F1EC4" w14:textId="77777777" w:rsidR="00073F73" w:rsidRPr="00316137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ACC2F9A" w14:textId="35E8C76B" w:rsidR="00073F73" w:rsidRPr="00316137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</w:tr>
      <w:tr w:rsidR="00073F73" w:rsidRPr="00106313" w14:paraId="639D6746" w14:textId="77777777" w:rsidTr="00564A4C">
        <w:tc>
          <w:tcPr>
            <w:tcW w:w="2056" w:type="pct"/>
            <w:tcBorders>
              <w:bottom w:val="nil"/>
            </w:tcBorders>
          </w:tcPr>
          <w:p w14:paraId="2DE8E90C" w14:textId="77777777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B41492D" w14:textId="77777777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72A118B0" w14:textId="77777777" w:rsidR="00073F73" w:rsidRPr="00316137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3D13DF" w14:textId="77777777" w:rsidR="00073F73" w:rsidRPr="00316137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  <w:shd w:val="clear" w:color="auto" w:fill="auto"/>
          </w:tcPr>
          <w:p w14:paraId="27301646" w14:textId="77777777" w:rsidR="00073F73" w:rsidRPr="00316137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AD3411C" w14:textId="77777777" w:rsidR="00073F73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1575CC88" w14:textId="77777777" w:rsidR="00073F73" w:rsidRPr="00316137" w:rsidRDefault="00073F73" w:rsidP="00073F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after="0"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63342C89" w14:textId="77777777" w:rsidR="00073F73" w:rsidRPr="00316137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F73" w:rsidRPr="00106313" w14:paraId="38B7535C" w14:textId="77777777" w:rsidTr="00155B74">
        <w:tc>
          <w:tcPr>
            <w:tcW w:w="2056" w:type="pct"/>
          </w:tcPr>
          <w:p w14:paraId="0B2DB59E" w14:textId="71459FB7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38" w:type="pct"/>
            <w:tcBorders>
              <w:top w:val="nil"/>
            </w:tcBorders>
            <w:shd w:val="clear" w:color="auto" w:fill="auto"/>
          </w:tcPr>
          <w:p w14:paraId="739D14E9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6C38166B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</w:tcBorders>
            <w:shd w:val="clear" w:color="auto" w:fill="auto"/>
          </w:tcPr>
          <w:p w14:paraId="3EC0F6BD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0BC691D8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</w:tcBorders>
            <w:shd w:val="clear" w:color="auto" w:fill="auto"/>
          </w:tcPr>
          <w:p w14:paraId="5BD5D57F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356C54A9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</w:tcBorders>
          </w:tcPr>
          <w:p w14:paraId="17F8A3F9" w14:textId="77777777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73F73" w:rsidRPr="00106313" w14:paraId="0362CB3D" w14:textId="77777777" w:rsidTr="00977C8A">
        <w:tc>
          <w:tcPr>
            <w:tcW w:w="2056" w:type="pct"/>
          </w:tcPr>
          <w:p w14:paraId="2D8E38C3" w14:textId="77777777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bottom w:val="nil"/>
            </w:tcBorders>
            <w:shd w:val="clear" w:color="auto" w:fill="auto"/>
          </w:tcPr>
          <w:p w14:paraId="44245686" w14:textId="5D45C434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11829AC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nil"/>
            </w:tcBorders>
            <w:shd w:val="clear" w:color="auto" w:fill="auto"/>
          </w:tcPr>
          <w:p w14:paraId="570380E7" w14:textId="28A23373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  <w:tab w:val="decimal" w:pos="810"/>
                <w:tab w:val="decimal" w:pos="889"/>
              </w:tabs>
              <w:spacing w:line="240" w:lineRule="auto"/>
              <w:ind w:left="-128" w:right="-3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C74FA74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6EB91A7D" w14:textId="62709C65" w:rsidR="00073F73" w:rsidRPr="00106313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3,655</w:t>
            </w:r>
          </w:p>
        </w:tc>
        <w:tc>
          <w:tcPr>
            <w:tcW w:w="131" w:type="pct"/>
          </w:tcPr>
          <w:p w14:paraId="4E3A3242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nil"/>
            </w:tcBorders>
          </w:tcPr>
          <w:p w14:paraId="29A6E9C4" w14:textId="6B335448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4045F">
              <w:rPr>
                <w:rFonts w:asciiTheme="majorBidi" w:hAnsiTheme="majorBidi" w:cstheme="majorBidi"/>
                <w:sz w:val="30"/>
                <w:szCs w:val="30"/>
              </w:rPr>
              <w:t>3,154</w:t>
            </w:r>
          </w:p>
        </w:tc>
      </w:tr>
      <w:tr w:rsidR="00073F73" w:rsidRPr="00106313" w14:paraId="3BDAE103" w14:textId="77777777" w:rsidTr="00193023">
        <w:tc>
          <w:tcPr>
            <w:tcW w:w="2056" w:type="pct"/>
          </w:tcPr>
          <w:p w14:paraId="60F810F8" w14:textId="2A1AC8DD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27AFD5E2" w14:textId="5884E0F8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1FAD0623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</w:tcPr>
          <w:p w14:paraId="4BD127AF" w14:textId="1A881D6A" w:rsidR="00073F73" w:rsidRPr="0010631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48" w:type="pct"/>
            <w:shd w:val="clear" w:color="auto" w:fill="auto"/>
          </w:tcPr>
          <w:p w14:paraId="31EC3C8B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nil"/>
            </w:tcBorders>
            <w:shd w:val="clear" w:color="auto" w:fill="auto"/>
          </w:tcPr>
          <w:p w14:paraId="4EDB5D6A" w14:textId="677393E2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09B78D5" w14:textId="77777777" w:rsidR="00073F73" w:rsidRPr="00106313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7776E99" w14:textId="31D62D2D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3F73" w:rsidRPr="00106313" w14:paraId="54D9E11F" w14:textId="77777777" w:rsidTr="006A6B62">
        <w:tc>
          <w:tcPr>
            <w:tcW w:w="2056" w:type="pct"/>
            <w:tcBorders>
              <w:bottom w:val="nil"/>
            </w:tcBorders>
          </w:tcPr>
          <w:p w14:paraId="0FE2529E" w14:textId="77777777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88825DA" w14:textId="7CB78160" w:rsidR="00073F73" w:rsidRPr="006528DA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F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bottom w:val="nil"/>
            </w:tcBorders>
          </w:tcPr>
          <w:p w14:paraId="1A210DB7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117E027" w14:textId="283118C3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148" w:type="pct"/>
            <w:tcBorders>
              <w:bottom w:val="nil"/>
            </w:tcBorders>
          </w:tcPr>
          <w:p w14:paraId="0BFEF444" w14:textId="77777777" w:rsidR="00073F73" w:rsidRPr="00155B74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ED7BBE" w14:textId="78EA212C" w:rsidR="00073F73" w:rsidRPr="00073F73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3,655</w:t>
            </w:r>
          </w:p>
        </w:tc>
        <w:tc>
          <w:tcPr>
            <w:tcW w:w="131" w:type="pct"/>
            <w:tcBorders>
              <w:bottom w:val="nil"/>
            </w:tcBorders>
          </w:tcPr>
          <w:p w14:paraId="07B0FF5B" w14:textId="77777777" w:rsidR="00073F73" w:rsidRPr="00155B74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2C410141" w14:textId="2D38AF35" w:rsidR="00073F73" w:rsidRPr="00155B74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3,154</w:t>
            </w:r>
          </w:p>
        </w:tc>
      </w:tr>
      <w:tr w:rsidR="00073F73" w:rsidRPr="00106313" w14:paraId="49D4592C" w14:textId="77777777" w:rsidTr="00073F73">
        <w:tc>
          <w:tcPr>
            <w:tcW w:w="2056" w:type="pct"/>
            <w:tcBorders>
              <w:bottom w:val="nil"/>
            </w:tcBorders>
          </w:tcPr>
          <w:p w14:paraId="3F0081BA" w14:textId="77777777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nil"/>
            </w:tcBorders>
          </w:tcPr>
          <w:p w14:paraId="117D973D" w14:textId="77777777" w:rsidR="00073F73" w:rsidRP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1A1FAA65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nil"/>
            </w:tcBorders>
          </w:tcPr>
          <w:p w14:paraId="4BD8B71D" w14:textId="77777777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bottom w:val="nil"/>
            </w:tcBorders>
          </w:tcPr>
          <w:p w14:paraId="53F5A5E1" w14:textId="77777777" w:rsidR="00073F73" w:rsidRPr="00155B74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1E99A7C" w14:textId="77777777" w:rsidR="00073F73" w:rsidRP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bottom w:val="nil"/>
            </w:tcBorders>
          </w:tcPr>
          <w:p w14:paraId="49D8302F" w14:textId="77777777" w:rsidR="00073F73" w:rsidRPr="00155B74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nil"/>
            </w:tcBorders>
          </w:tcPr>
          <w:p w14:paraId="05BD4A34" w14:textId="77777777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3F73" w:rsidRPr="00106313" w14:paraId="41D86842" w14:textId="77777777" w:rsidTr="00073F73">
        <w:tc>
          <w:tcPr>
            <w:tcW w:w="2056" w:type="pct"/>
            <w:tcBorders>
              <w:top w:val="nil"/>
              <w:bottom w:val="nil"/>
            </w:tcBorders>
          </w:tcPr>
          <w:p w14:paraId="7DA187FE" w14:textId="7ABE573D" w:rsidR="00073F73" w:rsidRPr="00106313" w:rsidRDefault="003E2962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cs/>
                <w:lang w:val="en-US"/>
              </w:rPr>
              <w:t>เจ้าหนี้</w:t>
            </w:r>
            <w:r w:rsidR="00073F73" w:rsidRPr="001176CB">
              <w:rPr>
                <w:rFonts w:asciiTheme="majorBidi" w:hAnsiTheme="majorBidi" w:cs="Angsana New"/>
                <w:b/>
                <w:bCs/>
                <w:i/>
                <w:iCs/>
                <w:cs/>
                <w:lang w:val="en-US"/>
              </w:rPr>
              <w:t>หมุนเวียนอื่น</w:t>
            </w:r>
          </w:p>
        </w:tc>
        <w:tc>
          <w:tcPr>
            <w:tcW w:w="638" w:type="pct"/>
            <w:tcBorders>
              <w:top w:val="nil"/>
              <w:bottom w:val="nil"/>
            </w:tcBorders>
          </w:tcPr>
          <w:p w14:paraId="38EB17E1" w14:textId="77777777" w:rsidR="00073F73" w:rsidRP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2DFFEF47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</w:tcPr>
          <w:p w14:paraId="4E8B36C8" w14:textId="77777777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4DC17524" w14:textId="77777777" w:rsidR="00073F73" w:rsidRPr="00155B74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11B7C1CB" w14:textId="77777777" w:rsidR="00073F73" w:rsidRP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519248CF" w14:textId="77777777" w:rsidR="00073F73" w:rsidRPr="00155B74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740012A6" w14:textId="77777777" w:rsidR="00073F73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E2962" w:rsidRPr="00106313" w14:paraId="75B46AA5" w14:textId="77777777" w:rsidTr="000C359C">
        <w:tc>
          <w:tcPr>
            <w:tcW w:w="2056" w:type="pct"/>
            <w:tcBorders>
              <w:top w:val="nil"/>
              <w:bottom w:val="nil"/>
            </w:tcBorders>
          </w:tcPr>
          <w:p w14:paraId="2304C5E5" w14:textId="411D0DBE" w:rsidR="003E2962" w:rsidRPr="00106313" w:rsidRDefault="003E2962" w:rsidP="003E296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638" w:type="pct"/>
            <w:tcBorders>
              <w:top w:val="nil"/>
              <w:bottom w:val="single" w:sz="4" w:space="0" w:color="auto"/>
            </w:tcBorders>
          </w:tcPr>
          <w:p w14:paraId="092895D2" w14:textId="12A50546" w:rsidR="003E2962" w:rsidRPr="00073F73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75085288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</w:tcPr>
          <w:p w14:paraId="5B5322EA" w14:textId="5FC7FA56" w:rsidR="003E2962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1F6F606C" w14:textId="77777777" w:rsidR="003E2962" w:rsidRPr="00155B74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D2DAEA" w14:textId="3FB0AB33" w:rsidR="003E2962" w:rsidRPr="00B55861" w:rsidRDefault="003E2962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4A250804" w14:textId="77777777" w:rsidR="003E2962" w:rsidRPr="00155B74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09B16676" w14:textId="4FBB41D8" w:rsidR="003E2962" w:rsidRPr="003E2962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2962" w:rsidRPr="00106313" w14:paraId="7B8977C3" w14:textId="77777777" w:rsidTr="00073F73">
        <w:tc>
          <w:tcPr>
            <w:tcW w:w="2056" w:type="pct"/>
            <w:tcBorders>
              <w:top w:val="nil"/>
              <w:bottom w:val="nil"/>
            </w:tcBorders>
          </w:tcPr>
          <w:p w14:paraId="5D67109B" w14:textId="1BAEE0A8" w:rsidR="003E2962" w:rsidRPr="00106313" w:rsidRDefault="003E2962" w:rsidP="003E296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5F4FF32" w14:textId="1EED3CD6" w:rsidR="003E2962" w:rsidRPr="00073F73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38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32EF08CA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7310F3E" w14:textId="0E43B33D" w:rsidR="003E2962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5022798A" w14:textId="77777777" w:rsidR="003E2962" w:rsidRPr="00155B74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D8FED" w14:textId="3E10A096" w:rsidR="003E2962" w:rsidRPr="0080325B" w:rsidRDefault="003E2962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8A76D6A" w14:textId="77777777" w:rsidR="003E2962" w:rsidRPr="00155B74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6A1D27B7" w14:textId="6B482143" w:rsidR="003E2962" w:rsidRPr="003E2962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073F73" w:rsidRPr="00106313" w14:paraId="726A72E2" w14:textId="77777777" w:rsidTr="003E2962">
        <w:tc>
          <w:tcPr>
            <w:tcW w:w="2056" w:type="pct"/>
            <w:tcBorders>
              <w:top w:val="nil"/>
              <w:bottom w:val="nil"/>
            </w:tcBorders>
          </w:tcPr>
          <w:p w14:paraId="42668E4B" w14:textId="05F56A25" w:rsidR="00073F73" w:rsidRPr="00106313" w:rsidRDefault="00073F73" w:rsidP="00073F7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36DA2E4" w14:textId="77777777" w:rsidR="00073F73" w:rsidRPr="006528DA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00F0840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BBC702A" w14:textId="77777777" w:rsidR="00073F73" w:rsidRPr="006528DA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727F132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5CE169" w14:textId="77777777" w:rsidR="00073F73" w:rsidRPr="006528DA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10402F3F" w14:textId="77777777" w:rsidR="00073F73" w:rsidRPr="006528DA" w:rsidRDefault="00073F73" w:rsidP="00073F7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  <w:bottom w:val="nil"/>
            </w:tcBorders>
          </w:tcPr>
          <w:p w14:paraId="09613CE9" w14:textId="77777777" w:rsidR="00073F73" w:rsidRPr="006528DA" w:rsidRDefault="00073F73" w:rsidP="0007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2962" w:rsidRPr="00106313" w14:paraId="68EACD06" w14:textId="77777777" w:rsidTr="003E2962">
        <w:tc>
          <w:tcPr>
            <w:tcW w:w="2056" w:type="pct"/>
            <w:tcBorders>
              <w:top w:val="nil"/>
              <w:bottom w:val="nil"/>
            </w:tcBorders>
          </w:tcPr>
          <w:p w14:paraId="75617378" w14:textId="574A5534" w:rsidR="003E2962" w:rsidRPr="00106313" w:rsidRDefault="003E2962" w:rsidP="003E296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เงินกู้ยืม</w:t>
            </w: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3697B071" w14:textId="77777777" w:rsidR="003E2962" w:rsidRPr="006528DA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74589D9D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06A38394" w14:textId="77777777" w:rsidR="003E2962" w:rsidRPr="006528DA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49FB7BD6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4FCAADFD" w14:textId="77777777" w:rsidR="003E2962" w:rsidRPr="006528DA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2D81964F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5F700E8B" w14:textId="77777777" w:rsidR="003E2962" w:rsidRPr="006528DA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2962" w:rsidRPr="00106313" w14:paraId="48CB8A8A" w14:textId="77777777" w:rsidTr="003E2962">
        <w:tc>
          <w:tcPr>
            <w:tcW w:w="2056" w:type="pct"/>
            <w:tcBorders>
              <w:top w:val="nil"/>
              <w:bottom w:val="nil"/>
            </w:tcBorders>
          </w:tcPr>
          <w:p w14:paraId="59A99858" w14:textId="4A9D1388" w:rsidR="003E2962" w:rsidRPr="00106313" w:rsidRDefault="003E2962" w:rsidP="003E296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3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463FB5" w14:textId="07884BD4" w:rsidR="003E2962" w:rsidRPr="006528DA" w:rsidRDefault="00391FFA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9,800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5406F77E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517677" w14:textId="713A149D" w:rsidR="003E2962" w:rsidRPr="006528DA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123A76F8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F2C35C" w14:textId="46DB6A88" w:rsidR="003E2962" w:rsidRPr="006528DA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73D9442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single" w:sz="4" w:space="0" w:color="auto"/>
            </w:tcBorders>
          </w:tcPr>
          <w:p w14:paraId="406DA123" w14:textId="7FE5A17F" w:rsidR="003E2962" w:rsidRPr="006528DA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28D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E2962" w:rsidRPr="00106313" w14:paraId="37934F44" w14:textId="77777777" w:rsidTr="003E2962">
        <w:tc>
          <w:tcPr>
            <w:tcW w:w="2056" w:type="pct"/>
            <w:tcBorders>
              <w:top w:val="nil"/>
              <w:bottom w:val="nil"/>
            </w:tcBorders>
          </w:tcPr>
          <w:p w14:paraId="24BBFCA6" w14:textId="4351B4F0" w:rsidR="003E2962" w:rsidRPr="00106313" w:rsidRDefault="003E2962" w:rsidP="003E296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0631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D82579" w14:textId="78FC8A41" w:rsidR="003E2962" w:rsidRPr="006528DA" w:rsidRDefault="00391FFA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31228380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1B9899" w14:textId="35D9C832" w:rsidR="003E2962" w:rsidRPr="003E2962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1B9E9EC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4FA906" w14:textId="1BEB7A9F" w:rsidR="003E2962" w:rsidRPr="003E2962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296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0F141E0E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1D1C586" w14:textId="4990C6DE" w:rsidR="003E2962" w:rsidRPr="0080325B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3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E2962" w:rsidRPr="00106313" w14:paraId="59E58496" w14:textId="77777777" w:rsidTr="003E2962">
        <w:tc>
          <w:tcPr>
            <w:tcW w:w="2056" w:type="pct"/>
            <w:tcBorders>
              <w:top w:val="nil"/>
              <w:bottom w:val="nil"/>
            </w:tcBorders>
          </w:tcPr>
          <w:p w14:paraId="53158D9B" w14:textId="77777777" w:rsidR="003E2962" w:rsidRPr="00106313" w:rsidRDefault="003E2962" w:rsidP="003E2962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38" w:type="pct"/>
            <w:tcBorders>
              <w:top w:val="nil"/>
              <w:bottom w:val="nil"/>
            </w:tcBorders>
            <w:shd w:val="clear" w:color="auto" w:fill="auto"/>
          </w:tcPr>
          <w:p w14:paraId="7CE64C65" w14:textId="77777777" w:rsidR="003E2962" w:rsidRPr="006528DA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2A0DBDC5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bottom w:val="nil"/>
            </w:tcBorders>
            <w:shd w:val="clear" w:color="auto" w:fill="auto"/>
          </w:tcPr>
          <w:p w14:paraId="6C360ACD" w14:textId="77777777" w:rsidR="003E2962" w:rsidRPr="006528DA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70494B50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622" w:type="pct"/>
            <w:tcBorders>
              <w:top w:val="nil"/>
              <w:bottom w:val="nil"/>
            </w:tcBorders>
            <w:shd w:val="clear" w:color="auto" w:fill="auto"/>
          </w:tcPr>
          <w:p w14:paraId="46DB2B2E" w14:textId="77777777" w:rsidR="003E2962" w:rsidRPr="006528DA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tcBorders>
              <w:top w:val="nil"/>
              <w:bottom w:val="nil"/>
            </w:tcBorders>
          </w:tcPr>
          <w:p w14:paraId="61146BEF" w14:textId="77777777" w:rsidR="003E2962" w:rsidRPr="006528DA" w:rsidRDefault="003E2962" w:rsidP="003E296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nil"/>
              <w:bottom w:val="nil"/>
            </w:tcBorders>
          </w:tcPr>
          <w:p w14:paraId="677DA310" w14:textId="77777777" w:rsidR="003E2962" w:rsidRPr="006528DA" w:rsidRDefault="003E2962" w:rsidP="003E2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8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D381341" w14:textId="77777777" w:rsidR="002826B8" w:rsidRDefault="009568F3" w:rsidP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เงินให้กู้ยืมกับกิจการที่เกี่ยวข้องกันทั้งหมดไม่มีหลักประกัน</w:t>
      </w:r>
    </w:p>
    <w:p w14:paraId="4B78771D" w14:textId="77777777" w:rsidR="002826B8" w:rsidRDefault="002826B8" w:rsidP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18139544" w14:textId="2C975192" w:rsidR="002826B8" w:rsidRDefault="002826B8" w:rsidP="00282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="Angsana New" w:eastAsia="MS Mincho" w:hAnsi="Angsana New"/>
          <w:i/>
          <w:iCs/>
          <w:color w:val="000000"/>
          <w:spacing w:val="-2"/>
          <w:sz w:val="30"/>
          <w:szCs w:val="30"/>
          <w:lang w:val="en-GB"/>
        </w:rPr>
      </w:pPr>
      <w:r w:rsidRPr="007B08F1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เงินกู้ยืมระยะสั้นของ</w:t>
      </w:r>
      <w:r w:rsidR="00045ED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35431">
        <w:rPr>
          <w:rFonts w:asciiTheme="majorBidi" w:hAnsiTheme="majorBidi" w:cstheme="majorBidi"/>
          <w:i/>
          <w:iCs/>
          <w:sz w:val="30"/>
          <w:szCs w:val="30"/>
        </w:rPr>
        <w:t>KMF</w:t>
      </w:r>
    </w:p>
    <w:p w14:paraId="4251FF69" w14:textId="77777777" w:rsidR="002826B8" w:rsidRDefault="002826B8" w:rsidP="00282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EC03157" w14:textId="1A6DC979" w:rsidR="002826B8" w:rsidRDefault="002826B8" w:rsidP="00282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B4F7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B4F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35431">
        <w:rPr>
          <w:rFonts w:asciiTheme="majorBidi" w:hAnsiTheme="majorBidi" w:cstheme="majorBidi"/>
          <w:sz w:val="30"/>
          <w:szCs w:val="30"/>
        </w:rPr>
        <w:t>30</w:t>
      </w:r>
      <w:r w:rsidRPr="007B4F71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7B4F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4F71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7</w:t>
      </w:r>
      <w:r w:rsidRPr="007B4F71">
        <w:rPr>
          <w:rFonts w:asciiTheme="majorBidi" w:hAnsiTheme="majorBidi" w:cstheme="majorBidi"/>
          <w:sz w:val="30"/>
          <w:szCs w:val="30"/>
        </w:rPr>
        <w:t xml:space="preserve"> </w:t>
      </w:r>
      <w:r w:rsidR="00135431">
        <w:rPr>
          <w:rFonts w:asciiTheme="majorBidi" w:hAnsiTheme="majorBidi" w:cstheme="majorBidi"/>
          <w:sz w:val="30"/>
          <w:szCs w:val="30"/>
        </w:rPr>
        <w:t>KMF</w:t>
      </w:r>
      <w:r w:rsidR="00045ED6">
        <w:rPr>
          <w:rFonts w:asciiTheme="majorBidi" w:hAnsiTheme="majorBidi" w:cstheme="majorBidi"/>
          <w:sz w:val="30"/>
          <w:szCs w:val="30"/>
        </w:rPr>
        <w:t xml:space="preserve"> </w:t>
      </w:r>
      <w:r w:rsidRPr="007B4F71">
        <w:rPr>
          <w:rFonts w:asciiTheme="majorBidi" w:hAnsiTheme="majorBidi" w:cstheme="majorBidi"/>
          <w:sz w:val="30"/>
          <w:szCs w:val="30"/>
          <w:cs/>
        </w:rPr>
        <w:t>มีเงินกู้ยืมระยะสั้นจากกิจการที่เกี่ยวข้องกันตามสัดส่วนการถือหุ้นในรูปแบบของ</w:t>
      </w:r>
      <w:r w:rsidRPr="007B4F71">
        <w:rPr>
          <w:rFonts w:asciiTheme="majorBidi" w:hAnsiTheme="majorBidi" w:cstheme="majorBidi"/>
          <w:sz w:val="30"/>
          <w:szCs w:val="30"/>
        </w:rPr>
        <w:br/>
      </w:r>
      <w:r w:rsidRPr="007B4F71">
        <w:rPr>
          <w:rFonts w:asciiTheme="majorBidi" w:hAnsiTheme="majorBidi" w:cstheme="majorBidi"/>
          <w:sz w:val="30"/>
          <w:szCs w:val="30"/>
          <w:cs/>
        </w:rPr>
        <w:t xml:space="preserve">ตั๋วสัญญาใช้เงิน จำนวนทั้งสิ้น </w:t>
      </w:r>
      <w:r w:rsidR="00135431">
        <w:rPr>
          <w:rFonts w:asciiTheme="majorBidi" w:hAnsiTheme="majorBidi" w:cstheme="majorBidi"/>
          <w:sz w:val="30"/>
          <w:szCs w:val="30"/>
        </w:rPr>
        <w:t>2</w:t>
      </w:r>
      <w:r w:rsidRPr="007B4F71">
        <w:rPr>
          <w:rFonts w:asciiTheme="majorBidi" w:hAnsiTheme="majorBidi" w:cstheme="majorBidi"/>
          <w:sz w:val="30"/>
          <w:szCs w:val="30"/>
        </w:rPr>
        <w:t xml:space="preserve">0.0 </w:t>
      </w:r>
      <w:r w:rsidRPr="007B4F71">
        <w:rPr>
          <w:rFonts w:asciiTheme="majorBidi" w:hAnsiTheme="majorBidi" w:cstheme="majorBidi"/>
          <w:sz w:val="30"/>
          <w:szCs w:val="30"/>
          <w:cs/>
        </w:rPr>
        <w:t>ล้านบาท มีอัตราดอกเบี้ยร้อยล</w:t>
      </w:r>
      <w:r w:rsidRPr="007B4F71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>
        <w:rPr>
          <w:rFonts w:asciiTheme="majorBidi" w:hAnsiTheme="majorBidi" w:cstheme="majorBidi"/>
          <w:sz w:val="30"/>
          <w:szCs w:val="30"/>
        </w:rPr>
        <w:t>4.</w:t>
      </w:r>
      <w:r w:rsidR="00135431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>5</w:t>
      </w:r>
      <w:r w:rsidRPr="007B4F71">
        <w:rPr>
          <w:rFonts w:asciiTheme="majorBidi" w:hAnsiTheme="majorBidi" w:cstheme="majorBidi"/>
          <w:sz w:val="30"/>
          <w:szCs w:val="30"/>
        </w:rPr>
        <w:t xml:space="preserve"> </w:t>
      </w:r>
      <w:r w:rsidRPr="007B4F71">
        <w:rPr>
          <w:rFonts w:asciiTheme="majorBidi" w:hAnsiTheme="majorBidi" w:cstheme="majorBidi"/>
          <w:sz w:val="30"/>
          <w:szCs w:val="30"/>
          <w:cs/>
        </w:rPr>
        <w:t>ต่อปี โดยมีกำห</w:t>
      </w:r>
      <w:r w:rsidRPr="007B4F71">
        <w:rPr>
          <w:rFonts w:asciiTheme="majorBidi" w:hAnsiTheme="majorBidi" w:cstheme="majorBidi" w:hint="cs"/>
          <w:sz w:val="30"/>
          <w:szCs w:val="30"/>
          <w:cs/>
        </w:rPr>
        <w:t>นด</w:t>
      </w:r>
      <w:r w:rsidRPr="007B4F71">
        <w:rPr>
          <w:rFonts w:asciiTheme="majorBidi" w:hAnsiTheme="majorBidi" w:cstheme="majorBidi"/>
          <w:sz w:val="30"/>
          <w:szCs w:val="30"/>
          <w:cs/>
        </w:rPr>
        <w:t>ชำระคืนภายใน</w:t>
      </w:r>
      <w:r w:rsidRPr="007B4F71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35431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0511C5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7B4F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B4F71">
        <w:rPr>
          <w:rFonts w:asciiTheme="majorBidi" w:hAnsiTheme="majorBidi" w:cstheme="majorBidi"/>
          <w:sz w:val="30"/>
          <w:szCs w:val="30"/>
        </w:rPr>
        <w:t>256</w:t>
      </w:r>
      <w:r w:rsidR="000511C5">
        <w:rPr>
          <w:rFonts w:asciiTheme="majorBidi" w:hAnsiTheme="majorBidi" w:cstheme="majorBidi"/>
          <w:sz w:val="30"/>
          <w:szCs w:val="30"/>
        </w:rPr>
        <w:t>7</w:t>
      </w:r>
      <w:r w:rsidRPr="007B4F71">
        <w:rPr>
          <w:rFonts w:asciiTheme="majorBidi" w:hAnsiTheme="majorBidi" w:cstheme="majorBidi"/>
          <w:sz w:val="30"/>
          <w:szCs w:val="30"/>
        </w:rPr>
        <w:t xml:space="preserve"> </w:t>
      </w:r>
      <w:r w:rsidRPr="007B4F71">
        <w:rPr>
          <w:rFonts w:asciiTheme="majorBidi" w:hAnsiTheme="majorBidi" w:cstheme="majorBidi"/>
          <w:sz w:val="30"/>
          <w:szCs w:val="30"/>
          <w:cs/>
        </w:rPr>
        <w:t>เพื่อใช้ขยายธุรกิจให้เป็นไปตามแผนที่บริษัทกำหนดไว้</w:t>
      </w:r>
    </w:p>
    <w:p w14:paraId="6EA55E5D" w14:textId="77777777" w:rsidR="002826B8" w:rsidRDefault="002826B8" w:rsidP="00282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44BD7CD" w14:textId="715C2280" w:rsidR="008E3B76" w:rsidRPr="00106313" w:rsidRDefault="00B7441E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</w:t>
      </w:r>
      <w:r w:rsidR="008154D7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8E4656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อุปกรณ์</w:t>
      </w:r>
      <w:r w:rsidR="008E4656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815404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0CA2A2D3" w14:textId="62ECD101" w:rsidR="008E3B76" w:rsidRDefault="008E3B76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21AF24C" w14:textId="5F643C54" w:rsidR="008154D7" w:rsidRPr="002A5AAB" w:rsidRDefault="002A5AAB" w:rsidP="002A5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</w:rPr>
        <w:tab/>
      </w:r>
      <w:r w:rsidR="008154D7" w:rsidRPr="002A5AAB">
        <w:rPr>
          <w:rFonts w:ascii="Angsana New" w:hAnsi="Angsana New"/>
          <w:i/>
          <w:iCs/>
          <w:sz w:val="30"/>
          <w:szCs w:val="30"/>
          <w:cs/>
        </w:rPr>
        <w:t>ที่ดิน อาคารและอุปกรณ์</w:t>
      </w:r>
    </w:p>
    <w:p w14:paraId="56984F44" w14:textId="77777777" w:rsidR="008154D7" w:rsidRDefault="008154D7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720"/>
        <w:gridCol w:w="1709"/>
        <w:gridCol w:w="272"/>
        <w:gridCol w:w="2159"/>
      </w:tblGrid>
      <w:tr w:rsidR="00124ED6" w:rsidRPr="00CD4D1B" w14:paraId="0E08B74E" w14:textId="77777777" w:rsidTr="004045FB">
        <w:trPr>
          <w:trHeight w:val="461"/>
          <w:tblHeader/>
        </w:trPr>
        <w:tc>
          <w:tcPr>
            <w:tcW w:w="2353" w:type="pct"/>
          </w:tcPr>
          <w:p w14:paraId="1BC72ED1" w14:textId="34700BCE" w:rsidR="00124ED6" w:rsidRPr="008A7132" w:rsidRDefault="00317B90" w:rsidP="00B27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D39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04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="004045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24ED6"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92" w:type="pct"/>
          </w:tcPr>
          <w:p w14:paraId="435BC7B1" w14:textId="4771B49A" w:rsidR="00124ED6" w:rsidRPr="00CD4D1B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1" w:type="pct"/>
            <w:hideMark/>
          </w:tcPr>
          <w:p w14:paraId="33089AE2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C2A91D0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6" w:type="pct"/>
          </w:tcPr>
          <w:p w14:paraId="3828BDDE" w14:textId="77777777" w:rsidR="00124ED6" w:rsidRPr="00CD4D1B" w:rsidRDefault="00124ED6" w:rsidP="00B279B2"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ED6" w:rsidRPr="008A7132" w14:paraId="6C2F9EEA" w14:textId="77777777" w:rsidTr="004045FB">
        <w:trPr>
          <w:tblHeader/>
        </w:trPr>
        <w:tc>
          <w:tcPr>
            <w:tcW w:w="2353" w:type="pct"/>
          </w:tcPr>
          <w:p w14:paraId="7F6CF40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2" w:type="pct"/>
          </w:tcPr>
          <w:p w14:paraId="11DA1EA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5" w:type="pct"/>
            <w:gridSpan w:val="3"/>
            <w:hideMark/>
          </w:tcPr>
          <w:p w14:paraId="77D61D51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4ED6" w:rsidRPr="008A7132" w14:paraId="027A7F47" w14:textId="77777777" w:rsidTr="004045FB">
        <w:trPr>
          <w:tblHeader/>
        </w:trPr>
        <w:tc>
          <w:tcPr>
            <w:tcW w:w="2353" w:type="pct"/>
            <w:hideMark/>
          </w:tcPr>
          <w:p w14:paraId="79F065D3" w14:textId="6FB61D29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9568F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392" w:type="pct"/>
          </w:tcPr>
          <w:p w14:paraId="167F425F" w14:textId="77777777" w:rsid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1" w:type="pct"/>
          </w:tcPr>
          <w:p w14:paraId="2B21ED96" w14:textId="3BDA8A23" w:rsidR="00124ED6" w:rsidRPr="008A7132" w:rsidRDefault="00E04289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78,473</w:t>
            </w:r>
          </w:p>
        </w:tc>
        <w:tc>
          <w:tcPr>
            <w:tcW w:w="148" w:type="pct"/>
          </w:tcPr>
          <w:p w14:paraId="4FA45A60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6F2BE845" w14:textId="6F9BDA2C" w:rsidR="00124ED6" w:rsidRPr="008A7132" w:rsidRDefault="00E04289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3,363</w:t>
            </w:r>
          </w:p>
        </w:tc>
      </w:tr>
      <w:tr w:rsidR="00124ED6" w:rsidRPr="008A7132" w14:paraId="6EF5526D" w14:textId="77777777" w:rsidTr="004045FB">
        <w:trPr>
          <w:tblHeader/>
        </w:trPr>
        <w:tc>
          <w:tcPr>
            <w:tcW w:w="2353" w:type="pct"/>
          </w:tcPr>
          <w:p w14:paraId="307182F6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392" w:type="pct"/>
          </w:tcPr>
          <w:p w14:paraId="0DB9EBBE" w14:textId="6447A594" w:rsidR="00124ED6" w:rsidRDefault="00124ED6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1" w:type="pct"/>
          </w:tcPr>
          <w:p w14:paraId="3095905F" w14:textId="0BF28A27" w:rsidR="00124ED6" w:rsidRPr="008A7132" w:rsidRDefault="00E04289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(7,184)</w:t>
            </w:r>
          </w:p>
        </w:tc>
        <w:tc>
          <w:tcPr>
            <w:tcW w:w="148" w:type="pct"/>
          </w:tcPr>
          <w:p w14:paraId="74D056C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pct"/>
            <w:shd w:val="clear" w:color="auto" w:fill="auto"/>
          </w:tcPr>
          <w:p w14:paraId="779D7744" w14:textId="3F7DAED4" w:rsidR="00124ED6" w:rsidRPr="008A7132" w:rsidRDefault="00E04289" w:rsidP="00B5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(111)</w:t>
            </w:r>
          </w:p>
        </w:tc>
      </w:tr>
    </w:tbl>
    <w:p w14:paraId="6AA0518A" w14:textId="1D2F7A3B" w:rsidR="003B1905" w:rsidRDefault="003B1905" w:rsidP="008E3B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1515F8B" w14:textId="32D06D13" w:rsidR="00835A05" w:rsidRDefault="00835A05" w:rsidP="00A45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 w:rsidRPr="0076015C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40014987" w14:textId="17BB097F" w:rsidR="00762410" w:rsidRDefault="00762410" w:rsidP="00E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711"/>
        <w:gridCol w:w="272"/>
        <w:gridCol w:w="2157"/>
      </w:tblGrid>
      <w:tr w:rsidR="00124ED6" w:rsidRPr="008A7132" w14:paraId="07918237" w14:textId="77777777" w:rsidTr="00B55861">
        <w:trPr>
          <w:trHeight w:val="461"/>
          <w:tblHeader/>
        </w:trPr>
        <w:tc>
          <w:tcPr>
            <w:tcW w:w="2745" w:type="pct"/>
          </w:tcPr>
          <w:p w14:paraId="17C42924" w14:textId="307CD1B9" w:rsidR="00124ED6" w:rsidRPr="008A7132" w:rsidRDefault="00317B90" w:rsidP="00B279B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6D39C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550E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045F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4045F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8A713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32" w:type="pct"/>
            <w:hideMark/>
          </w:tcPr>
          <w:p w14:paraId="5B6AFE9A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2B64073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pct"/>
          </w:tcPr>
          <w:p w14:paraId="14D341D7" w14:textId="77777777" w:rsidR="00124ED6" w:rsidRPr="008A7132" w:rsidRDefault="00124ED6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5861" w:rsidRPr="008A7132" w14:paraId="2531AD47" w14:textId="77777777" w:rsidTr="00B55861">
        <w:trPr>
          <w:tblHeader/>
        </w:trPr>
        <w:tc>
          <w:tcPr>
            <w:tcW w:w="2745" w:type="pct"/>
          </w:tcPr>
          <w:p w14:paraId="743D38CA" w14:textId="77777777" w:rsidR="00B55861" w:rsidRPr="008A7132" w:rsidRDefault="00B55861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5" w:type="pct"/>
            <w:gridSpan w:val="3"/>
            <w:hideMark/>
          </w:tcPr>
          <w:p w14:paraId="6BB8A227" w14:textId="7922EA9D" w:rsidR="00B55861" w:rsidRPr="008A7132" w:rsidRDefault="00B55861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3742"/>
                <w:tab w:val="left" w:pos="720"/>
                <w:tab w:val="left" w:pos="1516"/>
                <w:tab w:val="left" w:pos="3406"/>
              </w:tabs>
              <w:spacing w:after="0" w:line="240" w:lineRule="auto"/>
              <w:ind w:left="-734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1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19B8" w:rsidRPr="008A7132" w14:paraId="4EF1C077" w14:textId="77777777" w:rsidTr="00B55861">
        <w:trPr>
          <w:tblHeader/>
        </w:trPr>
        <w:tc>
          <w:tcPr>
            <w:tcW w:w="2745" w:type="pct"/>
          </w:tcPr>
          <w:p w14:paraId="7DD1410D" w14:textId="5F871CD1" w:rsidR="005B19B8" w:rsidRPr="008A7132" w:rsidRDefault="005B19B8" w:rsidP="005B1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32" w:type="pct"/>
          </w:tcPr>
          <w:p w14:paraId="5FB97BC5" w14:textId="08A4DA44" w:rsidR="005B19B8" w:rsidRPr="008A7132" w:rsidRDefault="00212171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9E10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148" w:type="pct"/>
          </w:tcPr>
          <w:p w14:paraId="69CE0BB5" w14:textId="77777777" w:rsidR="005B19B8" w:rsidRPr="008A7132" w:rsidRDefault="005B19B8" w:rsidP="005B1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pct"/>
            <w:shd w:val="clear" w:color="auto" w:fill="auto"/>
          </w:tcPr>
          <w:p w14:paraId="20A4021C" w14:textId="032B562B" w:rsidR="005B19B8" w:rsidRPr="008A7132" w:rsidRDefault="005B19B8" w:rsidP="00B5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9B8" w:rsidRPr="008A7132" w14:paraId="6C1522B4" w14:textId="77777777" w:rsidTr="00B55861">
        <w:trPr>
          <w:tblHeader/>
        </w:trPr>
        <w:tc>
          <w:tcPr>
            <w:tcW w:w="2745" w:type="pct"/>
          </w:tcPr>
          <w:p w14:paraId="2B717C55" w14:textId="0C48D058" w:rsidR="005B19B8" w:rsidRPr="008A7132" w:rsidRDefault="005B19B8" w:rsidP="005B1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ราคาตาม</w:t>
            </w:r>
            <w:r w:rsidR="009E1068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932" w:type="pct"/>
          </w:tcPr>
          <w:p w14:paraId="3BBBA052" w14:textId="57046B71" w:rsidR="005B19B8" w:rsidRPr="008A7132" w:rsidRDefault="005B19B8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7,368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8" w:type="pct"/>
          </w:tcPr>
          <w:p w14:paraId="280242A8" w14:textId="77777777" w:rsidR="005B19B8" w:rsidRPr="008A7132" w:rsidRDefault="005B19B8" w:rsidP="005B1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pct"/>
            <w:shd w:val="clear" w:color="auto" w:fill="auto"/>
          </w:tcPr>
          <w:p w14:paraId="79C3EAD7" w14:textId="30955D2E" w:rsidR="005B19B8" w:rsidRPr="008A7132" w:rsidRDefault="005B19B8" w:rsidP="00B5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34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E1068" w:rsidRPr="008A7132" w14:paraId="7B572125" w14:textId="77777777" w:rsidTr="00B55861">
        <w:trPr>
          <w:tblHeader/>
        </w:trPr>
        <w:tc>
          <w:tcPr>
            <w:tcW w:w="2745" w:type="pct"/>
          </w:tcPr>
          <w:p w14:paraId="5B4F434F" w14:textId="113DA8B3" w:rsidR="009E1068" w:rsidRDefault="009E1068" w:rsidP="005B19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2" w:right="-131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การเปลี่ยนแปลงสัญญาเช่า</w:t>
            </w:r>
          </w:p>
        </w:tc>
        <w:tc>
          <w:tcPr>
            <w:tcW w:w="932" w:type="pct"/>
          </w:tcPr>
          <w:p w14:paraId="0AD6193A" w14:textId="761684D9" w:rsidR="009E1068" w:rsidRDefault="00212171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spacing w:line="240" w:lineRule="auto"/>
              <w:ind w:right="-1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10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085</w:t>
            </w:r>
          </w:p>
        </w:tc>
        <w:tc>
          <w:tcPr>
            <w:tcW w:w="148" w:type="pct"/>
          </w:tcPr>
          <w:p w14:paraId="52926C48" w14:textId="77777777" w:rsidR="009E1068" w:rsidRPr="008A7132" w:rsidRDefault="009E1068" w:rsidP="005B19B8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pct"/>
            <w:shd w:val="clear" w:color="auto" w:fill="auto"/>
          </w:tcPr>
          <w:p w14:paraId="5650F86C" w14:textId="66FC8534" w:rsidR="009E1068" w:rsidRDefault="009E1068" w:rsidP="00B55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decimal" w:pos="778"/>
              </w:tabs>
              <w:spacing w:after="0" w:line="240" w:lineRule="auto"/>
              <w:ind w:left="-108" w:right="3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D680D59" w14:textId="1BD502B9" w:rsidR="00124ED6" w:rsidRDefault="00124ED6" w:rsidP="00E71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81B6DCB" w14:textId="26893243" w:rsidR="00835A05" w:rsidRDefault="00835A05" w:rsidP="00835A0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81EE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กลุ่มบริษัทเช่าพื้นที่เป็นระยะเวลา </w:t>
      </w:r>
      <w:r w:rsidRPr="00C81EE0">
        <w:rPr>
          <w:rFonts w:asciiTheme="majorBidi" w:hAnsiTheme="majorBidi" w:cstheme="majorBidi"/>
          <w:sz w:val="30"/>
          <w:szCs w:val="30"/>
        </w:rPr>
        <w:t xml:space="preserve">3 </w:t>
      </w:r>
      <w:r w:rsidRPr="00C81EE0">
        <w:rPr>
          <w:rFonts w:asciiTheme="majorBidi" w:hAnsiTheme="majorBidi" w:cstheme="majorBidi" w:hint="cs"/>
          <w:sz w:val="30"/>
          <w:szCs w:val="30"/>
          <w:cs/>
        </w:rPr>
        <w:t>ปี โดยมีสิทธิต่ออายุสัญญาเช่าเมื่อสิ้นสุดอายุสัญญา และค่าเช่าผันแปรตามอายุสัญญา ค่าเช่ากำหนดชำระเป็นรายเดือนตามอัตราที่ระบุไว้ในสัญญา</w:t>
      </w:r>
    </w:p>
    <w:p w14:paraId="7374F016" w14:textId="3012C6C1" w:rsidR="006F132B" w:rsidRDefault="006F1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4E20F4B" w14:textId="69DD8CF1" w:rsidR="005534D1" w:rsidRPr="00C81EE0" w:rsidRDefault="00316966" w:rsidP="00D63C2D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C81EE0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ส่วนงานดำเนินงานและ</w:t>
      </w:r>
      <w:r w:rsidR="005E6FE0" w:rsidRPr="00C81EE0">
        <w:rPr>
          <w:rFonts w:asciiTheme="majorBidi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2F7195DA" w14:textId="77777777" w:rsidR="00316966" w:rsidRPr="00C81EE0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5AD9F7" w14:textId="04FB1731" w:rsidR="000A0823" w:rsidRPr="00C81EE0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81EE0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ส่วนงานธุรกิจ</w:t>
      </w:r>
    </w:p>
    <w:p w14:paraId="52CED3CE" w14:textId="77777777" w:rsidR="000A0823" w:rsidRPr="00C81EE0" w:rsidRDefault="000A0823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8B5C" w14:textId="398223BA" w:rsidR="00316966" w:rsidRPr="00106313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พิจารณา</w:t>
      </w:r>
      <w:r w:rsidRPr="00106313">
        <w:rPr>
          <w:rFonts w:asciiTheme="majorBidi" w:hAnsiTheme="majorBidi" w:cstheme="majorBidi"/>
          <w:sz w:val="30"/>
          <w:szCs w:val="30"/>
          <w:cs/>
        </w:rPr>
        <w:t>ว่ากลุ่มบริษัทดำเนินกิจการในส่วนงานธุรกิจเดียวคือธุรกิจร้านอาหาร ดังนั้น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จ</w:t>
      </w:r>
      <w:r w:rsidR="003A785C" w:rsidRPr="00106313">
        <w:rPr>
          <w:rFonts w:asciiTheme="majorBidi" w:hAnsiTheme="majorBidi" w:cstheme="majorBidi"/>
          <w:sz w:val="30"/>
          <w:szCs w:val="30"/>
          <w:cs/>
        </w:rPr>
        <w:t>ึ</w:t>
      </w:r>
      <w:r w:rsidR="009935AF" w:rsidRPr="00106313">
        <w:rPr>
          <w:rFonts w:asciiTheme="majorBidi" w:hAnsiTheme="majorBidi" w:cstheme="majorBidi"/>
          <w:sz w:val="30"/>
          <w:szCs w:val="30"/>
          <w:cs/>
        </w:rPr>
        <w:t>งมีส่วนงานที่รายงาน</w:t>
      </w:r>
      <w:r w:rsidRPr="00106313">
        <w:rPr>
          <w:rFonts w:asciiTheme="majorBidi" w:hAnsiTheme="majorBidi" w:cstheme="majorBidi"/>
          <w:sz w:val="30"/>
          <w:szCs w:val="30"/>
          <w:cs/>
        </w:rPr>
        <w:t>เพียงส่วนงานเดียว</w:t>
      </w:r>
    </w:p>
    <w:p w14:paraId="41F2BBB7" w14:textId="41AEA2D3" w:rsidR="007D51A9" w:rsidRDefault="007D51A9" w:rsidP="005417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354DDD" w14:textId="15F3B851" w:rsidR="00316966" w:rsidRPr="00106313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ส่วนงานภูมิศาสตร์</w:t>
      </w:r>
    </w:p>
    <w:p w14:paraId="78F8F9AA" w14:textId="77777777" w:rsidR="00316966" w:rsidRPr="00106313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3FE781BD" w14:textId="66C1F5ED" w:rsidR="00B208F9" w:rsidRDefault="00316966" w:rsidP="00B2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</w:p>
    <w:p w14:paraId="3C3BFB78" w14:textId="0692AB5A" w:rsidR="00B208F9" w:rsidRDefault="00B208F9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919481C" w14:textId="417C9343" w:rsidR="00EB7C96" w:rsidRDefault="00316966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106313">
        <w:rPr>
          <w:rFonts w:asciiTheme="majorBidi" w:hAnsiTheme="majorBidi" w:cstheme="majorBidi"/>
          <w:sz w:val="30"/>
          <w:szCs w:val="30"/>
          <w:cs/>
        </w:rPr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p w14:paraId="632A49FA" w14:textId="6254467B" w:rsidR="007D51A9" w:rsidRDefault="007D51A9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3B029E" w:rsidRPr="0076015C" w14:paraId="1FC72827" w14:textId="77777777" w:rsidTr="00B279B2">
        <w:tc>
          <w:tcPr>
            <w:tcW w:w="2199" w:type="pct"/>
          </w:tcPr>
          <w:p w14:paraId="1944E0F7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027714D0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D662211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4235A9FD" w14:textId="77777777" w:rsidR="003B029E" w:rsidRPr="0076015C" w:rsidRDefault="003B029E" w:rsidP="00B279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B90" w:rsidRPr="0076015C" w14:paraId="6A897707" w14:textId="77777777" w:rsidTr="00B279B2">
        <w:tc>
          <w:tcPr>
            <w:tcW w:w="2199" w:type="pct"/>
          </w:tcPr>
          <w:p w14:paraId="365C2075" w14:textId="5E937E6F" w:rsidR="00317B90" w:rsidRPr="0076015C" w:rsidRDefault="00317B90" w:rsidP="00317B9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76015C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สาม</w:t>
            </w:r>
            <w:r w:rsidRPr="0076015C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="004045FB" w:rsidRPr="00506E0D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4045FB" w:rsidRPr="00506E0D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91" w:type="pct"/>
            <w:shd w:val="clear" w:color="auto" w:fill="auto"/>
          </w:tcPr>
          <w:p w14:paraId="0755FC81" w14:textId="105DDF1A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" w:type="pct"/>
            <w:shd w:val="clear" w:color="auto" w:fill="auto"/>
          </w:tcPr>
          <w:p w14:paraId="08C485BB" w14:textId="77777777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764B187E" w14:textId="6EDF4140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7" w:type="pct"/>
            <w:shd w:val="clear" w:color="auto" w:fill="auto"/>
          </w:tcPr>
          <w:p w14:paraId="39F79781" w14:textId="77777777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6A7C01E8" w14:textId="4901F7FE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0" w:type="pct"/>
          </w:tcPr>
          <w:p w14:paraId="32621D83" w14:textId="77777777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79130A92" w14:textId="1A155C81" w:rsidR="00317B90" w:rsidRPr="0076015C" w:rsidRDefault="00317B90" w:rsidP="00317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B029E" w:rsidRPr="0076015C" w14:paraId="53E82AC2" w14:textId="77777777" w:rsidTr="00B279B2">
        <w:tc>
          <w:tcPr>
            <w:tcW w:w="2199" w:type="pct"/>
          </w:tcPr>
          <w:p w14:paraId="36A82847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6C1DF260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B029E" w:rsidRPr="0076015C" w14:paraId="258E9A3E" w14:textId="77777777" w:rsidTr="00B279B2">
        <w:tc>
          <w:tcPr>
            <w:tcW w:w="2199" w:type="pct"/>
          </w:tcPr>
          <w:p w14:paraId="0CBD453F" w14:textId="77777777" w:rsidR="003B029E" w:rsidRPr="0076015C" w:rsidRDefault="003B029E" w:rsidP="00B279B2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54164386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5294A03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4C09493A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1B4B24E4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CD30B1B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5DE134" w14:textId="77777777" w:rsidR="003B029E" w:rsidRPr="0076015C" w:rsidRDefault="003B029E" w:rsidP="00B279B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7954BED" w14:textId="77777777" w:rsidR="003B029E" w:rsidRPr="0076015C" w:rsidRDefault="003B029E" w:rsidP="00B27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550" w:rsidRPr="0076015C" w14:paraId="0956B4C1" w14:textId="77777777" w:rsidTr="00B87897">
        <w:tc>
          <w:tcPr>
            <w:tcW w:w="2199" w:type="pct"/>
          </w:tcPr>
          <w:p w14:paraId="6ABFF983" w14:textId="54FDFC7C" w:rsidR="00074550" w:rsidRPr="00796ACB" w:rsidRDefault="00074550" w:rsidP="000745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รายได้จากการขายอาหาร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และเครื่องดื่ม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4113F" w14:textId="070DD305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779,669</w:t>
            </w:r>
          </w:p>
        </w:tc>
        <w:tc>
          <w:tcPr>
            <w:tcW w:w="129" w:type="pct"/>
            <w:shd w:val="clear" w:color="auto" w:fill="auto"/>
          </w:tcPr>
          <w:p w14:paraId="1FA684FE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48B55A" w14:textId="5BE521F0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780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557</w:t>
            </w:r>
          </w:p>
        </w:tc>
        <w:tc>
          <w:tcPr>
            <w:tcW w:w="147" w:type="pct"/>
            <w:shd w:val="clear" w:color="auto" w:fill="auto"/>
          </w:tcPr>
          <w:p w14:paraId="4A62168F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0085620" w14:textId="52229A72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ADCCBDC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1385A6A5" w14:textId="2C120C4D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4550" w:rsidRPr="0076015C" w14:paraId="1C541194" w14:textId="77777777" w:rsidTr="00B87897">
        <w:tc>
          <w:tcPr>
            <w:tcW w:w="2199" w:type="pct"/>
          </w:tcPr>
          <w:p w14:paraId="1C252233" w14:textId="2ECBF8B7" w:rsidR="00074550" w:rsidRPr="00796ACB" w:rsidRDefault="00074550" w:rsidP="000745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CE2D" w14:textId="7AD67FAE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213,794</w:t>
            </w:r>
          </w:p>
        </w:tc>
        <w:tc>
          <w:tcPr>
            <w:tcW w:w="129" w:type="pct"/>
            <w:shd w:val="clear" w:color="auto" w:fill="auto"/>
          </w:tcPr>
          <w:p w14:paraId="5BFB7168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A938C" w14:textId="68CEF9F1" w:rsidR="00074550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157,978</w:t>
            </w:r>
          </w:p>
        </w:tc>
        <w:tc>
          <w:tcPr>
            <w:tcW w:w="147" w:type="pct"/>
            <w:shd w:val="clear" w:color="auto" w:fill="auto"/>
          </w:tcPr>
          <w:p w14:paraId="5A3B49DC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F8D5B42" w14:textId="1C850B62" w:rsidR="00074550" w:rsidRPr="0076015C" w:rsidRDefault="000A23A2" w:rsidP="000A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CF2C0C0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67D9746B" w14:textId="503C0C63" w:rsidR="00074550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4550" w:rsidRPr="0076015C" w14:paraId="749F460B" w14:textId="77777777" w:rsidTr="004F46F2">
        <w:tc>
          <w:tcPr>
            <w:tcW w:w="2199" w:type="pct"/>
          </w:tcPr>
          <w:p w14:paraId="5E60F50D" w14:textId="77777777" w:rsidR="00074550" w:rsidRPr="0076015C" w:rsidRDefault="00074550" w:rsidP="000745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shd w:val="clear" w:color="auto" w:fill="auto"/>
          </w:tcPr>
          <w:p w14:paraId="48A5E29E" w14:textId="484ECCD1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18,633</w:t>
            </w:r>
          </w:p>
        </w:tc>
        <w:tc>
          <w:tcPr>
            <w:tcW w:w="129" w:type="pct"/>
            <w:shd w:val="clear" w:color="auto" w:fill="auto"/>
          </w:tcPr>
          <w:p w14:paraId="1EF39AA5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02807E37" w14:textId="17BDAE9B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22,446</w:t>
            </w:r>
          </w:p>
        </w:tc>
        <w:tc>
          <w:tcPr>
            <w:tcW w:w="147" w:type="pct"/>
            <w:shd w:val="clear" w:color="auto" w:fill="auto"/>
          </w:tcPr>
          <w:p w14:paraId="1676C865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F277F3" w14:textId="6D87C118" w:rsidR="00074550" w:rsidRPr="0076015C" w:rsidRDefault="000A23A2" w:rsidP="000A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1F08B08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24127F02" w14:textId="30EDE495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74550" w:rsidRPr="0076015C" w14:paraId="191000DF" w14:textId="77777777" w:rsidTr="00C5515D">
        <w:tc>
          <w:tcPr>
            <w:tcW w:w="2199" w:type="pct"/>
          </w:tcPr>
          <w:p w14:paraId="1D4EF76E" w14:textId="401D8502" w:rsidR="00074550" w:rsidRPr="0076015C" w:rsidRDefault="00074550" w:rsidP="000745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1" w:type="pct"/>
            <w:shd w:val="clear" w:color="auto" w:fill="auto"/>
          </w:tcPr>
          <w:p w14:paraId="7976EBEF" w14:textId="022FFF87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624619C5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65794C6" w14:textId="2D52F0E5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D0BA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58F35395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9DA6B4D" w14:textId="5FA26400" w:rsidR="00074550" w:rsidRPr="0076015C" w:rsidRDefault="000A23A2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89,134</w:t>
            </w:r>
          </w:p>
        </w:tc>
        <w:tc>
          <w:tcPr>
            <w:tcW w:w="130" w:type="pct"/>
          </w:tcPr>
          <w:p w14:paraId="1B53193B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5DFB9F02" w14:textId="4B02BDDD" w:rsidR="00074550" w:rsidRPr="0076015C" w:rsidRDefault="00074550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91,92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074550" w:rsidRPr="0076015C" w14:paraId="6C94C033" w14:textId="77777777" w:rsidTr="00C5515D">
        <w:tc>
          <w:tcPr>
            <w:tcW w:w="2199" w:type="pct"/>
          </w:tcPr>
          <w:p w14:paraId="15FE2921" w14:textId="77777777" w:rsidR="00074550" w:rsidRPr="0076015C" w:rsidRDefault="00074550" w:rsidP="000745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27CA0B8" w14:textId="4BFA7032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1,012</w:t>
            </w:r>
            <w:r w:rsidR="00806E7D">
              <w:rPr>
                <w:rFonts w:ascii="Angsana New" w:hAnsi="Angsana New"/>
                <w:b/>
                <w:bCs/>
                <w:sz w:val="30"/>
                <w:szCs w:val="30"/>
              </w:rPr>
              <w:t>,096</w:t>
            </w:r>
          </w:p>
        </w:tc>
        <w:tc>
          <w:tcPr>
            <w:tcW w:w="129" w:type="pct"/>
          </w:tcPr>
          <w:p w14:paraId="122E827F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50F8D6" w14:textId="62E03252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960,981</w:t>
            </w:r>
          </w:p>
        </w:tc>
        <w:tc>
          <w:tcPr>
            <w:tcW w:w="147" w:type="pct"/>
          </w:tcPr>
          <w:p w14:paraId="4666F425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76B11770" w14:textId="76067730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89,134</w:t>
            </w:r>
          </w:p>
        </w:tc>
        <w:tc>
          <w:tcPr>
            <w:tcW w:w="130" w:type="pct"/>
          </w:tcPr>
          <w:p w14:paraId="02DD2864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632BD0" w14:textId="18BF2EFB" w:rsidR="00074550" w:rsidRPr="0076015C" w:rsidRDefault="00074550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91,92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</w:tr>
      <w:tr w:rsidR="00074550" w:rsidRPr="0076015C" w14:paraId="726B36BF" w14:textId="77777777" w:rsidTr="00051887">
        <w:trPr>
          <w:trHeight w:val="276"/>
        </w:trPr>
        <w:tc>
          <w:tcPr>
            <w:tcW w:w="2199" w:type="pct"/>
          </w:tcPr>
          <w:p w14:paraId="0D22C246" w14:textId="77777777" w:rsidR="00074550" w:rsidRPr="0076015C" w:rsidRDefault="00074550" w:rsidP="000745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0983AE81" w14:textId="77777777" w:rsidR="00074550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BCA51BF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BAEDFC8" w14:textId="77777777" w:rsidR="00074550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3ECBDBDD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2DBE8FD1" w14:textId="77777777" w:rsidR="00074550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02A0194D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52F74051" w14:textId="77777777" w:rsidR="00074550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74550" w:rsidRPr="0076015C" w14:paraId="25ACD2CB" w14:textId="77777777" w:rsidTr="00B279B2">
        <w:tc>
          <w:tcPr>
            <w:tcW w:w="2199" w:type="pct"/>
          </w:tcPr>
          <w:p w14:paraId="554DF231" w14:textId="77777777" w:rsidR="00074550" w:rsidRPr="0076015C" w:rsidRDefault="00074550" w:rsidP="00074550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2A513604" w14:textId="77777777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89206BB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518EE27" w14:textId="77777777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8752D2E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1252FD7A" w14:textId="77777777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14D2FAE7" w14:textId="77777777" w:rsidR="00074550" w:rsidRPr="0076015C" w:rsidRDefault="00074550" w:rsidP="0007455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CF031A0" w14:textId="77777777" w:rsidR="00074550" w:rsidRPr="0076015C" w:rsidRDefault="00074550" w:rsidP="000745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E7D" w:rsidRPr="0076015C" w14:paraId="51F83DBD" w14:textId="77777777" w:rsidTr="00450EFE">
        <w:tc>
          <w:tcPr>
            <w:tcW w:w="2199" w:type="pct"/>
          </w:tcPr>
          <w:p w14:paraId="721F7F66" w14:textId="77777777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75B19" w14:textId="7418109F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1,009,552</w:t>
            </w:r>
          </w:p>
        </w:tc>
        <w:tc>
          <w:tcPr>
            <w:tcW w:w="129" w:type="pct"/>
            <w:shd w:val="clear" w:color="auto" w:fill="auto"/>
          </w:tcPr>
          <w:p w14:paraId="411EAF6A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13C4D79" w14:textId="4BBEEE97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F40B0">
              <w:rPr>
                <w:rFonts w:ascii="Angsana New" w:hAnsi="Angsana New"/>
                <w:color w:val="000000"/>
                <w:sz w:val="30"/>
                <w:szCs w:val="30"/>
              </w:rPr>
              <w:t>959,554</w:t>
            </w:r>
          </w:p>
        </w:tc>
        <w:tc>
          <w:tcPr>
            <w:tcW w:w="147" w:type="pct"/>
            <w:shd w:val="clear" w:color="auto" w:fill="auto"/>
          </w:tcPr>
          <w:p w14:paraId="1174FE3D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A377C" w14:textId="2F737C1F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A3F7B45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0068DD23" w14:textId="619683FB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6E7D" w:rsidRPr="0076015C" w14:paraId="7F4BECBD" w14:textId="77777777" w:rsidTr="00450EFE">
        <w:trPr>
          <w:trHeight w:val="290"/>
        </w:trPr>
        <w:tc>
          <w:tcPr>
            <w:tcW w:w="2199" w:type="pct"/>
          </w:tcPr>
          <w:p w14:paraId="3B655414" w14:textId="77777777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575204" w14:textId="0DAAE51A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2,544</w:t>
            </w:r>
          </w:p>
        </w:tc>
        <w:tc>
          <w:tcPr>
            <w:tcW w:w="129" w:type="pct"/>
            <w:shd w:val="clear" w:color="auto" w:fill="auto"/>
          </w:tcPr>
          <w:p w14:paraId="65F2399E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18995E42" w14:textId="238F497B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F40B0">
              <w:rPr>
                <w:rFonts w:asciiTheme="majorBidi" w:hAnsiTheme="majorBidi" w:cstheme="majorBidi"/>
                <w:sz w:val="30"/>
                <w:szCs w:val="30"/>
              </w:rPr>
              <w:t>1,427</w:t>
            </w:r>
          </w:p>
        </w:tc>
        <w:tc>
          <w:tcPr>
            <w:tcW w:w="147" w:type="pct"/>
            <w:shd w:val="clear" w:color="auto" w:fill="auto"/>
          </w:tcPr>
          <w:p w14:paraId="4EC1C71E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0AC20" w14:textId="02185213" w:rsidR="00806E7D" w:rsidRPr="0076015C" w:rsidRDefault="00806E7D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89,134</w:t>
            </w:r>
          </w:p>
        </w:tc>
        <w:tc>
          <w:tcPr>
            <w:tcW w:w="130" w:type="pct"/>
          </w:tcPr>
          <w:p w14:paraId="63D84CD8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C08F92B" w14:textId="5CFEA574" w:rsidR="00806E7D" w:rsidRPr="0076015C" w:rsidRDefault="00806E7D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91,92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806E7D" w:rsidRPr="0076015C" w14:paraId="7829E3C7" w14:textId="77777777" w:rsidTr="00450EFE">
        <w:tc>
          <w:tcPr>
            <w:tcW w:w="2199" w:type="pct"/>
          </w:tcPr>
          <w:p w14:paraId="1EC61442" w14:textId="77777777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3003FCB9" w14:textId="1458659A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1,012,096</w:t>
            </w:r>
          </w:p>
        </w:tc>
        <w:tc>
          <w:tcPr>
            <w:tcW w:w="129" w:type="pct"/>
          </w:tcPr>
          <w:p w14:paraId="24030965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8C2669" w14:textId="39F1236B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40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960,981</w:t>
            </w:r>
          </w:p>
        </w:tc>
        <w:tc>
          <w:tcPr>
            <w:tcW w:w="147" w:type="pct"/>
          </w:tcPr>
          <w:p w14:paraId="52AA3EE5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83BAC3C" w14:textId="64D69BDD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89,134</w:t>
            </w:r>
          </w:p>
        </w:tc>
        <w:tc>
          <w:tcPr>
            <w:tcW w:w="130" w:type="pct"/>
          </w:tcPr>
          <w:p w14:paraId="544B59DB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9C2FB27" w14:textId="301E4615" w:rsidR="00806E7D" w:rsidRPr="0076015C" w:rsidRDefault="00806E7D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91,92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</w:t>
            </w:r>
          </w:p>
        </w:tc>
      </w:tr>
    </w:tbl>
    <w:p w14:paraId="5620C103" w14:textId="73D0AD27" w:rsidR="006F132B" w:rsidRDefault="006F132B" w:rsidP="007D51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8FA156" w14:textId="77777777" w:rsidR="006F132B" w:rsidRDefault="006F1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2"/>
        <w:gridCol w:w="1084"/>
        <w:gridCol w:w="236"/>
        <w:gridCol w:w="1118"/>
        <w:gridCol w:w="269"/>
        <w:gridCol w:w="1076"/>
        <w:gridCol w:w="238"/>
        <w:gridCol w:w="1113"/>
      </w:tblGrid>
      <w:tr w:rsidR="00CB7B87" w:rsidRPr="0076015C" w14:paraId="0C652BEB" w14:textId="77777777" w:rsidTr="001B4C95">
        <w:tc>
          <w:tcPr>
            <w:tcW w:w="2199" w:type="pct"/>
          </w:tcPr>
          <w:p w14:paraId="402ABAA1" w14:textId="77777777" w:rsidR="00CB7B87" w:rsidRPr="0076015C" w:rsidRDefault="00CB7B87" w:rsidP="001B4C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42469924" w14:textId="77777777" w:rsidR="00CB7B87" w:rsidRPr="0076015C" w:rsidRDefault="00CB7B87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96DCE13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24" w:type="pct"/>
            <w:gridSpan w:val="3"/>
            <w:shd w:val="clear" w:color="auto" w:fill="auto"/>
            <w:vAlign w:val="bottom"/>
          </w:tcPr>
          <w:p w14:paraId="74877A21" w14:textId="77777777" w:rsidR="00CB7B87" w:rsidRPr="0076015C" w:rsidRDefault="00CB7B87" w:rsidP="001B4C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01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B87" w:rsidRPr="000276A1" w14:paraId="0E16D45F" w14:textId="77777777" w:rsidTr="001B4C95">
        <w:trPr>
          <w:trHeight w:val="66"/>
        </w:trPr>
        <w:tc>
          <w:tcPr>
            <w:tcW w:w="2199" w:type="pct"/>
            <w:vAlign w:val="bottom"/>
          </w:tcPr>
          <w:p w14:paraId="20528774" w14:textId="77777777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5E34E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สำหรับงวด</w:t>
            </w:r>
            <w:r w:rsidRPr="005E34E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หก</w:t>
            </w:r>
            <w:r w:rsidRPr="005E34E1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เดือนสิ้นสุดวันที่ </w:t>
            </w:r>
            <w:r w:rsidRPr="005E34E1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Pr="005E34E1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มิถุนายน</w:t>
            </w:r>
          </w:p>
        </w:tc>
        <w:tc>
          <w:tcPr>
            <w:tcW w:w="591" w:type="pct"/>
            <w:shd w:val="clear" w:color="auto" w:fill="auto"/>
            <w:vAlign w:val="bottom"/>
          </w:tcPr>
          <w:p w14:paraId="19231FA5" w14:textId="3AFC5D95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381C0C0" w14:textId="77777777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3CC6E59" w14:textId="311F74AB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4B23C0C" w14:textId="77777777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87" w:type="pct"/>
            <w:shd w:val="clear" w:color="auto" w:fill="auto"/>
            <w:vAlign w:val="bottom"/>
          </w:tcPr>
          <w:p w14:paraId="24B691E5" w14:textId="4A19B9CF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0" w:type="pct"/>
            <w:vAlign w:val="bottom"/>
          </w:tcPr>
          <w:p w14:paraId="0B07C97F" w14:textId="77777777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607" w:type="pct"/>
            <w:vAlign w:val="bottom"/>
          </w:tcPr>
          <w:p w14:paraId="44C9D5AB" w14:textId="30BFCB38" w:rsidR="00CB7B87" w:rsidRPr="005E34E1" w:rsidRDefault="00CB7B87" w:rsidP="00CB7B87">
            <w:pPr>
              <w:pStyle w:val="a"/>
              <w:tabs>
                <w:tab w:val="clear" w:pos="1080"/>
              </w:tabs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5E34E1">
              <w:rPr>
                <w:rFonts w:ascii="Angsana New" w:hAnsi="Angsana New" w:cs="Angsana New" w:hint="cs"/>
                <w:cs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CB7B87" w:rsidRPr="0076015C" w14:paraId="5636208F" w14:textId="77777777" w:rsidTr="001B4C95">
        <w:tc>
          <w:tcPr>
            <w:tcW w:w="2199" w:type="pct"/>
          </w:tcPr>
          <w:p w14:paraId="1CDDEC6C" w14:textId="77777777" w:rsidR="00CB7B87" w:rsidRPr="0076015C" w:rsidRDefault="00CB7B87" w:rsidP="001B4C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01" w:type="pct"/>
            <w:gridSpan w:val="7"/>
            <w:shd w:val="clear" w:color="auto" w:fill="auto"/>
          </w:tcPr>
          <w:p w14:paraId="08C3AFA6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015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7B87" w:rsidRPr="0076015C" w14:paraId="0C14392F" w14:textId="77777777" w:rsidTr="001B4C95">
        <w:tc>
          <w:tcPr>
            <w:tcW w:w="2199" w:type="pct"/>
          </w:tcPr>
          <w:p w14:paraId="758C030F" w14:textId="77777777" w:rsidR="00CB7B87" w:rsidRPr="0076015C" w:rsidRDefault="00CB7B87" w:rsidP="001B4C95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1" w:type="pct"/>
            <w:shd w:val="clear" w:color="auto" w:fill="auto"/>
          </w:tcPr>
          <w:p w14:paraId="175E52FC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18A23CD4" w14:textId="77777777" w:rsidR="00CB7B87" w:rsidRPr="0076015C" w:rsidRDefault="00CB7B87" w:rsidP="001B4C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3045C19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794DDEB4" w14:textId="77777777" w:rsidR="00CB7B87" w:rsidRPr="0076015C" w:rsidRDefault="00CB7B87" w:rsidP="001B4C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3B65A55D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585B1EF" w14:textId="77777777" w:rsidR="00CB7B87" w:rsidRPr="0076015C" w:rsidRDefault="00CB7B87" w:rsidP="001B4C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3507ECCD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E7D" w:rsidRPr="0076015C" w14:paraId="06ED93FB" w14:textId="77777777" w:rsidTr="004363F1">
        <w:tc>
          <w:tcPr>
            <w:tcW w:w="2199" w:type="pct"/>
          </w:tcPr>
          <w:p w14:paraId="7EE28933" w14:textId="423E3167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รายได้จากการขายอาหาร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และเครื่องดื่ม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67485" w14:textId="052B25D4" w:rsidR="00806E7D" w:rsidRPr="003A371A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1,585,502</w:t>
            </w:r>
          </w:p>
        </w:tc>
        <w:tc>
          <w:tcPr>
            <w:tcW w:w="129" w:type="pct"/>
            <w:shd w:val="clear" w:color="auto" w:fill="auto"/>
          </w:tcPr>
          <w:p w14:paraId="19A0EA0F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D400FD3" w14:textId="78E1D5D2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534</w:t>
            </w: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067</w:t>
            </w:r>
          </w:p>
        </w:tc>
        <w:tc>
          <w:tcPr>
            <w:tcW w:w="147" w:type="pct"/>
            <w:shd w:val="clear" w:color="auto" w:fill="auto"/>
          </w:tcPr>
          <w:p w14:paraId="2DABEB58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7052B4" w14:textId="52E8D468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B21A505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04C4A4A9" w14:textId="00AB0BBD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6E7D" w:rsidRPr="0076015C" w14:paraId="582D181B" w14:textId="77777777" w:rsidTr="004363F1">
        <w:tc>
          <w:tcPr>
            <w:tcW w:w="2199" w:type="pct"/>
          </w:tcPr>
          <w:p w14:paraId="4CD7E675" w14:textId="66FA14D5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96ACB">
              <w:rPr>
                <w:rFonts w:ascii="Angsana New" w:hAnsi="Angsana New" w:cs="Angsana New" w:hint="cs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0EB67" w14:textId="23F9D9E8" w:rsidR="00806E7D" w:rsidRPr="003A371A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403,198</w:t>
            </w:r>
          </w:p>
        </w:tc>
        <w:tc>
          <w:tcPr>
            <w:tcW w:w="129" w:type="pct"/>
            <w:shd w:val="clear" w:color="auto" w:fill="auto"/>
          </w:tcPr>
          <w:p w14:paraId="4B437A2D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76B2ED2E" w14:textId="32D86A5A" w:rsidR="00806E7D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291,238</w:t>
            </w:r>
          </w:p>
        </w:tc>
        <w:tc>
          <w:tcPr>
            <w:tcW w:w="147" w:type="pct"/>
            <w:shd w:val="clear" w:color="auto" w:fill="auto"/>
          </w:tcPr>
          <w:p w14:paraId="4941FFF0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04046857" w14:textId="1BBE6410" w:rsidR="00806E7D" w:rsidRPr="0076015C" w:rsidRDefault="000A23A2" w:rsidP="000A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8239664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484D4A6D" w14:textId="727D2348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6E7D" w:rsidRPr="0076015C" w14:paraId="36EEDFE7" w14:textId="77777777" w:rsidTr="004363F1">
        <w:tc>
          <w:tcPr>
            <w:tcW w:w="2199" w:type="pct"/>
          </w:tcPr>
          <w:p w14:paraId="6352BA94" w14:textId="77777777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CCBB05" w14:textId="20D6D96A" w:rsidR="00806E7D" w:rsidRPr="003A371A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37,753</w:t>
            </w:r>
          </w:p>
        </w:tc>
        <w:tc>
          <w:tcPr>
            <w:tcW w:w="129" w:type="pct"/>
            <w:shd w:val="clear" w:color="auto" w:fill="auto"/>
          </w:tcPr>
          <w:p w14:paraId="042FA74E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333211CF" w14:textId="08066874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42,341</w:t>
            </w:r>
          </w:p>
        </w:tc>
        <w:tc>
          <w:tcPr>
            <w:tcW w:w="147" w:type="pct"/>
            <w:shd w:val="clear" w:color="auto" w:fill="auto"/>
          </w:tcPr>
          <w:p w14:paraId="22E20E10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554249D0" w14:textId="72118497" w:rsidR="00806E7D" w:rsidRPr="0076015C" w:rsidRDefault="000A23A2" w:rsidP="000A2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B168DC5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B49BD45" w14:textId="13E00F07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6E7D" w:rsidRPr="0076015C" w14:paraId="79C860FD" w14:textId="77777777" w:rsidTr="00B12E2B">
        <w:tc>
          <w:tcPr>
            <w:tcW w:w="2199" w:type="pct"/>
          </w:tcPr>
          <w:p w14:paraId="0510609C" w14:textId="5C8F5445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lang w:val="en-US"/>
              </w:rPr>
            </w:pPr>
            <w:r w:rsidRPr="0076015C">
              <w:rPr>
                <w:rFonts w:ascii="Angsana New" w:hAnsi="Angsana New" w:cs="Angsana New" w:hint="cs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60570348" w14:textId="07AC46B7" w:rsidR="00806E7D" w:rsidRPr="003A371A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14:paraId="0525CD5B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643DAA0" w14:textId="7CB9DF9E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3A371A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26F94D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36DC43" w14:textId="211612FF" w:rsidR="00806E7D" w:rsidRPr="00AB1671" w:rsidRDefault="000A23A2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183,801</w:t>
            </w:r>
          </w:p>
        </w:tc>
        <w:tc>
          <w:tcPr>
            <w:tcW w:w="130" w:type="pct"/>
          </w:tcPr>
          <w:p w14:paraId="21ACAF4A" w14:textId="77777777" w:rsidR="00806E7D" w:rsidRPr="00C94540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78CD5F27" w14:textId="1DBF7B09" w:rsidR="00806E7D" w:rsidRPr="0076015C" w:rsidRDefault="00806E7D" w:rsidP="00B55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191,464</w:t>
            </w:r>
          </w:p>
        </w:tc>
      </w:tr>
      <w:tr w:rsidR="00806E7D" w:rsidRPr="0076015C" w14:paraId="33B6BA3D" w14:textId="77777777" w:rsidTr="00B12E2B">
        <w:tc>
          <w:tcPr>
            <w:tcW w:w="2199" w:type="pct"/>
          </w:tcPr>
          <w:p w14:paraId="173DB3A3" w14:textId="77777777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213315" w14:textId="70945686" w:rsidR="00806E7D" w:rsidRPr="003A371A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2,026</w:t>
            </w:r>
            <w:r w:rsidR="005B62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129" w:type="pct"/>
          </w:tcPr>
          <w:p w14:paraId="55B16F50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08433B" w14:textId="68A0ADD1" w:rsidR="00806E7D" w:rsidRPr="0076015C" w:rsidRDefault="00806E7D" w:rsidP="005B6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1,867,646</w:t>
            </w:r>
          </w:p>
        </w:tc>
        <w:tc>
          <w:tcPr>
            <w:tcW w:w="147" w:type="pct"/>
          </w:tcPr>
          <w:p w14:paraId="3F07E8E1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D7DCD4A" w14:textId="5D1BEA5A" w:rsidR="00806E7D" w:rsidRPr="00AB1671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183,801</w:t>
            </w:r>
          </w:p>
        </w:tc>
        <w:tc>
          <w:tcPr>
            <w:tcW w:w="130" w:type="pct"/>
          </w:tcPr>
          <w:p w14:paraId="4E3969A5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96D003" w14:textId="55DFDBF7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191,464</w:t>
            </w:r>
          </w:p>
        </w:tc>
      </w:tr>
      <w:tr w:rsidR="00806E7D" w:rsidRPr="0076015C" w14:paraId="24CFCF0D" w14:textId="77777777" w:rsidTr="001B4C95">
        <w:tc>
          <w:tcPr>
            <w:tcW w:w="2199" w:type="pct"/>
          </w:tcPr>
          <w:p w14:paraId="04138404" w14:textId="77777777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91" w:type="pct"/>
            <w:tcBorders>
              <w:top w:val="double" w:sz="4" w:space="0" w:color="auto"/>
            </w:tcBorders>
            <w:shd w:val="clear" w:color="auto" w:fill="auto"/>
          </w:tcPr>
          <w:p w14:paraId="7BBC365C" w14:textId="77777777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7E7E6E5D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35CEB3B" w14:textId="77777777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EB9239B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  <w:shd w:val="clear" w:color="auto" w:fill="auto"/>
          </w:tcPr>
          <w:p w14:paraId="0F97BDBD" w14:textId="77777777" w:rsidR="00806E7D" w:rsidRPr="00AB1671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4B56B9A0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91C1148" w14:textId="77777777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E7D" w:rsidRPr="0076015C" w14:paraId="6A48D10A" w14:textId="77777777" w:rsidTr="001B4C95">
        <w:tc>
          <w:tcPr>
            <w:tcW w:w="2199" w:type="pct"/>
          </w:tcPr>
          <w:p w14:paraId="5346DBAC" w14:textId="77777777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1" w:type="pct"/>
            <w:shd w:val="clear" w:color="auto" w:fill="auto"/>
          </w:tcPr>
          <w:p w14:paraId="606626EE" w14:textId="77777777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49F0634F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61EA84A" w14:textId="77777777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12AE984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64D1D21" w14:textId="77777777" w:rsidR="00806E7D" w:rsidRPr="00AB1671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</w:tcPr>
          <w:p w14:paraId="37637353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7D4C1183" w14:textId="77777777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E7D" w:rsidRPr="0076015C" w14:paraId="488BB1DB" w14:textId="77777777" w:rsidTr="004363F1">
        <w:tc>
          <w:tcPr>
            <w:tcW w:w="2199" w:type="pct"/>
          </w:tcPr>
          <w:p w14:paraId="06884F9E" w14:textId="77777777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ณ เวลาใดเวลาหนึ่ง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311DA" w14:textId="6FE98B06" w:rsidR="00806E7D" w:rsidRPr="003A371A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2,021,299</w:t>
            </w:r>
          </w:p>
        </w:tc>
        <w:tc>
          <w:tcPr>
            <w:tcW w:w="129" w:type="pct"/>
            <w:shd w:val="clear" w:color="auto" w:fill="auto"/>
          </w:tcPr>
          <w:p w14:paraId="11B0AD8B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1FE5CB3" w14:textId="2924BE52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F40B0">
              <w:rPr>
                <w:rFonts w:ascii="Angsana New" w:hAnsi="Angsana New"/>
                <w:color w:val="000000"/>
                <w:sz w:val="30"/>
                <w:szCs w:val="30"/>
              </w:rPr>
              <w:t>1,862,659</w:t>
            </w:r>
          </w:p>
        </w:tc>
        <w:tc>
          <w:tcPr>
            <w:tcW w:w="147" w:type="pct"/>
            <w:shd w:val="clear" w:color="auto" w:fill="auto"/>
          </w:tcPr>
          <w:p w14:paraId="56372980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D3FF19D" w14:textId="1EC8B8CF" w:rsidR="00806E7D" w:rsidRPr="00AB1671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924CCE8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</w:tcPr>
          <w:p w14:paraId="53D5B4F3" w14:textId="615C4E0B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6E7D" w:rsidRPr="0076015C" w14:paraId="2E101F40" w14:textId="77777777" w:rsidTr="00B12E2B">
        <w:tc>
          <w:tcPr>
            <w:tcW w:w="2199" w:type="pct"/>
          </w:tcPr>
          <w:p w14:paraId="323307C2" w14:textId="77777777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76015C">
              <w:rPr>
                <w:rFonts w:ascii="Angsana New" w:hAnsi="Angsana New" w:cs="Angsana New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D7836" w14:textId="12C6C42A" w:rsidR="00806E7D" w:rsidRPr="003A371A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5,154</w:t>
            </w:r>
          </w:p>
        </w:tc>
        <w:tc>
          <w:tcPr>
            <w:tcW w:w="129" w:type="pct"/>
            <w:shd w:val="clear" w:color="auto" w:fill="auto"/>
          </w:tcPr>
          <w:p w14:paraId="01B9AE8D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4B69FF29" w14:textId="76B68FD6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8F40B0">
              <w:rPr>
                <w:rFonts w:ascii="Angsana New" w:hAnsi="Angsana New"/>
                <w:color w:val="000000"/>
                <w:sz w:val="30"/>
                <w:szCs w:val="30"/>
              </w:rPr>
              <w:t>4,987</w:t>
            </w:r>
          </w:p>
        </w:tc>
        <w:tc>
          <w:tcPr>
            <w:tcW w:w="147" w:type="pct"/>
            <w:shd w:val="clear" w:color="auto" w:fill="auto"/>
          </w:tcPr>
          <w:p w14:paraId="3C6E9A9E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2E7E41" w14:textId="458333E3" w:rsidR="00806E7D" w:rsidRPr="00AB1671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183,801</w:t>
            </w:r>
          </w:p>
        </w:tc>
        <w:tc>
          <w:tcPr>
            <w:tcW w:w="130" w:type="pct"/>
          </w:tcPr>
          <w:p w14:paraId="64AE822A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07" w:type="pct"/>
            <w:vAlign w:val="center"/>
          </w:tcPr>
          <w:p w14:paraId="15C47D85" w14:textId="01A6286F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>191,464</w:t>
            </w:r>
          </w:p>
        </w:tc>
      </w:tr>
      <w:tr w:rsidR="00806E7D" w:rsidRPr="0076015C" w14:paraId="7A20727D" w14:textId="77777777" w:rsidTr="00B12E2B">
        <w:tc>
          <w:tcPr>
            <w:tcW w:w="2199" w:type="pct"/>
          </w:tcPr>
          <w:p w14:paraId="3B8B9C1D" w14:textId="77777777" w:rsidR="00806E7D" w:rsidRPr="0076015C" w:rsidRDefault="00806E7D" w:rsidP="00806E7D">
            <w:pPr>
              <w:pStyle w:val="a"/>
              <w:tabs>
                <w:tab w:val="clear" w:pos="1080"/>
              </w:tabs>
              <w:ind w:right="-43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6015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5F0D169" w14:textId="0FD4E575" w:rsidR="00806E7D" w:rsidRPr="003A371A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2,026,453</w:t>
            </w:r>
          </w:p>
        </w:tc>
        <w:tc>
          <w:tcPr>
            <w:tcW w:w="129" w:type="pct"/>
          </w:tcPr>
          <w:p w14:paraId="329E90EC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A773E" w14:textId="57C637D5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40B0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1,867,646</w:t>
            </w:r>
          </w:p>
        </w:tc>
        <w:tc>
          <w:tcPr>
            <w:tcW w:w="147" w:type="pct"/>
          </w:tcPr>
          <w:p w14:paraId="602D4044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075A21" w14:textId="2ADE2A14" w:rsidR="00806E7D" w:rsidRPr="00AB1671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183,801</w:t>
            </w:r>
          </w:p>
        </w:tc>
        <w:tc>
          <w:tcPr>
            <w:tcW w:w="130" w:type="pct"/>
          </w:tcPr>
          <w:p w14:paraId="0C196D46" w14:textId="77777777" w:rsidR="00806E7D" w:rsidRPr="0076015C" w:rsidRDefault="00806E7D" w:rsidP="00806E7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1BC45" w14:textId="5E69D93A" w:rsidR="00806E7D" w:rsidRPr="0076015C" w:rsidRDefault="00806E7D" w:rsidP="00806E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>191,464</w:t>
            </w:r>
          </w:p>
        </w:tc>
      </w:tr>
    </w:tbl>
    <w:p w14:paraId="7DA14EBB" w14:textId="77777777" w:rsidR="006F132B" w:rsidRDefault="006F132B" w:rsidP="006F1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B4CE877" w14:textId="4C2D36EF" w:rsidR="00CB7B87" w:rsidRDefault="00CB7B87" w:rsidP="0017235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18B7A9C1" w14:textId="77777777" w:rsidR="00CB7B87" w:rsidRDefault="00CB7B87" w:rsidP="00CB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710"/>
        <w:gridCol w:w="1890"/>
        <w:gridCol w:w="1260"/>
        <w:gridCol w:w="270"/>
        <w:gridCol w:w="1530"/>
      </w:tblGrid>
      <w:tr w:rsidR="00CB7B87" w:rsidRPr="0076015C" w14:paraId="705C946F" w14:textId="77777777" w:rsidTr="001B4C95">
        <w:trPr>
          <w:tblHeader/>
        </w:trPr>
        <w:tc>
          <w:tcPr>
            <w:tcW w:w="2520" w:type="dxa"/>
            <w:vAlign w:val="bottom"/>
          </w:tcPr>
          <w:p w14:paraId="1FAA7A4A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A223EE6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3ED3EB7A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2FD6CB4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2F4016E0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48BA4EEA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E72420C" w14:textId="77777777" w:rsidR="00CB7B87" w:rsidRPr="0076015C" w:rsidDel="00D43E7A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CB7B87" w:rsidRPr="0076015C" w14:paraId="2B424492" w14:textId="77777777" w:rsidTr="001B4C95">
        <w:trPr>
          <w:tblHeader/>
        </w:trPr>
        <w:tc>
          <w:tcPr>
            <w:tcW w:w="2520" w:type="dxa"/>
          </w:tcPr>
          <w:p w14:paraId="2AB74A81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4B20B28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D62E4A2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5E9F24A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B01001C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06E1C58" w14:textId="77777777" w:rsidR="00CB7B87" w:rsidRPr="0076015C" w:rsidRDefault="00CB7B87" w:rsidP="001B4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601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7601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CB7B87" w:rsidRPr="0076015C" w14:paraId="075AD7B7" w14:textId="77777777" w:rsidTr="001B4C95">
        <w:trPr>
          <w:tblHeader/>
        </w:trPr>
        <w:tc>
          <w:tcPr>
            <w:tcW w:w="2520" w:type="dxa"/>
          </w:tcPr>
          <w:p w14:paraId="200FAAAF" w14:textId="137BACE6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841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405B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10" w:type="dxa"/>
          </w:tcPr>
          <w:p w14:paraId="1413CCF3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AA43CB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CF7A174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F9CFC3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4A41F8A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B7B87" w:rsidRPr="0076015C" w14:paraId="2B5A2457" w14:textId="77777777" w:rsidTr="001B4C95">
        <w:trPr>
          <w:tblHeader/>
        </w:trPr>
        <w:tc>
          <w:tcPr>
            <w:tcW w:w="2520" w:type="dxa"/>
          </w:tcPr>
          <w:p w14:paraId="2EEE7FC3" w14:textId="5ED1F489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710" w:type="dxa"/>
          </w:tcPr>
          <w:p w14:paraId="0EA81CA8" w14:textId="2D2D2193" w:rsidR="00CB7B87" w:rsidRPr="0076015C" w:rsidRDefault="00837FE6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B7B8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B7B8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CB7B87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62601113" w14:textId="3C81CD01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1A7C0103" w14:textId="7F3FD03F" w:rsidR="00CB7B87" w:rsidRPr="00837FE6" w:rsidRDefault="00837FE6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</w:rPr>
              <w:t>0.30</w:t>
            </w:r>
          </w:p>
        </w:tc>
        <w:tc>
          <w:tcPr>
            <w:tcW w:w="270" w:type="dxa"/>
          </w:tcPr>
          <w:p w14:paraId="223F9447" w14:textId="77777777" w:rsidR="00CB7B87" w:rsidRPr="00837FE6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C282681" w14:textId="0AD4D586" w:rsidR="00CB7B87" w:rsidRPr="00837FE6" w:rsidRDefault="00D92A99" w:rsidP="00E35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055"/>
              </w:tabs>
              <w:spacing w:line="240" w:lineRule="auto"/>
              <w:ind w:left="-156" w:right="2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="00837FE6" w:rsidRPr="00837FE6">
              <w:rPr>
                <w:rFonts w:asciiTheme="majorBidi" w:hAnsiTheme="majorBidi" w:cstheme="majorBidi"/>
                <w:sz w:val="30"/>
                <w:szCs w:val="30"/>
              </w:rPr>
              <w:t>,90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B7B87" w:rsidRPr="0076015C" w14:paraId="26898A3D" w14:textId="77777777" w:rsidTr="001B4C95">
        <w:tc>
          <w:tcPr>
            <w:tcW w:w="2520" w:type="dxa"/>
          </w:tcPr>
          <w:p w14:paraId="284D5E65" w14:textId="77777777" w:rsidR="00CB7B87" w:rsidRPr="0084152A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152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3B2B1BDD" w14:textId="77777777" w:rsidR="00CB7B87" w:rsidRPr="00755AA3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7FD8B896" w14:textId="77777777" w:rsidR="00CB7B87" w:rsidRPr="00755AA3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82E4163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F4635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8557E3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7B87" w:rsidRPr="0076015C" w14:paraId="5F157BD4" w14:textId="77777777" w:rsidTr="001B4C95">
        <w:tc>
          <w:tcPr>
            <w:tcW w:w="2520" w:type="dxa"/>
          </w:tcPr>
          <w:p w14:paraId="058919C9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015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710" w:type="dxa"/>
            <w:shd w:val="clear" w:color="auto" w:fill="auto"/>
          </w:tcPr>
          <w:p w14:paraId="77AEDC67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0A4A57F4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60" w:type="dxa"/>
          </w:tcPr>
          <w:p w14:paraId="611CDAEB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0.16</w:t>
            </w:r>
          </w:p>
        </w:tc>
        <w:tc>
          <w:tcPr>
            <w:tcW w:w="270" w:type="dxa"/>
          </w:tcPr>
          <w:p w14:paraId="2B075AD0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433B78D" w14:textId="77777777" w:rsidR="00CB7B87" w:rsidRPr="0076015C" w:rsidRDefault="00CB7B87" w:rsidP="00CB7B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left" w:pos="1065"/>
              </w:tabs>
              <w:spacing w:line="240" w:lineRule="auto"/>
              <w:ind w:left="-156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48,000</w:t>
            </w:r>
          </w:p>
        </w:tc>
      </w:tr>
    </w:tbl>
    <w:p w14:paraId="54B47132" w14:textId="325EB737" w:rsidR="006F132B" w:rsidRDefault="006F132B" w:rsidP="00CB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"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6A7966A" w14:textId="77777777" w:rsidR="006F132B" w:rsidRDefault="006F1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7AEF3F6" w14:textId="207BDFFE" w:rsidR="00172359" w:rsidRPr="00C92729" w:rsidRDefault="00DE3A15" w:rsidP="00172359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DE3A15">
        <w:rPr>
          <w:rFonts w:asciiTheme="majorBidi" w:hAnsiTheme="majorBidi"/>
          <w:b/>
          <w:bCs/>
          <w:sz w:val="30"/>
          <w:szCs w:val="30"/>
          <w:cs/>
        </w:rPr>
        <w:t>หุ้น</w:t>
      </w:r>
      <w:r>
        <w:rPr>
          <w:rFonts w:asciiTheme="majorBidi" w:hAnsiTheme="majorBidi" w:hint="cs"/>
          <w:b/>
          <w:bCs/>
          <w:sz w:val="30"/>
          <w:szCs w:val="30"/>
          <w:cs/>
        </w:rPr>
        <w:t>ทุน</w:t>
      </w:r>
      <w:r w:rsidR="0059327C" w:rsidRPr="00C92729">
        <w:rPr>
          <w:rFonts w:asciiTheme="majorBidi" w:hAnsiTheme="majorBidi" w:cstheme="majorBidi" w:hint="cs"/>
          <w:b/>
          <w:bCs/>
          <w:sz w:val="30"/>
          <w:szCs w:val="30"/>
          <w:cs/>
        </w:rPr>
        <w:t>ซื้อคืน</w:t>
      </w:r>
    </w:p>
    <w:p w14:paraId="67A09D5D" w14:textId="4B1BBF3F" w:rsidR="0054170E" w:rsidRDefault="0054170E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3A9A076" w14:textId="6D7A6654" w:rsidR="0059327C" w:rsidRPr="009568F3" w:rsidRDefault="0059327C" w:rsidP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BD40EA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การซื้อหุ้นคืน</w:t>
      </w:r>
    </w:p>
    <w:p w14:paraId="5AD4EBD1" w14:textId="77777777" w:rsidR="009568F3" w:rsidRPr="009568F3" w:rsidRDefault="009568F3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84B9CB" w14:textId="59E17337" w:rsidR="0059327C" w:rsidRDefault="0059327C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BD40EA">
        <w:rPr>
          <w:rFonts w:asciiTheme="majorBidi" w:hAnsiTheme="majorBidi" w:cstheme="majorBidi"/>
          <w:sz w:val="30"/>
          <w:szCs w:val="30"/>
          <w:cs/>
        </w:rPr>
        <w:t>ในการประชุมคณะกรรมการของบริษัท เมื่อวันที่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19 </w:t>
      </w:r>
      <w:r w:rsidRPr="00BD40E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D40EA">
        <w:rPr>
          <w:rFonts w:asciiTheme="majorBidi" w:hAnsiTheme="majorBidi" w:cstheme="majorBidi"/>
          <w:sz w:val="30"/>
          <w:szCs w:val="30"/>
        </w:rPr>
        <w:t xml:space="preserve"> 2567 </w:t>
      </w:r>
      <w:r w:rsidRPr="00BD40EA">
        <w:rPr>
          <w:rFonts w:asciiTheme="majorBidi" w:hAnsiTheme="majorBidi" w:cstheme="majorBidi"/>
          <w:sz w:val="30"/>
          <w:szCs w:val="30"/>
          <w:cs/>
        </w:rPr>
        <w:t>คณะกรรมการมีมติอนุมัติให้บริษัทซื้อหุ้นคืน เพื่อการบริหารทางการเงิน</w:t>
      </w:r>
      <w:r w:rsidRPr="00BD40EA">
        <w:rPr>
          <w:rFonts w:asciiTheme="majorBidi" w:hAnsiTheme="majorBidi" w:cstheme="majorBidi"/>
          <w:sz w:val="30"/>
          <w:szCs w:val="30"/>
        </w:rPr>
        <w:t> (Treasury S</w:t>
      </w:r>
      <w:r w:rsidR="004F54AC">
        <w:rPr>
          <w:rFonts w:asciiTheme="majorBidi" w:hAnsiTheme="majorBidi" w:cstheme="majorBidi"/>
          <w:sz w:val="30"/>
          <w:szCs w:val="30"/>
        </w:rPr>
        <w:t>hare</w:t>
      </w:r>
      <w:r w:rsidR="00723425">
        <w:rPr>
          <w:rFonts w:asciiTheme="majorBidi" w:hAnsiTheme="majorBidi" w:cstheme="majorBidi"/>
          <w:sz w:val="30"/>
          <w:szCs w:val="30"/>
        </w:rPr>
        <w:t>s</w:t>
      </w:r>
      <w:r w:rsidRPr="00BD40EA">
        <w:rPr>
          <w:rFonts w:asciiTheme="majorBidi" w:hAnsiTheme="majorBidi" w:cstheme="majorBidi"/>
          <w:sz w:val="30"/>
          <w:szCs w:val="30"/>
        </w:rPr>
        <w:t xml:space="preserve">) </w:t>
      </w:r>
      <w:r w:rsidRPr="00BD40EA">
        <w:rPr>
          <w:rFonts w:asciiTheme="majorBidi" w:hAnsiTheme="majorBidi" w:cstheme="majorBidi"/>
          <w:sz w:val="30"/>
          <w:szCs w:val="30"/>
          <w:cs/>
        </w:rPr>
        <w:t xml:space="preserve">ภายในวงเงินสูงสุดไม่เกิน </w:t>
      </w:r>
      <w:r w:rsidRPr="00BD40EA">
        <w:rPr>
          <w:rFonts w:asciiTheme="majorBidi" w:hAnsiTheme="majorBidi" w:cstheme="majorBidi"/>
          <w:sz w:val="30"/>
          <w:szCs w:val="30"/>
        </w:rPr>
        <w:t xml:space="preserve">30 </w:t>
      </w:r>
      <w:r w:rsidRPr="00BD40EA">
        <w:rPr>
          <w:rFonts w:asciiTheme="majorBidi" w:hAnsiTheme="majorBidi" w:cstheme="majorBidi"/>
          <w:sz w:val="30"/>
          <w:szCs w:val="30"/>
          <w:cs/>
        </w:rPr>
        <w:t>ล้านบาท และจำนวนหุ้นที่จะซื้อคืนไม่เกิน</w:t>
      </w:r>
      <w:r w:rsidRPr="00BD40EA">
        <w:rPr>
          <w:rFonts w:asciiTheme="majorBidi" w:hAnsiTheme="majorBidi" w:cstheme="majorBidi"/>
          <w:sz w:val="30"/>
          <w:szCs w:val="30"/>
        </w:rPr>
        <w:t xml:space="preserve"> 3 </w:t>
      </w:r>
      <w:r w:rsidRPr="00BD40EA">
        <w:rPr>
          <w:rFonts w:asciiTheme="majorBidi" w:hAnsiTheme="majorBidi" w:cstheme="majorBidi"/>
          <w:sz w:val="30"/>
          <w:szCs w:val="30"/>
          <w:cs/>
        </w:rPr>
        <w:t>ล้านหุ้น หรือคิดเป็นไม่เกินร้อยละ</w:t>
      </w:r>
      <w:r w:rsidRPr="00BD40EA">
        <w:rPr>
          <w:rFonts w:asciiTheme="majorBidi" w:hAnsiTheme="majorBidi" w:cstheme="majorBidi"/>
          <w:sz w:val="30"/>
          <w:szCs w:val="30"/>
        </w:rPr>
        <w:t xml:space="preserve"> 1 </w:t>
      </w:r>
      <w:r w:rsidRPr="00BD40EA">
        <w:rPr>
          <w:rFonts w:asciiTheme="majorBidi" w:hAnsiTheme="majorBidi" w:cstheme="majorBidi"/>
          <w:sz w:val="30"/>
          <w:szCs w:val="30"/>
          <w:cs/>
        </w:rPr>
        <w:t xml:space="preserve">ของหุ้นที่จำหน่ายได้แล้วทั้งหมด โดยจะเป็นการเข้าซื้อในตลาดหลักทรัพย์แห่งประเทศไทย และมีกำหนดระยะเวลาที่จะซื้อหุ้นคืนภายใน </w:t>
      </w:r>
      <w:r w:rsidRPr="00BD40EA">
        <w:rPr>
          <w:rFonts w:asciiTheme="majorBidi" w:hAnsiTheme="majorBidi" w:cstheme="majorBidi"/>
          <w:sz w:val="30"/>
          <w:szCs w:val="30"/>
        </w:rPr>
        <w:t xml:space="preserve">6 </w:t>
      </w:r>
      <w:r w:rsidRPr="00BD40EA">
        <w:rPr>
          <w:rFonts w:asciiTheme="majorBidi" w:hAnsiTheme="majorBidi" w:cstheme="majorBidi"/>
          <w:sz w:val="30"/>
          <w:szCs w:val="30"/>
          <w:cs/>
        </w:rPr>
        <w:t>เดือน นับตั้งแต่วันที่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24 </w:t>
      </w:r>
      <w:r w:rsidRPr="00BD40EA">
        <w:rPr>
          <w:rFonts w:asciiTheme="majorBidi" w:hAnsiTheme="majorBidi" w:cstheme="majorBidi"/>
          <w:sz w:val="30"/>
          <w:szCs w:val="30"/>
          <w:cs/>
        </w:rPr>
        <w:t>มกราคม</w:t>
      </w:r>
      <w:r w:rsidRPr="00BD40EA">
        <w:rPr>
          <w:rFonts w:asciiTheme="majorBidi" w:hAnsiTheme="majorBidi" w:cstheme="majorBidi"/>
          <w:sz w:val="30"/>
          <w:szCs w:val="30"/>
        </w:rPr>
        <w:t xml:space="preserve"> 2567 </w:t>
      </w:r>
      <w:r w:rsidRPr="00BD40EA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BD40EA">
        <w:rPr>
          <w:rFonts w:asciiTheme="majorBidi" w:hAnsiTheme="majorBidi" w:cstheme="majorBidi"/>
          <w:sz w:val="30"/>
          <w:szCs w:val="30"/>
        </w:rPr>
        <w:t xml:space="preserve"> 23 </w:t>
      </w:r>
      <w:r w:rsidRPr="00BD40EA">
        <w:rPr>
          <w:rFonts w:asciiTheme="majorBidi" w:hAnsiTheme="majorBidi" w:cstheme="majorBidi"/>
          <w:sz w:val="30"/>
          <w:szCs w:val="30"/>
          <w:cs/>
        </w:rPr>
        <w:t>กรกฎาคม</w:t>
      </w:r>
      <w:r w:rsidRPr="00BD40EA">
        <w:rPr>
          <w:rFonts w:asciiTheme="majorBidi" w:hAnsiTheme="majorBidi" w:cstheme="majorBidi"/>
          <w:sz w:val="30"/>
          <w:szCs w:val="30"/>
        </w:rPr>
        <w:t> 2567</w:t>
      </w:r>
    </w:p>
    <w:p w14:paraId="6BA1250A" w14:textId="2016EC44" w:rsidR="00B208F9" w:rsidRDefault="00B208F9" w:rsidP="00593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826398A" w14:textId="76A20637" w:rsidR="009568F3" w:rsidRDefault="009568F3" w:rsidP="00956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B6913"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8A0DF1" w:rsidRPr="006B691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>เดือนสิ้นสุด</w:t>
      </w:r>
      <w:r w:rsidR="00557AE3" w:rsidRPr="006B6913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913">
        <w:rPr>
          <w:rFonts w:asciiTheme="majorBidi" w:hAnsiTheme="majorBidi" w:cstheme="majorBidi"/>
          <w:sz w:val="30"/>
          <w:szCs w:val="30"/>
        </w:rPr>
        <w:t>3</w:t>
      </w:r>
      <w:r w:rsidR="008A0DF1" w:rsidRPr="006B6913">
        <w:rPr>
          <w:rFonts w:asciiTheme="majorBidi" w:hAnsiTheme="majorBidi" w:cstheme="majorBidi"/>
          <w:sz w:val="30"/>
          <w:szCs w:val="30"/>
        </w:rPr>
        <w:t>0</w:t>
      </w:r>
      <w:r w:rsidRPr="006B6913">
        <w:rPr>
          <w:rFonts w:asciiTheme="majorBidi" w:hAnsiTheme="majorBidi" w:cstheme="majorBidi"/>
          <w:sz w:val="30"/>
          <w:szCs w:val="30"/>
        </w:rPr>
        <w:t xml:space="preserve"> </w:t>
      </w:r>
      <w:r w:rsidR="008A0DF1" w:rsidRPr="006B691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B6913">
        <w:rPr>
          <w:rFonts w:asciiTheme="majorBidi" w:hAnsiTheme="majorBidi" w:cstheme="majorBidi"/>
          <w:sz w:val="30"/>
          <w:szCs w:val="30"/>
        </w:rPr>
        <w:t>2567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บริษัทได้เข้าซื้อหุ้นคืนจำนวน</w:t>
      </w:r>
      <w:r w:rsidRPr="006B6913">
        <w:rPr>
          <w:rFonts w:asciiTheme="majorBidi" w:hAnsiTheme="majorBidi" w:cstheme="majorBidi"/>
          <w:sz w:val="30"/>
          <w:szCs w:val="30"/>
        </w:rPr>
        <w:t xml:space="preserve"> </w:t>
      </w:r>
      <w:r w:rsidR="006B6913" w:rsidRPr="006B6913">
        <w:rPr>
          <w:rFonts w:asciiTheme="majorBidi" w:hAnsiTheme="majorBidi" w:cstheme="majorBidi"/>
          <w:sz w:val="30"/>
          <w:szCs w:val="30"/>
        </w:rPr>
        <w:t>1,</w:t>
      </w:r>
      <w:r w:rsidRPr="006B6913">
        <w:rPr>
          <w:rFonts w:asciiTheme="majorBidi" w:hAnsiTheme="majorBidi" w:cstheme="majorBidi"/>
          <w:sz w:val="30"/>
          <w:szCs w:val="30"/>
        </w:rPr>
        <w:t>8</w:t>
      </w:r>
      <w:r w:rsidR="006B6913" w:rsidRPr="006B6913">
        <w:rPr>
          <w:rFonts w:asciiTheme="majorBidi" w:hAnsiTheme="majorBidi" w:cstheme="majorBidi"/>
          <w:sz w:val="30"/>
          <w:szCs w:val="30"/>
        </w:rPr>
        <w:t>15</w:t>
      </w:r>
      <w:r w:rsidRPr="006B6913">
        <w:rPr>
          <w:rFonts w:asciiTheme="majorBidi" w:hAnsiTheme="majorBidi" w:cstheme="majorBidi"/>
          <w:sz w:val="30"/>
          <w:szCs w:val="30"/>
        </w:rPr>
        <w:t>,</w:t>
      </w:r>
      <w:r w:rsidR="006B6913" w:rsidRPr="006B6913">
        <w:rPr>
          <w:rFonts w:asciiTheme="majorBidi" w:hAnsiTheme="majorBidi" w:cstheme="majorBidi"/>
          <w:sz w:val="30"/>
          <w:szCs w:val="30"/>
        </w:rPr>
        <w:t>5</w:t>
      </w:r>
      <w:r w:rsidRPr="006B6913">
        <w:rPr>
          <w:rFonts w:asciiTheme="majorBidi" w:hAnsiTheme="majorBidi" w:cstheme="majorBidi"/>
          <w:sz w:val="30"/>
          <w:szCs w:val="30"/>
        </w:rPr>
        <w:t xml:space="preserve">00 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หุ้น (คิดเป็น </w:t>
      </w:r>
      <w:r w:rsidR="002B059F">
        <w:rPr>
          <w:rFonts w:asciiTheme="majorBidi" w:hAnsiTheme="majorBidi" w:cstheme="majorBidi"/>
          <w:sz w:val="30"/>
          <w:szCs w:val="30"/>
        </w:rPr>
        <w:t>0</w:t>
      </w:r>
      <w:r w:rsidRPr="006B6913">
        <w:rPr>
          <w:rFonts w:asciiTheme="majorBidi" w:hAnsiTheme="majorBidi" w:cstheme="majorBidi"/>
          <w:sz w:val="30"/>
          <w:szCs w:val="30"/>
        </w:rPr>
        <w:t>.</w:t>
      </w:r>
      <w:r w:rsidR="002B059F">
        <w:rPr>
          <w:rFonts w:asciiTheme="majorBidi" w:hAnsiTheme="majorBidi" w:cstheme="majorBidi"/>
          <w:sz w:val="30"/>
          <w:szCs w:val="30"/>
        </w:rPr>
        <w:t>61</w:t>
      </w:r>
      <w:r w:rsidRPr="006B6913">
        <w:rPr>
          <w:rFonts w:asciiTheme="majorBidi" w:hAnsiTheme="majorBidi" w:cstheme="majorBidi"/>
          <w:sz w:val="30"/>
          <w:szCs w:val="30"/>
        </w:rPr>
        <w:t>%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 ของหุ้น</w:t>
      </w:r>
      <w:r w:rsidR="00557AE3" w:rsidRPr="006B6913">
        <w:rPr>
          <w:rFonts w:asciiTheme="majorBidi" w:hAnsiTheme="majorBidi" w:cstheme="majorBidi" w:hint="cs"/>
          <w:sz w:val="30"/>
          <w:szCs w:val="30"/>
          <w:cs/>
        </w:rPr>
        <w:t>สามัญ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6B6913">
        <w:rPr>
          <w:rFonts w:asciiTheme="majorBidi" w:hAnsiTheme="majorBidi" w:cstheme="majorBidi"/>
          <w:sz w:val="30"/>
          <w:szCs w:val="30"/>
        </w:rPr>
        <w:t>)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57AE3" w:rsidRPr="006B6913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6B6913" w:rsidRPr="006B6913">
        <w:rPr>
          <w:rFonts w:asciiTheme="majorBidi" w:hAnsiTheme="majorBidi" w:cstheme="majorBidi"/>
          <w:sz w:val="30"/>
          <w:szCs w:val="30"/>
        </w:rPr>
        <w:t>14</w:t>
      </w:r>
      <w:r w:rsidRPr="006B6913">
        <w:rPr>
          <w:rFonts w:asciiTheme="majorBidi" w:hAnsiTheme="majorBidi" w:cstheme="majorBidi"/>
          <w:sz w:val="30"/>
          <w:szCs w:val="30"/>
        </w:rPr>
        <w:t>.</w:t>
      </w:r>
      <w:r w:rsidR="006B6913" w:rsidRPr="006B6913">
        <w:rPr>
          <w:rFonts w:asciiTheme="majorBidi" w:hAnsiTheme="majorBidi" w:cstheme="majorBidi"/>
          <w:sz w:val="30"/>
          <w:szCs w:val="30"/>
        </w:rPr>
        <w:t>09</w:t>
      </w:r>
      <w:r w:rsidRPr="006B6913">
        <w:rPr>
          <w:rFonts w:asciiTheme="majorBidi" w:hAnsiTheme="majorBidi" w:cstheme="majorBidi"/>
          <w:sz w:val="30"/>
          <w:szCs w:val="30"/>
        </w:rPr>
        <w:t xml:space="preserve"> </w:t>
      </w:r>
      <w:r w:rsidRPr="006B6913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FCDD091" w14:textId="55C72989" w:rsidR="00B208F9" w:rsidRDefault="00B208F9" w:rsidP="00CB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314AF1E" w14:textId="263C0536" w:rsidR="00D26529" w:rsidRPr="00106313" w:rsidRDefault="004775ED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7B8F09C8" w14:textId="77777777" w:rsidR="00D26529" w:rsidRPr="0084152A" w:rsidRDefault="00D26529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E710C8" w14:textId="77777777" w:rsidR="00E43404" w:rsidRPr="009154DB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9154D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667B8D83" w14:textId="77777777" w:rsidR="00E43404" w:rsidRPr="0084152A" w:rsidRDefault="00E43404" w:rsidP="00E4340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54A71297" w14:textId="77CC1BC6" w:rsidR="0054170E" w:rsidRDefault="00E43404" w:rsidP="0054170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06313">
        <w:rPr>
          <w:rFonts w:asciiTheme="majorBidi" w:hAnsiTheme="majorBidi" w:cstheme="majorBidi"/>
          <w:sz w:val="30"/>
          <w:szCs w:val="30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14:paraId="2539B56E" w14:textId="77777777" w:rsidR="00CB7B87" w:rsidRDefault="00CB7B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2F52538" w14:textId="77777777" w:rsidR="00813404" w:rsidRPr="00106313" w:rsidRDefault="00813404" w:rsidP="00611E00">
      <w:pPr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540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06313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1A191D1" w14:textId="16FD60A5" w:rsidR="004775ED" w:rsidRPr="0084152A" w:rsidRDefault="004775ED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799"/>
        <w:gridCol w:w="274"/>
        <w:gridCol w:w="1798"/>
      </w:tblGrid>
      <w:tr w:rsidR="00C74157" w:rsidRPr="00106313" w14:paraId="1755EFC9" w14:textId="77777777" w:rsidTr="00AE0227">
        <w:trPr>
          <w:tblHeader/>
        </w:trPr>
        <w:tc>
          <w:tcPr>
            <w:tcW w:w="2892" w:type="pct"/>
            <w:shd w:val="clear" w:color="auto" w:fill="auto"/>
          </w:tcPr>
          <w:p w14:paraId="14D562A3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35C089" w14:textId="2A7D8B41" w:rsidR="00C74157" w:rsidRPr="00106313" w:rsidRDefault="00CB7B8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601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76015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642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980" w:type="pct"/>
            <w:shd w:val="clear" w:color="auto" w:fill="auto"/>
          </w:tcPr>
          <w:p w14:paraId="7E281FE2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45C1251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shd w:val="clear" w:color="auto" w:fill="auto"/>
          </w:tcPr>
          <w:p w14:paraId="3B3798F3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shd w:val="clear" w:color="auto" w:fill="auto"/>
          </w:tcPr>
          <w:p w14:paraId="5EF36EDA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3BF0937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74157" w:rsidRPr="00106313" w14:paraId="7F9BA256" w14:textId="77777777" w:rsidTr="00AE0227">
        <w:trPr>
          <w:tblHeader/>
        </w:trPr>
        <w:tc>
          <w:tcPr>
            <w:tcW w:w="2892" w:type="pct"/>
          </w:tcPr>
          <w:p w14:paraId="56DCA44C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8" w:type="pct"/>
            <w:gridSpan w:val="3"/>
          </w:tcPr>
          <w:p w14:paraId="6997CCE0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0631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74157" w:rsidRPr="00106313" w14:paraId="76A1230D" w14:textId="77777777" w:rsidTr="00AE0227">
        <w:tc>
          <w:tcPr>
            <w:tcW w:w="2892" w:type="pct"/>
          </w:tcPr>
          <w:p w14:paraId="10AFABD7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80" w:type="pct"/>
          </w:tcPr>
          <w:p w14:paraId="3E600E7A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6184114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6B855F2D" w14:textId="77777777" w:rsidR="00C74157" w:rsidRPr="00106313" w:rsidRDefault="00C74157" w:rsidP="00AE02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157" w:rsidRPr="000505F0" w14:paraId="605721D2" w14:textId="77777777" w:rsidTr="00AE0227">
        <w:tc>
          <w:tcPr>
            <w:tcW w:w="2892" w:type="pct"/>
          </w:tcPr>
          <w:p w14:paraId="1ECAA488" w14:textId="15ECA6DB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  <w:r w:rsidR="0081540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6C428" w14:textId="0424044A" w:rsidR="00C74157" w:rsidRPr="000505F0" w:rsidRDefault="00837FE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37FE6">
              <w:rPr>
                <w:rFonts w:ascii="Angsana New" w:hAnsi="Angsana New"/>
                <w:sz w:val="30"/>
                <w:szCs w:val="30"/>
                <w:lang w:val="en-US" w:bidi="th-TH"/>
              </w:rPr>
              <w:t>17,189</w:t>
            </w:r>
          </w:p>
        </w:tc>
        <w:tc>
          <w:tcPr>
            <w:tcW w:w="149" w:type="pct"/>
          </w:tcPr>
          <w:p w14:paraId="077008B4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A9085" w14:textId="15B90D1C" w:rsidR="00C74157" w:rsidRPr="000505F0" w:rsidRDefault="00837FE6" w:rsidP="00B13661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258"/>
              <w:rPr>
                <w:rFonts w:asciiTheme="majorBidi" w:hAnsiTheme="majorBidi" w:cstheme="majorBidi"/>
                <w:sz w:val="30"/>
                <w:szCs w:val="30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C74157" w:rsidRPr="000505F0" w14:paraId="127268F8" w14:textId="77777777" w:rsidTr="00AE0227">
        <w:tc>
          <w:tcPr>
            <w:tcW w:w="2892" w:type="pct"/>
          </w:tcPr>
          <w:p w14:paraId="09B9578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F682D" w14:textId="58E93BAE" w:rsidR="00C74157" w:rsidRPr="000505F0" w:rsidRDefault="00837FE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37FE6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149" w:type="pct"/>
          </w:tcPr>
          <w:p w14:paraId="352C5E8A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3A5F5" w14:textId="6B4E2CFF" w:rsidR="00C74157" w:rsidRPr="000505F0" w:rsidRDefault="00837FE6" w:rsidP="000332C7">
            <w:pPr>
              <w:pStyle w:val="acctfourfigures"/>
              <w:tabs>
                <w:tab w:val="clear" w:pos="765"/>
                <w:tab w:val="decimal" w:pos="1323"/>
              </w:tabs>
              <w:spacing w:line="240" w:lineRule="auto"/>
              <w:ind w:right="258"/>
              <w:rPr>
                <w:rFonts w:asciiTheme="majorBidi" w:hAnsiTheme="majorBidi" w:cstheme="majorBidi"/>
                <w:sz w:val="30"/>
                <w:szCs w:val="30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C74157" w:rsidRPr="000505F0" w14:paraId="31711328" w14:textId="77777777" w:rsidTr="0054170E">
        <w:tc>
          <w:tcPr>
            <w:tcW w:w="2892" w:type="pct"/>
          </w:tcPr>
          <w:p w14:paraId="4A31B814" w14:textId="4D2A70D3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6FBAC5" w14:textId="7426E0FD" w:rsidR="00C74157" w:rsidRPr="000505F0" w:rsidRDefault="00837FE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37FE6">
              <w:rPr>
                <w:rFonts w:ascii="Angsana New" w:hAnsi="Angsana New"/>
                <w:sz w:val="30"/>
                <w:szCs w:val="30"/>
              </w:rPr>
              <w:t>251</w:t>
            </w:r>
          </w:p>
        </w:tc>
        <w:tc>
          <w:tcPr>
            <w:tcW w:w="149" w:type="pct"/>
          </w:tcPr>
          <w:p w14:paraId="095CF9CD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7E60B" w14:textId="1A9D4484" w:rsidR="00C74157" w:rsidRPr="000505F0" w:rsidRDefault="00837FE6" w:rsidP="000332C7">
            <w:pPr>
              <w:pStyle w:val="acctfourfigures"/>
              <w:tabs>
                <w:tab w:val="clear" w:pos="765"/>
                <w:tab w:val="decimal" w:pos="1323"/>
                <w:tab w:val="decimal" w:pos="1510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C74157" w:rsidRPr="000505F0" w14:paraId="7AFF7AA0" w14:textId="77777777" w:rsidTr="005E3893">
        <w:tc>
          <w:tcPr>
            <w:tcW w:w="2892" w:type="pct"/>
          </w:tcPr>
          <w:p w14:paraId="59F8B33B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0C623" w14:textId="2D65EB96" w:rsidR="00C74157" w:rsidRPr="000505F0" w:rsidRDefault="00837FE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37FE6">
              <w:rPr>
                <w:rFonts w:ascii="Angsana New" w:hAnsi="Angsana New"/>
                <w:b/>
                <w:bCs/>
                <w:sz w:val="30"/>
                <w:szCs w:val="30"/>
              </w:rPr>
              <w:t>18,196</w:t>
            </w:r>
          </w:p>
        </w:tc>
        <w:tc>
          <w:tcPr>
            <w:tcW w:w="149" w:type="pct"/>
          </w:tcPr>
          <w:p w14:paraId="79BDEF2C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68D6F9C" w14:textId="76D85006" w:rsidR="00C74157" w:rsidRPr="000505F0" w:rsidRDefault="00837FE6" w:rsidP="000332C7">
            <w:pPr>
              <w:pStyle w:val="acctfourfigures"/>
              <w:tabs>
                <w:tab w:val="clear" w:pos="765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F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352</w:t>
            </w:r>
          </w:p>
        </w:tc>
      </w:tr>
      <w:tr w:rsidR="00D5630D" w:rsidRPr="000505F0" w14:paraId="4A84AF83" w14:textId="77777777" w:rsidTr="005E3893">
        <w:tc>
          <w:tcPr>
            <w:tcW w:w="2892" w:type="pct"/>
          </w:tcPr>
          <w:p w14:paraId="2C6BC160" w14:textId="77777777" w:rsidR="00D5630D" w:rsidRDefault="00D5630D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312AF4" w14:textId="77777777" w:rsidR="00F930A2" w:rsidRPr="00106313" w:rsidRDefault="00F930A2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4999D3" w14:textId="77777777" w:rsidR="00D5630D" w:rsidRDefault="00D5630D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E9EFC8E" w14:textId="77777777" w:rsidR="00D5630D" w:rsidRPr="00106313" w:rsidRDefault="00D5630D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4BC9AC" w14:textId="77777777" w:rsidR="00D5630D" w:rsidRDefault="00D5630D" w:rsidP="000332C7">
            <w:pPr>
              <w:pStyle w:val="acctfourfigures"/>
              <w:tabs>
                <w:tab w:val="clear" w:pos="765"/>
              </w:tabs>
              <w:spacing w:line="240" w:lineRule="auto"/>
              <w:ind w:right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74157" w:rsidRPr="00106313" w14:paraId="76C4F6E3" w14:textId="77777777" w:rsidTr="00AE0227">
        <w:tc>
          <w:tcPr>
            <w:tcW w:w="2892" w:type="pct"/>
          </w:tcPr>
          <w:p w14:paraId="1FA8B1CD" w14:textId="77777777" w:rsidR="00C74157" w:rsidRPr="009154DB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154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</w:tcPr>
          <w:p w14:paraId="25B9CD1B" w14:textId="77777777" w:rsidR="00C74157" w:rsidRPr="00106313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3FE5129" w14:textId="77777777" w:rsidR="00C74157" w:rsidRPr="00106313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</w:tcPr>
          <w:p w14:paraId="2E7C6F42" w14:textId="77777777" w:rsidR="00C74157" w:rsidRPr="00106313" w:rsidRDefault="00C74157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4157" w:rsidRPr="000505F0" w14:paraId="1D43FEC2" w14:textId="77777777" w:rsidTr="00AE0227">
        <w:tc>
          <w:tcPr>
            <w:tcW w:w="2892" w:type="pct"/>
          </w:tcPr>
          <w:p w14:paraId="7D406057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CEFCE" w14:textId="2E416FE1" w:rsidR="00C74157" w:rsidRPr="000505F0" w:rsidRDefault="00837FE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</w:rPr>
              <w:t>12,131</w:t>
            </w:r>
          </w:p>
        </w:tc>
        <w:tc>
          <w:tcPr>
            <w:tcW w:w="149" w:type="pct"/>
          </w:tcPr>
          <w:p w14:paraId="50487199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AEA87" w14:textId="62491FF7" w:rsidR="00C74157" w:rsidRPr="000505F0" w:rsidRDefault="00837FE6" w:rsidP="00A4187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</w:tr>
      <w:tr w:rsidR="00C74157" w:rsidRPr="000505F0" w14:paraId="552EF45B" w14:textId="77777777" w:rsidTr="00AE0227">
        <w:tc>
          <w:tcPr>
            <w:tcW w:w="2892" w:type="pct"/>
          </w:tcPr>
          <w:p w14:paraId="5491176A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C2D86" w14:textId="6ED542D9" w:rsidR="00C74157" w:rsidRPr="000505F0" w:rsidRDefault="00837FE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104,643</w:t>
            </w:r>
          </w:p>
        </w:tc>
        <w:tc>
          <w:tcPr>
            <w:tcW w:w="149" w:type="pct"/>
          </w:tcPr>
          <w:p w14:paraId="68AB5CB9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110664" w14:textId="68A90174" w:rsidR="00C74157" w:rsidRPr="000505F0" w:rsidRDefault="00837FE6" w:rsidP="00A4187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</w:rPr>
              <w:t>474</w:t>
            </w:r>
          </w:p>
        </w:tc>
      </w:tr>
      <w:tr w:rsidR="00C74157" w:rsidRPr="000505F0" w14:paraId="54E61F80" w14:textId="77777777" w:rsidTr="00AE0227">
        <w:tc>
          <w:tcPr>
            <w:tcW w:w="2892" w:type="pct"/>
          </w:tcPr>
          <w:p w14:paraId="05613296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E4AB4" w14:textId="600AE3D1" w:rsidR="00C74157" w:rsidRPr="000505F0" w:rsidRDefault="00837FE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</w:t>
            </w:r>
          </w:p>
        </w:tc>
        <w:tc>
          <w:tcPr>
            <w:tcW w:w="149" w:type="pct"/>
          </w:tcPr>
          <w:p w14:paraId="76E4CDA7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28005" w14:textId="499950C9" w:rsidR="00C74157" w:rsidRPr="000505F0" w:rsidRDefault="00837FE6" w:rsidP="00A41878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3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74157" w:rsidRPr="000505F0" w14:paraId="1891783E" w14:textId="77777777" w:rsidTr="00AE0227">
        <w:tc>
          <w:tcPr>
            <w:tcW w:w="2892" w:type="pct"/>
          </w:tcPr>
          <w:p w14:paraId="1B53499E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BFD40" w14:textId="37ADB064" w:rsidR="00C74157" w:rsidRPr="000505F0" w:rsidRDefault="00837FE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400,840</w:t>
            </w:r>
          </w:p>
        </w:tc>
        <w:tc>
          <w:tcPr>
            <w:tcW w:w="149" w:type="pct"/>
          </w:tcPr>
          <w:p w14:paraId="496F6BB2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8377A3" w14:textId="64CA5514" w:rsidR="00C74157" w:rsidRPr="000505F0" w:rsidRDefault="00837FE6" w:rsidP="00A41878">
            <w:pPr>
              <w:pStyle w:val="acctfourfigures"/>
              <w:tabs>
                <w:tab w:val="clear" w:pos="765"/>
                <w:tab w:val="decimal" w:pos="1148"/>
              </w:tabs>
              <w:spacing w:line="240" w:lineRule="auto"/>
              <w:ind w:right="34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74157" w:rsidRPr="000505F0" w14:paraId="5EC64717" w14:textId="77777777" w:rsidTr="0054170E">
        <w:tc>
          <w:tcPr>
            <w:tcW w:w="2892" w:type="pct"/>
          </w:tcPr>
          <w:p w14:paraId="1FBE95B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06313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1D030" w14:textId="45B259AB" w:rsidR="00C74157" w:rsidRPr="000505F0" w:rsidRDefault="00837FE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6,843</w:t>
            </w:r>
          </w:p>
        </w:tc>
        <w:tc>
          <w:tcPr>
            <w:tcW w:w="149" w:type="pct"/>
          </w:tcPr>
          <w:p w14:paraId="281CAB50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4E8DD" w14:textId="75720EDC" w:rsidR="00C74157" w:rsidRPr="000505F0" w:rsidRDefault="00837FE6" w:rsidP="00A4187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37FE6">
              <w:rPr>
                <w:rFonts w:asciiTheme="majorBidi" w:hAnsiTheme="majorBidi" w:cstheme="majorBidi"/>
                <w:sz w:val="30"/>
                <w:szCs w:val="30"/>
              </w:rPr>
              <w:t>3,626</w:t>
            </w:r>
          </w:p>
        </w:tc>
      </w:tr>
      <w:tr w:rsidR="00C74157" w:rsidRPr="000505F0" w14:paraId="116FF4B7" w14:textId="77777777" w:rsidTr="005E3893">
        <w:tc>
          <w:tcPr>
            <w:tcW w:w="2892" w:type="pct"/>
          </w:tcPr>
          <w:p w14:paraId="77A23144" w14:textId="77777777" w:rsidR="00C74157" w:rsidRPr="00106313" w:rsidRDefault="00C74157" w:rsidP="00AE02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063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48FDD5" w14:textId="0CA61302" w:rsidR="00C74157" w:rsidRPr="000505F0" w:rsidRDefault="00837FE6" w:rsidP="00AE022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F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524,857</w:t>
            </w:r>
          </w:p>
        </w:tc>
        <w:tc>
          <w:tcPr>
            <w:tcW w:w="149" w:type="pct"/>
            <w:vAlign w:val="bottom"/>
          </w:tcPr>
          <w:p w14:paraId="1F3E9F3C" w14:textId="77777777" w:rsidR="00C74157" w:rsidRPr="000505F0" w:rsidRDefault="00C74157" w:rsidP="00AE0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6F85E2" w14:textId="553B3B47" w:rsidR="00C74157" w:rsidRPr="000505F0" w:rsidRDefault="00837FE6" w:rsidP="00A41878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7F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4,325</w:t>
            </w:r>
          </w:p>
        </w:tc>
      </w:tr>
    </w:tbl>
    <w:p w14:paraId="117168FE" w14:textId="309CD010" w:rsidR="003B1905" w:rsidRDefault="003B1905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774A496" w14:textId="70915182" w:rsidR="002F67FC" w:rsidRPr="00F930A2" w:rsidRDefault="008A55E1" w:rsidP="002F67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930A2"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2F67FC" w:rsidRPr="00F930A2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67FC" w:rsidRPr="00F930A2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258E236" w14:textId="492D83FA" w:rsidR="002F67FC" w:rsidRPr="0030004C" w:rsidRDefault="002F67FC" w:rsidP="00864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5DFDAB94" w14:textId="77777777" w:rsidR="00F930A2" w:rsidRPr="00F930A2" w:rsidRDefault="00F930A2" w:rsidP="00F93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30A2">
        <w:rPr>
          <w:rFonts w:asciiTheme="majorBidi" w:hAnsiTheme="majorBidi" w:cstheme="majorBidi"/>
          <w:i/>
          <w:iCs/>
          <w:sz w:val="30"/>
          <w:szCs w:val="30"/>
          <w:cs/>
        </w:rPr>
        <w:t>การเลิกกิจการของบริษัทร่วม</w:t>
      </w:r>
    </w:p>
    <w:p w14:paraId="67AC40D4" w14:textId="77777777" w:rsidR="00F930A2" w:rsidRPr="00F930A2" w:rsidRDefault="00F930A2" w:rsidP="00F93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930A2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7CFB09DB" w14:textId="33C34FD0" w:rsidR="00B13661" w:rsidRPr="00F930A2" w:rsidRDefault="00F930A2" w:rsidP="00F93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F930A2">
        <w:rPr>
          <w:rFonts w:asciiTheme="majorBidi" w:hAnsiTheme="majorBidi" w:cstheme="majorBidi"/>
          <w:sz w:val="30"/>
          <w:szCs w:val="30"/>
          <w:cs/>
        </w:rPr>
        <w:t xml:space="preserve">ในที่ประชุมคณะกรรมการของบริษัท เมื่อวันที่ </w:t>
      </w:r>
      <w:r w:rsidR="00B13D42">
        <w:rPr>
          <w:rFonts w:asciiTheme="majorBidi" w:hAnsiTheme="majorBidi" w:cstheme="majorBidi"/>
          <w:sz w:val="30"/>
          <w:szCs w:val="30"/>
        </w:rPr>
        <w:t>27</w:t>
      </w:r>
      <w:r w:rsidRPr="00F930A2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B13D42">
        <w:rPr>
          <w:rFonts w:asciiTheme="majorBidi" w:hAnsiTheme="majorBidi" w:cstheme="majorBidi"/>
          <w:sz w:val="30"/>
          <w:szCs w:val="30"/>
        </w:rPr>
        <w:t>2566</w:t>
      </w:r>
      <w:r w:rsidRPr="00F930A2">
        <w:rPr>
          <w:rFonts w:asciiTheme="majorBidi" w:hAnsiTheme="majorBidi" w:cstheme="majorBidi"/>
          <w:sz w:val="30"/>
          <w:szCs w:val="30"/>
          <w:cs/>
        </w:rPr>
        <w:t xml:space="preserve"> คณะกรรมการมีมติอนุมัติการเลิกกิจการของบริษัท กินดีอยู่ดี </w:t>
      </w:r>
      <w:r w:rsidR="00B13D42">
        <w:rPr>
          <w:rFonts w:asciiTheme="majorBidi" w:hAnsiTheme="majorBidi" w:cstheme="majorBidi"/>
          <w:sz w:val="30"/>
          <w:szCs w:val="30"/>
        </w:rPr>
        <w:t>2020</w:t>
      </w:r>
      <w:r w:rsidRPr="00F930A2">
        <w:rPr>
          <w:rFonts w:asciiTheme="majorBidi" w:hAnsiTheme="majorBidi" w:cstheme="majorBidi"/>
          <w:sz w:val="30"/>
          <w:szCs w:val="30"/>
          <w:cs/>
        </w:rPr>
        <w:t xml:space="preserve"> จำกัด ซึ่งเป็นบริษัทร่วมของกลุ่มบริษัท ถือหุ้นโดยบริษัท เซ็น แอนด์ สไปซี่ จำกัด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930A2">
        <w:rPr>
          <w:rFonts w:asciiTheme="majorBidi" w:hAnsiTheme="majorBidi" w:cstheme="majorBidi"/>
          <w:sz w:val="30"/>
          <w:szCs w:val="30"/>
          <w:cs/>
        </w:rPr>
        <w:t xml:space="preserve">(ถือหุ้นร้อยละ </w:t>
      </w:r>
      <w:r w:rsidR="00B13D42">
        <w:rPr>
          <w:rFonts w:asciiTheme="majorBidi" w:hAnsiTheme="majorBidi" w:cstheme="majorBidi"/>
          <w:sz w:val="30"/>
          <w:szCs w:val="30"/>
        </w:rPr>
        <w:t>25</w:t>
      </w:r>
      <w:r w:rsidRPr="00F930A2">
        <w:rPr>
          <w:rFonts w:asciiTheme="majorBidi" w:hAnsiTheme="majorBidi" w:cstheme="majorBidi"/>
          <w:sz w:val="30"/>
          <w:szCs w:val="30"/>
          <w:cs/>
        </w:rPr>
        <w:t>) ทั้งนี้การเลิกกิจการของบริษัทร่วมดังกล่าวไม่มีผลกระทบต่อการดำเนินงานหรือฐานะการเงินของกลุ่มบริษัท จากผลการดำเนินงานและแผนการเลิกกิจการดังกล่าวส่งผลให้กลุ่มบริษัทพิจารณาตั้งด้อยค่า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F930A2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เงินลงทุนในบริษัทร่วมแล้วทั้งจำนวนในปี </w:t>
      </w:r>
      <w:r w:rsidR="00B13D42">
        <w:rPr>
          <w:rFonts w:asciiTheme="majorBidi" w:hAnsiTheme="majorBidi" w:cstheme="majorBidi"/>
          <w:sz w:val="30"/>
          <w:szCs w:val="30"/>
        </w:rPr>
        <w:t>2565</w:t>
      </w:r>
      <w:r w:rsidRPr="00F930A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6265">
        <w:rPr>
          <w:rFonts w:asciiTheme="majorBidi" w:hAnsiTheme="majorBidi" w:cstheme="majorBidi" w:hint="cs"/>
          <w:sz w:val="30"/>
          <w:szCs w:val="30"/>
          <w:cs/>
        </w:rPr>
        <w:t>ทั้งนี้</w:t>
      </w:r>
      <w:r w:rsidRPr="00F930A2">
        <w:rPr>
          <w:rFonts w:asciiTheme="majorBidi" w:hAnsiTheme="majorBidi" w:cstheme="majorBidi"/>
          <w:sz w:val="30"/>
          <w:szCs w:val="30"/>
          <w:cs/>
        </w:rPr>
        <w:t>บริษัทร่วมดำเนินการ</w:t>
      </w:r>
      <w:r w:rsidRPr="00F930A2">
        <w:rPr>
          <w:rFonts w:asciiTheme="majorBidi" w:hAnsiTheme="majorBidi"/>
          <w:sz w:val="30"/>
          <w:szCs w:val="30"/>
          <w:cs/>
        </w:rPr>
        <w:t>จดทะเบียนเลิกกิจการกับ</w:t>
      </w:r>
      <w:r>
        <w:rPr>
          <w:rFonts w:asciiTheme="majorBidi" w:hAnsiTheme="majorBidi"/>
          <w:sz w:val="30"/>
          <w:szCs w:val="30"/>
        </w:rPr>
        <w:br/>
      </w:r>
      <w:r w:rsidRPr="00F930A2">
        <w:rPr>
          <w:rFonts w:asciiTheme="majorBidi" w:hAnsiTheme="majorBidi"/>
          <w:sz w:val="30"/>
          <w:szCs w:val="30"/>
          <w:cs/>
        </w:rPr>
        <w:t>กรมพัฒ</w:t>
      </w:r>
      <w:r>
        <w:rPr>
          <w:rFonts w:asciiTheme="majorBidi" w:hAnsiTheme="majorBidi" w:hint="cs"/>
          <w:sz w:val="30"/>
          <w:szCs w:val="30"/>
          <w:cs/>
        </w:rPr>
        <w:t>นาธุรกิจการค้า</w:t>
      </w:r>
      <w:r w:rsidRPr="00F930A2">
        <w:rPr>
          <w:rFonts w:asciiTheme="majorBidi" w:hAnsiTheme="majorBidi"/>
          <w:sz w:val="30"/>
          <w:szCs w:val="30"/>
          <w:cs/>
        </w:rPr>
        <w:t>แล้ว</w:t>
      </w:r>
      <w:r>
        <w:rPr>
          <w:rFonts w:asciiTheme="majorBidi" w:hAnsiTheme="majorBidi" w:hint="cs"/>
          <w:sz w:val="30"/>
          <w:szCs w:val="30"/>
          <w:cs/>
        </w:rPr>
        <w:t>เมื่อ</w:t>
      </w:r>
      <w:r w:rsidRPr="00F930A2">
        <w:rPr>
          <w:rFonts w:asciiTheme="majorBidi" w:hAnsiTheme="majorBidi"/>
          <w:sz w:val="30"/>
          <w:szCs w:val="30"/>
          <w:cs/>
        </w:rPr>
        <w:t xml:space="preserve">วันที่ </w:t>
      </w:r>
      <w:r w:rsidR="00B13D42">
        <w:rPr>
          <w:rFonts w:asciiTheme="majorBidi" w:hAnsiTheme="majorBidi"/>
          <w:sz w:val="30"/>
          <w:szCs w:val="30"/>
        </w:rPr>
        <w:t>16</w:t>
      </w:r>
      <w:r w:rsidRPr="00F930A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Pr="00F930A2">
        <w:rPr>
          <w:rFonts w:asciiTheme="majorBidi" w:hAnsiTheme="majorBidi" w:cstheme="majorBidi"/>
          <w:sz w:val="30"/>
          <w:szCs w:val="30"/>
        </w:rPr>
        <w:t xml:space="preserve"> </w:t>
      </w:r>
      <w:r w:rsidRPr="00F930A2">
        <w:rPr>
          <w:rFonts w:asciiTheme="majorBidi" w:hAnsiTheme="majorBidi"/>
          <w:sz w:val="30"/>
          <w:szCs w:val="30"/>
          <w:cs/>
        </w:rPr>
        <w:t>2</w:t>
      </w:r>
      <w:r>
        <w:rPr>
          <w:rFonts w:asciiTheme="majorBidi" w:hAnsiTheme="majorBidi"/>
          <w:sz w:val="30"/>
          <w:szCs w:val="30"/>
        </w:rPr>
        <w:t>567</w:t>
      </w:r>
    </w:p>
    <w:sectPr w:rsidR="00B13661" w:rsidRPr="00F930A2" w:rsidSect="0098215A">
      <w:headerReference w:type="default" r:id="rId11"/>
      <w:footerReference w:type="default" r:id="rId12"/>
      <w:pgSz w:w="11909" w:h="16834" w:code="9"/>
      <w:pgMar w:top="576" w:right="1152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13385" w14:textId="77777777" w:rsidR="00093CFA" w:rsidRDefault="00093CFA" w:rsidP="004956B4">
      <w:r>
        <w:separator/>
      </w:r>
    </w:p>
  </w:endnote>
  <w:endnote w:type="continuationSeparator" w:id="0">
    <w:p w14:paraId="3F4D8D8D" w14:textId="77777777" w:rsidR="00093CFA" w:rsidRDefault="00093CF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19588281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9D8755" w14:textId="77777777" w:rsidR="004F32EF" w:rsidRPr="005A0BA5" w:rsidRDefault="004F32EF" w:rsidP="005A0BA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A0B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A0B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A0B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A0B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514E1B" w14:textId="77777777" w:rsidR="00093CFA" w:rsidRDefault="00093CFA" w:rsidP="004956B4">
      <w:r>
        <w:separator/>
      </w:r>
    </w:p>
  </w:footnote>
  <w:footnote w:type="continuationSeparator" w:id="0">
    <w:p w14:paraId="65D036B4" w14:textId="77777777" w:rsidR="00093CFA" w:rsidRDefault="00093CF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F384" w14:textId="77777777" w:rsidR="00533095" w:rsidRDefault="00533095" w:rsidP="005C4C77">
    <w:pPr>
      <w:pStyle w:val="acctmainheading"/>
      <w:tabs>
        <w:tab w:val="left" w:pos="90"/>
      </w:tabs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/>
        <w:bCs/>
        <w:i/>
        <w:sz w:val="32"/>
        <w:szCs w:val="32"/>
        <w:cs/>
        <w:lang w:bidi="th-TH"/>
      </w:rPr>
      <w:t>บริษัท เซ็น คอร์ปอเรชั่น กรุ๊ป จำกัด (มหาชน) และบริษัทย่อย</w:t>
    </w:r>
  </w:p>
  <w:p w14:paraId="4A4FF142" w14:textId="77777777" w:rsidR="00533095" w:rsidRPr="00401060" w:rsidRDefault="00533095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หมายเหตุประกอบงบการเงินระหว่างกาลแบบย่อ</w:t>
    </w:r>
  </w:p>
  <w:p w14:paraId="77E756CD" w14:textId="32070B9A" w:rsidR="00533095" w:rsidRPr="00FE5A92" w:rsidRDefault="00024600" w:rsidP="005C4C77">
    <w:pPr>
      <w:pStyle w:val="acctmainheading"/>
      <w:spacing w:after="0" w:line="240" w:lineRule="auto"/>
      <w:ind w:left="360" w:hanging="360"/>
      <w:rPr>
        <w:rFonts w:ascii="Angsana New" w:hAnsi="Angsana New"/>
        <w:bCs/>
        <w:i/>
        <w:sz w:val="32"/>
        <w:szCs w:val="32"/>
        <w:lang w:bidi="th-TH"/>
      </w:rPr>
    </w:pP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Cs/>
        <w:i/>
        <w:sz w:val="32"/>
        <w:szCs w:val="32"/>
        <w:cs/>
        <w:lang w:val="en-US" w:bidi="th-TH"/>
      </w:rPr>
      <w:t>และหกเดือน</w:t>
    </w:r>
    <w:r w:rsidRPr="00401060">
      <w:rPr>
        <w:rFonts w:ascii="Angsana New" w:hAnsi="Angsana New" w:hint="cs"/>
        <w:bCs/>
        <w:i/>
        <w:sz w:val="32"/>
        <w:szCs w:val="32"/>
        <w:cs/>
        <w:lang w:bidi="th-TH"/>
      </w:rPr>
      <w:t xml:space="preserve">สิ้นสุดวันที่ </w:t>
    </w:r>
    <w:r w:rsidRPr="00843F80">
      <w:rPr>
        <w:rFonts w:ascii="Angsana New" w:hAnsi="Angsana New"/>
        <w:bCs/>
        <w:iCs/>
        <w:sz w:val="32"/>
        <w:szCs w:val="32"/>
        <w:lang w:bidi="th-TH"/>
      </w:rPr>
      <w:t>3</w:t>
    </w:r>
    <w:r>
      <w:rPr>
        <w:rFonts w:ascii="Angsana New" w:hAnsi="Angsana New"/>
        <w:bCs/>
        <w:iCs/>
        <w:sz w:val="32"/>
        <w:szCs w:val="32"/>
        <w:lang w:bidi="th-TH"/>
      </w:rPr>
      <w:t xml:space="preserve">0 </w:t>
    </w:r>
    <w:r w:rsidRPr="00C06B02">
      <w:rPr>
        <w:rFonts w:ascii="Angsana New" w:hAnsi="Angsana New" w:hint="cs"/>
        <w:bCs/>
        <w:i/>
        <w:sz w:val="32"/>
        <w:szCs w:val="32"/>
        <w:cs/>
        <w:lang w:bidi="th-TH"/>
      </w:rPr>
      <w:t xml:space="preserve">มิถุนายน </w:t>
    </w:r>
    <w:r w:rsidR="00843F80" w:rsidRPr="00843F80">
      <w:rPr>
        <w:rFonts w:ascii="Angsana New" w:hAnsi="Angsana New"/>
        <w:bCs/>
        <w:iCs/>
        <w:sz w:val="32"/>
        <w:szCs w:val="32"/>
        <w:lang w:val="en-US" w:bidi="th-TH"/>
      </w:rPr>
      <w:t>256</w:t>
    </w:r>
    <w:r w:rsidR="00BE6CF0">
      <w:rPr>
        <w:rFonts w:ascii="Angsana New" w:hAnsi="Angsana New"/>
        <w:bCs/>
        <w:iCs/>
        <w:sz w:val="32"/>
        <w:szCs w:val="32"/>
        <w:lang w:val="en-US" w:bidi="th-TH"/>
      </w:rPr>
      <w:t>7</w:t>
    </w:r>
    <w:r w:rsidR="00533095" w:rsidRPr="00843F80">
      <w:rPr>
        <w:rFonts w:ascii="Angsana New" w:hAnsi="Angsana New" w:hint="cs"/>
        <w:bCs/>
        <w:i/>
        <w:sz w:val="32"/>
        <w:szCs w:val="32"/>
        <w:cs/>
        <w:lang w:bidi="th-TH"/>
      </w:rPr>
      <w:t xml:space="preserve"> </w:t>
    </w:r>
    <w:r w:rsidR="00533095">
      <w:rPr>
        <w:rFonts w:ascii="Angsana New" w:hAnsi="Angsana New" w:hint="cs"/>
        <w:bCs/>
        <w:i/>
        <w:sz w:val="32"/>
        <w:szCs w:val="32"/>
        <w:cs/>
        <w:lang w:bidi="th-TH"/>
      </w:rPr>
      <w:t>(ไม่ได้ตรวจสอบ)</w:t>
    </w:r>
  </w:p>
  <w:p w14:paraId="00F9F0E9" w14:textId="77777777" w:rsidR="00533095" w:rsidRPr="00F611ED" w:rsidRDefault="00533095" w:rsidP="001F375E">
    <w:pPr>
      <w:pStyle w:val="acctmainheading"/>
      <w:spacing w:after="0" w:line="240" w:lineRule="auto"/>
      <w:rPr>
        <w:rFonts w:ascii="Angsana New" w:hAnsi="Angsana New"/>
        <w:bCs/>
        <w:i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B4A3F34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22966A3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63179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6D1551"/>
    <w:multiLevelType w:val="hybridMultilevel"/>
    <w:tmpl w:val="C34A6A52"/>
    <w:lvl w:ilvl="0" w:tplc="11FEA2E6">
      <w:start w:val="27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1D6E4686"/>
    <w:multiLevelType w:val="hybridMultilevel"/>
    <w:tmpl w:val="E44CB2FC"/>
    <w:lvl w:ilvl="0" w:tplc="7E1EA44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4825909"/>
    <w:multiLevelType w:val="singleLevel"/>
    <w:tmpl w:val="1200F3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D4D299E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E024A5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37665C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621A62"/>
    <w:multiLevelType w:val="hybridMultilevel"/>
    <w:tmpl w:val="3DF89C9C"/>
    <w:lvl w:ilvl="0" w:tplc="1E782C5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DF62AE8"/>
    <w:multiLevelType w:val="hybridMultilevel"/>
    <w:tmpl w:val="A112D058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C930BF3E"/>
    <w:lvl w:ilvl="0" w:tplc="64B605B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AF357F"/>
    <w:multiLevelType w:val="hybridMultilevel"/>
    <w:tmpl w:val="80E4509C"/>
    <w:lvl w:ilvl="0" w:tplc="82706CE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EE41BE9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567742B"/>
    <w:multiLevelType w:val="multilevel"/>
    <w:tmpl w:val="C28C185E"/>
    <w:lvl w:ilvl="0">
      <w:start w:val="2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717800"/>
    <w:multiLevelType w:val="hybridMultilevel"/>
    <w:tmpl w:val="F81628D4"/>
    <w:lvl w:ilvl="0" w:tplc="33CEE9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7916C14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D2338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2" w15:restartNumberingAfterBreak="0">
    <w:nsid w:val="6EAE604F"/>
    <w:multiLevelType w:val="hybridMultilevel"/>
    <w:tmpl w:val="04E656D2"/>
    <w:lvl w:ilvl="0" w:tplc="FF6C63C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AF5CF1"/>
    <w:multiLevelType w:val="hybridMultilevel"/>
    <w:tmpl w:val="F0A46112"/>
    <w:lvl w:ilvl="0" w:tplc="8498538A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7654290"/>
    <w:multiLevelType w:val="hybridMultilevel"/>
    <w:tmpl w:val="FC3C4B76"/>
    <w:lvl w:ilvl="0" w:tplc="9C142BD6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0D260A"/>
    <w:multiLevelType w:val="multilevel"/>
    <w:tmpl w:val="BD40BF1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21"/>
  </w:num>
  <w:num w:numId="10" w16cid:durableId="1154105001">
    <w:abstractNumId w:val="17"/>
  </w:num>
  <w:num w:numId="11" w16cid:durableId="958337222">
    <w:abstractNumId w:val="38"/>
  </w:num>
  <w:num w:numId="12" w16cid:durableId="1031221270">
    <w:abstractNumId w:val="22"/>
  </w:num>
  <w:num w:numId="13" w16cid:durableId="457185919">
    <w:abstractNumId w:val="45"/>
  </w:num>
  <w:num w:numId="14" w16cid:durableId="1725522033">
    <w:abstractNumId w:val="9"/>
  </w:num>
  <w:num w:numId="15" w16cid:durableId="801578294">
    <w:abstractNumId w:val="24"/>
  </w:num>
  <w:num w:numId="16" w16cid:durableId="380983741">
    <w:abstractNumId w:val="42"/>
  </w:num>
  <w:num w:numId="17" w16cid:durableId="2072804859">
    <w:abstractNumId w:val="26"/>
  </w:num>
  <w:num w:numId="18" w16cid:durableId="1844512333">
    <w:abstractNumId w:val="31"/>
  </w:num>
  <w:num w:numId="19" w16cid:durableId="1485270003">
    <w:abstractNumId w:val="36"/>
  </w:num>
  <w:num w:numId="20" w16cid:durableId="1037050325">
    <w:abstractNumId w:val="41"/>
  </w:num>
  <w:num w:numId="21" w16cid:durableId="1524661005">
    <w:abstractNumId w:val="28"/>
  </w:num>
  <w:num w:numId="22" w16cid:durableId="1567063222">
    <w:abstractNumId w:val="19"/>
  </w:num>
  <w:num w:numId="23" w16cid:durableId="990520970">
    <w:abstractNumId w:val="14"/>
  </w:num>
  <w:num w:numId="24" w16cid:durableId="2139176525">
    <w:abstractNumId w:val="37"/>
  </w:num>
  <w:num w:numId="25" w16cid:durableId="1132216">
    <w:abstractNumId w:val="43"/>
  </w:num>
  <w:num w:numId="26" w16cid:durableId="1802726395">
    <w:abstractNumId w:val="30"/>
  </w:num>
  <w:num w:numId="27" w16cid:durableId="1473407652">
    <w:abstractNumId w:val="29"/>
  </w:num>
  <w:num w:numId="28" w16cid:durableId="1102846236">
    <w:abstractNumId w:val="46"/>
  </w:num>
  <w:num w:numId="29" w16cid:durableId="319774421">
    <w:abstractNumId w:val="8"/>
  </w:num>
  <w:num w:numId="30" w16cid:durableId="1791512612">
    <w:abstractNumId w:val="44"/>
  </w:num>
  <w:num w:numId="31" w16cid:durableId="1761096684">
    <w:abstractNumId w:val="18"/>
  </w:num>
  <w:num w:numId="32" w16cid:durableId="1907375133">
    <w:abstractNumId w:val="32"/>
  </w:num>
  <w:num w:numId="33" w16cid:durableId="1156725480">
    <w:abstractNumId w:val="35"/>
  </w:num>
  <w:num w:numId="34" w16cid:durableId="1057775138">
    <w:abstractNumId w:val="27"/>
  </w:num>
  <w:num w:numId="35" w16cid:durableId="310062256">
    <w:abstractNumId w:val="34"/>
  </w:num>
  <w:num w:numId="36" w16cid:durableId="1507868037">
    <w:abstractNumId w:val="10"/>
  </w:num>
  <w:num w:numId="37" w16cid:durableId="872616695">
    <w:abstractNumId w:val="47"/>
  </w:num>
  <w:num w:numId="38" w16cid:durableId="580022414">
    <w:abstractNumId w:val="23"/>
  </w:num>
  <w:num w:numId="39" w16cid:durableId="1583099343">
    <w:abstractNumId w:val="16"/>
  </w:num>
  <w:num w:numId="40" w16cid:durableId="1781337618">
    <w:abstractNumId w:val="33"/>
  </w:num>
  <w:num w:numId="41" w16cid:durableId="1923949458">
    <w:abstractNumId w:val="13"/>
  </w:num>
  <w:num w:numId="42" w16cid:durableId="1637760634">
    <w:abstractNumId w:val="15"/>
  </w:num>
  <w:num w:numId="43" w16cid:durableId="983969728">
    <w:abstractNumId w:val="11"/>
  </w:num>
  <w:num w:numId="44" w16cid:durableId="1166748548">
    <w:abstractNumId w:val="40"/>
  </w:num>
  <w:num w:numId="45" w16cid:durableId="1906716068">
    <w:abstractNumId w:val="20"/>
  </w:num>
  <w:num w:numId="46" w16cid:durableId="1255549513">
    <w:abstractNumId w:val="12"/>
  </w:num>
  <w:num w:numId="47" w16cid:durableId="506289646">
    <w:abstractNumId w:val="25"/>
  </w:num>
  <w:num w:numId="48" w16cid:durableId="27226112">
    <w:abstractNumId w:val="3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1B6"/>
    <w:rsid w:val="00005541"/>
    <w:rsid w:val="00005A60"/>
    <w:rsid w:val="00005AAF"/>
    <w:rsid w:val="00005B2E"/>
    <w:rsid w:val="00006302"/>
    <w:rsid w:val="00006328"/>
    <w:rsid w:val="00006761"/>
    <w:rsid w:val="00006BA5"/>
    <w:rsid w:val="00006BC9"/>
    <w:rsid w:val="00006C50"/>
    <w:rsid w:val="00006D92"/>
    <w:rsid w:val="00006FA5"/>
    <w:rsid w:val="00007272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D82"/>
    <w:rsid w:val="00020EFA"/>
    <w:rsid w:val="00020FC5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00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E0"/>
    <w:rsid w:val="00033753"/>
    <w:rsid w:val="00033863"/>
    <w:rsid w:val="000339B8"/>
    <w:rsid w:val="00033A26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77C"/>
    <w:rsid w:val="000368F6"/>
    <w:rsid w:val="0003696C"/>
    <w:rsid w:val="00037047"/>
    <w:rsid w:val="0003724B"/>
    <w:rsid w:val="00037564"/>
    <w:rsid w:val="00037B04"/>
    <w:rsid w:val="00037B98"/>
    <w:rsid w:val="00037BD9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B76"/>
    <w:rsid w:val="00042CEB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5ED6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1C5"/>
    <w:rsid w:val="000512D8"/>
    <w:rsid w:val="00051636"/>
    <w:rsid w:val="00051887"/>
    <w:rsid w:val="00051B10"/>
    <w:rsid w:val="00051C05"/>
    <w:rsid w:val="0005210B"/>
    <w:rsid w:val="00052656"/>
    <w:rsid w:val="000527A7"/>
    <w:rsid w:val="000527C7"/>
    <w:rsid w:val="00052B57"/>
    <w:rsid w:val="00052DEF"/>
    <w:rsid w:val="00052E8F"/>
    <w:rsid w:val="000530ED"/>
    <w:rsid w:val="00053435"/>
    <w:rsid w:val="000535E3"/>
    <w:rsid w:val="0005360A"/>
    <w:rsid w:val="00053B2B"/>
    <w:rsid w:val="00053DBC"/>
    <w:rsid w:val="000544D1"/>
    <w:rsid w:val="0005462F"/>
    <w:rsid w:val="0005469B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646"/>
    <w:rsid w:val="00060795"/>
    <w:rsid w:val="000609F7"/>
    <w:rsid w:val="00060C2A"/>
    <w:rsid w:val="00060C8F"/>
    <w:rsid w:val="00060D24"/>
    <w:rsid w:val="00061278"/>
    <w:rsid w:val="00061340"/>
    <w:rsid w:val="00061461"/>
    <w:rsid w:val="0006147E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95"/>
    <w:rsid w:val="00067CD0"/>
    <w:rsid w:val="00067D22"/>
    <w:rsid w:val="00067F3B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3F73"/>
    <w:rsid w:val="000744FA"/>
    <w:rsid w:val="00074550"/>
    <w:rsid w:val="00074605"/>
    <w:rsid w:val="00074C63"/>
    <w:rsid w:val="0007509B"/>
    <w:rsid w:val="000750F5"/>
    <w:rsid w:val="000751B4"/>
    <w:rsid w:val="000754D3"/>
    <w:rsid w:val="00075699"/>
    <w:rsid w:val="000756DF"/>
    <w:rsid w:val="000758F0"/>
    <w:rsid w:val="000759E5"/>
    <w:rsid w:val="00075A10"/>
    <w:rsid w:val="00075ACD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589"/>
    <w:rsid w:val="00080798"/>
    <w:rsid w:val="00080899"/>
    <w:rsid w:val="00080BD0"/>
    <w:rsid w:val="00080F9A"/>
    <w:rsid w:val="0008111C"/>
    <w:rsid w:val="00081320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12"/>
    <w:rsid w:val="00091B76"/>
    <w:rsid w:val="00091C53"/>
    <w:rsid w:val="000920CE"/>
    <w:rsid w:val="00092337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CFA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A2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AA7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5467"/>
    <w:rsid w:val="000B5728"/>
    <w:rsid w:val="000B5A73"/>
    <w:rsid w:val="000B5B7F"/>
    <w:rsid w:val="000B64A9"/>
    <w:rsid w:val="000B6951"/>
    <w:rsid w:val="000B6979"/>
    <w:rsid w:val="000B6AC4"/>
    <w:rsid w:val="000B6FD1"/>
    <w:rsid w:val="000B7297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F03"/>
    <w:rsid w:val="000C24A6"/>
    <w:rsid w:val="000C3304"/>
    <w:rsid w:val="000C37F2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AB"/>
    <w:rsid w:val="000D6031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56C"/>
    <w:rsid w:val="000E1C8B"/>
    <w:rsid w:val="000E1E54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4011"/>
    <w:rsid w:val="000E4088"/>
    <w:rsid w:val="000E43A9"/>
    <w:rsid w:val="000E4421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2B1"/>
    <w:rsid w:val="000E66E6"/>
    <w:rsid w:val="000E6A8C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F3"/>
    <w:rsid w:val="000F2899"/>
    <w:rsid w:val="000F2A22"/>
    <w:rsid w:val="000F2EEB"/>
    <w:rsid w:val="000F30D0"/>
    <w:rsid w:val="000F354B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0E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85F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FA8"/>
    <w:rsid w:val="00120126"/>
    <w:rsid w:val="0012012C"/>
    <w:rsid w:val="00120302"/>
    <w:rsid w:val="001203E0"/>
    <w:rsid w:val="00120735"/>
    <w:rsid w:val="00120E1B"/>
    <w:rsid w:val="00121271"/>
    <w:rsid w:val="00121349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5041"/>
    <w:rsid w:val="00125080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431"/>
    <w:rsid w:val="00135860"/>
    <w:rsid w:val="00135ECD"/>
    <w:rsid w:val="00136221"/>
    <w:rsid w:val="00136467"/>
    <w:rsid w:val="0013678D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880"/>
    <w:rsid w:val="00144A50"/>
    <w:rsid w:val="00144AF3"/>
    <w:rsid w:val="0014558A"/>
    <w:rsid w:val="00145649"/>
    <w:rsid w:val="00145916"/>
    <w:rsid w:val="00145918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CAF"/>
    <w:rsid w:val="00147D7C"/>
    <w:rsid w:val="00147E55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3458"/>
    <w:rsid w:val="00153516"/>
    <w:rsid w:val="001535E8"/>
    <w:rsid w:val="00153A35"/>
    <w:rsid w:val="00153D72"/>
    <w:rsid w:val="0015435C"/>
    <w:rsid w:val="001543A8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64A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D7E"/>
    <w:rsid w:val="00157F8B"/>
    <w:rsid w:val="0016063F"/>
    <w:rsid w:val="001607A4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8F0"/>
    <w:rsid w:val="00170686"/>
    <w:rsid w:val="001707BE"/>
    <w:rsid w:val="001707C5"/>
    <w:rsid w:val="001707E4"/>
    <w:rsid w:val="00170879"/>
    <w:rsid w:val="001709AB"/>
    <w:rsid w:val="00170EBE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ABE"/>
    <w:rsid w:val="00186E60"/>
    <w:rsid w:val="0018724F"/>
    <w:rsid w:val="001873BC"/>
    <w:rsid w:val="00187644"/>
    <w:rsid w:val="001879C7"/>
    <w:rsid w:val="00187EED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55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8DF"/>
    <w:rsid w:val="00193AFC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628"/>
    <w:rsid w:val="00197698"/>
    <w:rsid w:val="001977BE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40B4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FA7"/>
    <w:rsid w:val="001B2FFF"/>
    <w:rsid w:val="001B301B"/>
    <w:rsid w:val="001B3183"/>
    <w:rsid w:val="001B3ADC"/>
    <w:rsid w:val="001B3B3A"/>
    <w:rsid w:val="001B3F49"/>
    <w:rsid w:val="001B41B5"/>
    <w:rsid w:val="001B4217"/>
    <w:rsid w:val="001B4A59"/>
    <w:rsid w:val="001B4ADD"/>
    <w:rsid w:val="001B4F0E"/>
    <w:rsid w:val="001B55F2"/>
    <w:rsid w:val="001B577E"/>
    <w:rsid w:val="001B599F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C006E"/>
    <w:rsid w:val="001C00F1"/>
    <w:rsid w:val="001C0319"/>
    <w:rsid w:val="001C0700"/>
    <w:rsid w:val="001C085F"/>
    <w:rsid w:val="001C093C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76D7"/>
    <w:rsid w:val="001C7826"/>
    <w:rsid w:val="001C78C4"/>
    <w:rsid w:val="001D0408"/>
    <w:rsid w:val="001D0585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D0"/>
    <w:rsid w:val="001E4A3B"/>
    <w:rsid w:val="001E4B11"/>
    <w:rsid w:val="001E4CEC"/>
    <w:rsid w:val="001E4E7A"/>
    <w:rsid w:val="001E4EDE"/>
    <w:rsid w:val="001E52AD"/>
    <w:rsid w:val="001E57CE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E33"/>
    <w:rsid w:val="001F1FB6"/>
    <w:rsid w:val="001F20BD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DB0"/>
    <w:rsid w:val="001F6DFD"/>
    <w:rsid w:val="001F7016"/>
    <w:rsid w:val="001F70A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257E"/>
    <w:rsid w:val="00202694"/>
    <w:rsid w:val="0020294A"/>
    <w:rsid w:val="00202DDC"/>
    <w:rsid w:val="00202F0B"/>
    <w:rsid w:val="00203018"/>
    <w:rsid w:val="00203038"/>
    <w:rsid w:val="002032A6"/>
    <w:rsid w:val="002032E0"/>
    <w:rsid w:val="00203512"/>
    <w:rsid w:val="002037DD"/>
    <w:rsid w:val="00203898"/>
    <w:rsid w:val="00203B06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DB"/>
    <w:rsid w:val="00211DF4"/>
    <w:rsid w:val="00212136"/>
    <w:rsid w:val="00212171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3C3"/>
    <w:rsid w:val="00214401"/>
    <w:rsid w:val="002146DC"/>
    <w:rsid w:val="00214702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611C"/>
    <w:rsid w:val="00216213"/>
    <w:rsid w:val="00216780"/>
    <w:rsid w:val="00216860"/>
    <w:rsid w:val="00216BCE"/>
    <w:rsid w:val="00216BE5"/>
    <w:rsid w:val="00216DD0"/>
    <w:rsid w:val="002176D2"/>
    <w:rsid w:val="00217757"/>
    <w:rsid w:val="00217A0D"/>
    <w:rsid w:val="00220118"/>
    <w:rsid w:val="002205D3"/>
    <w:rsid w:val="00220691"/>
    <w:rsid w:val="00220718"/>
    <w:rsid w:val="00220CF7"/>
    <w:rsid w:val="00220E0A"/>
    <w:rsid w:val="00220E9B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1010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70074"/>
    <w:rsid w:val="002700BF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6C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6B8"/>
    <w:rsid w:val="00282860"/>
    <w:rsid w:val="00282E7A"/>
    <w:rsid w:val="002831F6"/>
    <w:rsid w:val="00283B19"/>
    <w:rsid w:val="00283BEB"/>
    <w:rsid w:val="00283C98"/>
    <w:rsid w:val="00283CBC"/>
    <w:rsid w:val="00283D52"/>
    <w:rsid w:val="002840C0"/>
    <w:rsid w:val="0028452C"/>
    <w:rsid w:val="002845EE"/>
    <w:rsid w:val="0028605C"/>
    <w:rsid w:val="002864D7"/>
    <w:rsid w:val="002865E9"/>
    <w:rsid w:val="00286939"/>
    <w:rsid w:val="002869B5"/>
    <w:rsid w:val="00286B83"/>
    <w:rsid w:val="00286BA3"/>
    <w:rsid w:val="00286DD0"/>
    <w:rsid w:val="002870B9"/>
    <w:rsid w:val="00287254"/>
    <w:rsid w:val="0028733C"/>
    <w:rsid w:val="00287462"/>
    <w:rsid w:val="002877A0"/>
    <w:rsid w:val="00287AF2"/>
    <w:rsid w:val="00287EAD"/>
    <w:rsid w:val="00287EB1"/>
    <w:rsid w:val="00287EC9"/>
    <w:rsid w:val="0029022E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62FB"/>
    <w:rsid w:val="00296898"/>
    <w:rsid w:val="00296E53"/>
    <w:rsid w:val="002970AA"/>
    <w:rsid w:val="0029723F"/>
    <w:rsid w:val="00297328"/>
    <w:rsid w:val="002976AC"/>
    <w:rsid w:val="002976EE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FF"/>
    <w:rsid w:val="002A240F"/>
    <w:rsid w:val="002A2D6E"/>
    <w:rsid w:val="002A2DB6"/>
    <w:rsid w:val="002A2E52"/>
    <w:rsid w:val="002A3008"/>
    <w:rsid w:val="002A3206"/>
    <w:rsid w:val="002A35DC"/>
    <w:rsid w:val="002A39BD"/>
    <w:rsid w:val="002A39DE"/>
    <w:rsid w:val="002A39EB"/>
    <w:rsid w:val="002A3CED"/>
    <w:rsid w:val="002A41BD"/>
    <w:rsid w:val="002A47E9"/>
    <w:rsid w:val="002A487A"/>
    <w:rsid w:val="002A4A2F"/>
    <w:rsid w:val="002A4D18"/>
    <w:rsid w:val="002A4D7A"/>
    <w:rsid w:val="002A4E29"/>
    <w:rsid w:val="002A511E"/>
    <w:rsid w:val="002A5165"/>
    <w:rsid w:val="002A55AE"/>
    <w:rsid w:val="002A5AAB"/>
    <w:rsid w:val="002A6381"/>
    <w:rsid w:val="002A644F"/>
    <w:rsid w:val="002A64CB"/>
    <w:rsid w:val="002A6DF0"/>
    <w:rsid w:val="002A7097"/>
    <w:rsid w:val="002A7219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59F"/>
    <w:rsid w:val="002B081E"/>
    <w:rsid w:val="002B0902"/>
    <w:rsid w:val="002B0C58"/>
    <w:rsid w:val="002B0E1A"/>
    <w:rsid w:val="002B126C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D6C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729A"/>
    <w:rsid w:val="002E765B"/>
    <w:rsid w:val="002E7A1D"/>
    <w:rsid w:val="002E7A5F"/>
    <w:rsid w:val="002E7A78"/>
    <w:rsid w:val="002E7A84"/>
    <w:rsid w:val="002F00F0"/>
    <w:rsid w:val="002F0643"/>
    <w:rsid w:val="002F07CF"/>
    <w:rsid w:val="002F0836"/>
    <w:rsid w:val="002F0CFE"/>
    <w:rsid w:val="002F10A3"/>
    <w:rsid w:val="002F11FB"/>
    <w:rsid w:val="002F132F"/>
    <w:rsid w:val="002F1CD1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6EE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04C"/>
    <w:rsid w:val="00300121"/>
    <w:rsid w:val="003008F2"/>
    <w:rsid w:val="00300BCD"/>
    <w:rsid w:val="00300CBA"/>
    <w:rsid w:val="00300F1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A30"/>
    <w:rsid w:val="00302B84"/>
    <w:rsid w:val="00302E09"/>
    <w:rsid w:val="00303247"/>
    <w:rsid w:val="00303F20"/>
    <w:rsid w:val="003040F0"/>
    <w:rsid w:val="00304119"/>
    <w:rsid w:val="00304511"/>
    <w:rsid w:val="00304677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D95"/>
    <w:rsid w:val="00310F35"/>
    <w:rsid w:val="003112E2"/>
    <w:rsid w:val="003113C2"/>
    <w:rsid w:val="0031184B"/>
    <w:rsid w:val="003118AE"/>
    <w:rsid w:val="00311C03"/>
    <w:rsid w:val="0031203D"/>
    <w:rsid w:val="00312096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5998"/>
    <w:rsid w:val="00315CD6"/>
    <w:rsid w:val="00315DB8"/>
    <w:rsid w:val="00316137"/>
    <w:rsid w:val="00316146"/>
    <w:rsid w:val="0031614D"/>
    <w:rsid w:val="0031664C"/>
    <w:rsid w:val="003166C5"/>
    <w:rsid w:val="00316966"/>
    <w:rsid w:val="00316E96"/>
    <w:rsid w:val="00317552"/>
    <w:rsid w:val="00317668"/>
    <w:rsid w:val="00317B13"/>
    <w:rsid w:val="00317B90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3201"/>
    <w:rsid w:val="0033323A"/>
    <w:rsid w:val="00333282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990"/>
    <w:rsid w:val="00336C51"/>
    <w:rsid w:val="00336CE8"/>
    <w:rsid w:val="00336E61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2BB"/>
    <w:rsid w:val="0034431D"/>
    <w:rsid w:val="003443FC"/>
    <w:rsid w:val="00344735"/>
    <w:rsid w:val="00344A2A"/>
    <w:rsid w:val="00344D07"/>
    <w:rsid w:val="003454B6"/>
    <w:rsid w:val="00345648"/>
    <w:rsid w:val="0034574A"/>
    <w:rsid w:val="00345FCF"/>
    <w:rsid w:val="003461CE"/>
    <w:rsid w:val="003469DF"/>
    <w:rsid w:val="00346C26"/>
    <w:rsid w:val="00346DB0"/>
    <w:rsid w:val="00346FC1"/>
    <w:rsid w:val="0034740D"/>
    <w:rsid w:val="00347ADA"/>
    <w:rsid w:val="00347B05"/>
    <w:rsid w:val="00347D42"/>
    <w:rsid w:val="00347D8F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C5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238"/>
    <w:rsid w:val="0035546A"/>
    <w:rsid w:val="003554A5"/>
    <w:rsid w:val="0035593A"/>
    <w:rsid w:val="003562C4"/>
    <w:rsid w:val="00356380"/>
    <w:rsid w:val="00356848"/>
    <w:rsid w:val="0035699B"/>
    <w:rsid w:val="00356A1C"/>
    <w:rsid w:val="00356A46"/>
    <w:rsid w:val="00356B8F"/>
    <w:rsid w:val="00356DD2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965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4F99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A99"/>
    <w:rsid w:val="00385F92"/>
    <w:rsid w:val="00385FA0"/>
    <w:rsid w:val="00386065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C6"/>
    <w:rsid w:val="00390E93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1FFA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1F3"/>
    <w:rsid w:val="0039323E"/>
    <w:rsid w:val="00393306"/>
    <w:rsid w:val="003933C8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6384"/>
    <w:rsid w:val="00396505"/>
    <w:rsid w:val="0039652F"/>
    <w:rsid w:val="003968DA"/>
    <w:rsid w:val="003974D1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418"/>
    <w:rsid w:val="003A2115"/>
    <w:rsid w:val="003A2433"/>
    <w:rsid w:val="003A24B2"/>
    <w:rsid w:val="003A25BE"/>
    <w:rsid w:val="003A27C0"/>
    <w:rsid w:val="003A2B70"/>
    <w:rsid w:val="003A2BF0"/>
    <w:rsid w:val="003A2D02"/>
    <w:rsid w:val="003A3009"/>
    <w:rsid w:val="003A308F"/>
    <w:rsid w:val="003A371A"/>
    <w:rsid w:val="003A3766"/>
    <w:rsid w:val="003A39B1"/>
    <w:rsid w:val="003A3EA9"/>
    <w:rsid w:val="003A4080"/>
    <w:rsid w:val="003A4232"/>
    <w:rsid w:val="003A4249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05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FA6"/>
    <w:rsid w:val="003B712A"/>
    <w:rsid w:val="003B72D0"/>
    <w:rsid w:val="003B72F8"/>
    <w:rsid w:val="003B7520"/>
    <w:rsid w:val="003B7860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DE7"/>
    <w:rsid w:val="003C1EF5"/>
    <w:rsid w:val="003C1EFF"/>
    <w:rsid w:val="003C20AF"/>
    <w:rsid w:val="003C2161"/>
    <w:rsid w:val="003C2570"/>
    <w:rsid w:val="003C275F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2E2"/>
    <w:rsid w:val="003C63D9"/>
    <w:rsid w:val="003C6533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D2B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2962"/>
    <w:rsid w:val="003E31E3"/>
    <w:rsid w:val="003E3210"/>
    <w:rsid w:val="003E3345"/>
    <w:rsid w:val="003E3550"/>
    <w:rsid w:val="003E3672"/>
    <w:rsid w:val="003E374B"/>
    <w:rsid w:val="003E375E"/>
    <w:rsid w:val="003E3C95"/>
    <w:rsid w:val="003E3D41"/>
    <w:rsid w:val="003E4046"/>
    <w:rsid w:val="003E4201"/>
    <w:rsid w:val="003E4258"/>
    <w:rsid w:val="003E427D"/>
    <w:rsid w:val="003E42CF"/>
    <w:rsid w:val="003E4575"/>
    <w:rsid w:val="003E4577"/>
    <w:rsid w:val="003E4A1F"/>
    <w:rsid w:val="003E50F5"/>
    <w:rsid w:val="003E5502"/>
    <w:rsid w:val="003E56BF"/>
    <w:rsid w:val="003E5BAF"/>
    <w:rsid w:val="003E5D5A"/>
    <w:rsid w:val="003E5E97"/>
    <w:rsid w:val="003E5E99"/>
    <w:rsid w:val="003E65A6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2DF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727"/>
    <w:rsid w:val="003F3F12"/>
    <w:rsid w:val="003F3F41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321"/>
    <w:rsid w:val="00400377"/>
    <w:rsid w:val="004003FC"/>
    <w:rsid w:val="0040068B"/>
    <w:rsid w:val="0040069E"/>
    <w:rsid w:val="00400A12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FD7"/>
    <w:rsid w:val="004045FB"/>
    <w:rsid w:val="00404C27"/>
    <w:rsid w:val="00404C54"/>
    <w:rsid w:val="00404CDC"/>
    <w:rsid w:val="00404F45"/>
    <w:rsid w:val="004050E2"/>
    <w:rsid w:val="00405335"/>
    <w:rsid w:val="004055BA"/>
    <w:rsid w:val="00405C29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1BB9"/>
    <w:rsid w:val="00412378"/>
    <w:rsid w:val="004123C7"/>
    <w:rsid w:val="00412645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C42"/>
    <w:rsid w:val="00413D88"/>
    <w:rsid w:val="00413FAE"/>
    <w:rsid w:val="00414397"/>
    <w:rsid w:val="00414641"/>
    <w:rsid w:val="00414946"/>
    <w:rsid w:val="00414AA8"/>
    <w:rsid w:val="00414E72"/>
    <w:rsid w:val="00414E8C"/>
    <w:rsid w:val="00414EA8"/>
    <w:rsid w:val="004155EF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095"/>
    <w:rsid w:val="004273A8"/>
    <w:rsid w:val="004276D9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B2F"/>
    <w:rsid w:val="00435BF3"/>
    <w:rsid w:val="00435F35"/>
    <w:rsid w:val="00435FC2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475"/>
    <w:rsid w:val="004407D8"/>
    <w:rsid w:val="0044081C"/>
    <w:rsid w:val="00440B75"/>
    <w:rsid w:val="00440CCF"/>
    <w:rsid w:val="00440D2F"/>
    <w:rsid w:val="004410A7"/>
    <w:rsid w:val="0044125E"/>
    <w:rsid w:val="00441CDD"/>
    <w:rsid w:val="004420CE"/>
    <w:rsid w:val="004422B9"/>
    <w:rsid w:val="00442B71"/>
    <w:rsid w:val="00442CE5"/>
    <w:rsid w:val="00442D4C"/>
    <w:rsid w:val="00442F81"/>
    <w:rsid w:val="00442FDC"/>
    <w:rsid w:val="0044302D"/>
    <w:rsid w:val="004430CA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917"/>
    <w:rsid w:val="00460A1F"/>
    <w:rsid w:val="00460E67"/>
    <w:rsid w:val="004610F0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05"/>
    <w:rsid w:val="004654D2"/>
    <w:rsid w:val="0046560F"/>
    <w:rsid w:val="00465637"/>
    <w:rsid w:val="00465CBB"/>
    <w:rsid w:val="00465F06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936"/>
    <w:rsid w:val="00475BD5"/>
    <w:rsid w:val="00475CBB"/>
    <w:rsid w:val="00475E65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2D4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7026"/>
    <w:rsid w:val="004870D0"/>
    <w:rsid w:val="004871DA"/>
    <w:rsid w:val="004872F6"/>
    <w:rsid w:val="0048764D"/>
    <w:rsid w:val="004878E6"/>
    <w:rsid w:val="00487A00"/>
    <w:rsid w:val="00487C06"/>
    <w:rsid w:val="00487DCB"/>
    <w:rsid w:val="00487FBE"/>
    <w:rsid w:val="00490091"/>
    <w:rsid w:val="004902F6"/>
    <w:rsid w:val="00490423"/>
    <w:rsid w:val="004904BF"/>
    <w:rsid w:val="00490619"/>
    <w:rsid w:val="004906F0"/>
    <w:rsid w:val="004908FF"/>
    <w:rsid w:val="00490C5D"/>
    <w:rsid w:val="00490F1C"/>
    <w:rsid w:val="00491265"/>
    <w:rsid w:val="0049167F"/>
    <w:rsid w:val="0049174A"/>
    <w:rsid w:val="00491A59"/>
    <w:rsid w:val="00491C7E"/>
    <w:rsid w:val="004927AE"/>
    <w:rsid w:val="0049295D"/>
    <w:rsid w:val="00492BF1"/>
    <w:rsid w:val="00492FAB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A05DB"/>
    <w:rsid w:val="004A0719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B56"/>
    <w:rsid w:val="004A7E30"/>
    <w:rsid w:val="004B00F2"/>
    <w:rsid w:val="004B0599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95"/>
    <w:rsid w:val="004B741F"/>
    <w:rsid w:val="004B7568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96"/>
    <w:rsid w:val="004D40C1"/>
    <w:rsid w:val="004D41C7"/>
    <w:rsid w:val="004D4425"/>
    <w:rsid w:val="004D44D0"/>
    <w:rsid w:val="004D465A"/>
    <w:rsid w:val="004D4818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2E3"/>
    <w:rsid w:val="004D77EE"/>
    <w:rsid w:val="004D7FDE"/>
    <w:rsid w:val="004E0078"/>
    <w:rsid w:val="004E0168"/>
    <w:rsid w:val="004E03B2"/>
    <w:rsid w:val="004E03DC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4006"/>
    <w:rsid w:val="004E41DA"/>
    <w:rsid w:val="004E435D"/>
    <w:rsid w:val="004E43B2"/>
    <w:rsid w:val="004E456C"/>
    <w:rsid w:val="004E4AE8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9D"/>
    <w:rsid w:val="004F0D03"/>
    <w:rsid w:val="004F0D54"/>
    <w:rsid w:val="004F111D"/>
    <w:rsid w:val="004F1577"/>
    <w:rsid w:val="004F17FA"/>
    <w:rsid w:val="004F1B0E"/>
    <w:rsid w:val="004F1EC0"/>
    <w:rsid w:val="004F1FEC"/>
    <w:rsid w:val="004F2271"/>
    <w:rsid w:val="004F22C3"/>
    <w:rsid w:val="004F232E"/>
    <w:rsid w:val="004F26F9"/>
    <w:rsid w:val="004F2A0D"/>
    <w:rsid w:val="004F2DD7"/>
    <w:rsid w:val="004F32EF"/>
    <w:rsid w:val="004F3A98"/>
    <w:rsid w:val="004F3EDA"/>
    <w:rsid w:val="004F3F02"/>
    <w:rsid w:val="004F43D0"/>
    <w:rsid w:val="004F4656"/>
    <w:rsid w:val="004F4708"/>
    <w:rsid w:val="004F4AD0"/>
    <w:rsid w:val="004F4DBF"/>
    <w:rsid w:val="004F4F14"/>
    <w:rsid w:val="004F549C"/>
    <w:rsid w:val="004F54A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97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2"/>
    <w:rsid w:val="005077D6"/>
    <w:rsid w:val="00507D92"/>
    <w:rsid w:val="00510B7A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B8"/>
    <w:rsid w:val="00515F68"/>
    <w:rsid w:val="0051612E"/>
    <w:rsid w:val="0051637C"/>
    <w:rsid w:val="00516679"/>
    <w:rsid w:val="00516A53"/>
    <w:rsid w:val="00516BBB"/>
    <w:rsid w:val="00516CBB"/>
    <w:rsid w:val="00517046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B59"/>
    <w:rsid w:val="00527E6A"/>
    <w:rsid w:val="00530247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8D5"/>
    <w:rsid w:val="00535426"/>
    <w:rsid w:val="0053550F"/>
    <w:rsid w:val="005358B4"/>
    <w:rsid w:val="00535931"/>
    <w:rsid w:val="00535A83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2BC"/>
    <w:rsid w:val="00545393"/>
    <w:rsid w:val="0054561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A28"/>
    <w:rsid w:val="00546F31"/>
    <w:rsid w:val="0054714D"/>
    <w:rsid w:val="0054726C"/>
    <w:rsid w:val="005473B3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AE3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A04"/>
    <w:rsid w:val="00566BB1"/>
    <w:rsid w:val="00566C19"/>
    <w:rsid w:val="005670B7"/>
    <w:rsid w:val="0056721E"/>
    <w:rsid w:val="00567615"/>
    <w:rsid w:val="005678FC"/>
    <w:rsid w:val="00567DC4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7B3"/>
    <w:rsid w:val="0057281E"/>
    <w:rsid w:val="005733B7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28F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A25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21BF"/>
    <w:rsid w:val="00592529"/>
    <w:rsid w:val="005925D9"/>
    <w:rsid w:val="00592ACB"/>
    <w:rsid w:val="00592BAC"/>
    <w:rsid w:val="00592BFA"/>
    <w:rsid w:val="00592E3E"/>
    <w:rsid w:val="00593035"/>
    <w:rsid w:val="0059327C"/>
    <w:rsid w:val="005934AA"/>
    <w:rsid w:val="00593BE4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2B2"/>
    <w:rsid w:val="005A0673"/>
    <w:rsid w:val="005A06FB"/>
    <w:rsid w:val="005A08D0"/>
    <w:rsid w:val="005A0BA5"/>
    <w:rsid w:val="005A0CE1"/>
    <w:rsid w:val="005A0E85"/>
    <w:rsid w:val="005A1608"/>
    <w:rsid w:val="005A16C8"/>
    <w:rsid w:val="005A1902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B0A"/>
    <w:rsid w:val="005A50B0"/>
    <w:rsid w:val="005A5119"/>
    <w:rsid w:val="005A5340"/>
    <w:rsid w:val="005A5370"/>
    <w:rsid w:val="005A560E"/>
    <w:rsid w:val="005A5902"/>
    <w:rsid w:val="005A5E5A"/>
    <w:rsid w:val="005A623B"/>
    <w:rsid w:val="005A6269"/>
    <w:rsid w:val="005A639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1238"/>
    <w:rsid w:val="005B159A"/>
    <w:rsid w:val="005B17E1"/>
    <w:rsid w:val="005B194B"/>
    <w:rsid w:val="005B19B8"/>
    <w:rsid w:val="005B1DD1"/>
    <w:rsid w:val="005B1E0F"/>
    <w:rsid w:val="005B1FE5"/>
    <w:rsid w:val="005B2413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0B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5AB"/>
    <w:rsid w:val="005C19CD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4672"/>
    <w:rsid w:val="005C4696"/>
    <w:rsid w:val="005C471F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27B"/>
    <w:rsid w:val="005D26EB"/>
    <w:rsid w:val="005D28A6"/>
    <w:rsid w:val="005D2936"/>
    <w:rsid w:val="005D2B66"/>
    <w:rsid w:val="005D2CBA"/>
    <w:rsid w:val="005D2ED3"/>
    <w:rsid w:val="005D30F7"/>
    <w:rsid w:val="005D367C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98D"/>
    <w:rsid w:val="005D5C06"/>
    <w:rsid w:val="005D5C37"/>
    <w:rsid w:val="005D600C"/>
    <w:rsid w:val="005D605F"/>
    <w:rsid w:val="005D6124"/>
    <w:rsid w:val="005D61A8"/>
    <w:rsid w:val="005D6D67"/>
    <w:rsid w:val="005D75DB"/>
    <w:rsid w:val="005D7628"/>
    <w:rsid w:val="005E02F7"/>
    <w:rsid w:val="005E041F"/>
    <w:rsid w:val="005E0554"/>
    <w:rsid w:val="005E066E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6D6"/>
    <w:rsid w:val="005E1C38"/>
    <w:rsid w:val="005E25B8"/>
    <w:rsid w:val="005E281D"/>
    <w:rsid w:val="005E2854"/>
    <w:rsid w:val="005E2B64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52"/>
    <w:rsid w:val="005F1669"/>
    <w:rsid w:val="005F199A"/>
    <w:rsid w:val="005F1C3E"/>
    <w:rsid w:val="005F1D1B"/>
    <w:rsid w:val="005F287D"/>
    <w:rsid w:val="005F2AAE"/>
    <w:rsid w:val="005F3218"/>
    <w:rsid w:val="005F32FA"/>
    <w:rsid w:val="005F34CA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906"/>
    <w:rsid w:val="005F5939"/>
    <w:rsid w:val="005F5BC4"/>
    <w:rsid w:val="005F6554"/>
    <w:rsid w:val="005F67D0"/>
    <w:rsid w:val="005F67DC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024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76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1C0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0F6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A1D"/>
    <w:rsid w:val="00624A66"/>
    <w:rsid w:val="00624EA0"/>
    <w:rsid w:val="0062561E"/>
    <w:rsid w:val="00625AC4"/>
    <w:rsid w:val="00626895"/>
    <w:rsid w:val="0062698E"/>
    <w:rsid w:val="006269C0"/>
    <w:rsid w:val="00626BD8"/>
    <w:rsid w:val="00626EAF"/>
    <w:rsid w:val="00627427"/>
    <w:rsid w:val="006276E3"/>
    <w:rsid w:val="006279D4"/>
    <w:rsid w:val="00627B65"/>
    <w:rsid w:val="00627B73"/>
    <w:rsid w:val="0063017E"/>
    <w:rsid w:val="00630B1B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4D9"/>
    <w:rsid w:val="00647650"/>
    <w:rsid w:val="0064776F"/>
    <w:rsid w:val="00647C93"/>
    <w:rsid w:val="00650435"/>
    <w:rsid w:val="00650983"/>
    <w:rsid w:val="00650B47"/>
    <w:rsid w:val="00650CD8"/>
    <w:rsid w:val="00650DD3"/>
    <w:rsid w:val="00650F33"/>
    <w:rsid w:val="006511E3"/>
    <w:rsid w:val="006512BF"/>
    <w:rsid w:val="00651879"/>
    <w:rsid w:val="00651AAC"/>
    <w:rsid w:val="00651E92"/>
    <w:rsid w:val="0065257C"/>
    <w:rsid w:val="006525A7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0"/>
    <w:rsid w:val="0065459B"/>
    <w:rsid w:val="00654652"/>
    <w:rsid w:val="00654C6E"/>
    <w:rsid w:val="00654D3F"/>
    <w:rsid w:val="00654E6D"/>
    <w:rsid w:val="00654E8D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E23"/>
    <w:rsid w:val="00661544"/>
    <w:rsid w:val="006615B7"/>
    <w:rsid w:val="006617F4"/>
    <w:rsid w:val="00661A13"/>
    <w:rsid w:val="00661C2D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1"/>
    <w:rsid w:val="006651ED"/>
    <w:rsid w:val="0066531C"/>
    <w:rsid w:val="00665452"/>
    <w:rsid w:val="00665C48"/>
    <w:rsid w:val="00665DE4"/>
    <w:rsid w:val="0066614C"/>
    <w:rsid w:val="0066649E"/>
    <w:rsid w:val="006665F2"/>
    <w:rsid w:val="0066683C"/>
    <w:rsid w:val="0066692C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4A4"/>
    <w:rsid w:val="00691557"/>
    <w:rsid w:val="00691816"/>
    <w:rsid w:val="00691C36"/>
    <w:rsid w:val="00691DD8"/>
    <w:rsid w:val="0069248A"/>
    <w:rsid w:val="00692538"/>
    <w:rsid w:val="006926DC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B6B"/>
    <w:rsid w:val="00694E19"/>
    <w:rsid w:val="006957BC"/>
    <w:rsid w:val="0069584D"/>
    <w:rsid w:val="0069597D"/>
    <w:rsid w:val="00695B8B"/>
    <w:rsid w:val="00696229"/>
    <w:rsid w:val="00696434"/>
    <w:rsid w:val="00696492"/>
    <w:rsid w:val="006969DE"/>
    <w:rsid w:val="00696F64"/>
    <w:rsid w:val="00696FD3"/>
    <w:rsid w:val="006971F5"/>
    <w:rsid w:val="00697306"/>
    <w:rsid w:val="00697540"/>
    <w:rsid w:val="006A02BD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CA6"/>
    <w:rsid w:val="006A2DFE"/>
    <w:rsid w:val="006A2E0B"/>
    <w:rsid w:val="006A2E16"/>
    <w:rsid w:val="006A2EC4"/>
    <w:rsid w:val="006A3352"/>
    <w:rsid w:val="006A3376"/>
    <w:rsid w:val="006A34AD"/>
    <w:rsid w:val="006A34E7"/>
    <w:rsid w:val="006A3D3C"/>
    <w:rsid w:val="006A3FC0"/>
    <w:rsid w:val="006A406F"/>
    <w:rsid w:val="006A44E3"/>
    <w:rsid w:val="006A4658"/>
    <w:rsid w:val="006A492B"/>
    <w:rsid w:val="006A4C80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EE4"/>
    <w:rsid w:val="006B1125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8DE"/>
    <w:rsid w:val="006B4A02"/>
    <w:rsid w:val="006B4BED"/>
    <w:rsid w:val="006B4EBC"/>
    <w:rsid w:val="006B4EC0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91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5DD"/>
    <w:rsid w:val="006C47A7"/>
    <w:rsid w:val="006C481D"/>
    <w:rsid w:val="006C50CD"/>
    <w:rsid w:val="006C529F"/>
    <w:rsid w:val="006C5555"/>
    <w:rsid w:val="006C5B64"/>
    <w:rsid w:val="006C5C9C"/>
    <w:rsid w:val="006C640D"/>
    <w:rsid w:val="006C6A92"/>
    <w:rsid w:val="006C6F04"/>
    <w:rsid w:val="006C6F4D"/>
    <w:rsid w:val="006C7003"/>
    <w:rsid w:val="006C70DB"/>
    <w:rsid w:val="006C7412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4"/>
    <w:rsid w:val="006D39C5"/>
    <w:rsid w:val="006D39E4"/>
    <w:rsid w:val="006D3B0D"/>
    <w:rsid w:val="006D3BCD"/>
    <w:rsid w:val="006D4292"/>
    <w:rsid w:val="006D44F9"/>
    <w:rsid w:val="006D454E"/>
    <w:rsid w:val="006D4A92"/>
    <w:rsid w:val="006D4D6D"/>
    <w:rsid w:val="006D5431"/>
    <w:rsid w:val="006D54CD"/>
    <w:rsid w:val="006D55E6"/>
    <w:rsid w:val="006D593E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D9A"/>
    <w:rsid w:val="006E18D9"/>
    <w:rsid w:val="006E18EE"/>
    <w:rsid w:val="006E1C0B"/>
    <w:rsid w:val="006E1D23"/>
    <w:rsid w:val="006E205A"/>
    <w:rsid w:val="006E23DE"/>
    <w:rsid w:val="006E3201"/>
    <w:rsid w:val="006E3367"/>
    <w:rsid w:val="006E3900"/>
    <w:rsid w:val="006E3948"/>
    <w:rsid w:val="006E40B3"/>
    <w:rsid w:val="006E47E2"/>
    <w:rsid w:val="006E4EB1"/>
    <w:rsid w:val="006E5346"/>
    <w:rsid w:val="006E54DE"/>
    <w:rsid w:val="006E56A9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32B"/>
    <w:rsid w:val="006F1981"/>
    <w:rsid w:val="006F1B20"/>
    <w:rsid w:val="006F1CC5"/>
    <w:rsid w:val="006F1FBB"/>
    <w:rsid w:val="006F217A"/>
    <w:rsid w:val="006F22A8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60E"/>
    <w:rsid w:val="006F389F"/>
    <w:rsid w:val="006F38D3"/>
    <w:rsid w:val="006F3A1E"/>
    <w:rsid w:val="006F3E11"/>
    <w:rsid w:val="006F480F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1502"/>
    <w:rsid w:val="00701688"/>
    <w:rsid w:val="007016D9"/>
    <w:rsid w:val="007019D6"/>
    <w:rsid w:val="00701CE9"/>
    <w:rsid w:val="00701EBA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260"/>
    <w:rsid w:val="0071332B"/>
    <w:rsid w:val="00713773"/>
    <w:rsid w:val="00714024"/>
    <w:rsid w:val="007142C7"/>
    <w:rsid w:val="00714467"/>
    <w:rsid w:val="007144DB"/>
    <w:rsid w:val="00714B8D"/>
    <w:rsid w:val="00714C7B"/>
    <w:rsid w:val="00714E05"/>
    <w:rsid w:val="00714F69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DA1"/>
    <w:rsid w:val="00722DDC"/>
    <w:rsid w:val="00722EE4"/>
    <w:rsid w:val="007233E1"/>
    <w:rsid w:val="00723425"/>
    <w:rsid w:val="007236D3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E51"/>
    <w:rsid w:val="0073117B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44F"/>
    <w:rsid w:val="00740477"/>
    <w:rsid w:val="0074050E"/>
    <w:rsid w:val="007406CC"/>
    <w:rsid w:val="007407C2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3E9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947"/>
    <w:rsid w:val="00751D27"/>
    <w:rsid w:val="007520A0"/>
    <w:rsid w:val="00752B53"/>
    <w:rsid w:val="00752E4D"/>
    <w:rsid w:val="00752FFB"/>
    <w:rsid w:val="007534F0"/>
    <w:rsid w:val="007538F5"/>
    <w:rsid w:val="00753A7B"/>
    <w:rsid w:val="00753BA2"/>
    <w:rsid w:val="00753F47"/>
    <w:rsid w:val="00754050"/>
    <w:rsid w:val="00754399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5E98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431"/>
    <w:rsid w:val="007575C2"/>
    <w:rsid w:val="00757696"/>
    <w:rsid w:val="007578BA"/>
    <w:rsid w:val="00757FF1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83F"/>
    <w:rsid w:val="00766508"/>
    <w:rsid w:val="0076664E"/>
    <w:rsid w:val="00766739"/>
    <w:rsid w:val="00766892"/>
    <w:rsid w:val="00766F97"/>
    <w:rsid w:val="00766F98"/>
    <w:rsid w:val="007675A5"/>
    <w:rsid w:val="007675BC"/>
    <w:rsid w:val="00767A31"/>
    <w:rsid w:val="00767CA1"/>
    <w:rsid w:val="00767CD9"/>
    <w:rsid w:val="00767D6D"/>
    <w:rsid w:val="00767FEB"/>
    <w:rsid w:val="00770195"/>
    <w:rsid w:val="00770777"/>
    <w:rsid w:val="00771564"/>
    <w:rsid w:val="0077184B"/>
    <w:rsid w:val="0077192F"/>
    <w:rsid w:val="00772357"/>
    <w:rsid w:val="007726DC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1E2"/>
    <w:rsid w:val="007755A5"/>
    <w:rsid w:val="00775A0F"/>
    <w:rsid w:val="00775AE6"/>
    <w:rsid w:val="00775BA3"/>
    <w:rsid w:val="00775D2B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D5E"/>
    <w:rsid w:val="0078015C"/>
    <w:rsid w:val="00780198"/>
    <w:rsid w:val="00780334"/>
    <w:rsid w:val="007804B9"/>
    <w:rsid w:val="0078058C"/>
    <w:rsid w:val="007806D4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5B"/>
    <w:rsid w:val="007A01DA"/>
    <w:rsid w:val="007A0212"/>
    <w:rsid w:val="007A0519"/>
    <w:rsid w:val="007A0663"/>
    <w:rsid w:val="007A0686"/>
    <w:rsid w:val="007A0BEB"/>
    <w:rsid w:val="007A0E0B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A5F"/>
    <w:rsid w:val="007A2B92"/>
    <w:rsid w:val="007A2B9A"/>
    <w:rsid w:val="007A3001"/>
    <w:rsid w:val="007A30D0"/>
    <w:rsid w:val="007A3300"/>
    <w:rsid w:val="007A33DD"/>
    <w:rsid w:val="007A3757"/>
    <w:rsid w:val="007A37FD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6A7"/>
    <w:rsid w:val="007B29AA"/>
    <w:rsid w:val="007B29D5"/>
    <w:rsid w:val="007B2B9B"/>
    <w:rsid w:val="007B30AC"/>
    <w:rsid w:val="007B30EB"/>
    <w:rsid w:val="007B32D4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B0F"/>
    <w:rsid w:val="007B4C41"/>
    <w:rsid w:val="007B4D19"/>
    <w:rsid w:val="007B4F71"/>
    <w:rsid w:val="007B5133"/>
    <w:rsid w:val="007B5221"/>
    <w:rsid w:val="007B52E1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A75"/>
    <w:rsid w:val="007C1FF5"/>
    <w:rsid w:val="007C2635"/>
    <w:rsid w:val="007C26FE"/>
    <w:rsid w:val="007C29FD"/>
    <w:rsid w:val="007C2AB5"/>
    <w:rsid w:val="007C2DA2"/>
    <w:rsid w:val="007C332D"/>
    <w:rsid w:val="007C347B"/>
    <w:rsid w:val="007C37A7"/>
    <w:rsid w:val="007C3A69"/>
    <w:rsid w:val="007C3C33"/>
    <w:rsid w:val="007C3EEB"/>
    <w:rsid w:val="007C44D1"/>
    <w:rsid w:val="007C4932"/>
    <w:rsid w:val="007C4C62"/>
    <w:rsid w:val="007C4DC6"/>
    <w:rsid w:val="007C4E62"/>
    <w:rsid w:val="007C536A"/>
    <w:rsid w:val="007C54C5"/>
    <w:rsid w:val="007C57C2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78F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5BD"/>
    <w:rsid w:val="007E2E62"/>
    <w:rsid w:val="007E2FD1"/>
    <w:rsid w:val="007E30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F0"/>
    <w:rsid w:val="007E5AB3"/>
    <w:rsid w:val="007E5F4B"/>
    <w:rsid w:val="007E62AF"/>
    <w:rsid w:val="007E648A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CE"/>
    <w:rsid w:val="007F219E"/>
    <w:rsid w:val="007F24B9"/>
    <w:rsid w:val="007F2D8E"/>
    <w:rsid w:val="007F31CF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D77"/>
    <w:rsid w:val="00800F99"/>
    <w:rsid w:val="00801209"/>
    <w:rsid w:val="00801C34"/>
    <w:rsid w:val="00801E90"/>
    <w:rsid w:val="00801F6A"/>
    <w:rsid w:val="008023D2"/>
    <w:rsid w:val="00802896"/>
    <w:rsid w:val="008028C4"/>
    <w:rsid w:val="0080312A"/>
    <w:rsid w:val="0080325B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467"/>
    <w:rsid w:val="008069FB"/>
    <w:rsid w:val="00806E7D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1D3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D25"/>
    <w:rsid w:val="008142DD"/>
    <w:rsid w:val="008142E1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04"/>
    <w:rsid w:val="008154B6"/>
    <w:rsid w:val="008154D7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446"/>
    <w:rsid w:val="00817531"/>
    <w:rsid w:val="008176AD"/>
    <w:rsid w:val="00817885"/>
    <w:rsid w:val="00820005"/>
    <w:rsid w:val="00820344"/>
    <w:rsid w:val="00820410"/>
    <w:rsid w:val="00820558"/>
    <w:rsid w:val="008206EB"/>
    <w:rsid w:val="00820F2F"/>
    <w:rsid w:val="00820FDD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A4"/>
    <w:rsid w:val="008301BD"/>
    <w:rsid w:val="00830394"/>
    <w:rsid w:val="008303A2"/>
    <w:rsid w:val="0083042C"/>
    <w:rsid w:val="008305B1"/>
    <w:rsid w:val="008306C1"/>
    <w:rsid w:val="008307CB"/>
    <w:rsid w:val="00830E89"/>
    <w:rsid w:val="00831061"/>
    <w:rsid w:val="0083121A"/>
    <w:rsid w:val="00831336"/>
    <w:rsid w:val="0083145C"/>
    <w:rsid w:val="00831512"/>
    <w:rsid w:val="0083165F"/>
    <w:rsid w:val="008318E8"/>
    <w:rsid w:val="00831C93"/>
    <w:rsid w:val="00831DC6"/>
    <w:rsid w:val="00831E33"/>
    <w:rsid w:val="00831FCA"/>
    <w:rsid w:val="008321B1"/>
    <w:rsid w:val="00832639"/>
    <w:rsid w:val="00832E62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A05"/>
    <w:rsid w:val="00834A14"/>
    <w:rsid w:val="00834BE9"/>
    <w:rsid w:val="00834CF3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72F4"/>
    <w:rsid w:val="00837353"/>
    <w:rsid w:val="00837595"/>
    <w:rsid w:val="00837EB0"/>
    <w:rsid w:val="00837FE6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2167"/>
    <w:rsid w:val="0084224E"/>
    <w:rsid w:val="00842CE4"/>
    <w:rsid w:val="00842D32"/>
    <w:rsid w:val="00842FE6"/>
    <w:rsid w:val="00843333"/>
    <w:rsid w:val="008433D3"/>
    <w:rsid w:val="008434CA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DD4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FDA"/>
    <w:rsid w:val="00867FF5"/>
    <w:rsid w:val="00870041"/>
    <w:rsid w:val="008703A0"/>
    <w:rsid w:val="008704F3"/>
    <w:rsid w:val="0087072E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5E3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1A"/>
    <w:rsid w:val="00877B80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5CB"/>
    <w:rsid w:val="008916A8"/>
    <w:rsid w:val="008916AF"/>
    <w:rsid w:val="00891B91"/>
    <w:rsid w:val="0089204F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6184"/>
    <w:rsid w:val="00896379"/>
    <w:rsid w:val="00896541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DF1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1AB"/>
    <w:rsid w:val="008A52B2"/>
    <w:rsid w:val="008A54B6"/>
    <w:rsid w:val="008A54D5"/>
    <w:rsid w:val="008A55D9"/>
    <w:rsid w:val="008A55E1"/>
    <w:rsid w:val="008A572F"/>
    <w:rsid w:val="008A5796"/>
    <w:rsid w:val="008A58B9"/>
    <w:rsid w:val="008A59FD"/>
    <w:rsid w:val="008A5A6C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EF"/>
    <w:rsid w:val="008C1BDD"/>
    <w:rsid w:val="008C1CCC"/>
    <w:rsid w:val="008C1F0A"/>
    <w:rsid w:val="008C223C"/>
    <w:rsid w:val="008C2350"/>
    <w:rsid w:val="008C290C"/>
    <w:rsid w:val="008C2F02"/>
    <w:rsid w:val="008C3456"/>
    <w:rsid w:val="008C35A6"/>
    <w:rsid w:val="008C3ACE"/>
    <w:rsid w:val="008C4BC9"/>
    <w:rsid w:val="008C4D78"/>
    <w:rsid w:val="008C52A8"/>
    <w:rsid w:val="008C53D8"/>
    <w:rsid w:val="008C545D"/>
    <w:rsid w:val="008C5598"/>
    <w:rsid w:val="008C5A16"/>
    <w:rsid w:val="008C6234"/>
    <w:rsid w:val="008C67D5"/>
    <w:rsid w:val="008C6880"/>
    <w:rsid w:val="008C69C0"/>
    <w:rsid w:val="008C6BAC"/>
    <w:rsid w:val="008C6CB1"/>
    <w:rsid w:val="008C6E4E"/>
    <w:rsid w:val="008C6F49"/>
    <w:rsid w:val="008C700D"/>
    <w:rsid w:val="008C7135"/>
    <w:rsid w:val="008C76B2"/>
    <w:rsid w:val="008C7ACE"/>
    <w:rsid w:val="008C7BE8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E005A"/>
    <w:rsid w:val="008E00B6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56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60AF"/>
    <w:rsid w:val="008E6265"/>
    <w:rsid w:val="008E6790"/>
    <w:rsid w:val="008E728A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FD9"/>
    <w:rsid w:val="008F4010"/>
    <w:rsid w:val="008F40B0"/>
    <w:rsid w:val="008F40C8"/>
    <w:rsid w:val="008F4190"/>
    <w:rsid w:val="008F4285"/>
    <w:rsid w:val="008F446C"/>
    <w:rsid w:val="008F4569"/>
    <w:rsid w:val="008F49EE"/>
    <w:rsid w:val="008F4F29"/>
    <w:rsid w:val="008F4FBB"/>
    <w:rsid w:val="008F50C8"/>
    <w:rsid w:val="008F523F"/>
    <w:rsid w:val="008F55E3"/>
    <w:rsid w:val="008F5A73"/>
    <w:rsid w:val="008F5C6E"/>
    <w:rsid w:val="008F5EAB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7D"/>
    <w:rsid w:val="009004FB"/>
    <w:rsid w:val="00900507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392"/>
    <w:rsid w:val="009034A5"/>
    <w:rsid w:val="009034B6"/>
    <w:rsid w:val="00903836"/>
    <w:rsid w:val="0090398F"/>
    <w:rsid w:val="00903FAE"/>
    <w:rsid w:val="0090424B"/>
    <w:rsid w:val="0090447F"/>
    <w:rsid w:val="009046AC"/>
    <w:rsid w:val="0090496D"/>
    <w:rsid w:val="00904B36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29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B60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85B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E3"/>
    <w:rsid w:val="00933F1A"/>
    <w:rsid w:val="00933F9C"/>
    <w:rsid w:val="00934201"/>
    <w:rsid w:val="00934355"/>
    <w:rsid w:val="0093436C"/>
    <w:rsid w:val="00934678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68"/>
    <w:rsid w:val="00936ECC"/>
    <w:rsid w:val="0093713F"/>
    <w:rsid w:val="0093745A"/>
    <w:rsid w:val="009400B3"/>
    <w:rsid w:val="0094067B"/>
    <w:rsid w:val="00940750"/>
    <w:rsid w:val="009407AA"/>
    <w:rsid w:val="00940A13"/>
    <w:rsid w:val="00940CC3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434"/>
    <w:rsid w:val="009444C8"/>
    <w:rsid w:val="009446A4"/>
    <w:rsid w:val="00944A8A"/>
    <w:rsid w:val="00944ECC"/>
    <w:rsid w:val="0094506A"/>
    <w:rsid w:val="00945138"/>
    <w:rsid w:val="0094551E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6FE5"/>
    <w:rsid w:val="0094702F"/>
    <w:rsid w:val="009471B4"/>
    <w:rsid w:val="009473E9"/>
    <w:rsid w:val="0094746D"/>
    <w:rsid w:val="00947682"/>
    <w:rsid w:val="00950B84"/>
    <w:rsid w:val="00950F4C"/>
    <w:rsid w:val="009511BF"/>
    <w:rsid w:val="0095136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8F3"/>
    <w:rsid w:val="00956BD5"/>
    <w:rsid w:val="00956D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967"/>
    <w:rsid w:val="00974DAA"/>
    <w:rsid w:val="00974E6A"/>
    <w:rsid w:val="00974FC5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E5A"/>
    <w:rsid w:val="00981EDC"/>
    <w:rsid w:val="00981F02"/>
    <w:rsid w:val="0098209B"/>
    <w:rsid w:val="0098215A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349"/>
    <w:rsid w:val="009973C3"/>
    <w:rsid w:val="00997859"/>
    <w:rsid w:val="009A00ED"/>
    <w:rsid w:val="009A0145"/>
    <w:rsid w:val="009A0165"/>
    <w:rsid w:val="009A0459"/>
    <w:rsid w:val="009A04F3"/>
    <w:rsid w:val="009A0568"/>
    <w:rsid w:val="009A08C6"/>
    <w:rsid w:val="009A0ACA"/>
    <w:rsid w:val="009A0D64"/>
    <w:rsid w:val="009A11BA"/>
    <w:rsid w:val="009A11E2"/>
    <w:rsid w:val="009A131A"/>
    <w:rsid w:val="009A14B5"/>
    <w:rsid w:val="009A1541"/>
    <w:rsid w:val="009A1AEA"/>
    <w:rsid w:val="009A1D75"/>
    <w:rsid w:val="009A1ED0"/>
    <w:rsid w:val="009A1EF9"/>
    <w:rsid w:val="009A2067"/>
    <w:rsid w:val="009A20A2"/>
    <w:rsid w:val="009A232C"/>
    <w:rsid w:val="009A2622"/>
    <w:rsid w:val="009A2737"/>
    <w:rsid w:val="009A2B8C"/>
    <w:rsid w:val="009A2BE8"/>
    <w:rsid w:val="009A2C89"/>
    <w:rsid w:val="009A3048"/>
    <w:rsid w:val="009A3794"/>
    <w:rsid w:val="009A37EA"/>
    <w:rsid w:val="009A389F"/>
    <w:rsid w:val="009A3A1B"/>
    <w:rsid w:val="009A3C4F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6FBD"/>
    <w:rsid w:val="009B714A"/>
    <w:rsid w:val="009B7180"/>
    <w:rsid w:val="009B7183"/>
    <w:rsid w:val="009B726D"/>
    <w:rsid w:val="009B72AD"/>
    <w:rsid w:val="009B73B6"/>
    <w:rsid w:val="009B75B5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7E"/>
    <w:rsid w:val="009C192F"/>
    <w:rsid w:val="009C1933"/>
    <w:rsid w:val="009C1B92"/>
    <w:rsid w:val="009C205D"/>
    <w:rsid w:val="009C20AF"/>
    <w:rsid w:val="009C2210"/>
    <w:rsid w:val="009C267A"/>
    <w:rsid w:val="009C273F"/>
    <w:rsid w:val="009C2A84"/>
    <w:rsid w:val="009C2C5A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CE6"/>
    <w:rsid w:val="009D3EF8"/>
    <w:rsid w:val="009D403B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6CB"/>
    <w:rsid w:val="009E0780"/>
    <w:rsid w:val="009E08E5"/>
    <w:rsid w:val="009E1068"/>
    <w:rsid w:val="009E123E"/>
    <w:rsid w:val="009E15DB"/>
    <w:rsid w:val="009E1BF3"/>
    <w:rsid w:val="009E1CD6"/>
    <w:rsid w:val="009E1E30"/>
    <w:rsid w:val="009E1F07"/>
    <w:rsid w:val="009E239D"/>
    <w:rsid w:val="009E257B"/>
    <w:rsid w:val="009E285A"/>
    <w:rsid w:val="009E29FB"/>
    <w:rsid w:val="009E2AA3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BC0"/>
    <w:rsid w:val="009F7D12"/>
    <w:rsid w:val="009F7D9C"/>
    <w:rsid w:val="00A0011B"/>
    <w:rsid w:val="00A001A3"/>
    <w:rsid w:val="00A00364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1"/>
    <w:rsid w:val="00A02735"/>
    <w:rsid w:val="00A02A62"/>
    <w:rsid w:val="00A02C97"/>
    <w:rsid w:val="00A02D8C"/>
    <w:rsid w:val="00A03123"/>
    <w:rsid w:val="00A032F8"/>
    <w:rsid w:val="00A033CE"/>
    <w:rsid w:val="00A033DD"/>
    <w:rsid w:val="00A0341A"/>
    <w:rsid w:val="00A0343D"/>
    <w:rsid w:val="00A03576"/>
    <w:rsid w:val="00A042A9"/>
    <w:rsid w:val="00A04465"/>
    <w:rsid w:val="00A046EC"/>
    <w:rsid w:val="00A0498B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E2"/>
    <w:rsid w:val="00A06DCE"/>
    <w:rsid w:val="00A0723E"/>
    <w:rsid w:val="00A074BB"/>
    <w:rsid w:val="00A076CD"/>
    <w:rsid w:val="00A0791A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CD2"/>
    <w:rsid w:val="00A14D94"/>
    <w:rsid w:val="00A153D1"/>
    <w:rsid w:val="00A15516"/>
    <w:rsid w:val="00A15534"/>
    <w:rsid w:val="00A15961"/>
    <w:rsid w:val="00A15AB2"/>
    <w:rsid w:val="00A15AE4"/>
    <w:rsid w:val="00A15E17"/>
    <w:rsid w:val="00A15EDA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AF0"/>
    <w:rsid w:val="00A26B59"/>
    <w:rsid w:val="00A26C1F"/>
    <w:rsid w:val="00A26DD5"/>
    <w:rsid w:val="00A26DD8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2111"/>
    <w:rsid w:val="00A32150"/>
    <w:rsid w:val="00A326FB"/>
    <w:rsid w:val="00A32822"/>
    <w:rsid w:val="00A32828"/>
    <w:rsid w:val="00A3288F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78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F0B"/>
    <w:rsid w:val="00A452EF"/>
    <w:rsid w:val="00A454C9"/>
    <w:rsid w:val="00A45518"/>
    <w:rsid w:val="00A455BA"/>
    <w:rsid w:val="00A459D9"/>
    <w:rsid w:val="00A45A52"/>
    <w:rsid w:val="00A45C6D"/>
    <w:rsid w:val="00A45D43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33D"/>
    <w:rsid w:val="00A52633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AF6"/>
    <w:rsid w:val="00A70C8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F37"/>
    <w:rsid w:val="00A730B2"/>
    <w:rsid w:val="00A73145"/>
    <w:rsid w:val="00A734C7"/>
    <w:rsid w:val="00A73DEF"/>
    <w:rsid w:val="00A73E86"/>
    <w:rsid w:val="00A73ECE"/>
    <w:rsid w:val="00A73F79"/>
    <w:rsid w:val="00A74598"/>
    <w:rsid w:val="00A7465D"/>
    <w:rsid w:val="00A746EC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534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6A"/>
    <w:rsid w:val="00A907E6"/>
    <w:rsid w:val="00A90AA5"/>
    <w:rsid w:val="00A90AE0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F6"/>
    <w:rsid w:val="00A971F1"/>
    <w:rsid w:val="00A972A9"/>
    <w:rsid w:val="00A9730F"/>
    <w:rsid w:val="00A97642"/>
    <w:rsid w:val="00A97E6E"/>
    <w:rsid w:val="00A97F1B"/>
    <w:rsid w:val="00AA04B5"/>
    <w:rsid w:val="00AA0B27"/>
    <w:rsid w:val="00AA0CA5"/>
    <w:rsid w:val="00AA0DAB"/>
    <w:rsid w:val="00AA0DC1"/>
    <w:rsid w:val="00AA148F"/>
    <w:rsid w:val="00AA1AAF"/>
    <w:rsid w:val="00AA1AC1"/>
    <w:rsid w:val="00AA1B1A"/>
    <w:rsid w:val="00AA1B67"/>
    <w:rsid w:val="00AA1B6A"/>
    <w:rsid w:val="00AA1FE9"/>
    <w:rsid w:val="00AA2175"/>
    <w:rsid w:val="00AA2548"/>
    <w:rsid w:val="00AA27C4"/>
    <w:rsid w:val="00AA29B9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B2"/>
    <w:rsid w:val="00AA77F4"/>
    <w:rsid w:val="00AA7B42"/>
    <w:rsid w:val="00AA7C82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7F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E61"/>
    <w:rsid w:val="00AD73B3"/>
    <w:rsid w:val="00AD753F"/>
    <w:rsid w:val="00AD795B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2E8"/>
    <w:rsid w:val="00AE1758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69"/>
    <w:rsid w:val="00AF05BB"/>
    <w:rsid w:val="00AF09BE"/>
    <w:rsid w:val="00AF0D31"/>
    <w:rsid w:val="00AF12F7"/>
    <w:rsid w:val="00AF15F7"/>
    <w:rsid w:val="00AF1677"/>
    <w:rsid w:val="00AF1ADF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7BB"/>
    <w:rsid w:val="00AF3937"/>
    <w:rsid w:val="00AF3AB4"/>
    <w:rsid w:val="00AF3B22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3B5"/>
    <w:rsid w:val="00B115A9"/>
    <w:rsid w:val="00B115FB"/>
    <w:rsid w:val="00B11CA8"/>
    <w:rsid w:val="00B1240D"/>
    <w:rsid w:val="00B12EC2"/>
    <w:rsid w:val="00B12FA3"/>
    <w:rsid w:val="00B13200"/>
    <w:rsid w:val="00B13661"/>
    <w:rsid w:val="00B139AA"/>
    <w:rsid w:val="00B13ADB"/>
    <w:rsid w:val="00B13D42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827"/>
    <w:rsid w:val="00B15C49"/>
    <w:rsid w:val="00B15E55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8F9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0A2"/>
    <w:rsid w:val="00B24566"/>
    <w:rsid w:val="00B247C3"/>
    <w:rsid w:val="00B24ABC"/>
    <w:rsid w:val="00B24F32"/>
    <w:rsid w:val="00B25239"/>
    <w:rsid w:val="00B252CA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7062"/>
    <w:rsid w:val="00B275CD"/>
    <w:rsid w:val="00B27DA5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FB8"/>
    <w:rsid w:val="00B3757C"/>
    <w:rsid w:val="00B37A64"/>
    <w:rsid w:val="00B37CA1"/>
    <w:rsid w:val="00B37ECD"/>
    <w:rsid w:val="00B37EF2"/>
    <w:rsid w:val="00B37F48"/>
    <w:rsid w:val="00B4035E"/>
    <w:rsid w:val="00B40450"/>
    <w:rsid w:val="00B40645"/>
    <w:rsid w:val="00B40CF9"/>
    <w:rsid w:val="00B41036"/>
    <w:rsid w:val="00B41095"/>
    <w:rsid w:val="00B41412"/>
    <w:rsid w:val="00B41D40"/>
    <w:rsid w:val="00B42018"/>
    <w:rsid w:val="00B4221B"/>
    <w:rsid w:val="00B422C4"/>
    <w:rsid w:val="00B42523"/>
    <w:rsid w:val="00B42622"/>
    <w:rsid w:val="00B42986"/>
    <w:rsid w:val="00B42BC9"/>
    <w:rsid w:val="00B42F20"/>
    <w:rsid w:val="00B4314B"/>
    <w:rsid w:val="00B432E6"/>
    <w:rsid w:val="00B4333A"/>
    <w:rsid w:val="00B437B7"/>
    <w:rsid w:val="00B43AA0"/>
    <w:rsid w:val="00B44220"/>
    <w:rsid w:val="00B444FC"/>
    <w:rsid w:val="00B447CD"/>
    <w:rsid w:val="00B44D53"/>
    <w:rsid w:val="00B44DBA"/>
    <w:rsid w:val="00B45083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D51"/>
    <w:rsid w:val="00B50DD6"/>
    <w:rsid w:val="00B51041"/>
    <w:rsid w:val="00B51089"/>
    <w:rsid w:val="00B510DF"/>
    <w:rsid w:val="00B51265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5185"/>
    <w:rsid w:val="00B551AC"/>
    <w:rsid w:val="00B5548E"/>
    <w:rsid w:val="00B5557C"/>
    <w:rsid w:val="00B55657"/>
    <w:rsid w:val="00B55861"/>
    <w:rsid w:val="00B5593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A0"/>
    <w:rsid w:val="00B60A56"/>
    <w:rsid w:val="00B60B0E"/>
    <w:rsid w:val="00B60BD8"/>
    <w:rsid w:val="00B60E3B"/>
    <w:rsid w:val="00B6111C"/>
    <w:rsid w:val="00B61260"/>
    <w:rsid w:val="00B616C0"/>
    <w:rsid w:val="00B6183F"/>
    <w:rsid w:val="00B61AB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F60"/>
    <w:rsid w:val="00B641A2"/>
    <w:rsid w:val="00B6420D"/>
    <w:rsid w:val="00B6420E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10B7"/>
    <w:rsid w:val="00B714D1"/>
    <w:rsid w:val="00B716BB"/>
    <w:rsid w:val="00B716E2"/>
    <w:rsid w:val="00B71794"/>
    <w:rsid w:val="00B7194B"/>
    <w:rsid w:val="00B71ABE"/>
    <w:rsid w:val="00B71C29"/>
    <w:rsid w:val="00B71CF5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C3A"/>
    <w:rsid w:val="00B773FE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FB2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B26"/>
    <w:rsid w:val="00B87DCA"/>
    <w:rsid w:val="00B87FB5"/>
    <w:rsid w:val="00B9029E"/>
    <w:rsid w:val="00B904B7"/>
    <w:rsid w:val="00B905CA"/>
    <w:rsid w:val="00B90771"/>
    <w:rsid w:val="00B9093C"/>
    <w:rsid w:val="00B90E6A"/>
    <w:rsid w:val="00B90FBF"/>
    <w:rsid w:val="00B91851"/>
    <w:rsid w:val="00B9189E"/>
    <w:rsid w:val="00B91B99"/>
    <w:rsid w:val="00B91F87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EC0"/>
    <w:rsid w:val="00B94F5E"/>
    <w:rsid w:val="00B94F91"/>
    <w:rsid w:val="00B94FB4"/>
    <w:rsid w:val="00B952BC"/>
    <w:rsid w:val="00B955A6"/>
    <w:rsid w:val="00B9561A"/>
    <w:rsid w:val="00B95681"/>
    <w:rsid w:val="00B95907"/>
    <w:rsid w:val="00B95BA8"/>
    <w:rsid w:val="00B95C35"/>
    <w:rsid w:val="00B95DBB"/>
    <w:rsid w:val="00B95F40"/>
    <w:rsid w:val="00B95F99"/>
    <w:rsid w:val="00B96343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A42"/>
    <w:rsid w:val="00BA3212"/>
    <w:rsid w:val="00BA322A"/>
    <w:rsid w:val="00BA38C3"/>
    <w:rsid w:val="00BA39F8"/>
    <w:rsid w:val="00BA3A11"/>
    <w:rsid w:val="00BA418B"/>
    <w:rsid w:val="00BA44A6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72"/>
    <w:rsid w:val="00BA7F8B"/>
    <w:rsid w:val="00BA7F98"/>
    <w:rsid w:val="00BB003E"/>
    <w:rsid w:val="00BB0262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FC4"/>
    <w:rsid w:val="00BB4278"/>
    <w:rsid w:val="00BB44AD"/>
    <w:rsid w:val="00BB456B"/>
    <w:rsid w:val="00BB460B"/>
    <w:rsid w:val="00BB4630"/>
    <w:rsid w:val="00BB4A56"/>
    <w:rsid w:val="00BB4C4A"/>
    <w:rsid w:val="00BB4CCC"/>
    <w:rsid w:val="00BB4DC2"/>
    <w:rsid w:val="00BB50D3"/>
    <w:rsid w:val="00BB5160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41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F2B"/>
    <w:rsid w:val="00BD1183"/>
    <w:rsid w:val="00BD11D6"/>
    <w:rsid w:val="00BD12A7"/>
    <w:rsid w:val="00BD17AD"/>
    <w:rsid w:val="00BD1945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71C7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5026"/>
    <w:rsid w:val="00BE513E"/>
    <w:rsid w:val="00BE545B"/>
    <w:rsid w:val="00BE6274"/>
    <w:rsid w:val="00BE6314"/>
    <w:rsid w:val="00BE644D"/>
    <w:rsid w:val="00BE6CF0"/>
    <w:rsid w:val="00BE6D6A"/>
    <w:rsid w:val="00BE6DC7"/>
    <w:rsid w:val="00BE70CB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2FD0"/>
    <w:rsid w:val="00BF3263"/>
    <w:rsid w:val="00BF3720"/>
    <w:rsid w:val="00BF397C"/>
    <w:rsid w:val="00BF3B16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3E5"/>
    <w:rsid w:val="00C014EC"/>
    <w:rsid w:val="00C01D17"/>
    <w:rsid w:val="00C01F73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507E"/>
    <w:rsid w:val="00C153A3"/>
    <w:rsid w:val="00C1551B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1040"/>
    <w:rsid w:val="00C212C7"/>
    <w:rsid w:val="00C21957"/>
    <w:rsid w:val="00C219E7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36E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30075"/>
    <w:rsid w:val="00C30227"/>
    <w:rsid w:val="00C3041C"/>
    <w:rsid w:val="00C30DEF"/>
    <w:rsid w:val="00C310AE"/>
    <w:rsid w:val="00C3119F"/>
    <w:rsid w:val="00C31453"/>
    <w:rsid w:val="00C31745"/>
    <w:rsid w:val="00C31A98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248C"/>
    <w:rsid w:val="00C425C2"/>
    <w:rsid w:val="00C4265A"/>
    <w:rsid w:val="00C42879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B12"/>
    <w:rsid w:val="00C54C2E"/>
    <w:rsid w:val="00C54FC4"/>
    <w:rsid w:val="00C5504E"/>
    <w:rsid w:val="00C550AB"/>
    <w:rsid w:val="00C55863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B2F"/>
    <w:rsid w:val="00C64BB0"/>
    <w:rsid w:val="00C65267"/>
    <w:rsid w:val="00C65411"/>
    <w:rsid w:val="00C6544D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58D"/>
    <w:rsid w:val="00C67881"/>
    <w:rsid w:val="00C67895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8024D"/>
    <w:rsid w:val="00C806A0"/>
    <w:rsid w:val="00C80729"/>
    <w:rsid w:val="00C80946"/>
    <w:rsid w:val="00C80B0A"/>
    <w:rsid w:val="00C8105C"/>
    <w:rsid w:val="00C81082"/>
    <w:rsid w:val="00C810A9"/>
    <w:rsid w:val="00C817B7"/>
    <w:rsid w:val="00C818DB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5F3"/>
    <w:rsid w:val="00C84638"/>
    <w:rsid w:val="00C84A95"/>
    <w:rsid w:val="00C84AE4"/>
    <w:rsid w:val="00C84F69"/>
    <w:rsid w:val="00C84FBB"/>
    <w:rsid w:val="00C85572"/>
    <w:rsid w:val="00C856C9"/>
    <w:rsid w:val="00C85B18"/>
    <w:rsid w:val="00C85B70"/>
    <w:rsid w:val="00C85ED2"/>
    <w:rsid w:val="00C85F21"/>
    <w:rsid w:val="00C86356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1395"/>
    <w:rsid w:val="00C91676"/>
    <w:rsid w:val="00C91D65"/>
    <w:rsid w:val="00C91F15"/>
    <w:rsid w:val="00C91F72"/>
    <w:rsid w:val="00C92088"/>
    <w:rsid w:val="00C92189"/>
    <w:rsid w:val="00C92420"/>
    <w:rsid w:val="00C9260F"/>
    <w:rsid w:val="00C926C4"/>
    <w:rsid w:val="00C926EE"/>
    <w:rsid w:val="00C92729"/>
    <w:rsid w:val="00C9277A"/>
    <w:rsid w:val="00C9287F"/>
    <w:rsid w:val="00C92BBF"/>
    <w:rsid w:val="00C92CBD"/>
    <w:rsid w:val="00C92E3B"/>
    <w:rsid w:val="00C92F6C"/>
    <w:rsid w:val="00C92FFD"/>
    <w:rsid w:val="00C93537"/>
    <w:rsid w:val="00C937D7"/>
    <w:rsid w:val="00C93BD8"/>
    <w:rsid w:val="00C93FB5"/>
    <w:rsid w:val="00C93FB6"/>
    <w:rsid w:val="00C9402D"/>
    <w:rsid w:val="00C941A4"/>
    <w:rsid w:val="00C94540"/>
    <w:rsid w:val="00C94587"/>
    <w:rsid w:val="00C94645"/>
    <w:rsid w:val="00C9484D"/>
    <w:rsid w:val="00C94A0C"/>
    <w:rsid w:val="00C94ACE"/>
    <w:rsid w:val="00C94C4C"/>
    <w:rsid w:val="00C94D1A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A01DE"/>
    <w:rsid w:val="00CA020D"/>
    <w:rsid w:val="00CA0299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638"/>
    <w:rsid w:val="00CA5741"/>
    <w:rsid w:val="00CA5AEB"/>
    <w:rsid w:val="00CA5F25"/>
    <w:rsid w:val="00CA623D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A0"/>
    <w:rsid w:val="00CB01C5"/>
    <w:rsid w:val="00CB0783"/>
    <w:rsid w:val="00CB0835"/>
    <w:rsid w:val="00CB09E5"/>
    <w:rsid w:val="00CB0B47"/>
    <w:rsid w:val="00CB1042"/>
    <w:rsid w:val="00CB10BF"/>
    <w:rsid w:val="00CB1730"/>
    <w:rsid w:val="00CB1794"/>
    <w:rsid w:val="00CB252C"/>
    <w:rsid w:val="00CB2893"/>
    <w:rsid w:val="00CB298C"/>
    <w:rsid w:val="00CB2A0C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DA1"/>
    <w:rsid w:val="00CB6FB4"/>
    <w:rsid w:val="00CB6FB5"/>
    <w:rsid w:val="00CB742F"/>
    <w:rsid w:val="00CB7730"/>
    <w:rsid w:val="00CB7B87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A0"/>
    <w:rsid w:val="00CC67C7"/>
    <w:rsid w:val="00CC68E0"/>
    <w:rsid w:val="00CC6C5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F08"/>
    <w:rsid w:val="00CD4F17"/>
    <w:rsid w:val="00CD4F3D"/>
    <w:rsid w:val="00CD4FA9"/>
    <w:rsid w:val="00CD5001"/>
    <w:rsid w:val="00CD5177"/>
    <w:rsid w:val="00CD5331"/>
    <w:rsid w:val="00CD589F"/>
    <w:rsid w:val="00CD59C8"/>
    <w:rsid w:val="00CD5A71"/>
    <w:rsid w:val="00CD5BE9"/>
    <w:rsid w:val="00CD5C93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FF2"/>
    <w:rsid w:val="00CE3036"/>
    <w:rsid w:val="00CE307B"/>
    <w:rsid w:val="00CE322D"/>
    <w:rsid w:val="00CE330A"/>
    <w:rsid w:val="00CE348F"/>
    <w:rsid w:val="00CE39DB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930"/>
    <w:rsid w:val="00CF0B93"/>
    <w:rsid w:val="00CF0EF0"/>
    <w:rsid w:val="00CF0F3D"/>
    <w:rsid w:val="00CF111F"/>
    <w:rsid w:val="00CF16BC"/>
    <w:rsid w:val="00CF1759"/>
    <w:rsid w:val="00CF1FC4"/>
    <w:rsid w:val="00CF22D0"/>
    <w:rsid w:val="00CF22DD"/>
    <w:rsid w:val="00CF2637"/>
    <w:rsid w:val="00CF27E8"/>
    <w:rsid w:val="00CF2863"/>
    <w:rsid w:val="00CF2CC3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2048"/>
    <w:rsid w:val="00D02600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71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C04"/>
    <w:rsid w:val="00D06C37"/>
    <w:rsid w:val="00D072CB"/>
    <w:rsid w:val="00D07C45"/>
    <w:rsid w:val="00D07FC2"/>
    <w:rsid w:val="00D10088"/>
    <w:rsid w:val="00D10230"/>
    <w:rsid w:val="00D102B1"/>
    <w:rsid w:val="00D10385"/>
    <w:rsid w:val="00D10604"/>
    <w:rsid w:val="00D107CD"/>
    <w:rsid w:val="00D11244"/>
    <w:rsid w:val="00D112B8"/>
    <w:rsid w:val="00D1153C"/>
    <w:rsid w:val="00D1154E"/>
    <w:rsid w:val="00D11723"/>
    <w:rsid w:val="00D117EF"/>
    <w:rsid w:val="00D11953"/>
    <w:rsid w:val="00D11D10"/>
    <w:rsid w:val="00D11E79"/>
    <w:rsid w:val="00D1225A"/>
    <w:rsid w:val="00D12517"/>
    <w:rsid w:val="00D12991"/>
    <w:rsid w:val="00D129BA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400F3"/>
    <w:rsid w:val="00D405B9"/>
    <w:rsid w:val="00D4082F"/>
    <w:rsid w:val="00D40C31"/>
    <w:rsid w:val="00D40C58"/>
    <w:rsid w:val="00D40CA7"/>
    <w:rsid w:val="00D40DEC"/>
    <w:rsid w:val="00D40E25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AD"/>
    <w:rsid w:val="00D43861"/>
    <w:rsid w:val="00D43A2F"/>
    <w:rsid w:val="00D43C1E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61B4"/>
    <w:rsid w:val="00D462FD"/>
    <w:rsid w:val="00D46360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606"/>
    <w:rsid w:val="00D526C0"/>
    <w:rsid w:val="00D529BC"/>
    <w:rsid w:val="00D52BFA"/>
    <w:rsid w:val="00D52EDF"/>
    <w:rsid w:val="00D53186"/>
    <w:rsid w:val="00D53A90"/>
    <w:rsid w:val="00D53D97"/>
    <w:rsid w:val="00D53E57"/>
    <w:rsid w:val="00D5458C"/>
    <w:rsid w:val="00D5463D"/>
    <w:rsid w:val="00D547A7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912"/>
    <w:rsid w:val="00D570F2"/>
    <w:rsid w:val="00D570F5"/>
    <w:rsid w:val="00D57151"/>
    <w:rsid w:val="00D573A0"/>
    <w:rsid w:val="00D574DC"/>
    <w:rsid w:val="00D574F1"/>
    <w:rsid w:val="00D57626"/>
    <w:rsid w:val="00D579E8"/>
    <w:rsid w:val="00D57A0A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F8"/>
    <w:rsid w:val="00D6234F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A84"/>
    <w:rsid w:val="00D63C2D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789"/>
    <w:rsid w:val="00D70D07"/>
    <w:rsid w:val="00D70D76"/>
    <w:rsid w:val="00D7120D"/>
    <w:rsid w:val="00D715CE"/>
    <w:rsid w:val="00D718F4"/>
    <w:rsid w:val="00D72177"/>
    <w:rsid w:val="00D72B61"/>
    <w:rsid w:val="00D73066"/>
    <w:rsid w:val="00D730FB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B11"/>
    <w:rsid w:val="00D76C53"/>
    <w:rsid w:val="00D770EA"/>
    <w:rsid w:val="00D77122"/>
    <w:rsid w:val="00D77530"/>
    <w:rsid w:val="00D7761D"/>
    <w:rsid w:val="00D77AB4"/>
    <w:rsid w:val="00D77C35"/>
    <w:rsid w:val="00D77DE8"/>
    <w:rsid w:val="00D77E75"/>
    <w:rsid w:val="00D77F96"/>
    <w:rsid w:val="00D77FBC"/>
    <w:rsid w:val="00D801C0"/>
    <w:rsid w:val="00D8024A"/>
    <w:rsid w:val="00D802CB"/>
    <w:rsid w:val="00D80335"/>
    <w:rsid w:val="00D804FC"/>
    <w:rsid w:val="00D808A9"/>
    <w:rsid w:val="00D808E4"/>
    <w:rsid w:val="00D80C66"/>
    <w:rsid w:val="00D80DF8"/>
    <w:rsid w:val="00D813EC"/>
    <w:rsid w:val="00D81979"/>
    <w:rsid w:val="00D8210E"/>
    <w:rsid w:val="00D8216C"/>
    <w:rsid w:val="00D82273"/>
    <w:rsid w:val="00D8240A"/>
    <w:rsid w:val="00D82554"/>
    <w:rsid w:val="00D826F3"/>
    <w:rsid w:val="00D82722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9BC"/>
    <w:rsid w:val="00D869C1"/>
    <w:rsid w:val="00D86A70"/>
    <w:rsid w:val="00D86A84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EC"/>
    <w:rsid w:val="00D87C2A"/>
    <w:rsid w:val="00D90055"/>
    <w:rsid w:val="00D90080"/>
    <w:rsid w:val="00D90095"/>
    <w:rsid w:val="00D90446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2A99"/>
    <w:rsid w:val="00D93B4A"/>
    <w:rsid w:val="00D93FAB"/>
    <w:rsid w:val="00D942D7"/>
    <w:rsid w:val="00D946E4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FA"/>
    <w:rsid w:val="00DA472E"/>
    <w:rsid w:val="00DA4855"/>
    <w:rsid w:val="00DA4882"/>
    <w:rsid w:val="00DA49A9"/>
    <w:rsid w:val="00DA4D56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C6"/>
    <w:rsid w:val="00DA5F26"/>
    <w:rsid w:val="00DA6485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904"/>
    <w:rsid w:val="00DB5AFC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A33"/>
    <w:rsid w:val="00DB7240"/>
    <w:rsid w:val="00DB725A"/>
    <w:rsid w:val="00DB7283"/>
    <w:rsid w:val="00DB7422"/>
    <w:rsid w:val="00DB74D7"/>
    <w:rsid w:val="00DB77F2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872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487"/>
    <w:rsid w:val="00DD64BC"/>
    <w:rsid w:val="00DD66F7"/>
    <w:rsid w:val="00DD6A56"/>
    <w:rsid w:val="00DD6DF8"/>
    <w:rsid w:val="00DD7646"/>
    <w:rsid w:val="00DD7CBD"/>
    <w:rsid w:val="00DE05AD"/>
    <w:rsid w:val="00DE0E22"/>
    <w:rsid w:val="00DE1311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15"/>
    <w:rsid w:val="00DE3AB8"/>
    <w:rsid w:val="00DE3AC3"/>
    <w:rsid w:val="00DE405F"/>
    <w:rsid w:val="00DE417D"/>
    <w:rsid w:val="00DE43F1"/>
    <w:rsid w:val="00DE456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2086"/>
    <w:rsid w:val="00DF2127"/>
    <w:rsid w:val="00DF230F"/>
    <w:rsid w:val="00DF2659"/>
    <w:rsid w:val="00DF26AA"/>
    <w:rsid w:val="00DF2887"/>
    <w:rsid w:val="00DF2A18"/>
    <w:rsid w:val="00DF2C3D"/>
    <w:rsid w:val="00DF2D3E"/>
    <w:rsid w:val="00DF2FB2"/>
    <w:rsid w:val="00DF3202"/>
    <w:rsid w:val="00DF3C6C"/>
    <w:rsid w:val="00DF3DED"/>
    <w:rsid w:val="00DF3FD2"/>
    <w:rsid w:val="00DF4313"/>
    <w:rsid w:val="00DF460E"/>
    <w:rsid w:val="00DF4AD7"/>
    <w:rsid w:val="00DF4E11"/>
    <w:rsid w:val="00DF53EC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3D8"/>
    <w:rsid w:val="00E03633"/>
    <w:rsid w:val="00E036EF"/>
    <w:rsid w:val="00E03C35"/>
    <w:rsid w:val="00E04289"/>
    <w:rsid w:val="00E042D1"/>
    <w:rsid w:val="00E0440A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286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CA"/>
    <w:rsid w:val="00E16E6C"/>
    <w:rsid w:val="00E1703F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125"/>
    <w:rsid w:val="00E21B38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3EE"/>
    <w:rsid w:val="00E3596C"/>
    <w:rsid w:val="00E35BFF"/>
    <w:rsid w:val="00E360D5"/>
    <w:rsid w:val="00E363F1"/>
    <w:rsid w:val="00E3655D"/>
    <w:rsid w:val="00E36B1D"/>
    <w:rsid w:val="00E36D70"/>
    <w:rsid w:val="00E36E32"/>
    <w:rsid w:val="00E36F7C"/>
    <w:rsid w:val="00E37189"/>
    <w:rsid w:val="00E371FC"/>
    <w:rsid w:val="00E37466"/>
    <w:rsid w:val="00E37553"/>
    <w:rsid w:val="00E375DF"/>
    <w:rsid w:val="00E379E8"/>
    <w:rsid w:val="00E379FD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3F6"/>
    <w:rsid w:val="00E5447B"/>
    <w:rsid w:val="00E5448C"/>
    <w:rsid w:val="00E54517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EEB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340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2C42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17E"/>
    <w:rsid w:val="00E8432F"/>
    <w:rsid w:val="00E843DB"/>
    <w:rsid w:val="00E8451B"/>
    <w:rsid w:val="00E849EB"/>
    <w:rsid w:val="00E84CB3"/>
    <w:rsid w:val="00E84D12"/>
    <w:rsid w:val="00E84DC4"/>
    <w:rsid w:val="00E84E4F"/>
    <w:rsid w:val="00E8513C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D92"/>
    <w:rsid w:val="00E87E10"/>
    <w:rsid w:val="00E90083"/>
    <w:rsid w:val="00E901A5"/>
    <w:rsid w:val="00E904AB"/>
    <w:rsid w:val="00E9064D"/>
    <w:rsid w:val="00E90A94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52"/>
    <w:rsid w:val="00E929B0"/>
    <w:rsid w:val="00E92A2F"/>
    <w:rsid w:val="00E93223"/>
    <w:rsid w:val="00E93331"/>
    <w:rsid w:val="00E93544"/>
    <w:rsid w:val="00E9366A"/>
    <w:rsid w:val="00E939C3"/>
    <w:rsid w:val="00E93B4D"/>
    <w:rsid w:val="00E9412F"/>
    <w:rsid w:val="00E9449C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4"/>
    <w:rsid w:val="00E97A93"/>
    <w:rsid w:val="00E97C79"/>
    <w:rsid w:val="00E97F4C"/>
    <w:rsid w:val="00EA00F1"/>
    <w:rsid w:val="00EA02D9"/>
    <w:rsid w:val="00EA093A"/>
    <w:rsid w:val="00EA0AF1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79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690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D48"/>
    <w:rsid w:val="00EE3011"/>
    <w:rsid w:val="00EE3518"/>
    <w:rsid w:val="00EE35AB"/>
    <w:rsid w:val="00EE37AF"/>
    <w:rsid w:val="00EE413C"/>
    <w:rsid w:val="00EE434C"/>
    <w:rsid w:val="00EE43BE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CAA"/>
    <w:rsid w:val="00EF3F9E"/>
    <w:rsid w:val="00EF43B9"/>
    <w:rsid w:val="00EF43BC"/>
    <w:rsid w:val="00EF43E0"/>
    <w:rsid w:val="00EF4A72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2FD"/>
    <w:rsid w:val="00F00416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DB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304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E43"/>
    <w:rsid w:val="00F23386"/>
    <w:rsid w:val="00F2392E"/>
    <w:rsid w:val="00F23A89"/>
    <w:rsid w:val="00F23CA9"/>
    <w:rsid w:val="00F23CB2"/>
    <w:rsid w:val="00F23CD1"/>
    <w:rsid w:val="00F23D64"/>
    <w:rsid w:val="00F23ED8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25A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0D93"/>
    <w:rsid w:val="00F317F9"/>
    <w:rsid w:val="00F318D4"/>
    <w:rsid w:val="00F31B51"/>
    <w:rsid w:val="00F31C0F"/>
    <w:rsid w:val="00F31E10"/>
    <w:rsid w:val="00F3201E"/>
    <w:rsid w:val="00F322F1"/>
    <w:rsid w:val="00F32AFD"/>
    <w:rsid w:val="00F32F78"/>
    <w:rsid w:val="00F33102"/>
    <w:rsid w:val="00F334B6"/>
    <w:rsid w:val="00F33A74"/>
    <w:rsid w:val="00F33D18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7D9"/>
    <w:rsid w:val="00F3710B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7D7"/>
    <w:rsid w:val="00F41A62"/>
    <w:rsid w:val="00F41B8F"/>
    <w:rsid w:val="00F4215D"/>
    <w:rsid w:val="00F42358"/>
    <w:rsid w:val="00F42493"/>
    <w:rsid w:val="00F42A49"/>
    <w:rsid w:val="00F42B2A"/>
    <w:rsid w:val="00F42EEC"/>
    <w:rsid w:val="00F431FA"/>
    <w:rsid w:val="00F43AF2"/>
    <w:rsid w:val="00F43DCF"/>
    <w:rsid w:val="00F44F09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33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727"/>
    <w:rsid w:val="00F53B35"/>
    <w:rsid w:val="00F53B9F"/>
    <w:rsid w:val="00F53E26"/>
    <w:rsid w:val="00F54153"/>
    <w:rsid w:val="00F5422C"/>
    <w:rsid w:val="00F5451A"/>
    <w:rsid w:val="00F548FA"/>
    <w:rsid w:val="00F5499B"/>
    <w:rsid w:val="00F551DC"/>
    <w:rsid w:val="00F5532A"/>
    <w:rsid w:val="00F553CA"/>
    <w:rsid w:val="00F555B0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983"/>
    <w:rsid w:val="00F61BB9"/>
    <w:rsid w:val="00F61F1F"/>
    <w:rsid w:val="00F620C9"/>
    <w:rsid w:val="00F623DB"/>
    <w:rsid w:val="00F6242D"/>
    <w:rsid w:val="00F62781"/>
    <w:rsid w:val="00F629E5"/>
    <w:rsid w:val="00F62C06"/>
    <w:rsid w:val="00F62ED6"/>
    <w:rsid w:val="00F634FA"/>
    <w:rsid w:val="00F63C76"/>
    <w:rsid w:val="00F63DB1"/>
    <w:rsid w:val="00F63DD4"/>
    <w:rsid w:val="00F6424E"/>
    <w:rsid w:val="00F647B3"/>
    <w:rsid w:val="00F648C4"/>
    <w:rsid w:val="00F649A2"/>
    <w:rsid w:val="00F64A78"/>
    <w:rsid w:val="00F64E0B"/>
    <w:rsid w:val="00F6535A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5438"/>
    <w:rsid w:val="00F8586B"/>
    <w:rsid w:val="00F85A35"/>
    <w:rsid w:val="00F85CE4"/>
    <w:rsid w:val="00F85EE1"/>
    <w:rsid w:val="00F8694D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0A2"/>
    <w:rsid w:val="00F93102"/>
    <w:rsid w:val="00F9330C"/>
    <w:rsid w:val="00F934AA"/>
    <w:rsid w:val="00F93528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F0"/>
    <w:rsid w:val="00FB100F"/>
    <w:rsid w:val="00FB158A"/>
    <w:rsid w:val="00FB186B"/>
    <w:rsid w:val="00FB1C9D"/>
    <w:rsid w:val="00FB200D"/>
    <w:rsid w:val="00FB217E"/>
    <w:rsid w:val="00FB22F5"/>
    <w:rsid w:val="00FB2584"/>
    <w:rsid w:val="00FB261C"/>
    <w:rsid w:val="00FB27E4"/>
    <w:rsid w:val="00FB27EF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18C"/>
    <w:rsid w:val="00FB6613"/>
    <w:rsid w:val="00FB6820"/>
    <w:rsid w:val="00FB68C3"/>
    <w:rsid w:val="00FB710F"/>
    <w:rsid w:val="00FB7227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A88"/>
    <w:rsid w:val="00FC7BD3"/>
    <w:rsid w:val="00FC7DB3"/>
    <w:rsid w:val="00FD0226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8C0"/>
    <w:rsid w:val="00FD7C9C"/>
    <w:rsid w:val="00FD7DA1"/>
    <w:rsid w:val="00FE0BBD"/>
    <w:rsid w:val="00FE0EE6"/>
    <w:rsid w:val="00FE0F94"/>
    <w:rsid w:val="00FE0FC2"/>
    <w:rsid w:val="00FE1409"/>
    <w:rsid w:val="00FE17D7"/>
    <w:rsid w:val="00FE207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6E8"/>
    <w:rsid w:val="00FE37AF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6AA"/>
    <w:rsid w:val="00FE7726"/>
    <w:rsid w:val="00FE772E"/>
    <w:rsid w:val="00FE79BB"/>
    <w:rsid w:val="00FE7DA1"/>
    <w:rsid w:val="00FF027A"/>
    <w:rsid w:val="00FF0574"/>
    <w:rsid w:val="00FF0E74"/>
    <w:rsid w:val="00FF11F0"/>
    <w:rsid w:val="00FF13FB"/>
    <w:rsid w:val="00FF1A73"/>
    <w:rsid w:val="00FF1BF3"/>
    <w:rsid w:val="00FF1CFB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615"/>
    <w:rsid w:val="00FF3AE2"/>
    <w:rsid w:val="00FF3C8F"/>
    <w:rsid w:val="00FF3D00"/>
    <w:rsid w:val="00FF408A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A79"/>
    <w:rsid w:val="00FF6AE8"/>
    <w:rsid w:val="00FF6B3C"/>
    <w:rsid w:val="00FF6B81"/>
    <w:rsid w:val="00FF6BA6"/>
    <w:rsid w:val="00FF6C99"/>
    <w:rsid w:val="00FF72EF"/>
    <w:rsid w:val="00FF73E0"/>
    <w:rsid w:val="00FF78CE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aliases w:val="fr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34832-B290-4E9C-BE09-46085C60367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AA769A-D7B9-4CF4-AD29-461F4D5916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21</TotalTime>
  <Pages>10</Pages>
  <Words>2057</Words>
  <Characters>8573</Characters>
  <Application>Microsoft Office Word</Application>
  <DocSecurity>0</DocSecurity>
  <Lines>71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9</cp:revision>
  <cp:lastPrinted>2024-08-01T08:15:00Z</cp:lastPrinted>
  <dcterms:created xsi:type="dcterms:W3CDTF">2024-08-02T06:47:00Z</dcterms:created>
  <dcterms:modified xsi:type="dcterms:W3CDTF">2024-08-09T02:59:00Z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