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3A831D8B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A3A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324EE71E" w:rsidR="00797EB2" w:rsidRPr="0007365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1F3D7B">
        <w:rPr>
          <w:rFonts w:ascii="Angsana New" w:hAnsi="Angsana New"/>
          <w:sz w:val="30"/>
          <w:szCs w:val="30"/>
        </w:rPr>
        <w:t xml:space="preserve">30 </w:t>
      </w:r>
      <w:r w:rsidRPr="001F3D7B">
        <w:rPr>
          <w:rFonts w:ascii="Angsana New" w:hAnsi="Angsana New" w:hint="cs"/>
          <w:sz w:val="30"/>
          <w:szCs w:val="30"/>
          <w:cs/>
        </w:rPr>
        <w:t>มิถุนายน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งบกำไรขาดทุนที่แสดงเงินลงทุนตามวิธีส่วนได้เสียและงบกำไรขาดทุนเฉพาะกิจการ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งบกำไรขาดทุนเบ็ดเสร็จที่แสดงเงินลงทุนตามวิธีส่วนได้เสียและงบกำไรขาดทุนเบ็ดเสร็จเฉพาะกิจการ งบการเปลี่ยนแปลงส่วนของ</w:t>
      </w:r>
      <w:r w:rsidR="00F64352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F6435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F64352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ที่แสดงเงินลงทุนตามวิธีส่วนได้เสียและงบกระแสเงินสดเฉพาะกิจการ</w:t>
      </w:r>
      <w:r w:rsidR="00F6435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1F3D7B">
        <w:rPr>
          <w:rFonts w:ascii="Angsana New" w:hAnsi="Angsana New" w:hint="cs"/>
          <w:sz w:val="30"/>
          <w:szCs w:val="30"/>
        </w:rPr>
        <w:t>30</w:t>
      </w:r>
      <w:r w:rsidRPr="001F3D7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4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0F7987E0" w:rsidR="00464770" w:rsidRDefault="00D74869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297419">
        <w:rPr>
          <w:rFonts w:ascii="Angsana New" w:hAnsi="Angsana New" w:hint="cs"/>
          <w:sz w:val="30"/>
          <w:szCs w:val="30"/>
          <w:cs/>
        </w:rPr>
        <w:t>สิงหาคม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</w:p>
    <w:sectPr w:rsidR="00464770" w:rsidSect="006C4095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16A6" w14:textId="77777777" w:rsidR="009F682D" w:rsidRDefault="009F682D">
      <w:r>
        <w:separator/>
      </w:r>
    </w:p>
  </w:endnote>
  <w:endnote w:type="continuationSeparator" w:id="0">
    <w:p w14:paraId="5DFC7771" w14:textId="77777777" w:rsidR="009F682D" w:rsidRDefault="009F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0BD7E" w14:textId="77777777" w:rsidR="009F682D" w:rsidRDefault="009F682D">
      <w:r>
        <w:separator/>
      </w:r>
    </w:p>
  </w:footnote>
  <w:footnote w:type="continuationSeparator" w:id="0">
    <w:p w14:paraId="2F175ADD" w14:textId="77777777" w:rsidR="009F682D" w:rsidRDefault="009F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3E75D3CB" w:rsidR="003224CE" w:rsidRPr="003A3A4B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C0A4F-0CF0-42A5-BB3C-CCA709D6A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234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2070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20</cp:revision>
  <cp:lastPrinted>2022-05-17T08:59:00Z</cp:lastPrinted>
  <dcterms:created xsi:type="dcterms:W3CDTF">2022-05-20T06:19:00Z</dcterms:created>
  <dcterms:modified xsi:type="dcterms:W3CDTF">2024-07-30T10:05:00Z</dcterms:modified>
</cp:coreProperties>
</file>