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1493659C" w:rsidR="00726B9B" w:rsidRPr="00C52C41" w:rsidRDefault="008B233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11D485D5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B233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4A8D970B" w:rsidR="00BD265A" w:rsidRPr="00C52C41" w:rsidRDefault="008B233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34E86121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51E30A8D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0E189BB7" w:rsidR="0033736D" w:rsidRPr="00C52C41" w:rsidRDefault="008B233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6270AFF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73A3B0D6" w:rsidR="0033736D" w:rsidRPr="006B116C" w:rsidRDefault="00F71A12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F1BBE2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1F9CB1E3" w:rsidR="0033736D" w:rsidRPr="006B116C" w:rsidRDefault="00F71A12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DF9C16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43881" w:rsidRPr="00C52C41" w14:paraId="47D55489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F07257" w14:textId="5E18DA38" w:rsidR="00043881" w:rsidRDefault="00043881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15F45CD" w14:textId="77777777" w:rsidR="00043881" w:rsidRPr="006B116C" w:rsidRDefault="00043881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F05AD46" w14:textId="4005C135" w:rsidR="00043881" w:rsidRPr="006B116C" w:rsidRDefault="00E70462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6F46DB6D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  <w:cs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เมื่อวันที่</w:t>
      </w:r>
      <w:r w:rsidR="00321582">
        <w:rPr>
          <w:rFonts w:ascii="Angsana New" w:hAnsi="Angsana New"/>
          <w:sz w:val="30"/>
          <w:szCs w:val="30"/>
        </w:rPr>
        <w:t xml:space="preserve"> 13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7D695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111EA">
        <w:rPr>
          <w:rFonts w:ascii="Angsana New" w:hAnsi="Angsana New"/>
          <w:sz w:val="30"/>
          <w:szCs w:val="30"/>
        </w:rPr>
        <w:t>2567</w:t>
      </w:r>
    </w:p>
    <w:p w14:paraId="656242A1" w14:textId="77777777" w:rsidR="00C85FF1" w:rsidRPr="00303D3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83563CD" w14:textId="313E9A28" w:rsidR="00C85FF1" w:rsidRPr="009B4EB3" w:rsidRDefault="00C85FF1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7AC158" w14:textId="26ED9F4D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</w:t>
      </w:r>
      <w:r w:rsidR="000C45FC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E941FC">
        <w:rPr>
          <w:rFonts w:ascii="Angsana New" w:hAnsi="Angsana New"/>
          <w:sz w:val="30"/>
          <w:szCs w:val="30"/>
        </w:rPr>
        <w:t>7</w:t>
      </w:r>
    </w:p>
    <w:p w14:paraId="725804CA" w14:textId="7777777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BC9F96" w14:textId="2F7884B6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 w:rsidR="00E941FC">
        <w:rPr>
          <w:rFonts w:ascii="Angsana New" w:hAnsi="Angsana New"/>
          <w:sz w:val="30"/>
          <w:szCs w:val="30"/>
        </w:rPr>
        <w:t>7</w:t>
      </w:r>
    </w:p>
    <w:p w14:paraId="48A43136" w14:textId="6F5CCB23" w:rsidR="00C85FF1" w:rsidRPr="00875146" w:rsidRDefault="00C85FF1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86906A" w14:textId="6D17B0C0" w:rsidR="009B3614" w:rsidRPr="008B233B" w:rsidRDefault="008B233B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  <w:lang w:val="th-TH"/>
        </w:rPr>
      </w:pPr>
      <w:r w:rsidRPr="008B233B">
        <w:rPr>
          <w:rFonts w:ascii="Angsana New" w:hAnsi="Angsana New" w:hint="cs"/>
          <w:bCs/>
          <w:sz w:val="30"/>
          <w:szCs w:val="30"/>
          <w:cs/>
        </w:rPr>
        <w:t>2</w:t>
      </w:r>
      <w:r w:rsidR="009B3614" w:rsidRPr="008B233B">
        <w:rPr>
          <w:rFonts w:ascii="Angsana New" w:hAnsi="Angsana New"/>
          <w:bCs/>
          <w:sz w:val="30"/>
          <w:szCs w:val="30"/>
        </w:rPr>
        <w:tab/>
      </w:r>
      <w:r w:rsidR="009B3614" w:rsidRPr="008B233B">
        <w:rPr>
          <w:rFonts w:ascii="Angsana New" w:hAnsi="Angsana New"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Default="00917F8F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0300B7A6" w14:textId="28013E15" w:rsidR="008B233B" w:rsidRDefault="008B233B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Pr="00292299">
        <w:rPr>
          <w:rFonts w:ascii="Angsana New" w:hAnsi="Angsana New" w:hint="cs"/>
          <w:sz w:val="30"/>
          <w:szCs w:val="30"/>
          <w:cs/>
        </w:rPr>
        <w:t>ร่วม</w:t>
      </w:r>
      <w:r w:rsidRPr="00292299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Pr="00292299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292299">
        <w:rPr>
          <w:rFonts w:ascii="Angsana New" w:hAnsi="Angsana New"/>
          <w:sz w:val="30"/>
          <w:szCs w:val="30"/>
          <w:cs/>
        </w:rPr>
        <w:t xml:space="preserve">ข้อ </w:t>
      </w:r>
      <w:r w:rsidRPr="00292299">
        <w:rPr>
          <w:rFonts w:ascii="Angsana New" w:hAnsi="Angsana New"/>
          <w:sz w:val="30"/>
          <w:szCs w:val="30"/>
        </w:rPr>
        <w:t>3</w:t>
      </w:r>
      <w:r w:rsidRPr="00292299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  <w:r w:rsidR="007D6957">
        <w:rPr>
          <w:rFonts w:ascii="Angsana New" w:hAnsi="Angsana New" w:hint="cs"/>
          <w:sz w:val="30"/>
          <w:szCs w:val="30"/>
          <w:cs/>
        </w:rPr>
        <w:t>สาม</w:t>
      </w:r>
      <w:r w:rsidRPr="0029229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111EA">
        <w:rPr>
          <w:rFonts w:ascii="Angsana New" w:hAnsi="Angsana New"/>
          <w:sz w:val="30"/>
          <w:szCs w:val="30"/>
        </w:rPr>
        <w:t>3</w:t>
      </w:r>
      <w:r w:rsidR="007D6957">
        <w:rPr>
          <w:rFonts w:ascii="Angsana New" w:hAnsi="Angsana New"/>
          <w:sz w:val="30"/>
          <w:szCs w:val="30"/>
        </w:rPr>
        <w:t>0</w:t>
      </w:r>
      <w:r w:rsidR="00B111EA">
        <w:rPr>
          <w:rFonts w:ascii="Angsana New" w:hAnsi="Angsana New"/>
          <w:sz w:val="30"/>
          <w:szCs w:val="30"/>
        </w:rPr>
        <w:t xml:space="preserve"> </w:t>
      </w:r>
      <w:r w:rsidR="007D6957">
        <w:rPr>
          <w:rFonts w:ascii="Angsana New" w:hAnsi="Angsana New" w:hint="cs"/>
          <w:sz w:val="30"/>
          <w:szCs w:val="30"/>
          <w:cs/>
        </w:rPr>
        <w:t>มิถุนายน</w:t>
      </w:r>
      <w:r w:rsidRPr="00292299">
        <w:rPr>
          <w:rFonts w:ascii="Angsana New" w:hAnsi="Angsana New" w:hint="cs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7D6957">
        <w:rPr>
          <w:rFonts w:ascii="Angsana New" w:hAnsi="Angsana New"/>
          <w:sz w:val="30"/>
          <w:szCs w:val="30"/>
        </w:rPr>
        <w:t>7</w:t>
      </w:r>
    </w:p>
    <w:p w14:paraId="730191F5" w14:textId="77777777" w:rsidR="008B233B" w:rsidRDefault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10"/>
        <w:gridCol w:w="45"/>
      </w:tblGrid>
      <w:tr w:rsidR="00C91CBC" w:rsidRPr="00292299" w14:paraId="0FDDDEB8" w14:textId="77777777" w:rsidTr="00C91CBC">
        <w:trPr>
          <w:gridAfter w:val="1"/>
          <w:wAfter w:w="45" w:type="dxa"/>
          <w:tblHeader/>
        </w:trPr>
        <w:tc>
          <w:tcPr>
            <w:tcW w:w="5760" w:type="dxa"/>
          </w:tcPr>
          <w:p w14:paraId="3FAFF04F" w14:textId="3B4AFBC2" w:rsidR="00C91CBC" w:rsidRPr="00292299" w:rsidRDefault="00C91CBC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1A6FB0FE" w14:textId="5AAA88ED" w:rsidR="00C91CBC" w:rsidRPr="00292299" w:rsidRDefault="00C91CBC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91CBC" w:rsidRPr="00292299" w14:paraId="0EBC142D" w14:textId="77777777" w:rsidTr="00C91CBC">
        <w:trPr>
          <w:gridAfter w:val="1"/>
          <w:wAfter w:w="45" w:type="dxa"/>
          <w:tblHeader/>
        </w:trPr>
        <w:tc>
          <w:tcPr>
            <w:tcW w:w="5760" w:type="dxa"/>
          </w:tcPr>
          <w:p w14:paraId="4DB5DF5B" w14:textId="23A51401" w:rsidR="00C91CBC" w:rsidRPr="00292299" w:rsidRDefault="00220777" w:rsidP="00220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0B41E908" w14:textId="0CFB6F73" w:rsidR="00C91CBC" w:rsidRPr="00292299" w:rsidRDefault="006B348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91CBC" w:rsidRPr="00292299" w14:paraId="6F32026F" w14:textId="77777777" w:rsidTr="00C91CBC">
        <w:trPr>
          <w:gridAfter w:val="1"/>
          <w:wAfter w:w="45" w:type="dxa"/>
          <w:tblHeader/>
        </w:trPr>
        <w:tc>
          <w:tcPr>
            <w:tcW w:w="5760" w:type="dxa"/>
          </w:tcPr>
          <w:p w14:paraId="605EB61F" w14:textId="59D8A643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710" w:type="dxa"/>
          </w:tcPr>
          <w:p w14:paraId="4C50503D" w14:textId="0ED8DBEA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74595D" w14:textId="3C600FF0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E60DB9" w14:textId="39E08995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91CBC" w:rsidRPr="00292299" w14:paraId="5C95A839" w14:textId="77777777" w:rsidTr="00C91CBC">
        <w:trPr>
          <w:tblHeader/>
        </w:trPr>
        <w:tc>
          <w:tcPr>
            <w:tcW w:w="5760" w:type="dxa"/>
          </w:tcPr>
          <w:p w14:paraId="6C9448F8" w14:textId="77777777" w:rsidR="00C91CBC" w:rsidRPr="00292299" w:rsidRDefault="00C91CBC" w:rsidP="003123E6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3735" w:type="dxa"/>
            <w:gridSpan w:val="4"/>
          </w:tcPr>
          <w:p w14:paraId="58720672" w14:textId="77777777" w:rsidR="00C91CBC" w:rsidRPr="00292299" w:rsidRDefault="00C91CBC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1CBC" w:rsidRPr="00292299" w14:paraId="13044DA9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746370F7" w14:textId="42118597" w:rsidR="00C91CBC" w:rsidRPr="006C285E" w:rsidRDefault="00C91CBC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8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6C28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0" w:type="dxa"/>
          </w:tcPr>
          <w:p w14:paraId="1E03CA90" w14:textId="77777777" w:rsidR="00C91CBC" w:rsidRPr="00292299" w:rsidRDefault="00C91CBC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A4A53" w14:textId="084018CB" w:rsidR="00C91CBC" w:rsidRPr="00292299" w:rsidRDefault="00C91CBC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7D368DD" w14:textId="41C74B8D" w:rsidR="00C91CBC" w:rsidRPr="00C91CBC" w:rsidRDefault="00C91CBC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BC" w:rsidRPr="00292299" w14:paraId="58D94202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2723FE4C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710" w:type="dxa"/>
          </w:tcPr>
          <w:p w14:paraId="20C8B61C" w14:textId="7546FF12" w:rsidR="00C91CBC" w:rsidRPr="00E979BA" w:rsidRDefault="00AF59FB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59FB">
              <w:rPr>
                <w:rFonts w:asciiTheme="majorBidi" w:hAnsiTheme="majorBidi" w:cstheme="majorBidi"/>
                <w:sz w:val="30"/>
                <w:szCs w:val="30"/>
              </w:rPr>
              <w:t>4,671</w:t>
            </w:r>
          </w:p>
        </w:tc>
        <w:tc>
          <w:tcPr>
            <w:tcW w:w="270" w:type="dxa"/>
          </w:tcPr>
          <w:p w14:paraId="20F9B5B6" w14:textId="127EAD3D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A62042" w14:textId="7FB28087" w:rsidR="00C91CBC" w:rsidRPr="00E979BA" w:rsidRDefault="00C91CBC" w:rsidP="00B32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4AFC">
              <w:rPr>
                <w:rFonts w:asciiTheme="majorBidi" w:hAnsiTheme="majorBidi" w:cstheme="majorBidi"/>
                <w:sz w:val="30"/>
                <w:szCs w:val="30"/>
              </w:rPr>
              <w:t>19,729</w:t>
            </w:r>
          </w:p>
        </w:tc>
      </w:tr>
      <w:tr w:rsidR="00C91CBC" w:rsidRPr="00292299" w14:paraId="466BE694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21C61D6C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710" w:type="dxa"/>
          </w:tcPr>
          <w:p w14:paraId="2880C5E0" w14:textId="2AA92F1C" w:rsidR="00C91CBC" w:rsidRPr="00E979BA" w:rsidRDefault="00AF59FB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59FB">
              <w:rPr>
                <w:rFonts w:asciiTheme="majorBidi" w:hAnsiTheme="majorBidi" w:cstheme="majorBidi"/>
                <w:sz w:val="30"/>
                <w:szCs w:val="30"/>
              </w:rPr>
              <w:t>3,945</w:t>
            </w:r>
          </w:p>
        </w:tc>
        <w:tc>
          <w:tcPr>
            <w:tcW w:w="270" w:type="dxa"/>
          </w:tcPr>
          <w:p w14:paraId="3600B4D5" w14:textId="4EFF0572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6FDBEF" w14:textId="7DF9CAD4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4AFC">
              <w:rPr>
                <w:rFonts w:asciiTheme="majorBidi" w:hAnsiTheme="majorBidi" w:cstheme="majorBidi"/>
                <w:sz w:val="30"/>
                <w:szCs w:val="30"/>
              </w:rPr>
              <w:t>1,835</w:t>
            </w:r>
          </w:p>
        </w:tc>
      </w:tr>
      <w:tr w:rsidR="00C91CBC" w:rsidRPr="00D54225" w14:paraId="091DC797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34799D2C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10" w:type="dxa"/>
          </w:tcPr>
          <w:p w14:paraId="34FB82B6" w14:textId="2859943D" w:rsidR="00C91CBC" w:rsidRPr="00E979BA" w:rsidRDefault="00AF59FB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59FB">
              <w:rPr>
                <w:rFonts w:asciiTheme="majorBidi" w:hAnsiTheme="majorBidi" w:cstheme="majorBidi"/>
                <w:sz w:val="30"/>
                <w:szCs w:val="30"/>
              </w:rPr>
              <w:t>2,545</w:t>
            </w:r>
          </w:p>
        </w:tc>
        <w:tc>
          <w:tcPr>
            <w:tcW w:w="270" w:type="dxa"/>
          </w:tcPr>
          <w:p w14:paraId="57869553" w14:textId="6F33E595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92AE77" w14:textId="72E716BB" w:rsidR="00C91CBC" w:rsidRPr="00E979BA" w:rsidRDefault="00C91CBC" w:rsidP="0035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CBC" w:rsidRPr="00292299" w14:paraId="1157585C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567E8EEC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710" w:type="dxa"/>
          </w:tcPr>
          <w:p w14:paraId="308A8371" w14:textId="25EFDA85" w:rsidR="00C91CBC" w:rsidRPr="00E979BA" w:rsidRDefault="00AF59FB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59FB">
              <w:rPr>
                <w:rFonts w:asciiTheme="majorBidi" w:hAnsiTheme="majorBidi" w:cstheme="majorBidi"/>
                <w:sz w:val="30"/>
                <w:szCs w:val="30"/>
              </w:rPr>
              <w:t>12,168</w:t>
            </w:r>
          </w:p>
        </w:tc>
        <w:tc>
          <w:tcPr>
            <w:tcW w:w="270" w:type="dxa"/>
          </w:tcPr>
          <w:p w14:paraId="7565929D" w14:textId="2FD24414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E2A3D0" w14:textId="265FFD8B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11,439</w:t>
            </w:r>
          </w:p>
        </w:tc>
      </w:tr>
      <w:tr w:rsidR="00C91CBC" w:rsidRPr="00292299" w14:paraId="78C012A4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624AD39E" w14:textId="2C56B935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FC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710" w:type="dxa"/>
          </w:tcPr>
          <w:p w14:paraId="7973EA2D" w14:textId="4DAEB7DE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8,640</w:t>
            </w:r>
          </w:p>
        </w:tc>
        <w:tc>
          <w:tcPr>
            <w:tcW w:w="270" w:type="dxa"/>
          </w:tcPr>
          <w:p w14:paraId="7898BDCE" w14:textId="4CE1472A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388E96" w14:textId="4B8E8FD8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9,147</w:t>
            </w:r>
          </w:p>
        </w:tc>
      </w:tr>
      <w:tr w:rsidR="00C91CBC" w:rsidRPr="00292299" w14:paraId="1FD6326B" w14:textId="77777777" w:rsidTr="00C91CBC">
        <w:trPr>
          <w:gridAfter w:val="1"/>
          <w:wAfter w:w="45" w:type="dxa"/>
          <w:trHeight w:val="272"/>
        </w:trPr>
        <w:tc>
          <w:tcPr>
            <w:tcW w:w="5760" w:type="dxa"/>
          </w:tcPr>
          <w:p w14:paraId="5EE58621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</w:tcPr>
          <w:p w14:paraId="620AD837" w14:textId="60353CFD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4,728</w:t>
            </w:r>
          </w:p>
        </w:tc>
        <w:tc>
          <w:tcPr>
            <w:tcW w:w="270" w:type="dxa"/>
          </w:tcPr>
          <w:p w14:paraId="70C1F9A7" w14:textId="6EEBAAF8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88DBD18" w14:textId="37311CD9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11,503</w:t>
            </w:r>
          </w:p>
        </w:tc>
      </w:tr>
      <w:tr w:rsidR="00C91CBC" w:rsidRPr="00292299" w14:paraId="33C93470" w14:textId="77777777" w:rsidTr="00C06074">
        <w:trPr>
          <w:gridAfter w:val="1"/>
          <w:wAfter w:w="45" w:type="dxa"/>
          <w:trHeight w:val="92"/>
        </w:trPr>
        <w:tc>
          <w:tcPr>
            <w:tcW w:w="5760" w:type="dxa"/>
          </w:tcPr>
          <w:p w14:paraId="668D8770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7DC35B8" w14:textId="77777777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6853D" w14:textId="55159404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35B377" w14:textId="5C937FB1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BC" w:rsidRPr="00292299" w14:paraId="7DF55A5D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7758F63B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2BCA60E" w14:textId="77777777" w:rsidR="00C91CBC" w:rsidRPr="00E979BA" w:rsidRDefault="00C91CBC" w:rsidP="007D6957">
            <w:pPr>
              <w:tabs>
                <w:tab w:val="decimal" w:pos="114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2AD13" w14:textId="1605ACA3" w:rsidR="00C91CBC" w:rsidRPr="00E979BA" w:rsidRDefault="00C91CBC" w:rsidP="007D6957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3847FA" w14:textId="26824A21" w:rsidR="00C91CBC" w:rsidRPr="00E979BA" w:rsidRDefault="00C91CBC" w:rsidP="007D6957">
            <w:pPr>
              <w:tabs>
                <w:tab w:val="decimal" w:pos="105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BC" w:rsidRPr="00292299" w14:paraId="7F0354C3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489899F8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710" w:type="dxa"/>
          </w:tcPr>
          <w:p w14:paraId="610AF541" w14:textId="07900DA0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2B10696C" w14:textId="4A3B53CE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336A3F" w14:textId="02173FD4" w:rsidR="00C91CBC" w:rsidRPr="00E979BA" w:rsidRDefault="00C91CBC" w:rsidP="00350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CBC" w:rsidRPr="00292299" w14:paraId="0FE07E8C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3DD7C13D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60CB0537" w14:textId="2C05DF0F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1,313</w:t>
            </w:r>
          </w:p>
        </w:tc>
        <w:tc>
          <w:tcPr>
            <w:tcW w:w="270" w:type="dxa"/>
          </w:tcPr>
          <w:p w14:paraId="060C1B17" w14:textId="7C6F9C45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D3E935" w14:textId="39A192FE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</w:tr>
      <w:tr w:rsidR="00C91CBC" w:rsidRPr="003123E6" w14:paraId="55308A2B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32638652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10" w:type="dxa"/>
          </w:tcPr>
          <w:p w14:paraId="3348B014" w14:textId="5F9E25FC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530,317</w:t>
            </w:r>
          </w:p>
        </w:tc>
        <w:tc>
          <w:tcPr>
            <w:tcW w:w="270" w:type="dxa"/>
          </w:tcPr>
          <w:p w14:paraId="2A06C068" w14:textId="6793FC73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DA0069" w14:textId="0690FE28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520,436</w:t>
            </w:r>
          </w:p>
        </w:tc>
      </w:tr>
      <w:tr w:rsidR="00C91CBC" w:rsidRPr="00292299" w14:paraId="5388D035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4AC4C5F2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724ECD5" w14:textId="77777777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7FCC6" w14:textId="0697C31D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241074" w14:textId="60101A90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BC" w:rsidRPr="00292299" w14:paraId="3C11F575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423169B7" w14:textId="3ED5854F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09A930E9" w14:textId="77777777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B58BA" w14:textId="2E9E4AD2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A284BA" w14:textId="4D091870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BC" w:rsidRPr="00292299" w14:paraId="65F7A7AD" w14:textId="77777777" w:rsidTr="00C91CBC">
        <w:trPr>
          <w:gridAfter w:val="1"/>
          <w:wAfter w:w="45" w:type="dxa"/>
          <w:trHeight w:val="299"/>
        </w:trPr>
        <w:tc>
          <w:tcPr>
            <w:tcW w:w="5760" w:type="dxa"/>
          </w:tcPr>
          <w:p w14:paraId="18024BD1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710" w:type="dxa"/>
          </w:tcPr>
          <w:p w14:paraId="5AF60E7C" w14:textId="5B51EBD9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E49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5B81">
              <w:rPr>
                <w:rFonts w:asciiTheme="majorBidi" w:hAnsiTheme="majorBidi" w:cstheme="majorBidi"/>
                <w:sz w:val="30"/>
                <w:szCs w:val="30"/>
              </w:rPr>
              <w:t>2,436</w:t>
            </w:r>
          </w:p>
        </w:tc>
        <w:tc>
          <w:tcPr>
            <w:tcW w:w="270" w:type="dxa"/>
          </w:tcPr>
          <w:p w14:paraId="74235EA4" w14:textId="3AC60D39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2E2FFB" w14:textId="18D03596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614,531</w:t>
            </w:r>
          </w:p>
        </w:tc>
      </w:tr>
      <w:tr w:rsidR="00C91CBC" w:rsidRPr="00292299" w14:paraId="209C5A74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492F6600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4C5CA8D3" w14:textId="4C161CFE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  <w:tc>
          <w:tcPr>
            <w:tcW w:w="270" w:type="dxa"/>
          </w:tcPr>
          <w:p w14:paraId="7EF1F4B3" w14:textId="378A3694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5AD570" w14:textId="6FE8533E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2,066</w:t>
            </w:r>
          </w:p>
        </w:tc>
      </w:tr>
      <w:tr w:rsidR="00C91CBC" w:rsidRPr="00292299" w14:paraId="2DA7ED21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2946C9F1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10" w:type="dxa"/>
          </w:tcPr>
          <w:p w14:paraId="4C4ECBDF" w14:textId="67797B11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652,318</w:t>
            </w:r>
          </w:p>
        </w:tc>
        <w:tc>
          <w:tcPr>
            <w:tcW w:w="270" w:type="dxa"/>
          </w:tcPr>
          <w:p w14:paraId="3B777EB2" w14:textId="19C5976C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2B0CCA" w14:textId="3ECE63CA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496,776</w:t>
            </w:r>
          </w:p>
        </w:tc>
      </w:tr>
      <w:tr w:rsidR="00CF5B81" w:rsidRPr="00292299" w14:paraId="74E030D4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7A43BB2C" w14:textId="71277F31" w:rsidR="00CF5B81" w:rsidRPr="00292299" w:rsidRDefault="00CF5B81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</w:t>
            </w:r>
          </w:p>
        </w:tc>
        <w:tc>
          <w:tcPr>
            <w:tcW w:w="1710" w:type="dxa"/>
          </w:tcPr>
          <w:p w14:paraId="13707488" w14:textId="387A7FEC" w:rsidR="00CF5B81" w:rsidRPr="00CF5B81" w:rsidRDefault="00AF59FB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59FB">
              <w:rPr>
                <w:rFonts w:asciiTheme="majorBidi" w:hAnsiTheme="majorBidi" w:cstheme="majorBidi"/>
                <w:sz w:val="30"/>
                <w:szCs w:val="30"/>
              </w:rPr>
              <w:t>5,533</w:t>
            </w:r>
          </w:p>
        </w:tc>
        <w:tc>
          <w:tcPr>
            <w:tcW w:w="270" w:type="dxa"/>
          </w:tcPr>
          <w:p w14:paraId="5C334E76" w14:textId="77777777" w:rsidR="00CF5B81" w:rsidRPr="00E979BA" w:rsidRDefault="00CF5B81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55E287" w14:textId="32EBD028" w:rsidR="00CF5B81" w:rsidRPr="00154EA8" w:rsidRDefault="00CF5B81" w:rsidP="00CF5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CBC" w:rsidRPr="00292299" w14:paraId="4CA1256A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312DEBD5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710" w:type="dxa"/>
          </w:tcPr>
          <w:p w14:paraId="647D0C1B" w14:textId="0EC78D14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9,089</w:t>
            </w:r>
          </w:p>
        </w:tc>
        <w:tc>
          <w:tcPr>
            <w:tcW w:w="270" w:type="dxa"/>
          </w:tcPr>
          <w:p w14:paraId="3FADF441" w14:textId="05F0085A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E03AF9" w14:textId="0ED71660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6,060</w:t>
            </w:r>
          </w:p>
        </w:tc>
      </w:tr>
      <w:tr w:rsidR="00C91CBC" w:rsidRPr="00292299" w14:paraId="381F899D" w14:textId="77777777" w:rsidTr="00C91CBC">
        <w:trPr>
          <w:gridAfter w:val="1"/>
          <w:wAfter w:w="45" w:type="dxa"/>
        </w:trPr>
        <w:tc>
          <w:tcPr>
            <w:tcW w:w="5760" w:type="dxa"/>
          </w:tcPr>
          <w:p w14:paraId="5D252B9F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710" w:type="dxa"/>
          </w:tcPr>
          <w:p w14:paraId="21706B07" w14:textId="3631AD62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CF5B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941</w:t>
            </w:r>
          </w:p>
        </w:tc>
        <w:tc>
          <w:tcPr>
            <w:tcW w:w="270" w:type="dxa"/>
          </w:tcPr>
          <w:p w14:paraId="43C67636" w14:textId="2C46567B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A9E118" w14:textId="6C821A1E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6,815</w:t>
            </w:r>
          </w:p>
        </w:tc>
      </w:tr>
      <w:tr w:rsidR="00C91CBC" w:rsidRPr="00292299" w14:paraId="765BA9BF" w14:textId="77777777" w:rsidTr="00C91CBC">
        <w:trPr>
          <w:gridAfter w:val="1"/>
          <w:wAfter w:w="45" w:type="dxa"/>
          <w:trHeight w:val="80"/>
        </w:trPr>
        <w:tc>
          <w:tcPr>
            <w:tcW w:w="5760" w:type="dxa"/>
          </w:tcPr>
          <w:p w14:paraId="2CEF1D7C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</w:tcPr>
          <w:p w14:paraId="0F874C37" w14:textId="0C063D22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CF5B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36</w:t>
            </w:r>
            <w:r w:rsidR="00140D27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060673" w14:textId="70C6A3D0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E7B734" w14:textId="5630E868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EA8">
              <w:rPr>
                <w:rFonts w:asciiTheme="majorBidi" w:hAnsiTheme="majorBidi" w:cstheme="majorBidi"/>
                <w:sz w:val="30"/>
                <w:szCs w:val="30"/>
              </w:rPr>
              <w:t>8,777</w:t>
            </w:r>
          </w:p>
        </w:tc>
      </w:tr>
      <w:tr w:rsidR="00C91CBC" w:rsidRPr="00292299" w14:paraId="47166FC4" w14:textId="77777777" w:rsidTr="00C91CBC">
        <w:trPr>
          <w:gridAfter w:val="1"/>
          <w:wAfter w:w="45" w:type="dxa"/>
          <w:trHeight w:val="146"/>
        </w:trPr>
        <w:tc>
          <w:tcPr>
            <w:tcW w:w="5760" w:type="dxa"/>
          </w:tcPr>
          <w:p w14:paraId="0BDF0400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6830B6A" w14:textId="77777777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8FB6E" w14:textId="548391F3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4C0C31" w14:textId="0632530E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BC" w:rsidRPr="00292299" w14:paraId="168414DC" w14:textId="77777777" w:rsidTr="00C91CBC">
        <w:trPr>
          <w:gridAfter w:val="1"/>
          <w:wAfter w:w="45" w:type="dxa"/>
          <w:trHeight w:val="236"/>
        </w:trPr>
        <w:tc>
          <w:tcPr>
            <w:tcW w:w="5760" w:type="dxa"/>
          </w:tcPr>
          <w:p w14:paraId="270BDB07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</w:tcPr>
          <w:p w14:paraId="1C94330E" w14:textId="77777777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E8776" w14:textId="7C59D02C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DE7300" w14:textId="14C27F68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BC" w:rsidRPr="00292299" w14:paraId="19D244C5" w14:textId="77777777" w:rsidTr="00C91CBC">
        <w:trPr>
          <w:gridAfter w:val="1"/>
          <w:wAfter w:w="45" w:type="dxa"/>
          <w:trHeight w:val="191"/>
        </w:trPr>
        <w:tc>
          <w:tcPr>
            <w:tcW w:w="5760" w:type="dxa"/>
          </w:tcPr>
          <w:p w14:paraId="6420EA73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</w:tcPr>
          <w:p w14:paraId="098584B6" w14:textId="77777777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A6D01" w14:textId="7C77585B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C799CC" w14:textId="50BF62B4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BC" w:rsidRPr="00292299" w14:paraId="7E5B97FD" w14:textId="77777777" w:rsidTr="00C91CBC">
        <w:trPr>
          <w:gridAfter w:val="1"/>
          <w:wAfter w:w="45" w:type="dxa"/>
          <w:trHeight w:val="407"/>
        </w:trPr>
        <w:tc>
          <w:tcPr>
            <w:tcW w:w="5760" w:type="dxa"/>
          </w:tcPr>
          <w:p w14:paraId="32A4FE5A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710" w:type="dxa"/>
            <w:shd w:val="clear" w:color="auto" w:fill="auto"/>
          </w:tcPr>
          <w:p w14:paraId="70942A21" w14:textId="3A8EE5E8" w:rsidR="00C91CBC" w:rsidRPr="00E979BA" w:rsidRDefault="00CF5B81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CF5B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628AA186" w14:textId="6240F216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34B9307" w14:textId="7AD820F8" w:rsidR="00C91CBC" w:rsidRPr="00E979BA" w:rsidRDefault="008A3177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A3177">
              <w:rPr>
                <w:rFonts w:asciiTheme="majorBidi" w:hAnsiTheme="majorBidi" w:cstheme="majorBidi"/>
                <w:sz w:val="30"/>
                <w:szCs w:val="30"/>
              </w:rPr>
              <w:t>15,674</w:t>
            </w:r>
          </w:p>
        </w:tc>
      </w:tr>
      <w:tr w:rsidR="00C91CBC" w:rsidRPr="00292299" w14:paraId="6A720040" w14:textId="77777777" w:rsidTr="00C91CBC">
        <w:trPr>
          <w:gridAfter w:val="1"/>
          <w:wAfter w:w="45" w:type="dxa"/>
        </w:trPr>
        <w:tc>
          <w:tcPr>
            <w:tcW w:w="5760" w:type="dxa"/>
            <w:shd w:val="clear" w:color="auto" w:fill="auto"/>
          </w:tcPr>
          <w:p w14:paraId="1AE2BB73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53B6BD0" w14:textId="5683951D" w:rsidR="00C91CBC" w:rsidRPr="00E979BA" w:rsidRDefault="00AF59FB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59FB">
              <w:rPr>
                <w:rFonts w:asciiTheme="majorBidi" w:hAnsiTheme="majorBidi"/>
                <w:sz w:val="30"/>
                <w:szCs w:val="30"/>
                <w:cs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33F7B2C3" w14:textId="7F2122A7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BB9B657" w14:textId="098E4DC0" w:rsidR="00C91CBC" w:rsidRPr="00E979BA" w:rsidRDefault="00C91CBC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C91CBC" w:rsidRPr="00292299" w14:paraId="1E3ED103" w14:textId="77777777" w:rsidTr="00C91CBC">
        <w:trPr>
          <w:gridAfter w:val="1"/>
          <w:wAfter w:w="45" w:type="dxa"/>
        </w:trPr>
        <w:tc>
          <w:tcPr>
            <w:tcW w:w="5760" w:type="dxa"/>
            <w:shd w:val="clear" w:color="auto" w:fill="auto"/>
          </w:tcPr>
          <w:p w14:paraId="32809488" w14:textId="77777777" w:rsidR="00C91CBC" w:rsidRPr="00292299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482DE" w14:textId="23CFECDC" w:rsidR="00C91CBC" w:rsidRPr="00E979BA" w:rsidRDefault="00AF59FB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9F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13</w:t>
            </w:r>
            <w:r w:rsidRPr="00AF59F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F59F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803</w:t>
            </w:r>
          </w:p>
        </w:tc>
        <w:tc>
          <w:tcPr>
            <w:tcW w:w="270" w:type="dxa"/>
            <w:shd w:val="clear" w:color="auto" w:fill="auto"/>
          </w:tcPr>
          <w:p w14:paraId="2DB0628C" w14:textId="43A3C9E1" w:rsidR="00C91CBC" w:rsidRPr="00E979BA" w:rsidRDefault="00C91CBC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D5285" w14:textId="6793BD22" w:rsidR="00C91CBC" w:rsidRPr="00E979BA" w:rsidRDefault="008A3177" w:rsidP="00573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31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15,909</w:t>
            </w:r>
          </w:p>
        </w:tc>
      </w:tr>
    </w:tbl>
    <w:p w14:paraId="3A9A5E07" w14:textId="14F74CC9" w:rsidR="00CF5B81" w:rsidRDefault="00CF5B81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14:paraId="6E497191" w14:textId="77777777" w:rsidR="00CF5B81" w:rsidRDefault="00CF5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8F0FA8C" w14:textId="3A439124" w:rsidR="00CF0607" w:rsidRPr="00E808C1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Pr="0021653C">
        <w:rPr>
          <w:rFonts w:ascii="Angsana New" w:hAnsi="Angsana New" w:hint="cs"/>
          <w:sz w:val="30"/>
          <w:szCs w:val="30"/>
        </w:rPr>
        <w:t>3</w:t>
      </w:r>
      <w:r w:rsidR="007D6957">
        <w:rPr>
          <w:rFonts w:ascii="Angsana New" w:hAnsi="Angsana New"/>
          <w:sz w:val="30"/>
          <w:szCs w:val="30"/>
        </w:rPr>
        <w:t xml:space="preserve">0 </w:t>
      </w:r>
      <w:r w:rsidR="007D6957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1653C">
        <w:rPr>
          <w:rFonts w:ascii="Angsana New" w:hAnsi="Angsana New" w:hint="cs"/>
          <w:sz w:val="30"/>
          <w:szCs w:val="30"/>
        </w:rPr>
        <w:t>256</w:t>
      </w:r>
      <w:r w:rsidR="007D695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>
        <w:rPr>
          <w:rFonts w:ascii="Angsana New" w:hAnsi="Angsana New" w:hint="cs"/>
          <w:sz w:val="30"/>
          <w:szCs w:val="30"/>
          <w:cs/>
        </w:rPr>
        <w:t xml:space="preserve">ละ </w:t>
      </w:r>
      <w:r w:rsidRPr="00A42740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A42740">
        <w:rPr>
          <w:rFonts w:ascii="Angsana New" w:hAnsi="Angsana New" w:hint="cs"/>
          <w:sz w:val="30"/>
          <w:szCs w:val="30"/>
        </w:rPr>
        <w:t>256</w:t>
      </w:r>
      <w:r w:rsidR="007D695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C8A19B" w14:textId="77777777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CF0607" w:rsidRPr="00DF743F" w14:paraId="7098074E" w14:textId="77777777" w:rsidTr="00AC0588">
        <w:trPr>
          <w:tblHeader/>
        </w:trPr>
        <w:tc>
          <w:tcPr>
            <w:tcW w:w="5773" w:type="dxa"/>
            <w:gridSpan w:val="2"/>
          </w:tcPr>
          <w:p w14:paraId="3EEC7B7E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114A75D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F0607" w:rsidRPr="00DF743F" w14:paraId="6B5B9517" w14:textId="77777777" w:rsidTr="00AC0588">
        <w:trPr>
          <w:tblHeader/>
        </w:trPr>
        <w:tc>
          <w:tcPr>
            <w:tcW w:w="5773" w:type="dxa"/>
            <w:gridSpan w:val="2"/>
          </w:tcPr>
          <w:p w14:paraId="135D36B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7A09F727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F0607" w:rsidRPr="00DF743F" w14:paraId="5CB2E97C" w14:textId="77777777" w:rsidTr="00AC0588">
        <w:trPr>
          <w:tblHeader/>
        </w:trPr>
        <w:tc>
          <w:tcPr>
            <w:tcW w:w="5773" w:type="dxa"/>
            <w:gridSpan w:val="2"/>
          </w:tcPr>
          <w:p w14:paraId="3373925C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73C2A8C3" w14:textId="21C5BAE5" w:rsidR="00CF0607" w:rsidRPr="00DF743F" w:rsidRDefault="007D695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DD13CC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2F153C31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F0607" w:rsidRPr="00DF743F" w14:paraId="1758E801" w14:textId="77777777" w:rsidTr="00AC0588">
        <w:trPr>
          <w:tblHeader/>
        </w:trPr>
        <w:tc>
          <w:tcPr>
            <w:tcW w:w="5773" w:type="dxa"/>
            <w:gridSpan w:val="2"/>
          </w:tcPr>
          <w:p w14:paraId="56B4110A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4FE820D" w14:textId="72E84D0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9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D00942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2000F54" w14:textId="3B38A639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9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F0607" w:rsidRPr="00DF743F" w14:paraId="310530F3" w14:textId="77777777" w:rsidTr="00AC0588">
        <w:trPr>
          <w:tblHeader/>
        </w:trPr>
        <w:tc>
          <w:tcPr>
            <w:tcW w:w="5773" w:type="dxa"/>
            <w:gridSpan w:val="2"/>
          </w:tcPr>
          <w:p w14:paraId="48C923B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676BE38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607" w:rsidRPr="00DF743F" w14:paraId="1D88B5B6" w14:textId="77777777" w:rsidTr="00AC0588">
        <w:tc>
          <w:tcPr>
            <w:tcW w:w="5773" w:type="dxa"/>
            <w:gridSpan w:val="2"/>
            <w:hideMark/>
          </w:tcPr>
          <w:p w14:paraId="2F33B1D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6D3B7873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D6957" w:rsidRPr="00DF743F" w14:paraId="458DC98B" w14:textId="77777777" w:rsidTr="004B1933">
        <w:trPr>
          <w:trHeight w:val="272"/>
        </w:trPr>
        <w:tc>
          <w:tcPr>
            <w:tcW w:w="5773" w:type="dxa"/>
            <w:gridSpan w:val="2"/>
            <w:hideMark/>
          </w:tcPr>
          <w:p w14:paraId="20AFCA2E" w14:textId="7AB80EFB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6C285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12EC0FFE" w14:textId="5F9F85EC" w:rsidR="007D6957" w:rsidRPr="00E979BA" w:rsidRDefault="003F1AF5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052E4F7B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ABCABE" w14:textId="33B24820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8,971</w:t>
            </w:r>
          </w:p>
        </w:tc>
      </w:tr>
      <w:tr w:rsidR="007D6957" w:rsidRPr="00DF743F" w14:paraId="3FA76B69" w14:textId="77777777" w:rsidTr="004B1933">
        <w:trPr>
          <w:trHeight w:val="272"/>
        </w:trPr>
        <w:tc>
          <w:tcPr>
            <w:tcW w:w="5773" w:type="dxa"/>
            <w:gridSpan w:val="2"/>
          </w:tcPr>
          <w:p w14:paraId="5BC634D9" w14:textId="1DBFC6BA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5DE6497D" w14:textId="0F4A62F0" w:rsidR="007D6957" w:rsidRPr="00E979BA" w:rsidRDefault="003F1AF5" w:rsidP="003F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  <w:tc>
          <w:tcPr>
            <w:tcW w:w="270" w:type="dxa"/>
          </w:tcPr>
          <w:p w14:paraId="669E2663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3385F8" w14:textId="7BF48DBD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11,045</w:t>
            </w:r>
          </w:p>
        </w:tc>
      </w:tr>
      <w:tr w:rsidR="007D6957" w:rsidRPr="00DF743F" w14:paraId="5A1B3DAB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6B79B043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BE138" w14:textId="7FF51F7B" w:rsidR="007D6957" w:rsidRPr="00E979BA" w:rsidRDefault="00F84BE2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BE2">
              <w:rPr>
                <w:rFonts w:asciiTheme="majorBidi" w:hAnsiTheme="majorBidi" w:cstheme="majorBidi"/>
                <w:sz w:val="30"/>
                <w:szCs w:val="30"/>
              </w:rPr>
              <w:t>620,564</w:t>
            </w:r>
          </w:p>
        </w:tc>
        <w:tc>
          <w:tcPr>
            <w:tcW w:w="270" w:type="dxa"/>
          </w:tcPr>
          <w:p w14:paraId="63ABE3F4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4F3D6" w14:textId="2A7EB161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553,532</w:t>
            </w:r>
          </w:p>
        </w:tc>
      </w:tr>
      <w:tr w:rsidR="007D6957" w:rsidRPr="00DF743F" w14:paraId="5313E32C" w14:textId="77777777" w:rsidTr="004B1933">
        <w:trPr>
          <w:trHeight w:val="334"/>
        </w:trPr>
        <w:tc>
          <w:tcPr>
            <w:tcW w:w="5773" w:type="dxa"/>
            <w:gridSpan w:val="2"/>
          </w:tcPr>
          <w:p w14:paraId="6219BCA9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77CAF" w14:textId="75602A17" w:rsidR="007D6957" w:rsidRPr="00E979BA" w:rsidRDefault="003F1AF5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623,894</w:t>
            </w:r>
          </w:p>
        </w:tc>
        <w:tc>
          <w:tcPr>
            <w:tcW w:w="270" w:type="dxa"/>
          </w:tcPr>
          <w:p w14:paraId="6D26FE84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F0FF5" w14:textId="78D24CD5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</w:tr>
      <w:tr w:rsidR="007D6957" w:rsidRPr="00DF743F" w14:paraId="205C30C4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3CFEFF87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1D9DB124" w14:textId="77DF211D" w:rsidR="007D6957" w:rsidRPr="001F1E84" w:rsidRDefault="003F1AF5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1766A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E488D28" w14:textId="77D27968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6957" w:rsidRPr="00DF743F" w14:paraId="5C4B4FC0" w14:textId="77777777" w:rsidTr="004B1933">
        <w:trPr>
          <w:trHeight w:val="262"/>
        </w:trPr>
        <w:tc>
          <w:tcPr>
            <w:tcW w:w="5773" w:type="dxa"/>
            <w:gridSpan w:val="2"/>
            <w:hideMark/>
          </w:tcPr>
          <w:p w14:paraId="0BC7A500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1A3A8" w14:textId="34493766" w:rsidR="007D6957" w:rsidRPr="00E979BA" w:rsidRDefault="003F1AF5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623,894</w:t>
            </w:r>
          </w:p>
        </w:tc>
        <w:tc>
          <w:tcPr>
            <w:tcW w:w="270" w:type="dxa"/>
          </w:tcPr>
          <w:p w14:paraId="10C00F6B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C35DE" w14:textId="72C70604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</w:tr>
      <w:tr w:rsidR="00E979BA" w:rsidRPr="00D02092" w14:paraId="6956455F" w14:textId="77777777" w:rsidTr="00AC0588">
        <w:trPr>
          <w:trHeight w:val="260"/>
        </w:trPr>
        <w:tc>
          <w:tcPr>
            <w:tcW w:w="5773" w:type="dxa"/>
            <w:gridSpan w:val="2"/>
          </w:tcPr>
          <w:p w14:paraId="503F6B3D" w14:textId="77777777" w:rsidR="00E979BA" w:rsidRPr="00D02092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F1FB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F675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7E342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79BA" w:rsidRPr="00DF743F" w14:paraId="284A18D1" w14:textId="77777777" w:rsidTr="00AC0588">
        <w:tc>
          <w:tcPr>
            <w:tcW w:w="5773" w:type="dxa"/>
            <w:gridSpan w:val="2"/>
            <w:hideMark/>
          </w:tcPr>
          <w:p w14:paraId="2DB04B05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5F3ABBCE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3C87E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226F70E0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010" w:rsidRPr="00DF743F" w14:paraId="7F8D2DEA" w14:textId="77777777" w:rsidTr="004B1933">
        <w:tc>
          <w:tcPr>
            <w:tcW w:w="5773" w:type="dxa"/>
            <w:gridSpan w:val="2"/>
            <w:hideMark/>
          </w:tcPr>
          <w:p w14:paraId="3DA6E2CB" w14:textId="46F6DED9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4657498E" w14:textId="7EBD748F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sz w:val="30"/>
                <w:szCs w:val="30"/>
              </w:rPr>
              <w:t>4,125</w:t>
            </w:r>
          </w:p>
        </w:tc>
        <w:tc>
          <w:tcPr>
            <w:tcW w:w="270" w:type="dxa"/>
          </w:tcPr>
          <w:p w14:paraId="1DADB530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C0CBBCB" w14:textId="3AC16CC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3,033</w:t>
            </w:r>
          </w:p>
        </w:tc>
      </w:tr>
      <w:tr w:rsidR="00613010" w:rsidRPr="00DF743F" w14:paraId="5166D967" w14:textId="77777777" w:rsidTr="004B1933">
        <w:tc>
          <w:tcPr>
            <w:tcW w:w="5773" w:type="dxa"/>
            <w:gridSpan w:val="2"/>
            <w:hideMark/>
          </w:tcPr>
          <w:p w14:paraId="66275BA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0EF4C475" w14:textId="5BE44347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sz w:val="30"/>
                <w:szCs w:val="30"/>
              </w:rPr>
              <w:t>5,009</w:t>
            </w:r>
          </w:p>
        </w:tc>
        <w:tc>
          <w:tcPr>
            <w:tcW w:w="270" w:type="dxa"/>
          </w:tcPr>
          <w:p w14:paraId="5F21705A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0E02136" w14:textId="2976E789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4,879</w:t>
            </w:r>
          </w:p>
        </w:tc>
      </w:tr>
      <w:tr w:rsidR="00613010" w:rsidRPr="00DF743F" w14:paraId="210B329D" w14:textId="77777777" w:rsidTr="00C158FE">
        <w:tc>
          <w:tcPr>
            <w:tcW w:w="5773" w:type="dxa"/>
            <w:gridSpan w:val="2"/>
            <w:hideMark/>
          </w:tcPr>
          <w:p w14:paraId="71AF1483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EC75" w14:textId="73C02C69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1AF5">
              <w:rPr>
                <w:rFonts w:asciiTheme="majorBidi" w:hAnsiTheme="majorBidi" w:cstheme="majorBidi"/>
                <w:sz w:val="30"/>
                <w:szCs w:val="30"/>
              </w:rPr>
              <w:t>2,373</w:t>
            </w:r>
          </w:p>
        </w:tc>
        <w:tc>
          <w:tcPr>
            <w:tcW w:w="270" w:type="dxa"/>
          </w:tcPr>
          <w:p w14:paraId="3F2642E9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A888" w14:textId="519D330F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2,416</w:t>
            </w:r>
          </w:p>
        </w:tc>
      </w:tr>
      <w:tr w:rsidR="00613010" w:rsidRPr="00DF743F" w14:paraId="254F751A" w14:textId="77777777" w:rsidTr="00C158FE">
        <w:trPr>
          <w:trHeight w:val="77"/>
        </w:trPr>
        <w:tc>
          <w:tcPr>
            <w:tcW w:w="5773" w:type="dxa"/>
            <w:gridSpan w:val="2"/>
            <w:hideMark/>
          </w:tcPr>
          <w:p w14:paraId="45A17645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3089C" w14:textId="001E9F7A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11,507</w:t>
            </w:r>
          </w:p>
        </w:tc>
        <w:tc>
          <w:tcPr>
            <w:tcW w:w="270" w:type="dxa"/>
          </w:tcPr>
          <w:p w14:paraId="4CAE36D1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79CA37" w14:textId="16BC9A72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10,328</w:t>
            </w:r>
          </w:p>
        </w:tc>
      </w:tr>
      <w:tr w:rsidR="00613010" w:rsidRPr="00D02092" w14:paraId="6F845117" w14:textId="77777777" w:rsidTr="00C158FE">
        <w:trPr>
          <w:trHeight w:val="34"/>
        </w:trPr>
        <w:tc>
          <w:tcPr>
            <w:tcW w:w="5773" w:type="dxa"/>
            <w:gridSpan w:val="2"/>
          </w:tcPr>
          <w:p w14:paraId="744C271B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8852DA6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4F014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shd w:val="clear" w:color="auto" w:fill="auto"/>
          </w:tcPr>
          <w:p w14:paraId="41EB00A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010" w:rsidRPr="00DF743F" w14:paraId="7E0B0A6D" w14:textId="77777777" w:rsidTr="00C158FE">
        <w:tc>
          <w:tcPr>
            <w:tcW w:w="5773" w:type="dxa"/>
            <w:gridSpan w:val="2"/>
            <w:hideMark/>
          </w:tcPr>
          <w:p w14:paraId="4227E46E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0F731A38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C18A0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14D9AE9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63D3A09A" w14:textId="77777777" w:rsidTr="00C158F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089BED50" w14:textId="4FB80A08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60EBD753" w14:textId="181DC1F7" w:rsidR="00613010" w:rsidRPr="00E979BA" w:rsidRDefault="003F1AF5" w:rsidP="003F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B06D0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5552C81B" w14:textId="51BBA424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613010" w:rsidRPr="00DF743F" w14:paraId="1E201F04" w14:textId="77777777" w:rsidTr="00C158FE">
        <w:tc>
          <w:tcPr>
            <w:tcW w:w="5773" w:type="dxa"/>
            <w:gridSpan w:val="2"/>
            <w:hideMark/>
          </w:tcPr>
          <w:p w14:paraId="48C52A4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4EF2F88C" w14:textId="3EF6AB7D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sz w:val="30"/>
                <w:szCs w:val="30"/>
              </w:rPr>
              <w:t>202,447</w:t>
            </w:r>
          </w:p>
        </w:tc>
        <w:tc>
          <w:tcPr>
            <w:tcW w:w="270" w:type="dxa"/>
          </w:tcPr>
          <w:p w14:paraId="5A35F324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2BD9593" w14:textId="2694E9FF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207,277</w:t>
            </w:r>
          </w:p>
        </w:tc>
      </w:tr>
      <w:tr w:rsidR="00613010" w:rsidRPr="00DF743F" w14:paraId="202BEC7B" w14:textId="77777777" w:rsidTr="00C158FE">
        <w:tc>
          <w:tcPr>
            <w:tcW w:w="5773" w:type="dxa"/>
            <w:gridSpan w:val="2"/>
            <w:hideMark/>
          </w:tcPr>
          <w:p w14:paraId="5152A489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6A7EEB91" w14:textId="3DD4D6AB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sz w:val="30"/>
                <w:szCs w:val="30"/>
              </w:rPr>
              <w:t>363,446</w:t>
            </w:r>
          </w:p>
        </w:tc>
        <w:tc>
          <w:tcPr>
            <w:tcW w:w="270" w:type="dxa"/>
          </w:tcPr>
          <w:p w14:paraId="222004AD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41602302" w14:textId="39E1AB36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379,158</w:t>
            </w:r>
          </w:p>
        </w:tc>
      </w:tr>
      <w:tr w:rsidR="00613010" w:rsidRPr="00DF743F" w14:paraId="0DBA92A1" w14:textId="77777777" w:rsidTr="00C158FE">
        <w:trPr>
          <w:trHeight w:val="334"/>
        </w:trPr>
        <w:tc>
          <w:tcPr>
            <w:tcW w:w="5773" w:type="dxa"/>
            <w:gridSpan w:val="2"/>
            <w:hideMark/>
          </w:tcPr>
          <w:p w14:paraId="501BDB9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4E0F6" w14:textId="1899A0D7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565,893</w:t>
            </w:r>
          </w:p>
        </w:tc>
        <w:tc>
          <w:tcPr>
            <w:tcW w:w="270" w:type="dxa"/>
          </w:tcPr>
          <w:p w14:paraId="36F72FC9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F0F382" w14:textId="21720CB6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586,655</w:t>
            </w:r>
          </w:p>
        </w:tc>
      </w:tr>
      <w:tr w:rsidR="00613010" w:rsidRPr="00D02092" w14:paraId="5FF3FE88" w14:textId="77777777" w:rsidTr="00C158FE">
        <w:trPr>
          <w:trHeight w:val="197"/>
        </w:trPr>
        <w:tc>
          <w:tcPr>
            <w:tcW w:w="5773" w:type="dxa"/>
            <w:gridSpan w:val="2"/>
          </w:tcPr>
          <w:p w14:paraId="4997DA24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884F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331662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E8F15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2623A20A" w14:textId="77777777" w:rsidTr="00C158FE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2E78827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60311D7D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5289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1332FD14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13010" w:rsidRPr="00DF743F" w14:paraId="2D64A00C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400C0ED5" w14:textId="05602CC7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9A1D9DF" w14:textId="3F217AC3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sz w:val="30"/>
                <w:szCs w:val="30"/>
              </w:rPr>
              <w:t>44,861</w:t>
            </w:r>
          </w:p>
        </w:tc>
        <w:tc>
          <w:tcPr>
            <w:tcW w:w="270" w:type="dxa"/>
          </w:tcPr>
          <w:p w14:paraId="41300758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A9691CF" w14:textId="108F1019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60,098</w:t>
            </w:r>
          </w:p>
        </w:tc>
      </w:tr>
      <w:tr w:rsidR="00613010" w:rsidRPr="00DF743F" w14:paraId="15D1D364" w14:textId="77777777" w:rsidTr="00C158FE">
        <w:trPr>
          <w:gridBefore w:val="1"/>
          <w:wBefore w:w="9" w:type="dxa"/>
        </w:trPr>
        <w:tc>
          <w:tcPr>
            <w:tcW w:w="5764" w:type="dxa"/>
          </w:tcPr>
          <w:p w14:paraId="44348678" w14:textId="06699DA5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26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2E178EC0" w14:textId="1409C824" w:rsidR="00613010" w:rsidRPr="00E979BA" w:rsidRDefault="003F1AF5" w:rsidP="003F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C177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28AD2785" w14:textId="5B695151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13010" w:rsidRPr="00DF743F" w14:paraId="75BCBA47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085CAAC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5388" w14:textId="21CB6C63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sz w:val="30"/>
                <w:szCs w:val="30"/>
              </w:rPr>
              <w:t>12,500</w:t>
            </w:r>
          </w:p>
        </w:tc>
        <w:tc>
          <w:tcPr>
            <w:tcW w:w="270" w:type="dxa"/>
          </w:tcPr>
          <w:p w14:paraId="1B616DF0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34863" w14:textId="72618024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11,310</w:t>
            </w:r>
          </w:p>
        </w:tc>
      </w:tr>
      <w:tr w:rsidR="00613010" w:rsidRPr="00DF743F" w14:paraId="1A4C2495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64433E76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01AB3" w14:textId="3F746E8C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57,361</w:t>
            </w:r>
          </w:p>
        </w:tc>
        <w:tc>
          <w:tcPr>
            <w:tcW w:w="270" w:type="dxa"/>
          </w:tcPr>
          <w:p w14:paraId="1ECCF2B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8E87F" w14:textId="217DDE9D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71,410</w:t>
            </w:r>
          </w:p>
        </w:tc>
      </w:tr>
      <w:tr w:rsidR="00613010" w:rsidRPr="00DF743F" w14:paraId="76DAD96F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745BF9D1" w14:textId="0DE37EEC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</w:p>
        </w:tc>
        <w:tc>
          <w:tcPr>
            <w:tcW w:w="1711" w:type="dxa"/>
          </w:tcPr>
          <w:p w14:paraId="078BBC1E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C81AD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8C774D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5917E3E5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44D47C66" w14:textId="57BDA433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6B51F4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7EF3C4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A5A666A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62B3A45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048EBDE8" w14:textId="77777777" w:rsidR="00613010" w:rsidRPr="00DF743F" w:rsidRDefault="00613010" w:rsidP="0061301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73182E77" w14:textId="0B428CC2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01BB8C7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093143" w14:textId="1DF8431C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613010" w:rsidRPr="00DF743F" w14:paraId="65AC59D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B59081" w14:textId="77777777" w:rsidR="00613010" w:rsidRPr="00DF743F" w:rsidRDefault="00613010" w:rsidP="0061301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70755CFB" w14:textId="7458E227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1AF5">
              <w:rPr>
                <w:rFonts w:asciiTheme="majorBidi" w:hAnsiTheme="majorBidi" w:cstheme="majorBidi"/>
                <w:sz w:val="30"/>
                <w:szCs w:val="30"/>
              </w:rPr>
              <w:t>10,990</w:t>
            </w:r>
          </w:p>
        </w:tc>
        <w:tc>
          <w:tcPr>
            <w:tcW w:w="270" w:type="dxa"/>
          </w:tcPr>
          <w:p w14:paraId="617D0B4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525C968" w14:textId="58333B26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sz w:val="30"/>
                <w:szCs w:val="30"/>
              </w:rPr>
              <w:t>12,223</w:t>
            </w:r>
          </w:p>
        </w:tc>
      </w:tr>
      <w:tr w:rsidR="00613010" w:rsidRPr="00DF743F" w14:paraId="501F629B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00979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4D5BF" w14:textId="1B34E486" w:rsidR="00613010" w:rsidRPr="00E979BA" w:rsidRDefault="003F1AF5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1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15,924</w:t>
            </w:r>
          </w:p>
        </w:tc>
        <w:tc>
          <w:tcPr>
            <w:tcW w:w="270" w:type="dxa"/>
          </w:tcPr>
          <w:p w14:paraId="0748E25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F26C7" w14:textId="40710090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17,157</w:t>
            </w:r>
          </w:p>
        </w:tc>
      </w:tr>
    </w:tbl>
    <w:p w14:paraId="646E4545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40295F11" w14:textId="2E5A9762" w:rsidR="00CF0607" w:rsidRPr="002B1BE4" w:rsidRDefault="00CF0607" w:rsidP="00CF0607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E30EC17" w14:textId="77777777" w:rsidR="00CF0607" w:rsidRPr="00D02092" w:rsidRDefault="00CF0607" w:rsidP="00CF06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05DDEAD4" w14:textId="4372F9A0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</w:t>
      </w:r>
      <w:r w:rsidR="00F152C8">
        <w:rPr>
          <w:rFonts w:ascii="Angsana New" w:hAnsi="Angsana New" w:hint="cs"/>
          <w:spacing w:val="-2"/>
          <w:sz w:val="30"/>
          <w:szCs w:val="30"/>
          <w:cs/>
        </w:rPr>
        <w:t>ที่มีสาระสำคัญ</w:t>
      </w:r>
      <w:r w:rsidRPr="00B31F2A">
        <w:rPr>
          <w:rFonts w:ascii="Angsana New" w:hAnsi="Angsana New"/>
          <w:spacing w:val="-2"/>
          <w:sz w:val="30"/>
          <w:szCs w:val="30"/>
          <w:cs/>
        </w:rPr>
        <w:t>ในระหว่างงวด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F152C8">
        <w:rPr>
          <w:rFonts w:ascii="Angsana New" w:hAnsi="Angsana New"/>
          <w:spacing w:val="-2"/>
          <w:sz w:val="30"/>
          <w:szCs w:val="30"/>
          <w:cs/>
        </w:rPr>
        <w:br/>
      </w:r>
      <w:r>
        <w:rPr>
          <w:rFonts w:ascii="Angsana New" w:hAnsi="Angsana New"/>
          <w:spacing w:val="-2"/>
          <w:sz w:val="30"/>
          <w:szCs w:val="30"/>
        </w:rPr>
        <w:t>3</w:t>
      </w:r>
      <w:r w:rsidR="00613010">
        <w:rPr>
          <w:rFonts w:ascii="Angsana New" w:hAnsi="Angsana New"/>
          <w:spacing w:val="-2"/>
          <w:sz w:val="30"/>
          <w:szCs w:val="30"/>
        </w:rPr>
        <w:t>0</w:t>
      </w:r>
      <w:r w:rsidR="002964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2964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</w:p>
    <w:p w14:paraId="2D866A88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cs/>
          <w:lang w:val="en-US"/>
        </w:rPr>
      </w:pP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CC3C243" w14:textId="77777777" w:rsidR="005B0C8B" w:rsidRPr="006E1A17" w:rsidRDefault="005B0C8B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459305D1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111EA">
        <w:rPr>
          <w:rFonts w:ascii="Angsana New" w:hAnsi="Angsana New"/>
          <w:spacing w:val="-2"/>
          <w:sz w:val="30"/>
          <w:szCs w:val="30"/>
        </w:rPr>
        <w:t>3</w:t>
      </w:r>
      <w:r w:rsidR="00613010">
        <w:rPr>
          <w:rFonts w:ascii="Angsana New" w:hAnsi="Angsana New"/>
          <w:spacing w:val="-2"/>
          <w:sz w:val="30"/>
          <w:szCs w:val="30"/>
        </w:rPr>
        <w:t>0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111EA"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  <w:r w:rsidR="001F1E84">
        <w:rPr>
          <w:rFonts w:ascii="Angsana New" w:hAnsi="Angsana New"/>
          <w:spacing w:val="-2"/>
          <w:sz w:val="30"/>
          <w:szCs w:val="30"/>
        </w:rPr>
        <w:t xml:space="preserve"> </w:t>
      </w:r>
      <w:r w:rsidR="00303D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3D39">
        <w:rPr>
          <w:rFonts w:ascii="Angsana New" w:hAnsi="Angsana New"/>
          <w:sz w:val="30"/>
          <w:szCs w:val="30"/>
        </w:rPr>
        <w:t>31</w:t>
      </w:r>
      <w:r w:rsidR="00303D39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="00303D39">
        <w:rPr>
          <w:rFonts w:ascii="Angsana New" w:hAnsi="Angsana New"/>
          <w:sz w:val="30"/>
          <w:szCs w:val="30"/>
        </w:rPr>
        <w:t>256</w:t>
      </w:r>
      <w:r w:rsidR="00613010">
        <w:rPr>
          <w:rFonts w:ascii="Angsana New" w:hAnsi="Angsana New"/>
          <w:sz w:val="30"/>
          <w:szCs w:val="30"/>
        </w:rPr>
        <w:t>7</w:t>
      </w:r>
      <w:r w:rsidR="00303D39">
        <w:rPr>
          <w:rFonts w:ascii="Angsana New" w:hAnsi="Angsana New"/>
          <w:sz w:val="30"/>
          <w:szCs w:val="30"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6E1A17" w:rsidRDefault="001C4FF9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4EA4E4F3" w14:textId="77777777" w:rsidTr="00AF191D">
        <w:tc>
          <w:tcPr>
            <w:tcW w:w="576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AF191D">
        <w:tc>
          <w:tcPr>
            <w:tcW w:w="576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303D39" w:rsidRPr="00B0181B" w14:paraId="33B992D2" w14:textId="77777777" w:rsidTr="00AF191D">
        <w:tc>
          <w:tcPr>
            <w:tcW w:w="5769" w:type="dxa"/>
            <w:gridSpan w:val="2"/>
          </w:tcPr>
          <w:p w14:paraId="25A1CBF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1A2F53" w14:textId="21D157D3" w:rsidR="00303D39" w:rsidRPr="003E5BB7" w:rsidRDefault="00B111EA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613010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61301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6965B4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3830EC" w14:textId="30159728" w:rsidR="00303D39" w:rsidRPr="003E5BB7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65DD4" w:rsidRPr="00B0181B" w14:paraId="7D829D32" w14:textId="77777777" w:rsidTr="00AF191D">
        <w:tc>
          <w:tcPr>
            <w:tcW w:w="576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2091D9E3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61301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2754CDC2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61301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A40ED" w:rsidRPr="00B0181B" w14:paraId="6329660B" w14:textId="77777777" w:rsidTr="00AF191D">
        <w:tc>
          <w:tcPr>
            <w:tcW w:w="576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010" w:rsidRPr="003D047D" w14:paraId="4E96C02A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218AC9A5" w14:textId="315EDF65" w:rsidR="00613010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65A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bottom"/>
          </w:tcPr>
          <w:p w14:paraId="6466896B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B2BCD7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0035E53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3010" w:rsidRPr="003D047D" w14:paraId="40314F19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6CB6A5D1" w14:textId="1FAD042E" w:rsidR="00613010" w:rsidRPr="008C1619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5AB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36042409" w14:textId="42C6DC09" w:rsidR="00613010" w:rsidRPr="003B3227" w:rsidRDefault="00A222FA" w:rsidP="00A2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2FA">
              <w:rPr>
                <w:rFonts w:ascii="Angsana New" w:hAnsi="Angsana New"/>
                <w:b/>
                <w:bCs/>
                <w:sz w:val="30"/>
                <w:szCs w:val="30"/>
              </w:rPr>
              <w:t>12,696</w:t>
            </w:r>
          </w:p>
        </w:tc>
        <w:tc>
          <w:tcPr>
            <w:tcW w:w="270" w:type="dxa"/>
            <w:vAlign w:val="bottom"/>
          </w:tcPr>
          <w:p w14:paraId="57E73054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B35F628" w14:textId="36A601D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14,227</w:t>
            </w:r>
          </w:p>
        </w:tc>
      </w:tr>
      <w:tr w:rsidR="00613010" w:rsidRPr="003D047D" w14:paraId="3C18DE06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563D4E14" w14:textId="77777777" w:rsidR="00613010" w:rsidRPr="008C1619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08E93A7F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75DCD2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2A55775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3010" w:rsidRPr="003D047D" w14:paraId="48C8A8AC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16B9D15F" w14:textId="262C88AC" w:rsidR="00613010" w:rsidRPr="008C1619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71A1DE8F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E404DD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B9B884B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3010" w:rsidRPr="003D047D" w14:paraId="4E9351C4" w14:textId="3D7B82B2" w:rsidTr="00AF191D">
        <w:trPr>
          <w:gridBefore w:val="1"/>
          <w:wBefore w:w="9" w:type="dxa"/>
        </w:trPr>
        <w:tc>
          <w:tcPr>
            <w:tcW w:w="5760" w:type="dxa"/>
          </w:tcPr>
          <w:p w14:paraId="589D5CA3" w14:textId="32619F94" w:rsidR="00613010" w:rsidRPr="000568D6" w:rsidRDefault="00613010" w:rsidP="00613010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43876FE9" w:rsidR="00613010" w:rsidRPr="003B3227" w:rsidRDefault="00A222FA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22FA">
              <w:rPr>
                <w:rFonts w:ascii="Angsana New" w:hAnsi="Angsana New"/>
                <w:b/>
                <w:bCs/>
                <w:sz w:val="30"/>
                <w:szCs w:val="30"/>
              </w:rPr>
              <w:t>81,342</w:t>
            </w:r>
          </w:p>
        </w:tc>
        <w:tc>
          <w:tcPr>
            <w:tcW w:w="270" w:type="dxa"/>
          </w:tcPr>
          <w:p w14:paraId="64FEAD5C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19A155D9" w:rsidR="00613010" w:rsidRPr="00897CC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20853">
              <w:rPr>
                <w:rFonts w:ascii="Angsana New" w:hAnsi="Angsana New"/>
                <w:b/>
                <w:bCs/>
                <w:sz w:val="30"/>
                <w:szCs w:val="30"/>
              </w:rPr>
              <w:t>34,218</w:t>
            </w:r>
          </w:p>
        </w:tc>
      </w:tr>
    </w:tbl>
    <w:p w14:paraId="461B1C23" w14:textId="1C65EDC6" w:rsidR="00335541" w:rsidRPr="006E1A17" w:rsidRDefault="00335541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BF5BE15" w14:textId="46652BDE" w:rsidR="00A976FC" w:rsidRPr="00B94452" w:rsidRDefault="00A976FC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F36E40" w14:textId="77777777" w:rsidR="0072413E" w:rsidRDefault="0072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3CA7B0" w14:textId="25424F93" w:rsidR="00FA25C1" w:rsidRPr="00981687" w:rsidRDefault="00CF060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98168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03FA06F3" w14:textId="77777777" w:rsidR="00FA25C1" w:rsidRPr="00616936" w:rsidRDefault="00FA25C1" w:rsidP="0082426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010" w:rsidRPr="00B0181B" w14:paraId="419E5315" w14:textId="77777777" w:rsidTr="00B75ADB">
        <w:tc>
          <w:tcPr>
            <w:tcW w:w="2997" w:type="dxa"/>
          </w:tcPr>
          <w:p w14:paraId="226C1F64" w14:textId="18024858" w:rsidR="00613010" w:rsidRPr="00B0181B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033" w:type="dxa"/>
            <w:gridSpan w:val="4"/>
          </w:tcPr>
          <w:p w14:paraId="28FD1426" w14:textId="77777777" w:rsidR="00613010" w:rsidRPr="003E5BB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613010" w:rsidRPr="0028459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613010" w:rsidRPr="003E5BB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13010" w:rsidRPr="00B0181B" w14:paraId="0ED9B01D" w14:textId="77777777" w:rsidTr="00270674">
        <w:tc>
          <w:tcPr>
            <w:tcW w:w="2997" w:type="dxa"/>
          </w:tcPr>
          <w:p w14:paraId="78DC33A3" w14:textId="0E6BAC18" w:rsidR="00613010" w:rsidRPr="00B0181B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0" w:type="dxa"/>
          </w:tcPr>
          <w:p w14:paraId="32B5F6BE" w14:textId="6D140FC1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gridSpan w:val="2"/>
          </w:tcPr>
          <w:p w14:paraId="09C79AB0" w14:textId="77777777" w:rsidR="00613010" w:rsidRPr="00B0181B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554B8DE6" w:rsidR="00613010" w:rsidRPr="003E5BB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5AA23C2" w14:textId="77777777" w:rsidR="00613010" w:rsidRPr="0028459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341C9BF3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CAB98E8" w14:textId="77777777" w:rsidR="00613010" w:rsidRPr="003E5BB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76B4FCF1" w:rsidR="00613010" w:rsidRPr="003E5BB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B1F25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4B1F25" w:rsidRPr="007553D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4B1F25" w:rsidRPr="00E029E6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010" w:rsidRPr="007553D7" w14:paraId="44ADDA33" w14:textId="0CEED597" w:rsidTr="00270674">
        <w:tc>
          <w:tcPr>
            <w:tcW w:w="2997" w:type="dxa"/>
          </w:tcPr>
          <w:p w14:paraId="2B4DA030" w14:textId="02B5857A" w:rsidR="00613010" w:rsidRPr="00156A78" w:rsidRDefault="00613010" w:rsidP="006130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6748D1B0" w:rsidR="00613010" w:rsidRPr="00422A55" w:rsidRDefault="00AF191D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F191D">
              <w:rPr>
                <w:rFonts w:ascii="Angsana New" w:hAnsi="Angsana New"/>
                <w:sz w:val="30"/>
                <w:szCs w:val="30"/>
              </w:rPr>
              <w:t>1,668,85</w:t>
            </w:r>
            <w:r w:rsidR="002319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9793B30" w14:textId="77777777" w:rsidR="00613010" w:rsidRPr="007553D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5E4F35D8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A51CA">
              <w:rPr>
                <w:rFonts w:ascii="Angsana New" w:hAnsi="Angsana New"/>
                <w:sz w:val="30"/>
                <w:szCs w:val="30"/>
              </w:rPr>
              <w:t>1,610,99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9132F0" w14:textId="77777777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4FAE1D48" w:rsidR="00613010" w:rsidRDefault="00B612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61251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624EB096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613010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613010" w:rsidRPr="00156A78" w:rsidRDefault="00613010" w:rsidP="006130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1772CE46" w:rsidR="00613010" w:rsidRPr="00422A55" w:rsidRDefault="00AF191D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F191D">
              <w:rPr>
                <w:rFonts w:ascii="Angsana New" w:hAnsi="Angsana New"/>
                <w:sz w:val="30"/>
                <w:szCs w:val="30"/>
              </w:rPr>
              <w:t>38,71</w:t>
            </w:r>
            <w:r w:rsidR="0023194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A611084" w14:textId="77777777" w:rsidR="00613010" w:rsidRPr="007553D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1FD17EC8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7581E">
              <w:rPr>
                <w:rFonts w:ascii="Angsana New" w:hAnsi="Angsana New"/>
                <w:sz w:val="30"/>
                <w:szCs w:val="30"/>
              </w:rPr>
              <w:t>21,483</w:t>
            </w:r>
          </w:p>
        </w:tc>
        <w:tc>
          <w:tcPr>
            <w:tcW w:w="270" w:type="dxa"/>
          </w:tcPr>
          <w:p w14:paraId="0C0FC6CF" w14:textId="77777777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46AC92A9" w:rsidR="00613010" w:rsidRDefault="00B612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7FD94BE5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3010" w:rsidRPr="007553D7" w14:paraId="3CD25C4A" w14:textId="7CA17444" w:rsidTr="00270674">
        <w:tc>
          <w:tcPr>
            <w:tcW w:w="2997" w:type="dxa"/>
          </w:tcPr>
          <w:p w14:paraId="3337C867" w14:textId="3B5A11C0" w:rsidR="00613010" w:rsidRPr="00156A78" w:rsidRDefault="00613010" w:rsidP="006130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7D8F41AA" w14:textId="77777777" w:rsidR="00AF191D" w:rsidRDefault="00AF191D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7EE6F699" w:rsidR="00613010" w:rsidRPr="00422A55" w:rsidRDefault="00AF191D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F191D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  <w:vAlign w:val="bottom"/>
          </w:tcPr>
          <w:p w14:paraId="0054BC0F" w14:textId="77777777" w:rsidR="00613010" w:rsidRPr="007553D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0468E3D8" w14:textId="77777777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46F986C5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7581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F64A6F5" w14:textId="77777777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65833103" w:rsidR="00613010" w:rsidRDefault="00B612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74BA5370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3010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613010" w:rsidRPr="00C131AE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44FF5C25" w:rsidR="00613010" w:rsidRPr="00422A55" w:rsidRDefault="00AF191D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191D">
              <w:rPr>
                <w:rFonts w:ascii="Angsana New" w:hAnsi="Angsana New"/>
                <w:b/>
                <w:bCs/>
                <w:sz w:val="30"/>
                <w:szCs w:val="30"/>
              </w:rPr>
              <w:t>1,707,584</w:t>
            </w:r>
          </w:p>
        </w:tc>
        <w:tc>
          <w:tcPr>
            <w:tcW w:w="236" w:type="dxa"/>
          </w:tcPr>
          <w:p w14:paraId="12240989" w14:textId="77777777" w:rsidR="00613010" w:rsidRPr="007553D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6DB42155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81E">
              <w:rPr>
                <w:rFonts w:ascii="Angsana New" w:hAnsi="Angsana New"/>
                <w:b/>
                <w:bCs/>
                <w:sz w:val="30"/>
                <w:szCs w:val="30"/>
              </w:rPr>
              <w:t>1,632,533</w:t>
            </w:r>
          </w:p>
        </w:tc>
        <w:tc>
          <w:tcPr>
            <w:tcW w:w="270" w:type="dxa"/>
          </w:tcPr>
          <w:p w14:paraId="58421DB2" w14:textId="77777777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3B3DA340" w:rsidR="00613010" w:rsidRDefault="00B612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1251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2B1FE51A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9DBBE6" w14:textId="77777777" w:rsidR="00616936" w:rsidRPr="004B1F25" w:rsidRDefault="0061693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37E34A9" w14:textId="62B82A0D" w:rsidR="001E09C4" w:rsidRPr="004B1F25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F51F64">
        <w:rPr>
          <w:rFonts w:ascii="Angsana New" w:hAnsi="Angsana New" w:hint="cs"/>
          <w:sz w:val="30"/>
          <w:szCs w:val="30"/>
          <w:cs/>
        </w:rPr>
        <w:t>งวด</w:t>
      </w:r>
      <w:r w:rsidR="0072413E">
        <w:rPr>
          <w:rFonts w:ascii="Angsana New" w:hAnsi="Angsana New" w:hint="cs"/>
          <w:sz w:val="30"/>
          <w:szCs w:val="30"/>
          <w:cs/>
        </w:rPr>
        <w:t>สาม</w:t>
      </w:r>
      <w:r w:rsidR="008166D3">
        <w:rPr>
          <w:rFonts w:ascii="Angsana New" w:hAnsi="Angsana New" w:hint="cs"/>
          <w:sz w:val="30"/>
          <w:szCs w:val="30"/>
          <w:cs/>
        </w:rPr>
        <w:t>เดือน</w:t>
      </w:r>
      <w:r w:rsidRPr="004B1F2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B111EA">
        <w:rPr>
          <w:rFonts w:ascii="Angsana New" w:hAnsi="Angsana New" w:hint="cs"/>
          <w:spacing w:val="-2"/>
          <w:sz w:val="30"/>
          <w:szCs w:val="30"/>
        </w:rPr>
        <w:t>3</w:t>
      </w:r>
      <w:r w:rsidR="00613010">
        <w:rPr>
          <w:rFonts w:ascii="Angsana New" w:hAnsi="Angsana New"/>
          <w:spacing w:val="-2"/>
          <w:sz w:val="30"/>
          <w:szCs w:val="30"/>
        </w:rPr>
        <w:t>0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111EA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  <w:r w:rsidR="00B111EA">
        <w:rPr>
          <w:rFonts w:ascii="Angsana New" w:hAnsi="Angsana New"/>
          <w:spacing w:val="-2"/>
          <w:sz w:val="30"/>
          <w:szCs w:val="30"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613010">
        <w:rPr>
          <w:rFonts w:ascii="Angsana New" w:hAnsi="Angsana New"/>
          <w:sz w:val="30"/>
          <w:szCs w:val="30"/>
        </w:rPr>
        <w:t>6</w:t>
      </w:r>
    </w:p>
    <w:p w14:paraId="134A0BE9" w14:textId="44A96F4C" w:rsidR="006E1A17" w:rsidRPr="004B1F25" w:rsidRDefault="006E1A17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5BFC27" w14:textId="0E0073EF" w:rsidR="00BB286A" w:rsidRPr="004B1F25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B1F25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4B1F25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4B1F2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613010">
        <w:rPr>
          <w:rFonts w:ascii="Angsana New" w:hAnsi="Angsana New" w:hint="cs"/>
          <w:spacing w:val="-2"/>
          <w:sz w:val="30"/>
          <w:szCs w:val="30"/>
        </w:rPr>
        <w:t>3</w:t>
      </w:r>
      <w:r w:rsidR="00613010">
        <w:rPr>
          <w:rFonts w:ascii="Angsana New" w:hAnsi="Angsana New"/>
          <w:spacing w:val="-2"/>
          <w:sz w:val="30"/>
          <w:szCs w:val="30"/>
        </w:rPr>
        <w:t>0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 </w:t>
      </w:r>
      <w:r w:rsidR="00613010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2B7CCD" w:rsidRPr="002B7CCD">
        <w:rPr>
          <w:rFonts w:ascii="Angsana New" w:hAnsi="Angsana New"/>
          <w:sz w:val="30"/>
          <w:szCs w:val="30"/>
        </w:rPr>
        <w:t xml:space="preserve">31 </w:t>
      </w:r>
      <w:r w:rsidR="002B7CCD" w:rsidRPr="002B7CCD">
        <w:rPr>
          <w:rFonts w:ascii="Angsana New" w:hAnsi="Angsana New"/>
          <w:sz w:val="30"/>
          <w:szCs w:val="30"/>
          <w:cs/>
        </w:rPr>
        <w:t xml:space="preserve">มีนาคม </w:t>
      </w:r>
      <w:r w:rsidR="002B7CCD" w:rsidRPr="002B7CCD">
        <w:rPr>
          <w:rFonts w:ascii="Angsana New" w:hAnsi="Angsana New"/>
          <w:sz w:val="30"/>
          <w:szCs w:val="30"/>
        </w:rPr>
        <w:t>256</w:t>
      </w:r>
      <w:r w:rsidR="00613010">
        <w:rPr>
          <w:rFonts w:ascii="Angsana New" w:hAnsi="Angsana New"/>
          <w:sz w:val="30"/>
          <w:szCs w:val="30"/>
        </w:rPr>
        <w:t>7</w:t>
      </w:r>
      <w:r w:rsidR="002B7CCD" w:rsidRPr="002B7CCD">
        <w:rPr>
          <w:rFonts w:ascii="Angsana New" w:hAnsi="Angsana New"/>
          <w:sz w:val="30"/>
          <w:szCs w:val="30"/>
        </w:rPr>
        <w:t xml:space="preserve"> </w:t>
      </w:r>
      <w:r w:rsidRPr="004B1F25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4B1F25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1C96B15F" w:rsidR="00E2689B" w:rsidRPr="00343FE6" w:rsidRDefault="00E2689B" w:rsidP="002A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5" w:right="-28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2A25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A259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A2598">
              <w:rPr>
                <w:rFonts w:ascii="Angsana New" w:hAnsi="Angsana New"/>
                <w:sz w:val="30"/>
                <w:szCs w:val="30"/>
              </w:rPr>
              <w:t>(“TTS”)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A51CA" w:rsidRPr="00343FE6" w14:paraId="5E257EA6" w14:textId="19F02E57" w:rsidTr="001E24D6">
        <w:tc>
          <w:tcPr>
            <w:tcW w:w="1890" w:type="dxa"/>
          </w:tcPr>
          <w:p w14:paraId="78A5E1C7" w14:textId="0F48F655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B111EA"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3</w:t>
            </w:r>
            <w:r w:rsidR="0061301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0</w:t>
            </w:r>
            <w:r w:rsidR="00B111EA"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61301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  <w:r w:rsidR="00B111EA"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B111EA"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</w:t>
            </w:r>
            <w:r w:rsidR="0061301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0ED388FB" w14:textId="77777777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1A5D8405" w:rsidR="00AA51CA" w:rsidRPr="00D27E71" w:rsidRDefault="003B6D60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4CCFFECE" w:rsidR="00AA51CA" w:rsidRPr="00D27E71" w:rsidRDefault="003B6D60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3E0225D4" w:rsidR="00AA51CA" w:rsidRPr="00D27E71" w:rsidRDefault="003B6D60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52F2EF7A" w:rsidR="00AA51CA" w:rsidRPr="00D27E71" w:rsidRDefault="003B6D60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B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1,707,584</w:t>
            </w:r>
          </w:p>
        </w:tc>
      </w:tr>
      <w:tr w:rsidR="00613010" w:rsidRPr="00343FE6" w14:paraId="7FDD2F19" w14:textId="48D92917" w:rsidTr="001E24D6">
        <w:tc>
          <w:tcPr>
            <w:tcW w:w="1890" w:type="dxa"/>
          </w:tcPr>
          <w:p w14:paraId="5F78999E" w14:textId="091960E8" w:rsidR="00613010" w:rsidRPr="00343FE6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30AA3125" w14:textId="77777777" w:rsidR="00613010" w:rsidRPr="00343FE6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613010" w:rsidRPr="00343FE6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469BEFD4" w:rsidR="00613010" w:rsidRPr="00343FE6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613010" w:rsidRPr="00343FE6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77F2B02C" w:rsidR="00613010" w:rsidRPr="00343FE6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613010" w:rsidRPr="00343FE6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007E2AF3" w:rsidR="00613010" w:rsidRPr="00D20AF1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227A76A5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F3EF471" w14:textId="77777777" w:rsidR="00270C9A" w:rsidRPr="00F52B5C" w:rsidRDefault="00270C9A" w:rsidP="00F52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1AD16" w14:textId="28C957ED" w:rsidR="00E8767F" w:rsidRPr="004B1F25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3DE0EE61" w:rsidR="00E8767F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25CA63" w14:textId="43FE20CB" w:rsidR="001D7C67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2E0E">
        <w:rPr>
          <w:rFonts w:ascii="Angsana New" w:hAnsi="Angsana New"/>
          <w:sz w:val="30"/>
          <w:szCs w:val="30"/>
          <w:cs/>
        </w:rPr>
        <w:t xml:space="preserve">เนื่องจากบริษัทมีตัวแทนอยู่ในคณะกรรมการของ </w:t>
      </w:r>
      <w:r w:rsidRPr="00FC2E0E">
        <w:rPr>
          <w:rFonts w:ascii="Angsana New" w:hAnsi="Angsana New"/>
          <w:sz w:val="30"/>
          <w:szCs w:val="30"/>
        </w:rPr>
        <w:t xml:space="preserve">TTS </w:t>
      </w:r>
      <w:r w:rsidRPr="00FC2E0E">
        <w:rPr>
          <w:rFonts w:ascii="Angsana New" w:hAnsi="Angsana New"/>
          <w:sz w:val="30"/>
          <w:szCs w:val="30"/>
          <w:cs/>
        </w:rPr>
        <w:t>ดังนั้น บริษัทบันทึกเงินลงทุนดังกล่าว</w:t>
      </w:r>
      <w:r w:rsidR="00601DA1" w:rsidRPr="00FC2E0E">
        <w:rPr>
          <w:rFonts w:ascii="Angsana New" w:hAnsi="Angsana New" w:hint="cs"/>
          <w:sz w:val="30"/>
          <w:szCs w:val="30"/>
          <w:cs/>
        </w:rPr>
        <w:t>เป็น</w:t>
      </w:r>
      <w:r w:rsidRPr="00FC2E0E">
        <w:rPr>
          <w:rFonts w:ascii="Angsana New" w:hAnsi="Angsana New"/>
          <w:sz w:val="30"/>
          <w:szCs w:val="30"/>
          <w:cs/>
        </w:rPr>
        <w:t>เงินลงทุนใน</w:t>
      </w:r>
      <w:r w:rsidR="003A1A8B">
        <w:rPr>
          <w:rFonts w:ascii="Angsana New" w:hAnsi="Angsana New"/>
          <w:sz w:val="30"/>
          <w:szCs w:val="30"/>
        </w:rPr>
        <w:br/>
      </w:r>
      <w:r w:rsidRPr="00FC2E0E">
        <w:rPr>
          <w:rFonts w:ascii="Angsana New" w:hAnsi="Angsana New"/>
          <w:sz w:val="30"/>
          <w:szCs w:val="30"/>
          <w:cs/>
        </w:rPr>
        <w:t>บริษัท</w:t>
      </w:r>
      <w:r w:rsidRPr="001D7C67">
        <w:rPr>
          <w:rFonts w:ascii="Angsana New" w:hAnsi="Angsana New"/>
          <w:sz w:val="30"/>
          <w:szCs w:val="30"/>
          <w:cs/>
        </w:rPr>
        <w:t>ร่วมในงบการเงินที่แสดงเงินลงทุนตามวิธีส่วนได้เสีย</w:t>
      </w:r>
    </w:p>
    <w:p w14:paraId="51D2AF28" w14:textId="77777777" w:rsidR="001D7C67" w:rsidRPr="004B1F25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537143" w14:textId="124EBD37" w:rsidR="00A430C6" w:rsidRDefault="00B40015" w:rsidP="0029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 w:rsidRPr="004B1F2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B1F25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 w:rsidRPr="004B1F25">
        <w:rPr>
          <w:rFonts w:ascii="Angsana New" w:hAnsi="Angsana New" w:hint="cs"/>
          <w:sz w:val="30"/>
          <w:szCs w:val="30"/>
          <w:cs/>
        </w:rPr>
        <w:t>น</w:t>
      </w:r>
      <w:r w:rsidR="00A430C6">
        <w:rPr>
          <w:rFonts w:ascii="Angsana New" w:hAnsi="Angsana New"/>
          <w:sz w:val="30"/>
          <w:szCs w:val="30"/>
          <w:cs/>
        </w:rPr>
        <w:br w:type="page"/>
      </w:r>
    </w:p>
    <w:p w14:paraId="5DD3E98F" w14:textId="78685505" w:rsidR="00F16F3D" w:rsidRPr="002B1BE4" w:rsidRDefault="00AA51CA" w:rsidP="00F1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F16F3D" w:rsidRPr="002B1BE4">
        <w:rPr>
          <w:rFonts w:ascii="Angsana New" w:hAnsi="Angsana New"/>
          <w:b/>
          <w:bCs/>
          <w:sz w:val="30"/>
          <w:szCs w:val="30"/>
        </w:rPr>
        <w:tab/>
      </w:r>
      <w:r w:rsidR="00F16F3D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5B3EDC4" w14:textId="77777777" w:rsidR="00F16F3D" w:rsidRPr="00C31CD0" w:rsidRDefault="00F16F3D" w:rsidP="00F16F3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613010" w:rsidRPr="008F7775" w14:paraId="710CBE2E" w14:textId="77777777" w:rsidTr="00F20DA6">
        <w:tc>
          <w:tcPr>
            <w:tcW w:w="3600" w:type="dxa"/>
          </w:tcPr>
          <w:p w14:paraId="02B53161" w14:textId="5F69AFC7" w:rsidR="00613010" w:rsidRPr="001419FC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5733" w:type="dxa"/>
            <w:gridSpan w:val="7"/>
          </w:tcPr>
          <w:p w14:paraId="7C33FA0D" w14:textId="77777777" w:rsidR="00613010" w:rsidRPr="008F77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010" w:rsidRPr="008F7775" w14:paraId="6F1D6151" w14:textId="77777777" w:rsidTr="00F20DA6">
        <w:tc>
          <w:tcPr>
            <w:tcW w:w="3600" w:type="dxa"/>
          </w:tcPr>
          <w:p w14:paraId="10E8EC6A" w14:textId="5108645C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3"/>
          </w:tcPr>
          <w:p w14:paraId="52C2622B" w14:textId="6431D6DE" w:rsidR="00613010" w:rsidRPr="009B6A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63CE64A" w14:textId="77777777" w:rsidR="00613010" w:rsidRPr="009B6A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695B501D" w14:textId="75424442" w:rsidR="00613010" w:rsidRPr="009B6A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F16F3D" w:rsidRPr="008F7775" w14:paraId="0665D0B6" w14:textId="77777777" w:rsidTr="00F20DA6">
        <w:tc>
          <w:tcPr>
            <w:tcW w:w="3600" w:type="dxa"/>
          </w:tcPr>
          <w:p w14:paraId="552B592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075F2A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64DACB16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8ADFC8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05BCE83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42E9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B1BD5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907AC3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16F3D" w:rsidRPr="008F7775" w14:paraId="5E01B623" w14:textId="77777777" w:rsidTr="00F20DA6">
        <w:tc>
          <w:tcPr>
            <w:tcW w:w="3600" w:type="dxa"/>
          </w:tcPr>
          <w:p w14:paraId="0B0481BB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F18B78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3B805EB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6BDC64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796C760B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9858C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F8527F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25A51D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16F3D" w:rsidRPr="008F7775" w14:paraId="7C4C6C4C" w14:textId="77777777" w:rsidTr="00F20DA6">
        <w:tc>
          <w:tcPr>
            <w:tcW w:w="3600" w:type="dxa"/>
          </w:tcPr>
          <w:p w14:paraId="02B5363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EC6EE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15679F3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53BECC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ECB6C5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7B2A6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0B5D65F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1CAE0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16F3D" w:rsidRPr="008F7775" w14:paraId="50AC1B0E" w14:textId="77777777" w:rsidTr="00F20DA6">
        <w:tc>
          <w:tcPr>
            <w:tcW w:w="3600" w:type="dxa"/>
          </w:tcPr>
          <w:p w14:paraId="1AE39D3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1224C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38191D04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67AE39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790599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882D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1205E2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C8D54F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16F3D" w:rsidRPr="008F7775" w14:paraId="66D72D0B" w14:textId="77777777" w:rsidTr="00F20DA6">
        <w:tc>
          <w:tcPr>
            <w:tcW w:w="3600" w:type="dxa"/>
          </w:tcPr>
          <w:p w14:paraId="7596BC6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32C5BC5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010" w:rsidRPr="008F7775" w14:paraId="35E9777F" w14:textId="77777777" w:rsidTr="00F20DA6">
        <w:tc>
          <w:tcPr>
            <w:tcW w:w="3600" w:type="dxa"/>
          </w:tcPr>
          <w:p w14:paraId="67E7FE39" w14:textId="77777777" w:rsidR="00613010" w:rsidRPr="008F77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4A10BAE1" w14:textId="79D12560" w:rsidR="00613010" w:rsidRPr="00FC5F88" w:rsidRDefault="001030EB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52" w:type="dxa"/>
          </w:tcPr>
          <w:p w14:paraId="7EDE3256" w14:textId="77777777" w:rsidR="00613010" w:rsidRPr="00FC5F88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D3DFCF6" w14:textId="651AEC45" w:rsidR="00613010" w:rsidRPr="00FC5F88" w:rsidRDefault="001030EB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1E3C9D" w14:textId="77777777" w:rsidR="00613010" w:rsidRPr="009E29D1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8254F" w14:textId="78302E19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388C0C1C" w14:textId="77777777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FB961CA" w14:textId="6B6560C0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010" w:rsidRPr="008F7775" w14:paraId="761D66C8" w14:textId="77777777" w:rsidTr="00F20DA6">
        <w:tc>
          <w:tcPr>
            <w:tcW w:w="3600" w:type="dxa"/>
          </w:tcPr>
          <w:p w14:paraId="589A1961" w14:textId="77777777" w:rsidR="00613010" w:rsidRPr="008F77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2ACC7AB4" w14:textId="1B376846" w:rsidR="00613010" w:rsidRPr="00FC5F88" w:rsidRDefault="001030EB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27,026</w:t>
            </w:r>
          </w:p>
        </w:tc>
        <w:tc>
          <w:tcPr>
            <w:tcW w:w="252" w:type="dxa"/>
          </w:tcPr>
          <w:p w14:paraId="018C046A" w14:textId="77777777" w:rsidR="00613010" w:rsidRPr="00FC5F88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39212BF" w14:textId="3EC9FC06" w:rsidR="00613010" w:rsidRPr="00FC5F88" w:rsidRDefault="001030EB" w:rsidP="00103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E62B17" w14:textId="77777777" w:rsidR="00613010" w:rsidRPr="009E29D1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FE08E" w14:textId="2B3DA6B4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34,782</w:t>
            </w:r>
          </w:p>
        </w:tc>
        <w:tc>
          <w:tcPr>
            <w:tcW w:w="270" w:type="dxa"/>
          </w:tcPr>
          <w:p w14:paraId="3E268133" w14:textId="77777777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63764A8" w14:textId="77311217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613010" w:rsidRPr="008F7775" w14:paraId="15747F52" w14:textId="77777777" w:rsidTr="00F20DA6">
        <w:tc>
          <w:tcPr>
            <w:tcW w:w="3600" w:type="dxa"/>
          </w:tcPr>
          <w:p w14:paraId="60FCFA1E" w14:textId="77777777" w:rsidR="00613010" w:rsidRPr="008F77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64144DA7" w14:textId="4C6381F5" w:rsidR="00613010" w:rsidRPr="00FC5F88" w:rsidRDefault="001030EB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3,604</w:t>
            </w:r>
          </w:p>
        </w:tc>
        <w:tc>
          <w:tcPr>
            <w:tcW w:w="252" w:type="dxa"/>
          </w:tcPr>
          <w:p w14:paraId="79F3EA10" w14:textId="77777777" w:rsidR="00613010" w:rsidRPr="00FC5F88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D676552" w14:textId="54E70C26" w:rsidR="00613010" w:rsidRPr="00FC5F88" w:rsidRDefault="001030EB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6B7DC" w14:textId="77777777" w:rsidR="00613010" w:rsidRPr="009E29D1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827D2" w14:textId="3090003B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3,127</w:t>
            </w:r>
          </w:p>
        </w:tc>
        <w:tc>
          <w:tcPr>
            <w:tcW w:w="270" w:type="dxa"/>
          </w:tcPr>
          <w:p w14:paraId="154C8646" w14:textId="77777777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3C7DCF5" w14:textId="1F65A549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3010" w:rsidRPr="008F7775" w14:paraId="08BCE5D6" w14:textId="77777777" w:rsidTr="00F20DA6">
        <w:tc>
          <w:tcPr>
            <w:tcW w:w="3600" w:type="dxa"/>
          </w:tcPr>
          <w:p w14:paraId="314517E0" w14:textId="77777777" w:rsidR="00613010" w:rsidRPr="008F77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ระหว่างการก่อสร้างและติดตั้ง</w:t>
            </w:r>
          </w:p>
        </w:tc>
        <w:tc>
          <w:tcPr>
            <w:tcW w:w="1170" w:type="dxa"/>
          </w:tcPr>
          <w:p w14:paraId="42B1B0DC" w14:textId="03285D8B" w:rsidR="00613010" w:rsidRPr="00FC5F88" w:rsidRDefault="001030EB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102,963</w:t>
            </w:r>
          </w:p>
        </w:tc>
        <w:tc>
          <w:tcPr>
            <w:tcW w:w="252" w:type="dxa"/>
          </w:tcPr>
          <w:p w14:paraId="35DAC283" w14:textId="77777777" w:rsidR="00613010" w:rsidRPr="00FC5F88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464E638" w14:textId="388C29D8" w:rsidR="00613010" w:rsidRPr="00FC5F88" w:rsidRDefault="001030EB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22,800</w:t>
            </w:r>
          </w:p>
        </w:tc>
        <w:tc>
          <w:tcPr>
            <w:tcW w:w="270" w:type="dxa"/>
          </w:tcPr>
          <w:p w14:paraId="4DE0C8E3" w14:textId="77777777" w:rsidR="00613010" w:rsidRPr="009E29D1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77E70" w14:textId="1982B0CC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8,537</w:t>
            </w:r>
          </w:p>
        </w:tc>
        <w:tc>
          <w:tcPr>
            <w:tcW w:w="270" w:type="dxa"/>
          </w:tcPr>
          <w:p w14:paraId="400A5D96" w14:textId="77777777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8B52798" w14:textId="45C53C54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31,715</w:t>
            </w:r>
          </w:p>
        </w:tc>
      </w:tr>
      <w:tr w:rsidR="00613010" w:rsidRPr="008F7775" w14:paraId="61B6A38A" w14:textId="77777777" w:rsidTr="00F20DA6">
        <w:tc>
          <w:tcPr>
            <w:tcW w:w="3600" w:type="dxa"/>
          </w:tcPr>
          <w:p w14:paraId="51CA00A2" w14:textId="77777777" w:rsidR="00613010" w:rsidRPr="008F77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4D87220A" w14:textId="33E907F1" w:rsidR="00613010" w:rsidRPr="00FC5F88" w:rsidRDefault="001030EB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40,568</w:t>
            </w:r>
          </w:p>
        </w:tc>
        <w:tc>
          <w:tcPr>
            <w:tcW w:w="252" w:type="dxa"/>
          </w:tcPr>
          <w:p w14:paraId="5431B5A5" w14:textId="77777777" w:rsidR="00613010" w:rsidRPr="00FC5F88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1256E2" w14:textId="44DD3027" w:rsidR="00613010" w:rsidRPr="00FC5F88" w:rsidRDefault="001030EB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76,124</w:t>
            </w:r>
          </w:p>
        </w:tc>
        <w:tc>
          <w:tcPr>
            <w:tcW w:w="270" w:type="dxa"/>
          </w:tcPr>
          <w:p w14:paraId="649BCAB4" w14:textId="77777777" w:rsidR="00613010" w:rsidRPr="009E29D1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C5AD8" w14:textId="3AA84186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FF5E930" w14:textId="77777777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FF8C50" w14:textId="63E697CE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</w:tr>
      <w:tr w:rsidR="00613010" w:rsidRPr="008F7775" w14:paraId="73B71A02" w14:textId="77777777" w:rsidTr="00F20DA6">
        <w:tc>
          <w:tcPr>
            <w:tcW w:w="3600" w:type="dxa"/>
          </w:tcPr>
          <w:p w14:paraId="36ACD41A" w14:textId="77777777" w:rsidR="00613010" w:rsidRPr="008F77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51C3A9" w14:textId="3446FC7B" w:rsidR="00613010" w:rsidRPr="00FC5F88" w:rsidRDefault="001030EB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03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174,522</w:t>
            </w:r>
          </w:p>
        </w:tc>
        <w:tc>
          <w:tcPr>
            <w:tcW w:w="252" w:type="dxa"/>
          </w:tcPr>
          <w:p w14:paraId="1ECBF88C" w14:textId="77777777" w:rsidR="00613010" w:rsidRPr="00FC5F88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0AD7A6" w14:textId="223BA44D" w:rsidR="00613010" w:rsidRPr="00FC5F88" w:rsidRDefault="001030EB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98,924</w:t>
            </w:r>
          </w:p>
        </w:tc>
        <w:tc>
          <w:tcPr>
            <w:tcW w:w="270" w:type="dxa"/>
          </w:tcPr>
          <w:p w14:paraId="44FFA50A" w14:textId="77777777" w:rsidR="00613010" w:rsidRPr="009E29D1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6B5125" w14:textId="205AA9C8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46,941</w:t>
            </w:r>
          </w:p>
        </w:tc>
        <w:tc>
          <w:tcPr>
            <w:tcW w:w="270" w:type="dxa"/>
          </w:tcPr>
          <w:p w14:paraId="1614AA1F" w14:textId="77777777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1CF2B26" w14:textId="51301F5E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1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33,998</w:t>
            </w:r>
          </w:p>
        </w:tc>
      </w:tr>
    </w:tbl>
    <w:p w14:paraId="70FFF068" w14:textId="77777777" w:rsidR="00AA51CA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3DF8A8" w14:textId="77777777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49096B" w14:textId="25B6BB58" w:rsidR="00150B4B" w:rsidRPr="00CF7C61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59E43" w14:textId="15872850" w:rsidR="00150B4B" w:rsidRPr="00CF7C61" w:rsidRDefault="001779DD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บริษัทเสนอข้อมูลส่วนงานดำเนินงานที่สำคัญ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7357C75" w14:textId="77777777" w:rsidR="00150B4B" w:rsidRPr="00F22402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F2240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83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4"/>
      </w:tblGrid>
      <w:tr w:rsidR="00D326F2" w:rsidRPr="00D47FE8" w14:paraId="6023342B" w14:textId="77777777" w:rsidTr="005640C9">
        <w:trPr>
          <w:tblHeader/>
        </w:trPr>
        <w:tc>
          <w:tcPr>
            <w:tcW w:w="2430" w:type="dxa"/>
          </w:tcPr>
          <w:p w14:paraId="233BD30D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7" w:type="dxa"/>
            <w:gridSpan w:val="11"/>
          </w:tcPr>
          <w:p w14:paraId="491C5CDC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F71A12" w:rsidRPr="00D47FE8" w14:paraId="318CF53F" w14:textId="77777777" w:rsidTr="005640C9">
        <w:trPr>
          <w:tblHeader/>
        </w:trPr>
        <w:tc>
          <w:tcPr>
            <w:tcW w:w="2430" w:type="dxa"/>
          </w:tcPr>
          <w:p w14:paraId="41954411" w14:textId="1EC33D21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160" w:type="dxa"/>
            <w:gridSpan w:val="3"/>
          </w:tcPr>
          <w:p w14:paraId="16610FFA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4AEAE75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C6780AA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9BFE283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7" w:type="dxa"/>
            <w:gridSpan w:val="3"/>
          </w:tcPr>
          <w:p w14:paraId="21616C85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71A12" w:rsidRPr="006C7560" w14:paraId="24B177F4" w14:textId="77777777" w:rsidTr="005640C9">
        <w:trPr>
          <w:tblHeader/>
        </w:trPr>
        <w:tc>
          <w:tcPr>
            <w:tcW w:w="2430" w:type="dxa"/>
          </w:tcPr>
          <w:p w14:paraId="07A93DF1" w14:textId="61F6E7BF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02BA080B" w14:textId="3253FF43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5D33808" w14:textId="77777777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1960EE" w14:textId="4ADFB325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FA842A7" w14:textId="77777777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1209B6" w14:textId="119084E4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00B846D" w14:textId="77777777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4266F" w14:textId="67D0CE13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FA34C30" w14:textId="77777777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6AE9B70" w14:textId="085811EC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38DF4E7" w14:textId="77777777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7F8F3E4" w14:textId="608C7AB9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326F2" w:rsidRPr="00D47FE8" w14:paraId="6C6C498E" w14:textId="77777777" w:rsidTr="005640C9">
        <w:trPr>
          <w:tblHeader/>
        </w:trPr>
        <w:tc>
          <w:tcPr>
            <w:tcW w:w="2430" w:type="dxa"/>
          </w:tcPr>
          <w:p w14:paraId="47538483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7" w:type="dxa"/>
            <w:gridSpan w:val="11"/>
          </w:tcPr>
          <w:p w14:paraId="6A0F6A42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D326F2" w:rsidRPr="00D47FE8" w14:paraId="13A0BAC3" w14:textId="77777777" w:rsidTr="005640C9">
        <w:tc>
          <w:tcPr>
            <w:tcW w:w="9837" w:type="dxa"/>
            <w:gridSpan w:val="12"/>
          </w:tcPr>
          <w:p w14:paraId="114EB5CA" w14:textId="77777777" w:rsidR="00D326F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F71A12" w:rsidRPr="00C96298" w14:paraId="7B5C7737" w14:textId="77777777" w:rsidTr="005640C9">
        <w:tc>
          <w:tcPr>
            <w:tcW w:w="2430" w:type="dxa"/>
          </w:tcPr>
          <w:p w14:paraId="18297D0B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0AAEDD4D" w14:textId="4066723D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1,003,201</w:t>
            </w:r>
          </w:p>
        </w:tc>
        <w:tc>
          <w:tcPr>
            <w:tcW w:w="270" w:type="dxa"/>
          </w:tcPr>
          <w:p w14:paraId="716C7F54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5DA7BC" w14:textId="14193E8A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1,015,494</w:t>
            </w:r>
          </w:p>
        </w:tc>
        <w:tc>
          <w:tcPr>
            <w:tcW w:w="270" w:type="dxa"/>
          </w:tcPr>
          <w:p w14:paraId="25F8B8A1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CFD074" w14:textId="6DE5484D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1,329,710</w:t>
            </w:r>
          </w:p>
        </w:tc>
        <w:tc>
          <w:tcPr>
            <w:tcW w:w="270" w:type="dxa"/>
          </w:tcPr>
          <w:p w14:paraId="2C7CD56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145D8F" w14:textId="66090073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1,152,988</w:t>
            </w:r>
          </w:p>
        </w:tc>
        <w:tc>
          <w:tcPr>
            <w:tcW w:w="270" w:type="dxa"/>
          </w:tcPr>
          <w:p w14:paraId="4456222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769C90D" w14:textId="79E6CBDB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2,332,911</w:t>
            </w:r>
          </w:p>
        </w:tc>
        <w:tc>
          <w:tcPr>
            <w:tcW w:w="270" w:type="dxa"/>
          </w:tcPr>
          <w:p w14:paraId="7052D41B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4A00E97" w14:textId="3ED49956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2,168,482</w:t>
            </w:r>
          </w:p>
        </w:tc>
      </w:tr>
      <w:tr w:rsidR="00F71A12" w:rsidRPr="00C96298" w14:paraId="71525FD4" w14:textId="77777777" w:rsidTr="00EC5732">
        <w:tc>
          <w:tcPr>
            <w:tcW w:w="2430" w:type="dxa"/>
          </w:tcPr>
          <w:p w14:paraId="25567A4F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9EEFF6" w14:textId="0CCC2056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(924,251)</w:t>
            </w:r>
          </w:p>
        </w:tc>
        <w:tc>
          <w:tcPr>
            <w:tcW w:w="270" w:type="dxa"/>
          </w:tcPr>
          <w:p w14:paraId="496859E1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4CD858" w14:textId="2780E656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(1,004,288)</w:t>
            </w:r>
          </w:p>
        </w:tc>
        <w:tc>
          <w:tcPr>
            <w:tcW w:w="270" w:type="dxa"/>
          </w:tcPr>
          <w:p w14:paraId="76147178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521011" w14:textId="61EB38BE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(1,166,71</w:t>
            </w:r>
            <w:r w:rsidR="0021369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E228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3F1F3D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9E3072" w14:textId="02631C84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(1,105,449)</w:t>
            </w:r>
          </w:p>
        </w:tc>
        <w:tc>
          <w:tcPr>
            <w:tcW w:w="270" w:type="dxa"/>
          </w:tcPr>
          <w:p w14:paraId="2BB52B41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60492C09" w14:textId="344A12A1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(2,090,9</w:t>
            </w:r>
            <w:r w:rsidR="00213694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E228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22B43C9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0D47327" w14:textId="7D0B56A6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(2,109,737)</w:t>
            </w:r>
          </w:p>
        </w:tc>
      </w:tr>
      <w:tr w:rsidR="00F71A12" w:rsidRPr="00812335" w14:paraId="629409E9" w14:textId="77777777" w:rsidTr="00EC5732">
        <w:tc>
          <w:tcPr>
            <w:tcW w:w="2430" w:type="dxa"/>
          </w:tcPr>
          <w:p w14:paraId="00333EDB" w14:textId="77777777" w:rsidR="00F71A12" w:rsidRPr="0081233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FF19B8" w14:textId="0B93832B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78,950</w:t>
            </w:r>
          </w:p>
        </w:tc>
        <w:tc>
          <w:tcPr>
            <w:tcW w:w="270" w:type="dxa"/>
          </w:tcPr>
          <w:p w14:paraId="7D8A9097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D9FCE5" w14:textId="17113F8C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11,206</w:t>
            </w:r>
          </w:p>
        </w:tc>
        <w:tc>
          <w:tcPr>
            <w:tcW w:w="270" w:type="dxa"/>
          </w:tcPr>
          <w:p w14:paraId="10C7C9C4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941F3F" w14:textId="6F7A59E6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162,99</w:t>
            </w:r>
            <w:r w:rsidR="002136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C7F92D2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306173" w14:textId="2F49942C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47,539</w:t>
            </w:r>
          </w:p>
        </w:tc>
        <w:tc>
          <w:tcPr>
            <w:tcW w:w="270" w:type="dxa"/>
          </w:tcPr>
          <w:p w14:paraId="4C17467A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79E06" w14:textId="1DF434C3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241,94</w:t>
            </w:r>
            <w:r w:rsidR="002136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D760EA4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51C87D6" w14:textId="3708196A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58,745</w:t>
            </w:r>
          </w:p>
        </w:tc>
      </w:tr>
      <w:tr w:rsidR="00F71A12" w:rsidRPr="00D47FE8" w14:paraId="7B0D6334" w14:textId="77777777" w:rsidTr="00EC5732">
        <w:trPr>
          <w:trHeight w:hRule="exact" w:val="370"/>
        </w:trPr>
        <w:tc>
          <w:tcPr>
            <w:tcW w:w="2430" w:type="dxa"/>
          </w:tcPr>
          <w:p w14:paraId="644D2282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31C085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3B2B7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DBEED2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5CE0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E8172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8B925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3AC43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46ECA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4A8B1D2A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EAAFAB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762240A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71A12" w:rsidRPr="00D47FE8" w14:paraId="131C061F" w14:textId="77777777" w:rsidTr="00EC5732">
        <w:tc>
          <w:tcPr>
            <w:tcW w:w="2430" w:type="dxa"/>
          </w:tcPr>
          <w:p w14:paraId="4BA3BE59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63CA2AEE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DDB0E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2985D3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FAC0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780B46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5537C6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497B60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EE08D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0C9506C" w14:textId="7A957848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(77,707)</w:t>
            </w:r>
          </w:p>
        </w:tc>
        <w:tc>
          <w:tcPr>
            <w:tcW w:w="270" w:type="dxa"/>
          </w:tcPr>
          <w:p w14:paraId="361F18D9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2091FF6" w14:textId="4CC3BBC4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(74,503)</w:t>
            </w:r>
          </w:p>
        </w:tc>
      </w:tr>
      <w:tr w:rsidR="00F71A12" w:rsidRPr="00D47FE8" w14:paraId="2A52767D" w14:textId="77777777" w:rsidTr="00EC5732">
        <w:tc>
          <w:tcPr>
            <w:tcW w:w="2430" w:type="dxa"/>
          </w:tcPr>
          <w:p w14:paraId="3523A05D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32CBE61B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756E0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CAAA3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B1233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45E00D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15566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25FB81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2E485A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139A58EC" w14:textId="286F50CC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(48,</w:t>
            </w:r>
            <w:r w:rsidR="007F3D29">
              <w:rPr>
                <w:rFonts w:asciiTheme="majorBidi" w:hAnsiTheme="majorBidi" w:cstheme="majorBidi"/>
                <w:sz w:val="26"/>
                <w:szCs w:val="26"/>
              </w:rPr>
              <w:t>898</w:t>
            </w:r>
            <w:r w:rsidRPr="00E228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352205D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0B06654" w14:textId="0C073A41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(58,45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641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71A12" w:rsidRPr="00D47FE8" w14:paraId="529CE80B" w14:textId="77777777" w:rsidTr="00EC5732">
        <w:tc>
          <w:tcPr>
            <w:tcW w:w="2430" w:type="dxa"/>
          </w:tcPr>
          <w:p w14:paraId="3898684F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49E682CE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34E617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6BBE40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5212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4F7EEB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C4B2F2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11C2E3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E4833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08D475D1" w14:textId="42EFAD31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F111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F3D29">
              <w:rPr>
                <w:rFonts w:asciiTheme="majorBidi" w:hAnsiTheme="majorBidi" w:cstheme="majorBidi"/>
                <w:sz w:val="26"/>
                <w:szCs w:val="26"/>
              </w:rPr>
              <w:t>,68</w:t>
            </w:r>
            <w:r w:rsidR="0023194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9B8899F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108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848988" w14:textId="0C52803F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64157">
              <w:rPr>
                <w:rFonts w:asciiTheme="majorBidi" w:hAnsiTheme="majorBidi" w:cstheme="majorBidi"/>
                <w:sz w:val="26"/>
                <w:szCs w:val="26"/>
              </w:rPr>
              <w:t>21,842</w:t>
            </w:r>
          </w:p>
        </w:tc>
      </w:tr>
      <w:tr w:rsidR="00F71A12" w:rsidRPr="00A942E3" w14:paraId="7CA2FAA9" w14:textId="77777777" w:rsidTr="00BC37D5">
        <w:trPr>
          <w:trHeight w:val="352"/>
        </w:trPr>
        <w:tc>
          <w:tcPr>
            <w:tcW w:w="2430" w:type="dxa"/>
          </w:tcPr>
          <w:p w14:paraId="687ECC54" w14:textId="1A841D8B" w:rsidR="00F71A1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38710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3871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900" w:type="dxa"/>
          </w:tcPr>
          <w:p w14:paraId="6371A6A7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134357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0B1EF1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F088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7CC95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A0555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F76D1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2197FA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70655CEB" w14:textId="77777777" w:rsidR="0038710D" w:rsidRDefault="0038710D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0735A41" w14:textId="0521C1D2" w:rsidR="00F71A12" w:rsidRPr="00BC37D5" w:rsidRDefault="00907B3C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B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142,01</w:t>
            </w:r>
            <w:r w:rsidR="002319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45A4960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8B479CA" w14:textId="77777777" w:rsidR="0038710D" w:rsidRDefault="0038710D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C38730F" w14:textId="7BAA8B71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1ED4">
              <w:rPr>
                <w:rFonts w:ascii="Angsana New" w:hAnsi="Angsana New"/>
                <w:b/>
                <w:bCs/>
                <w:sz w:val="26"/>
                <w:szCs w:val="26"/>
              </w:rPr>
              <w:t>(52,37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C1ED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F71A12" w:rsidRPr="00D47FE8" w14:paraId="66E4654E" w14:textId="77777777" w:rsidTr="00BC37D5">
        <w:tc>
          <w:tcPr>
            <w:tcW w:w="2430" w:type="dxa"/>
          </w:tcPr>
          <w:p w14:paraId="13771B09" w14:textId="268E6283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B54E2A3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77429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8026C9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5C90FD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32F494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DBFBA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0F84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123827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1010104" w14:textId="760500CF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(4,228)</w:t>
            </w:r>
          </w:p>
        </w:tc>
        <w:tc>
          <w:tcPr>
            <w:tcW w:w="270" w:type="dxa"/>
          </w:tcPr>
          <w:p w14:paraId="0E90CFE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4853F90" w14:textId="501ABD16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4204">
              <w:rPr>
                <w:rFonts w:asciiTheme="majorBidi" w:hAnsiTheme="majorBidi" w:cstheme="majorBidi"/>
                <w:sz w:val="26"/>
                <w:szCs w:val="26"/>
              </w:rPr>
              <w:t>(4,303)</w:t>
            </w:r>
          </w:p>
        </w:tc>
      </w:tr>
      <w:tr w:rsidR="00F71A12" w:rsidRPr="00D47FE8" w14:paraId="5629051F" w14:textId="77777777" w:rsidTr="00BC37D5">
        <w:tc>
          <w:tcPr>
            <w:tcW w:w="2430" w:type="dxa"/>
          </w:tcPr>
          <w:p w14:paraId="630F540D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5E185415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E8FE7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4C38EC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A07F1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C1F8E9A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E9311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4CED4F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8CC8A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110B7FA3" w14:textId="4C26CBF9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2C37DB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8678369" w14:textId="0ABDE6CF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1A12" w:rsidRPr="00D47FE8" w14:paraId="449E7735" w14:textId="77777777" w:rsidTr="007D03F3">
        <w:tc>
          <w:tcPr>
            <w:tcW w:w="2430" w:type="dxa"/>
          </w:tcPr>
          <w:p w14:paraId="7EB66185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35C81903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45EEE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6ABE4F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39B1E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28D23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5D5D3F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CEF215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29F250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6041A301" w14:textId="7D52B951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38,71</w:t>
            </w:r>
            <w:r w:rsidR="0023194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1174331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47982E0" w14:textId="2CD4DB59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4204">
              <w:rPr>
                <w:rFonts w:asciiTheme="majorBidi" w:hAnsiTheme="majorBidi" w:cstheme="majorBidi"/>
                <w:sz w:val="26"/>
                <w:szCs w:val="26"/>
              </w:rPr>
              <w:t>21,483</w:t>
            </w:r>
          </w:p>
        </w:tc>
      </w:tr>
      <w:tr w:rsidR="00F71A12" w:rsidRPr="00D47FE8" w14:paraId="50B35329" w14:textId="77777777" w:rsidTr="00BC37D5">
        <w:tc>
          <w:tcPr>
            <w:tcW w:w="2430" w:type="dxa"/>
            <w:vAlign w:val="bottom"/>
          </w:tcPr>
          <w:p w14:paraId="0E501010" w14:textId="19ABD00E" w:rsidR="00F71A12" w:rsidRPr="00183EE9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155AF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155AF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3084E731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A6112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EDC509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ACD472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5EDBBA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203EE5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19BD3F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7DDC80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0E056" w14:textId="210F11ED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176,50</w:t>
            </w:r>
            <w:r w:rsidR="002319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0D2B01D0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5F12F60" w14:textId="7CEF9D73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4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(35,19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834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F71A12" w:rsidRPr="00D47FE8" w14:paraId="02BBDE51" w14:textId="77777777" w:rsidTr="00BC37D5">
        <w:tc>
          <w:tcPr>
            <w:tcW w:w="2430" w:type="dxa"/>
          </w:tcPr>
          <w:p w14:paraId="0A8A2B35" w14:textId="344D1B56" w:rsidR="00F71A12" w:rsidRPr="00D47FE8" w:rsidRDefault="00155AF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71A12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F71A12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71A84586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802B80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11B739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EEADC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74DC00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28E348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A447F4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92CCB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51E8105B" w14:textId="056E81BB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(27,103)</w:t>
            </w:r>
          </w:p>
        </w:tc>
        <w:tc>
          <w:tcPr>
            <w:tcW w:w="270" w:type="dxa"/>
          </w:tcPr>
          <w:p w14:paraId="4EC85E21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7D0077A" w14:textId="0F7846DB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34204">
              <w:rPr>
                <w:rFonts w:asciiTheme="majorBidi" w:hAnsiTheme="majorBidi" w:cstheme="majorBidi"/>
                <w:sz w:val="26"/>
                <w:szCs w:val="26"/>
              </w:rPr>
              <w:t>11,513</w:t>
            </w:r>
          </w:p>
        </w:tc>
      </w:tr>
      <w:tr w:rsidR="00F71A12" w:rsidRPr="006A40DC" w14:paraId="29D4E017" w14:textId="77777777" w:rsidTr="00BC37D5">
        <w:tc>
          <w:tcPr>
            <w:tcW w:w="2430" w:type="dxa"/>
          </w:tcPr>
          <w:p w14:paraId="7C4C7ACD" w14:textId="317D0648" w:rsidR="00F71A12" w:rsidRPr="00E14EE1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="00155AF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D0FFF37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BEAB63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1B699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71049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86802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0AE400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D9B495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19736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2DFCA" w14:textId="2CBEF8B9" w:rsidR="00F71A12" w:rsidRPr="00BC37D5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149,40</w:t>
            </w:r>
            <w:r w:rsidR="002319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99014E2" w14:textId="77777777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77E0D67" w14:textId="1442FFA0" w:rsidR="00F71A12" w:rsidRPr="00BC37D5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0F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(23,67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C70F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0E6A6BDE" w14:textId="293ED1AF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9FEE0DE" w14:textId="23485195" w:rsidR="00311436" w:rsidRDefault="00311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19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113"/>
        <w:gridCol w:w="241"/>
        <w:gridCol w:w="29"/>
        <w:gridCol w:w="980"/>
        <w:gridCol w:w="15"/>
        <w:gridCol w:w="270"/>
        <w:gridCol w:w="11"/>
        <w:gridCol w:w="1066"/>
        <w:gridCol w:w="272"/>
        <w:gridCol w:w="1169"/>
        <w:gridCol w:w="8"/>
      </w:tblGrid>
      <w:tr w:rsidR="007213E2" w:rsidRPr="007213E2" w14:paraId="28A9B27B" w14:textId="77777777" w:rsidTr="00583DDF">
        <w:tc>
          <w:tcPr>
            <w:tcW w:w="2419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60" w:type="dxa"/>
            <w:gridSpan w:val="20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583DDF">
        <w:tc>
          <w:tcPr>
            <w:tcW w:w="2419" w:type="dxa"/>
          </w:tcPr>
          <w:p w14:paraId="1130F273" w14:textId="7D190610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gridSpan w:val="5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5" w:type="dxa"/>
            <w:gridSpan w:val="2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5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83DDF" w:rsidRPr="007213E2" w14:paraId="0E7B7DF2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E2F1052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9203E3" w14:textId="23F2670E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3" w:type="dxa"/>
            <w:gridSpan w:val="2"/>
          </w:tcPr>
          <w:p w14:paraId="42AC1419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E8BEE01" w14:textId="35F7C972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  <w:vAlign w:val="bottom"/>
          </w:tcPr>
          <w:p w14:paraId="39367DEC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7A898D3D" w14:textId="62B0A973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14:paraId="09FC5A72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1266F80" w14:textId="731C6114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2"/>
            <w:vAlign w:val="bottom"/>
          </w:tcPr>
          <w:p w14:paraId="2A906229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00127E83" w14:textId="56DAD9D9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2" w:type="dxa"/>
          </w:tcPr>
          <w:p w14:paraId="608C233B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B307EC0" w14:textId="0419B642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583DDF" w:rsidRPr="007213E2" w14:paraId="3962BA66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BBE9F58" w14:textId="440A827B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F3DECA" w14:textId="478F628F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F71A1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gridSpan w:val="2"/>
          </w:tcPr>
          <w:p w14:paraId="28B6D3D6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1E15DCE3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057C890A" w14:textId="52B51188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15A1EEAC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04DEC25" w14:textId="307CD7C0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1" w:type="dxa"/>
            <w:gridSpan w:val="2"/>
            <w:vAlign w:val="bottom"/>
          </w:tcPr>
          <w:p w14:paraId="4868E8A2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7BB17A99" w14:textId="4C4B8826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2" w:type="dxa"/>
          </w:tcPr>
          <w:p w14:paraId="62B92F73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55E2FF5" w14:textId="543412DF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83DDF" w:rsidRPr="007213E2" w14:paraId="10DD7BDB" w14:textId="77777777" w:rsidTr="00583DDF">
        <w:trPr>
          <w:trHeight w:val="297"/>
        </w:trPr>
        <w:tc>
          <w:tcPr>
            <w:tcW w:w="2419" w:type="dxa"/>
          </w:tcPr>
          <w:p w14:paraId="1B95A037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0" w:type="dxa"/>
            <w:gridSpan w:val="20"/>
          </w:tcPr>
          <w:p w14:paraId="56302A8E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83DDF" w:rsidRPr="007213E2" w14:paraId="6A548BE8" w14:textId="77777777" w:rsidTr="00583DDF">
        <w:trPr>
          <w:gridAfter w:val="1"/>
          <w:wAfter w:w="8" w:type="dxa"/>
        </w:trPr>
        <w:tc>
          <w:tcPr>
            <w:tcW w:w="7383" w:type="dxa"/>
            <w:gridSpan w:val="15"/>
            <w:shd w:val="clear" w:color="auto" w:fill="auto"/>
          </w:tcPr>
          <w:p w14:paraId="18CA5A80" w14:textId="77777777" w:rsidR="00583DDF" w:rsidRPr="007213E2" w:rsidRDefault="00583DDF" w:rsidP="00583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25FEA237" w14:textId="77777777" w:rsidR="00583DDF" w:rsidRPr="007213E2" w:rsidRDefault="00583DDF" w:rsidP="00583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34A1D6EC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FBEE564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972F603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A12" w:rsidRPr="007213E2" w14:paraId="476E4EC7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88833AC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C333902" w14:textId="1AB5CF4C" w:rsidR="00F71A12" w:rsidRPr="00FC5F88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Cs/>
                <w:sz w:val="26"/>
                <w:szCs w:val="26"/>
              </w:rPr>
              <w:t>514,444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41ECE4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CDD523C" w14:textId="4B15B0D0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554,90</w:t>
            </w:r>
            <w:r w:rsidR="00231946"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A8C81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310598B" w14:textId="4F8DD440" w:rsidR="00F71A12" w:rsidRPr="00FC5F88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Cs/>
                <w:sz w:val="26"/>
                <w:szCs w:val="26"/>
              </w:rPr>
              <w:t>1,390,245</w:t>
            </w:r>
          </w:p>
        </w:tc>
        <w:tc>
          <w:tcPr>
            <w:tcW w:w="241" w:type="dxa"/>
            <w:shd w:val="clear" w:color="auto" w:fill="auto"/>
          </w:tcPr>
          <w:p w14:paraId="6547FEC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16057F45" w14:textId="687DEE08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1,325,650</w:t>
            </w:r>
          </w:p>
        </w:tc>
        <w:tc>
          <w:tcPr>
            <w:tcW w:w="270" w:type="dxa"/>
            <w:shd w:val="clear" w:color="auto" w:fill="auto"/>
          </w:tcPr>
          <w:p w14:paraId="6BF03A4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79F8A92E" w14:textId="232D490A" w:rsidR="00F71A12" w:rsidRPr="00FC5F88" w:rsidRDefault="00E77528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bCs/>
                <w:sz w:val="26"/>
                <w:szCs w:val="26"/>
              </w:rPr>
              <w:t>1,904,689</w:t>
            </w:r>
          </w:p>
        </w:tc>
        <w:tc>
          <w:tcPr>
            <w:tcW w:w="272" w:type="dxa"/>
            <w:shd w:val="clear" w:color="auto" w:fill="auto"/>
          </w:tcPr>
          <w:p w14:paraId="537F3F6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3B0F9DC" w14:textId="4D1F3BF0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1,880,5</w:t>
            </w:r>
            <w:r w:rsidR="00864A50">
              <w:rPr>
                <w:rFonts w:asciiTheme="majorBidi" w:hAnsiTheme="majorBidi" w:cstheme="majorBidi"/>
                <w:bCs/>
                <w:sz w:val="26"/>
                <w:szCs w:val="26"/>
              </w:rPr>
              <w:t>5</w:t>
            </w:r>
            <w:r w:rsidR="00231946"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</w:p>
        </w:tc>
      </w:tr>
      <w:tr w:rsidR="00F71A12" w:rsidRPr="007213E2" w14:paraId="4838FF9E" w14:textId="77777777" w:rsidTr="0031656C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6DD10AAC" w14:textId="6D7AAD3C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793554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A3B7B1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6EE8D6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8B2A28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5811B1D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9DF6F2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4BB8D96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7A20C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21479D7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371137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4053E6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71A12" w:rsidRPr="007213E2" w14:paraId="6F7A8CEC" w14:textId="77777777" w:rsidTr="005649A3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DB31B54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B2C3191" w14:textId="7B728732" w:rsidR="00F71A12" w:rsidRPr="00FC5F88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Cs/>
                <w:sz w:val="26"/>
                <w:szCs w:val="26"/>
              </w:rPr>
              <w:t>1,007,356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19766F8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FA15E97" w14:textId="10923DCA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963,601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1CB6AAD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26C3AD07" w14:textId="1DCC6A4F" w:rsidR="00F71A12" w:rsidRPr="00FC5F88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Cs/>
                <w:sz w:val="26"/>
                <w:szCs w:val="26"/>
              </w:rPr>
              <w:t>386,056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BD1B99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77CA8E3A" w14:textId="4221A477" w:rsidR="00F71A12" w:rsidRPr="00FC5F88" w:rsidRDefault="00F71A12" w:rsidP="0072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353,413</w:t>
            </w:r>
          </w:p>
        </w:tc>
        <w:tc>
          <w:tcPr>
            <w:tcW w:w="270" w:type="dxa"/>
            <w:shd w:val="clear" w:color="auto" w:fill="auto"/>
          </w:tcPr>
          <w:p w14:paraId="30BF513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369C68E7" w14:textId="1AC84C0B" w:rsidR="00F71A12" w:rsidRPr="00FC5F88" w:rsidRDefault="00E77528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bCs/>
                <w:sz w:val="26"/>
                <w:szCs w:val="26"/>
              </w:rPr>
              <w:t>1,393,412</w:t>
            </w:r>
          </w:p>
        </w:tc>
        <w:tc>
          <w:tcPr>
            <w:tcW w:w="272" w:type="dxa"/>
            <w:shd w:val="clear" w:color="auto" w:fill="auto"/>
          </w:tcPr>
          <w:p w14:paraId="2971344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6EFFAEF" w14:textId="5EFCCD2F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1,317,014</w:t>
            </w:r>
          </w:p>
        </w:tc>
      </w:tr>
      <w:tr w:rsidR="00F71A12" w:rsidRPr="007213E2" w14:paraId="7C774CE2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B7D1B5E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198FB2B4" w14:textId="1A306859" w:rsidR="00F71A12" w:rsidRPr="00FC5F88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8C756C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2597473" w14:textId="555927DA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CD53D4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2B9D0DBC" w14:textId="3A24B14E" w:rsidR="00F71A12" w:rsidRPr="00FC5F88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24B49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7230259E" w14:textId="1FAF30DD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2023C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922B2" w14:textId="100F527A" w:rsidR="00F71A12" w:rsidRPr="00FC5F88" w:rsidRDefault="00E77528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bCs/>
                <w:sz w:val="26"/>
                <w:szCs w:val="26"/>
              </w:rPr>
              <w:t>190,724</w:t>
            </w:r>
          </w:p>
        </w:tc>
        <w:tc>
          <w:tcPr>
            <w:tcW w:w="272" w:type="dxa"/>
            <w:shd w:val="clear" w:color="auto" w:fill="auto"/>
          </w:tcPr>
          <w:p w14:paraId="5184D03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5C299" w14:textId="2358645C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176,029</w:t>
            </w:r>
          </w:p>
        </w:tc>
      </w:tr>
      <w:tr w:rsidR="00F71A12" w:rsidRPr="007213E2" w14:paraId="5CFBE09D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07CD6A20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E6CF00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440B19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0EA4D5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A6E29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3850AE9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A461BD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3EA5CF4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0ECDE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32D2344B" w:rsidR="00F71A12" w:rsidRPr="00FC5F88" w:rsidRDefault="00E77528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bCs/>
                <w:sz w:val="26"/>
                <w:szCs w:val="26"/>
              </w:rPr>
              <w:t>1,584,136</w:t>
            </w:r>
          </w:p>
        </w:tc>
        <w:tc>
          <w:tcPr>
            <w:tcW w:w="272" w:type="dxa"/>
            <w:shd w:val="clear" w:color="auto" w:fill="auto"/>
          </w:tcPr>
          <w:p w14:paraId="21FA8BE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110EE090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1,493,043</w:t>
            </w:r>
          </w:p>
        </w:tc>
      </w:tr>
      <w:tr w:rsidR="00F71A12" w:rsidRPr="007213E2" w14:paraId="62646619" w14:textId="77777777" w:rsidTr="00583DDF">
        <w:trPr>
          <w:gridAfter w:val="1"/>
          <w:wAfter w:w="8" w:type="dxa"/>
          <w:trHeight w:val="77"/>
        </w:trPr>
        <w:tc>
          <w:tcPr>
            <w:tcW w:w="2426" w:type="dxa"/>
            <w:gridSpan w:val="2"/>
            <w:shd w:val="clear" w:color="auto" w:fill="auto"/>
          </w:tcPr>
          <w:p w14:paraId="45E4BC01" w14:textId="729480A9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D4B7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01479D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0C93A2C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6D9369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2610077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4FFB141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6E3E37C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EEB87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B872D0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71A12" w:rsidRPr="007213E2" w14:paraId="7CDCB6E6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0ADB59B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31CE40E" w14:textId="78AEFDC2" w:rsidR="00F71A12" w:rsidRPr="00FC5F88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Cs/>
                <w:sz w:val="26"/>
                <w:szCs w:val="26"/>
              </w:rPr>
              <w:t>1,211,110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665EAB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EEB45F3" w14:textId="585ABC3F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1,213,590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2E76DB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1368073B" w14:textId="7794159F" w:rsidR="00F71A12" w:rsidRPr="00FC5F88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Cs/>
                <w:sz w:val="26"/>
                <w:szCs w:val="26"/>
              </w:rPr>
              <w:t>347,260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8EA137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66F88195" w14:textId="1EF25AA4" w:rsidR="00F71A12" w:rsidRPr="00FC5F88" w:rsidRDefault="00F71A12" w:rsidP="0072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364,013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01F6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42125A76" w14:textId="624E2F84" w:rsidR="00F71A12" w:rsidRPr="00FC5F88" w:rsidRDefault="00E77528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bCs/>
                <w:sz w:val="26"/>
                <w:szCs w:val="26"/>
              </w:rPr>
              <w:t>1,558,370</w:t>
            </w:r>
          </w:p>
        </w:tc>
        <w:tc>
          <w:tcPr>
            <w:tcW w:w="272" w:type="dxa"/>
            <w:shd w:val="clear" w:color="auto" w:fill="auto"/>
          </w:tcPr>
          <w:p w14:paraId="55252DB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E58B9CD" w14:textId="02C99E34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1,577,603</w:t>
            </w:r>
          </w:p>
        </w:tc>
      </w:tr>
      <w:tr w:rsidR="00F71A12" w:rsidRPr="007213E2" w14:paraId="3B20AE29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3A61960F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C684B5" w14:textId="4C393557" w:rsidR="00F71A12" w:rsidRPr="00FC5F88" w:rsidRDefault="005D5E0E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6DDE3A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39726317" w14:textId="2BF4A5DD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4504DD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7C6D479" w14:textId="49D05577" w:rsidR="00F71A12" w:rsidRPr="00FC5F88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1D1F59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5EC8185E" w14:textId="528BFC93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5BBEE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0ADF188B" w:rsidR="00F71A12" w:rsidRPr="00FC5F88" w:rsidRDefault="00E77528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bCs/>
                <w:sz w:val="26"/>
                <w:szCs w:val="26"/>
              </w:rPr>
              <w:t>185,042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44BECE1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0BC6D29D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192,175</w:t>
            </w:r>
          </w:p>
        </w:tc>
      </w:tr>
      <w:tr w:rsidR="00F71A12" w:rsidRPr="007213E2" w14:paraId="2B3244CE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6FBC9D49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EAEAF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44B98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38D776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52AC00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416827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E97337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799D62B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E02F0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6D86" w14:textId="5C11E9DD" w:rsidR="00F71A12" w:rsidRPr="00FC5F88" w:rsidRDefault="00E77528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bCs/>
                <w:sz w:val="26"/>
                <w:szCs w:val="26"/>
              </w:rPr>
              <w:t>1,743,412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616B6DD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D758" w14:textId="658A7A79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1,769,778</w:t>
            </w:r>
          </w:p>
        </w:tc>
      </w:tr>
      <w:tr w:rsidR="00F71A12" w:rsidRPr="00D87B1A" w14:paraId="78B3494B" w14:textId="77777777" w:rsidTr="001E176E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22177A8" w14:textId="77777777" w:rsidR="00F71A1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BEB0B6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32287C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60C07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3BC5157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A62BB2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1A12" w:rsidRPr="00D87B1A" w14:paraId="364E73D2" w14:textId="77777777" w:rsidTr="00F4264C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110FB8F0" w14:textId="77777777" w:rsidR="00F71A1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  <w:vAlign w:val="center"/>
          </w:tcPr>
          <w:p w14:paraId="233677E0" w14:textId="1F585137" w:rsidR="00F71A12" w:rsidRPr="00FC5F88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217,494</w:t>
            </w:r>
          </w:p>
        </w:tc>
        <w:tc>
          <w:tcPr>
            <w:tcW w:w="243" w:type="dxa"/>
            <w:gridSpan w:val="2"/>
            <w:vAlign w:val="center"/>
          </w:tcPr>
          <w:p w14:paraId="7BA1980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638BD51E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224,845</w:t>
            </w:r>
          </w:p>
        </w:tc>
        <w:tc>
          <w:tcPr>
            <w:tcW w:w="238" w:type="dxa"/>
            <w:gridSpan w:val="2"/>
            <w:vAlign w:val="center"/>
          </w:tcPr>
          <w:p w14:paraId="6B837BC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E311C3A" w14:textId="58FBAAB2" w:rsidR="00F71A12" w:rsidRPr="0072413E" w:rsidRDefault="00E228E3" w:rsidP="0072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2413E">
              <w:rPr>
                <w:rFonts w:asciiTheme="majorBidi" w:hAnsiTheme="majorBidi" w:cstheme="majorBidi"/>
                <w:bCs/>
                <w:sz w:val="26"/>
                <w:szCs w:val="26"/>
              </w:rPr>
              <w:t>2,446</w:t>
            </w:r>
          </w:p>
        </w:tc>
        <w:tc>
          <w:tcPr>
            <w:tcW w:w="241" w:type="dxa"/>
            <w:vAlign w:val="center"/>
          </w:tcPr>
          <w:p w14:paraId="2D14974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5F6579AE" w:rsidR="00F71A12" w:rsidRPr="0072413E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2413E">
              <w:rPr>
                <w:rFonts w:asciiTheme="majorBidi" w:hAnsiTheme="majorBidi" w:cstheme="majorBidi"/>
                <w:bCs/>
                <w:sz w:val="26"/>
                <w:szCs w:val="26"/>
              </w:rPr>
              <w:t>2,842</w:t>
            </w:r>
          </w:p>
        </w:tc>
        <w:tc>
          <w:tcPr>
            <w:tcW w:w="270" w:type="dxa"/>
          </w:tcPr>
          <w:p w14:paraId="42E6A0F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4B9A096" w14:textId="7D9F9CE3" w:rsidR="00F71A12" w:rsidRPr="00FC5F88" w:rsidRDefault="00E77528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sz w:val="26"/>
                <w:szCs w:val="26"/>
              </w:rPr>
              <w:t>219,94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2" w:type="dxa"/>
          </w:tcPr>
          <w:p w14:paraId="00525C3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2A81C31" w14:textId="0C894F97" w:rsidR="00F71A12" w:rsidRPr="00FC5F88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227,687</w:t>
            </w:r>
          </w:p>
        </w:tc>
      </w:tr>
      <w:tr w:rsidR="00F71A12" w:rsidRPr="00D87B1A" w14:paraId="116F3C16" w14:textId="77777777" w:rsidTr="00583DDF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ABE166D" w14:textId="77777777" w:rsidR="00F71A1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4E1FEF1B" w:rsidR="00F71A12" w:rsidRPr="00FC5F88" w:rsidRDefault="00E228E3" w:rsidP="0072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067BC4D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7786C11" w14:textId="2CB2D6A7" w:rsidR="00F71A12" w:rsidRPr="00FC5F88" w:rsidRDefault="00E228E3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D6C96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52F9DFBA" w:rsidR="00F71A12" w:rsidRPr="00FC5F88" w:rsidRDefault="00F71A12" w:rsidP="0072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2413E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A0488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60E34E36" w:rsidR="00F71A12" w:rsidRPr="00FC5F88" w:rsidRDefault="00E77528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sz w:val="26"/>
                <w:szCs w:val="26"/>
              </w:rPr>
              <w:t>29,633</w:t>
            </w:r>
          </w:p>
        </w:tc>
        <w:tc>
          <w:tcPr>
            <w:tcW w:w="272" w:type="dxa"/>
          </w:tcPr>
          <w:p w14:paraId="4CBB93E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326C563" w14:textId="0ABEFDAB" w:rsidR="00F71A12" w:rsidRPr="00FC5F88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31,996</w:t>
            </w:r>
          </w:p>
        </w:tc>
      </w:tr>
      <w:tr w:rsidR="00F71A12" w:rsidRPr="00D87B1A" w14:paraId="5BC283EF" w14:textId="77777777" w:rsidTr="00583DDF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360D8A7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3DB130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7630E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7779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6DB88277" w:rsidR="00F71A12" w:rsidRPr="00FC5F88" w:rsidRDefault="00E77528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sz w:val="26"/>
                <w:szCs w:val="26"/>
              </w:rPr>
              <w:t>249,573</w:t>
            </w:r>
          </w:p>
        </w:tc>
        <w:tc>
          <w:tcPr>
            <w:tcW w:w="272" w:type="dxa"/>
          </w:tcPr>
          <w:p w14:paraId="4BC0A3B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5C164A3B" w:rsidR="00F71A12" w:rsidRPr="00FC5F88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259,683</w:t>
            </w:r>
          </w:p>
        </w:tc>
      </w:tr>
      <w:tr w:rsidR="00F71A12" w:rsidRPr="007213E2" w14:paraId="78E153EA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5A8CA62D" w14:textId="65F667EE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12BFDA" w14:textId="4377809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4570F8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AFB4EF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101D1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3337BA6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BF758E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5B1ACBC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08186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24381" w14:textId="77777777" w:rsidR="00E77528" w:rsidRDefault="00E77528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A3E1D47" w14:textId="551D6E7D" w:rsidR="00F71A12" w:rsidRPr="00FC5F88" w:rsidRDefault="00E77528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bCs/>
                <w:sz w:val="26"/>
                <w:szCs w:val="26"/>
              </w:rPr>
              <w:t>3,4</w:t>
            </w:r>
            <w:r w:rsidR="007E68C3">
              <w:rPr>
                <w:rFonts w:asciiTheme="majorBidi" w:hAnsiTheme="majorBidi" w:cstheme="majorBidi"/>
                <w:bCs/>
                <w:sz w:val="26"/>
                <w:szCs w:val="26"/>
              </w:rPr>
              <w:t>79</w:t>
            </w:r>
            <w:r w:rsidRPr="00E77528">
              <w:rPr>
                <w:rFonts w:asciiTheme="majorBidi" w:hAnsiTheme="majorBidi" w:cstheme="majorBidi"/>
                <w:bCs/>
                <w:sz w:val="26"/>
                <w:szCs w:val="26"/>
              </w:rPr>
              <w:t>,313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BF60368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AB3B7" w14:textId="77777777" w:rsidR="00F71A12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5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3EF92D8" w14:textId="64A3D4DB" w:rsidR="00F71A12" w:rsidRPr="00FC5F88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Cs/>
                <w:sz w:val="26"/>
                <w:szCs w:val="26"/>
              </w:rPr>
              <w:t>3,442,87</w:t>
            </w:r>
            <w:r w:rsidR="00231946">
              <w:rPr>
                <w:rFonts w:asciiTheme="majorBidi" w:hAnsiTheme="majorBidi" w:cstheme="majorBidi"/>
                <w:bCs/>
                <w:sz w:val="26"/>
                <w:szCs w:val="26"/>
              </w:rPr>
              <w:t>4</w:t>
            </w:r>
          </w:p>
        </w:tc>
      </w:tr>
      <w:tr w:rsidR="00F71A12" w:rsidRPr="007213E2" w14:paraId="38AF5CE3" w14:textId="77777777" w:rsidTr="00583DDF">
        <w:trPr>
          <w:gridAfter w:val="1"/>
          <w:wAfter w:w="8" w:type="dxa"/>
          <w:trHeight w:val="379"/>
        </w:trPr>
        <w:tc>
          <w:tcPr>
            <w:tcW w:w="2426" w:type="dxa"/>
            <w:gridSpan w:val="2"/>
          </w:tcPr>
          <w:p w14:paraId="775D23FA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6CB73DD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CCBD61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2E115B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0B9DE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02873C14" w:rsidR="00F71A12" w:rsidRPr="00FC5F88" w:rsidRDefault="00E77528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75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8,961,123</w:t>
            </w:r>
          </w:p>
        </w:tc>
        <w:tc>
          <w:tcPr>
            <w:tcW w:w="272" w:type="dxa"/>
            <w:vAlign w:val="center"/>
          </w:tcPr>
          <w:p w14:paraId="2FA7BDC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6B1FF557" w:rsidR="00F71A12" w:rsidRPr="00FC5F88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8,845,93</w:t>
            </w:r>
            <w:r w:rsidR="002319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1013"/>
        <w:gridCol w:w="237"/>
        <w:gridCol w:w="1023"/>
        <w:gridCol w:w="270"/>
        <w:gridCol w:w="1080"/>
        <w:gridCol w:w="262"/>
        <w:gridCol w:w="1088"/>
      </w:tblGrid>
      <w:tr w:rsidR="00D326F2" w:rsidRPr="006A40DC" w14:paraId="33420ADE" w14:textId="77777777" w:rsidTr="005054A1">
        <w:tc>
          <w:tcPr>
            <w:tcW w:w="2250" w:type="dxa"/>
          </w:tcPr>
          <w:p w14:paraId="386B859A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0FF13319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71A12" w:rsidRPr="006A40DC" w14:paraId="5401D05F" w14:textId="77777777" w:rsidTr="005054A1">
        <w:tc>
          <w:tcPr>
            <w:tcW w:w="2250" w:type="dxa"/>
          </w:tcPr>
          <w:p w14:paraId="07A7B6C0" w14:textId="6178E21D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3"/>
          </w:tcPr>
          <w:p w14:paraId="481A9DE5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4028323C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611BEBAE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72D61C8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730CFAE3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F71A12" w:rsidRPr="006A40DC" w14:paraId="4397BC12" w14:textId="77777777" w:rsidTr="005054A1">
        <w:tc>
          <w:tcPr>
            <w:tcW w:w="2250" w:type="dxa"/>
          </w:tcPr>
          <w:p w14:paraId="64A3BABB" w14:textId="6381056C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30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83F7930" w14:textId="1FDEBBA8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52" w:type="dxa"/>
          </w:tcPr>
          <w:p w14:paraId="36191DCD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C990295" w14:textId="1423681B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47" w:type="dxa"/>
          </w:tcPr>
          <w:p w14:paraId="1505086A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D208EC4" w14:textId="7CC4228D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6511E13F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9FB2B63" w14:textId="29E9261B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3BC7EAF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54D404" w14:textId="378AC6F0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2" w:type="dxa"/>
          </w:tcPr>
          <w:p w14:paraId="0E56927F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A3EBAF9" w14:textId="01C2E5F3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30112B" w:rsidRPr="006A40DC" w14:paraId="6BFE5879" w14:textId="77777777" w:rsidTr="005054A1">
        <w:tc>
          <w:tcPr>
            <w:tcW w:w="2250" w:type="dxa"/>
          </w:tcPr>
          <w:p w14:paraId="2F16E1AC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1BDC42E0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30112B" w:rsidRPr="006A40DC" w14:paraId="00DFEB35" w14:textId="77777777" w:rsidTr="005054A1">
        <w:tc>
          <w:tcPr>
            <w:tcW w:w="2250" w:type="dxa"/>
          </w:tcPr>
          <w:p w14:paraId="179516A4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4D924EA5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30112B" w:rsidRPr="006A40DC" w14:paraId="14E5F1D9" w14:textId="77777777" w:rsidTr="005054A1">
        <w:tc>
          <w:tcPr>
            <w:tcW w:w="2250" w:type="dxa"/>
          </w:tcPr>
          <w:p w14:paraId="294F0CD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58AD9ED4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7B30BD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ADADB2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49172889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187AEBC9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B4339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222C233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EC18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6330C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2525EB6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D085D0A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F71A12" w:rsidRPr="003E6192" w14:paraId="3254F110" w14:textId="77777777" w:rsidTr="005054A1">
        <w:tc>
          <w:tcPr>
            <w:tcW w:w="2250" w:type="dxa"/>
          </w:tcPr>
          <w:p w14:paraId="547BC18F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center"/>
          </w:tcPr>
          <w:p w14:paraId="2ABD7FD7" w14:textId="2DF6F043" w:rsidR="00F71A12" w:rsidRPr="00FC5F88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967,136</w:t>
            </w:r>
          </w:p>
        </w:tc>
        <w:tc>
          <w:tcPr>
            <w:tcW w:w="252" w:type="dxa"/>
            <w:vAlign w:val="bottom"/>
          </w:tcPr>
          <w:p w14:paraId="42DE1C5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F32401" w14:textId="42D3ED5A" w:rsidR="00F71A12" w:rsidRPr="00FC5F88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963,655</w:t>
            </w:r>
          </w:p>
        </w:tc>
        <w:tc>
          <w:tcPr>
            <w:tcW w:w="247" w:type="dxa"/>
            <w:vAlign w:val="bottom"/>
          </w:tcPr>
          <w:p w14:paraId="53B91CB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</w:tcPr>
          <w:p w14:paraId="7F9091D1" w14:textId="5623C71C" w:rsidR="00F71A12" w:rsidRPr="00FC5F88" w:rsidRDefault="00616B47" w:rsidP="0042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1,329,710</w:t>
            </w:r>
          </w:p>
        </w:tc>
        <w:tc>
          <w:tcPr>
            <w:tcW w:w="237" w:type="dxa"/>
            <w:vAlign w:val="bottom"/>
          </w:tcPr>
          <w:p w14:paraId="6836F53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F6AF7CF" w14:textId="56B747E2" w:rsidR="00F71A12" w:rsidRPr="00FC5F88" w:rsidRDefault="00F71A12" w:rsidP="005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01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1,129,673</w:t>
            </w:r>
          </w:p>
        </w:tc>
        <w:tc>
          <w:tcPr>
            <w:tcW w:w="270" w:type="dxa"/>
          </w:tcPr>
          <w:p w14:paraId="65B1811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5B20E5E" w14:textId="185CF932" w:rsidR="00F71A12" w:rsidRPr="00FC5F88" w:rsidRDefault="00D2777B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2,296,846</w:t>
            </w:r>
          </w:p>
        </w:tc>
        <w:tc>
          <w:tcPr>
            <w:tcW w:w="262" w:type="dxa"/>
          </w:tcPr>
          <w:p w14:paraId="7ADE232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6F6BA46" w14:textId="0DCF4382" w:rsidR="00F71A12" w:rsidRPr="00FC5F88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2,093,328</w:t>
            </w:r>
          </w:p>
        </w:tc>
      </w:tr>
      <w:tr w:rsidR="00F71A12" w:rsidRPr="003E6192" w14:paraId="30A97017" w14:textId="77777777" w:rsidTr="005054A1">
        <w:tc>
          <w:tcPr>
            <w:tcW w:w="2250" w:type="dxa"/>
          </w:tcPr>
          <w:p w14:paraId="27181DE4" w14:textId="7D0CB224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center"/>
          </w:tcPr>
          <w:p w14:paraId="633F7191" w14:textId="60BE3B7C" w:rsidR="00F71A12" w:rsidRPr="00FC5F88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12,186</w:t>
            </w:r>
          </w:p>
        </w:tc>
        <w:tc>
          <w:tcPr>
            <w:tcW w:w="252" w:type="dxa"/>
            <w:vAlign w:val="bottom"/>
          </w:tcPr>
          <w:p w14:paraId="13F4BB4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EC1EA23" w14:textId="1AB4C9DA" w:rsidR="00F71A12" w:rsidRPr="00FC5F88" w:rsidRDefault="009C684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C68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20,945</w:t>
            </w:r>
          </w:p>
        </w:tc>
        <w:tc>
          <w:tcPr>
            <w:tcW w:w="247" w:type="dxa"/>
            <w:vAlign w:val="bottom"/>
          </w:tcPr>
          <w:p w14:paraId="60401BE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167B48EF" w14:textId="25245125" w:rsidR="00F71A12" w:rsidRPr="00FC5F88" w:rsidRDefault="00616B47" w:rsidP="0042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2A9AE6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2945407" w14:textId="54BD33F6" w:rsidR="00F71A12" w:rsidRPr="00FC5F88" w:rsidRDefault="009C6842" w:rsidP="005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68434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DE986C8" w14:textId="56C5A218" w:rsidR="00F71A12" w:rsidRPr="00FC5F88" w:rsidRDefault="00D2777B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12,186</w:t>
            </w:r>
          </w:p>
        </w:tc>
        <w:tc>
          <w:tcPr>
            <w:tcW w:w="262" w:type="dxa"/>
          </w:tcPr>
          <w:p w14:paraId="42E482E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37E55AB" w14:textId="773483E0" w:rsidR="00F71A12" w:rsidRPr="00FC5F88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20,945</w:t>
            </w:r>
          </w:p>
        </w:tc>
      </w:tr>
      <w:tr w:rsidR="00122D2E" w:rsidRPr="00FC5F88" w14:paraId="036B1F54" w14:textId="77777777" w:rsidTr="00D56DE1">
        <w:tc>
          <w:tcPr>
            <w:tcW w:w="2250" w:type="dxa"/>
          </w:tcPr>
          <w:p w14:paraId="75BA8BFF" w14:textId="77777777" w:rsidR="00122D2E" w:rsidRPr="006A40DC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center"/>
          </w:tcPr>
          <w:p w14:paraId="1099B35F" w14:textId="77777777" w:rsidR="00122D2E" w:rsidRPr="00FC5F88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10,829</w:t>
            </w:r>
          </w:p>
        </w:tc>
        <w:tc>
          <w:tcPr>
            <w:tcW w:w="252" w:type="dxa"/>
            <w:vAlign w:val="bottom"/>
          </w:tcPr>
          <w:p w14:paraId="7382EF31" w14:textId="77777777" w:rsidR="00122D2E" w:rsidRPr="00FC5F88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11F2709" w14:textId="77777777" w:rsidR="00122D2E" w:rsidRPr="00FC5F88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374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9,994</w:t>
            </w:r>
          </w:p>
        </w:tc>
        <w:tc>
          <w:tcPr>
            <w:tcW w:w="247" w:type="dxa"/>
            <w:vAlign w:val="bottom"/>
          </w:tcPr>
          <w:p w14:paraId="23293E0B" w14:textId="77777777" w:rsidR="00122D2E" w:rsidRPr="00FC5F88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03DE133" w14:textId="77777777" w:rsidR="00122D2E" w:rsidRPr="00FC5F88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0F51F27" w14:textId="77777777" w:rsidR="00122D2E" w:rsidRPr="00FC5F88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6B91784" w14:textId="77777777" w:rsidR="00122D2E" w:rsidRPr="00FC5F88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C7E231" w14:textId="77777777" w:rsidR="00122D2E" w:rsidRPr="00FC5F88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03D5755" w14:textId="77777777" w:rsidR="00122D2E" w:rsidRPr="00FC5F88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10,829</w:t>
            </w:r>
          </w:p>
        </w:tc>
        <w:tc>
          <w:tcPr>
            <w:tcW w:w="262" w:type="dxa"/>
          </w:tcPr>
          <w:p w14:paraId="1C4C1027" w14:textId="77777777" w:rsidR="00122D2E" w:rsidRPr="00FC5F88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D146B74" w14:textId="77777777" w:rsidR="00122D2E" w:rsidRPr="00FC5F88" w:rsidRDefault="00122D2E" w:rsidP="00D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01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9,994</w:t>
            </w:r>
          </w:p>
        </w:tc>
      </w:tr>
      <w:tr w:rsidR="00F71A12" w:rsidRPr="003E6192" w14:paraId="0CC18646" w14:textId="77777777" w:rsidTr="005054A1">
        <w:trPr>
          <w:trHeight w:hRule="exact" w:val="360"/>
        </w:trPr>
        <w:tc>
          <w:tcPr>
            <w:tcW w:w="2250" w:type="dxa"/>
          </w:tcPr>
          <w:p w14:paraId="7FB0C049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center"/>
          </w:tcPr>
          <w:p w14:paraId="3ACDA9AE" w14:textId="524F29A4" w:rsidR="00F71A12" w:rsidRPr="00FC5F88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9,164</w:t>
            </w:r>
          </w:p>
        </w:tc>
        <w:tc>
          <w:tcPr>
            <w:tcW w:w="252" w:type="dxa"/>
            <w:vAlign w:val="bottom"/>
          </w:tcPr>
          <w:p w14:paraId="7EF3471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5FBE146" w14:textId="21D773AD" w:rsidR="00F71A12" w:rsidRPr="00FC5F88" w:rsidRDefault="009C684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C68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17,336</w:t>
            </w:r>
          </w:p>
        </w:tc>
        <w:tc>
          <w:tcPr>
            <w:tcW w:w="247" w:type="dxa"/>
            <w:vAlign w:val="bottom"/>
          </w:tcPr>
          <w:p w14:paraId="3AFE2E0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</w:tcPr>
          <w:p w14:paraId="44394040" w14:textId="7D49CB3C" w:rsidR="00F71A12" w:rsidRPr="00FC5F88" w:rsidRDefault="00616B47" w:rsidP="0042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362B27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5C644EB3" w14:textId="22F344A6" w:rsidR="00F71A12" w:rsidRPr="00FC5F88" w:rsidRDefault="009C6842" w:rsidP="005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68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23,315</w:t>
            </w:r>
          </w:p>
        </w:tc>
        <w:tc>
          <w:tcPr>
            <w:tcW w:w="270" w:type="dxa"/>
          </w:tcPr>
          <w:p w14:paraId="0F2C04F8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6C74CB3" w14:textId="0BE1D82F" w:rsidR="00F71A12" w:rsidRPr="00FC5F88" w:rsidRDefault="00D2777B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9,164</w:t>
            </w:r>
          </w:p>
        </w:tc>
        <w:tc>
          <w:tcPr>
            <w:tcW w:w="262" w:type="dxa"/>
          </w:tcPr>
          <w:p w14:paraId="46D6481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5997F9E" w14:textId="19D0923C" w:rsidR="00F71A12" w:rsidRPr="00FC5F88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40,651</w:t>
            </w:r>
          </w:p>
        </w:tc>
      </w:tr>
      <w:tr w:rsidR="00F71A12" w:rsidRPr="006A40DC" w14:paraId="629982FC" w14:textId="77777777" w:rsidTr="005054A1">
        <w:tc>
          <w:tcPr>
            <w:tcW w:w="2250" w:type="dxa"/>
          </w:tcPr>
          <w:p w14:paraId="57A14C94" w14:textId="24E8945A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center"/>
          </w:tcPr>
          <w:p w14:paraId="6203A759" w14:textId="3069496B" w:rsidR="00F71A12" w:rsidRPr="00FC5F88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3,886</w:t>
            </w:r>
          </w:p>
        </w:tc>
        <w:tc>
          <w:tcPr>
            <w:tcW w:w="252" w:type="dxa"/>
            <w:vAlign w:val="bottom"/>
          </w:tcPr>
          <w:p w14:paraId="4137FC8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BDF1F1C" w14:textId="594E3C89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374D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3,564</w:t>
            </w:r>
          </w:p>
        </w:tc>
        <w:tc>
          <w:tcPr>
            <w:tcW w:w="247" w:type="dxa"/>
            <w:vAlign w:val="bottom"/>
          </w:tcPr>
          <w:p w14:paraId="59B92FC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06A4DB1" w14:textId="02E6EDB0" w:rsidR="00F71A12" w:rsidRPr="00FC5F88" w:rsidRDefault="00616B47" w:rsidP="0042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93350D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0B07A1B" w14:textId="41734A4A" w:rsidR="00F71A12" w:rsidRPr="00FC5F88" w:rsidRDefault="00F71A12" w:rsidP="005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49345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C6A32AC" w14:textId="22F4819B" w:rsidR="00F71A12" w:rsidRPr="00FC5F88" w:rsidRDefault="00D2777B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3,886</w:t>
            </w:r>
          </w:p>
        </w:tc>
        <w:tc>
          <w:tcPr>
            <w:tcW w:w="262" w:type="dxa"/>
          </w:tcPr>
          <w:p w14:paraId="6126990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0C938EC" w14:textId="2A3015B2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016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3,564</w:t>
            </w:r>
          </w:p>
        </w:tc>
      </w:tr>
      <w:tr w:rsidR="00F71A12" w:rsidRPr="006A40DC" w14:paraId="3A9971A0" w14:textId="77777777" w:rsidTr="005054A1">
        <w:tc>
          <w:tcPr>
            <w:tcW w:w="2250" w:type="dxa"/>
          </w:tcPr>
          <w:p w14:paraId="3642E1CD" w14:textId="2BC26C06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DD50A9" w14:textId="77CD4412" w:rsidR="00F71A12" w:rsidRPr="00616B47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1,003,201</w:t>
            </w:r>
          </w:p>
        </w:tc>
        <w:tc>
          <w:tcPr>
            <w:tcW w:w="252" w:type="dxa"/>
            <w:vAlign w:val="bottom"/>
          </w:tcPr>
          <w:p w14:paraId="4B6C3F68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2C954B9" w14:textId="29754C55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1,015,494</w:t>
            </w:r>
          </w:p>
        </w:tc>
        <w:tc>
          <w:tcPr>
            <w:tcW w:w="247" w:type="dxa"/>
            <w:vAlign w:val="bottom"/>
          </w:tcPr>
          <w:p w14:paraId="50C3EBD0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73A63A8" w14:textId="7C4CB0B7" w:rsidR="00F71A12" w:rsidRPr="00616B47" w:rsidRDefault="00616B47" w:rsidP="0042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1,329,710</w:t>
            </w:r>
          </w:p>
        </w:tc>
        <w:tc>
          <w:tcPr>
            <w:tcW w:w="237" w:type="dxa"/>
            <w:vAlign w:val="bottom"/>
          </w:tcPr>
          <w:p w14:paraId="660DD662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BE649D7" w14:textId="7EF5D484" w:rsidR="00F71A12" w:rsidRPr="00616B47" w:rsidRDefault="00F71A12" w:rsidP="005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1,152,988</w:t>
            </w:r>
          </w:p>
        </w:tc>
        <w:tc>
          <w:tcPr>
            <w:tcW w:w="270" w:type="dxa"/>
          </w:tcPr>
          <w:p w14:paraId="0CAB8796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D4E19" w14:textId="37F2E243" w:rsidR="00F71A12" w:rsidRPr="00616B47" w:rsidRDefault="00E810FC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810F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2,332,911</w:t>
            </w:r>
          </w:p>
        </w:tc>
        <w:tc>
          <w:tcPr>
            <w:tcW w:w="262" w:type="dxa"/>
          </w:tcPr>
          <w:p w14:paraId="0129EF4D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0CE04C3" w14:textId="11BD257C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2,168,482</w:t>
            </w:r>
          </w:p>
        </w:tc>
      </w:tr>
      <w:tr w:rsidR="00F71A12" w:rsidRPr="006A40DC" w14:paraId="2018EC10" w14:textId="77777777" w:rsidTr="005054A1">
        <w:tc>
          <w:tcPr>
            <w:tcW w:w="2250" w:type="dxa"/>
          </w:tcPr>
          <w:p w14:paraId="2BA8E2B0" w14:textId="5313DA1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0D526E" w14:textId="3BA27953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F200D4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BAACD16" w14:textId="63153E3E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128AB2D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6DFBA0AB" w14:textId="4101A93D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694FB3A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31AC37D5" w14:textId="77C6656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6AD4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91B6BC" w14:textId="112CC489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31C2A8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7A977964" w14:textId="7D7C848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F71A12" w:rsidRPr="006A40DC" w14:paraId="15BD563D" w14:textId="77777777" w:rsidTr="005054A1">
        <w:tc>
          <w:tcPr>
            <w:tcW w:w="2250" w:type="dxa"/>
          </w:tcPr>
          <w:p w14:paraId="7724E9AA" w14:textId="2CF4F0D5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5E25266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23E286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5A02CF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5CE8DE4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CA37978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77D53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E3BC37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C5E12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5B6ED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5B8B1A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9845BA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F71A12" w:rsidRPr="006A40DC" w14:paraId="56BE6DB7" w14:textId="77777777" w:rsidTr="005054A1">
        <w:tc>
          <w:tcPr>
            <w:tcW w:w="2250" w:type="dxa"/>
            <w:shd w:val="clear" w:color="auto" w:fill="auto"/>
          </w:tcPr>
          <w:p w14:paraId="1BA20E98" w14:textId="4E205928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3316AC0B" w14:textId="1BC66967" w:rsidR="00F71A12" w:rsidRPr="00FC5F88" w:rsidRDefault="00D2777B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931,070</w:t>
            </w:r>
          </w:p>
        </w:tc>
        <w:tc>
          <w:tcPr>
            <w:tcW w:w="252" w:type="dxa"/>
            <w:vAlign w:val="bottom"/>
          </w:tcPr>
          <w:p w14:paraId="07D2FF2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928CB9" w14:textId="13FE1653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977,210</w:t>
            </w:r>
          </w:p>
        </w:tc>
        <w:tc>
          <w:tcPr>
            <w:tcW w:w="247" w:type="dxa"/>
          </w:tcPr>
          <w:p w14:paraId="452D791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C8B1FB3" w14:textId="0CC3178D" w:rsidR="00F71A12" w:rsidRPr="00FC5F88" w:rsidRDefault="00D2777B" w:rsidP="0042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04C06A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FA7C214" w14:textId="37E6D1C7" w:rsidR="00F71A12" w:rsidRPr="00FC5F88" w:rsidRDefault="00F71A12" w:rsidP="005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CD66C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EE10DB" w14:textId="0BD1B956" w:rsidR="00F71A12" w:rsidRPr="00FC5F88" w:rsidRDefault="00D2777B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931,070</w:t>
            </w:r>
          </w:p>
        </w:tc>
        <w:tc>
          <w:tcPr>
            <w:tcW w:w="262" w:type="dxa"/>
          </w:tcPr>
          <w:p w14:paraId="0B096C7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393C377" w14:textId="2053B50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977,210</w:t>
            </w:r>
          </w:p>
        </w:tc>
      </w:tr>
      <w:tr w:rsidR="00F71A12" w:rsidRPr="006A40DC" w14:paraId="20374117" w14:textId="77777777" w:rsidTr="005054A1">
        <w:tc>
          <w:tcPr>
            <w:tcW w:w="2250" w:type="dxa"/>
          </w:tcPr>
          <w:p w14:paraId="6283FC3D" w14:textId="59177396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7C70AC8A" w14:textId="55E6F21A" w:rsidR="00F71A12" w:rsidRPr="00FC5F88" w:rsidRDefault="00D2777B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0998180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ADF968C" w14:textId="15AB1F88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5E9F3AF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1DA537B3" w14:textId="00CEFB7B" w:rsidR="00F71A12" w:rsidRPr="00FC5F88" w:rsidRDefault="00D2777B" w:rsidP="0042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1,249,335</w:t>
            </w:r>
          </w:p>
        </w:tc>
        <w:tc>
          <w:tcPr>
            <w:tcW w:w="237" w:type="dxa"/>
          </w:tcPr>
          <w:p w14:paraId="6656831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FEF60D2" w14:textId="2D0A82A8" w:rsidR="00F71A12" w:rsidRPr="00FC5F88" w:rsidRDefault="00F71A12" w:rsidP="005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1,077,990</w:t>
            </w:r>
          </w:p>
        </w:tc>
        <w:tc>
          <w:tcPr>
            <w:tcW w:w="270" w:type="dxa"/>
          </w:tcPr>
          <w:p w14:paraId="3D6227D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A01F60" w14:textId="5FC19420" w:rsidR="00F71A12" w:rsidRPr="00FC5F88" w:rsidRDefault="00D2777B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1,249,335</w:t>
            </w:r>
          </w:p>
        </w:tc>
        <w:tc>
          <w:tcPr>
            <w:tcW w:w="262" w:type="dxa"/>
          </w:tcPr>
          <w:p w14:paraId="0EE09AC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99E1277" w14:textId="4654A31C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1,077,990</w:t>
            </w:r>
          </w:p>
        </w:tc>
      </w:tr>
      <w:tr w:rsidR="00F71A12" w:rsidRPr="006A40DC" w14:paraId="2AE28AA8" w14:textId="77777777" w:rsidTr="005054A1">
        <w:tc>
          <w:tcPr>
            <w:tcW w:w="2250" w:type="dxa"/>
          </w:tcPr>
          <w:p w14:paraId="02C8CB61" w14:textId="19D0F3B5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2EE84E" w14:textId="63628721" w:rsidR="00F71A12" w:rsidRPr="00FC5F88" w:rsidRDefault="00D2777B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72,131</w:t>
            </w:r>
          </w:p>
        </w:tc>
        <w:tc>
          <w:tcPr>
            <w:tcW w:w="252" w:type="dxa"/>
            <w:vAlign w:val="bottom"/>
          </w:tcPr>
          <w:p w14:paraId="5E92EEA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DA3FE1" w14:textId="60E572C8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38,284</w:t>
            </w:r>
          </w:p>
        </w:tc>
        <w:tc>
          <w:tcPr>
            <w:tcW w:w="247" w:type="dxa"/>
          </w:tcPr>
          <w:p w14:paraId="60D171F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E0D87F6" w14:textId="4CC89817" w:rsidR="00F71A12" w:rsidRPr="00FC5F88" w:rsidRDefault="00D2777B" w:rsidP="0042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80,375</w:t>
            </w:r>
          </w:p>
        </w:tc>
        <w:tc>
          <w:tcPr>
            <w:tcW w:w="237" w:type="dxa"/>
          </w:tcPr>
          <w:p w14:paraId="4825DEE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FE52B64" w14:textId="074325D3" w:rsidR="00F71A12" w:rsidRPr="00FC5F88" w:rsidRDefault="00F71A12" w:rsidP="005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74,998</w:t>
            </w:r>
          </w:p>
        </w:tc>
        <w:tc>
          <w:tcPr>
            <w:tcW w:w="270" w:type="dxa"/>
          </w:tcPr>
          <w:p w14:paraId="45BE959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7E6C4C" w14:textId="58CFC4CC" w:rsidR="00F71A12" w:rsidRPr="00FC5F88" w:rsidRDefault="00D2777B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152,506</w:t>
            </w:r>
          </w:p>
        </w:tc>
        <w:tc>
          <w:tcPr>
            <w:tcW w:w="262" w:type="dxa"/>
          </w:tcPr>
          <w:p w14:paraId="7C0D654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8F3C53D" w14:textId="380253A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113,282</w:t>
            </w:r>
          </w:p>
        </w:tc>
      </w:tr>
      <w:tr w:rsidR="00F71A12" w:rsidRPr="00616B47" w14:paraId="34F18218" w14:textId="77777777" w:rsidTr="005054A1">
        <w:tc>
          <w:tcPr>
            <w:tcW w:w="2250" w:type="dxa"/>
          </w:tcPr>
          <w:p w14:paraId="4FEE0C2C" w14:textId="78331C24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55D636" w14:textId="66FBBC8C" w:rsidR="00F71A12" w:rsidRPr="00616B47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1,003,201</w:t>
            </w:r>
          </w:p>
        </w:tc>
        <w:tc>
          <w:tcPr>
            <w:tcW w:w="252" w:type="dxa"/>
            <w:vAlign w:val="bottom"/>
          </w:tcPr>
          <w:p w14:paraId="4A07DAD7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A634273" w14:textId="5D713C58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1,015,494</w:t>
            </w:r>
          </w:p>
        </w:tc>
        <w:tc>
          <w:tcPr>
            <w:tcW w:w="247" w:type="dxa"/>
          </w:tcPr>
          <w:p w14:paraId="3CF8EF2C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4FC4A12" w14:textId="0090AA69" w:rsidR="00F71A12" w:rsidRPr="00616B47" w:rsidRDefault="00616B47" w:rsidP="0042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1,329,710</w:t>
            </w:r>
          </w:p>
        </w:tc>
        <w:tc>
          <w:tcPr>
            <w:tcW w:w="237" w:type="dxa"/>
          </w:tcPr>
          <w:p w14:paraId="4DB25B45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4E6451E3" w14:textId="360ECB5F" w:rsidR="00F71A12" w:rsidRPr="00616B47" w:rsidRDefault="00F71A12" w:rsidP="005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1,152,988</w:t>
            </w:r>
          </w:p>
        </w:tc>
        <w:tc>
          <w:tcPr>
            <w:tcW w:w="270" w:type="dxa"/>
          </w:tcPr>
          <w:p w14:paraId="79A659E9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D447C9" w14:textId="5029C4C4" w:rsidR="00F71A12" w:rsidRPr="00616B47" w:rsidRDefault="00E810FC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810F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2,332,911</w:t>
            </w:r>
          </w:p>
        </w:tc>
        <w:tc>
          <w:tcPr>
            <w:tcW w:w="262" w:type="dxa"/>
          </w:tcPr>
          <w:p w14:paraId="53D2EBDF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DAF9B9B" w14:textId="4C4FBF0D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2,168,482</w:t>
            </w:r>
          </w:p>
        </w:tc>
      </w:tr>
      <w:tr w:rsidR="00F71A12" w:rsidRPr="006A40DC" w14:paraId="5B5A2ABF" w14:textId="77777777" w:rsidTr="005054A1">
        <w:tc>
          <w:tcPr>
            <w:tcW w:w="2250" w:type="dxa"/>
          </w:tcPr>
          <w:p w14:paraId="3018A511" w14:textId="35B5B923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81488E" w14:textId="178C433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46C93F1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185FE1E" w14:textId="7AFB641A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72978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532C96BF" w14:textId="193C327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0A002E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59CA991" w14:textId="35687378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22028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C6FF1C" w14:textId="0322889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A358C6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357D384" w14:textId="5EDE6244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F71A12" w:rsidRPr="006A40DC" w14:paraId="151215DB" w14:textId="77777777" w:rsidTr="005054A1">
        <w:trPr>
          <w:trHeight w:val="34"/>
        </w:trPr>
        <w:tc>
          <w:tcPr>
            <w:tcW w:w="2250" w:type="dxa"/>
          </w:tcPr>
          <w:p w14:paraId="2D26B947" w14:textId="146CB601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419EB51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00969E4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D420E7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5A319F7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CBF21A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7A290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6883ED7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38FF5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A866A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077CBE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ED6E4B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F71A12" w:rsidRPr="006A40DC" w14:paraId="5423E747" w14:textId="77777777" w:rsidTr="005054A1">
        <w:trPr>
          <w:trHeight w:val="34"/>
        </w:trPr>
        <w:tc>
          <w:tcPr>
            <w:tcW w:w="2250" w:type="dxa"/>
          </w:tcPr>
          <w:p w14:paraId="71DD3B50" w14:textId="70DA35D4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395436" w14:textId="537289B3" w:rsidR="00F71A12" w:rsidRPr="00FC5F88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1,003,201</w:t>
            </w:r>
          </w:p>
        </w:tc>
        <w:tc>
          <w:tcPr>
            <w:tcW w:w="252" w:type="dxa"/>
          </w:tcPr>
          <w:p w14:paraId="6560880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4FBB1A" w14:textId="5C24E611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1,015,494</w:t>
            </w:r>
          </w:p>
        </w:tc>
        <w:tc>
          <w:tcPr>
            <w:tcW w:w="247" w:type="dxa"/>
          </w:tcPr>
          <w:p w14:paraId="64C9BB9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A2FA12C" w14:textId="3D624845" w:rsidR="00F71A12" w:rsidRPr="00FC5F88" w:rsidRDefault="00616B47" w:rsidP="0042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1,329,710</w:t>
            </w:r>
          </w:p>
        </w:tc>
        <w:tc>
          <w:tcPr>
            <w:tcW w:w="237" w:type="dxa"/>
          </w:tcPr>
          <w:p w14:paraId="0046E9B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B816F1E" w14:textId="709CCC6E" w:rsidR="00F71A12" w:rsidRPr="00FC5F88" w:rsidRDefault="00F71A12" w:rsidP="005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1,152,988</w:t>
            </w:r>
          </w:p>
        </w:tc>
        <w:tc>
          <w:tcPr>
            <w:tcW w:w="270" w:type="dxa"/>
          </w:tcPr>
          <w:p w14:paraId="6F90B6F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DC87E52" w14:textId="271E3F4B" w:rsidR="00F71A12" w:rsidRPr="00FC5F88" w:rsidRDefault="00E810FC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810F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2,332,911</w:t>
            </w:r>
          </w:p>
        </w:tc>
        <w:tc>
          <w:tcPr>
            <w:tcW w:w="262" w:type="dxa"/>
          </w:tcPr>
          <w:p w14:paraId="2FA2E00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679A7B7" w14:textId="2A6134F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C1A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2,168,482</w:t>
            </w:r>
          </w:p>
        </w:tc>
      </w:tr>
      <w:tr w:rsidR="00F71A12" w:rsidRPr="006A40DC" w14:paraId="482CC162" w14:textId="77777777" w:rsidTr="005054A1">
        <w:tc>
          <w:tcPr>
            <w:tcW w:w="2250" w:type="dxa"/>
          </w:tcPr>
          <w:p w14:paraId="006C79CB" w14:textId="63A33423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8922E8" w14:textId="5CBCA407" w:rsidR="00F71A12" w:rsidRPr="00616B47" w:rsidRDefault="00E455A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1,003,201</w:t>
            </w:r>
          </w:p>
        </w:tc>
        <w:tc>
          <w:tcPr>
            <w:tcW w:w="252" w:type="dxa"/>
          </w:tcPr>
          <w:p w14:paraId="140D0709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2D3A0A9" w14:textId="0E9AFBD0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1,015,494</w:t>
            </w:r>
          </w:p>
        </w:tc>
        <w:tc>
          <w:tcPr>
            <w:tcW w:w="247" w:type="dxa"/>
          </w:tcPr>
          <w:p w14:paraId="1BC75CAC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4A3AEDD4" w14:textId="61C0B210" w:rsidR="00F71A12" w:rsidRPr="00616B47" w:rsidRDefault="00616B47" w:rsidP="0042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1,329,710</w:t>
            </w:r>
          </w:p>
        </w:tc>
        <w:tc>
          <w:tcPr>
            <w:tcW w:w="237" w:type="dxa"/>
          </w:tcPr>
          <w:p w14:paraId="51C2B276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545278B" w14:textId="4A5B9EC2" w:rsidR="00F71A12" w:rsidRPr="00616B47" w:rsidRDefault="00F71A12" w:rsidP="00505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1,152,988</w:t>
            </w:r>
          </w:p>
        </w:tc>
        <w:tc>
          <w:tcPr>
            <w:tcW w:w="270" w:type="dxa"/>
          </w:tcPr>
          <w:p w14:paraId="390ACEB2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85C47" w14:textId="03F34A98" w:rsidR="00F71A12" w:rsidRPr="00616B47" w:rsidRDefault="00E810FC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810F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2,332,911</w:t>
            </w:r>
          </w:p>
        </w:tc>
        <w:tc>
          <w:tcPr>
            <w:tcW w:w="262" w:type="dxa"/>
          </w:tcPr>
          <w:p w14:paraId="4BE8F2EC" w14:textId="77777777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2BC2D90" w14:textId="6E396FAC" w:rsidR="00F71A12" w:rsidRPr="00616B47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2,168,482</w:t>
            </w:r>
          </w:p>
        </w:tc>
      </w:tr>
    </w:tbl>
    <w:p w14:paraId="1B151A00" w14:textId="3E8C646E" w:rsidR="005640C9" w:rsidRPr="00F70FA8" w:rsidRDefault="005640C9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915EA58" w14:textId="0AC1AB1C" w:rsidR="006B4DD5" w:rsidRDefault="00F71A12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53FA3B90" w14:textId="77777777" w:rsidR="00167561" w:rsidRPr="00C52C41" w:rsidRDefault="00167561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F36B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62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  <w:gridCol w:w="90"/>
      </w:tblGrid>
      <w:tr w:rsidR="00B1338F" w:rsidRPr="00F0616C" w14:paraId="74D2849E" w14:textId="77777777" w:rsidTr="00231946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42D4B624" w14:textId="080464D3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4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231946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A52F8" w:rsidRPr="00F0616C" w14:paraId="388E810A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F811511" w14:textId="3358CB48" w:rsidR="00CF7F0C" w:rsidRPr="00F0616C" w:rsidRDefault="00CF7F0C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994C12" w14:textId="7E1A710C" w:rsidR="00CF7F0C" w:rsidRPr="004478DD" w:rsidRDefault="00CF7F0C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C70A18" w14:textId="2C45C0E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 w:rsidR="002A52F8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D3AC9" w14:textId="77777777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E19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979EF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8703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8FA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555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B1735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462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4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D3D16" w:rsidRPr="00F0616C" w14:paraId="65C6FAF6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4CD1C73" w14:textId="4AA76BA0" w:rsidR="001D3D16" w:rsidRPr="001D3D16" w:rsidRDefault="002D589C" w:rsidP="001D3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280" w:type="dxa"/>
            <w:gridSpan w:val="14"/>
            <w:vAlign w:val="bottom"/>
          </w:tcPr>
          <w:p w14:paraId="2BC954CD" w14:textId="77777777" w:rsidR="001D3D16" w:rsidRPr="00F0616C" w:rsidRDefault="001D3D16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A52F8" w:rsidRPr="00F0616C" w14:paraId="14B9CC5A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95BC196" w14:textId="77777777" w:rsidR="00CF7F0C" w:rsidRPr="00920567" w:rsidRDefault="00CF7F0C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01E7F3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FB4CF6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84F700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AAD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EA2A0A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5B87F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440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684F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583F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9F12F8B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2A52F8" w:rsidRPr="00F0616C" w14:paraId="65A8D3CD" w14:textId="77777777" w:rsidTr="00231946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7F02A552" w14:textId="1B122E8C" w:rsidR="00CF7F0C" w:rsidRPr="00F0616C" w:rsidRDefault="00CF7F0C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E06B3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698AF1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DA3C6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0D50B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B9F96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A21912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89EE8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4FC2E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AAB38A5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A52F8" w:rsidRPr="00F0616C" w14:paraId="6EC95545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8D252B7" w14:textId="77777777" w:rsidR="00CF7F0C" w:rsidRPr="00B95942" w:rsidRDefault="00CF7F0C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25AF72D0" w14:textId="77777777" w:rsidR="00823156" w:rsidRDefault="00823156" w:rsidP="003A129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24BA99EA" w:rsidR="00CF7F0C" w:rsidRPr="00B81D5F" w:rsidRDefault="00823156" w:rsidP="003A129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121D59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46DBA" w14:textId="77777777" w:rsidR="00D56830" w:rsidRDefault="00D56830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07BD4E6B" w:rsidR="00823156" w:rsidRPr="00B81D5F" w:rsidRDefault="00823156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54,579</w:t>
            </w:r>
          </w:p>
        </w:tc>
        <w:tc>
          <w:tcPr>
            <w:tcW w:w="180" w:type="dxa"/>
          </w:tcPr>
          <w:p w14:paraId="12017B1A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93CD73" w14:textId="77777777" w:rsidR="00D56830" w:rsidRDefault="00D56830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4B543088" w:rsidR="00823156" w:rsidRPr="00B81D5F" w:rsidRDefault="00823156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68,689</w:t>
            </w:r>
          </w:p>
        </w:tc>
        <w:tc>
          <w:tcPr>
            <w:tcW w:w="180" w:type="dxa"/>
            <w:vAlign w:val="bottom"/>
          </w:tcPr>
          <w:p w14:paraId="4A709D33" w14:textId="77777777" w:rsidR="00CF7F0C" w:rsidRPr="00B81D5F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B95E7" w14:textId="1CDB8417" w:rsidR="00CF7F0C" w:rsidRPr="00B81D5F" w:rsidRDefault="00823156" w:rsidP="00764939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68,689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C299BB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907A78" w14:textId="6E262B5C" w:rsidR="00CF7F0C" w:rsidRPr="00B81D5F" w:rsidRDefault="00823156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17C6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7DA07" w14:textId="495A5C8F" w:rsidR="00CF7F0C" w:rsidRPr="00B81D5F" w:rsidRDefault="00823156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402E0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7BF3E64" w14:textId="56DCC2B3" w:rsidR="00CF7F0C" w:rsidRPr="00B81D5F" w:rsidRDefault="00823156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68,689</w:t>
            </w:r>
          </w:p>
        </w:tc>
      </w:tr>
      <w:tr w:rsidR="002A52F8" w:rsidRPr="00F0616C" w14:paraId="1427B93D" w14:textId="77777777" w:rsidTr="00231946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3CD93B31" w14:textId="77777777" w:rsidR="00CF7F0C" w:rsidRPr="00B95942" w:rsidRDefault="00CF7F0C" w:rsidP="00764939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2A0E2A47" w14:textId="77777777" w:rsidR="00D56830" w:rsidRDefault="00D56830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7C78BF8E" w:rsidR="00823156" w:rsidRPr="00B81D5F" w:rsidRDefault="00823156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63684D" w14:textId="77777777" w:rsidR="00D56830" w:rsidRDefault="00D56830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1B988927" w:rsidR="00823156" w:rsidRPr="00B81D5F" w:rsidRDefault="00823156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1F6593" w14:textId="77777777" w:rsidR="00D56830" w:rsidRDefault="00D56830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71526C98" w:rsidR="00823156" w:rsidRPr="00B81D5F" w:rsidRDefault="00823156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CF7F0C" w:rsidRPr="00B81D5F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38D0" w14:textId="021D06CC" w:rsidR="00CF7F0C" w:rsidRPr="00B81D5F" w:rsidRDefault="00823156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C6772E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D6DDAE" w14:textId="314CFEB8" w:rsidR="00CF7F0C" w:rsidRPr="00B81D5F" w:rsidRDefault="00823156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31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BCB641" w14:textId="0515D304" w:rsidR="00CF7F0C" w:rsidRPr="00B81D5F" w:rsidRDefault="00823156" w:rsidP="00764939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8B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8A7B06B" w14:textId="71D4B082" w:rsidR="00CF7F0C" w:rsidRPr="00B81D5F" w:rsidRDefault="00823156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20,257</w:t>
            </w:r>
          </w:p>
        </w:tc>
      </w:tr>
      <w:tr w:rsidR="00231946" w:rsidRPr="00F0616C" w14:paraId="526F4E66" w14:textId="77777777" w:rsidTr="00674F88">
        <w:trPr>
          <w:cantSplit/>
          <w:trHeight w:val="110"/>
        </w:trPr>
        <w:tc>
          <w:tcPr>
            <w:tcW w:w="2340" w:type="dxa"/>
            <w:shd w:val="clear" w:color="auto" w:fill="auto"/>
            <w:vAlign w:val="bottom"/>
          </w:tcPr>
          <w:p w14:paraId="7314ED6F" w14:textId="77777777" w:rsidR="00231946" w:rsidRDefault="00231946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E5B5B0" w14:textId="77777777" w:rsidR="00231946" w:rsidRDefault="00231946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77C5E0" w14:textId="77777777" w:rsidR="00231946" w:rsidRPr="00764939" w:rsidRDefault="0023194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EF1145" w14:textId="77777777" w:rsidR="00231946" w:rsidRDefault="00231946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765750" w14:textId="77777777" w:rsidR="00231946" w:rsidRPr="00764939" w:rsidRDefault="0023194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006A55" w14:textId="77777777" w:rsidR="00231946" w:rsidRDefault="00231946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FC29A7" w14:textId="77777777" w:rsidR="00231946" w:rsidRPr="00B81D5F" w:rsidRDefault="0023194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D6BF4A" w14:textId="77777777" w:rsidR="00231946" w:rsidRDefault="00231946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548A2" w14:textId="77777777" w:rsidR="00231946" w:rsidRPr="00764939" w:rsidRDefault="0023194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704505" w14:textId="77777777" w:rsidR="00231946" w:rsidRDefault="00231946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14A64F" w14:textId="77777777" w:rsidR="00231946" w:rsidRPr="00764939" w:rsidRDefault="0023194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3D0833" w14:textId="77777777" w:rsidR="00231946" w:rsidRPr="00823156" w:rsidRDefault="00231946" w:rsidP="00764939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70951E" w14:textId="77777777" w:rsidR="00231946" w:rsidRPr="00764939" w:rsidRDefault="0023194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15A532" w14:textId="77777777" w:rsidR="00231946" w:rsidRPr="00823156" w:rsidRDefault="00231946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31946" w:rsidRPr="00F0616C" w14:paraId="43A78F4E" w14:textId="77777777" w:rsidTr="00231946">
        <w:trPr>
          <w:gridAfter w:val="1"/>
          <w:wAfter w:w="90" w:type="dxa"/>
          <w:cantSplit/>
        </w:trPr>
        <w:tc>
          <w:tcPr>
            <w:tcW w:w="2340" w:type="dxa"/>
            <w:shd w:val="clear" w:color="auto" w:fill="auto"/>
            <w:vAlign w:val="bottom"/>
          </w:tcPr>
          <w:p w14:paraId="03A80843" w14:textId="77777777" w:rsidR="00231946" w:rsidRPr="00920567" w:rsidRDefault="00231946" w:rsidP="002E6C80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6051AE0E" w14:textId="77777777" w:rsidR="00231946" w:rsidRPr="00764939" w:rsidRDefault="00231946" w:rsidP="002E6C8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8F465F" w14:textId="77777777" w:rsidR="00231946" w:rsidRPr="00764939" w:rsidRDefault="00231946" w:rsidP="002E6C8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8B8AF1" w14:textId="77777777" w:rsidR="00231946" w:rsidRPr="00764939" w:rsidRDefault="00231946" w:rsidP="002E6C8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5E36FC" w14:textId="77777777" w:rsidR="00231946" w:rsidRPr="00764939" w:rsidRDefault="00231946" w:rsidP="002E6C8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705011" w14:textId="77777777" w:rsidR="00231946" w:rsidRPr="00764939" w:rsidRDefault="00231946" w:rsidP="002E6C8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BC72F1" w14:textId="77777777" w:rsidR="00231946" w:rsidRPr="00764939" w:rsidRDefault="00231946" w:rsidP="002E6C8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926E6D" w14:textId="77777777" w:rsidR="00231946" w:rsidRPr="00764939" w:rsidRDefault="00231946" w:rsidP="002E6C8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A33480" w14:textId="77777777" w:rsidR="00231946" w:rsidRPr="00764939" w:rsidRDefault="00231946" w:rsidP="002E6C80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21D15D" w14:textId="77777777" w:rsidR="00231946" w:rsidRPr="00764939" w:rsidRDefault="00231946" w:rsidP="002E6C8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69C5D6" w14:textId="77777777" w:rsidR="00231946" w:rsidRPr="00764939" w:rsidRDefault="00231946" w:rsidP="002E6C80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D76F8C" w14:textId="77777777" w:rsidR="00231946" w:rsidRPr="00764939" w:rsidRDefault="00231946" w:rsidP="002E6C8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DF084D" w14:textId="77777777" w:rsidR="00231946" w:rsidRPr="00764939" w:rsidRDefault="00231946" w:rsidP="002E6C80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4E65E2" w14:textId="77777777" w:rsidR="00231946" w:rsidRPr="00764939" w:rsidRDefault="00231946" w:rsidP="002E6C80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52F8" w:rsidRPr="00F0616C" w14:paraId="289B92C7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1A80E10" w14:textId="2C9F5E29" w:rsidR="00CF7F0C" w:rsidRPr="00F0616C" w:rsidRDefault="00CF7F0C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07305967" w14:textId="0F6A3714" w:rsidR="00CF7F0C" w:rsidRPr="00764939" w:rsidRDefault="00823156" w:rsidP="004E061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(8,180)</w:t>
            </w:r>
          </w:p>
        </w:tc>
        <w:tc>
          <w:tcPr>
            <w:tcW w:w="180" w:type="dxa"/>
            <w:vAlign w:val="bottom"/>
          </w:tcPr>
          <w:p w14:paraId="64E272D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DC687" w14:textId="45D2500B" w:rsidR="00CF7F0C" w:rsidRPr="00764939" w:rsidRDefault="00823156" w:rsidP="003F4B07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F39D47" w14:textId="3331345B" w:rsidR="00CF7F0C" w:rsidRPr="00764939" w:rsidRDefault="00823156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(8,180)</w:t>
            </w:r>
          </w:p>
        </w:tc>
        <w:tc>
          <w:tcPr>
            <w:tcW w:w="180" w:type="dxa"/>
            <w:vAlign w:val="bottom"/>
          </w:tcPr>
          <w:p w14:paraId="16E58343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96C57" w14:textId="2E9A7217" w:rsidR="00CF7F0C" w:rsidRPr="00764939" w:rsidRDefault="00823156" w:rsidP="000A78D1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EE3EFC" w14:textId="77777777" w:rsidR="00CF7F0C" w:rsidRPr="00764939" w:rsidRDefault="00CF7F0C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F353A5" w14:textId="0B1A50C2" w:rsidR="00CF7F0C" w:rsidRPr="00764939" w:rsidRDefault="00823156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(8,180)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C8B6D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DAE11" w14:textId="5CB08911" w:rsidR="00CF7F0C" w:rsidRPr="00764939" w:rsidRDefault="00823156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7102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DB215C" w14:textId="38C0EF7E" w:rsidR="00CF7F0C" w:rsidRPr="00764939" w:rsidRDefault="00823156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23156">
              <w:rPr>
                <w:rFonts w:asciiTheme="majorBidi" w:hAnsiTheme="majorBidi" w:cstheme="majorBidi"/>
                <w:sz w:val="26"/>
                <w:szCs w:val="26"/>
              </w:rPr>
              <w:t>(8,180)</w:t>
            </w:r>
          </w:p>
        </w:tc>
      </w:tr>
    </w:tbl>
    <w:p w14:paraId="5AD6AACF" w14:textId="24E81A10" w:rsidR="00C714C3" w:rsidRDefault="00C714C3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3CAC7A" w14:textId="77777777" w:rsidR="00C714C3" w:rsidRDefault="00C71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053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714C3" w:rsidRPr="00F0616C" w14:paraId="59E3E787" w14:textId="77777777" w:rsidTr="002D3A96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153AA0BB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0534E93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C714C3" w:rsidRPr="00F0616C" w14:paraId="3048F417" w14:textId="77777777" w:rsidTr="002D3A96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17360C3F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F809D70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4248F4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97C79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14C3" w:rsidRPr="00F0616C" w14:paraId="182B9AC9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79C8F0CA" w14:textId="77777777" w:rsidR="00C714C3" w:rsidRPr="00F0616C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ECE" w14:textId="77777777" w:rsidR="00C714C3" w:rsidRPr="004478DD" w:rsidRDefault="00C714C3" w:rsidP="00BD51E6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F6F5D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5F3DF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D814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9382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09A0E2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46DDD1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861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9908D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59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D9DEA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FE3A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DB971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FDF05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14C3" w:rsidRPr="00F0616C" w14:paraId="0D6EB5D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BDDCDEF" w14:textId="77777777" w:rsidR="00C714C3" w:rsidRPr="00F0616C" w:rsidRDefault="00C714C3" w:rsidP="00BD51E6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67323D8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714C3" w:rsidRPr="00F0616C" w14:paraId="359F10DE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B41C3A0" w14:textId="2091C848" w:rsidR="00C714C3" w:rsidRPr="001D3D16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</w:t>
            </w:r>
            <w:r w:rsidR="002D589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190" w:type="dxa"/>
            <w:gridSpan w:val="13"/>
            <w:vAlign w:val="bottom"/>
          </w:tcPr>
          <w:p w14:paraId="54FAD3E0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714C3" w:rsidRPr="00F0616C" w14:paraId="7D9AFE8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256DBFB" w14:textId="77777777" w:rsidR="00C714C3" w:rsidRPr="00920567" w:rsidRDefault="00C714C3" w:rsidP="00BD51E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942030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7AEB0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A9729F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431819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45FCD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017C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A78A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3810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3A962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F4C7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5DD4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45E6E5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B7C8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C714C3" w:rsidRPr="00F0616C" w14:paraId="2EEBA6CC" w14:textId="77777777" w:rsidTr="002D3A96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3E242F4E" w14:textId="4999BC49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0D37934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A2A1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CD94A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CC1AB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9AEB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21041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A6BD20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B2352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AD689E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93344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48D764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BE42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D589C" w:rsidRPr="00F0616C" w14:paraId="047BAA80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16AADAA" w14:textId="77777777" w:rsidR="002D589C" w:rsidRPr="00B95942" w:rsidRDefault="002D589C" w:rsidP="002D589C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4A6D1BE2" w14:textId="77777777" w:rsidR="002D589C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1A1D99" w14:textId="56D37927" w:rsidR="002D589C" w:rsidRPr="00B81D5F" w:rsidRDefault="002D589C" w:rsidP="002D589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8EE5417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DBB506" w14:textId="77777777" w:rsidR="002D589C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5FB250" w14:textId="4CBC5137" w:rsidR="002D589C" w:rsidRPr="00B81D5F" w:rsidRDefault="002D589C" w:rsidP="002D589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56,903</w:t>
            </w:r>
          </w:p>
        </w:tc>
        <w:tc>
          <w:tcPr>
            <w:tcW w:w="180" w:type="dxa"/>
          </w:tcPr>
          <w:p w14:paraId="0C4887A6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8480FF" w14:textId="77777777" w:rsidR="002D589C" w:rsidRDefault="002D589C" w:rsidP="002D589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068767" w14:textId="4955A48E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  <w:tc>
          <w:tcPr>
            <w:tcW w:w="180" w:type="dxa"/>
            <w:vAlign w:val="bottom"/>
          </w:tcPr>
          <w:p w14:paraId="73856A5C" w14:textId="77777777" w:rsidR="002D589C" w:rsidRPr="00B81D5F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4E33A5" w14:textId="7596C768" w:rsidR="002D589C" w:rsidRPr="00B81D5F" w:rsidRDefault="002D589C" w:rsidP="002D589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03442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1905B" w14:textId="346CC93B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BDEBC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EC8686" w14:textId="4C70BE5D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F18D50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C6E63E" w14:textId="1C43DF23" w:rsidR="002D589C" w:rsidRPr="00B81D5F" w:rsidRDefault="002D589C" w:rsidP="002D589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</w:tr>
      <w:tr w:rsidR="002D589C" w:rsidRPr="00F0616C" w14:paraId="463E6ECB" w14:textId="77777777" w:rsidTr="002D3A96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1748990A" w14:textId="77777777" w:rsidR="002D589C" w:rsidRPr="00B95942" w:rsidRDefault="002D589C" w:rsidP="002D589C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72D40406" w14:textId="77777777" w:rsidR="002D589C" w:rsidRDefault="002D589C" w:rsidP="002D589C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4A7A21" w14:textId="4AAB50DE" w:rsidR="002D589C" w:rsidRPr="00B81D5F" w:rsidRDefault="002D589C" w:rsidP="002D589C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3C01E2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4A23B3" w14:textId="77777777" w:rsidR="002D589C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A1331C" w14:textId="1C4855B5" w:rsidR="002D589C" w:rsidRPr="00B81D5F" w:rsidRDefault="002D589C" w:rsidP="002D589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2E32951D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0CC5C4" w14:textId="77777777" w:rsidR="002D589C" w:rsidRDefault="002D589C" w:rsidP="002D589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B9262" w14:textId="6B0BAED7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3EB819B" w14:textId="77777777" w:rsidR="002D589C" w:rsidRPr="00B81D5F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80681" w14:textId="3A3F689D" w:rsidR="002D589C" w:rsidRPr="00B81D5F" w:rsidRDefault="002D589C" w:rsidP="002D589C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E4B9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27D48C" w14:textId="2D9D2847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1EB23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763CE3" w14:textId="011EEC16" w:rsidR="002D589C" w:rsidRPr="00B81D5F" w:rsidRDefault="002D589C" w:rsidP="002D589C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A9985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B06C7A" w14:textId="1A53B5A0" w:rsidR="002D589C" w:rsidRPr="00B81D5F" w:rsidRDefault="002D589C" w:rsidP="002D589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2D589C" w:rsidRPr="00F0616C" w14:paraId="2A8475B0" w14:textId="77777777" w:rsidTr="002D3A96">
        <w:trPr>
          <w:cantSplit/>
          <w:trHeight w:hRule="exact" w:val="317"/>
        </w:trPr>
        <w:tc>
          <w:tcPr>
            <w:tcW w:w="2340" w:type="dxa"/>
            <w:shd w:val="clear" w:color="auto" w:fill="auto"/>
            <w:vAlign w:val="bottom"/>
          </w:tcPr>
          <w:p w14:paraId="642D3FEE" w14:textId="77777777" w:rsidR="002D589C" w:rsidRPr="00F0616C" w:rsidRDefault="002D589C" w:rsidP="002D589C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FA73AA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34114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88C14B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6C198F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1D6F72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4942DB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968840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F5DE08" w14:textId="77777777" w:rsidR="002D589C" w:rsidRPr="00764939" w:rsidRDefault="002D589C" w:rsidP="002D589C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53D07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7247B7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361E6F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A51D4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621320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C" w:rsidRPr="00F0616C" w14:paraId="2A189F9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6A3AA38" w14:textId="77777777" w:rsidR="002D589C" w:rsidRPr="00920567" w:rsidRDefault="002D589C" w:rsidP="002D589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3FC5FE0C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AFF079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A90AD3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113BAF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2B8C27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AC9D5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1DF9E3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085207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3FCB36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63830D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A7588D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FCCFFF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C43B02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C" w:rsidRPr="00F0616C" w14:paraId="639F152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E987612" w14:textId="37B54657" w:rsidR="002D589C" w:rsidRPr="00F0616C" w:rsidRDefault="002D589C" w:rsidP="002D589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29F66A9B" w14:textId="186B865B" w:rsidR="002D589C" w:rsidRPr="00764939" w:rsidRDefault="002D589C" w:rsidP="004E061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vAlign w:val="bottom"/>
          </w:tcPr>
          <w:p w14:paraId="6D647C85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9EDB5" w14:textId="700E1E1F" w:rsidR="002D589C" w:rsidRPr="00764939" w:rsidRDefault="002D589C" w:rsidP="002D589C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F1081A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D0B4FF" w14:textId="68A67146" w:rsidR="002D589C" w:rsidRPr="00764939" w:rsidRDefault="002D589C" w:rsidP="002D589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vAlign w:val="bottom"/>
          </w:tcPr>
          <w:p w14:paraId="74BC75AC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FB3BEB" w14:textId="54548323" w:rsidR="002D589C" w:rsidRPr="00764939" w:rsidRDefault="002D589C" w:rsidP="002D589C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36B110" w14:textId="77777777" w:rsidR="002D589C" w:rsidRPr="00764939" w:rsidRDefault="002D589C" w:rsidP="002D589C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33950B" w14:textId="4937C775" w:rsidR="002D589C" w:rsidRPr="00764939" w:rsidRDefault="002D589C" w:rsidP="002D589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9A5DB" w14:textId="77777777" w:rsidR="002D589C" w:rsidRPr="00764939" w:rsidRDefault="002D589C" w:rsidP="002D589C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C9ABF" w14:textId="7BEBA300" w:rsidR="002D589C" w:rsidRPr="00764939" w:rsidRDefault="002D589C" w:rsidP="002D589C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198993" w14:textId="77777777" w:rsidR="002D589C" w:rsidRPr="00764939" w:rsidRDefault="002D589C" w:rsidP="002D589C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F8D5E" w14:textId="19D92C7D" w:rsidR="002D589C" w:rsidRPr="00764939" w:rsidRDefault="002D589C" w:rsidP="002D589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</w:tr>
    </w:tbl>
    <w:p w14:paraId="68FA85DA" w14:textId="77777777" w:rsidR="00C714C3" w:rsidRPr="00DF68CF" w:rsidRDefault="00C714C3" w:rsidP="00DF68C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/>
        </w:rPr>
      </w:pPr>
    </w:p>
    <w:p w14:paraId="384DA438" w14:textId="323D63B3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E061D">
        <w:rPr>
          <w:rFonts w:asciiTheme="majorBidi" w:hAnsiTheme="majorBidi" w:cstheme="majorBidi"/>
          <w:sz w:val="30"/>
          <w:szCs w:val="30"/>
          <w:cs/>
        </w:rPr>
        <w:br/>
      </w:r>
      <w:r w:rsidRPr="00822942">
        <w:rPr>
          <w:rFonts w:asciiTheme="majorBidi" w:hAnsiTheme="majorBidi" w:cstheme="majorBidi"/>
          <w:sz w:val="30"/>
          <w:szCs w:val="30"/>
          <w:cs/>
        </w:rPr>
        <w:t>ในงบฐานะการเงิน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C02579" w:rsidRDefault="00CE08B1" w:rsidP="00C02579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 w:rsidP="00C0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9BE1DDC" w14:textId="69AEF911" w:rsidR="00686A2E" w:rsidRPr="003F4FEE" w:rsidRDefault="007005FB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C02579">
      <w:pPr>
        <w:spacing w:line="240" w:lineRule="auto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5640C9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5640C9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971C73" w:rsidRPr="005640C9" w14:paraId="67E6ED5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2CC9DF5A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8A3FAF" w14:textId="5C8AFEBB" w:rsidR="00971C73" w:rsidRPr="003E5BB7" w:rsidRDefault="00420BEA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650A4">
              <w:rPr>
                <w:rFonts w:ascii="Angsana New" w:hAnsi="Angsana New"/>
                <w:sz w:val="30"/>
                <w:szCs w:val="30"/>
              </w:rPr>
              <w:t>0</w:t>
            </w:r>
            <w:r w:rsidR="00971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650A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" w:type="dxa"/>
          </w:tcPr>
          <w:p w14:paraId="6DB9FB0E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12E14A2A" w14:textId="6175E2BB" w:rsidR="00971C73" w:rsidRPr="0010463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71C73" w:rsidRPr="005640C9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0949ABC6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650A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01AE97C1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05247F4E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650A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71C73" w:rsidRPr="005640C9" w14:paraId="790FA9E6" w14:textId="77777777" w:rsidTr="0015313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971C73" w:rsidRPr="003E5BB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1C73" w:rsidRPr="005640C9" w14:paraId="5C68879C" w14:textId="31D680ED" w:rsidTr="00D03993">
        <w:tc>
          <w:tcPr>
            <w:tcW w:w="5850" w:type="dxa"/>
          </w:tcPr>
          <w:p w14:paraId="4A6E4F91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89C" w:rsidRPr="005640C9" w14:paraId="3DBC5E5D" w14:textId="77777777" w:rsidTr="00C50B98">
        <w:tc>
          <w:tcPr>
            <w:tcW w:w="5850" w:type="dxa"/>
          </w:tcPr>
          <w:p w14:paraId="2128BF03" w14:textId="3FD651A8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333487B2" w14:textId="7D917B98" w:rsidR="002D589C" w:rsidRPr="00C52C41" w:rsidRDefault="00E36156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36156">
              <w:rPr>
                <w:rFonts w:ascii="Angsana New" w:hAnsi="Angsana New"/>
                <w:sz w:val="30"/>
                <w:szCs w:val="30"/>
              </w:rPr>
              <w:t>54,251</w:t>
            </w:r>
          </w:p>
        </w:tc>
        <w:tc>
          <w:tcPr>
            <w:tcW w:w="270" w:type="dxa"/>
            <w:gridSpan w:val="2"/>
          </w:tcPr>
          <w:p w14:paraId="01467496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F34575" w14:textId="0374BF73" w:rsidR="002D589C" w:rsidRPr="00C52C41" w:rsidRDefault="002D589C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0B27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2D589C" w:rsidRPr="005640C9" w14:paraId="644BF12F" w14:textId="77777777" w:rsidTr="00C50B98">
        <w:tc>
          <w:tcPr>
            <w:tcW w:w="5850" w:type="dxa"/>
          </w:tcPr>
          <w:p w14:paraId="39B2E63E" w14:textId="1C076470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1F37A148" w14:textId="2EE5969C" w:rsidR="002D589C" w:rsidRPr="00C52C41" w:rsidRDefault="00E36156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36156">
              <w:rPr>
                <w:rFonts w:ascii="Angsana New" w:hAnsi="Angsana New"/>
                <w:sz w:val="30"/>
                <w:szCs w:val="30"/>
              </w:rPr>
              <w:t>12,464</w:t>
            </w:r>
          </w:p>
        </w:tc>
        <w:tc>
          <w:tcPr>
            <w:tcW w:w="270" w:type="dxa"/>
            <w:gridSpan w:val="2"/>
          </w:tcPr>
          <w:p w14:paraId="343308F2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EAF1D3" w14:textId="30E1631D" w:rsidR="002D589C" w:rsidRPr="00C52C41" w:rsidRDefault="002D589C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27D3">
              <w:rPr>
                <w:rFonts w:asciiTheme="majorBidi" w:hAnsiTheme="majorBidi" w:cstheme="majorBidi"/>
                <w:sz w:val="30"/>
                <w:szCs w:val="30"/>
              </w:rPr>
              <w:t>12,464</w:t>
            </w:r>
          </w:p>
        </w:tc>
      </w:tr>
      <w:tr w:rsidR="002D589C" w:rsidRPr="005640C9" w14:paraId="0ACBF5B1" w14:textId="77777777" w:rsidTr="002D589C">
        <w:trPr>
          <w:trHeight w:val="299"/>
        </w:trPr>
        <w:tc>
          <w:tcPr>
            <w:tcW w:w="5850" w:type="dxa"/>
          </w:tcPr>
          <w:p w14:paraId="60828481" w14:textId="075B4870" w:rsidR="002D589C" w:rsidRP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5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2275A" w14:textId="7C97DD91" w:rsidR="002D589C" w:rsidRPr="00333C6C" w:rsidRDefault="00E36156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66,715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556D" w14:textId="6DBDA34E" w:rsidR="002D589C" w:rsidRPr="00104637" w:rsidRDefault="002D589C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0B27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</w:tr>
      <w:tr w:rsidR="002D589C" w:rsidRPr="005640C9" w14:paraId="1F696BF6" w14:textId="77777777" w:rsidTr="005640C9">
        <w:tblPrEx>
          <w:tblLook w:val="04A0" w:firstRow="1" w:lastRow="0" w:firstColumn="1" w:lastColumn="0" w:noHBand="0" w:noVBand="1"/>
        </w:tblPrEx>
        <w:trPr>
          <w:trHeight w:val="134"/>
          <w:tblHeader/>
        </w:trPr>
        <w:tc>
          <w:tcPr>
            <w:tcW w:w="5850" w:type="dxa"/>
          </w:tcPr>
          <w:p w14:paraId="32C28D8A" w14:textId="2F0CC5CA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589C" w:rsidRPr="005640C9" w14:paraId="5827D9F7" w14:textId="77777777" w:rsidTr="005A70FA">
        <w:tc>
          <w:tcPr>
            <w:tcW w:w="5850" w:type="dxa"/>
          </w:tcPr>
          <w:p w14:paraId="0083CA52" w14:textId="6E38A970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589C" w:rsidRPr="005640C9" w14:paraId="3FF2048C" w14:textId="77777777" w:rsidTr="005A70FA">
        <w:tc>
          <w:tcPr>
            <w:tcW w:w="5850" w:type="dxa"/>
          </w:tcPr>
          <w:p w14:paraId="3EF8BD3F" w14:textId="4F564121" w:rsidR="002D589C" w:rsidRPr="00C52C41" w:rsidRDefault="00231946" w:rsidP="00B2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691C072C" w:rsidR="002D589C" w:rsidRPr="00333C6C" w:rsidRDefault="00E36156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146442D0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20,771</w:t>
            </w:r>
          </w:p>
        </w:tc>
      </w:tr>
      <w:tr w:rsidR="002D589C" w:rsidRPr="005640C9" w14:paraId="3C714FC1" w14:textId="77777777" w:rsidTr="005A70FA">
        <w:tc>
          <w:tcPr>
            <w:tcW w:w="5850" w:type="dxa"/>
          </w:tcPr>
          <w:p w14:paraId="56F7CE4A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6CBA230A" w14:textId="7BB1C12C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3BDF3783" w14:textId="471A8719" w:rsidR="002D589C" w:rsidRPr="00333C6C" w:rsidRDefault="00E36156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6156">
              <w:rPr>
                <w:rFonts w:asciiTheme="majorBidi" w:hAnsiTheme="majorBidi" w:cstheme="majorBidi"/>
                <w:sz w:val="30"/>
                <w:szCs w:val="30"/>
              </w:rPr>
              <w:t>35,460</w:t>
            </w:r>
          </w:p>
        </w:tc>
        <w:tc>
          <w:tcPr>
            <w:tcW w:w="270" w:type="dxa"/>
            <w:gridSpan w:val="2"/>
            <w:vAlign w:val="bottom"/>
          </w:tcPr>
          <w:p w14:paraId="7D61603F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B651EA" w14:textId="6563EE3E" w:rsidR="002D589C" w:rsidRPr="006917E8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40,775</w:t>
            </w:r>
          </w:p>
        </w:tc>
      </w:tr>
      <w:tr w:rsidR="002D589C" w:rsidRPr="005640C9" w14:paraId="577A7CD0" w14:textId="77777777" w:rsidTr="005A70FA">
        <w:tc>
          <w:tcPr>
            <w:tcW w:w="5850" w:type="dxa"/>
          </w:tcPr>
          <w:p w14:paraId="121D01A1" w14:textId="45C81313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0F84489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89C" w:rsidRPr="005640C9" w14:paraId="0FC7FA91" w14:textId="77777777" w:rsidTr="00FB0B68">
        <w:tc>
          <w:tcPr>
            <w:tcW w:w="5850" w:type="dxa"/>
          </w:tcPr>
          <w:p w14:paraId="141D0873" w14:textId="3D727373" w:rsidR="002D589C" w:rsidRPr="002C53E6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center"/>
          </w:tcPr>
          <w:p w14:paraId="38D9E62A" w14:textId="4709614B" w:rsidR="002D589C" w:rsidRPr="00333C6C" w:rsidRDefault="00E36156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6156">
              <w:rPr>
                <w:rFonts w:asciiTheme="majorBidi" w:hAnsiTheme="majorBidi" w:cstheme="majorBidi"/>
                <w:sz w:val="30"/>
                <w:szCs w:val="30"/>
              </w:rPr>
              <w:t>88,802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439BD193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88,8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</w:tr>
      <w:tr w:rsidR="002D589C" w:rsidRPr="005640C9" w14:paraId="1A0DD032" w14:textId="77777777" w:rsidTr="006860EA">
        <w:tc>
          <w:tcPr>
            <w:tcW w:w="5850" w:type="dxa"/>
          </w:tcPr>
          <w:p w14:paraId="3B0FBF5D" w14:textId="516C7E0C" w:rsidR="002D589C" w:rsidRPr="0013252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49C34B41" w:rsidR="002D589C" w:rsidRPr="00333C6C" w:rsidRDefault="00E36156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6156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9CB78D5" w14:textId="30D79D30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2D589C" w:rsidRPr="005640C9" w14:paraId="08B25715" w14:textId="4EA2CA86" w:rsidTr="006860EA">
        <w:trPr>
          <w:trHeight w:val="289"/>
        </w:trPr>
        <w:tc>
          <w:tcPr>
            <w:tcW w:w="5850" w:type="dxa"/>
          </w:tcPr>
          <w:p w14:paraId="7E6DFF54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2CAF5354" w:rsidR="002D589C" w:rsidRPr="00333C6C" w:rsidRDefault="00E36156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128,903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FFA4E" w14:textId="16E41194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4,989</w:t>
            </w:r>
          </w:p>
        </w:tc>
      </w:tr>
    </w:tbl>
    <w:p w14:paraId="2B480A13" w14:textId="6339121B" w:rsidR="00E70462" w:rsidRDefault="00E70462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787246" w14:textId="77777777" w:rsidR="00E70462" w:rsidRDefault="00E70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13E354" w14:textId="77777777" w:rsidR="000A4992" w:rsidRPr="00DE5F83" w:rsidRDefault="000A4992" w:rsidP="000A4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lastRenderedPageBreak/>
        <w:t>8</w:t>
      </w:r>
      <w:r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Pr="00DE5F8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6504C795" w14:textId="77777777" w:rsidR="000A4992" w:rsidRPr="002848CC" w:rsidRDefault="000A4992" w:rsidP="000A4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3699692" w14:textId="411C907E" w:rsidR="000A4992" w:rsidRDefault="000A4992" w:rsidP="000A4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3EC9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8A56BD">
        <w:rPr>
          <w:rFonts w:ascii="Angsana New" w:hAnsi="Angsana New"/>
          <w:sz w:val="30"/>
          <w:szCs w:val="30"/>
        </w:rPr>
        <w:t>30</w:t>
      </w:r>
      <w:r w:rsidRPr="00323EC9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323EC9">
        <w:rPr>
          <w:rFonts w:ascii="Angsana New" w:hAnsi="Angsana New" w:hint="cs"/>
          <w:sz w:val="30"/>
          <w:szCs w:val="30"/>
        </w:rPr>
        <w:t>256</w:t>
      </w:r>
      <w:r w:rsidR="008A56BD">
        <w:rPr>
          <w:rFonts w:ascii="Angsana New" w:hAnsi="Angsana New"/>
          <w:sz w:val="30"/>
          <w:szCs w:val="30"/>
        </w:rPr>
        <w:t>7</w:t>
      </w:r>
      <w:r w:rsidRPr="00323EC9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ผู้ถือหุ้นมีมติอนุมัติจัดสรรกำไร</w:t>
      </w:r>
      <w:r w:rsidRPr="00323EC9">
        <w:rPr>
          <w:rFonts w:ascii="Angsana New" w:hAnsi="Angsana New"/>
          <w:sz w:val="30"/>
          <w:szCs w:val="30"/>
        </w:rPr>
        <w:br/>
      </w:r>
      <w:r w:rsidRPr="00323EC9">
        <w:rPr>
          <w:rFonts w:ascii="Angsana New" w:hAnsi="Angsana New" w:hint="cs"/>
          <w:sz w:val="30"/>
          <w:szCs w:val="30"/>
          <w:cs/>
        </w:rPr>
        <w:t>เป็นเงินปันผลในอัตรา</w:t>
      </w:r>
      <w:r w:rsidRPr="002E3767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A64591" w:rsidRPr="002E3767">
        <w:rPr>
          <w:rFonts w:ascii="Angsana New" w:hAnsi="Angsana New"/>
          <w:sz w:val="30"/>
          <w:szCs w:val="30"/>
        </w:rPr>
        <w:t>1.2</w:t>
      </w:r>
      <w:r w:rsidRPr="002E3767">
        <w:rPr>
          <w:rFonts w:ascii="Angsana New" w:hAnsi="Angsana New"/>
          <w:sz w:val="30"/>
          <w:szCs w:val="30"/>
        </w:rPr>
        <w:t>5</w:t>
      </w:r>
      <w:r w:rsidRPr="002E3767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 w:rsidRPr="002E3767">
        <w:rPr>
          <w:rFonts w:ascii="Angsana New" w:hAnsi="Angsana New" w:hint="cs"/>
          <w:sz w:val="30"/>
          <w:szCs w:val="30"/>
        </w:rPr>
        <w:t>57</w:t>
      </w:r>
      <w:r w:rsidRPr="002E3767">
        <w:rPr>
          <w:rFonts w:ascii="Angsana New" w:hAnsi="Angsana New" w:hint="cs"/>
          <w:sz w:val="30"/>
          <w:szCs w:val="30"/>
          <w:cs/>
        </w:rPr>
        <w:t>.</w:t>
      </w:r>
      <w:r w:rsidRPr="002E3767">
        <w:rPr>
          <w:rFonts w:ascii="Angsana New" w:hAnsi="Angsana New" w:hint="cs"/>
          <w:sz w:val="30"/>
          <w:szCs w:val="30"/>
        </w:rPr>
        <w:t>84</w:t>
      </w:r>
      <w:r w:rsidRPr="002E3767">
        <w:rPr>
          <w:rFonts w:ascii="Angsana New" w:hAnsi="Angsana New" w:hint="cs"/>
          <w:sz w:val="30"/>
          <w:szCs w:val="30"/>
          <w:cs/>
        </w:rPr>
        <w:t xml:space="preserve"> ล้านหุ้น เป็นจำนวนทั้งสิ้น </w:t>
      </w:r>
      <w:r w:rsidR="005B4805" w:rsidRPr="002E3767">
        <w:rPr>
          <w:rFonts w:ascii="Angsana New" w:hAnsi="Angsana New"/>
          <w:sz w:val="30"/>
          <w:szCs w:val="30"/>
        </w:rPr>
        <w:t>72.30</w:t>
      </w:r>
      <w:r w:rsidRPr="002E3767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2E3767">
        <w:rPr>
          <w:rFonts w:ascii="Angsana New" w:hAnsi="Angsana New"/>
          <w:sz w:val="30"/>
          <w:szCs w:val="30"/>
        </w:rPr>
        <w:br/>
      </w:r>
      <w:r w:rsidRPr="002E3767">
        <w:rPr>
          <w:rFonts w:ascii="Angsana New" w:hAnsi="Angsana New" w:hint="cs"/>
          <w:sz w:val="30"/>
          <w:szCs w:val="30"/>
          <w:cs/>
        </w:rPr>
        <w:t xml:space="preserve">ซึ่งจะจ่ายให้แก่ผู้ถือหุ้นในวันที่ </w:t>
      </w:r>
      <w:r w:rsidRPr="002E3767">
        <w:rPr>
          <w:rFonts w:ascii="Angsana New" w:hAnsi="Angsana New"/>
          <w:sz w:val="30"/>
          <w:szCs w:val="30"/>
        </w:rPr>
        <w:t>2</w:t>
      </w:r>
      <w:r w:rsidR="00D640B0" w:rsidRPr="002E3767">
        <w:rPr>
          <w:rFonts w:ascii="Angsana New" w:hAnsi="Angsana New"/>
          <w:sz w:val="30"/>
          <w:szCs w:val="30"/>
        </w:rPr>
        <w:t>8</w:t>
      </w:r>
      <w:r w:rsidRPr="002E3767">
        <w:rPr>
          <w:rFonts w:ascii="Angsana New" w:hAnsi="Angsana New"/>
          <w:sz w:val="30"/>
          <w:szCs w:val="30"/>
        </w:rPr>
        <w:t xml:space="preserve"> </w:t>
      </w:r>
      <w:r w:rsidRPr="002E376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2E3767">
        <w:rPr>
          <w:rFonts w:ascii="Angsana New" w:hAnsi="Angsana New" w:hint="cs"/>
          <w:sz w:val="30"/>
          <w:szCs w:val="30"/>
        </w:rPr>
        <w:t>256</w:t>
      </w:r>
      <w:r w:rsidR="00D640B0" w:rsidRPr="002E3767">
        <w:rPr>
          <w:rFonts w:ascii="Angsana New" w:hAnsi="Angsana New"/>
          <w:sz w:val="30"/>
          <w:szCs w:val="30"/>
        </w:rPr>
        <w:t>7</w:t>
      </w:r>
    </w:p>
    <w:p w14:paraId="06401382" w14:textId="77777777" w:rsidR="00FD11AB" w:rsidRDefault="00FD11AB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FD11AB" w:rsidSect="005F3967">
      <w:headerReference w:type="default" r:id="rId10"/>
      <w:footerReference w:type="default" r:id="rId11"/>
      <w:pgSz w:w="11909" w:h="16834" w:code="9"/>
      <w:pgMar w:top="691" w:right="1019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DAD47" w14:textId="77777777" w:rsidR="00184276" w:rsidRDefault="00184276">
      <w:r>
        <w:separator/>
      </w:r>
    </w:p>
  </w:endnote>
  <w:endnote w:type="continuationSeparator" w:id="0">
    <w:p w14:paraId="2C21C880" w14:textId="77777777" w:rsidR="00184276" w:rsidRDefault="00184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B3A9F" w14:textId="77777777" w:rsidR="00184276" w:rsidRDefault="00184276">
      <w:r>
        <w:separator/>
      </w:r>
    </w:p>
  </w:footnote>
  <w:footnote w:type="continuationSeparator" w:id="0">
    <w:p w14:paraId="088E1C14" w14:textId="77777777" w:rsidR="00184276" w:rsidRDefault="00184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003F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433941FE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8B233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B93071" w14:textId="23E4CD4E" w:rsidR="00F16F3D" w:rsidRPr="00016CBC" w:rsidRDefault="007D6957" w:rsidP="00F16F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21653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="00F16F3D" w:rsidRPr="0021653C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="00F16F3D">
      <w:rPr>
        <w:rFonts w:ascii="Angsana New" w:hAnsi="Angsana New"/>
        <w:b/>
        <w:bCs/>
        <w:sz w:val="32"/>
        <w:szCs w:val="32"/>
      </w:rPr>
      <w:t xml:space="preserve"> </w:t>
    </w:r>
    <w:r w:rsidR="00F16F3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7A089CD" w14:textId="77777777" w:rsidR="003224CE" w:rsidRPr="00985A84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8"/>
  </w:num>
  <w:num w:numId="12" w16cid:durableId="716589456">
    <w:abstractNumId w:val="14"/>
  </w:num>
  <w:num w:numId="13" w16cid:durableId="1903708830">
    <w:abstractNumId w:val="26"/>
  </w:num>
  <w:num w:numId="14" w16cid:durableId="980186593">
    <w:abstractNumId w:val="17"/>
  </w:num>
  <w:num w:numId="15" w16cid:durableId="191581196">
    <w:abstractNumId w:val="19"/>
  </w:num>
  <w:num w:numId="16" w16cid:durableId="1914391710">
    <w:abstractNumId w:val="21"/>
  </w:num>
  <w:num w:numId="17" w16cid:durableId="1571386358">
    <w:abstractNumId w:val="10"/>
  </w:num>
  <w:num w:numId="18" w16cid:durableId="393940931">
    <w:abstractNumId w:val="24"/>
  </w:num>
  <w:num w:numId="19" w16cid:durableId="1798797456">
    <w:abstractNumId w:val="11"/>
  </w:num>
  <w:num w:numId="20" w16cid:durableId="2132312018">
    <w:abstractNumId w:val="27"/>
  </w:num>
  <w:num w:numId="21" w16cid:durableId="2011444552">
    <w:abstractNumId w:val="13"/>
  </w:num>
  <w:num w:numId="22" w16cid:durableId="1288778509">
    <w:abstractNumId w:val="20"/>
  </w:num>
  <w:num w:numId="23" w16cid:durableId="1637370656">
    <w:abstractNumId w:val="23"/>
  </w:num>
  <w:num w:numId="24" w16cid:durableId="694041004">
    <w:abstractNumId w:val="15"/>
  </w:num>
  <w:num w:numId="25" w16cid:durableId="858272883">
    <w:abstractNumId w:val="28"/>
  </w:num>
  <w:num w:numId="26" w16cid:durableId="477496442">
    <w:abstractNumId w:val="22"/>
  </w:num>
  <w:num w:numId="27" w16cid:durableId="42288880">
    <w:abstractNumId w:val="12"/>
  </w:num>
  <w:num w:numId="28" w16cid:durableId="1432512602">
    <w:abstractNumId w:val="25"/>
  </w:num>
  <w:num w:numId="29" w16cid:durableId="3350498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5BC1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7AD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349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881"/>
    <w:rsid w:val="00043B8A"/>
    <w:rsid w:val="00043D18"/>
    <w:rsid w:val="00043D66"/>
    <w:rsid w:val="00044BA8"/>
    <w:rsid w:val="00045073"/>
    <w:rsid w:val="0004557F"/>
    <w:rsid w:val="000464A1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83B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4E0A"/>
    <w:rsid w:val="000758B9"/>
    <w:rsid w:val="00075C2C"/>
    <w:rsid w:val="00075E58"/>
    <w:rsid w:val="0007608B"/>
    <w:rsid w:val="000760D3"/>
    <w:rsid w:val="00076CA3"/>
    <w:rsid w:val="00076F49"/>
    <w:rsid w:val="00077002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306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3DF9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A95"/>
    <w:rsid w:val="000A2B42"/>
    <w:rsid w:val="000A316A"/>
    <w:rsid w:val="000A3587"/>
    <w:rsid w:val="000A4431"/>
    <w:rsid w:val="000A4992"/>
    <w:rsid w:val="000A536B"/>
    <w:rsid w:val="000A557A"/>
    <w:rsid w:val="000A5644"/>
    <w:rsid w:val="000A5B44"/>
    <w:rsid w:val="000A5C03"/>
    <w:rsid w:val="000A6708"/>
    <w:rsid w:val="000A6820"/>
    <w:rsid w:val="000A69EC"/>
    <w:rsid w:val="000A78D1"/>
    <w:rsid w:val="000A7BC0"/>
    <w:rsid w:val="000B10B7"/>
    <w:rsid w:val="000B10F4"/>
    <w:rsid w:val="000B15F8"/>
    <w:rsid w:val="000B1897"/>
    <w:rsid w:val="000B1939"/>
    <w:rsid w:val="000B1B69"/>
    <w:rsid w:val="000B2667"/>
    <w:rsid w:val="000B28D1"/>
    <w:rsid w:val="000B2999"/>
    <w:rsid w:val="000B2F23"/>
    <w:rsid w:val="000B3A17"/>
    <w:rsid w:val="000B3C67"/>
    <w:rsid w:val="000B40C9"/>
    <w:rsid w:val="000B47E6"/>
    <w:rsid w:val="000B4CAB"/>
    <w:rsid w:val="000B4EEE"/>
    <w:rsid w:val="000B5190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170"/>
    <w:rsid w:val="000C3A0A"/>
    <w:rsid w:val="000C3F4E"/>
    <w:rsid w:val="000C4106"/>
    <w:rsid w:val="000C45FC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CEE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2423"/>
    <w:rsid w:val="000E3410"/>
    <w:rsid w:val="000E39A2"/>
    <w:rsid w:val="000E4422"/>
    <w:rsid w:val="000E45F3"/>
    <w:rsid w:val="000E4863"/>
    <w:rsid w:val="000E4941"/>
    <w:rsid w:val="000E5015"/>
    <w:rsid w:val="000E528F"/>
    <w:rsid w:val="000E5664"/>
    <w:rsid w:val="000E5AA0"/>
    <w:rsid w:val="000E5B05"/>
    <w:rsid w:val="000E6287"/>
    <w:rsid w:val="000E7461"/>
    <w:rsid w:val="000E74F5"/>
    <w:rsid w:val="000E784B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2D32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0EB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680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907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0BE3"/>
    <w:rsid w:val="0012127A"/>
    <w:rsid w:val="0012137B"/>
    <w:rsid w:val="00121786"/>
    <w:rsid w:val="00121813"/>
    <w:rsid w:val="00121E8B"/>
    <w:rsid w:val="00122108"/>
    <w:rsid w:val="00122852"/>
    <w:rsid w:val="00122D2E"/>
    <w:rsid w:val="00122FDB"/>
    <w:rsid w:val="00123130"/>
    <w:rsid w:val="0012397C"/>
    <w:rsid w:val="00123A0E"/>
    <w:rsid w:val="001244B8"/>
    <w:rsid w:val="00124565"/>
    <w:rsid w:val="00125080"/>
    <w:rsid w:val="0012518B"/>
    <w:rsid w:val="001255EC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D27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932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3C"/>
    <w:rsid w:val="0015314D"/>
    <w:rsid w:val="0015391F"/>
    <w:rsid w:val="00153D36"/>
    <w:rsid w:val="00154039"/>
    <w:rsid w:val="00154EA8"/>
    <w:rsid w:val="00155AF2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2C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999"/>
    <w:rsid w:val="00174CE4"/>
    <w:rsid w:val="00174DFA"/>
    <w:rsid w:val="00175700"/>
    <w:rsid w:val="00175773"/>
    <w:rsid w:val="001757EC"/>
    <w:rsid w:val="0017581E"/>
    <w:rsid w:val="00175A74"/>
    <w:rsid w:val="00177342"/>
    <w:rsid w:val="001779DD"/>
    <w:rsid w:val="0018058D"/>
    <w:rsid w:val="00180597"/>
    <w:rsid w:val="00180A47"/>
    <w:rsid w:val="00180DC1"/>
    <w:rsid w:val="00180E26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406A"/>
    <w:rsid w:val="001841C5"/>
    <w:rsid w:val="00184276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0E18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56D"/>
    <w:rsid w:val="001B0626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477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772"/>
    <w:rsid w:val="001C78C1"/>
    <w:rsid w:val="001C7C5B"/>
    <w:rsid w:val="001D08DF"/>
    <w:rsid w:val="001D0B09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C67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2C2"/>
    <w:rsid w:val="001F13EC"/>
    <w:rsid w:val="001F1723"/>
    <w:rsid w:val="001F1E84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4FE"/>
    <w:rsid w:val="001F6BE7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694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777"/>
    <w:rsid w:val="00220829"/>
    <w:rsid w:val="0022094C"/>
    <w:rsid w:val="002209A6"/>
    <w:rsid w:val="00220E90"/>
    <w:rsid w:val="00220FEC"/>
    <w:rsid w:val="00221146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570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46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5A07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3D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9C5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C3B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64A5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598"/>
    <w:rsid w:val="002A2A6D"/>
    <w:rsid w:val="002A2B6B"/>
    <w:rsid w:val="002A2C36"/>
    <w:rsid w:val="002A3153"/>
    <w:rsid w:val="002A3494"/>
    <w:rsid w:val="002A3A79"/>
    <w:rsid w:val="002A4255"/>
    <w:rsid w:val="002A4E7B"/>
    <w:rsid w:val="002A52F8"/>
    <w:rsid w:val="002A565B"/>
    <w:rsid w:val="002A57D9"/>
    <w:rsid w:val="002A5DD2"/>
    <w:rsid w:val="002A6A9C"/>
    <w:rsid w:val="002A71AE"/>
    <w:rsid w:val="002A7295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CCD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A96"/>
    <w:rsid w:val="002D3DE1"/>
    <w:rsid w:val="002D4A3F"/>
    <w:rsid w:val="002D4F2E"/>
    <w:rsid w:val="002D54A3"/>
    <w:rsid w:val="002D586A"/>
    <w:rsid w:val="002D589C"/>
    <w:rsid w:val="002D59F3"/>
    <w:rsid w:val="002D5CB6"/>
    <w:rsid w:val="002D5F2E"/>
    <w:rsid w:val="002D6BD9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3767"/>
    <w:rsid w:val="002E37A8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8E5"/>
    <w:rsid w:val="002F2AB1"/>
    <w:rsid w:val="002F31EB"/>
    <w:rsid w:val="002F3434"/>
    <w:rsid w:val="002F3845"/>
    <w:rsid w:val="002F3937"/>
    <w:rsid w:val="002F3EFD"/>
    <w:rsid w:val="002F45AA"/>
    <w:rsid w:val="002F5564"/>
    <w:rsid w:val="002F6BF6"/>
    <w:rsid w:val="002F72C1"/>
    <w:rsid w:val="003002FE"/>
    <w:rsid w:val="0030112B"/>
    <w:rsid w:val="00301ECA"/>
    <w:rsid w:val="00302990"/>
    <w:rsid w:val="00302FB6"/>
    <w:rsid w:val="00303D0C"/>
    <w:rsid w:val="00303D39"/>
    <w:rsid w:val="0030421E"/>
    <w:rsid w:val="00304295"/>
    <w:rsid w:val="003042CE"/>
    <w:rsid w:val="00304AFC"/>
    <w:rsid w:val="00304D24"/>
    <w:rsid w:val="00305375"/>
    <w:rsid w:val="00306019"/>
    <w:rsid w:val="003062B0"/>
    <w:rsid w:val="003067C3"/>
    <w:rsid w:val="00306A52"/>
    <w:rsid w:val="00307369"/>
    <w:rsid w:val="003077DE"/>
    <w:rsid w:val="00307B73"/>
    <w:rsid w:val="00307EA0"/>
    <w:rsid w:val="0031063E"/>
    <w:rsid w:val="00310659"/>
    <w:rsid w:val="00311436"/>
    <w:rsid w:val="00311AE5"/>
    <w:rsid w:val="00311CF0"/>
    <w:rsid w:val="003123E6"/>
    <w:rsid w:val="00312BCE"/>
    <w:rsid w:val="00312BDC"/>
    <w:rsid w:val="00312D2C"/>
    <w:rsid w:val="00312E0E"/>
    <w:rsid w:val="003136C4"/>
    <w:rsid w:val="00313E43"/>
    <w:rsid w:val="00313FF4"/>
    <w:rsid w:val="003142D2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17A5A"/>
    <w:rsid w:val="003200CA"/>
    <w:rsid w:val="003201A2"/>
    <w:rsid w:val="003208B8"/>
    <w:rsid w:val="003214AB"/>
    <w:rsid w:val="003214CA"/>
    <w:rsid w:val="00321582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0D32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C6C"/>
    <w:rsid w:val="00333DEB"/>
    <w:rsid w:val="00333EA4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4DF"/>
    <w:rsid w:val="0033782A"/>
    <w:rsid w:val="00337D25"/>
    <w:rsid w:val="00337EA5"/>
    <w:rsid w:val="00337F48"/>
    <w:rsid w:val="00340053"/>
    <w:rsid w:val="00340587"/>
    <w:rsid w:val="00340E96"/>
    <w:rsid w:val="0034127D"/>
    <w:rsid w:val="003416C2"/>
    <w:rsid w:val="00341C73"/>
    <w:rsid w:val="00342290"/>
    <w:rsid w:val="0034232D"/>
    <w:rsid w:val="00343FE6"/>
    <w:rsid w:val="003446E1"/>
    <w:rsid w:val="0034493A"/>
    <w:rsid w:val="00344AC0"/>
    <w:rsid w:val="00344D51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8E0"/>
    <w:rsid w:val="00347A00"/>
    <w:rsid w:val="00347E4F"/>
    <w:rsid w:val="0035067C"/>
    <w:rsid w:val="0035099E"/>
    <w:rsid w:val="00350CB9"/>
    <w:rsid w:val="00350DE7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349"/>
    <w:rsid w:val="003614CC"/>
    <w:rsid w:val="003616B1"/>
    <w:rsid w:val="00361AF6"/>
    <w:rsid w:val="00361C9E"/>
    <w:rsid w:val="00361F02"/>
    <w:rsid w:val="00362208"/>
    <w:rsid w:val="0036236E"/>
    <w:rsid w:val="00363245"/>
    <w:rsid w:val="003633FB"/>
    <w:rsid w:val="00363795"/>
    <w:rsid w:val="0036401C"/>
    <w:rsid w:val="00364637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5B9"/>
    <w:rsid w:val="003837D5"/>
    <w:rsid w:val="00384448"/>
    <w:rsid w:val="00385B14"/>
    <w:rsid w:val="00385E91"/>
    <w:rsid w:val="003860B0"/>
    <w:rsid w:val="0038618F"/>
    <w:rsid w:val="00386917"/>
    <w:rsid w:val="003869BC"/>
    <w:rsid w:val="0038710D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4AB"/>
    <w:rsid w:val="00397579"/>
    <w:rsid w:val="003A01FC"/>
    <w:rsid w:val="003A0726"/>
    <w:rsid w:val="003A0785"/>
    <w:rsid w:val="003A0E67"/>
    <w:rsid w:val="003A1292"/>
    <w:rsid w:val="003A12A2"/>
    <w:rsid w:val="003A1A8B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57DD"/>
    <w:rsid w:val="003A70C5"/>
    <w:rsid w:val="003A759F"/>
    <w:rsid w:val="003A7B8F"/>
    <w:rsid w:val="003A7F16"/>
    <w:rsid w:val="003B0738"/>
    <w:rsid w:val="003B12D0"/>
    <w:rsid w:val="003B17D2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6D60"/>
    <w:rsid w:val="003B79E1"/>
    <w:rsid w:val="003B7B34"/>
    <w:rsid w:val="003B7F84"/>
    <w:rsid w:val="003C0130"/>
    <w:rsid w:val="003C0D13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69B8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192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1AF5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20"/>
    <w:rsid w:val="003F477D"/>
    <w:rsid w:val="003F4B07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9C5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3F"/>
    <w:rsid w:val="00403B9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BEA"/>
    <w:rsid w:val="00420E3C"/>
    <w:rsid w:val="00420FC8"/>
    <w:rsid w:val="0042108B"/>
    <w:rsid w:val="0042160E"/>
    <w:rsid w:val="00421742"/>
    <w:rsid w:val="00421ADA"/>
    <w:rsid w:val="004222E1"/>
    <w:rsid w:val="00422596"/>
    <w:rsid w:val="0042267B"/>
    <w:rsid w:val="004227A0"/>
    <w:rsid w:val="00422A55"/>
    <w:rsid w:val="00422AA2"/>
    <w:rsid w:val="00423081"/>
    <w:rsid w:val="00423269"/>
    <w:rsid w:val="00423275"/>
    <w:rsid w:val="004247CB"/>
    <w:rsid w:val="00424A4C"/>
    <w:rsid w:val="00424F32"/>
    <w:rsid w:val="00425185"/>
    <w:rsid w:val="00426144"/>
    <w:rsid w:val="00426521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27D0"/>
    <w:rsid w:val="00452F52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03D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749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36B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7C5"/>
    <w:rsid w:val="004A0C6D"/>
    <w:rsid w:val="004A0D3D"/>
    <w:rsid w:val="004A176B"/>
    <w:rsid w:val="004A1DCF"/>
    <w:rsid w:val="004A2B4C"/>
    <w:rsid w:val="004A345A"/>
    <w:rsid w:val="004A380F"/>
    <w:rsid w:val="004A394A"/>
    <w:rsid w:val="004A395B"/>
    <w:rsid w:val="004A3974"/>
    <w:rsid w:val="004A3B87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200"/>
    <w:rsid w:val="004B046B"/>
    <w:rsid w:val="004B0717"/>
    <w:rsid w:val="004B1933"/>
    <w:rsid w:val="004B1D8D"/>
    <w:rsid w:val="004B1F25"/>
    <w:rsid w:val="004B1F47"/>
    <w:rsid w:val="004B24B1"/>
    <w:rsid w:val="004B25C2"/>
    <w:rsid w:val="004B2686"/>
    <w:rsid w:val="004B2FB1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469"/>
    <w:rsid w:val="004B674E"/>
    <w:rsid w:val="004B6FE1"/>
    <w:rsid w:val="004B7569"/>
    <w:rsid w:val="004B7CE6"/>
    <w:rsid w:val="004C0605"/>
    <w:rsid w:val="004C0A8F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E2F"/>
    <w:rsid w:val="004C6411"/>
    <w:rsid w:val="004C648F"/>
    <w:rsid w:val="004C702C"/>
    <w:rsid w:val="004C709C"/>
    <w:rsid w:val="004C70E2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061D"/>
    <w:rsid w:val="004E1650"/>
    <w:rsid w:val="004E1932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2BA0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4A1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6BB2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4E07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4BB1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92D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D6F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45C"/>
    <w:rsid w:val="00550A00"/>
    <w:rsid w:val="0055146B"/>
    <w:rsid w:val="005515AF"/>
    <w:rsid w:val="00551A8A"/>
    <w:rsid w:val="00552216"/>
    <w:rsid w:val="005528AD"/>
    <w:rsid w:val="00552D5A"/>
    <w:rsid w:val="0055349D"/>
    <w:rsid w:val="005538DC"/>
    <w:rsid w:val="00554042"/>
    <w:rsid w:val="005543EE"/>
    <w:rsid w:val="0055442F"/>
    <w:rsid w:val="00554769"/>
    <w:rsid w:val="0055512A"/>
    <w:rsid w:val="005552B1"/>
    <w:rsid w:val="00555E8B"/>
    <w:rsid w:val="005565F2"/>
    <w:rsid w:val="00556F0F"/>
    <w:rsid w:val="005570D1"/>
    <w:rsid w:val="005577AF"/>
    <w:rsid w:val="00557A7D"/>
    <w:rsid w:val="00557F68"/>
    <w:rsid w:val="0056034F"/>
    <w:rsid w:val="005603FE"/>
    <w:rsid w:val="0056087B"/>
    <w:rsid w:val="00560C59"/>
    <w:rsid w:val="005610FC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0C9"/>
    <w:rsid w:val="0056422F"/>
    <w:rsid w:val="005644E4"/>
    <w:rsid w:val="0056456D"/>
    <w:rsid w:val="00564B3A"/>
    <w:rsid w:val="00564B6C"/>
    <w:rsid w:val="00564D72"/>
    <w:rsid w:val="00564FBE"/>
    <w:rsid w:val="0056506B"/>
    <w:rsid w:val="005650A4"/>
    <w:rsid w:val="00565538"/>
    <w:rsid w:val="005657C2"/>
    <w:rsid w:val="00565D3F"/>
    <w:rsid w:val="00565E0E"/>
    <w:rsid w:val="005667DB"/>
    <w:rsid w:val="00566A60"/>
    <w:rsid w:val="00566A9D"/>
    <w:rsid w:val="00566AE9"/>
    <w:rsid w:val="00566C07"/>
    <w:rsid w:val="0056763E"/>
    <w:rsid w:val="0056769D"/>
    <w:rsid w:val="00567BD0"/>
    <w:rsid w:val="00567CF1"/>
    <w:rsid w:val="00570128"/>
    <w:rsid w:val="005706C8"/>
    <w:rsid w:val="00570BAB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BD7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3DDF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71C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05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450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4A7"/>
    <w:rsid w:val="005D3210"/>
    <w:rsid w:val="005D3664"/>
    <w:rsid w:val="005D3D50"/>
    <w:rsid w:val="005D44E3"/>
    <w:rsid w:val="005D48A6"/>
    <w:rsid w:val="005D4D44"/>
    <w:rsid w:val="005D52BC"/>
    <w:rsid w:val="005D56B4"/>
    <w:rsid w:val="005D5D22"/>
    <w:rsid w:val="005D5D44"/>
    <w:rsid w:val="005D5E0E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987"/>
    <w:rsid w:val="005F0A93"/>
    <w:rsid w:val="005F1DB3"/>
    <w:rsid w:val="005F2999"/>
    <w:rsid w:val="005F2D4C"/>
    <w:rsid w:val="005F2E9D"/>
    <w:rsid w:val="005F3939"/>
    <w:rsid w:val="005F3967"/>
    <w:rsid w:val="005F3C12"/>
    <w:rsid w:val="005F3D74"/>
    <w:rsid w:val="005F41ED"/>
    <w:rsid w:val="005F4403"/>
    <w:rsid w:val="005F4739"/>
    <w:rsid w:val="005F49C8"/>
    <w:rsid w:val="005F4A02"/>
    <w:rsid w:val="005F4B9E"/>
    <w:rsid w:val="005F4BBC"/>
    <w:rsid w:val="005F54DC"/>
    <w:rsid w:val="005F55EF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DA1"/>
    <w:rsid w:val="00601E31"/>
    <w:rsid w:val="006026E8"/>
    <w:rsid w:val="006028D7"/>
    <w:rsid w:val="00602B65"/>
    <w:rsid w:val="00602F3A"/>
    <w:rsid w:val="00603098"/>
    <w:rsid w:val="0060439B"/>
    <w:rsid w:val="0060479C"/>
    <w:rsid w:val="00604A0F"/>
    <w:rsid w:val="00604C6E"/>
    <w:rsid w:val="00604CC2"/>
    <w:rsid w:val="00604E56"/>
    <w:rsid w:val="00605A6F"/>
    <w:rsid w:val="00605ACF"/>
    <w:rsid w:val="00605B85"/>
    <w:rsid w:val="00605ED2"/>
    <w:rsid w:val="00606E98"/>
    <w:rsid w:val="0060760A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23C2"/>
    <w:rsid w:val="00612455"/>
    <w:rsid w:val="006128DD"/>
    <w:rsid w:val="00612D6A"/>
    <w:rsid w:val="00612DDE"/>
    <w:rsid w:val="00613010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47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6E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4F6A"/>
    <w:rsid w:val="00625410"/>
    <w:rsid w:val="00625979"/>
    <w:rsid w:val="006261A3"/>
    <w:rsid w:val="00626484"/>
    <w:rsid w:val="00626918"/>
    <w:rsid w:val="00626A7A"/>
    <w:rsid w:val="00626B49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1D12"/>
    <w:rsid w:val="00642390"/>
    <w:rsid w:val="00642597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2A44"/>
    <w:rsid w:val="006537D1"/>
    <w:rsid w:val="006537D7"/>
    <w:rsid w:val="00653B12"/>
    <w:rsid w:val="006542F6"/>
    <w:rsid w:val="00654AFC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2FDF"/>
    <w:rsid w:val="00663160"/>
    <w:rsid w:val="00663E42"/>
    <w:rsid w:val="006641BB"/>
    <w:rsid w:val="0066432F"/>
    <w:rsid w:val="00664947"/>
    <w:rsid w:val="00664AD8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4F88"/>
    <w:rsid w:val="006750AF"/>
    <w:rsid w:val="00675228"/>
    <w:rsid w:val="00675B19"/>
    <w:rsid w:val="00675B4A"/>
    <w:rsid w:val="00675D94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1C54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7E8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C50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6054"/>
    <w:rsid w:val="006A682D"/>
    <w:rsid w:val="006A718A"/>
    <w:rsid w:val="006A743E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486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B7F48"/>
    <w:rsid w:val="006C00B3"/>
    <w:rsid w:val="006C07A5"/>
    <w:rsid w:val="006C0B39"/>
    <w:rsid w:val="006C0C84"/>
    <w:rsid w:val="006C109C"/>
    <w:rsid w:val="006C113C"/>
    <w:rsid w:val="006C1C73"/>
    <w:rsid w:val="006C2129"/>
    <w:rsid w:val="006C285E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2E7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5FB"/>
    <w:rsid w:val="007008D9"/>
    <w:rsid w:val="007009A9"/>
    <w:rsid w:val="00701026"/>
    <w:rsid w:val="007011C0"/>
    <w:rsid w:val="0070147D"/>
    <w:rsid w:val="0070152C"/>
    <w:rsid w:val="00701F7B"/>
    <w:rsid w:val="0070202E"/>
    <w:rsid w:val="00702C19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2FF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5D4C"/>
    <w:rsid w:val="007164B3"/>
    <w:rsid w:val="007164EB"/>
    <w:rsid w:val="0071779D"/>
    <w:rsid w:val="0072006F"/>
    <w:rsid w:val="00720B91"/>
    <w:rsid w:val="00720F65"/>
    <w:rsid w:val="007210C0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413E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3A70"/>
    <w:rsid w:val="007350CA"/>
    <w:rsid w:val="00735376"/>
    <w:rsid w:val="00735465"/>
    <w:rsid w:val="007355D5"/>
    <w:rsid w:val="00735D4E"/>
    <w:rsid w:val="00736CAE"/>
    <w:rsid w:val="00736F63"/>
    <w:rsid w:val="007375CD"/>
    <w:rsid w:val="0073793C"/>
    <w:rsid w:val="007411A9"/>
    <w:rsid w:val="0074130C"/>
    <w:rsid w:val="0074197F"/>
    <w:rsid w:val="00741A48"/>
    <w:rsid w:val="00741B3F"/>
    <w:rsid w:val="00741F8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78A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4939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4FD5"/>
    <w:rsid w:val="0078530F"/>
    <w:rsid w:val="00785925"/>
    <w:rsid w:val="00785935"/>
    <w:rsid w:val="00785E36"/>
    <w:rsid w:val="00785F08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1D77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3A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42B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3AB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07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2EA2"/>
    <w:rsid w:val="007D321B"/>
    <w:rsid w:val="007D4397"/>
    <w:rsid w:val="007D48B7"/>
    <w:rsid w:val="007D5604"/>
    <w:rsid w:val="007D637B"/>
    <w:rsid w:val="007D63C2"/>
    <w:rsid w:val="007D6957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9AD"/>
    <w:rsid w:val="007E5A80"/>
    <w:rsid w:val="007E642F"/>
    <w:rsid w:val="007E67DE"/>
    <w:rsid w:val="007E68C3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D29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08E"/>
    <w:rsid w:val="008152F3"/>
    <w:rsid w:val="008154FB"/>
    <w:rsid w:val="00815EEF"/>
    <w:rsid w:val="008166D3"/>
    <w:rsid w:val="00816741"/>
    <w:rsid w:val="00816CB6"/>
    <w:rsid w:val="00816E6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14B3"/>
    <w:rsid w:val="00821EF0"/>
    <w:rsid w:val="0082217E"/>
    <w:rsid w:val="00822571"/>
    <w:rsid w:val="008226DE"/>
    <w:rsid w:val="008227EA"/>
    <w:rsid w:val="00822942"/>
    <w:rsid w:val="00822A90"/>
    <w:rsid w:val="00822C77"/>
    <w:rsid w:val="00822D84"/>
    <w:rsid w:val="00822DE0"/>
    <w:rsid w:val="00823156"/>
    <w:rsid w:val="008231B9"/>
    <w:rsid w:val="008231D9"/>
    <w:rsid w:val="008235F1"/>
    <w:rsid w:val="008235F7"/>
    <w:rsid w:val="00823E65"/>
    <w:rsid w:val="00823F77"/>
    <w:rsid w:val="0082419C"/>
    <w:rsid w:val="0082426D"/>
    <w:rsid w:val="008242ED"/>
    <w:rsid w:val="00824AC1"/>
    <w:rsid w:val="00824C7F"/>
    <w:rsid w:val="00826282"/>
    <w:rsid w:val="008268A2"/>
    <w:rsid w:val="00826A5C"/>
    <w:rsid w:val="00826AC1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351B"/>
    <w:rsid w:val="00833562"/>
    <w:rsid w:val="0083373A"/>
    <w:rsid w:val="00833A3C"/>
    <w:rsid w:val="00834204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0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74C"/>
    <w:rsid w:val="00873D54"/>
    <w:rsid w:val="00874760"/>
    <w:rsid w:val="00874875"/>
    <w:rsid w:val="00874A12"/>
    <w:rsid w:val="00874F75"/>
    <w:rsid w:val="0087503A"/>
    <w:rsid w:val="00875146"/>
    <w:rsid w:val="0087580C"/>
    <w:rsid w:val="00875CD0"/>
    <w:rsid w:val="0087653E"/>
    <w:rsid w:val="008768E7"/>
    <w:rsid w:val="00876C66"/>
    <w:rsid w:val="00876E27"/>
    <w:rsid w:val="008779C6"/>
    <w:rsid w:val="00880866"/>
    <w:rsid w:val="008811AB"/>
    <w:rsid w:val="0088140D"/>
    <w:rsid w:val="008814A3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177"/>
    <w:rsid w:val="008A3824"/>
    <w:rsid w:val="008A392A"/>
    <w:rsid w:val="008A3E00"/>
    <w:rsid w:val="008A3F48"/>
    <w:rsid w:val="008A4C33"/>
    <w:rsid w:val="008A4FBB"/>
    <w:rsid w:val="008A54B0"/>
    <w:rsid w:val="008A56BD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33B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701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75D"/>
    <w:rsid w:val="008E4922"/>
    <w:rsid w:val="008E495D"/>
    <w:rsid w:val="008E4A3B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971"/>
    <w:rsid w:val="008F2D97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58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B3C"/>
    <w:rsid w:val="00907C8B"/>
    <w:rsid w:val="00910402"/>
    <w:rsid w:val="00910739"/>
    <w:rsid w:val="00910B60"/>
    <w:rsid w:val="00910D82"/>
    <w:rsid w:val="00911138"/>
    <w:rsid w:val="009113B5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854"/>
    <w:rsid w:val="009219D0"/>
    <w:rsid w:val="00921FDF"/>
    <w:rsid w:val="0092221C"/>
    <w:rsid w:val="00923030"/>
    <w:rsid w:val="00923422"/>
    <w:rsid w:val="009239D1"/>
    <w:rsid w:val="00923A92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0F0A"/>
    <w:rsid w:val="0094127C"/>
    <w:rsid w:val="009414F3"/>
    <w:rsid w:val="00941619"/>
    <w:rsid w:val="0094240D"/>
    <w:rsid w:val="00942623"/>
    <w:rsid w:val="009428C5"/>
    <w:rsid w:val="00942907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50377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57A"/>
    <w:rsid w:val="00956825"/>
    <w:rsid w:val="00956878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F44"/>
    <w:rsid w:val="009644E6"/>
    <w:rsid w:val="00964E4B"/>
    <w:rsid w:val="0096621F"/>
    <w:rsid w:val="0096651D"/>
    <w:rsid w:val="00966939"/>
    <w:rsid w:val="00966E4E"/>
    <w:rsid w:val="00966F22"/>
    <w:rsid w:val="00967027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1C73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E31"/>
    <w:rsid w:val="00981FEF"/>
    <w:rsid w:val="009825A3"/>
    <w:rsid w:val="009825A5"/>
    <w:rsid w:val="009832F1"/>
    <w:rsid w:val="00983366"/>
    <w:rsid w:val="009838CC"/>
    <w:rsid w:val="009841FE"/>
    <w:rsid w:val="00984CC5"/>
    <w:rsid w:val="00985738"/>
    <w:rsid w:val="00985A84"/>
    <w:rsid w:val="00985AD7"/>
    <w:rsid w:val="00985E86"/>
    <w:rsid w:val="0098657C"/>
    <w:rsid w:val="009867D4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23F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3AF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EB3"/>
    <w:rsid w:val="009B4FC4"/>
    <w:rsid w:val="009B5696"/>
    <w:rsid w:val="009B5AC0"/>
    <w:rsid w:val="009B5B04"/>
    <w:rsid w:val="009B5E70"/>
    <w:rsid w:val="009B60E5"/>
    <w:rsid w:val="009B6CAA"/>
    <w:rsid w:val="009B7790"/>
    <w:rsid w:val="009B7899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1AB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842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10A"/>
    <w:rsid w:val="009E3391"/>
    <w:rsid w:val="009E3952"/>
    <w:rsid w:val="009E3F04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DAD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870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AD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2FA"/>
    <w:rsid w:val="00A22944"/>
    <w:rsid w:val="00A22DEA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47"/>
    <w:rsid w:val="00A311CA"/>
    <w:rsid w:val="00A31221"/>
    <w:rsid w:val="00A3191A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B63"/>
    <w:rsid w:val="00A42D3A"/>
    <w:rsid w:val="00A42DAC"/>
    <w:rsid w:val="00A430C6"/>
    <w:rsid w:val="00A431C0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68A7"/>
    <w:rsid w:val="00A47232"/>
    <w:rsid w:val="00A473B6"/>
    <w:rsid w:val="00A473DD"/>
    <w:rsid w:val="00A47DE0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591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49D9"/>
    <w:rsid w:val="00A856F1"/>
    <w:rsid w:val="00A868F6"/>
    <w:rsid w:val="00A875BB"/>
    <w:rsid w:val="00A87BB6"/>
    <w:rsid w:val="00A87D3A"/>
    <w:rsid w:val="00A9016B"/>
    <w:rsid w:val="00A9061E"/>
    <w:rsid w:val="00A90622"/>
    <w:rsid w:val="00A90D3A"/>
    <w:rsid w:val="00A917B2"/>
    <w:rsid w:val="00A92121"/>
    <w:rsid w:val="00A92275"/>
    <w:rsid w:val="00A935AF"/>
    <w:rsid w:val="00A93716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15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1CA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2F3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79E"/>
    <w:rsid w:val="00AD78C0"/>
    <w:rsid w:val="00AE02B2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418"/>
    <w:rsid w:val="00AF1555"/>
    <w:rsid w:val="00AF1841"/>
    <w:rsid w:val="00AF191D"/>
    <w:rsid w:val="00AF2208"/>
    <w:rsid w:val="00AF22F1"/>
    <w:rsid w:val="00AF2742"/>
    <w:rsid w:val="00AF2943"/>
    <w:rsid w:val="00AF2BCA"/>
    <w:rsid w:val="00AF31E9"/>
    <w:rsid w:val="00AF3212"/>
    <w:rsid w:val="00AF39B4"/>
    <w:rsid w:val="00AF3D02"/>
    <w:rsid w:val="00AF3DB6"/>
    <w:rsid w:val="00AF453B"/>
    <w:rsid w:val="00AF470D"/>
    <w:rsid w:val="00AF4740"/>
    <w:rsid w:val="00AF50A6"/>
    <w:rsid w:val="00AF55E9"/>
    <w:rsid w:val="00AF5984"/>
    <w:rsid w:val="00AF59FB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A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5E3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2592"/>
    <w:rsid w:val="00B330B5"/>
    <w:rsid w:val="00B3374B"/>
    <w:rsid w:val="00B33977"/>
    <w:rsid w:val="00B341DB"/>
    <w:rsid w:val="00B3486F"/>
    <w:rsid w:val="00B34A5D"/>
    <w:rsid w:val="00B34AB2"/>
    <w:rsid w:val="00B34E0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75E"/>
    <w:rsid w:val="00B52828"/>
    <w:rsid w:val="00B528AC"/>
    <w:rsid w:val="00B529F2"/>
    <w:rsid w:val="00B529FC"/>
    <w:rsid w:val="00B52ED1"/>
    <w:rsid w:val="00B54A72"/>
    <w:rsid w:val="00B557A8"/>
    <w:rsid w:val="00B55AC6"/>
    <w:rsid w:val="00B56295"/>
    <w:rsid w:val="00B57734"/>
    <w:rsid w:val="00B60090"/>
    <w:rsid w:val="00B60ADB"/>
    <w:rsid w:val="00B60B2F"/>
    <w:rsid w:val="00B60FA6"/>
    <w:rsid w:val="00B611F9"/>
    <w:rsid w:val="00B6122D"/>
    <w:rsid w:val="00B61251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157"/>
    <w:rsid w:val="00B649CB"/>
    <w:rsid w:val="00B64A7D"/>
    <w:rsid w:val="00B650EB"/>
    <w:rsid w:val="00B6565D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6294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296"/>
    <w:rsid w:val="00B92467"/>
    <w:rsid w:val="00B926D3"/>
    <w:rsid w:val="00B92989"/>
    <w:rsid w:val="00B936A2"/>
    <w:rsid w:val="00B937FD"/>
    <w:rsid w:val="00B93989"/>
    <w:rsid w:val="00B93C69"/>
    <w:rsid w:val="00B942DE"/>
    <w:rsid w:val="00B94452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0FFF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BDF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2E8C"/>
    <w:rsid w:val="00BC30B9"/>
    <w:rsid w:val="00BC379D"/>
    <w:rsid w:val="00BC37D5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27A0"/>
    <w:rsid w:val="00BD306E"/>
    <w:rsid w:val="00BD37DD"/>
    <w:rsid w:val="00BD3832"/>
    <w:rsid w:val="00BD3ABC"/>
    <w:rsid w:val="00BD527D"/>
    <w:rsid w:val="00BD57BE"/>
    <w:rsid w:val="00BD620D"/>
    <w:rsid w:val="00BD62ED"/>
    <w:rsid w:val="00BD6E86"/>
    <w:rsid w:val="00BD7E7C"/>
    <w:rsid w:val="00BE00F2"/>
    <w:rsid w:val="00BE02D3"/>
    <w:rsid w:val="00BE051C"/>
    <w:rsid w:val="00BE0889"/>
    <w:rsid w:val="00BE08C4"/>
    <w:rsid w:val="00BE0D4A"/>
    <w:rsid w:val="00BE0E22"/>
    <w:rsid w:val="00BE16A6"/>
    <w:rsid w:val="00BE18BB"/>
    <w:rsid w:val="00BE196E"/>
    <w:rsid w:val="00BE1CCE"/>
    <w:rsid w:val="00BE230C"/>
    <w:rsid w:val="00BE249B"/>
    <w:rsid w:val="00BE2FAF"/>
    <w:rsid w:val="00BE3143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9B1"/>
    <w:rsid w:val="00BF0AB3"/>
    <w:rsid w:val="00BF0B4D"/>
    <w:rsid w:val="00BF0E32"/>
    <w:rsid w:val="00BF1295"/>
    <w:rsid w:val="00BF1937"/>
    <w:rsid w:val="00BF24AD"/>
    <w:rsid w:val="00BF26B8"/>
    <w:rsid w:val="00BF2707"/>
    <w:rsid w:val="00BF29EE"/>
    <w:rsid w:val="00BF30C0"/>
    <w:rsid w:val="00BF32E9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3B5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579"/>
    <w:rsid w:val="00C02779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074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4176"/>
    <w:rsid w:val="00C145A3"/>
    <w:rsid w:val="00C1512B"/>
    <w:rsid w:val="00C151F8"/>
    <w:rsid w:val="00C1540E"/>
    <w:rsid w:val="00C158FE"/>
    <w:rsid w:val="00C15F01"/>
    <w:rsid w:val="00C162CF"/>
    <w:rsid w:val="00C1686A"/>
    <w:rsid w:val="00C16962"/>
    <w:rsid w:val="00C20383"/>
    <w:rsid w:val="00C2049E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019"/>
    <w:rsid w:val="00C45595"/>
    <w:rsid w:val="00C45E25"/>
    <w:rsid w:val="00C46278"/>
    <w:rsid w:val="00C4656C"/>
    <w:rsid w:val="00C465EE"/>
    <w:rsid w:val="00C468D5"/>
    <w:rsid w:val="00C4700D"/>
    <w:rsid w:val="00C4725B"/>
    <w:rsid w:val="00C479F9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0FD4"/>
    <w:rsid w:val="00C714C3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1CBC"/>
    <w:rsid w:val="00C9209D"/>
    <w:rsid w:val="00C93BBF"/>
    <w:rsid w:val="00C93BDB"/>
    <w:rsid w:val="00C93D55"/>
    <w:rsid w:val="00C93DC0"/>
    <w:rsid w:val="00C941DB"/>
    <w:rsid w:val="00C9461F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34D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D0A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799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607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B81"/>
    <w:rsid w:val="00CF5E0B"/>
    <w:rsid w:val="00CF61EA"/>
    <w:rsid w:val="00CF6263"/>
    <w:rsid w:val="00CF6351"/>
    <w:rsid w:val="00CF6D47"/>
    <w:rsid w:val="00CF71B9"/>
    <w:rsid w:val="00CF7C61"/>
    <w:rsid w:val="00CF7CC3"/>
    <w:rsid w:val="00CF7F0C"/>
    <w:rsid w:val="00D00788"/>
    <w:rsid w:val="00D00B5E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1C0"/>
    <w:rsid w:val="00D206E1"/>
    <w:rsid w:val="00D20AF1"/>
    <w:rsid w:val="00D2187A"/>
    <w:rsid w:val="00D21C39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77B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6F2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1373"/>
    <w:rsid w:val="00D42388"/>
    <w:rsid w:val="00D4275B"/>
    <w:rsid w:val="00D42F3B"/>
    <w:rsid w:val="00D436B8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0B1"/>
    <w:rsid w:val="00D529B7"/>
    <w:rsid w:val="00D52E81"/>
    <w:rsid w:val="00D532C3"/>
    <w:rsid w:val="00D5432A"/>
    <w:rsid w:val="00D567C1"/>
    <w:rsid w:val="00D56830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A2E"/>
    <w:rsid w:val="00D61AB2"/>
    <w:rsid w:val="00D61ED8"/>
    <w:rsid w:val="00D6233E"/>
    <w:rsid w:val="00D6235F"/>
    <w:rsid w:val="00D62548"/>
    <w:rsid w:val="00D62E1F"/>
    <w:rsid w:val="00D6331B"/>
    <w:rsid w:val="00D63342"/>
    <w:rsid w:val="00D63ADA"/>
    <w:rsid w:val="00D63ECB"/>
    <w:rsid w:val="00D63F3D"/>
    <w:rsid w:val="00D63F73"/>
    <w:rsid w:val="00D64043"/>
    <w:rsid w:val="00D640B0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884"/>
    <w:rsid w:val="00D70BA6"/>
    <w:rsid w:val="00D70EA4"/>
    <w:rsid w:val="00D7120A"/>
    <w:rsid w:val="00D71395"/>
    <w:rsid w:val="00D716CC"/>
    <w:rsid w:val="00D717F2"/>
    <w:rsid w:val="00D717FC"/>
    <w:rsid w:val="00D7185A"/>
    <w:rsid w:val="00D7192C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903"/>
    <w:rsid w:val="00D74CE1"/>
    <w:rsid w:val="00D74FCC"/>
    <w:rsid w:val="00D751BD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1B4F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2DA"/>
    <w:rsid w:val="00DA04E4"/>
    <w:rsid w:val="00DA0984"/>
    <w:rsid w:val="00DA0F8B"/>
    <w:rsid w:val="00DA0FE7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3B2A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5B26"/>
    <w:rsid w:val="00DB61AA"/>
    <w:rsid w:val="00DB749D"/>
    <w:rsid w:val="00DB7D93"/>
    <w:rsid w:val="00DC02D0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6B1E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3336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1F3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10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8CF"/>
    <w:rsid w:val="00DF6DFB"/>
    <w:rsid w:val="00DF6E91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4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70F"/>
    <w:rsid w:val="00E10D2D"/>
    <w:rsid w:val="00E10E68"/>
    <w:rsid w:val="00E110A4"/>
    <w:rsid w:val="00E11165"/>
    <w:rsid w:val="00E1172A"/>
    <w:rsid w:val="00E11D8B"/>
    <w:rsid w:val="00E12F0E"/>
    <w:rsid w:val="00E130BA"/>
    <w:rsid w:val="00E131A7"/>
    <w:rsid w:val="00E131AF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28E3"/>
    <w:rsid w:val="00E22AA1"/>
    <w:rsid w:val="00E23539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156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5A4"/>
    <w:rsid w:val="00E4568A"/>
    <w:rsid w:val="00E4569C"/>
    <w:rsid w:val="00E45B18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7B2"/>
    <w:rsid w:val="00E51A94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34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2C3"/>
    <w:rsid w:val="00E67334"/>
    <w:rsid w:val="00E674E9"/>
    <w:rsid w:val="00E6792B"/>
    <w:rsid w:val="00E70462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B44"/>
    <w:rsid w:val="00E75E45"/>
    <w:rsid w:val="00E76131"/>
    <w:rsid w:val="00E76741"/>
    <w:rsid w:val="00E76880"/>
    <w:rsid w:val="00E76E03"/>
    <w:rsid w:val="00E7710A"/>
    <w:rsid w:val="00E77239"/>
    <w:rsid w:val="00E77412"/>
    <w:rsid w:val="00E77528"/>
    <w:rsid w:val="00E77EFC"/>
    <w:rsid w:val="00E80530"/>
    <w:rsid w:val="00E805C1"/>
    <w:rsid w:val="00E806B1"/>
    <w:rsid w:val="00E808F1"/>
    <w:rsid w:val="00E80A9C"/>
    <w:rsid w:val="00E80E1E"/>
    <w:rsid w:val="00E810FC"/>
    <w:rsid w:val="00E81171"/>
    <w:rsid w:val="00E8122C"/>
    <w:rsid w:val="00E828D5"/>
    <w:rsid w:val="00E82981"/>
    <w:rsid w:val="00E829E0"/>
    <w:rsid w:val="00E82C9E"/>
    <w:rsid w:val="00E82CEB"/>
    <w:rsid w:val="00E8305B"/>
    <w:rsid w:val="00E83257"/>
    <w:rsid w:val="00E83433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3200"/>
    <w:rsid w:val="00E941FC"/>
    <w:rsid w:val="00E944E4"/>
    <w:rsid w:val="00E94689"/>
    <w:rsid w:val="00E94D27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9BA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A75D5"/>
    <w:rsid w:val="00EB0388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1ED4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732"/>
    <w:rsid w:val="00EC5A5E"/>
    <w:rsid w:val="00EC671B"/>
    <w:rsid w:val="00EC6A00"/>
    <w:rsid w:val="00EC71E2"/>
    <w:rsid w:val="00EC74C9"/>
    <w:rsid w:val="00EC7CFA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748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D7F50"/>
    <w:rsid w:val="00ED7FEE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0E85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3C7"/>
    <w:rsid w:val="00F04D80"/>
    <w:rsid w:val="00F05594"/>
    <w:rsid w:val="00F05D92"/>
    <w:rsid w:val="00F066C9"/>
    <w:rsid w:val="00F068F1"/>
    <w:rsid w:val="00F06F88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2C8"/>
    <w:rsid w:val="00F15818"/>
    <w:rsid w:val="00F15B11"/>
    <w:rsid w:val="00F15BBF"/>
    <w:rsid w:val="00F15C6B"/>
    <w:rsid w:val="00F16217"/>
    <w:rsid w:val="00F16842"/>
    <w:rsid w:val="00F16C06"/>
    <w:rsid w:val="00F16E6A"/>
    <w:rsid w:val="00F16F3D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27FDA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471B"/>
    <w:rsid w:val="00F35046"/>
    <w:rsid w:val="00F35223"/>
    <w:rsid w:val="00F357F2"/>
    <w:rsid w:val="00F35BD2"/>
    <w:rsid w:val="00F35F73"/>
    <w:rsid w:val="00F361D8"/>
    <w:rsid w:val="00F36508"/>
    <w:rsid w:val="00F3662A"/>
    <w:rsid w:val="00F36B08"/>
    <w:rsid w:val="00F36BAC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1E2F"/>
    <w:rsid w:val="00F51F64"/>
    <w:rsid w:val="00F52417"/>
    <w:rsid w:val="00F52962"/>
    <w:rsid w:val="00F52B5C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168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BD0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06C3"/>
    <w:rsid w:val="00F71A12"/>
    <w:rsid w:val="00F72A05"/>
    <w:rsid w:val="00F73257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65CA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27BD"/>
    <w:rsid w:val="00F83105"/>
    <w:rsid w:val="00F83138"/>
    <w:rsid w:val="00F835A1"/>
    <w:rsid w:val="00F83645"/>
    <w:rsid w:val="00F84210"/>
    <w:rsid w:val="00F84488"/>
    <w:rsid w:val="00F84505"/>
    <w:rsid w:val="00F84559"/>
    <w:rsid w:val="00F84BE2"/>
    <w:rsid w:val="00F856D2"/>
    <w:rsid w:val="00F857AD"/>
    <w:rsid w:val="00F85916"/>
    <w:rsid w:val="00F85F26"/>
    <w:rsid w:val="00F8605B"/>
    <w:rsid w:val="00F86067"/>
    <w:rsid w:val="00F86213"/>
    <w:rsid w:val="00F86341"/>
    <w:rsid w:val="00F86762"/>
    <w:rsid w:val="00F86D23"/>
    <w:rsid w:val="00F87F15"/>
    <w:rsid w:val="00F87FDB"/>
    <w:rsid w:val="00F904DD"/>
    <w:rsid w:val="00F90E86"/>
    <w:rsid w:val="00F91B47"/>
    <w:rsid w:val="00F91FEA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0F7D"/>
    <w:rsid w:val="00FB136A"/>
    <w:rsid w:val="00FB1406"/>
    <w:rsid w:val="00FB14A4"/>
    <w:rsid w:val="00FB1A6A"/>
    <w:rsid w:val="00FB1F3C"/>
    <w:rsid w:val="00FB2456"/>
    <w:rsid w:val="00FB2C01"/>
    <w:rsid w:val="00FB2C3B"/>
    <w:rsid w:val="00FB330E"/>
    <w:rsid w:val="00FB3997"/>
    <w:rsid w:val="00FB3F53"/>
    <w:rsid w:val="00FB49D7"/>
    <w:rsid w:val="00FB4DC1"/>
    <w:rsid w:val="00FB5178"/>
    <w:rsid w:val="00FB5212"/>
    <w:rsid w:val="00FB52E3"/>
    <w:rsid w:val="00FB561D"/>
    <w:rsid w:val="00FB6F01"/>
    <w:rsid w:val="00FB7127"/>
    <w:rsid w:val="00FB7210"/>
    <w:rsid w:val="00FB79AA"/>
    <w:rsid w:val="00FB7A29"/>
    <w:rsid w:val="00FC0068"/>
    <w:rsid w:val="00FC130C"/>
    <w:rsid w:val="00FC1C69"/>
    <w:rsid w:val="00FC1F10"/>
    <w:rsid w:val="00FC1FFD"/>
    <w:rsid w:val="00FC2917"/>
    <w:rsid w:val="00FC2DC7"/>
    <w:rsid w:val="00FC2E0E"/>
    <w:rsid w:val="00FC3847"/>
    <w:rsid w:val="00FC3D41"/>
    <w:rsid w:val="00FC4588"/>
    <w:rsid w:val="00FC5273"/>
    <w:rsid w:val="00FC5751"/>
    <w:rsid w:val="00FC5F88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79D"/>
    <w:rsid w:val="00FD27D3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0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6AC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EBA21F-F4FA-4ECC-BE56-3C6C03DB4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2083</TotalTime>
  <Pages>14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12658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Krittika, Pattanaponganun</cp:lastModifiedBy>
  <cp:revision>525</cp:revision>
  <cp:lastPrinted>2024-01-30T09:47:00Z</cp:lastPrinted>
  <dcterms:created xsi:type="dcterms:W3CDTF">2022-05-20T06:19:00Z</dcterms:created>
  <dcterms:modified xsi:type="dcterms:W3CDTF">2024-08-07T03:55:00Z</dcterms:modified>
</cp:coreProperties>
</file>