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02B5B78B" w14:textId="77777777" w:rsidR="001267F9" w:rsidRPr="001267F9" w:rsidRDefault="001267F9" w:rsidP="001267F9">
      <w:pPr>
        <w:shd w:val="clear" w:color="auto" w:fill="FFFFFF"/>
        <w:jc w:val="center"/>
        <w:rPr>
          <w:rFonts w:ascii="Times New Roman" w:hAnsi="Times New Roman"/>
          <w:spacing w:val="-3"/>
          <w:sz w:val="36"/>
          <w:szCs w:val="36"/>
          <w:lang w:val="en-GB" w:bidi="ar-SA"/>
        </w:rPr>
      </w:pPr>
      <w:r w:rsidRPr="001267F9">
        <w:rPr>
          <w:rFonts w:ascii="Times New Roman" w:hAnsi="Times New Roman"/>
          <w:spacing w:val="-3"/>
          <w:sz w:val="36"/>
          <w:szCs w:val="36"/>
          <w:lang w:val="en-GB" w:bidi="ar-SA"/>
        </w:rPr>
        <w:t>Condensed interim financial statements</w:t>
      </w:r>
    </w:p>
    <w:p w14:paraId="104F0406" w14:textId="77777777" w:rsidR="001267F9" w:rsidRPr="001267F9" w:rsidRDefault="001267F9" w:rsidP="001267F9">
      <w:pPr>
        <w:shd w:val="clear" w:color="auto" w:fill="FFFFFF"/>
        <w:jc w:val="center"/>
        <w:rPr>
          <w:rFonts w:ascii="Times New Roman" w:hAnsi="Times New Roman"/>
          <w:spacing w:val="-3"/>
          <w:sz w:val="36"/>
          <w:szCs w:val="36"/>
          <w:lang w:val="en-GB" w:bidi="ar-SA"/>
        </w:rPr>
      </w:pPr>
      <w:r w:rsidRPr="001267F9">
        <w:rPr>
          <w:rFonts w:ascii="Times New Roman" w:hAnsi="Times New Roman"/>
          <w:spacing w:val="-3"/>
          <w:sz w:val="36"/>
          <w:szCs w:val="36"/>
          <w:lang w:val="en-GB" w:bidi="ar-SA"/>
        </w:rPr>
        <w:t>for the three-month and six-month periods ended</w:t>
      </w:r>
    </w:p>
    <w:p w14:paraId="20023637" w14:textId="425A1A52" w:rsidR="00065DF1" w:rsidRPr="001A579C" w:rsidRDefault="001267F9" w:rsidP="001267F9">
      <w:pPr>
        <w:shd w:val="clear" w:color="auto" w:fill="FFFFFF"/>
        <w:jc w:val="center"/>
        <w:rPr>
          <w:rFonts w:ascii="Times New Roman" w:hAnsi="Times New Roman"/>
          <w:sz w:val="36"/>
          <w:szCs w:val="36"/>
        </w:rPr>
      </w:pPr>
      <w:r w:rsidRPr="001267F9">
        <w:rPr>
          <w:rFonts w:ascii="Times New Roman" w:hAnsi="Times New Roman"/>
          <w:spacing w:val="-3"/>
          <w:sz w:val="36"/>
          <w:szCs w:val="36"/>
          <w:lang w:val="en-GB" w:bidi="ar-SA"/>
        </w:rPr>
        <w:t xml:space="preserve">30 June </w:t>
      </w:r>
      <w:r w:rsidR="00065DF1" w:rsidRPr="001A579C">
        <w:rPr>
          <w:rFonts w:ascii="Times New Roman" w:hAnsi="Times New Roman"/>
          <w:sz w:val="36"/>
          <w:szCs w:val="36"/>
        </w:rPr>
        <w:t>202</w:t>
      </w:r>
      <w:r w:rsidR="00302D14">
        <w:rPr>
          <w:rFonts w:ascii="Times New Roman" w:hAnsi="Times New Roman"/>
          <w:sz w:val="36"/>
          <w:szCs w:val="36"/>
        </w:rPr>
        <w:t>4</w:t>
      </w:r>
    </w:p>
    <w:p w14:paraId="0FE6B287" w14:textId="77777777" w:rsidR="00065DF1" w:rsidRPr="001A579C" w:rsidRDefault="00065DF1" w:rsidP="00065DF1">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205B90A7" w14:textId="77777777" w:rsidR="00065DF1" w:rsidRDefault="00065DF1" w:rsidP="00065DF1">
      <w:pPr>
        <w:jc w:val="center"/>
        <w:rPr>
          <w:rFonts w:ascii="Times New Roman" w:hAnsi="Times New Roman"/>
          <w:spacing w:val="-3"/>
          <w:sz w:val="36"/>
          <w:szCs w:val="36"/>
        </w:rPr>
      </w:pPr>
      <w:r w:rsidRPr="001A579C">
        <w:rPr>
          <w:rFonts w:ascii="Times New Roman" w:hAnsi="Times New Roman"/>
          <w:spacing w:val="-3"/>
          <w:sz w:val="36"/>
          <w:szCs w:val="36"/>
        </w:rPr>
        <w:t>Independent auditor’s review repor</w:t>
      </w:r>
      <w:r>
        <w:rPr>
          <w:rFonts w:ascii="Times New Roman" w:hAnsi="Times New Roman"/>
          <w:spacing w:val="-3"/>
          <w:sz w:val="36"/>
          <w:szCs w:val="36"/>
        </w:rPr>
        <w:t>t</w:t>
      </w:r>
    </w:p>
    <w:p w14:paraId="0F417605" w14:textId="77777777" w:rsidR="00065DF1" w:rsidRDefault="00065DF1" w:rsidP="00E51300">
      <w:pPr>
        <w:jc w:val="center"/>
        <w:rPr>
          <w:rFonts w:ascii="Times New Roman" w:hAnsi="Times New Roman"/>
          <w:spacing w:val="-3"/>
          <w:sz w:val="36"/>
          <w:szCs w:val="36"/>
        </w:rPr>
      </w:pPr>
    </w:p>
    <w:p w14:paraId="453D4B2E" w14:textId="77777777" w:rsidR="00065DF1" w:rsidRDefault="00065DF1" w:rsidP="00E51300">
      <w:pPr>
        <w:jc w:val="center"/>
        <w:rPr>
          <w:rFonts w:ascii="Times New Roman" w:hAnsi="Times New Roman"/>
          <w:spacing w:val="-3"/>
          <w:sz w:val="36"/>
          <w:szCs w:val="36"/>
        </w:rPr>
      </w:pPr>
    </w:p>
    <w:p w14:paraId="70127223" w14:textId="77777777" w:rsidR="00065DF1" w:rsidRDefault="00065DF1" w:rsidP="00E51300">
      <w:pPr>
        <w:jc w:val="center"/>
        <w:rPr>
          <w:rFonts w:ascii="Times New Roman" w:hAnsi="Times New Roman"/>
          <w:spacing w:val="-3"/>
          <w:sz w:val="36"/>
          <w:szCs w:val="36"/>
        </w:rPr>
      </w:pPr>
    </w:p>
    <w:p w14:paraId="52598739" w14:textId="5B79F0A9" w:rsidR="00065DF1" w:rsidRPr="005449AD" w:rsidRDefault="00065DF1" w:rsidP="00E51300">
      <w:pPr>
        <w:jc w:val="center"/>
        <w:rPr>
          <w:rFonts w:ascii="Times New Roman" w:hAnsi="Times New Roman" w:cs="Angsana New"/>
          <w:sz w:val="36"/>
          <w:szCs w:val="36"/>
          <w:cs/>
        </w:rPr>
        <w:sectPr w:rsidR="00065DF1" w:rsidRPr="005449AD" w:rsidSect="00154386">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gNumType w:start="0"/>
          <w:cols w:space="720"/>
          <w:docGrid w:linePitch="245"/>
        </w:sectPr>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lastRenderedPageBreak/>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961086B" w14:textId="0DFD55A2" w:rsidR="00744F74" w:rsidRDefault="001267F9" w:rsidP="000F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1267F9">
        <w:rPr>
          <w:rFonts w:ascii="Times New Roman" w:hAnsi="Times New Roman"/>
          <w:sz w:val="22"/>
          <w:szCs w:val="22"/>
        </w:rPr>
        <w:t>I have reviewed the accompanying consolidated and separate statements of financial position of Index Living Mall Public Company Limited and its subsidiaries, and of Index Living Mall Public Company Limited, respectively, as at 30 June 202</w:t>
      </w:r>
      <w:r>
        <w:rPr>
          <w:rFonts w:ascii="Times New Roman" w:hAnsi="Times New Roman"/>
          <w:sz w:val="22"/>
          <w:szCs w:val="22"/>
        </w:rPr>
        <w:t>4</w:t>
      </w:r>
      <w:r w:rsidRPr="001267F9">
        <w:rPr>
          <w:rFonts w:ascii="Times New Roman" w:hAnsi="Times New Roman"/>
          <w:sz w:val="22"/>
          <w:szCs w:val="22"/>
        </w:rPr>
        <w:t>; the consolidated and separate statements of comprehensive income for the three-month and six-month periods ended 30 June 202</w:t>
      </w:r>
      <w:r>
        <w:rPr>
          <w:rFonts w:ascii="Times New Roman" w:hAnsi="Times New Roman"/>
          <w:sz w:val="22"/>
          <w:szCs w:val="22"/>
        </w:rPr>
        <w:t>4</w:t>
      </w:r>
      <w:r w:rsidRPr="001267F9">
        <w:rPr>
          <w:rFonts w:ascii="Times New Roman" w:hAnsi="Times New Roman"/>
          <w:sz w:val="22"/>
          <w:szCs w:val="22"/>
        </w:rPr>
        <w:t>, changes in equity and cash flows for the six-month</w:t>
      </w:r>
      <w:r w:rsidR="003A4F66">
        <w:rPr>
          <w:rFonts w:ascii="Times New Roman" w:hAnsi="Times New Roman"/>
          <w:sz w:val="22"/>
          <w:szCs w:val="22"/>
        </w:rPr>
        <w:t xml:space="preserve"> </w:t>
      </w:r>
      <w:r w:rsidRPr="001267F9">
        <w:rPr>
          <w:rFonts w:ascii="Times New Roman" w:hAnsi="Times New Roman"/>
          <w:sz w:val="22"/>
          <w:szCs w:val="22"/>
        </w:rPr>
        <w:t>period ended 30 June 202</w:t>
      </w:r>
      <w:r>
        <w:rPr>
          <w:rFonts w:ascii="Times New Roman" w:hAnsi="Times New Roman"/>
          <w:sz w:val="22"/>
          <w:szCs w:val="22"/>
        </w:rPr>
        <w:t>4</w:t>
      </w:r>
      <w:r w:rsidRPr="001267F9">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w:t>
      </w:r>
      <w:r w:rsidR="003A4F66">
        <w:rPr>
          <w:rFonts w:ascii="Times New Roman" w:hAnsi="Times New Roman"/>
          <w:sz w:val="22"/>
          <w:szCs w:val="22"/>
        </w:rPr>
        <w:t xml:space="preserve"> </w:t>
      </w:r>
      <w:r w:rsidRPr="001267F9">
        <w:rPr>
          <w:rFonts w:ascii="Times New Roman" w:hAnsi="Times New Roman"/>
          <w:sz w:val="22"/>
          <w:szCs w:val="22"/>
        </w:rPr>
        <w:t>interim financial information based on my review.</w:t>
      </w:r>
    </w:p>
    <w:p w14:paraId="2B6DF305" w14:textId="77777777" w:rsidR="001267F9" w:rsidRPr="001267F9" w:rsidRDefault="001267F9" w:rsidP="000F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38136D9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r w:rsidR="00473C90" w:rsidRPr="00473C90">
        <w:rPr>
          <w:rFonts w:ascii="Times New Roman" w:hAnsi="Times New Roman"/>
          <w:sz w:val="22"/>
          <w:szCs w:val="22"/>
        </w:rPr>
        <w:t>Sasithorn</w:t>
      </w:r>
      <w:r w:rsidR="00473C90">
        <w:rPr>
          <w:rFonts w:ascii="Times New Roman" w:hAnsi="Times New Roman"/>
          <w:sz w:val="22"/>
          <w:szCs w:val="22"/>
        </w:rPr>
        <w:t xml:space="preserve"> </w:t>
      </w:r>
      <w:r w:rsidR="00473C90" w:rsidRPr="00473C90">
        <w:rPr>
          <w:rFonts w:ascii="Times New Roman" w:hAnsi="Times New Roman"/>
          <w:sz w:val="22"/>
          <w:szCs w:val="22"/>
        </w:rPr>
        <w:t>Pongadisak</w:t>
      </w:r>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594821B3"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473C90">
        <w:rPr>
          <w:rFonts w:ascii="Times New Roman" w:hAnsi="Times New Roman"/>
          <w:sz w:val="22"/>
          <w:szCs w:val="22"/>
        </w:rPr>
        <w:t>8802</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45A8FFA0" w14:textId="180903A0" w:rsidR="00FC534B" w:rsidRPr="00FD5FEC" w:rsidRDefault="007712DC" w:rsidP="007712DC">
      <w:pPr>
        <w:pStyle w:val="IndexHeading1"/>
        <w:spacing w:after="0" w:line="240" w:lineRule="atLeast"/>
        <w:ind w:left="0" w:firstLine="0"/>
        <w:outlineLvl w:val="0"/>
        <w:rPr>
          <w:b w:val="0"/>
          <w:bCs/>
          <w:szCs w:val="22"/>
          <w:lang w:val="en-US"/>
        </w:rPr>
      </w:pPr>
      <w:r>
        <w:rPr>
          <w:rFonts w:cs="Angsana New"/>
          <w:b w:val="0"/>
          <w:bCs/>
          <w:szCs w:val="28"/>
          <w:lang w:val="en-US" w:bidi="th-TH"/>
        </w:rPr>
        <w:t>9</w:t>
      </w:r>
      <w:r w:rsidR="00473C90" w:rsidRPr="00DA2BA3">
        <w:rPr>
          <w:b w:val="0"/>
          <w:bCs/>
          <w:szCs w:val="22"/>
        </w:rPr>
        <w:t xml:space="preserve"> </w:t>
      </w:r>
      <w:r w:rsidR="001267F9" w:rsidRPr="001267F9">
        <w:rPr>
          <w:b w:val="0"/>
          <w:szCs w:val="22"/>
        </w:rPr>
        <w:t>August</w:t>
      </w:r>
      <w:r w:rsidR="00342AE1" w:rsidRPr="00DA2BA3">
        <w:rPr>
          <w:b w:val="0"/>
          <w:bCs/>
          <w:szCs w:val="22"/>
        </w:rPr>
        <w:t xml:space="preserve"> 202</w:t>
      </w:r>
      <w:r w:rsidR="00302D14" w:rsidRPr="00DA2BA3">
        <w:rPr>
          <w:b w:val="0"/>
          <w:bCs/>
          <w:szCs w:val="22"/>
        </w:rPr>
        <w:t>4</w:t>
      </w:r>
    </w:p>
    <w:p w14:paraId="7F638546" w14:textId="77777777" w:rsidR="00FC534B" w:rsidRPr="005449AD" w:rsidRDefault="00FC534B" w:rsidP="00F52B7A">
      <w:pPr>
        <w:pStyle w:val="IndexHeading1"/>
        <w:spacing w:after="0" w:line="240" w:lineRule="atLeast"/>
        <w:outlineLvl w:val="0"/>
        <w:rPr>
          <w:szCs w:val="22"/>
        </w:rPr>
      </w:pPr>
    </w:p>
    <w:sectPr w:rsidR="00FC534B" w:rsidRPr="005449AD" w:rsidSect="00154386">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7E39F" w14:textId="77777777" w:rsidR="00B74808" w:rsidRDefault="00B74808" w:rsidP="00E52223">
      <w:pPr>
        <w:pStyle w:val="ASSETS"/>
        <w:rPr>
          <w:rFonts w:cs="Book Antiqua"/>
          <w:cs/>
        </w:rPr>
      </w:pPr>
      <w:r>
        <w:separator/>
      </w:r>
    </w:p>
  </w:endnote>
  <w:endnote w:type="continuationSeparator" w:id="0">
    <w:p w14:paraId="14659328" w14:textId="77777777" w:rsidR="00B74808" w:rsidRDefault="00B74808" w:rsidP="00E52223">
      <w:pPr>
        <w:pStyle w:val="ASSETS"/>
        <w:rPr>
          <w:rFonts w:cs="Book Antiqua"/>
          <w:cs/>
        </w:rPr>
      </w:pPr>
      <w:r>
        <w:continuationSeparator/>
      </w:r>
    </w:p>
  </w:endnote>
  <w:endnote w:type="continuationNotice" w:id="1">
    <w:p w14:paraId="667408EC" w14:textId="77777777" w:rsidR="00B74808" w:rsidRDefault="00B748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3021" w14:textId="77777777" w:rsidR="00F52B7A" w:rsidRDefault="00F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227C" w14:textId="0ABF7A8F"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695382"/>
      <w:docPartObj>
        <w:docPartGallery w:val="Page Numbers (Bottom of Page)"/>
        <w:docPartUnique/>
      </w:docPartObj>
    </w:sdtPr>
    <w:sdtEndPr>
      <w:rPr>
        <w:rFonts w:asciiTheme="majorBidi" w:hAnsiTheme="majorBidi" w:cstheme="majorBidi"/>
        <w:noProof/>
        <w:sz w:val="30"/>
        <w:szCs w:val="30"/>
      </w:rPr>
    </w:sdtEndPr>
    <w:sdtContent>
      <w:p w14:paraId="1434B5DA" w14:textId="0A3C172F" w:rsidR="00EC7FE2" w:rsidRPr="00EC7FE2" w:rsidRDefault="00EC7FE2">
        <w:pPr>
          <w:pStyle w:val="Footer"/>
          <w:jc w:val="center"/>
          <w:rPr>
            <w:rFonts w:asciiTheme="majorBidi" w:hAnsiTheme="majorBidi" w:cstheme="majorBidi"/>
            <w:sz w:val="30"/>
            <w:szCs w:val="30"/>
          </w:rPr>
        </w:pPr>
        <w:r w:rsidRPr="00EC7FE2">
          <w:rPr>
            <w:rFonts w:asciiTheme="majorBidi" w:hAnsiTheme="majorBidi" w:cstheme="majorBidi"/>
            <w:sz w:val="30"/>
            <w:szCs w:val="30"/>
          </w:rPr>
          <w:fldChar w:fldCharType="begin"/>
        </w:r>
        <w:r w:rsidRPr="00EC7FE2">
          <w:rPr>
            <w:rFonts w:asciiTheme="majorBidi" w:hAnsiTheme="majorBidi" w:cstheme="majorBidi"/>
            <w:sz w:val="30"/>
            <w:szCs w:val="30"/>
          </w:rPr>
          <w:instrText xml:space="preserve"> PAGE   \* MERGEFORMAT </w:instrText>
        </w:r>
        <w:r w:rsidRPr="00EC7FE2">
          <w:rPr>
            <w:rFonts w:asciiTheme="majorBidi" w:hAnsiTheme="majorBidi" w:cstheme="majorBidi"/>
            <w:sz w:val="30"/>
            <w:szCs w:val="30"/>
          </w:rPr>
          <w:fldChar w:fldCharType="separate"/>
        </w:r>
        <w:r w:rsidRPr="00EC7FE2">
          <w:rPr>
            <w:rFonts w:asciiTheme="majorBidi" w:hAnsiTheme="majorBidi" w:cstheme="majorBidi"/>
            <w:noProof/>
            <w:sz w:val="30"/>
            <w:szCs w:val="30"/>
          </w:rPr>
          <w:t>2</w:t>
        </w:r>
        <w:r w:rsidRPr="00EC7FE2">
          <w:rPr>
            <w:rFonts w:asciiTheme="majorBidi" w:hAnsiTheme="majorBidi" w:cstheme="majorBidi"/>
            <w:noProof/>
            <w:sz w:val="30"/>
            <w:szCs w:val="3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399F8D7E" w:rsidR="00566D49" w:rsidRPr="008D1C6C" w:rsidRDefault="00566D49" w:rsidP="008D1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E71E" w14:textId="77777777" w:rsidR="00B74808" w:rsidRDefault="00B74808" w:rsidP="00E52223">
      <w:pPr>
        <w:pStyle w:val="ASSETS"/>
        <w:rPr>
          <w:rFonts w:cs="Book Antiqua"/>
          <w:cs/>
        </w:rPr>
      </w:pPr>
      <w:r>
        <w:separator/>
      </w:r>
    </w:p>
  </w:footnote>
  <w:footnote w:type="continuationSeparator" w:id="0">
    <w:p w14:paraId="5F564C9B" w14:textId="77777777" w:rsidR="00B74808" w:rsidRDefault="00B74808" w:rsidP="00E52223">
      <w:pPr>
        <w:pStyle w:val="ASSETS"/>
        <w:rPr>
          <w:rFonts w:cs="Book Antiqua"/>
          <w:cs/>
        </w:rPr>
      </w:pPr>
      <w:r>
        <w:continuationSeparator/>
      </w:r>
    </w:p>
  </w:footnote>
  <w:footnote w:type="continuationNotice" w:id="1">
    <w:p w14:paraId="1687D90A" w14:textId="77777777" w:rsidR="00B74808" w:rsidRDefault="00B748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E17FF" w14:textId="77777777" w:rsidR="00F52B7A" w:rsidRDefault="00F52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3DB4E" w14:textId="40F43193"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31E9B48" w14:textId="783812E9"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3A7B4B" w14:textId="5098AF75"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C8FF2B9" w14:textId="095F672C"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5ACCC" w14:textId="70C2CF38"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9491A0" w14:textId="6AA391B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01B3883" w14:textId="4F53B130"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8C14FBC" w14:textId="0B1CBC3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6D2015" w14:textId="3D74B5D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1720999" w14:textId="4EE7076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013C593" w14:textId="618F52F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6FDC20" w14:textId="285C892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064243" w14:textId="77777777"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B933686" w14:textId="77777777" w:rsidR="008D1C6C" w:rsidRPr="00980ACA" w:rsidRDefault="008D1C6C"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BAE" w14:textId="77777777" w:rsidR="00566D49" w:rsidRDefault="00566D49"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w:t>
    </w:r>
    <w:proofErr w:type="gramStart"/>
    <w:r>
      <w:t>Subsidiaries</w:t>
    </w:r>
    <w:proofErr w:type="gramEnd"/>
  </w:p>
  <w:p w14:paraId="0964ADAB" w14:textId="77777777" w:rsidR="00566D49" w:rsidRDefault="00566D49"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566D49" w:rsidRDefault="00566D49"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566D49" w:rsidRDefault="00566D49" w:rsidP="002537F7">
    <w:pPr>
      <w:pStyle w:val="acctmainheading"/>
      <w:tabs>
        <w:tab w:val="left" w:pos="90"/>
        <w:tab w:val="left" w:pos="360"/>
        <w:tab w:val="left" w:pos="810"/>
      </w:tabs>
      <w:spacing w:after="0" w:line="280" w:lineRule="atLeast"/>
      <w:rPr>
        <w:sz w:val="24"/>
        <w:szCs w:val="24"/>
      </w:rPr>
    </w:pPr>
  </w:p>
  <w:p w14:paraId="5989E8FF" w14:textId="77777777" w:rsidR="00566D49" w:rsidRDefault="00566D49" w:rsidP="002537F7">
    <w:pPr>
      <w:pStyle w:val="acctmainheading"/>
      <w:tabs>
        <w:tab w:val="left" w:pos="90"/>
        <w:tab w:val="left" w:pos="360"/>
        <w:tab w:val="left" w:pos="810"/>
      </w:tabs>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09F" w14:textId="77777777" w:rsidR="00566D49" w:rsidRPr="00461DE2" w:rsidRDefault="00566D49" w:rsidP="006F02B7">
    <w:pPr>
      <w:pStyle w:val="acctmainheading"/>
      <w:tabs>
        <w:tab w:val="left" w:pos="90"/>
        <w:tab w:val="left" w:pos="360"/>
      </w:tabs>
      <w:spacing w:after="0" w:line="280" w:lineRule="atLeast"/>
      <w:rPr>
        <w:b w:val="0"/>
        <w:bCs/>
        <w:szCs w:val="28"/>
      </w:rPr>
    </w:pPr>
  </w:p>
  <w:p w14:paraId="2F0348D0" w14:textId="77777777" w:rsidR="00566D49" w:rsidRDefault="00566D49" w:rsidP="00AB2A60">
    <w:pPr>
      <w:pStyle w:val="acctmainheading"/>
      <w:spacing w:after="0" w:line="280" w:lineRule="atLeast"/>
      <w:rPr>
        <w:b w:val="0"/>
        <w:bCs/>
        <w:szCs w:val="28"/>
      </w:rPr>
    </w:pPr>
  </w:p>
  <w:p w14:paraId="29ADA4E8" w14:textId="77777777" w:rsidR="00461DE2" w:rsidRDefault="00461DE2" w:rsidP="00AB2A60">
    <w:pPr>
      <w:pStyle w:val="acctmainheading"/>
      <w:spacing w:after="0" w:line="280" w:lineRule="atLeast"/>
      <w:rPr>
        <w:b w:val="0"/>
        <w:bCs/>
        <w:szCs w:val="28"/>
      </w:rPr>
    </w:pPr>
  </w:p>
  <w:p w14:paraId="511C84E3" w14:textId="77777777" w:rsidR="00461DE2" w:rsidRDefault="00461DE2" w:rsidP="00AB2A60">
    <w:pPr>
      <w:pStyle w:val="acctmainheading"/>
      <w:spacing w:after="0" w:line="280" w:lineRule="atLeast"/>
      <w:rPr>
        <w:b w:val="0"/>
        <w:bCs/>
        <w:szCs w:val="28"/>
      </w:rPr>
    </w:pPr>
  </w:p>
  <w:p w14:paraId="281055D7" w14:textId="77777777" w:rsidR="00461DE2" w:rsidRDefault="00461DE2" w:rsidP="00AB2A60">
    <w:pPr>
      <w:pStyle w:val="acctmainheading"/>
      <w:spacing w:after="0" w:line="280" w:lineRule="atLeast"/>
      <w:rPr>
        <w:b w:val="0"/>
        <w:bCs/>
        <w:szCs w:val="28"/>
      </w:rPr>
    </w:pPr>
  </w:p>
  <w:p w14:paraId="14CA77B7" w14:textId="77777777" w:rsidR="00461DE2" w:rsidRDefault="00461DE2" w:rsidP="00AB2A60">
    <w:pPr>
      <w:pStyle w:val="acctmainheading"/>
      <w:spacing w:after="0" w:line="280" w:lineRule="atLeast"/>
      <w:rPr>
        <w:b w:val="0"/>
        <w:bCs/>
        <w:szCs w:val="28"/>
      </w:rPr>
    </w:pPr>
  </w:p>
  <w:p w14:paraId="06B21254" w14:textId="77777777" w:rsidR="00461DE2" w:rsidRDefault="00461DE2" w:rsidP="00AB2A60">
    <w:pPr>
      <w:pStyle w:val="acctmainheading"/>
      <w:spacing w:after="0" w:line="280" w:lineRule="atLeast"/>
      <w:rPr>
        <w:b w:val="0"/>
        <w:bCs/>
        <w:szCs w:val="28"/>
      </w:rPr>
    </w:pPr>
  </w:p>
  <w:p w14:paraId="5E0A29A6" w14:textId="77777777" w:rsidR="00461DE2" w:rsidRDefault="00461DE2" w:rsidP="00AB2A60">
    <w:pPr>
      <w:pStyle w:val="acctmainheading"/>
      <w:spacing w:after="0" w:line="280" w:lineRule="atLeast"/>
      <w:rPr>
        <w:b w:val="0"/>
        <w:bCs/>
        <w:szCs w:val="28"/>
      </w:rPr>
    </w:pPr>
  </w:p>
  <w:p w14:paraId="7E96A0A1" w14:textId="77777777" w:rsidR="00461DE2" w:rsidRDefault="00461DE2" w:rsidP="00AB2A60">
    <w:pPr>
      <w:pStyle w:val="acctmainheading"/>
      <w:spacing w:after="0" w:line="280" w:lineRule="atLeast"/>
      <w:rPr>
        <w:b w:val="0"/>
        <w:bCs/>
        <w:szCs w:val="28"/>
      </w:rPr>
    </w:pPr>
  </w:p>
  <w:p w14:paraId="6F6EFE96" w14:textId="77777777" w:rsidR="00461DE2" w:rsidRDefault="00461DE2" w:rsidP="00AB2A60">
    <w:pPr>
      <w:pStyle w:val="acctmainheading"/>
      <w:spacing w:after="0" w:line="280" w:lineRule="atLeast"/>
      <w:rPr>
        <w:b w:val="0"/>
        <w:bCs/>
        <w:szCs w:val="28"/>
      </w:rPr>
    </w:pPr>
  </w:p>
  <w:p w14:paraId="2820B479" w14:textId="77777777" w:rsidR="00461DE2" w:rsidRDefault="00461DE2" w:rsidP="00AB2A60">
    <w:pPr>
      <w:pStyle w:val="acctmainheading"/>
      <w:spacing w:after="0" w:line="280" w:lineRule="atLeast"/>
      <w:rPr>
        <w:b w:val="0"/>
        <w:bCs/>
        <w:szCs w:val="28"/>
      </w:rPr>
    </w:pPr>
  </w:p>
  <w:p w14:paraId="7BEA8435" w14:textId="77777777" w:rsidR="00461DE2" w:rsidRPr="00461DE2" w:rsidRDefault="00461DE2" w:rsidP="00AB2A60">
    <w:pPr>
      <w:pStyle w:val="acctmainheading"/>
      <w:spacing w:after="0" w:line="28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7"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14764616">
    <w:abstractNumId w:val="17"/>
  </w:num>
  <w:num w:numId="2" w16cid:durableId="838276584">
    <w:abstractNumId w:val="16"/>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8"/>
  </w:num>
  <w:num w:numId="14" w16cid:durableId="695738632">
    <w:abstractNumId w:val="14"/>
  </w:num>
  <w:num w:numId="15" w16cid:durableId="239365821">
    <w:abstractNumId w:val="24"/>
  </w:num>
  <w:num w:numId="16" w16cid:durableId="948856231">
    <w:abstractNumId w:val="15"/>
  </w:num>
  <w:num w:numId="17" w16cid:durableId="657343531">
    <w:abstractNumId w:val="19"/>
  </w:num>
  <w:num w:numId="18" w16cid:durableId="1812558214">
    <w:abstractNumId w:val="12"/>
  </w:num>
  <w:num w:numId="19" w16cid:durableId="1153063130">
    <w:abstractNumId w:val="26"/>
  </w:num>
  <w:num w:numId="20" w16cid:durableId="1552302209">
    <w:abstractNumId w:val="27"/>
  </w:num>
  <w:num w:numId="21" w16cid:durableId="1144586379">
    <w:abstractNumId w:val="23"/>
  </w:num>
  <w:num w:numId="22" w16cid:durableId="2053773616">
    <w:abstractNumId w:val="20"/>
  </w:num>
  <w:num w:numId="23" w16cid:durableId="1684088401">
    <w:abstractNumId w:val="22"/>
  </w:num>
  <w:num w:numId="24" w16cid:durableId="259065263">
    <w:abstractNumId w:val="28"/>
  </w:num>
  <w:num w:numId="25" w16cid:durableId="425273165">
    <w:abstractNumId w:val="13"/>
  </w:num>
  <w:num w:numId="26" w16cid:durableId="304092080">
    <w:abstractNumId w:val="21"/>
  </w:num>
  <w:num w:numId="27" w16cid:durableId="1842617451">
    <w:abstractNumId w:val="11"/>
  </w:num>
  <w:num w:numId="28" w16cid:durableId="1157846191">
    <w:abstractNumId w:val="15"/>
  </w:num>
  <w:num w:numId="29" w16cid:durableId="559369146">
    <w:abstractNumId w:val="25"/>
  </w:num>
  <w:num w:numId="30" w16cid:durableId="986931792">
    <w:abstractNumId w:val="15"/>
  </w:num>
  <w:num w:numId="31" w16cid:durableId="1082995670">
    <w:abstractNumId w:val="15"/>
  </w:num>
  <w:num w:numId="32"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6B8"/>
    <w:rsid w:val="00002505"/>
    <w:rsid w:val="0000288D"/>
    <w:rsid w:val="00002F36"/>
    <w:rsid w:val="00003174"/>
    <w:rsid w:val="00003600"/>
    <w:rsid w:val="00003B2F"/>
    <w:rsid w:val="00003C88"/>
    <w:rsid w:val="00003EF3"/>
    <w:rsid w:val="00003F79"/>
    <w:rsid w:val="00004476"/>
    <w:rsid w:val="00005200"/>
    <w:rsid w:val="00005440"/>
    <w:rsid w:val="0000566F"/>
    <w:rsid w:val="00005A1C"/>
    <w:rsid w:val="00005BDA"/>
    <w:rsid w:val="00005CCE"/>
    <w:rsid w:val="00005F24"/>
    <w:rsid w:val="00005FBD"/>
    <w:rsid w:val="00005FC8"/>
    <w:rsid w:val="00006CE4"/>
    <w:rsid w:val="00006FCF"/>
    <w:rsid w:val="00007150"/>
    <w:rsid w:val="00007289"/>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09E"/>
    <w:rsid w:val="00012297"/>
    <w:rsid w:val="000126D3"/>
    <w:rsid w:val="000128E0"/>
    <w:rsid w:val="0001350E"/>
    <w:rsid w:val="0001384F"/>
    <w:rsid w:val="00014106"/>
    <w:rsid w:val="000141E7"/>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6F"/>
    <w:rsid w:val="000178B5"/>
    <w:rsid w:val="000203E8"/>
    <w:rsid w:val="00020EAE"/>
    <w:rsid w:val="00020EE7"/>
    <w:rsid w:val="00020FCB"/>
    <w:rsid w:val="00021AB5"/>
    <w:rsid w:val="00021E47"/>
    <w:rsid w:val="000221A5"/>
    <w:rsid w:val="00022620"/>
    <w:rsid w:val="000227C3"/>
    <w:rsid w:val="0002297A"/>
    <w:rsid w:val="000229EA"/>
    <w:rsid w:val="00022F48"/>
    <w:rsid w:val="0002352C"/>
    <w:rsid w:val="0002359F"/>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ACA"/>
    <w:rsid w:val="00031B14"/>
    <w:rsid w:val="00031B49"/>
    <w:rsid w:val="00031C2A"/>
    <w:rsid w:val="00031F98"/>
    <w:rsid w:val="000324F0"/>
    <w:rsid w:val="00032698"/>
    <w:rsid w:val="00032741"/>
    <w:rsid w:val="00032E02"/>
    <w:rsid w:val="00032F53"/>
    <w:rsid w:val="000330E0"/>
    <w:rsid w:val="000331E4"/>
    <w:rsid w:val="00033CE2"/>
    <w:rsid w:val="000342E2"/>
    <w:rsid w:val="000345C3"/>
    <w:rsid w:val="0003527D"/>
    <w:rsid w:val="0003547C"/>
    <w:rsid w:val="00035952"/>
    <w:rsid w:val="00035962"/>
    <w:rsid w:val="00035A3F"/>
    <w:rsid w:val="0003614A"/>
    <w:rsid w:val="0003618D"/>
    <w:rsid w:val="000362DA"/>
    <w:rsid w:val="00036773"/>
    <w:rsid w:val="00036A69"/>
    <w:rsid w:val="00036D43"/>
    <w:rsid w:val="00036D4E"/>
    <w:rsid w:val="00037172"/>
    <w:rsid w:val="0003767E"/>
    <w:rsid w:val="00040036"/>
    <w:rsid w:val="0004078F"/>
    <w:rsid w:val="00040804"/>
    <w:rsid w:val="00040BEB"/>
    <w:rsid w:val="00040DA4"/>
    <w:rsid w:val="00040F98"/>
    <w:rsid w:val="0004197E"/>
    <w:rsid w:val="000419E9"/>
    <w:rsid w:val="00041AF9"/>
    <w:rsid w:val="0004290E"/>
    <w:rsid w:val="00043278"/>
    <w:rsid w:val="000436FF"/>
    <w:rsid w:val="00043F7E"/>
    <w:rsid w:val="00044109"/>
    <w:rsid w:val="00044376"/>
    <w:rsid w:val="000443D8"/>
    <w:rsid w:val="0004473E"/>
    <w:rsid w:val="0004475C"/>
    <w:rsid w:val="00044822"/>
    <w:rsid w:val="00044880"/>
    <w:rsid w:val="00045862"/>
    <w:rsid w:val="000459EB"/>
    <w:rsid w:val="00045F4E"/>
    <w:rsid w:val="000461A5"/>
    <w:rsid w:val="0004638C"/>
    <w:rsid w:val="00046435"/>
    <w:rsid w:val="00046693"/>
    <w:rsid w:val="00046924"/>
    <w:rsid w:val="00046D99"/>
    <w:rsid w:val="00046E6A"/>
    <w:rsid w:val="00047112"/>
    <w:rsid w:val="00047317"/>
    <w:rsid w:val="000474AB"/>
    <w:rsid w:val="000501AC"/>
    <w:rsid w:val="00050543"/>
    <w:rsid w:val="0005090C"/>
    <w:rsid w:val="000517C5"/>
    <w:rsid w:val="00051834"/>
    <w:rsid w:val="00051E3F"/>
    <w:rsid w:val="00052092"/>
    <w:rsid w:val="00052BC6"/>
    <w:rsid w:val="000530B6"/>
    <w:rsid w:val="000534C6"/>
    <w:rsid w:val="00053B5B"/>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6B5"/>
    <w:rsid w:val="00060B7D"/>
    <w:rsid w:val="00060C2C"/>
    <w:rsid w:val="00061978"/>
    <w:rsid w:val="000623E3"/>
    <w:rsid w:val="0006256C"/>
    <w:rsid w:val="000628A3"/>
    <w:rsid w:val="00062971"/>
    <w:rsid w:val="00062A3B"/>
    <w:rsid w:val="000637AA"/>
    <w:rsid w:val="00064048"/>
    <w:rsid w:val="00064077"/>
    <w:rsid w:val="00064308"/>
    <w:rsid w:val="0006435F"/>
    <w:rsid w:val="000648F2"/>
    <w:rsid w:val="00064912"/>
    <w:rsid w:val="00064B91"/>
    <w:rsid w:val="00065269"/>
    <w:rsid w:val="000656CB"/>
    <w:rsid w:val="00065753"/>
    <w:rsid w:val="0006599D"/>
    <w:rsid w:val="00065DF1"/>
    <w:rsid w:val="00066008"/>
    <w:rsid w:val="000662C3"/>
    <w:rsid w:val="00066969"/>
    <w:rsid w:val="00066A85"/>
    <w:rsid w:val="00066C8C"/>
    <w:rsid w:val="00067167"/>
    <w:rsid w:val="000675EE"/>
    <w:rsid w:val="00067729"/>
    <w:rsid w:val="00067732"/>
    <w:rsid w:val="00067E24"/>
    <w:rsid w:val="00070007"/>
    <w:rsid w:val="000701E5"/>
    <w:rsid w:val="00070218"/>
    <w:rsid w:val="00070881"/>
    <w:rsid w:val="00070B89"/>
    <w:rsid w:val="00070F20"/>
    <w:rsid w:val="00071668"/>
    <w:rsid w:val="00071D86"/>
    <w:rsid w:val="00071DAE"/>
    <w:rsid w:val="00072A83"/>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F9F"/>
    <w:rsid w:val="000770AF"/>
    <w:rsid w:val="0007723F"/>
    <w:rsid w:val="00077DD0"/>
    <w:rsid w:val="00080B5A"/>
    <w:rsid w:val="00080B65"/>
    <w:rsid w:val="00080FB6"/>
    <w:rsid w:val="000812D7"/>
    <w:rsid w:val="00081A12"/>
    <w:rsid w:val="00081A5E"/>
    <w:rsid w:val="00081E08"/>
    <w:rsid w:val="00082067"/>
    <w:rsid w:val="00082497"/>
    <w:rsid w:val="0008298A"/>
    <w:rsid w:val="00083257"/>
    <w:rsid w:val="000837E9"/>
    <w:rsid w:val="00083953"/>
    <w:rsid w:val="00083D0F"/>
    <w:rsid w:val="00084BBB"/>
    <w:rsid w:val="00084DFC"/>
    <w:rsid w:val="000851A5"/>
    <w:rsid w:val="000851A9"/>
    <w:rsid w:val="000852F9"/>
    <w:rsid w:val="000854D9"/>
    <w:rsid w:val="00085743"/>
    <w:rsid w:val="00085F60"/>
    <w:rsid w:val="000860B2"/>
    <w:rsid w:val="00086123"/>
    <w:rsid w:val="000867F7"/>
    <w:rsid w:val="00086B6A"/>
    <w:rsid w:val="00086E14"/>
    <w:rsid w:val="00087285"/>
    <w:rsid w:val="00087442"/>
    <w:rsid w:val="00087677"/>
    <w:rsid w:val="00087CC0"/>
    <w:rsid w:val="00087FE3"/>
    <w:rsid w:val="000900FF"/>
    <w:rsid w:val="000903D6"/>
    <w:rsid w:val="000908E6"/>
    <w:rsid w:val="000909F2"/>
    <w:rsid w:val="00090A21"/>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622"/>
    <w:rsid w:val="000957E2"/>
    <w:rsid w:val="0009594F"/>
    <w:rsid w:val="00095D69"/>
    <w:rsid w:val="00096399"/>
    <w:rsid w:val="0009655B"/>
    <w:rsid w:val="00096E93"/>
    <w:rsid w:val="00096F62"/>
    <w:rsid w:val="0009705E"/>
    <w:rsid w:val="000972E6"/>
    <w:rsid w:val="00097C35"/>
    <w:rsid w:val="00097D23"/>
    <w:rsid w:val="00097E4C"/>
    <w:rsid w:val="000A060A"/>
    <w:rsid w:val="000A07EA"/>
    <w:rsid w:val="000A09F5"/>
    <w:rsid w:val="000A0A11"/>
    <w:rsid w:val="000A0F4F"/>
    <w:rsid w:val="000A14FC"/>
    <w:rsid w:val="000A1BED"/>
    <w:rsid w:val="000A1E80"/>
    <w:rsid w:val="000A21F8"/>
    <w:rsid w:val="000A234E"/>
    <w:rsid w:val="000A2640"/>
    <w:rsid w:val="000A28F0"/>
    <w:rsid w:val="000A2E7E"/>
    <w:rsid w:val="000A3067"/>
    <w:rsid w:val="000A3287"/>
    <w:rsid w:val="000A3481"/>
    <w:rsid w:val="000A3484"/>
    <w:rsid w:val="000A39EA"/>
    <w:rsid w:val="000A4139"/>
    <w:rsid w:val="000A414D"/>
    <w:rsid w:val="000A4325"/>
    <w:rsid w:val="000A4A01"/>
    <w:rsid w:val="000A57E2"/>
    <w:rsid w:val="000A6069"/>
    <w:rsid w:val="000A65A3"/>
    <w:rsid w:val="000A67DD"/>
    <w:rsid w:val="000A6F72"/>
    <w:rsid w:val="000A72BE"/>
    <w:rsid w:val="000A72CB"/>
    <w:rsid w:val="000A735F"/>
    <w:rsid w:val="000A7462"/>
    <w:rsid w:val="000A7672"/>
    <w:rsid w:val="000A7843"/>
    <w:rsid w:val="000B01B7"/>
    <w:rsid w:val="000B0D1E"/>
    <w:rsid w:val="000B1FB2"/>
    <w:rsid w:val="000B2308"/>
    <w:rsid w:val="000B26BD"/>
    <w:rsid w:val="000B28D1"/>
    <w:rsid w:val="000B2D2B"/>
    <w:rsid w:val="000B2D66"/>
    <w:rsid w:val="000B31EE"/>
    <w:rsid w:val="000B3B75"/>
    <w:rsid w:val="000B3E35"/>
    <w:rsid w:val="000B3F9D"/>
    <w:rsid w:val="000B462B"/>
    <w:rsid w:val="000B4B82"/>
    <w:rsid w:val="000B4FD4"/>
    <w:rsid w:val="000B5A78"/>
    <w:rsid w:val="000B6125"/>
    <w:rsid w:val="000B63A4"/>
    <w:rsid w:val="000B65EE"/>
    <w:rsid w:val="000B670A"/>
    <w:rsid w:val="000B6738"/>
    <w:rsid w:val="000B6F6C"/>
    <w:rsid w:val="000B6FD2"/>
    <w:rsid w:val="000B7005"/>
    <w:rsid w:val="000B7480"/>
    <w:rsid w:val="000B79BA"/>
    <w:rsid w:val="000C009B"/>
    <w:rsid w:val="000C013E"/>
    <w:rsid w:val="000C0391"/>
    <w:rsid w:val="000C04E2"/>
    <w:rsid w:val="000C0563"/>
    <w:rsid w:val="000C0818"/>
    <w:rsid w:val="000C08F3"/>
    <w:rsid w:val="000C12A0"/>
    <w:rsid w:val="000C190D"/>
    <w:rsid w:val="000C1B0D"/>
    <w:rsid w:val="000C1F96"/>
    <w:rsid w:val="000C231E"/>
    <w:rsid w:val="000C377E"/>
    <w:rsid w:val="000C3AA4"/>
    <w:rsid w:val="000C3B11"/>
    <w:rsid w:val="000C3F4D"/>
    <w:rsid w:val="000C4536"/>
    <w:rsid w:val="000C45D9"/>
    <w:rsid w:val="000C46FA"/>
    <w:rsid w:val="000C5049"/>
    <w:rsid w:val="000C52CC"/>
    <w:rsid w:val="000C56C0"/>
    <w:rsid w:val="000C57A9"/>
    <w:rsid w:val="000C5A23"/>
    <w:rsid w:val="000C5D9E"/>
    <w:rsid w:val="000C68FF"/>
    <w:rsid w:val="000C6C21"/>
    <w:rsid w:val="000C72CD"/>
    <w:rsid w:val="000C7714"/>
    <w:rsid w:val="000C7B9D"/>
    <w:rsid w:val="000C7CB2"/>
    <w:rsid w:val="000D0743"/>
    <w:rsid w:val="000D1109"/>
    <w:rsid w:val="000D11DD"/>
    <w:rsid w:val="000D1361"/>
    <w:rsid w:val="000D16A9"/>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074"/>
    <w:rsid w:val="000E0208"/>
    <w:rsid w:val="000E0D06"/>
    <w:rsid w:val="000E0D6D"/>
    <w:rsid w:val="000E0F22"/>
    <w:rsid w:val="000E12BE"/>
    <w:rsid w:val="000E1385"/>
    <w:rsid w:val="000E1D82"/>
    <w:rsid w:val="000E292A"/>
    <w:rsid w:val="000E29DB"/>
    <w:rsid w:val="000E2E2D"/>
    <w:rsid w:val="000E3045"/>
    <w:rsid w:val="000E327D"/>
    <w:rsid w:val="000E3540"/>
    <w:rsid w:val="000E366E"/>
    <w:rsid w:val="000E36BA"/>
    <w:rsid w:val="000E3AD2"/>
    <w:rsid w:val="000E4485"/>
    <w:rsid w:val="000E456B"/>
    <w:rsid w:val="000E461F"/>
    <w:rsid w:val="000E4724"/>
    <w:rsid w:val="000E4944"/>
    <w:rsid w:val="000E4A38"/>
    <w:rsid w:val="000E4F5D"/>
    <w:rsid w:val="000E5960"/>
    <w:rsid w:val="000E5C4E"/>
    <w:rsid w:val="000E622A"/>
    <w:rsid w:val="000E680A"/>
    <w:rsid w:val="000E686B"/>
    <w:rsid w:val="000E780F"/>
    <w:rsid w:val="000E7877"/>
    <w:rsid w:val="000E7B16"/>
    <w:rsid w:val="000E7D03"/>
    <w:rsid w:val="000E7E49"/>
    <w:rsid w:val="000F0887"/>
    <w:rsid w:val="000F09BF"/>
    <w:rsid w:val="000F0F13"/>
    <w:rsid w:val="000F0FA1"/>
    <w:rsid w:val="000F17F7"/>
    <w:rsid w:val="000F1C77"/>
    <w:rsid w:val="000F2187"/>
    <w:rsid w:val="000F21C5"/>
    <w:rsid w:val="000F2253"/>
    <w:rsid w:val="000F2B1F"/>
    <w:rsid w:val="000F2F63"/>
    <w:rsid w:val="000F34BD"/>
    <w:rsid w:val="000F38A0"/>
    <w:rsid w:val="000F3A6D"/>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C9F"/>
    <w:rsid w:val="00100EC6"/>
    <w:rsid w:val="0010108D"/>
    <w:rsid w:val="001012CE"/>
    <w:rsid w:val="00101496"/>
    <w:rsid w:val="00101576"/>
    <w:rsid w:val="001025B7"/>
    <w:rsid w:val="001026E5"/>
    <w:rsid w:val="00102C0D"/>
    <w:rsid w:val="00102EB4"/>
    <w:rsid w:val="00102F5C"/>
    <w:rsid w:val="00102F72"/>
    <w:rsid w:val="001041C6"/>
    <w:rsid w:val="00104905"/>
    <w:rsid w:val="00104A6F"/>
    <w:rsid w:val="00104AB1"/>
    <w:rsid w:val="00105122"/>
    <w:rsid w:val="00105C19"/>
    <w:rsid w:val="00105DEE"/>
    <w:rsid w:val="00106423"/>
    <w:rsid w:val="001066AE"/>
    <w:rsid w:val="00106846"/>
    <w:rsid w:val="00106AB9"/>
    <w:rsid w:val="001071EE"/>
    <w:rsid w:val="00107244"/>
    <w:rsid w:val="00107952"/>
    <w:rsid w:val="00107CD1"/>
    <w:rsid w:val="00110220"/>
    <w:rsid w:val="001103C0"/>
    <w:rsid w:val="00110651"/>
    <w:rsid w:val="001106FD"/>
    <w:rsid w:val="00110992"/>
    <w:rsid w:val="00110BDA"/>
    <w:rsid w:val="00110CDE"/>
    <w:rsid w:val="001110E8"/>
    <w:rsid w:val="00111419"/>
    <w:rsid w:val="00111E22"/>
    <w:rsid w:val="001123ED"/>
    <w:rsid w:val="0011267E"/>
    <w:rsid w:val="00112A22"/>
    <w:rsid w:val="00112B51"/>
    <w:rsid w:val="00112B86"/>
    <w:rsid w:val="001130D5"/>
    <w:rsid w:val="00113162"/>
    <w:rsid w:val="00113672"/>
    <w:rsid w:val="00113779"/>
    <w:rsid w:val="00113E19"/>
    <w:rsid w:val="00113E6A"/>
    <w:rsid w:val="00113F7B"/>
    <w:rsid w:val="00114421"/>
    <w:rsid w:val="0011450D"/>
    <w:rsid w:val="00114BCF"/>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0E33"/>
    <w:rsid w:val="00121430"/>
    <w:rsid w:val="00121854"/>
    <w:rsid w:val="00121882"/>
    <w:rsid w:val="00121ADE"/>
    <w:rsid w:val="00121DF1"/>
    <w:rsid w:val="0012227E"/>
    <w:rsid w:val="00122615"/>
    <w:rsid w:val="001227AD"/>
    <w:rsid w:val="001228D1"/>
    <w:rsid w:val="00122C0E"/>
    <w:rsid w:val="001230ED"/>
    <w:rsid w:val="0012347C"/>
    <w:rsid w:val="001239C4"/>
    <w:rsid w:val="00123AAC"/>
    <w:rsid w:val="00124696"/>
    <w:rsid w:val="00124886"/>
    <w:rsid w:val="001248F8"/>
    <w:rsid w:val="00124AC2"/>
    <w:rsid w:val="00124B27"/>
    <w:rsid w:val="00124DBF"/>
    <w:rsid w:val="00124E33"/>
    <w:rsid w:val="001258E4"/>
    <w:rsid w:val="0012594D"/>
    <w:rsid w:val="00125D7F"/>
    <w:rsid w:val="00125F15"/>
    <w:rsid w:val="00125F28"/>
    <w:rsid w:val="00125F68"/>
    <w:rsid w:val="001261E0"/>
    <w:rsid w:val="001267F9"/>
    <w:rsid w:val="00126A17"/>
    <w:rsid w:val="00126A8F"/>
    <w:rsid w:val="00126D6F"/>
    <w:rsid w:val="00126FD3"/>
    <w:rsid w:val="00127BB8"/>
    <w:rsid w:val="00127E81"/>
    <w:rsid w:val="00127F06"/>
    <w:rsid w:val="001302AB"/>
    <w:rsid w:val="00130390"/>
    <w:rsid w:val="00130582"/>
    <w:rsid w:val="001305C3"/>
    <w:rsid w:val="0013084E"/>
    <w:rsid w:val="00130926"/>
    <w:rsid w:val="00130F2C"/>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2"/>
    <w:rsid w:val="001360DA"/>
    <w:rsid w:val="00136100"/>
    <w:rsid w:val="001362DA"/>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47"/>
    <w:rsid w:val="00142577"/>
    <w:rsid w:val="001432B3"/>
    <w:rsid w:val="0014338B"/>
    <w:rsid w:val="001435CA"/>
    <w:rsid w:val="001435CE"/>
    <w:rsid w:val="0014362B"/>
    <w:rsid w:val="00143F2D"/>
    <w:rsid w:val="00143F45"/>
    <w:rsid w:val="00144049"/>
    <w:rsid w:val="001446DB"/>
    <w:rsid w:val="00144953"/>
    <w:rsid w:val="0014514C"/>
    <w:rsid w:val="001453E1"/>
    <w:rsid w:val="0014569F"/>
    <w:rsid w:val="001460C8"/>
    <w:rsid w:val="001460CB"/>
    <w:rsid w:val="0014613F"/>
    <w:rsid w:val="0014620E"/>
    <w:rsid w:val="00146C80"/>
    <w:rsid w:val="00146E9D"/>
    <w:rsid w:val="0014721F"/>
    <w:rsid w:val="0014730A"/>
    <w:rsid w:val="001479FF"/>
    <w:rsid w:val="00147A9D"/>
    <w:rsid w:val="00147D67"/>
    <w:rsid w:val="00147DE9"/>
    <w:rsid w:val="00147F77"/>
    <w:rsid w:val="00150103"/>
    <w:rsid w:val="0015065D"/>
    <w:rsid w:val="00150D52"/>
    <w:rsid w:val="00151045"/>
    <w:rsid w:val="00151375"/>
    <w:rsid w:val="001515F8"/>
    <w:rsid w:val="00151893"/>
    <w:rsid w:val="0015243A"/>
    <w:rsid w:val="00152516"/>
    <w:rsid w:val="00152D54"/>
    <w:rsid w:val="00152DA3"/>
    <w:rsid w:val="00152F08"/>
    <w:rsid w:val="00153057"/>
    <w:rsid w:val="001532AB"/>
    <w:rsid w:val="001534D1"/>
    <w:rsid w:val="00153DE9"/>
    <w:rsid w:val="00153E34"/>
    <w:rsid w:val="00154067"/>
    <w:rsid w:val="001540F4"/>
    <w:rsid w:val="00154386"/>
    <w:rsid w:val="00154704"/>
    <w:rsid w:val="00154BC7"/>
    <w:rsid w:val="0015501E"/>
    <w:rsid w:val="0015562B"/>
    <w:rsid w:val="0015577A"/>
    <w:rsid w:val="00155AD0"/>
    <w:rsid w:val="00155B23"/>
    <w:rsid w:val="00155CB5"/>
    <w:rsid w:val="00156303"/>
    <w:rsid w:val="00156423"/>
    <w:rsid w:val="00156436"/>
    <w:rsid w:val="00156582"/>
    <w:rsid w:val="00156676"/>
    <w:rsid w:val="00156976"/>
    <w:rsid w:val="00156AAB"/>
    <w:rsid w:val="00157508"/>
    <w:rsid w:val="00157DDF"/>
    <w:rsid w:val="00157F47"/>
    <w:rsid w:val="00160096"/>
    <w:rsid w:val="00160167"/>
    <w:rsid w:val="00160382"/>
    <w:rsid w:val="001604AC"/>
    <w:rsid w:val="001606F3"/>
    <w:rsid w:val="001609C6"/>
    <w:rsid w:val="0016123C"/>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3ECC"/>
    <w:rsid w:val="00174307"/>
    <w:rsid w:val="00174626"/>
    <w:rsid w:val="001747D8"/>
    <w:rsid w:val="00174CD0"/>
    <w:rsid w:val="001750F2"/>
    <w:rsid w:val="00175244"/>
    <w:rsid w:val="00175294"/>
    <w:rsid w:val="00175900"/>
    <w:rsid w:val="00175A1D"/>
    <w:rsid w:val="00175D82"/>
    <w:rsid w:val="00176024"/>
    <w:rsid w:val="001768C2"/>
    <w:rsid w:val="00176C36"/>
    <w:rsid w:val="00176ECA"/>
    <w:rsid w:val="0017750B"/>
    <w:rsid w:val="00177526"/>
    <w:rsid w:val="001776C4"/>
    <w:rsid w:val="00177B83"/>
    <w:rsid w:val="00177D21"/>
    <w:rsid w:val="0018067C"/>
    <w:rsid w:val="001806F5"/>
    <w:rsid w:val="00180888"/>
    <w:rsid w:val="00180BD9"/>
    <w:rsid w:val="00180C71"/>
    <w:rsid w:val="00180F29"/>
    <w:rsid w:val="001819DC"/>
    <w:rsid w:val="00181AC3"/>
    <w:rsid w:val="00181F7E"/>
    <w:rsid w:val="00182309"/>
    <w:rsid w:val="00182764"/>
    <w:rsid w:val="00182A6E"/>
    <w:rsid w:val="00182CE8"/>
    <w:rsid w:val="0018378D"/>
    <w:rsid w:val="00183A96"/>
    <w:rsid w:val="00183C5A"/>
    <w:rsid w:val="0018441A"/>
    <w:rsid w:val="0018486A"/>
    <w:rsid w:val="00184A0C"/>
    <w:rsid w:val="0018596A"/>
    <w:rsid w:val="00185A29"/>
    <w:rsid w:val="00185A82"/>
    <w:rsid w:val="0018604C"/>
    <w:rsid w:val="001865D1"/>
    <w:rsid w:val="00186798"/>
    <w:rsid w:val="001867D1"/>
    <w:rsid w:val="0018691F"/>
    <w:rsid w:val="001869A6"/>
    <w:rsid w:val="00186C42"/>
    <w:rsid w:val="001871D5"/>
    <w:rsid w:val="001873B2"/>
    <w:rsid w:val="00187403"/>
    <w:rsid w:val="00187A56"/>
    <w:rsid w:val="00187B34"/>
    <w:rsid w:val="00187CBA"/>
    <w:rsid w:val="00187E11"/>
    <w:rsid w:val="00190072"/>
    <w:rsid w:val="00190552"/>
    <w:rsid w:val="00190AE9"/>
    <w:rsid w:val="00190D55"/>
    <w:rsid w:val="00191837"/>
    <w:rsid w:val="00191C3A"/>
    <w:rsid w:val="00191D59"/>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7F5"/>
    <w:rsid w:val="00195822"/>
    <w:rsid w:val="00195AD1"/>
    <w:rsid w:val="00195C99"/>
    <w:rsid w:val="00195EAC"/>
    <w:rsid w:val="00196670"/>
    <w:rsid w:val="0019695C"/>
    <w:rsid w:val="00196B3C"/>
    <w:rsid w:val="00197676"/>
    <w:rsid w:val="00197D62"/>
    <w:rsid w:val="00197E0D"/>
    <w:rsid w:val="001A0577"/>
    <w:rsid w:val="001A094E"/>
    <w:rsid w:val="001A1543"/>
    <w:rsid w:val="001A16E8"/>
    <w:rsid w:val="001A1F50"/>
    <w:rsid w:val="001A1F7D"/>
    <w:rsid w:val="001A20C5"/>
    <w:rsid w:val="001A287F"/>
    <w:rsid w:val="001A2F57"/>
    <w:rsid w:val="001A35DB"/>
    <w:rsid w:val="001A3B8B"/>
    <w:rsid w:val="001A412F"/>
    <w:rsid w:val="001A4221"/>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2E9"/>
    <w:rsid w:val="001B044B"/>
    <w:rsid w:val="001B0487"/>
    <w:rsid w:val="001B05A8"/>
    <w:rsid w:val="001B074A"/>
    <w:rsid w:val="001B119A"/>
    <w:rsid w:val="001B202D"/>
    <w:rsid w:val="001B217D"/>
    <w:rsid w:val="001B27E4"/>
    <w:rsid w:val="001B299F"/>
    <w:rsid w:val="001B2A72"/>
    <w:rsid w:val="001B2B55"/>
    <w:rsid w:val="001B2FDB"/>
    <w:rsid w:val="001B2FEB"/>
    <w:rsid w:val="001B306B"/>
    <w:rsid w:val="001B3D04"/>
    <w:rsid w:val="001B42A3"/>
    <w:rsid w:val="001B44CA"/>
    <w:rsid w:val="001B489D"/>
    <w:rsid w:val="001B595E"/>
    <w:rsid w:val="001B5AB0"/>
    <w:rsid w:val="001B5E8B"/>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961"/>
    <w:rsid w:val="001C0B4E"/>
    <w:rsid w:val="001C13A3"/>
    <w:rsid w:val="001C1453"/>
    <w:rsid w:val="001C15A9"/>
    <w:rsid w:val="001C1B5D"/>
    <w:rsid w:val="001C1B5E"/>
    <w:rsid w:val="001C224F"/>
    <w:rsid w:val="001C22E8"/>
    <w:rsid w:val="001C22F6"/>
    <w:rsid w:val="001C29CF"/>
    <w:rsid w:val="001C2AE6"/>
    <w:rsid w:val="001C360D"/>
    <w:rsid w:val="001C36F0"/>
    <w:rsid w:val="001C3E2F"/>
    <w:rsid w:val="001C4888"/>
    <w:rsid w:val="001C520A"/>
    <w:rsid w:val="001C5228"/>
    <w:rsid w:val="001C56CB"/>
    <w:rsid w:val="001C5D28"/>
    <w:rsid w:val="001C6353"/>
    <w:rsid w:val="001C6AEC"/>
    <w:rsid w:val="001C6DB0"/>
    <w:rsid w:val="001C700D"/>
    <w:rsid w:val="001C77F0"/>
    <w:rsid w:val="001C7937"/>
    <w:rsid w:val="001D04A7"/>
    <w:rsid w:val="001D05C6"/>
    <w:rsid w:val="001D0778"/>
    <w:rsid w:val="001D0D76"/>
    <w:rsid w:val="001D118B"/>
    <w:rsid w:val="001D1287"/>
    <w:rsid w:val="001D1525"/>
    <w:rsid w:val="001D162D"/>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81D"/>
    <w:rsid w:val="001D4BAA"/>
    <w:rsid w:val="001D5526"/>
    <w:rsid w:val="001D59E0"/>
    <w:rsid w:val="001D631E"/>
    <w:rsid w:val="001D63B8"/>
    <w:rsid w:val="001D66BA"/>
    <w:rsid w:val="001D67AD"/>
    <w:rsid w:val="001D6CB7"/>
    <w:rsid w:val="001D6D5B"/>
    <w:rsid w:val="001D711C"/>
    <w:rsid w:val="001D75B3"/>
    <w:rsid w:val="001D7726"/>
    <w:rsid w:val="001D78DB"/>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46B"/>
    <w:rsid w:val="001E678F"/>
    <w:rsid w:val="001E695B"/>
    <w:rsid w:val="001E6B64"/>
    <w:rsid w:val="001E6D2E"/>
    <w:rsid w:val="001E72A5"/>
    <w:rsid w:val="001E730F"/>
    <w:rsid w:val="001E7496"/>
    <w:rsid w:val="001E7795"/>
    <w:rsid w:val="001E7A61"/>
    <w:rsid w:val="001E7B42"/>
    <w:rsid w:val="001F0732"/>
    <w:rsid w:val="001F0CC0"/>
    <w:rsid w:val="001F1086"/>
    <w:rsid w:val="001F133A"/>
    <w:rsid w:val="001F139E"/>
    <w:rsid w:val="001F15D6"/>
    <w:rsid w:val="001F1843"/>
    <w:rsid w:val="001F1975"/>
    <w:rsid w:val="001F1AD0"/>
    <w:rsid w:val="001F2056"/>
    <w:rsid w:val="001F232B"/>
    <w:rsid w:val="001F2985"/>
    <w:rsid w:val="001F2A10"/>
    <w:rsid w:val="001F2EAD"/>
    <w:rsid w:val="001F3C81"/>
    <w:rsid w:val="001F3CE9"/>
    <w:rsid w:val="001F3D48"/>
    <w:rsid w:val="001F3D88"/>
    <w:rsid w:val="001F472D"/>
    <w:rsid w:val="001F493A"/>
    <w:rsid w:val="001F50F1"/>
    <w:rsid w:val="001F51E1"/>
    <w:rsid w:val="001F5319"/>
    <w:rsid w:val="001F5A03"/>
    <w:rsid w:val="001F5BD7"/>
    <w:rsid w:val="001F6380"/>
    <w:rsid w:val="001F654F"/>
    <w:rsid w:val="001F6737"/>
    <w:rsid w:val="001F676D"/>
    <w:rsid w:val="001F6B7F"/>
    <w:rsid w:val="001F6EFB"/>
    <w:rsid w:val="001F718B"/>
    <w:rsid w:val="001F71E5"/>
    <w:rsid w:val="001F72A2"/>
    <w:rsid w:val="001F7623"/>
    <w:rsid w:val="001F7CF6"/>
    <w:rsid w:val="001F7D80"/>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5D3"/>
    <w:rsid w:val="00203638"/>
    <w:rsid w:val="00203F0F"/>
    <w:rsid w:val="0020418A"/>
    <w:rsid w:val="002042B8"/>
    <w:rsid w:val="002044B4"/>
    <w:rsid w:val="00204893"/>
    <w:rsid w:val="00204A5B"/>
    <w:rsid w:val="002052ED"/>
    <w:rsid w:val="002052F2"/>
    <w:rsid w:val="00205ED2"/>
    <w:rsid w:val="00206008"/>
    <w:rsid w:val="002060FD"/>
    <w:rsid w:val="00206576"/>
    <w:rsid w:val="00206580"/>
    <w:rsid w:val="002067BD"/>
    <w:rsid w:val="00206EF4"/>
    <w:rsid w:val="0020711B"/>
    <w:rsid w:val="00207218"/>
    <w:rsid w:val="0020726C"/>
    <w:rsid w:val="00207479"/>
    <w:rsid w:val="00207986"/>
    <w:rsid w:val="00207C63"/>
    <w:rsid w:val="00207CCC"/>
    <w:rsid w:val="00207D82"/>
    <w:rsid w:val="00210565"/>
    <w:rsid w:val="00210948"/>
    <w:rsid w:val="00210A0F"/>
    <w:rsid w:val="00210AD2"/>
    <w:rsid w:val="00210C38"/>
    <w:rsid w:val="00210C43"/>
    <w:rsid w:val="00210FEF"/>
    <w:rsid w:val="00211455"/>
    <w:rsid w:val="00211585"/>
    <w:rsid w:val="0021163F"/>
    <w:rsid w:val="002116B7"/>
    <w:rsid w:val="00211D18"/>
    <w:rsid w:val="00211E4C"/>
    <w:rsid w:val="00211F20"/>
    <w:rsid w:val="00212573"/>
    <w:rsid w:val="00212635"/>
    <w:rsid w:val="00212657"/>
    <w:rsid w:val="002139A1"/>
    <w:rsid w:val="002139BB"/>
    <w:rsid w:val="00213DDD"/>
    <w:rsid w:val="00213FF0"/>
    <w:rsid w:val="0021472E"/>
    <w:rsid w:val="00214D6E"/>
    <w:rsid w:val="00215270"/>
    <w:rsid w:val="002153D6"/>
    <w:rsid w:val="002157B2"/>
    <w:rsid w:val="00215D32"/>
    <w:rsid w:val="00215EA6"/>
    <w:rsid w:val="0021745D"/>
    <w:rsid w:val="0021751E"/>
    <w:rsid w:val="0022023A"/>
    <w:rsid w:val="002202C7"/>
    <w:rsid w:val="0022069E"/>
    <w:rsid w:val="00220935"/>
    <w:rsid w:val="002209F8"/>
    <w:rsid w:val="00221227"/>
    <w:rsid w:val="002215DE"/>
    <w:rsid w:val="00221A6D"/>
    <w:rsid w:val="00222069"/>
    <w:rsid w:val="002227AF"/>
    <w:rsid w:val="00222EBD"/>
    <w:rsid w:val="0022307C"/>
    <w:rsid w:val="00223308"/>
    <w:rsid w:val="00223417"/>
    <w:rsid w:val="00223636"/>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27E83"/>
    <w:rsid w:val="00230575"/>
    <w:rsid w:val="002307B8"/>
    <w:rsid w:val="00230809"/>
    <w:rsid w:val="00230CEB"/>
    <w:rsid w:val="00230DC6"/>
    <w:rsid w:val="00230FD7"/>
    <w:rsid w:val="0023136A"/>
    <w:rsid w:val="002317D8"/>
    <w:rsid w:val="00231C02"/>
    <w:rsid w:val="00231D78"/>
    <w:rsid w:val="00231E88"/>
    <w:rsid w:val="00232420"/>
    <w:rsid w:val="002324AD"/>
    <w:rsid w:val="00232675"/>
    <w:rsid w:val="00232AD3"/>
    <w:rsid w:val="00232B33"/>
    <w:rsid w:val="00232EA1"/>
    <w:rsid w:val="00232F24"/>
    <w:rsid w:val="0023368C"/>
    <w:rsid w:val="00233CA2"/>
    <w:rsid w:val="00233CC9"/>
    <w:rsid w:val="00233D26"/>
    <w:rsid w:val="00234253"/>
    <w:rsid w:val="00234330"/>
    <w:rsid w:val="00234FEC"/>
    <w:rsid w:val="00235255"/>
    <w:rsid w:val="002352D3"/>
    <w:rsid w:val="0023594F"/>
    <w:rsid w:val="00235974"/>
    <w:rsid w:val="00235CC7"/>
    <w:rsid w:val="00236502"/>
    <w:rsid w:val="00236820"/>
    <w:rsid w:val="00236828"/>
    <w:rsid w:val="00236EF8"/>
    <w:rsid w:val="00237048"/>
    <w:rsid w:val="002372AF"/>
    <w:rsid w:val="00237487"/>
    <w:rsid w:val="00237618"/>
    <w:rsid w:val="00237858"/>
    <w:rsid w:val="00237934"/>
    <w:rsid w:val="00237A52"/>
    <w:rsid w:val="00237B29"/>
    <w:rsid w:val="002401FC"/>
    <w:rsid w:val="002404E3"/>
    <w:rsid w:val="00240D18"/>
    <w:rsid w:val="00240DBF"/>
    <w:rsid w:val="00240ED5"/>
    <w:rsid w:val="0024104E"/>
    <w:rsid w:val="00241346"/>
    <w:rsid w:val="0024139F"/>
    <w:rsid w:val="002418BF"/>
    <w:rsid w:val="00241A48"/>
    <w:rsid w:val="00241BD2"/>
    <w:rsid w:val="00241E36"/>
    <w:rsid w:val="0024296A"/>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58A"/>
    <w:rsid w:val="0024672E"/>
    <w:rsid w:val="00246733"/>
    <w:rsid w:val="00246A42"/>
    <w:rsid w:val="00246BB6"/>
    <w:rsid w:val="00246E76"/>
    <w:rsid w:val="00246EE4"/>
    <w:rsid w:val="00247A91"/>
    <w:rsid w:val="00247B92"/>
    <w:rsid w:val="00247B93"/>
    <w:rsid w:val="00247D7B"/>
    <w:rsid w:val="00247DCA"/>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677F"/>
    <w:rsid w:val="00257210"/>
    <w:rsid w:val="0025793F"/>
    <w:rsid w:val="00257EA9"/>
    <w:rsid w:val="002602D7"/>
    <w:rsid w:val="00260417"/>
    <w:rsid w:val="0026048C"/>
    <w:rsid w:val="002607C5"/>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8E5"/>
    <w:rsid w:val="00264C08"/>
    <w:rsid w:val="002656E7"/>
    <w:rsid w:val="002659BC"/>
    <w:rsid w:val="00265E9C"/>
    <w:rsid w:val="0026630C"/>
    <w:rsid w:val="00266333"/>
    <w:rsid w:val="00266A27"/>
    <w:rsid w:val="00266C58"/>
    <w:rsid w:val="00267923"/>
    <w:rsid w:val="00267A36"/>
    <w:rsid w:val="002703ED"/>
    <w:rsid w:val="002703F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3F5"/>
    <w:rsid w:val="00284755"/>
    <w:rsid w:val="00284B7C"/>
    <w:rsid w:val="00285394"/>
    <w:rsid w:val="00285832"/>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05B1"/>
    <w:rsid w:val="00291640"/>
    <w:rsid w:val="002918DD"/>
    <w:rsid w:val="00291D11"/>
    <w:rsid w:val="00291DD8"/>
    <w:rsid w:val="0029203B"/>
    <w:rsid w:val="002921BD"/>
    <w:rsid w:val="0029237D"/>
    <w:rsid w:val="002923C1"/>
    <w:rsid w:val="002923F7"/>
    <w:rsid w:val="0029247F"/>
    <w:rsid w:val="00292B62"/>
    <w:rsid w:val="00292BFE"/>
    <w:rsid w:val="00292CB4"/>
    <w:rsid w:val="002939A0"/>
    <w:rsid w:val="00293A5E"/>
    <w:rsid w:val="00293F0A"/>
    <w:rsid w:val="002943B6"/>
    <w:rsid w:val="00294AF6"/>
    <w:rsid w:val="00294E7E"/>
    <w:rsid w:val="00295164"/>
    <w:rsid w:val="00295BCC"/>
    <w:rsid w:val="00295D4C"/>
    <w:rsid w:val="00295E2F"/>
    <w:rsid w:val="00296001"/>
    <w:rsid w:val="0029605F"/>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C6F"/>
    <w:rsid w:val="002A53EA"/>
    <w:rsid w:val="002A54AA"/>
    <w:rsid w:val="002A57B4"/>
    <w:rsid w:val="002A5F98"/>
    <w:rsid w:val="002A6149"/>
    <w:rsid w:val="002A61AF"/>
    <w:rsid w:val="002A6975"/>
    <w:rsid w:val="002A6E9B"/>
    <w:rsid w:val="002A7023"/>
    <w:rsid w:val="002A70A9"/>
    <w:rsid w:val="002A71E0"/>
    <w:rsid w:val="002A784D"/>
    <w:rsid w:val="002A7991"/>
    <w:rsid w:val="002A7CBD"/>
    <w:rsid w:val="002B0D46"/>
    <w:rsid w:val="002B119B"/>
    <w:rsid w:val="002B14A9"/>
    <w:rsid w:val="002B155A"/>
    <w:rsid w:val="002B1773"/>
    <w:rsid w:val="002B1C1C"/>
    <w:rsid w:val="002B1C56"/>
    <w:rsid w:val="002B1D1B"/>
    <w:rsid w:val="002B1F9B"/>
    <w:rsid w:val="002B2140"/>
    <w:rsid w:val="002B260A"/>
    <w:rsid w:val="002B2C65"/>
    <w:rsid w:val="002B2F38"/>
    <w:rsid w:val="002B32CA"/>
    <w:rsid w:val="002B35B2"/>
    <w:rsid w:val="002B381C"/>
    <w:rsid w:val="002B3B85"/>
    <w:rsid w:val="002B403E"/>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DDA"/>
    <w:rsid w:val="002B7E0E"/>
    <w:rsid w:val="002C0076"/>
    <w:rsid w:val="002C01AE"/>
    <w:rsid w:val="002C0993"/>
    <w:rsid w:val="002C1957"/>
    <w:rsid w:val="002C1B35"/>
    <w:rsid w:val="002C2016"/>
    <w:rsid w:val="002C2ED4"/>
    <w:rsid w:val="002C3268"/>
    <w:rsid w:val="002C3784"/>
    <w:rsid w:val="002C3787"/>
    <w:rsid w:val="002C3A25"/>
    <w:rsid w:val="002C3F53"/>
    <w:rsid w:val="002C3FB0"/>
    <w:rsid w:val="002C508B"/>
    <w:rsid w:val="002C510A"/>
    <w:rsid w:val="002C53CE"/>
    <w:rsid w:val="002C5436"/>
    <w:rsid w:val="002C5530"/>
    <w:rsid w:val="002C56F0"/>
    <w:rsid w:val="002C5AFC"/>
    <w:rsid w:val="002C5C2F"/>
    <w:rsid w:val="002C5F9D"/>
    <w:rsid w:val="002C5FCB"/>
    <w:rsid w:val="002C6068"/>
    <w:rsid w:val="002C64D9"/>
    <w:rsid w:val="002C6B05"/>
    <w:rsid w:val="002D00ED"/>
    <w:rsid w:val="002D0263"/>
    <w:rsid w:val="002D0A7E"/>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9B6"/>
    <w:rsid w:val="002D39D0"/>
    <w:rsid w:val="002D3F34"/>
    <w:rsid w:val="002D4124"/>
    <w:rsid w:val="002D41A7"/>
    <w:rsid w:val="002D43FF"/>
    <w:rsid w:val="002D45CE"/>
    <w:rsid w:val="002D4659"/>
    <w:rsid w:val="002D4FBA"/>
    <w:rsid w:val="002D595D"/>
    <w:rsid w:val="002D5D2C"/>
    <w:rsid w:val="002D60AD"/>
    <w:rsid w:val="002D6764"/>
    <w:rsid w:val="002D67D5"/>
    <w:rsid w:val="002D69ED"/>
    <w:rsid w:val="002D6CFF"/>
    <w:rsid w:val="002D6D78"/>
    <w:rsid w:val="002D7A91"/>
    <w:rsid w:val="002D7E64"/>
    <w:rsid w:val="002D7ED1"/>
    <w:rsid w:val="002E0361"/>
    <w:rsid w:val="002E03F8"/>
    <w:rsid w:val="002E041B"/>
    <w:rsid w:val="002E131B"/>
    <w:rsid w:val="002E15F6"/>
    <w:rsid w:val="002E1CA7"/>
    <w:rsid w:val="002E20EC"/>
    <w:rsid w:val="002E20F5"/>
    <w:rsid w:val="002E2AC0"/>
    <w:rsid w:val="002E2CE4"/>
    <w:rsid w:val="002E3019"/>
    <w:rsid w:val="002E312E"/>
    <w:rsid w:val="002E3758"/>
    <w:rsid w:val="002E4104"/>
    <w:rsid w:val="002E4126"/>
    <w:rsid w:val="002E4469"/>
    <w:rsid w:val="002E44F7"/>
    <w:rsid w:val="002E49EB"/>
    <w:rsid w:val="002E4A33"/>
    <w:rsid w:val="002E5C16"/>
    <w:rsid w:val="002E5D1B"/>
    <w:rsid w:val="002E5F07"/>
    <w:rsid w:val="002E6781"/>
    <w:rsid w:val="002E6ED3"/>
    <w:rsid w:val="002E6F4D"/>
    <w:rsid w:val="002E741A"/>
    <w:rsid w:val="002E7CF9"/>
    <w:rsid w:val="002E7F37"/>
    <w:rsid w:val="002F06EB"/>
    <w:rsid w:val="002F0762"/>
    <w:rsid w:val="002F0A2B"/>
    <w:rsid w:val="002F0BD3"/>
    <w:rsid w:val="002F0BFD"/>
    <w:rsid w:val="002F0FBB"/>
    <w:rsid w:val="002F11D1"/>
    <w:rsid w:val="002F1423"/>
    <w:rsid w:val="002F17D6"/>
    <w:rsid w:val="002F1E9C"/>
    <w:rsid w:val="002F1FAF"/>
    <w:rsid w:val="002F1FB7"/>
    <w:rsid w:val="002F2150"/>
    <w:rsid w:val="002F24A6"/>
    <w:rsid w:val="002F2908"/>
    <w:rsid w:val="002F2AF9"/>
    <w:rsid w:val="002F2C22"/>
    <w:rsid w:val="002F3579"/>
    <w:rsid w:val="002F394C"/>
    <w:rsid w:val="002F3ACE"/>
    <w:rsid w:val="002F42C2"/>
    <w:rsid w:val="002F4488"/>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8FF"/>
    <w:rsid w:val="002F7CE4"/>
    <w:rsid w:val="002F7E08"/>
    <w:rsid w:val="003006B2"/>
    <w:rsid w:val="00300C35"/>
    <w:rsid w:val="00300D8A"/>
    <w:rsid w:val="00300DD6"/>
    <w:rsid w:val="003010DE"/>
    <w:rsid w:val="00301D78"/>
    <w:rsid w:val="003022C3"/>
    <w:rsid w:val="00302302"/>
    <w:rsid w:val="00302BDA"/>
    <w:rsid w:val="00302D14"/>
    <w:rsid w:val="00302D5F"/>
    <w:rsid w:val="00302F09"/>
    <w:rsid w:val="0030325D"/>
    <w:rsid w:val="00303685"/>
    <w:rsid w:val="00303822"/>
    <w:rsid w:val="00303A35"/>
    <w:rsid w:val="00303CA6"/>
    <w:rsid w:val="00304202"/>
    <w:rsid w:val="0030422C"/>
    <w:rsid w:val="003047D0"/>
    <w:rsid w:val="003048C6"/>
    <w:rsid w:val="0030541D"/>
    <w:rsid w:val="003054B3"/>
    <w:rsid w:val="0030561B"/>
    <w:rsid w:val="0030561E"/>
    <w:rsid w:val="00305AB9"/>
    <w:rsid w:val="00305BA2"/>
    <w:rsid w:val="00305F53"/>
    <w:rsid w:val="00306218"/>
    <w:rsid w:val="0030641B"/>
    <w:rsid w:val="003064EC"/>
    <w:rsid w:val="0030677F"/>
    <w:rsid w:val="003069B0"/>
    <w:rsid w:val="00306CD1"/>
    <w:rsid w:val="00306D18"/>
    <w:rsid w:val="00306FA5"/>
    <w:rsid w:val="0030735B"/>
    <w:rsid w:val="00307B86"/>
    <w:rsid w:val="00307EC9"/>
    <w:rsid w:val="00307F14"/>
    <w:rsid w:val="0031013C"/>
    <w:rsid w:val="00310277"/>
    <w:rsid w:val="003108E2"/>
    <w:rsid w:val="00310A7B"/>
    <w:rsid w:val="00310B2F"/>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FCB"/>
    <w:rsid w:val="003146BE"/>
    <w:rsid w:val="0031479D"/>
    <w:rsid w:val="00314BB3"/>
    <w:rsid w:val="00314E8C"/>
    <w:rsid w:val="00314F06"/>
    <w:rsid w:val="0031546E"/>
    <w:rsid w:val="00315A88"/>
    <w:rsid w:val="00315B88"/>
    <w:rsid w:val="00315BB4"/>
    <w:rsid w:val="00315E1F"/>
    <w:rsid w:val="003165D2"/>
    <w:rsid w:val="0031733F"/>
    <w:rsid w:val="0031744C"/>
    <w:rsid w:val="0031767F"/>
    <w:rsid w:val="00317A7D"/>
    <w:rsid w:val="00317BF9"/>
    <w:rsid w:val="00317F9E"/>
    <w:rsid w:val="003206FD"/>
    <w:rsid w:val="00320B12"/>
    <w:rsid w:val="00320C26"/>
    <w:rsid w:val="00320F01"/>
    <w:rsid w:val="00321036"/>
    <w:rsid w:val="00321208"/>
    <w:rsid w:val="00321DA7"/>
    <w:rsid w:val="003225AF"/>
    <w:rsid w:val="0032298C"/>
    <w:rsid w:val="00322B1F"/>
    <w:rsid w:val="00322DF6"/>
    <w:rsid w:val="00322F36"/>
    <w:rsid w:val="0032302B"/>
    <w:rsid w:val="0032354C"/>
    <w:rsid w:val="003235F8"/>
    <w:rsid w:val="0032370B"/>
    <w:rsid w:val="00323935"/>
    <w:rsid w:val="00323990"/>
    <w:rsid w:val="00323A4C"/>
    <w:rsid w:val="00323BBD"/>
    <w:rsid w:val="00323BEE"/>
    <w:rsid w:val="003241F2"/>
    <w:rsid w:val="00324741"/>
    <w:rsid w:val="00324D7A"/>
    <w:rsid w:val="00324DB3"/>
    <w:rsid w:val="00324FFC"/>
    <w:rsid w:val="003252AE"/>
    <w:rsid w:val="00325436"/>
    <w:rsid w:val="00325828"/>
    <w:rsid w:val="003258D5"/>
    <w:rsid w:val="00325A6F"/>
    <w:rsid w:val="00325D66"/>
    <w:rsid w:val="0032657F"/>
    <w:rsid w:val="003267C6"/>
    <w:rsid w:val="00326B4E"/>
    <w:rsid w:val="00326D33"/>
    <w:rsid w:val="00326D58"/>
    <w:rsid w:val="00326E5F"/>
    <w:rsid w:val="00326E7E"/>
    <w:rsid w:val="0032700C"/>
    <w:rsid w:val="00327806"/>
    <w:rsid w:val="00327ADC"/>
    <w:rsid w:val="00327B16"/>
    <w:rsid w:val="00327C3A"/>
    <w:rsid w:val="00327C4F"/>
    <w:rsid w:val="00330BD3"/>
    <w:rsid w:val="00330C3A"/>
    <w:rsid w:val="00330E3F"/>
    <w:rsid w:val="0033102B"/>
    <w:rsid w:val="0033107B"/>
    <w:rsid w:val="00331166"/>
    <w:rsid w:val="003311D5"/>
    <w:rsid w:val="0033121A"/>
    <w:rsid w:val="00331C14"/>
    <w:rsid w:val="00331C18"/>
    <w:rsid w:val="00331C8D"/>
    <w:rsid w:val="00331EB2"/>
    <w:rsid w:val="00332992"/>
    <w:rsid w:val="00332CA7"/>
    <w:rsid w:val="00332CF9"/>
    <w:rsid w:val="00332E38"/>
    <w:rsid w:val="00332FFA"/>
    <w:rsid w:val="003330C1"/>
    <w:rsid w:val="003331CC"/>
    <w:rsid w:val="00333602"/>
    <w:rsid w:val="00333608"/>
    <w:rsid w:val="003336F6"/>
    <w:rsid w:val="0033381A"/>
    <w:rsid w:val="00333993"/>
    <w:rsid w:val="003341E5"/>
    <w:rsid w:val="00334351"/>
    <w:rsid w:val="00334451"/>
    <w:rsid w:val="003347A9"/>
    <w:rsid w:val="00334809"/>
    <w:rsid w:val="00334D41"/>
    <w:rsid w:val="00335212"/>
    <w:rsid w:val="00335364"/>
    <w:rsid w:val="00335668"/>
    <w:rsid w:val="00335DB3"/>
    <w:rsid w:val="003363E6"/>
    <w:rsid w:val="00336708"/>
    <w:rsid w:val="00336B66"/>
    <w:rsid w:val="00336EA8"/>
    <w:rsid w:val="0033724B"/>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2EDC"/>
    <w:rsid w:val="003436CD"/>
    <w:rsid w:val="003441A5"/>
    <w:rsid w:val="003446B6"/>
    <w:rsid w:val="00344734"/>
    <w:rsid w:val="0034485C"/>
    <w:rsid w:val="00344AB3"/>
    <w:rsid w:val="00344BB8"/>
    <w:rsid w:val="00344D11"/>
    <w:rsid w:val="003450C8"/>
    <w:rsid w:val="003452F5"/>
    <w:rsid w:val="0034540A"/>
    <w:rsid w:val="003456E6"/>
    <w:rsid w:val="00345900"/>
    <w:rsid w:val="0034688C"/>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C6A"/>
    <w:rsid w:val="003530D0"/>
    <w:rsid w:val="003530D6"/>
    <w:rsid w:val="003537E4"/>
    <w:rsid w:val="00353850"/>
    <w:rsid w:val="00353BF3"/>
    <w:rsid w:val="00354071"/>
    <w:rsid w:val="00354702"/>
    <w:rsid w:val="0035474F"/>
    <w:rsid w:val="00354A36"/>
    <w:rsid w:val="00354CDF"/>
    <w:rsid w:val="00354D21"/>
    <w:rsid w:val="00355073"/>
    <w:rsid w:val="0035556A"/>
    <w:rsid w:val="003556A5"/>
    <w:rsid w:val="003558BA"/>
    <w:rsid w:val="00355D00"/>
    <w:rsid w:val="00356030"/>
    <w:rsid w:val="00356308"/>
    <w:rsid w:val="00356918"/>
    <w:rsid w:val="00356AEC"/>
    <w:rsid w:val="00356E5E"/>
    <w:rsid w:val="003572DB"/>
    <w:rsid w:val="0035730A"/>
    <w:rsid w:val="0035743B"/>
    <w:rsid w:val="00357514"/>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A47"/>
    <w:rsid w:val="00363A8F"/>
    <w:rsid w:val="00363CDC"/>
    <w:rsid w:val="00363FF0"/>
    <w:rsid w:val="00364299"/>
    <w:rsid w:val="00364E42"/>
    <w:rsid w:val="0036529C"/>
    <w:rsid w:val="00365315"/>
    <w:rsid w:val="00365845"/>
    <w:rsid w:val="0036616F"/>
    <w:rsid w:val="00366191"/>
    <w:rsid w:val="00366CD3"/>
    <w:rsid w:val="003672E2"/>
    <w:rsid w:val="00367574"/>
    <w:rsid w:val="00367D5C"/>
    <w:rsid w:val="00367F36"/>
    <w:rsid w:val="0037008D"/>
    <w:rsid w:val="00370405"/>
    <w:rsid w:val="0037059B"/>
    <w:rsid w:val="0037092B"/>
    <w:rsid w:val="00370EB0"/>
    <w:rsid w:val="003711CE"/>
    <w:rsid w:val="003712E2"/>
    <w:rsid w:val="00371417"/>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0F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3990"/>
    <w:rsid w:val="003844B3"/>
    <w:rsid w:val="00384805"/>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452"/>
    <w:rsid w:val="00391CB1"/>
    <w:rsid w:val="00391D84"/>
    <w:rsid w:val="003922D7"/>
    <w:rsid w:val="003926DF"/>
    <w:rsid w:val="00393177"/>
    <w:rsid w:val="00393301"/>
    <w:rsid w:val="003933F1"/>
    <w:rsid w:val="00393978"/>
    <w:rsid w:val="0039401D"/>
    <w:rsid w:val="003940B5"/>
    <w:rsid w:val="00394BA4"/>
    <w:rsid w:val="003954DB"/>
    <w:rsid w:val="0039585F"/>
    <w:rsid w:val="00396225"/>
    <w:rsid w:val="0039670C"/>
    <w:rsid w:val="00396BFE"/>
    <w:rsid w:val="00396FAF"/>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673B"/>
    <w:rsid w:val="003A6819"/>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A94"/>
    <w:rsid w:val="003B3E72"/>
    <w:rsid w:val="003B3F59"/>
    <w:rsid w:val="003B3FD2"/>
    <w:rsid w:val="003B4106"/>
    <w:rsid w:val="003B440E"/>
    <w:rsid w:val="003B51B5"/>
    <w:rsid w:val="003B5206"/>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2ED"/>
    <w:rsid w:val="003C1552"/>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734"/>
    <w:rsid w:val="003C5D24"/>
    <w:rsid w:val="003C5E6D"/>
    <w:rsid w:val="003C60EF"/>
    <w:rsid w:val="003C6206"/>
    <w:rsid w:val="003C7A96"/>
    <w:rsid w:val="003C7BD3"/>
    <w:rsid w:val="003C7BEE"/>
    <w:rsid w:val="003C7FAD"/>
    <w:rsid w:val="003D0007"/>
    <w:rsid w:val="003D0D00"/>
    <w:rsid w:val="003D0E51"/>
    <w:rsid w:val="003D160B"/>
    <w:rsid w:val="003D17D0"/>
    <w:rsid w:val="003D1882"/>
    <w:rsid w:val="003D1F75"/>
    <w:rsid w:val="003D2106"/>
    <w:rsid w:val="003D212A"/>
    <w:rsid w:val="003D2398"/>
    <w:rsid w:val="003D2A2E"/>
    <w:rsid w:val="003D2C04"/>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23F"/>
    <w:rsid w:val="003D7A0E"/>
    <w:rsid w:val="003D7ADE"/>
    <w:rsid w:val="003E037F"/>
    <w:rsid w:val="003E119E"/>
    <w:rsid w:val="003E1593"/>
    <w:rsid w:val="003E1714"/>
    <w:rsid w:val="003E183A"/>
    <w:rsid w:val="003E188D"/>
    <w:rsid w:val="003E1AF1"/>
    <w:rsid w:val="003E1C0C"/>
    <w:rsid w:val="003E265D"/>
    <w:rsid w:val="003E2725"/>
    <w:rsid w:val="003E2954"/>
    <w:rsid w:val="003E2CA4"/>
    <w:rsid w:val="003E2E6B"/>
    <w:rsid w:val="003E2ED2"/>
    <w:rsid w:val="003E30D3"/>
    <w:rsid w:val="003E3383"/>
    <w:rsid w:val="003E3500"/>
    <w:rsid w:val="003E35B0"/>
    <w:rsid w:val="003E37A8"/>
    <w:rsid w:val="003E395D"/>
    <w:rsid w:val="003E3BC6"/>
    <w:rsid w:val="003E42BA"/>
    <w:rsid w:val="003E4808"/>
    <w:rsid w:val="003E4ABD"/>
    <w:rsid w:val="003E4B4B"/>
    <w:rsid w:val="003E4B54"/>
    <w:rsid w:val="003E509F"/>
    <w:rsid w:val="003E58A6"/>
    <w:rsid w:val="003E58E1"/>
    <w:rsid w:val="003E5A26"/>
    <w:rsid w:val="003E6B1D"/>
    <w:rsid w:val="003E6DB1"/>
    <w:rsid w:val="003E70AE"/>
    <w:rsid w:val="003E71FB"/>
    <w:rsid w:val="003E72D1"/>
    <w:rsid w:val="003E735C"/>
    <w:rsid w:val="003E7596"/>
    <w:rsid w:val="003E7634"/>
    <w:rsid w:val="003E7B93"/>
    <w:rsid w:val="003E7DA9"/>
    <w:rsid w:val="003E7DFE"/>
    <w:rsid w:val="003E7E78"/>
    <w:rsid w:val="003E7FB4"/>
    <w:rsid w:val="003F0028"/>
    <w:rsid w:val="003F0288"/>
    <w:rsid w:val="003F07D4"/>
    <w:rsid w:val="003F0A43"/>
    <w:rsid w:val="003F0B1A"/>
    <w:rsid w:val="003F0E25"/>
    <w:rsid w:val="003F0F1F"/>
    <w:rsid w:val="003F163B"/>
    <w:rsid w:val="003F180D"/>
    <w:rsid w:val="003F1861"/>
    <w:rsid w:val="003F1A37"/>
    <w:rsid w:val="003F1BA3"/>
    <w:rsid w:val="003F2094"/>
    <w:rsid w:val="003F2867"/>
    <w:rsid w:val="003F34FF"/>
    <w:rsid w:val="003F38F6"/>
    <w:rsid w:val="003F3BD8"/>
    <w:rsid w:val="003F414C"/>
    <w:rsid w:val="003F41C1"/>
    <w:rsid w:val="003F4738"/>
    <w:rsid w:val="003F4A3B"/>
    <w:rsid w:val="003F4CB0"/>
    <w:rsid w:val="003F4E2F"/>
    <w:rsid w:val="003F51DF"/>
    <w:rsid w:val="003F56E5"/>
    <w:rsid w:val="003F577B"/>
    <w:rsid w:val="003F59D2"/>
    <w:rsid w:val="003F5B45"/>
    <w:rsid w:val="003F5D07"/>
    <w:rsid w:val="003F5FAD"/>
    <w:rsid w:val="003F6706"/>
    <w:rsid w:val="003F6A59"/>
    <w:rsid w:val="003F6A9A"/>
    <w:rsid w:val="003F6C84"/>
    <w:rsid w:val="003F6DEF"/>
    <w:rsid w:val="003F6EA2"/>
    <w:rsid w:val="003F733D"/>
    <w:rsid w:val="003F74CC"/>
    <w:rsid w:val="003F7564"/>
    <w:rsid w:val="004005DA"/>
    <w:rsid w:val="00400804"/>
    <w:rsid w:val="00400E7F"/>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AF0"/>
    <w:rsid w:val="00405BF6"/>
    <w:rsid w:val="00405CD5"/>
    <w:rsid w:val="00405D8E"/>
    <w:rsid w:val="00405E65"/>
    <w:rsid w:val="00405E7B"/>
    <w:rsid w:val="0040609A"/>
    <w:rsid w:val="00406115"/>
    <w:rsid w:val="0040654C"/>
    <w:rsid w:val="00406BA0"/>
    <w:rsid w:val="00406CE0"/>
    <w:rsid w:val="004071B4"/>
    <w:rsid w:val="004074A5"/>
    <w:rsid w:val="0040765B"/>
    <w:rsid w:val="00410719"/>
    <w:rsid w:val="004108E0"/>
    <w:rsid w:val="00410B5C"/>
    <w:rsid w:val="00410C0B"/>
    <w:rsid w:val="0041168E"/>
    <w:rsid w:val="0041172B"/>
    <w:rsid w:val="00411E94"/>
    <w:rsid w:val="00412116"/>
    <w:rsid w:val="0041213E"/>
    <w:rsid w:val="004127B7"/>
    <w:rsid w:val="004129B5"/>
    <w:rsid w:val="00412B51"/>
    <w:rsid w:val="00412BED"/>
    <w:rsid w:val="00412C96"/>
    <w:rsid w:val="00412DAC"/>
    <w:rsid w:val="004135C1"/>
    <w:rsid w:val="0041370B"/>
    <w:rsid w:val="00413AB3"/>
    <w:rsid w:val="00413ABB"/>
    <w:rsid w:val="00413CF0"/>
    <w:rsid w:val="00413ECC"/>
    <w:rsid w:val="00413F2D"/>
    <w:rsid w:val="00414133"/>
    <w:rsid w:val="004141CC"/>
    <w:rsid w:val="0041448B"/>
    <w:rsid w:val="004149D7"/>
    <w:rsid w:val="004149FB"/>
    <w:rsid w:val="0041530A"/>
    <w:rsid w:val="00415C3F"/>
    <w:rsid w:val="00415D34"/>
    <w:rsid w:val="00415DF2"/>
    <w:rsid w:val="00416096"/>
    <w:rsid w:val="00416562"/>
    <w:rsid w:val="00416701"/>
    <w:rsid w:val="00416CB4"/>
    <w:rsid w:val="00416FDE"/>
    <w:rsid w:val="004170A6"/>
    <w:rsid w:val="004172F9"/>
    <w:rsid w:val="00417564"/>
    <w:rsid w:val="004178E1"/>
    <w:rsid w:val="00417908"/>
    <w:rsid w:val="00417EC6"/>
    <w:rsid w:val="004207BB"/>
    <w:rsid w:val="0042113D"/>
    <w:rsid w:val="00421198"/>
    <w:rsid w:val="004215BF"/>
    <w:rsid w:val="0042216F"/>
    <w:rsid w:val="00422795"/>
    <w:rsid w:val="00422C2D"/>
    <w:rsid w:val="00422D2D"/>
    <w:rsid w:val="0042320F"/>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434"/>
    <w:rsid w:val="0042787E"/>
    <w:rsid w:val="004279FC"/>
    <w:rsid w:val="004300A1"/>
    <w:rsid w:val="0043040A"/>
    <w:rsid w:val="00430B5E"/>
    <w:rsid w:val="00430BB7"/>
    <w:rsid w:val="00430F9A"/>
    <w:rsid w:val="004310DA"/>
    <w:rsid w:val="004317AC"/>
    <w:rsid w:val="004319AC"/>
    <w:rsid w:val="00431C89"/>
    <w:rsid w:val="00431D8A"/>
    <w:rsid w:val="0043263A"/>
    <w:rsid w:val="0043266D"/>
    <w:rsid w:val="0043296D"/>
    <w:rsid w:val="004332FB"/>
    <w:rsid w:val="00433698"/>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65"/>
    <w:rsid w:val="0043798D"/>
    <w:rsid w:val="00437A43"/>
    <w:rsid w:val="00437C49"/>
    <w:rsid w:val="00440058"/>
    <w:rsid w:val="00441250"/>
    <w:rsid w:val="00441332"/>
    <w:rsid w:val="00441BF2"/>
    <w:rsid w:val="00441E26"/>
    <w:rsid w:val="00441EE3"/>
    <w:rsid w:val="00442068"/>
    <w:rsid w:val="004421BF"/>
    <w:rsid w:val="004424D8"/>
    <w:rsid w:val="004425DE"/>
    <w:rsid w:val="00442620"/>
    <w:rsid w:val="00442707"/>
    <w:rsid w:val="00442E2B"/>
    <w:rsid w:val="0044301E"/>
    <w:rsid w:val="004436C6"/>
    <w:rsid w:val="00443F87"/>
    <w:rsid w:val="00444621"/>
    <w:rsid w:val="00444CE0"/>
    <w:rsid w:val="00444D41"/>
    <w:rsid w:val="00445945"/>
    <w:rsid w:val="00445F7A"/>
    <w:rsid w:val="0044604F"/>
    <w:rsid w:val="004462EA"/>
    <w:rsid w:val="004467F2"/>
    <w:rsid w:val="00446865"/>
    <w:rsid w:val="00446CA5"/>
    <w:rsid w:val="00446EBE"/>
    <w:rsid w:val="0044705B"/>
    <w:rsid w:val="00447577"/>
    <w:rsid w:val="00447739"/>
    <w:rsid w:val="0044799C"/>
    <w:rsid w:val="00447CE3"/>
    <w:rsid w:val="00447D12"/>
    <w:rsid w:val="004504DE"/>
    <w:rsid w:val="00450539"/>
    <w:rsid w:val="00450C12"/>
    <w:rsid w:val="0045148F"/>
    <w:rsid w:val="00451691"/>
    <w:rsid w:val="00451A06"/>
    <w:rsid w:val="00451A3F"/>
    <w:rsid w:val="00451A44"/>
    <w:rsid w:val="00451A63"/>
    <w:rsid w:val="00451BAE"/>
    <w:rsid w:val="00451F40"/>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384"/>
    <w:rsid w:val="00455546"/>
    <w:rsid w:val="004555E9"/>
    <w:rsid w:val="00455618"/>
    <w:rsid w:val="00455A82"/>
    <w:rsid w:val="00456624"/>
    <w:rsid w:val="00456630"/>
    <w:rsid w:val="00456A6B"/>
    <w:rsid w:val="00456C82"/>
    <w:rsid w:val="0045736F"/>
    <w:rsid w:val="004578F1"/>
    <w:rsid w:val="00457CB4"/>
    <w:rsid w:val="00457CC6"/>
    <w:rsid w:val="004603D0"/>
    <w:rsid w:val="004604DB"/>
    <w:rsid w:val="0046071D"/>
    <w:rsid w:val="004607C0"/>
    <w:rsid w:val="00460B9C"/>
    <w:rsid w:val="00460DCA"/>
    <w:rsid w:val="00460DEA"/>
    <w:rsid w:val="00461594"/>
    <w:rsid w:val="00461798"/>
    <w:rsid w:val="004619D5"/>
    <w:rsid w:val="00461DC3"/>
    <w:rsid w:val="00461DE2"/>
    <w:rsid w:val="00462132"/>
    <w:rsid w:val="004622B3"/>
    <w:rsid w:val="004627D3"/>
    <w:rsid w:val="00462A50"/>
    <w:rsid w:val="00462CDB"/>
    <w:rsid w:val="00462F7E"/>
    <w:rsid w:val="00462FE3"/>
    <w:rsid w:val="0046321B"/>
    <w:rsid w:val="00463585"/>
    <w:rsid w:val="00463951"/>
    <w:rsid w:val="00464601"/>
    <w:rsid w:val="00464639"/>
    <w:rsid w:val="004646E4"/>
    <w:rsid w:val="0046481C"/>
    <w:rsid w:val="00464CA9"/>
    <w:rsid w:val="0046503E"/>
    <w:rsid w:val="00465487"/>
    <w:rsid w:val="00465724"/>
    <w:rsid w:val="00465929"/>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3F9"/>
    <w:rsid w:val="00472507"/>
    <w:rsid w:val="004731D6"/>
    <w:rsid w:val="00473397"/>
    <w:rsid w:val="00473566"/>
    <w:rsid w:val="00473900"/>
    <w:rsid w:val="00473A38"/>
    <w:rsid w:val="00473C7F"/>
    <w:rsid w:val="00473C90"/>
    <w:rsid w:val="004740FF"/>
    <w:rsid w:val="0047481A"/>
    <w:rsid w:val="00474B57"/>
    <w:rsid w:val="00474B67"/>
    <w:rsid w:val="00474FDE"/>
    <w:rsid w:val="004750F0"/>
    <w:rsid w:val="0047513B"/>
    <w:rsid w:val="0047547C"/>
    <w:rsid w:val="00475C62"/>
    <w:rsid w:val="00475D33"/>
    <w:rsid w:val="00475F4A"/>
    <w:rsid w:val="0047640A"/>
    <w:rsid w:val="00476B4B"/>
    <w:rsid w:val="00476C14"/>
    <w:rsid w:val="00476C5D"/>
    <w:rsid w:val="0047765B"/>
    <w:rsid w:val="004778B5"/>
    <w:rsid w:val="004779DA"/>
    <w:rsid w:val="00477B4C"/>
    <w:rsid w:val="00477B52"/>
    <w:rsid w:val="0048000C"/>
    <w:rsid w:val="004808F5"/>
    <w:rsid w:val="00480A5C"/>
    <w:rsid w:val="00480EAE"/>
    <w:rsid w:val="00481144"/>
    <w:rsid w:val="004812F2"/>
    <w:rsid w:val="00481616"/>
    <w:rsid w:val="004816F2"/>
    <w:rsid w:val="004817DF"/>
    <w:rsid w:val="0048192C"/>
    <w:rsid w:val="00481A5B"/>
    <w:rsid w:val="00482115"/>
    <w:rsid w:val="004826AE"/>
    <w:rsid w:val="00482AED"/>
    <w:rsid w:val="00482EF2"/>
    <w:rsid w:val="00483847"/>
    <w:rsid w:val="00483955"/>
    <w:rsid w:val="00484065"/>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79F"/>
    <w:rsid w:val="00487A60"/>
    <w:rsid w:val="004900EF"/>
    <w:rsid w:val="00490B00"/>
    <w:rsid w:val="00490B0E"/>
    <w:rsid w:val="00491164"/>
    <w:rsid w:val="004911CD"/>
    <w:rsid w:val="0049120B"/>
    <w:rsid w:val="00491888"/>
    <w:rsid w:val="004919E6"/>
    <w:rsid w:val="0049214F"/>
    <w:rsid w:val="00492465"/>
    <w:rsid w:val="004925CD"/>
    <w:rsid w:val="00492762"/>
    <w:rsid w:val="00492B66"/>
    <w:rsid w:val="00493446"/>
    <w:rsid w:val="0049353A"/>
    <w:rsid w:val="0049369B"/>
    <w:rsid w:val="00493908"/>
    <w:rsid w:val="00493CC7"/>
    <w:rsid w:val="00493E4D"/>
    <w:rsid w:val="00493E7B"/>
    <w:rsid w:val="004940E4"/>
    <w:rsid w:val="0049412D"/>
    <w:rsid w:val="004941C8"/>
    <w:rsid w:val="004945CC"/>
    <w:rsid w:val="00494D22"/>
    <w:rsid w:val="00495881"/>
    <w:rsid w:val="004961A8"/>
    <w:rsid w:val="00496C8D"/>
    <w:rsid w:val="00496F2C"/>
    <w:rsid w:val="00497175"/>
    <w:rsid w:val="004977DC"/>
    <w:rsid w:val="004A0310"/>
    <w:rsid w:val="004A07F4"/>
    <w:rsid w:val="004A0D33"/>
    <w:rsid w:val="004A0DD7"/>
    <w:rsid w:val="004A0E29"/>
    <w:rsid w:val="004A0EFF"/>
    <w:rsid w:val="004A1143"/>
    <w:rsid w:val="004A13BC"/>
    <w:rsid w:val="004A1565"/>
    <w:rsid w:val="004A1841"/>
    <w:rsid w:val="004A201C"/>
    <w:rsid w:val="004A21C0"/>
    <w:rsid w:val="004A224C"/>
    <w:rsid w:val="004A22BF"/>
    <w:rsid w:val="004A22EF"/>
    <w:rsid w:val="004A2AC6"/>
    <w:rsid w:val="004A2B67"/>
    <w:rsid w:val="004A2D43"/>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AF"/>
    <w:rsid w:val="004A64C7"/>
    <w:rsid w:val="004A6648"/>
    <w:rsid w:val="004A6EC1"/>
    <w:rsid w:val="004A7191"/>
    <w:rsid w:val="004A7BEA"/>
    <w:rsid w:val="004A7FC6"/>
    <w:rsid w:val="004B0156"/>
    <w:rsid w:val="004B02FE"/>
    <w:rsid w:val="004B037F"/>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155"/>
    <w:rsid w:val="004B37E3"/>
    <w:rsid w:val="004B3E73"/>
    <w:rsid w:val="004B490D"/>
    <w:rsid w:val="004B5258"/>
    <w:rsid w:val="004B5BF1"/>
    <w:rsid w:val="004B5F94"/>
    <w:rsid w:val="004B6470"/>
    <w:rsid w:val="004B6555"/>
    <w:rsid w:val="004B67A8"/>
    <w:rsid w:val="004B6E41"/>
    <w:rsid w:val="004B714C"/>
    <w:rsid w:val="004B77FA"/>
    <w:rsid w:val="004B7CAD"/>
    <w:rsid w:val="004C0790"/>
    <w:rsid w:val="004C13D3"/>
    <w:rsid w:val="004C1A42"/>
    <w:rsid w:val="004C1B98"/>
    <w:rsid w:val="004C27FE"/>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F92"/>
    <w:rsid w:val="004C66C4"/>
    <w:rsid w:val="004C6848"/>
    <w:rsid w:val="004C6B26"/>
    <w:rsid w:val="004C7343"/>
    <w:rsid w:val="004C7805"/>
    <w:rsid w:val="004D0468"/>
    <w:rsid w:val="004D0825"/>
    <w:rsid w:val="004D0BBC"/>
    <w:rsid w:val="004D0CCE"/>
    <w:rsid w:val="004D0DDB"/>
    <w:rsid w:val="004D13A3"/>
    <w:rsid w:val="004D1605"/>
    <w:rsid w:val="004D2950"/>
    <w:rsid w:val="004D2BC4"/>
    <w:rsid w:val="004D3081"/>
    <w:rsid w:val="004D3096"/>
    <w:rsid w:val="004D31EC"/>
    <w:rsid w:val="004D37E0"/>
    <w:rsid w:val="004D3ACC"/>
    <w:rsid w:val="004D3AE0"/>
    <w:rsid w:val="004D427C"/>
    <w:rsid w:val="004D4385"/>
    <w:rsid w:val="004D4500"/>
    <w:rsid w:val="004D45B8"/>
    <w:rsid w:val="004D4FD9"/>
    <w:rsid w:val="004D5787"/>
    <w:rsid w:val="004D61D9"/>
    <w:rsid w:val="004D64AA"/>
    <w:rsid w:val="004D77B0"/>
    <w:rsid w:val="004D7B01"/>
    <w:rsid w:val="004D7B7B"/>
    <w:rsid w:val="004D7E55"/>
    <w:rsid w:val="004E0AF1"/>
    <w:rsid w:val="004E128C"/>
    <w:rsid w:val="004E17DE"/>
    <w:rsid w:val="004E1AB3"/>
    <w:rsid w:val="004E288C"/>
    <w:rsid w:val="004E396C"/>
    <w:rsid w:val="004E4058"/>
    <w:rsid w:val="004E40B9"/>
    <w:rsid w:val="004E4B99"/>
    <w:rsid w:val="004E4F9D"/>
    <w:rsid w:val="004E4FDD"/>
    <w:rsid w:val="004E540A"/>
    <w:rsid w:val="004E548C"/>
    <w:rsid w:val="004E5990"/>
    <w:rsid w:val="004E5AC7"/>
    <w:rsid w:val="004E5F81"/>
    <w:rsid w:val="004E6539"/>
    <w:rsid w:val="004E6B5F"/>
    <w:rsid w:val="004E793F"/>
    <w:rsid w:val="004E7BC0"/>
    <w:rsid w:val="004E7E62"/>
    <w:rsid w:val="004F0679"/>
    <w:rsid w:val="004F075B"/>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22A"/>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CF3"/>
    <w:rsid w:val="00502E96"/>
    <w:rsid w:val="00502F80"/>
    <w:rsid w:val="005030DE"/>
    <w:rsid w:val="005034F8"/>
    <w:rsid w:val="005035BC"/>
    <w:rsid w:val="0050369C"/>
    <w:rsid w:val="0050376B"/>
    <w:rsid w:val="005039F4"/>
    <w:rsid w:val="00503A89"/>
    <w:rsid w:val="00503B12"/>
    <w:rsid w:val="00503E25"/>
    <w:rsid w:val="00503EF4"/>
    <w:rsid w:val="00504101"/>
    <w:rsid w:val="00504723"/>
    <w:rsid w:val="00504B48"/>
    <w:rsid w:val="00505AB3"/>
    <w:rsid w:val="00506730"/>
    <w:rsid w:val="00506CD6"/>
    <w:rsid w:val="00506D9E"/>
    <w:rsid w:val="00506F58"/>
    <w:rsid w:val="005076FF"/>
    <w:rsid w:val="005079DB"/>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AA5"/>
    <w:rsid w:val="00513B40"/>
    <w:rsid w:val="00513B8C"/>
    <w:rsid w:val="00513C10"/>
    <w:rsid w:val="00513FB4"/>
    <w:rsid w:val="0051400D"/>
    <w:rsid w:val="00514012"/>
    <w:rsid w:val="00514073"/>
    <w:rsid w:val="005140FC"/>
    <w:rsid w:val="0051429E"/>
    <w:rsid w:val="005142D0"/>
    <w:rsid w:val="0051487C"/>
    <w:rsid w:val="00514C36"/>
    <w:rsid w:val="00514E82"/>
    <w:rsid w:val="00514E8B"/>
    <w:rsid w:val="0051580C"/>
    <w:rsid w:val="00515BEE"/>
    <w:rsid w:val="00516D05"/>
    <w:rsid w:val="00517831"/>
    <w:rsid w:val="005179A9"/>
    <w:rsid w:val="0052001E"/>
    <w:rsid w:val="00520332"/>
    <w:rsid w:val="005204B5"/>
    <w:rsid w:val="00520DC2"/>
    <w:rsid w:val="005210AD"/>
    <w:rsid w:val="005212B8"/>
    <w:rsid w:val="005213B1"/>
    <w:rsid w:val="005216A2"/>
    <w:rsid w:val="00521A77"/>
    <w:rsid w:val="00521B1C"/>
    <w:rsid w:val="00521FD9"/>
    <w:rsid w:val="0052233A"/>
    <w:rsid w:val="005227DA"/>
    <w:rsid w:val="00522931"/>
    <w:rsid w:val="00522E58"/>
    <w:rsid w:val="00523161"/>
    <w:rsid w:val="0052350D"/>
    <w:rsid w:val="00523AF0"/>
    <w:rsid w:val="00523E2E"/>
    <w:rsid w:val="0052417E"/>
    <w:rsid w:val="005241E4"/>
    <w:rsid w:val="00524930"/>
    <w:rsid w:val="00524B18"/>
    <w:rsid w:val="00524E08"/>
    <w:rsid w:val="005250B7"/>
    <w:rsid w:val="00525138"/>
    <w:rsid w:val="00525557"/>
    <w:rsid w:val="00525DF2"/>
    <w:rsid w:val="005261E7"/>
    <w:rsid w:val="00526222"/>
    <w:rsid w:val="0052639B"/>
    <w:rsid w:val="00527155"/>
    <w:rsid w:val="0052716E"/>
    <w:rsid w:val="005279B0"/>
    <w:rsid w:val="00527D52"/>
    <w:rsid w:val="00527F39"/>
    <w:rsid w:val="00527F9A"/>
    <w:rsid w:val="0053035D"/>
    <w:rsid w:val="00530656"/>
    <w:rsid w:val="00530EDD"/>
    <w:rsid w:val="00530F2C"/>
    <w:rsid w:val="0053145A"/>
    <w:rsid w:val="005314D6"/>
    <w:rsid w:val="005315E7"/>
    <w:rsid w:val="00531A1A"/>
    <w:rsid w:val="00531A88"/>
    <w:rsid w:val="00531EFF"/>
    <w:rsid w:val="005324E1"/>
    <w:rsid w:val="00532599"/>
    <w:rsid w:val="00532A7C"/>
    <w:rsid w:val="00532EA3"/>
    <w:rsid w:val="00533298"/>
    <w:rsid w:val="005336BE"/>
    <w:rsid w:val="00533EF6"/>
    <w:rsid w:val="005340AA"/>
    <w:rsid w:val="005345B4"/>
    <w:rsid w:val="00534DCA"/>
    <w:rsid w:val="005350D6"/>
    <w:rsid w:val="0053547C"/>
    <w:rsid w:val="00535B41"/>
    <w:rsid w:val="00536168"/>
    <w:rsid w:val="005361E2"/>
    <w:rsid w:val="005362B2"/>
    <w:rsid w:val="00536369"/>
    <w:rsid w:val="0053669C"/>
    <w:rsid w:val="005369CF"/>
    <w:rsid w:val="00536C76"/>
    <w:rsid w:val="00537232"/>
    <w:rsid w:val="00537254"/>
    <w:rsid w:val="005373AC"/>
    <w:rsid w:val="005408FD"/>
    <w:rsid w:val="00540E62"/>
    <w:rsid w:val="00540F67"/>
    <w:rsid w:val="00540F89"/>
    <w:rsid w:val="005415E0"/>
    <w:rsid w:val="005416DA"/>
    <w:rsid w:val="005417C5"/>
    <w:rsid w:val="0054195B"/>
    <w:rsid w:val="00541D3A"/>
    <w:rsid w:val="00541EC0"/>
    <w:rsid w:val="005423DC"/>
    <w:rsid w:val="00542599"/>
    <w:rsid w:val="00542895"/>
    <w:rsid w:val="005428E3"/>
    <w:rsid w:val="0054291A"/>
    <w:rsid w:val="00542B35"/>
    <w:rsid w:val="00542DEF"/>
    <w:rsid w:val="00542EDB"/>
    <w:rsid w:val="005436DC"/>
    <w:rsid w:val="00543970"/>
    <w:rsid w:val="00543EC4"/>
    <w:rsid w:val="00543EE0"/>
    <w:rsid w:val="00543FBB"/>
    <w:rsid w:val="005442AD"/>
    <w:rsid w:val="00544352"/>
    <w:rsid w:val="005449AD"/>
    <w:rsid w:val="00544E44"/>
    <w:rsid w:val="005450D4"/>
    <w:rsid w:val="005454E5"/>
    <w:rsid w:val="005459A9"/>
    <w:rsid w:val="00545C1C"/>
    <w:rsid w:val="005469E0"/>
    <w:rsid w:val="00546E6E"/>
    <w:rsid w:val="00546EF6"/>
    <w:rsid w:val="00547230"/>
    <w:rsid w:val="005478FD"/>
    <w:rsid w:val="0055001A"/>
    <w:rsid w:val="00550210"/>
    <w:rsid w:val="0055034F"/>
    <w:rsid w:val="0055040B"/>
    <w:rsid w:val="00550686"/>
    <w:rsid w:val="00550A3F"/>
    <w:rsid w:val="00550AF0"/>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572F5"/>
    <w:rsid w:val="005600BF"/>
    <w:rsid w:val="005602B0"/>
    <w:rsid w:val="0056058B"/>
    <w:rsid w:val="00560D3A"/>
    <w:rsid w:val="005611D8"/>
    <w:rsid w:val="005617F7"/>
    <w:rsid w:val="0056196B"/>
    <w:rsid w:val="00561DDB"/>
    <w:rsid w:val="00562268"/>
    <w:rsid w:val="00562FA8"/>
    <w:rsid w:val="00563652"/>
    <w:rsid w:val="005636C6"/>
    <w:rsid w:val="0056395C"/>
    <w:rsid w:val="00563A97"/>
    <w:rsid w:val="00563C7F"/>
    <w:rsid w:val="00563F30"/>
    <w:rsid w:val="00564328"/>
    <w:rsid w:val="00565423"/>
    <w:rsid w:val="00565471"/>
    <w:rsid w:val="00565578"/>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4AD"/>
    <w:rsid w:val="005714C4"/>
    <w:rsid w:val="005715B7"/>
    <w:rsid w:val="005715C3"/>
    <w:rsid w:val="00571B3B"/>
    <w:rsid w:val="005720DD"/>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40"/>
    <w:rsid w:val="00577D53"/>
    <w:rsid w:val="00580186"/>
    <w:rsid w:val="00580505"/>
    <w:rsid w:val="00580791"/>
    <w:rsid w:val="00580893"/>
    <w:rsid w:val="00580E5B"/>
    <w:rsid w:val="00580EDD"/>
    <w:rsid w:val="00580F02"/>
    <w:rsid w:val="00581214"/>
    <w:rsid w:val="005812DF"/>
    <w:rsid w:val="00581D8B"/>
    <w:rsid w:val="00582206"/>
    <w:rsid w:val="0058222A"/>
    <w:rsid w:val="005822B0"/>
    <w:rsid w:val="005824E3"/>
    <w:rsid w:val="00582558"/>
    <w:rsid w:val="00582612"/>
    <w:rsid w:val="00582AA3"/>
    <w:rsid w:val="00582B27"/>
    <w:rsid w:val="00582B32"/>
    <w:rsid w:val="00582B6E"/>
    <w:rsid w:val="00582BF3"/>
    <w:rsid w:val="00582ED7"/>
    <w:rsid w:val="00583509"/>
    <w:rsid w:val="005839EE"/>
    <w:rsid w:val="00583C2E"/>
    <w:rsid w:val="00583D64"/>
    <w:rsid w:val="00583DC5"/>
    <w:rsid w:val="0058402B"/>
    <w:rsid w:val="00584198"/>
    <w:rsid w:val="0058425E"/>
    <w:rsid w:val="0058458C"/>
    <w:rsid w:val="005848BE"/>
    <w:rsid w:val="00584BB2"/>
    <w:rsid w:val="005853FD"/>
    <w:rsid w:val="0058549E"/>
    <w:rsid w:val="00585623"/>
    <w:rsid w:val="0058572F"/>
    <w:rsid w:val="00585EA0"/>
    <w:rsid w:val="00585F65"/>
    <w:rsid w:val="0058643B"/>
    <w:rsid w:val="0058682B"/>
    <w:rsid w:val="005869C7"/>
    <w:rsid w:val="005869E4"/>
    <w:rsid w:val="00586B14"/>
    <w:rsid w:val="00586D45"/>
    <w:rsid w:val="00586F63"/>
    <w:rsid w:val="005871DE"/>
    <w:rsid w:val="00587392"/>
    <w:rsid w:val="00587B6C"/>
    <w:rsid w:val="005904A5"/>
    <w:rsid w:val="00590D4A"/>
    <w:rsid w:val="005916E9"/>
    <w:rsid w:val="00591AD2"/>
    <w:rsid w:val="00591CFC"/>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CA5"/>
    <w:rsid w:val="00596D1C"/>
    <w:rsid w:val="00596F2E"/>
    <w:rsid w:val="00597270"/>
    <w:rsid w:val="005972C6"/>
    <w:rsid w:val="0059747C"/>
    <w:rsid w:val="00597754"/>
    <w:rsid w:val="00597E6B"/>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76F"/>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0FE7"/>
    <w:rsid w:val="005B16CC"/>
    <w:rsid w:val="005B171F"/>
    <w:rsid w:val="005B17BF"/>
    <w:rsid w:val="005B1880"/>
    <w:rsid w:val="005B18A4"/>
    <w:rsid w:val="005B1C36"/>
    <w:rsid w:val="005B201B"/>
    <w:rsid w:val="005B2055"/>
    <w:rsid w:val="005B2594"/>
    <w:rsid w:val="005B264E"/>
    <w:rsid w:val="005B2CC7"/>
    <w:rsid w:val="005B2E6E"/>
    <w:rsid w:val="005B36A0"/>
    <w:rsid w:val="005B36BE"/>
    <w:rsid w:val="005B36EC"/>
    <w:rsid w:val="005B3793"/>
    <w:rsid w:val="005B3BD2"/>
    <w:rsid w:val="005B4D5F"/>
    <w:rsid w:val="005B4FF4"/>
    <w:rsid w:val="005B5388"/>
    <w:rsid w:val="005B53BA"/>
    <w:rsid w:val="005B5678"/>
    <w:rsid w:val="005B56A0"/>
    <w:rsid w:val="005B6851"/>
    <w:rsid w:val="005B6988"/>
    <w:rsid w:val="005B72F0"/>
    <w:rsid w:val="005B7A29"/>
    <w:rsid w:val="005B7BC2"/>
    <w:rsid w:val="005B7E7B"/>
    <w:rsid w:val="005C022E"/>
    <w:rsid w:val="005C0F57"/>
    <w:rsid w:val="005C15B9"/>
    <w:rsid w:val="005C1BC5"/>
    <w:rsid w:val="005C1D7E"/>
    <w:rsid w:val="005C207A"/>
    <w:rsid w:val="005C2395"/>
    <w:rsid w:val="005C2894"/>
    <w:rsid w:val="005C299B"/>
    <w:rsid w:val="005C2E78"/>
    <w:rsid w:val="005C32BA"/>
    <w:rsid w:val="005C3734"/>
    <w:rsid w:val="005C3752"/>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2F4"/>
    <w:rsid w:val="005C5614"/>
    <w:rsid w:val="005C5828"/>
    <w:rsid w:val="005C5CBD"/>
    <w:rsid w:val="005C6C97"/>
    <w:rsid w:val="005C6CC0"/>
    <w:rsid w:val="005C7370"/>
    <w:rsid w:val="005C7703"/>
    <w:rsid w:val="005C7824"/>
    <w:rsid w:val="005C79CB"/>
    <w:rsid w:val="005C7A58"/>
    <w:rsid w:val="005C7D2D"/>
    <w:rsid w:val="005C7F93"/>
    <w:rsid w:val="005D049E"/>
    <w:rsid w:val="005D056F"/>
    <w:rsid w:val="005D05BC"/>
    <w:rsid w:val="005D07FA"/>
    <w:rsid w:val="005D08F2"/>
    <w:rsid w:val="005D0EF4"/>
    <w:rsid w:val="005D115E"/>
    <w:rsid w:val="005D1909"/>
    <w:rsid w:val="005D1969"/>
    <w:rsid w:val="005D1AB0"/>
    <w:rsid w:val="005D1AFA"/>
    <w:rsid w:val="005D2377"/>
    <w:rsid w:val="005D259F"/>
    <w:rsid w:val="005D2D11"/>
    <w:rsid w:val="005D2FB3"/>
    <w:rsid w:val="005D3676"/>
    <w:rsid w:val="005D3D16"/>
    <w:rsid w:val="005D44D1"/>
    <w:rsid w:val="005D44E7"/>
    <w:rsid w:val="005D4663"/>
    <w:rsid w:val="005D4685"/>
    <w:rsid w:val="005D53E9"/>
    <w:rsid w:val="005D619E"/>
    <w:rsid w:val="005D6544"/>
    <w:rsid w:val="005D6E83"/>
    <w:rsid w:val="005D6F2D"/>
    <w:rsid w:val="005D7206"/>
    <w:rsid w:val="005D77A6"/>
    <w:rsid w:val="005D7A53"/>
    <w:rsid w:val="005E00FE"/>
    <w:rsid w:val="005E0539"/>
    <w:rsid w:val="005E05EA"/>
    <w:rsid w:val="005E05FB"/>
    <w:rsid w:val="005E068B"/>
    <w:rsid w:val="005E10EC"/>
    <w:rsid w:val="005E19D2"/>
    <w:rsid w:val="005E1A58"/>
    <w:rsid w:val="005E1B9C"/>
    <w:rsid w:val="005E1E0A"/>
    <w:rsid w:val="005E1F81"/>
    <w:rsid w:val="005E2376"/>
    <w:rsid w:val="005E2797"/>
    <w:rsid w:val="005E2F8F"/>
    <w:rsid w:val="005E31BF"/>
    <w:rsid w:val="005E33B8"/>
    <w:rsid w:val="005E3D8B"/>
    <w:rsid w:val="005E3E7B"/>
    <w:rsid w:val="005E3EE9"/>
    <w:rsid w:val="005E3F8D"/>
    <w:rsid w:val="005E4039"/>
    <w:rsid w:val="005E4341"/>
    <w:rsid w:val="005E4B9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8D5"/>
    <w:rsid w:val="005E79B4"/>
    <w:rsid w:val="005E7ECA"/>
    <w:rsid w:val="005F0015"/>
    <w:rsid w:val="005F008A"/>
    <w:rsid w:val="005F0511"/>
    <w:rsid w:val="005F0729"/>
    <w:rsid w:val="005F075B"/>
    <w:rsid w:val="005F0951"/>
    <w:rsid w:val="005F095E"/>
    <w:rsid w:val="005F0DAB"/>
    <w:rsid w:val="005F10E4"/>
    <w:rsid w:val="005F152A"/>
    <w:rsid w:val="005F16A3"/>
    <w:rsid w:val="005F1A5D"/>
    <w:rsid w:val="005F1C20"/>
    <w:rsid w:val="005F1D96"/>
    <w:rsid w:val="005F1DD6"/>
    <w:rsid w:val="005F21DE"/>
    <w:rsid w:val="005F276C"/>
    <w:rsid w:val="005F282B"/>
    <w:rsid w:val="005F3196"/>
    <w:rsid w:val="005F31BE"/>
    <w:rsid w:val="005F3264"/>
    <w:rsid w:val="005F332F"/>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600013"/>
    <w:rsid w:val="00600687"/>
    <w:rsid w:val="0060077E"/>
    <w:rsid w:val="00600C24"/>
    <w:rsid w:val="006011F5"/>
    <w:rsid w:val="00601453"/>
    <w:rsid w:val="006016E2"/>
    <w:rsid w:val="00601941"/>
    <w:rsid w:val="00601B15"/>
    <w:rsid w:val="00601ED1"/>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4E9F"/>
    <w:rsid w:val="006050A9"/>
    <w:rsid w:val="006056EA"/>
    <w:rsid w:val="006057BE"/>
    <w:rsid w:val="00605B54"/>
    <w:rsid w:val="00605D2A"/>
    <w:rsid w:val="00606338"/>
    <w:rsid w:val="006065EB"/>
    <w:rsid w:val="00606855"/>
    <w:rsid w:val="00606BF9"/>
    <w:rsid w:val="00607264"/>
    <w:rsid w:val="00607FE8"/>
    <w:rsid w:val="00610274"/>
    <w:rsid w:val="006106B4"/>
    <w:rsid w:val="006109BB"/>
    <w:rsid w:val="00610D73"/>
    <w:rsid w:val="00610E38"/>
    <w:rsid w:val="00611191"/>
    <w:rsid w:val="0061120B"/>
    <w:rsid w:val="006113BD"/>
    <w:rsid w:val="006116DF"/>
    <w:rsid w:val="0061175F"/>
    <w:rsid w:val="00611795"/>
    <w:rsid w:val="0061220B"/>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659"/>
    <w:rsid w:val="006249BA"/>
    <w:rsid w:val="00624B75"/>
    <w:rsid w:val="00624B9B"/>
    <w:rsid w:val="00624D13"/>
    <w:rsid w:val="0062575E"/>
    <w:rsid w:val="00625943"/>
    <w:rsid w:val="00625A06"/>
    <w:rsid w:val="006264AC"/>
    <w:rsid w:val="00626860"/>
    <w:rsid w:val="00627810"/>
    <w:rsid w:val="00627FE1"/>
    <w:rsid w:val="006302DF"/>
    <w:rsid w:val="006303F2"/>
    <w:rsid w:val="00630444"/>
    <w:rsid w:val="0063046C"/>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54C"/>
    <w:rsid w:val="006347B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494"/>
    <w:rsid w:val="00640B2C"/>
    <w:rsid w:val="00640BB6"/>
    <w:rsid w:val="00640EE8"/>
    <w:rsid w:val="00641111"/>
    <w:rsid w:val="006414ED"/>
    <w:rsid w:val="00641510"/>
    <w:rsid w:val="006416A0"/>
    <w:rsid w:val="006423A8"/>
    <w:rsid w:val="0064247C"/>
    <w:rsid w:val="00642725"/>
    <w:rsid w:val="00642E31"/>
    <w:rsid w:val="00643280"/>
    <w:rsid w:val="006437A5"/>
    <w:rsid w:val="006438F1"/>
    <w:rsid w:val="0064407F"/>
    <w:rsid w:val="00644423"/>
    <w:rsid w:val="00644BCD"/>
    <w:rsid w:val="00644DCE"/>
    <w:rsid w:val="0064532B"/>
    <w:rsid w:val="006466C8"/>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483"/>
    <w:rsid w:val="00663931"/>
    <w:rsid w:val="00663D39"/>
    <w:rsid w:val="00664A01"/>
    <w:rsid w:val="00664B3A"/>
    <w:rsid w:val="00664C29"/>
    <w:rsid w:val="00664FE7"/>
    <w:rsid w:val="00665144"/>
    <w:rsid w:val="0066569C"/>
    <w:rsid w:val="006657AC"/>
    <w:rsid w:val="00665851"/>
    <w:rsid w:val="00665AD0"/>
    <w:rsid w:val="00665B27"/>
    <w:rsid w:val="0066626E"/>
    <w:rsid w:val="006665CA"/>
    <w:rsid w:val="00666C7D"/>
    <w:rsid w:val="00666C96"/>
    <w:rsid w:val="00666CC8"/>
    <w:rsid w:val="00666F08"/>
    <w:rsid w:val="006678B5"/>
    <w:rsid w:val="00670403"/>
    <w:rsid w:val="00670D26"/>
    <w:rsid w:val="00671443"/>
    <w:rsid w:val="00671754"/>
    <w:rsid w:val="00671B7D"/>
    <w:rsid w:val="00671C26"/>
    <w:rsid w:val="00671EB6"/>
    <w:rsid w:val="00672190"/>
    <w:rsid w:val="006724B9"/>
    <w:rsid w:val="0067255A"/>
    <w:rsid w:val="00672690"/>
    <w:rsid w:val="00673666"/>
    <w:rsid w:val="006738BD"/>
    <w:rsid w:val="00673A3C"/>
    <w:rsid w:val="00673B80"/>
    <w:rsid w:val="00673DA4"/>
    <w:rsid w:val="0067437B"/>
    <w:rsid w:val="00674A40"/>
    <w:rsid w:val="00674C74"/>
    <w:rsid w:val="0067521D"/>
    <w:rsid w:val="006756C8"/>
    <w:rsid w:val="0067592B"/>
    <w:rsid w:val="00675F80"/>
    <w:rsid w:val="00676779"/>
    <w:rsid w:val="006767BC"/>
    <w:rsid w:val="006768FC"/>
    <w:rsid w:val="0067698C"/>
    <w:rsid w:val="006769BF"/>
    <w:rsid w:val="00676D5C"/>
    <w:rsid w:val="00677AEF"/>
    <w:rsid w:val="00677DC1"/>
    <w:rsid w:val="00677FF0"/>
    <w:rsid w:val="00680181"/>
    <w:rsid w:val="006803CA"/>
    <w:rsid w:val="00680AA6"/>
    <w:rsid w:val="00680B66"/>
    <w:rsid w:val="00680BEC"/>
    <w:rsid w:val="00680E86"/>
    <w:rsid w:val="006810A6"/>
    <w:rsid w:val="00681379"/>
    <w:rsid w:val="00681D5D"/>
    <w:rsid w:val="00681E34"/>
    <w:rsid w:val="006825EB"/>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8746F"/>
    <w:rsid w:val="0069012B"/>
    <w:rsid w:val="006901BB"/>
    <w:rsid w:val="0069049E"/>
    <w:rsid w:val="0069097F"/>
    <w:rsid w:val="006909C0"/>
    <w:rsid w:val="00690BDA"/>
    <w:rsid w:val="006912AD"/>
    <w:rsid w:val="00691599"/>
    <w:rsid w:val="0069189B"/>
    <w:rsid w:val="00691FA9"/>
    <w:rsid w:val="0069252F"/>
    <w:rsid w:val="00692888"/>
    <w:rsid w:val="0069300C"/>
    <w:rsid w:val="006932DD"/>
    <w:rsid w:val="00693408"/>
    <w:rsid w:val="00693556"/>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1F1C"/>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901"/>
    <w:rsid w:val="006A4AAD"/>
    <w:rsid w:val="006A4AD0"/>
    <w:rsid w:val="006A4E09"/>
    <w:rsid w:val="006A546A"/>
    <w:rsid w:val="006A56E4"/>
    <w:rsid w:val="006A61B6"/>
    <w:rsid w:val="006A654A"/>
    <w:rsid w:val="006A65CA"/>
    <w:rsid w:val="006A694B"/>
    <w:rsid w:val="006A6CBB"/>
    <w:rsid w:val="006A6DD1"/>
    <w:rsid w:val="006A704C"/>
    <w:rsid w:val="006A72CD"/>
    <w:rsid w:val="006A7360"/>
    <w:rsid w:val="006A75C4"/>
    <w:rsid w:val="006B004E"/>
    <w:rsid w:val="006B0322"/>
    <w:rsid w:val="006B05C7"/>
    <w:rsid w:val="006B0960"/>
    <w:rsid w:val="006B0D8B"/>
    <w:rsid w:val="006B13EA"/>
    <w:rsid w:val="006B1B35"/>
    <w:rsid w:val="006B1DB5"/>
    <w:rsid w:val="006B1F1B"/>
    <w:rsid w:val="006B21CA"/>
    <w:rsid w:val="006B2C79"/>
    <w:rsid w:val="006B2F0D"/>
    <w:rsid w:val="006B30F3"/>
    <w:rsid w:val="006B3753"/>
    <w:rsid w:val="006B3C47"/>
    <w:rsid w:val="006B3C8A"/>
    <w:rsid w:val="006B41EC"/>
    <w:rsid w:val="006B42DE"/>
    <w:rsid w:val="006B4373"/>
    <w:rsid w:val="006B479C"/>
    <w:rsid w:val="006B4FE0"/>
    <w:rsid w:val="006B529D"/>
    <w:rsid w:val="006B556B"/>
    <w:rsid w:val="006B5D2D"/>
    <w:rsid w:val="006B5E45"/>
    <w:rsid w:val="006B5FDD"/>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87D"/>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320"/>
    <w:rsid w:val="006D5926"/>
    <w:rsid w:val="006D5A7D"/>
    <w:rsid w:val="006D5C1A"/>
    <w:rsid w:val="006D63F6"/>
    <w:rsid w:val="006D6721"/>
    <w:rsid w:val="006D6775"/>
    <w:rsid w:val="006D696D"/>
    <w:rsid w:val="006D69E9"/>
    <w:rsid w:val="006D6C02"/>
    <w:rsid w:val="006D6C04"/>
    <w:rsid w:val="006D6DC9"/>
    <w:rsid w:val="006D6DFB"/>
    <w:rsid w:val="006D700D"/>
    <w:rsid w:val="006D76F2"/>
    <w:rsid w:val="006D780F"/>
    <w:rsid w:val="006D7D41"/>
    <w:rsid w:val="006D7F69"/>
    <w:rsid w:val="006E05D9"/>
    <w:rsid w:val="006E0A68"/>
    <w:rsid w:val="006E0AE1"/>
    <w:rsid w:val="006E0C56"/>
    <w:rsid w:val="006E0F12"/>
    <w:rsid w:val="006E0F5E"/>
    <w:rsid w:val="006E1047"/>
    <w:rsid w:val="006E144E"/>
    <w:rsid w:val="006E19C6"/>
    <w:rsid w:val="006E205D"/>
    <w:rsid w:val="006E20FF"/>
    <w:rsid w:val="006E271B"/>
    <w:rsid w:val="006E2908"/>
    <w:rsid w:val="006E2BEA"/>
    <w:rsid w:val="006E3187"/>
    <w:rsid w:val="006E3490"/>
    <w:rsid w:val="006E3551"/>
    <w:rsid w:val="006E3816"/>
    <w:rsid w:val="006E4300"/>
    <w:rsid w:val="006E46EB"/>
    <w:rsid w:val="006E4818"/>
    <w:rsid w:val="006E4963"/>
    <w:rsid w:val="006E4CC9"/>
    <w:rsid w:val="006E4D76"/>
    <w:rsid w:val="006E52D2"/>
    <w:rsid w:val="006E5374"/>
    <w:rsid w:val="006E54F4"/>
    <w:rsid w:val="006E5F03"/>
    <w:rsid w:val="006E6619"/>
    <w:rsid w:val="006E6C1B"/>
    <w:rsid w:val="006E6DF1"/>
    <w:rsid w:val="006E71FB"/>
    <w:rsid w:val="006E733F"/>
    <w:rsid w:val="006E73ED"/>
    <w:rsid w:val="006E775C"/>
    <w:rsid w:val="006E788B"/>
    <w:rsid w:val="006F02B7"/>
    <w:rsid w:val="006F0473"/>
    <w:rsid w:val="006F05B5"/>
    <w:rsid w:val="006F0AB2"/>
    <w:rsid w:val="006F0FAE"/>
    <w:rsid w:val="006F119C"/>
    <w:rsid w:val="006F133D"/>
    <w:rsid w:val="006F1384"/>
    <w:rsid w:val="006F1AF9"/>
    <w:rsid w:val="006F1CDB"/>
    <w:rsid w:val="006F2304"/>
    <w:rsid w:val="006F27D7"/>
    <w:rsid w:val="006F2CBF"/>
    <w:rsid w:val="006F3145"/>
    <w:rsid w:val="006F325B"/>
    <w:rsid w:val="006F35FB"/>
    <w:rsid w:val="006F39F1"/>
    <w:rsid w:val="006F3F52"/>
    <w:rsid w:val="006F4016"/>
    <w:rsid w:val="006F43E2"/>
    <w:rsid w:val="006F46C8"/>
    <w:rsid w:val="006F4B25"/>
    <w:rsid w:val="006F4DEC"/>
    <w:rsid w:val="006F4EB2"/>
    <w:rsid w:val="006F505B"/>
    <w:rsid w:val="006F5437"/>
    <w:rsid w:val="006F5487"/>
    <w:rsid w:val="006F5875"/>
    <w:rsid w:val="006F5D31"/>
    <w:rsid w:val="006F5FCC"/>
    <w:rsid w:val="006F6300"/>
    <w:rsid w:val="006F6962"/>
    <w:rsid w:val="006F6CCA"/>
    <w:rsid w:val="006F7465"/>
    <w:rsid w:val="006F7512"/>
    <w:rsid w:val="006F76B3"/>
    <w:rsid w:val="006F7DB7"/>
    <w:rsid w:val="006F7F3C"/>
    <w:rsid w:val="0070035C"/>
    <w:rsid w:val="0070056E"/>
    <w:rsid w:val="007005E7"/>
    <w:rsid w:val="00701123"/>
    <w:rsid w:val="00701855"/>
    <w:rsid w:val="00701B28"/>
    <w:rsid w:val="00701E66"/>
    <w:rsid w:val="007020C5"/>
    <w:rsid w:val="0070249D"/>
    <w:rsid w:val="0070251F"/>
    <w:rsid w:val="00702621"/>
    <w:rsid w:val="00702CAE"/>
    <w:rsid w:val="0070315F"/>
    <w:rsid w:val="0070356F"/>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07BFC"/>
    <w:rsid w:val="0071016C"/>
    <w:rsid w:val="00710223"/>
    <w:rsid w:val="007108B2"/>
    <w:rsid w:val="0071096C"/>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20062"/>
    <w:rsid w:val="00720652"/>
    <w:rsid w:val="0072081C"/>
    <w:rsid w:val="00720CA2"/>
    <w:rsid w:val="007213DA"/>
    <w:rsid w:val="007217C2"/>
    <w:rsid w:val="00721B47"/>
    <w:rsid w:val="00721BAC"/>
    <w:rsid w:val="00722243"/>
    <w:rsid w:val="0072266B"/>
    <w:rsid w:val="00722684"/>
    <w:rsid w:val="007234EE"/>
    <w:rsid w:val="007236F9"/>
    <w:rsid w:val="00723713"/>
    <w:rsid w:val="00723985"/>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2449"/>
    <w:rsid w:val="007324C7"/>
    <w:rsid w:val="00732EE4"/>
    <w:rsid w:val="007337A3"/>
    <w:rsid w:val="007338B6"/>
    <w:rsid w:val="00734306"/>
    <w:rsid w:val="0073435C"/>
    <w:rsid w:val="00734948"/>
    <w:rsid w:val="00734AEF"/>
    <w:rsid w:val="00734C5C"/>
    <w:rsid w:val="007350E9"/>
    <w:rsid w:val="007358D9"/>
    <w:rsid w:val="00736187"/>
    <w:rsid w:val="007369BC"/>
    <w:rsid w:val="00736E61"/>
    <w:rsid w:val="007371A0"/>
    <w:rsid w:val="00737D04"/>
    <w:rsid w:val="00737E1A"/>
    <w:rsid w:val="007409F6"/>
    <w:rsid w:val="00740A04"/>
    <w:rsid w:val="00740F3E"/>
    <w:rsid w:val="007413FE"/>
    <w:rsid w:val="00741C2B"/>
    <w:rsid w:val="00741FB5"/>
    <w:rsid w:val="007421F5"/>
    <w:rsid w:val="007422A5"/>
    <w:rsid w:val="00742503"/>
    <w:rsid w:val="007425B0"/>
    <w:rsid w:val="007427BD"/>
    <w:rsid w:val="0074316F"/>
    <w:rsid w:val="0074348E"/>
    <w:rsid w:val="00743F0F"/>
    <w:rsid w:val="00744797"/>
    <w:rsid w:val="00744836"/>
    <w:rsid w:val="00744EE4"/>
    <w:rsid w:val="00744F74"/>
    <w:rsid w:val="00745189"/>
    <w:rsid w:val="007451DC"/>
    <w:rsid w:val="0074541D"/>
    <w:rsid w:val="0074579E"/>
    <w:rsid w:val="0074626C"/>
    <w:rsid w:val="0074659B"/>
    <w:rsid w:val="00746B36"/>
    <w:rsid w:val="00746B6D"/>
    <w:rsid w:val="00746F2C"/>
    <w:rsid w:val="00747276"/>
    <w:rsid w:val="0074738A"/>
    <w:rsid w:val="0074780F"/>
    <w:rsid w:val="00747B9B"/>
    <w:rsid w:val="00747BE3"/>
    <w:rsid w:val="00747EDB"/>
    <w:rsid w:val="007502D6"/>
    <w:rsid w:val="00750564"/>
    <w:rsid w:val="007509AA"/>
    <w:rsid w:val="007519C9"/>
    <w:rsid w:val="00751B88"/>
    <w:rsid w:val="007529B3"/>
    <w:rsid w:val="00752EFC"/>
    <w:rsid w:val="00753035"/>
    <w:rsid w:val="00753190"/>
    <w:rsid w:val="00753677"/>
    <w:rsid w:val="00753CDD"/>
    <w:rsid w:val="00753E45"/>
    <w:rsid w:val="00753FB1"/>
    <w:rsid w:val="00754087"/>
    <w:rsid w:val="00754452"/>
    <w:rsid w:val="00754B22"/>
    <w:rsid w:val="00754D62"/>
    <w:rsid w:val="00755299"/>
    <w:rsid w:val="00755448"/>
    <w:rsid w:val="00755621"/>
    <w:rsid w:val="00755822"/>
    <w:rsid w:val="00755EDC"/>
    <w:rsid w:val="00755FC4"/>
    <w:rsid w:val="00756366"/>
    <w:rsid w:val="007569B5"/>
    <w:rsid w:val="00756D0E"/>
    <w:rsid w:val="00757DA8"/>
    <w:rsid w:val="007600C4"/>
    <w:rsid w:val="00760520"/>
    <w:rsid w:val="007607D6"/>
    <w:rsid w:val="00760F52"/>
    <w:rsid w:val="00761092"/>
    <w:rsid w:val="0076118B"/>
    <w:rsid w:val="00761223"/>
    <w:rsid w:val="0076150B"/>
    <w:rsid w:val="00761645"/>
    <w:rsid w:val="007618A1"/>
    <w:rsid w:val="00761CE7"/>
    <w:rsid w:val="00762037"/>
    <w:rsid w:val="007622F7"/>
    <w:rsid w:val="007622F9"/>
    <w:rsid w:val="00763935"/>
    <w:rsid w:val="00763A8E"/>
    <w:rsid w:val="00764163"/>
    <w:rsid w:val="007643DF"/>
    <w:rsid w:val="0076440D"/>
    <w:rsid w:val="00764551"/>
    <w:rsid w:val="00764A4F"/>
    <w:rsid w:val="00764B5C"/>
    <w:rsid w:val="00764D04"/>
    <w:rsid w:val="00765A3E"/>
    <w:rsid w:val="00765B45"/>
    <w:rsid w:val="00765CBC"/>
    <w:rsid w:val="007660E5"/>
    <w:rsid w:val="00766860"/>
    <w:rsid w:val="00766EB6"/>
    <w:rsid w:val="007674C3"/>
    <w:rsid w:val="00767A2E"/>
    <w:rsid w:val="00767ADE"/>
    <w:rsid w:val="00767FF4"/>
    <w:rsid w:val="007704DF"/>
    <w:rsid w:val="00770D04"/>
    <w:rsid w:val="00770DB6"/>
    <w:rsid w:val="007712DC"/>
    <w:rsid w:val="007714A1"/>
    <w:rsid w:val="0077187E"/>
    <w:rsid w:val="00771969"/>
    <w:rsid w:val="00771A92"/>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4FF4"/>
    <w:rsid w:val="007752AF"/>
    <w:rsid w:val="00775385"/>
    <w:rsid w:val="0077599E"/>
    <w:rsid w:val="00775C0B"/>
    <w:rsid w:val="00775D02"/>
    <w:rsid w:val="00776194"/>
    <w:rsid w:val="0077637F"/>
    <w:rsid w:val="00776964"/>
    <w:rsid w:val="00776CC5"/>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04E"/>
    <w:rsid w:val="007855DF"/>
    <w:rsid w:val="007857ED"/>
    <w:rsid w:val="0078585B"/>
    <w:rsid w:val="007859AE"/>
    <w:rsid w:val="007859DA"/>
    <w:rsid w:val="00785DED"/>
    <w:rsid w:val="00785E77"/>
    <w:rsid w:val="0078611F"/>
    <w:rsid w:val="0078619F"/>
    <w:rsid w:val="00786790"/>
    <w:rsid w:val="00786AC2"/>
    <w:rsid w:val="00787257"/>
    <w:rsid w:val="00787BE2"/>
    <w:rsid w:val="00787EB3"/>
    <w:rsid w:val="007900F2"/>
    <w:rsid w:val="00790289"/>
    <w:rsid w:val="007905FD"/>
    <w:rsid w:val="0079080D"/>
    <w:rsid w:val="00790BF4"/>
    <w:rsid w:val="00790C2F"/>
    <w:rsid w:val="00790C72"/>
    <w:rsid w:val="00790EF1"/>
    <w:rsid w:val="00791048"/>
    <w:rsid w:val="00791873"/>
    <w:rsid w:val="00791DC7"/>
    <w:rsid w:val="00792000"/>
    <w:rsid w:val="00792B3D"/>
    <w:rsid w:val="00792F0C"/>
    <w:rsid w:val="007931D1"/>
    <w:rsid w:val="00793420"/>
    <w:rsid w:val="0079364D"/>
    <w:rsid w:val="00793BDC"/>
    <w:rsid w:val="00794314"/>
    <w:rsid w:val="00794344"/>
    <w:rsid w:val="00794A51"/>
    <w:rsid w:val="0079529A"/>
    <w:rsid w:val="00795311"/>
    <w:rsid w:val="007956DE"/>
    <w:rsid w:val="007956F4"/>
    <w:rsid w:val="00795B64"/>
    <w:rsid w:val="00795CB8"/>
    <w:rsid w:val="00795DD7"/>
    <w:rsid w:val="007968EC"/>
    <w:rsid w:val="00796CA2"/>
    <w:rsid w:val="00797489"/>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1BC"/>
    <w:rsid w:val="007A3305"/>
    <w:rsid w:val="007A33F7"/>
    <w:rsid w:val="007A35E2"/>
    <w:rsid w:val="007A3725"/>
    <w:rsid w:val="007A381B"/>
    <w:rsid w:val="007A3B81"/>
    <w:rsid w:val="007A3D65"/>
    <w:rsid w:val="007A3EE2"/>
    <w:rsid w:val="007A440D"/>
    <w:rsid w:val="007A44BB"/>
    <w:rsid w:val="007A46ED"/>
    <w:rsid w:val="007A499F"/>
    <w:rsid w:val="007A4E18"/>
    <w:rsid w:val="007A5528"/>
    <w:rsid w:val="007A59C3"/>
    <w:rsid w:val="007A5C3C"/>
    <w:rsid w:val="007A6DE5"/>
    <w:rsid w:val="007A707D"/>
    <w:rsid w:val="007A72FB"/>
    <w:rsid w:val="007A76F9"/>
    <w:rsid w:val="007A7A39"/>
    <w:rsid w:val="007A7C27"/>
    <w:rsid w:val="007A7F00"/>
    <w:rsid w:val="007B0224"/>
    <w:rsid w:val="007B0394"/>
    <w:rsid w:val="007B073F"/>
    <w:rsid w:val="007B0F22"/>
    <w:rsid w:val="007B1006"/>
    <w:rsid w:val="007B1455"/>
    <w:rsid w:val="007B1BDD"/>
    <w:rsid w:val="007B1CC6"/>
    <w:rsid w:val="007B28D5"/>
    <w:rsid w:val="007B2E17"/>
    <w:rsid w:val="007B3F2C"/>
    <w:rsid w:val="007B40E6"/>
    <w:rsid w:val="007B4569"/>
    <w:rsid w:val="007B4619"/>
    <w:rsid w:val="007B4633"/>
    <w:rsid w:val="007B4AC4"/>
    <w:rsid w:val="007B5381"/>
    <w:rsid w:val="007B56D3"/>
    <w:rsid w:val="007B6147"/>
    <w:rsid w:val="007B64DE"/>
    <w:rsid w:val="007B65FB"/>
    <w:rsid w:val="007B6B69"/>
    <w:rsid w:val="007B6E85"/>
    <w:rsid w:val="007B7338"/>
    <w:rsid w:val="007B793B"/>
    <w:rsid w:val="007B7C34"/>
    <w:rsid w:val="007C0C2F"/>
    <w:rsid w:val="007C141D"/>
    <w:rsid w:val="007C1689"/>
    <w:rsid w:val="007C1771"/>
    <w:rsid w:val="007C1B79"/>
    <w:rsid w:val="007C1B86"/>
    <w:rsid w:val="007C1E2C"/>
    <w:rsid w:val="007C1FBD"/>
    <w:rsid w:val="007C2124"/>
    <w:rsid w:val="007C22B0"/>
    <w:rsid w:val="007C2391"/>
    <w:rsid w:val="007C280D"/>
    <w:rsid w:val="007C2BC9"/>
    <w:rsid w:val="007C2D06"/>
    <w:rsid w:val="007C2E3B"/>
    <w:rsid w:val="007C2F59"/>
    <w:rsid w:val="007C33D6"/>
    <w:rsid w:val="007C34EB"/>
    <w:rsid w:val="007C3634"/>
    <w:rsid w:val="007C37EE"/>
    <w:rsid w:val="007C3C05"/>
    <w:rsid w:val="007C3D42"/>
    <w:rsid w:val="007C3F7E"/>
    <w:rsid w:val="007C4274"/>
    <w:rsid w:val="007C4384"/>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E15"/>
    <w:rsid w:val="007D1553"/>
    <w:rsid w:val="007D1D01"/>
    <w:rsid w:val="007D1DF9"/>
    <w:rsid w:val="007D26D1"/>
    <w:rsid w:val="007D278C"/>
    <w:rsid w:val="007D2936"/>
    <w:rsid w:val="007D2C9C"/>
    <w:rsid w:val="007D2F3F"/>
    <w:rsid w:val="007D3661"/>
    <w:rsid w:val="007D3957"/>
    <w:rsid w:val="007D3C80"/>
    <w:rsid w:val="007D3D46"/>
    <w:rsid w:val="007D443C"/>
    <w:rsid w:val="007D4607"/>
    <w:rsid w:val="007D48E7"/>
    <w:rsid w:val="007D4C71"/>
    <w:rsid w:val="007D4D37"/>
    <w:rsid w:val="007D5163"/>
    <w:rsid w:val="007D53F9"/>
    <w:rsid w:val="007D5564"/>
    <w:rsid w:val="007D5B5B"/>
    <w:rsid w:val="007D6089"/>
    <w:rsid w:val="007D6368"/>
    <w:rsid w:val="007D660B"/>
    <w:rsid w:val="007D66E1"/>
    <w:rsid w:val="007D6A9A"/>
    <w:rsid w:val="007D718F"/>
    <w:rsid w:val="007D71A9"/>
    <w:rsid w:val="007D7313"/>
    <w:rsid w:val="007D747B"/>
    <w:rsid w:val="007D7F11"/>
    <w:rsid w:val="007E027F"/>
    <w:rsid w:val="007E0750"/>
    <w:rsid w:val="007E0EBB"/>
    <w:rsid w:val="007E102E"/>
    <w:rsid w:val="007E1368"/>
    <w:rsid w:val="007E1531"/>
    <w:rsid w:val="007E156A"/>
    <w:rsid w:val="007E1909"/>
    <w:rsid w:val="007E1B2B"/>
    <w:rsid w:val="007E1D81"/>
    <w:rsid w:val="007E1D93"/>
    <w:rsid w:val="007E30BB"/>
    <w:rsid w:val="007E3FCD"/>
    <w:rsid w:val="007E3FF3"/>
    <w:rsid w:val="007E4A8F"/>
    <w:rsid w:val="007E4C85"/>
    <w:rsid w:val="007E5666"/>
    <w:rsid w:val="007E58EA"/>
    <w:rsid w:val="007E5C3B"/>
    <w:rsid w:val="007E63E1"/>
    <w:rsid w:val="007E64EC"/>
    <w:rsid w:val="007E64FE"/>
    <w:rsid w:val="007E6912"/>
    <w:rsid w:val="007E6FC9"/>
    <w:rsid w:val="007E7396"/>
    <w:rsid w:val="007E7398"/>
    <w:rsid w:val="007E74FB"/>
    <w:rsid w:val="007E785F"/>
    <w:rsid w:val="007E7A55"/>
    <w:rsid w:val="007E7AAB"/>
    <w:rsid w:val="007E7CA3"/>
    <w:rsid w:val="007E7F89"/>
    <w:rsid w:val="007E7FF3"/>
    <w:rsid w:val="007F0254"/>
    <w:rsid w:val="007F033D"/>
    <w:rsid w:val="007F0420"/>
    <w:rsid w:val="007F0C07"/>
    <w:rsid w:val="007F0C44"/>
    <w:rsid w:val="007F0D87"/>
    <w:rsid w:val="007F100A"/>
    <w:rsid w:val="007F115F"/>
    <w:rsid w:val="007F1937"/>
    <w:rsid w:val="007F1AE8"/>
    <w:rsid w:val="007F2055"/>
    <w:rsid w:val="007F2250"/>
    <w:rsid w:val="007F2311"/>
    <w:rsid w:val="007F2351"/>
    <w:rsid w:val="007F2510"/>
    <w:rsid w:val="007F2F57"/>
    <w:rsid w:val="007F340C"/>
    <w:rsid w:val="007F35CF"/>
    <w:rsid w:val="007F3823"/>
    <w:rsid w:val="007F396C"/>
    <w:rsid w:val="007F401B"/>
    <w:rsid w:val="007F429E"/>
    <w:rsid w:val="007F4611"/>
    <w:rsid w:val="007F4827"/>
    <w:rsid w:val="007F4BF4"/>
    <w:rsid w:val="007F5096"/>
    <w:rsid w:val="007F55FB"/>
    <w:rsid w:val="007F56AB"/>
    <w:rsid w:val="007F5A0D"/>
    <w:rsid w:val="007F5E25"/>
    <w:rsid w:val="007F62E3"/>
    <w:rsid w:val="007F6B45"/>
    <w:rsid w:val="007F7584"/>
    <w:rsid w:val="007F7A34"/>
    <w:rsid w:val="007F7D7E"/>
    <w:rsid w:val="00800873"/>
    <w:rsid w:val="0080092D"/>
    <w:rsid w:val="00800D00"/>
    <w:rsid w:val="00800EF7"/>
    <w:rsid w:val="00801231"/>
    <w:rsid w:val="008015EB"/>
    <w:rsid w:val="008016FB"/>
    <w:rsid w:val="0080207F"/>
    <w:rsid w:val="0080228D"/>
    <w:rsid w:val="00802AF3"/>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A55"/>
    <w:rsid w:val="00805BCC"/>
    <w:rsid w:val="00805F91"/>
    <w:rsid w:val="008062CF"/>
    <w:rsid w:val="00806C5F"/>
    <w:rsid w:val="00807166"/>
    <w:rsid w:val="0080797F"/>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388F"/>
    <w:rsid w:val="00824091"/>
    <w:rsid w:val="008241E6"/>
    <w:rsid w:val="00824A8C"/>
    <w:rsid w:val="00824A92"/>
    <w:rsid w:val="0082527F"/>
    <w:rsid w:val="008253F9"/>
    <w:rsid w:val="00825C97"/>
    <w:rsid w:val="00825D4D"/>
    <w:rsid w:val="00826202"/>
    <w:rsid w:val="0082654A"/>
    <w:rsid w:val="0082669F"/>
    <w:rsid w:val="008266C8"/>
    <w:rsid w:val="008267C8"/>
    <w:rsid w:val="00826A65"/>
    <w:rsid w:val="00826D8F"/>
    <w:rsid w:val="00827A74"/>
    <w:rsid w:val="00827C87"/>
    <w:rsid w:val="00827D34"/>
    <w:rsid w:val="00830BBC"/>
    <w:rsid w:val="00830E2E"/>
    <w:rsid w:val="0083117E"/>
    <w:rsid w:val="00831B5F"/>
    <w:rsid w:val="00831C3C"/>
    <w:rsid w:val="008320AD"/>
    <w:rsid w:val="008320BE"/>
    <w:rsid w:val="00832229"/>
    <w:rsid w:val="008325F7"/>
    <w:rsid w:val="00832674"/>
    <w:rsid w:val="00832EA4"/>
    <w:rsid w:val="008331E0"/>
    <w:rsid w:val="008337B7"/>
    <w:rsid w:val="00833A81"/>
    <w:rsid w:val="008340D5"/>
    <w:rsid w:val="0083410E"/>
    <w:rsid w:val="00834167"/>
    <w:rsid w:val="008342C3"/>
    <w:rsid w:val="00834D33"/>
    <w:rsid w:val="00834E1A"/>
    <w:rsid w:val="0083507D"/>
    <w:rsid w:val="008354F6"/>
    <w:rsid w:val="008357CD"/>
    <w:rsid w:val="00835B66"/>
    <w:rsid w:val="00835C9E"/>
    <w:rsid w:val="00835F8E"/>
    <w:rsid w:val="0083602A"/>
    <w:rsid w:val="008406C1"/>
    <w:rsid w:val="0084075C"/>
    <w:rsid w:val="00840ABE"/>
    <w:rsid w:val="00840DBE"/>
    <w:rsid w:val="00840EA0"/>
    <w:rsid w:val="008414A2"/>
    <w:rsid w:val="008420FE"/>
    <w:rsid w:val="00842701"/>
    <w:rsid w:val="00842774"/>
    <w:rsid w:val="00842817"/>
    <w:rsid w:val="00842875"/>
    <w:rsid w:val="00842AA4"/>
    <w:rsid w:val="00842BCF"/>
    <w:rsid w:val="00842EF6"/>
    <w:rsid w:val="00842F8E"/>
    <w:rsid w:val="0084370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B26"/>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520"/>
    <w:rsid w:val="00852B02"/>
    <w:rsid w:val="00852F4F"/>
    <w:rsid w:val="00853104"/>
    <w:rsid w:val="00853573"/>
    <w:rsid w:val="00853990"/>
    <w:rsid w:val="008539BA"/>
    <w:rsid w:val="00854703"/>
    <w:rsid w:val="008547EF"/>
    <w:rsid w:val="00854A55"/>
    <w:rsid w:val="00855339"/>
    <w:rsid w:val="00855481"/>
    <w:rsid w:val="00855727"/>
    <w:rsid w:val="0085579D"/>
    <w:rsid w:val="008557DF"/>
    <w:rsid w:val="00855D79"/>
    <w:rsid w:val="008560B2"/>
    <w:rsid w:val="00856229"/>
    <w:rsid w:val="008563DE"/>
    <w:rsid w:val="008564F7"/>
    <w:rsid w:val="00856A1F"/>
    <w:rsid w:val="00856D10"/>
    <w:rsid w:val="008571ED"/>
    <w:rsid w:val="0085743F"/>
    <w:rsid w:val="00857677"/>
    <w:rsid w:val="00857DAA"/>
    <w:rsid w:val="00857DEA"/>
    <w:rsid w:val="0086025D"/>
    <w:rsid w:val="00860283"/>
    <w:rsid w:val="00860B0C"/>
    <w:rsid w:val="00860E41"/>
    <w:rsid w:val="00861065"/>
    <w:rsid w:val="0086114B"/>
    <w:rsid w:val="00861526"/>
    <w:rsid w:val="00861556"/>
    <w:rsid w:val="00861B37"/>
    <w:rsid w:val="0086229C"/>
    <w:rsid w:val="00862B0B"/>
    <w:rsid w:val="00862B23"/>
    <w:rsid w:val="00862BFF"/>
    <w:rsid w:val="00862D97"/>
    <w:rsid w:val="00862F46"/>
    <w:rsid w:val="00863451"/>
    <w:rsid w:val="0086398C"/>
    <w:rsid w:val="00863D91"/>
    <w:rsid w:val="00863E0E"/>
    <w:rsid w:val="008643AA"/>
    <w:rsid w:val="0086443C"/>
    <w:rsid w:val="008644A6"/>
    <w:rsid w:val="0086453D"/>
    <w:rsid w:val="00864BC8"/>
    <w:rsid w:val="00864E5A"/>
    <w:rsid w:val="00864F15"/>
    <w:rsid w:val="00864FFA"/>
    <w:rsid w:val="00865014"/>
    <w:rsid w:val="008657A3"/>
    <w:rsid w:val="00865A37"/>
    <w:rsid w:val="00865E0F"/>
    <w:rsid w:val="008664E7"/>
    <w:rsid w:val="00866593"/>
    <w:rsid w:val="00866660"/>
    <w:rsid w:val="0086687B"/>
    <w:rsid w:val="0086693A"/>
    <w:rsid w:val="00866D0F"/>
    <w:rsid w:val="008671CC"/>
    <w:rsid w:val="00867277"/>
    <w:rsid w:val="00867417"/>
    <w:rsid w:val="008677DF"/>
    <w:rsid w:val="00867AF6"/>
    <w:rsid w:val="00867BED"/>
    <w:rsid w:val="00870288"/>
    <w:rsid w:val="008702FB"/>
    <w:rsid w:val="0087031C"/>
    <w:rsid w:val="00870383"/>
    <w:rsid w:val="0087047E"/>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04C"/>
    <w:rsid w:val="0087624E"/>
    <w:rsid w:val="008762CC"/>
    <w:rsid w:val="008769A5"/>
    <w:rsid w:val="0087792B"/>
    <w:rsid w:val="00877B9F"/>
    <w:rsid w:val="00880270"/>
    <w:rsid w:val="008807A6"/>
    <w:rsid w:val="00880A3F"/>
    <w:rsid w:val="00880B0E"/>
    <w:rsid w:val="00880B96"/>
    <w:rsid w:val="008811F4"/>
    <w:rsid w:val="0088139A"/>
    <w:rsid w:val="0088194F"/>
    <w:rsid w:val="008819BF"/>
    <w:rsid w:val="0088238E"/>
    <w:rsid w:val="008833EE"/>
    <w:rsid w:val="00883471"/>
    <w:rsid w:val="008837A5"/>
    <w:rsid w:val="00884007"/>
    <w:rsid w:val="00884078"/>
    <w:rsid w:val="00884120"/>
    <w:rsid w:val="0088501E"/>
    <w:rsid w:val="008851E8"/>
    <w:rsid w:val="00885616"/>
    <w:rsid w:val="00885AA8"/>
    <w:rsid w:val="00885B30"/>
    <w:rsid w:val="008862C3"/>
    <w:rsid w:val="0088641A"/>
    <w:rsid w:val="00886512"/>
    <w:rsid w:val="008866EF"/>
    <w:rsid w:val="00886917"/>
    <w:rsid w:val="00886965"/>
    <w:rsid w:val="00886C90"/>
    <w:rsid w:val="00886CF7"/>
    <w:rsid w:val="00886DD0"/>
    <w:rsid w:val="00887032"/>
    <w:rsid w:val="00890191"/>
    <w:rsid w:val="00890B1B"/>
    <w:rsid w:val="008914B6"/>
    <w:rsid w:val="008916C8"/>
    <w:rsid w:val="008917B6"/>
    <w:rsid w:val="0089189F"/>
    <w:rsid w:val="00891939"/>
    <w:rsid w:val="00891BEF"/>
    <w:rsid w:val="00891BF3"/>
    <w:rsid w:val="00891C18"/>
    <w:rsid w:val="00891F8B"/>
    <w:rsid w:val="008920B0"/>
    <w:rsid w:val="008925CE"/>
    <w:rsid w:val="00892738"/>
    <w:rsid w:val="008929B8"/>
    <w:rsid w:val="00892BDD"/>
    <w:rsid w:val="00892C5F"/>
    <w:rsid w:val="00892FB2"/>
    <w:rsid w:val="008931E4"/>
    <w:rsid w:val="00893FD1"/>
    <w:rsid w:val="0089409A"/>
    <w:rsid w:val="0089443C"/>
    <w:rsid w:val="00894855"/>
    <w:rsid w:val="00894AA5"/>
    <w:rsid w:val="00894B18"/>
    <w:rsid w:val="00894E96"/>
    <w:rsid w:val="0089544C"/>
    <w:rsid w:val="00895458"/>
    <w:rsid w:val="0089568D"/>
    <w:rsid w:val="00895FAA"/>
    <w:rsid w:val="0089630D"/>
    <w:rsid w:val="0089683E"/>
    <w:rsid w:val="008969E9"/>
    <w:rsid w:val="00897CFA"/>
    <w:rsid w:val="008A014E"/>
    <w:rsid w:val="008A1030"/>
    <w:rsid w:val="008A1080"/>
    <w:rsid w:val="008A1414"/>
    <w:rsid w:val="008A15AF"/>
    <w:rsid w:val="008A168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884"/>
    <w:rsid w:val="008A3F32"/>
    <w:rsid w:val="008A47F1"/>
    <w:rsid w:val="008A4A0E"/>
    <w:rsid w:val="008A4CDB"/>
    <w:rsid w:val="008A4E3B"/>
    <w:rsid w:val="008A50AB"/>
    <w:rsid w:val="008A55C3"/>
    <w:rsid w:val="008A561E"/>
    <w:rsid w:val="008A5728"/>
    <w:rsid w:val="008A573C"/>
    <w:rsid w:val="008A5D8D"/>
    <w:rsid w:val="008A6579"/>
    <w:rsid w:val="008A65C1"/>
    <w:rsid w:val="008A6624"/>
    <w:rsid w:val="008A69BE"/>
    <w:rsid w:val="008A6EF1"/>
    <w:rsid w:val="008A72E3"/>
    <w:rsid w:val="008A76C7"/>
    <w:rsid w:val="008A7A2F"/>
    <w:rsid w:val="008A7C42"/>
    <w:rsid w:val="008B023C"/>
    <w:rsid w:val="008B04C1"/>
    <w:rsid w:val="008B08EF"/>
    <w:rsid w:val="008B0C7E"/>
    <w:rsid w:val="008B1FFB"/>
    <w:rsid w:val="008B20B4"/>
    <w:rsid w:val="008B21DA"/>
    <w:rsid w:val="008B24EC"/>
    <w:rsid w:val="008B25CE"/>
    <w:rsid w:val="008B26DD"/>
    <w:rsid w:val="008B2F77"/>
    <w:rsid w:val="008B303F"/>
    <w:rsid w:val="008B3261"/>
    <w:rsid w:val="008B34B2"/>
    <w:rsid w:val="008B43B9"/>
    <w:rsid w:val="008B4739"/>
    <w:rsid w:val="008B4AF7"/>
    <w:rsid w:val="008B5140"/>
    <w:rsid w:val="008B5823"/>
    <w:rsid w:val="008B5914"/>
    <w:rsid w:val="008B640D"/>
    <w:rsid w:val="008B6FDB"/>
    <w:rsid w:val="008B7082"/>
    <w:rsid w:val="008B7D84"/>
    <w:rsid w:val="008C035E"/>
    <w:rsid w:val="008C0425"/>
    <w:rsid w:val="008C0466"/>
    <w:rsid w:val="008C0526"/>
    <w:rsid w:val="008C080F"/>
    <w:rsid w:val="008C0C94"/>
    <w:rsid w:val="008C0E63"/>
    <w:rsid w:val="008C1197"/>
    <w:rsid w:val="008C125F"/>
    <w:rsid w:val="008C16A3"/>
    <w:rsid w:val="008C1708"/>
    <w:rsid w:val="008C1A76"/>
    <w:rsid w:val="008C1DBF"/>
    <w:rsid w:val="008C2F5D"/>
    <w:rsid w:val="008C31F4"/>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F0"/>
    <w:rsid w:val="008C6FF6"/>
    <w:rsid w:val="008C7154"/>
    <w:rsid w:val="008C7167"/>
    <w:rsid w:val="008C7A4F"/>
    <w:rsid w:val="008D00E1"/>
    <w:rsid w:val="008D0C0B"/>
    <w:rsid w:val="008D1090"/>
    <w:rsid w:val="008D1120"/>
    <w:rsid w:val="008D16FE"/>
    <w:rsid w:val="008D1838"/>
    <w:rsid w:val="008D1AAC"/>
    <w:rsid w:val="008D1C6C"/>
    <w:rsid w:val="008D1F12"/>
    <w:rsid w:val="008D2688"/>
    <w:rsid w:val="008D26AE"/>
    <w:rsid w:val="008D2E5C"/>
    <w:rsid w:val="008D30F1"/>
    <w:rsid w:val="008D3181"/>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528B"/>
    <w:rsid w:val="008D59E7"/>
    <w:rsid w:val="008D5A7A"/>
    <w:rsid w:val="008D5F0A"/>
    <w:rsid w:val="008D66A5"/>
    <w:rsid w:val="008D67A0"/>
    <w:rsid w:val="008D6A69"/>
    <w:rsid w:val="008D70C7"/>
    <w:rsid w:val="008D78B6"/>
    <w:rsid w:val="008D79A5"/>
    <w:rsid w:val="008D7BAB"/>
    <w:rsid w:val="008D7D51"/>
    <w:rsid w:val="008E000F"/>
    <w:rsid w:val="008E0337"/>
    <w:rsid w:val="008E0F6D"/>
    <w:rsid w:val="008E1074"/>
    <w:rsid w:val="008E12E6"/>
    <w:rsid w:val="008E13AC"/>
    <w:rsid w:val="008E13B9"/>
    <w:rsid w:val="008E1D6B"/>
    <w:rsid w:val="008E24B3"/>
    <w:rsid w:val="008E265F"/>
    <w:rsid w:val="008E31B3"/>
    <w:rsid w:val="008E32D1"/>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EFE"/>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94B"/>
    <w:rsid w:val="008E7D45"/>
    <w:rsid w:val="008E7EE1"/>
    <w:rsid w:val="008F001E"/>
    <w:rsid w:val="008F0654"/>
    <w:rsid w:val="008F06FC"/>
    <w:rsid w:val="008F0721"/>
    <w:rsid w:val="008F0A35"/>
    <w:rsid w:val="008F0A97"/>
    <w:rsid w:val="008F0B57"/>
    <w:rsid w:val="008F130B"/>
    <w:rsid w:val="008F14F9"/>
    <w:rsid w:val="008F1600"/>
    <w:rsid w:val="008F1ADE"/>
    <w:rsid w:val="008F236B"/>
    <w:rsid w:val="008F32A3"/>
    <w:rsid w:val="008F360F"/>
    <w:rsid w:val="008F3CDF"/>
    <w:rsid w:val="008F4079"/>
    <w:rsid w:val="008F40B5"/>
    <w:rsid w:val="008F41FA"/>
    <w:rsid w:val="008F42BE"/>
    <w:rsid w:val="008F4A10"/>
    <w:rsid w:val="008F5AA0"/>
    <w:rsid w:val="008F5AB2"/>
    <w:rsid w:val="008F5CD3"/>
    <w:rsid w:val="008F612F"/>
    <w:rsid w:val="008F6285"/>
    <w:rsid w:val="008F675A"/>
    <w:rsid w:val="008F71D4"/>
    <w:rsid w:val="008F7444"/>
    <w:rsid w:val="008F7522"/>
    <w:rsid w:val="008F7D45"/>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2AD"/>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2BE"/>
    <w:rsid w:val="0091432F"/>
    <w:rsid w:val="009145D5"/>
    <w:rsid w:val="009147EA"/>
    <w:rsid w:val="00914836"/>
    <w:rsid w:val="009155BD"/>
    <w:rsid w:val="00915B26"/>
    <w:rsid w:val="00915E16"/>
    <w:rsid w:val="00915E21"/>
    <w:rsid w:val="00915E3A"/>
    <w:rsid w:val="009161A6"/>
    <w:rsid w:val="00916680"/>
    <w:rsid w:val="00916934"/>
    <w:rsid w:val="00917035"/>
    <w:rsid w:val="009175C4"/>
    <w:rsid w:val="009175F8"/>
    <w:rsid w:val="009177C2"/>
    <w:rsid w:val="0091799E"/>
    <w:rsid w:val="00917B8A"/>
    <w:rsid w:val="00917BB0"/>
    <w:rsid w:val="00920586"/>
    <w:rsid w:val="0092079A"/>
    <w:rsid w:val="009208D0"/>
    <w:rsid w:val="00920F12"/>
    <w:rsid w:val="0092112A"/>
    <w:rsid w:val="0092137B"/>
    <w:rsid w:val="00921DD2"/>
    <w:rsid w:val="009221D6"/>
    <w:rsid w:val="0092226D"/>
    <w:rsid w:val="0092229B"/>
    <w:rsid w:val="009223BC"/>
    <w:rsid w:val="009238FA"/>
    <w:rsid w:val="00923CBC"/>
    <w:rsid w:val="0092435D"/>
    <w:rsid w:val="00924B7C"/>
    <w:rsid w:val="00924F9B"/>
    <w:rsid w:val="009254D9"/>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2A77"/>
    <w:rsid w:val="00932D41"/>
    <w:rsid w:val="009331CB"/>
    <w:rsid w:val="009334C6"/>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8BE"/>
    <w:rsid w:val="00936DE8"/>
    <w:rsid w:val="00937ABE"/>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630"/>
    <w:rsid w:val="0094291C"/>
    <w:rsid w:val="00942AED"/>
    <w:rsid w:val="00942B39"/>
    <w:rsid w:val="0094340A"/>
    <w:rsid w:val="0094380C"/>
    <w:rsid w:val="00944137"/>
    <w:rsid w:val="00944333"/>
    <w:rsid w:val="0094530B"/>
    <w:rsid w:val="009458D4"/>
    <w:rsid w:val="00945B6E"/>
    <w:rsid w:val="00945CB6"/>
    <w:rsid w:val="00945ED9"/>
    <w:rsid w:val="009465B5"/>
    <w:rsid w:val="00946786"/>
    <w:rsid w:val="00946BEF"/>
    <w:rsid w:val="00946C23"/>
    <w:rsid w:val="00947259"/>
    <w:rsid w:val="00947C23"/>
    <w:rsid w:val="009504E4"/>
    <w:rsid w:val="00950900"/>
    <w:rsid w:val="00950925"/>
    <w:rsid w:val="00950B35"/>
    <w:rsid w:val="00950FB9"/>
    <w:rsid w:val="00951588"/>
    <w:rsid w:val="00952326"/>
    <w:rsid w:val="009524F8"/>
    <w:rsid w:val="00952A80"/>
    <w:rsid w:val="0095349D"/>
    <w:rsid w:val="00953BE2"/>
    <w:rsid w:val="009547F1"/>
    <w:rsid w:val="0095491C"/>
    <w:rsid w:val="00954DB9"/>
    <w:rsid w:val="00954EA9"/>
    <w:rsid w:val="00955502"/>
    <w:rsid w:val="00955643"/>
    <w:rsid w:val="009562F6"/>
    <w:rsid w:val="00957799"/>
    <w:rsid w:val="00957FFD"/>
    <w:rsid w:val="009601D9"/>
    <w:rsid w:val="00960D85"/>
    <w:rsid w:val="00961321"/>
    <w:rsid w:val="009618CB"/>
    <w:rsid w:val="00961D95"/>
    <w:rsid w:val="00962391"/>
    <w:rsid w:val="00962610"/>
    <w:rsid w:val="00962E9B"/>
    <w:rsid w:val="009630A0"/>
    <w:rsid w:val="0096463C"/>
    <w:rsid w:val="0096474B"/>
    <w:rsid w:val="00964C1F"/>
    <w:rsid w:val="00965071"/>
    <w:rsid w:val="009652B8"/>
    <w:rsid w:val="009654C8"/>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62D"/>
    <w:rsid w:val="009718F9"/>
    <w:rsid w:val="00971AFC"/>
    <w:rsid w:val="00971DB3"/>
    <w:rsid w:val="00971EFA"/>
    <w:rsid w:val="00971F5A"/>
    <w:rsid w:val="00972F55"/>
    <w:rsid w:val="00972FFE"/>
    <w:rsid w:val="00973047"/>
    <w:rsid w:val="00973159"/>
    <w:rsid w:val="0097329D"/>
    <w:rsid w:val="00973720"/>
    <w:rsid w:val="0097374F"/>
    <w:rsid w:val="009746D1"/>
    <w:rsid w:val="0097483E"/>
    <w:rsid w:val="00974883"/>
    <w:rsid w:val="00974BB1"/>
    <w:rsid w:val="00974BE2"/>
    <w:rsid w:val="00974DB4"/>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718"/>
    <w:rsid w:val="00980ACA"/>
    <w:rsid w:val="00980D8D"/>
    <w:rsid w:val="00981197"/>
    <w:rsid w:val="00981244"/>
    <w:rsid w:val="00981416"/>
    <w:rsid w:val="00981D27"/>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BC5"/>
    <w:rsid w:val="00987CE7"/>
    <w:rsid w:val="00990490"/>
    <w:rsid w:val="009907D7"/>
    <w:rsid w:val="00990FBC"/>
    <w:rsid w:val="009916E8"/>
    <w:rsid w:val="0099242D"/>
    <w:rsid w:val="009926AA"/>
    <w:rsid w:val="00992B15"/>
    <w:rsid w:val="00992B6C"/>
    <w:rsid w:val="00992F2B"/>
    <w:rsid w:val="00992F98"/>
    <w:rsid w:val="00993EA0"/>
    <w:rsid w:val="009944ED"/>
    <w:rsid w:val="00994951"/>
    <w:rsid w:val="00994D53"/>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5E"/>
    <w:rsid w:val="009A12AF"/>
    <w:rsid w:val="009A1CD6"/>
    <w:rsid w:val="009A2C7F"/>
    <w:rsid w:val="009A2D93"/>
    <w:rsid w:val="009A300D"/>
    <w:rsid w:val="009A3A7D"/>
    <w:rsid w:val="009A3C52"/>
    <w:rsid w:val="009A3E05"/>
    <w:rsid w:val="009A3E24"/>
    <w:rsid w:val="009A3EFB"/>
    <w:rsid w:val="009A4618"/>
    <w:rsid w:val="009A469C"/>
    <w:rsid w:val="009A4B5C"/>
    <w:rsid w:val="009A4C6A"/>
    <w:rsid w:val="009A5830"/>
    <w:rsid w:val="009A5BF0"/>
    <w:rsid w:val="009A5EC0"/>
    <w:rsid w:val="009A609B"/>
    <w:rsid w:val="009A69CC"/>
    <w:rsid w:val="009A6E8C"/>
    <w:rsid w:val="009A72D5"/>
    <w:rsid w:val="009A736C"/>
    <w:rsid w:val="009A73C8"/>
    <w:rsid w:val="009A740E"/>
    <w:rsid w:val="009A799C"/>
    <w:rsid w:val="009B008F"/>
    <w:rsid w:val="009B032D"/>
    <w:rsid w:val="009B038A"/>
    <w:rsid w:val="009B03B8"/>
    <w:rsid w:val="009B0707"/>
    <w:rsid w:val="009B103E"/>
    <w:rsid w:val="009B1A8F"/>
    <w:rsid w:val="009B1CBC"/>
    <w:rsid w:val="009B1F2F"/>
    <w:rsid w:val="009B2121"/>
    <w:rsid w:val="009B23D5"/>
    <w:rsid w:val="009B24D3"/>
    <w:rsid w:val="009B2598"/>
    <w:rsid w:val="009B38A8"/>
    <w:rsid w:val="009B3E91"/>
    <w:rsid w:val="009B410B"/>
    <w:rsid w:val="009B52D2"/>
    <w:rsid w:val="009B52E8"/>
    <w:rsid w:val="009B56E0"/>
    <w:rsid w:val="009B5B1B"/>
    <w:rsid w:val="009B5B5F"/>
    <w:rsid w:val="009B6045"/>
    <w:rsid w:val="009B6B03"/>
    <w:rsid w:val="009B6BB0"/>
    <w:rsid w:val="009B6F55"/>
    <w:rsid w:val="009B70D5"/>
    <w:rsid w:val="009B70F6"/>
    <w:rsid w:val="009B7C4D"/>
    <w:rsid w:val="009B7D53"/>
    <w:rsid w:val="009B7D55"/>
    <w:rsid w:val="009C017C"/>
    <w:rsid w:val="009C03A6"/>
    <w:rsid w:val="009C0B57"/>
    <w:rsid w:val="009C1291"/>
    <w:rsid w:val="009C1335"/>
    <w:rsid w:val="009C19AF"/>
    <w:rsid w:val="009C1CC4"/>
    <w:rsid w:val="009C1DDD"/>
    <w:rsid w:val="009C1F73"/>
    <w:rsid w:val="009C1FBB"/>
    <w:rsid w:val="009C206F"/>
    <w:rsid w:val="009C2556"/>
    <w:rsid w:val="009C2664"/>
    <w:rsid w:val="009C297A"/>
    <w:rsid w:val="009C2CC9"/>
    <w:rsid w:val="009C2F03"/>
    <w:rsid w:val="009C318A"/>
    <w:rsid w:val="009C3250"/>
    <w:rsid w:val="009C326E"/>
    <w:rsid w:val="009C3A08"/>
    <w:rsid w:val="009C47FA"/>
    <w:rsid w:val="009C4AEE"/>
    <w:rsid w:val="009C4BFA"/>
    <w:rsid w:val="009C4C8D"/>
    <w:rsid w:val="009C5155"/>
    <w:rsid w:val="009C5211"/>
    <w:rsid w:val="009C5627"/>
    <w:rsid w:val="009C588E"/>
    <w:rsid w:val="009C5A12"/>
    <w:rsid w:val="009C5C51"/>
    <w:rsid w:val="009C5EF5"/>
    <w:rsid w:val="009C61E9"/>
    <w:rsid w:val="009C62FA"/>
    <w:rsid w:val="009C66BB"/>
    <w:rsid w:val="009C67A1"/>
    <w:rsid w:val="009C6CA0"/>
    <w:rsid w:val="009C6D3C"/>
    <w:rsid w:val="009C6F9B"/>
    <w:rsid w:val="009C72BC"/>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DD5"/>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6F52"/>
    <w:rsid w:val="009D700C"/>
    <w:rsid w:val="009D7A06"/>
    <w:rsid w:val="009D7C55"/>
    <w:rsid w:val="009D7DF0"/>
    <w:rsid w:val="009D7ED9"/>
    <w:rsid w:val="009D7FCF"/>
    <w:rsid w:val="009E07B2"/>
    <w:rsid w:val="009E0A3E"/>
    <w:rsid w:val="009E0C6C"/>
    <w:rsid w:val="009E0CAE"/>
    <w:rsid w:val="009E0DDE"/>
    <w:rsid w:val="009E0EB6"/>
    <w:rsid w:val="009E1178"/>
    <w:rsid w:val="009E13FF"/>
    <w:rsid w:val="009E1538"/>
    <w:rsid w:val="009E1C69"/>
    <w:rsid w:val="009E2649"/>
    <w:rsid w:val="009E2B3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48B"/>
    <w:rsid w:val="009E59B5"/>
    <w:rsid w:val="009E59FA"/>
    <w:rsid w:val="009E638C"/>
    <w:rsid w:val="009E64DE"/>
    <w:rsid w:val="009E6649"/>
    <w:rsid w:val="009E670F"/>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692"/>
    <w:rsid w:val="009F2748"/>
    <w:rsid w:val="009F27E8"/>
    <w:rsid w:val="009F2D87"/>
    <w:rsid w:val="009F2EAD"/>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618"/>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C3"/>
    <w:rsid w:val="00A06F9F"/>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C9F"/>
    <w:rsid w:val="00A11EE8"/>
    <w:rsid w:val="00A129C9"/>
    <w:rsid w:val="00A12D8B"/>
    <w:rsid w:val="00A12F57"/>
    <w:rsid w:val="00A1311C"/>
    <w:rsid w:val="00A131E1"/>
    <w:rsid w:val="00A13811"/>
    <w:rsid w:val="00A13A6C"/>
    <w:rsid w:val="00A13B69"/>
    <w:rsid w:val="00A14472"/>
    <w:rsid w:val="00A14887"/>
    <w:rsid w:val="00A156D9"/>
    <w:rsid w:val="00A15C7E"/>
    <w:rsid w:val="00A15D10"/>
    <w:rsid w:val="00A15DB6"/>
    <w:rsid w:val="00A15E17"/>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519"/>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50A"/>
    <w:rsid w:val="00A30940"/>
    <w:rsid w:val="00A31659"/>
    <w:rsid w:val="00A318E4"/>
    <w:rsid w:val="00A31F4E"/>
    <w:rsid w:val="00A32958"/>
    <w:rsid w:val="00A32C9B"/>
    <w:rsid w:val="00A3318A"/>
    <w:rsid w:val="00A334C5"/>
    <w:rsid w:val="00A33635"/>
    <w:rsid w:val="00A34326"/>
    <w:rsid w:val="00A34AA9"/>
    <w:rsid w:val="00A34CD7"/>
    <w:rsid w:val="00A35430"/>
    <w:rsid w:val="00A35698"/>
    <w:rsid w:val="00A3575B"/>
    <w:rsid w:val="00A35839"/>
    <w:rsid w:val="00A358AE"/>
    <w:rsid w:val="00A358FE"/>
    <w:rsid w:val="00A35D38"/>
    <w:rsid w:val="00A35D58"/>
    <w:rsid w:val="00A361AA"/>
    <w:rsid w:val="00A3639D"/>
    <w:rsid w:val="00A365C5"/>
    <w:rsid w:val="00A36609"/>
    <w:rsid w:val="00A368B2"/>
    <w:rsid w:val="00A36B56"/>
    <w:rsid w:val="00A36F13"/>
    <w:rsid w:val="00A36FEE"/>
    <w:rsid w:val="00A3723A"/>
    <w:rsid w:val="00A3737C"/>
    <w:rsid w:val="00A37550"/>
    <w:rsid w:val="00A41012"/>
    <w:rsid w:val="00A4150B"/>
    <w:rsid w:val="00A4155C"/>
    <w:rsid w:val="00A415E0"/>
    <w:rsid w:val="00A415E5"/>
    <w:rsid w:val="00A418EF"/>
    <w:rsid w:val="00A41B4C"/>
    <w:rsid w:val="00A41B6F"/>
    <w:rsid w:val="00A41DCA"/>
    <w:rsid w:val="00A421F7"/>
    <w:rsid w:val="00A42693"/>
    <w:rsid w:val="00A42805"/>
    <w:rsid w:val="00A42886"/>
    <w:rsid w:val="00A42A72"/>
    <w:rsid w:val="00A42BB5"/>
    <w:rsid w:val="00A42CE7"/>
    <w:rsid w:val="00A432CA"/>
    <w:rsid w:val="00A432F1"/>
    <w:rsid w:val="00A43547"/>
    <w:rsid w:val="00A43BB4"/>
    <w:rsid w:val="00A43D57"/>
    <w:rsid w:val="00A44182"/>
    <w:rsid w:val="00A4420C"/>
    <w:rsid w:val="00A44451"/>
    <w:rsid w:val="00A44507"/>
    <w:rsid w:val="00A4485C"/>
    <w:rsid w:val="00A448AF"/>
    <w:rsid w:val="00A449C2"/>
    <w:rsid w:val="00A45299"/>
    <w:rsid w:val="00A45E9D"/>
    <w:rsid w:val="00A45F94"/>
    <w:rsid w:val="00A4624F"/>
    <w:rsid w:val="00A4679E"/>
    <w:rsid w:val="00A46CC4"/>
    <w:rsid w:val="00A46CC6"/>
    <w:rsid w:val="00A46DE6"/>
    <w:rsid w:val="00A475B8"/>
    <w:rsid w:val="00A47701"/>
    <w:rsid w:val="00A4772D"/>
    <w:rsid w:val="00A477A1"/>
    <w:rsid w:val="00A5045A"/>
    <w:rsid w:val="00A5063A"/>
    <w:rsid w:val="00A50D62"/>
    <w:rsid w:val="00A50E46"/>
    <w:rsid w:val="00A510AD"/>
    <w:rsid w:val="00A5154B"/>
    <w:rsid w:val="00A51738"/>
    <w:rsid w:val="00A519B4"/>
    <w:rsid w:val="00A521CB"/>
    <w:rsid w:val="00A522A1"/>
    <w:rsid w:val="00A522C0"/>
    <w:rsid w:val="00A52510"/>
    <w:rsid w:val="00A52AAA"/>
    <w:rsid w:val="00A534CF"/>
    <w:rsid w:val="00A53710"/>
    <w:rsid w:val="00A541B8"/>
    <w:rsid w:val="00A547B6"/>
    <w:rsid w:val="00A549C0"/>
    <w:rsid w:val="00A54C32"/>
    <w:rsid w:val="00A550C1"/>
    <w:rsid w:val="00A55147"/>
    <w:rsid w:val="00A557CB"/>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77"/>
    <w:rsid w:val="00A60EB5"/>
    <w:rsid w:val="00A61E01"/>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58C"/>
    <w:rsid w:val="00A7080F"/>
    <w:rsid w:val="00A70AB9"/>
    <w:rsid w:val="00A711AF"/>
    <w:rsid w:val="00A71338"/>
    <w:rsid w:val="00A71C3D"/>
    <w:rsid w:val="00A72209"/>
    <w:rsid w:val="00A7248D"/>
    <w:rsid w:val="00A72708"/>
    <w:rsid w:val="00A72839"/>
    <w:rsid w:val="00A72C77"/>
    <w:rsid w:val="00A7301E"/>
    <w:rsid w:val="00A7413C"/>
    <w:rsid w:val="00A74256"/>
    <w:rsid w:val="00A74874"/>
    <w:rsid w:val="00A74DA9"/>
    <w:rsid w:val="00A754CB"/>
    <w:rsid w:val="00A7565F"/>
    <w:rsid w:val="00A7582A"/>
    <w:rsid w:val="00A7590F"/>
    <w:rsid w:val="00A75BAD"/>
    <w:rsid w:val="00A760AC"/>
    <w:rsid w:val="00A762F3"/>
    <w:rsid w:val="00A76793"/>
    <w:rsid w:val="00A76D80"/>
    <w:rsid w:val="00A77453"/>
    <w:rsid w:val="00A7787C"/>
    <w:rsid w:val="00A77977"/>
    <w:rsid w:val="00A77B6F"/>
    <w:rsid w:val="00A77FE9"/>
    <w:rsid w:val="00A8013E"/>
    <w:rsid w:val="00A81055"/>
    <w:rsid w:val="00A810D4"/>
    <w:rsid w:val="00A8149D"/>
    <w:rsid w:val="00A8157D"/>
    <w:rsid w:val="00A81C61"/>
    <w:rsid w:val="00A81F75"/>
    <w:rsid w:val="00A82384"/>
    <w:rsid w:val="00A828A0"/>
    <w:rsid w:val="00A82DDB"/>
    <w:rsid w:val="00A82E3A"/>
    <w:rsid w:val="00A833C1"/>
    <w:rsid w:val="00A835AE"/>
    <w:rsid w:val="00A8373E"/>
    <w:rsid w:val="00A83C49"/>
    <w:rsid w:val="00A83D4B"/>
    <w:rsid w:val="00A84295"/>
    <w:rsid w:val="00A84427"/>
    <w:rsid w:val="00A84F58"/>
    <w:rsid w:val="00A855EA"/>
    <w:rsid w:val="00A85CD7"/>
    <w:rsid w:val="00A86812"/>
    <w:rsid w:val="00A868E8"/>
    <w:rsid w:val="00A86C97"/>
    <w:rsid w:val="00A86E10"/>
    <w:rsid w:val="00A86F2B"/>
    <w:rsid w:val="00A86FC4"/>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85F"/>
    <w:rsid w:val="00A92E8A"/>
    <w:rsid w:val="00A92FE0"/>
    <w:rsid w:val="00A93059"/>
    <w:rsid w:val="00A93185"/>
    <w:rsid w:val="00A932F3"/>
    <w:rsid w:val="00A937AC"/>
    <w:rsid w:val="00A93F8C"/>
    <w:rsid w:val="00A942F0"/>
    <w:rsid w:val="00A94303"/>
    <w:rsid w:val="00A94A56"/>
    <w:rsid w:val="00A94AC4"/>
    <w:rsid w:val="00A94BB2"/>
    <w:rsid w:val="00A94F78"/>
    <w:rsid w:val="00A94FB3"/>
    <w:rsid w:val="00A9562F"/>
    <w:rsid w:val="00A95931"/>
    <w:rsid w:val="00A95A13"/>
    <w:rsid w:val="00A95C50"/>
    <w:rsid w:val="00A95CAA"/>
    <w:rsid w:val="00A95EF2"/>
    <w:rsid w:val="00A96860"/>
    <w:rsid w:val="00A96C8C"/>
    <w:rsid w:val="00A96FD3"/>
    <w:rsid w:val="00A97DF0"/>
    <w:rsid w:val="00AA00C4"/>
    <w:rsid w:val="00AA03B1"/>
    <w:rsid w:val="00AA09BB"/>
    <w:rsid w:val="00AA1165"/>
    <w:rsid w:val="00AA122E"/>
    <w:rsid w:val="00AA1387"/>
    <w:rsid w:val="00AA1691"/>
    <w:rsid w:val="00AA16A3"/>
    <w:rsid w:val="00AA1A8F"/>
    <w:rsid w:val="00AA1F2E"/>
    <w:rsid w:val="00AA2021"/>
    <w:rsid w:val="00AA297A"/>
    <w:rsid w:val="00AA2FEF"/>
    <w:rsid w:val="00AA3721"/>
    <w:rsid w:val="00AA376C"/>
    <w:rsid w:val="00AA39A1"/>
    <w:rsid w:val="00AA3AF8"/>
    <w:rsid w:val="00AA3D5B"/>
    <w:rsid w:val="00AA3EA3"/>
    <w:rsid w:val="00AA474C"/>
    <w:rsid w:val="00AA51C3"/>
    <w:rsid w:val="00AA56C4"/>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322"/>
    <w:rsid w:val="00AB193B"/>
    <w:rsid w:val="00AB1B3A"/>
    <w:rsid w:val="00AB1BCE"/>
    <w:rsid w:val="00AB1C54"/>
    <w:rsid w:val="00AB1F47"/>
    <w:rsid w:val="00AB2A60"/>
    <w:rsid w:val="00AB2A9F"/>
    <w:rsid w:val="00AB3793"/>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1A0"/>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4CBC"/>
    <w:rsid w:val="00AC50CE"/>
    <w:rsid w:val="00AC5184"/>
    <w:rsid w:val="00AC5652"/>
    <w:rsid w:val="00AC5952"/>
    <w:rsid w:val="00AC6489"/>
    <w:rsid w:val="00AC6768"/>
    <w:rsid w:val="00AC6B08"/>
    <w:rsid w:val="00AC6CC2"/>
    <w:rsid w:val="00AC6E2A"/>
    <w:rsid w:val="00AC6E8B"/>
    <w:rsid w:val="00AC72B5"/>
    <w:rsid w:val="00AC7377"/>
    <w:rsid w:val="00AC7515"/>
    <w:rsid w:val="00AD0560"/>
    <w:rsid w:val="00AD1385"/>
    <w:rsid w:val="00AD1488"/>
    <w:rsid w:val="00AD18DF"/>
    <w:rsid w:val="00AD1A94"/>
    <w:rsid w:val="00AD20AA"/>
    <w:rsid w:val="00AD21C4"/>
    <w:rsid w:val="00AD27E0"/>
    <w:rsid w:val="00AD3966"/>
    <w:rsid w:val="00AD3F96"/>
    <w:rsid w:val="00AD4254"/>
    <w:rsid w:val="00AD4367"/>
    <w:rsid w:val="00AD460F"/>
    <w:rsid w:val="00AD4C7B"/>
    <w:rsid w:val="00AD5268"/>
    <w:rsid w:val="00AD569E"/>
    <w:rsid w:val="00AD57DB"/>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7C7"/>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41"/>
    <w:rsid w:val="00AE5E7B"/>
    <w:rsid w:val="00AE6002"/>
    <w:rsid w:val="00AE657E"/>
    <w:rsid w:val="00AE6957"/>
    <w:rsid w:val="00AE6BA8"/>
    <w:rsid w:val="00AE6E9D"/>
    <w:rsid w:val="00AE6F36"/>
    <w:rsid w:val="00AE72FF"/>
    <w:rsid w:val="00AE7343"/>
    <w:rsid w:val="00AE78EF"/>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3D00"/>
    <w:rsid w:val="00AF416C"/>
    <w:rsid w:val="00AF4459"/>
    <w:rsid w:val="00AF46A8"/>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6C3"/>
    <w:rsid w:val="00AF6736"/>
    <w:rsid w:val="00AF681B"/>
    <w:rsid w:val="00AF712A"/>
    <w:rsid w:val="00AF730B"/>
    <w:rsid w:val="00AF7349"/>
    <w:rsid w:val="00AF7625"/>
    <w:rsid w:val="00AF7C4C"/>
    <w:rsid w:val="00AF7F91"/>
    <w:rsid w:val="00B00335"/>
    <w:rsid w:val="00B00384"/>
    <w:rsid w:val="00B0054A"/>
    <w:rsid w:val="00B00AE9"/>
    <w:rsid w:val="00B00B39"/>
    <w:rsid w:val="00B00B42"/>
    <w:rsid w:val="00B01417"/>
    <w:rsid w:val="00B01989"/>
    <w:rsid w:val="00B01F4D"/>
    <w:rsid w:val="00B02062"/>
    <w:rsid w:val="00B02192"/>
    <w:rsid w:val="00B0266C"/>
    <w:rsid w:val="00B02702"/>
    <w:rsid w:val="00B02A84"/>
    <w:rsid w:val="00B02CAD"/>
    <w:rsid w:val="00B0314E"/>
    <w:rsid w:val="00B032DC"/>
    <w:rsid w:val="00B039F6"/>
    <w:rsid w:val="00B03C09"/>
    <w:rsid w:val="00B041B5"/>
    <w:rsid w:val="00B04979"/>
    <w:rsid w:val="00B04F7F"/>
    <w:rsid w:val="00B054BE"/>
    <w:rsid w:val="00B05932"/>
    <w:rsid w:val="00B05BF9"/>
    <w:rsid w:val="00B05D9B"/>
    <w:rsid w:val="00B060D2"/>
    <w:rsid w:val="00B060F3"/>
    <w:rsid w:val="00B06182"/>
    <w:rsid w:val="00B06285"/>
    <w:rsid w:val="00B0630E"/>
    <w:rsid w:val="00B064CD"/>
    <w:rsid w:val="00B0686A"/>
    <w:rsid w:val="00B06A35"/>
    <w:rsid w:val="00B071FF"/>
    <w:rsid w:val="00B0759E"/>
    <w:rsid w:val="00B075C8"/>
    <w:rsid w:val="00B076F3"/>
    <w:rsid w:val="00B078B6"/>
    <w:rsid w:val="00B07D62"/>
    <w:rsid w:val="00B10014"/>
    <w:rsid w:val="00B100A1"/>
    <w:rsid w:val="00B10416"/>
    <w:rsid w:val="00B10437"/>
    <w:rsid w:val="00B10820"/>
    <w:rsid w:val="00B10E6C"/>
    <w:rsid w:val="00B113BB"/>
    <w:rsid w:val="00B11A94"/>
    <w:rsid w:val="00B11E28"/>
    <w:rsid w:val="00B12006"/>
    <w:rsid w:val="00B1209D"/>
    <w:rsid w:val="00B124D4"/>
    <w:rsid w:val="00B12D59"/>
    <w:rsid w:val="00B12F2E"/>
    <w:rsid w:val="00B13709"/>
    <w:rsid w:val="00B137C0"/>
    <w:rsid w:val="00B13871"/>
    <w:rsid w:val="00B1410D"/>
    <w:rsid w:val="00B141B3"/>
    <w:rsid w:val="00B14598"/>
    <w:rsid w:val="00B148A7"/>
    <w:rsid w:val="00B14A3D"/>
    <w:rsid w:val="00B14A6C"/>
    <w:rsid w:val="00B14E3D"/>
    <w:rsid w:val="00B15020"/>
    <w:rsid w:val="00B1508D"/>
    <w:rsid w:val="00B156E8"/>
    <w:rsid w:val="00B1599E"/>
    <w:rsid w:val="00B16D79"/>
    <w:rsid w:val="00B17161"/>
    <w:rsid w:val="00B17456"/>
    <w:rsid w:val="00B17906"/>
    <w:rsid w:val="00B17F92"/>
    <w:rsid w:val="00B17FC9"/>
    <w:rsid w:val="00B200C5"/>
    <w:rsid w:val="00B200E9"/>
    <w:rsid w:val="00B20154"/>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BB6"/>
    <w:rsid w:val="00B26D1B"/>
    <w:rsid w:val="00B27479"/>
    <w:rsid w:val="00B274B5"/>
    <w:rsid w:val="00B27F62"/>
    <w:rsid w:val="00B3012E"/>
    <w:rsid w:val="00B3035E"/>
    <w:rsid w:val="00B304DE"/>
    <w:rsid w:val="00B305C9"/>
    <w:rsid w:val="00B30686"/>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1A9"/>
    <w:rsid w:val="00B34E93"/>
    <w:rsid w:val="00B351D7"/>
    <w:rsid w:val="00B35A51"/>
    <w:rsid w:val="00B360BD"/>
    <w:rsid w:val="00B36114"/>
    <w:rsid w:val="00B361E9"/>
    <w:rsid w:val="00B3642C"/>
    <w:rsid w:val="00B367B6"/>
    <w:rsid w:val="00B36DB3"/>
    <w:rsid w:val="00B36DFB"/>
    <w:rsid w:val="00B36F9A"/>
    <w:rsid w:val="00B37053"/>
    <w:rsid w:val="00B3710E"/>
    <w:rsid w:val="00B37957"/>
    <w:rsid w:val="00B37B49"/>
    <w:rsid w:val="00B40475"/>
    <w:rsid w:val="00B40AA5"/>
    <w:rsid w:val="00B40FC3"/>
    <w:rsid w:val="00B41001"/>
    <w:rsid w:val="00B41083"/>
    <w:rsid w:val="00B41353"/>
    <w:rsid w:val="00B415B1"/>
    <w:rsid w:val="00B416FA"/>
    <w:rsid w:val="00B41741"/>
    <w:rsid w:val="00B41F6F"/>
    <w:rsid w:val="00B421B1"/>
    <w:rsid w:val="00B422A4"/>
    <w:rsid w:val="00B42457"/>
    <w:rsid w:val="00B42461"/>
    <w:rsid w:val="00B4246F"/>
    <w:rsid w:val="00B428D3"/>
    <w:rsid w:val="00B43560"/>
    <w:rsid w:val="00B436AF"/>
    <w:rsid w:val="00B43B98"/>
    <w:rsid w:val="00B4429C"/>
    <w:rsid w:val="00B445EF"/>
    <w:rsid w:val="00B44617"/>
    <w:rsid w:val="00B446CD"/>
    <w:rsid w:val="00B4483A"/>
    <w:rsid w:val="00B4543D"/>
    <w:rsid w:val="00B4571D"/>
    <w:rsid w:val="00B45D2B"/>
    <w:rsid w:val="00B45E0D"/>
    <w:rsid w:val="00B46AB4"/>
    <w:rsid w:val="00B46F9C"/>
    <w:rsid w:val="00B4785A"/>
    <w:rsid w:val="00B47B61"/>
    <w:rsid w:val="00B47E4B"/>
    <w:rsid w:val="00B47F74"/>
    <w:rsid w:val="00B5023F"/>
    <w:rsid w:val="00B50538"/>
    <w:rsid w:val="00B50AA2"/>
    <w:rsid w:val="00B5136C"/>
    <w:rsid w:val="00B51422"/>
    <w:rsid w:val="00B517FF"/>
    <w:rsid w:val="00B51AFA"/>
    <w:rsid w:val="00B52B44"/>
    <w:rsid w:val="00B5349A"/>
    <w:rsid w:val="00B5360D"/>
    <w:rsid w:val="00B53754"/>
    <w:rsid w:val="00B5390A"/>
    <w:rsid w:val="00B53E97"/>
    <w:rsid w:val="00B54016"/>
    <w:rsid w:val="00B540F1"/>
    <w:rsid w:val="00B5422D"/>
    <w:rsid w:val="00B54631"/>
    <w:rsid w:val="00B54788"/>
    <w:rsid w:val="00B5508A"/>
    <w:rsid w:val="00B55403"/>
    <w:rsid w:val="00B55455"/>
    <w:rsid w:val="00B5575F"/>
    <w:rsid w:val="00B566B3"/>
    <w:rsid w:val="00B57AC5"/>
    <w:rsid w:val="00B57EB2"/>
    <w:rsid w:val="00B6045F"/>
    <w:rsid w:val="00B607BD"/>
    <w:rsid w:val="00B61490"/>
    <w:rsid w:val="00B617D9"/>
    <w:rsid w:val="00B61D87"/>
    <w:rsid w:val="00B61E08"/>
    <w:rsid w:val="00B61F99"/>
    <w:rsid w:val="00B61FC8"/>
    <w:rsid w:val="00B62445"/>
    <w:rsid w:val="00B624E2"/>
    <w:rsid w:val="00B62EA0"/>
    <w:rsid w:val="00B63138"/>
    <w:rsid w:val="00B634C2"/>
    <w:rsid w:val="00B634E2"/>
    <w:rsid w:val="00B63607"/>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8B1"/>
    <w:rsid w:val="00B70BE6"/>
    <w:rsid w:val="00B70E0C"/>
    <w:rsid w:val="00B70EB3"/>
    <w:rsid w:val="00B714BE"/>
    <w:rsid w:val="00B719EB"/>
    <w:rsid w:val="00B71E11"/>
    <w:rsid w:val="00B720C8"/>
    <w:rsid w:val="00B72A99"/>
    <w:rsid w:val="00B735F3"/>
    <w:rsid w:val="00B73905"/>
    <w:rsid w:val="00B73A4C"/>
    <w:rsid w:val="00B73A99"/>
    <w:rsid w:val="00B74279"/>
    <w:rsid w:val="00B7427D"/>
    <w:rsid w:val="00B74808"/>
    <w:rsid w:val="00B7599A"/>
    <w:rsid w:val="00B75CE2"/>
    <w:rsid w:val="00B75F9B"/>
    <w:rsid w:val="00B762F1"/>
    <w:rsid w:val="00B7669C"/>
    <w:rsid w:val="00B76E4C"/>
    <w:rsid w:val="00B77357"/>
    <w:rsid w:val="00B80086"/>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C3E"/>
    <w:rsid w:val="00B84DE6"/>
    <w:rsid w:val="00B85656"/>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CA"/>
    <w:rsid w:val="00B87923"/>
    <w:rsid w:val="00B87BB2"/>
    <w:rsid w:val="00B90838"/>
    <w:rsid w:val="00B908C5"/>
    <w:rsid w:val="00B909A9"/>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92"/>
    <w:rsid w:val="00BA19D0"/>
    <w:rsid w:val="00BA1C70"/>
    <w:rsid w:val="00BA1EC0"/>
    <w:rsid w:val="00BA28D6"/>
    <w:rsid w:val="00BA2CEF"/>
    <w:rsid w:val="00BA2DAF"/>
    <w:rsid w:val="00BA2EC9"/>
    <w:rsid w:val="00BA306A"/>
    <w:rsid w:val="00BA316F"/>
    <w:rsid w:val="00BA3587"/>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E54"/>
    <w:rsid w:val="00BA5F74"/>
    <w:rsid w:val="00BA5F80"/>
    <w:rsid w:val="00BA5FDA"/>
    <w:rsid w:val="00BA6281"/>
    <w:rsid w:val="00BA65F6"/>
    <w:rsid w:val="00BA681C"/>
    <w:rsid w:val="00BA6B2E"/>
    <w:rsid w:val="00BA6C62"/>
    <w:rsid w:val="00BA6F78"/>
    <w:rsid w:val="00BB0612"/>
    <w:rsid w:val="00BB0F98"/>
    <w:rsid w:val="00BB1172"/>
    <w:rsid w:val="00BB1175"/>
    <w:rsid w:val="00BB1273"/>
    <w:rsid w:val="00BB13DD"/>
    <w:rsid w:val="00BB1919"/>
    <w:rsid w:val="00BB2D47"/>
    <w:rsid w:val="00BB34A8"/>
    <w:rsid w:val="00BB3710"/>
    <w:rsid w:val="00BB37D8"/>
    <w:rsid w:val="00BB3804"/>
    <w:rsid w:val="00BB3912"/>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460"/>
    <w:rsid w:val="00BB65AC"/>
    <w:rsid w:val="00BB6883"/>
    <w:rsid w:val="00BB6B59"/>
    <w:rsid w:val="00BB6ED0"/>
    <w:rsid w:val="00BB6EEE"/>
    <w:rsid w:val="00BB7824"/>
    <w:rsid w:val="00BB7A30"/>
    <w:rsid w:val="00BB7CA2"/>
    <w:rsid w:val="00BB7F78"/>
    <w:rsid w:val="00BB7FD5"/>
    <w:rsid w:val="00BC0024"/>
    <w:rsid w:val="00BC05CB"/>
    <w:rsid w:val="00BC0C4E"/>
    <w:rsid w:val="00BC2494"/>
    <w:rsid w:val="00BC2A3B"/>
    <w:rsid w:val="00BC32AA"/>
    <w:rsid w:val="00BC32D7"/>
    <w:rsid w:val="00BC3648"/>
    <w:rsid w:val="00BC36DB"/>
    <w:rsid w:val="00BC3739"/>
    <w:rsid w:val="00BC3C42"/>
    <w:rsid w:val="00BC3E6D"/>
    <w:rsid w:val="00BC3EF6"/>
    <w:rsid w:val="00BC43A4"/>
    <w:rsid w:val="00BC47E2"/>
    <w:rsid w:val="00BC4C01"/>
    <w:rsid w:val="00BC4D85"/>
    <w:rsid w:val="00BC52D3"/>
    <w:rsid w:val="00BC58B1"/>
    <w:rsid w:val="00BC590F"/>
    <w:rsid w:val="00BC6131"/>
    <w:rsid w:val="00BC651C"/>
    <w:rsid w:val="00BC6BD7"/>
    <w:rsid w:val="00BC6D03"/>
    <w:rsid w:val="00BC6EC9"/>
    <w:rsid w:val="00BC6F5E"/>
    <w:rsid w:val="00BC7069"/>
    <w:rsid w:val="00BC71F3"/>
    <w:rsid w:val="00BC7960"/>
    <w:rsid w:val="00BC7C2C"/>
    <w:rsid w:val="00BD0150"/>
    <w:rsid w:val="00BD029A"/>
    <w:rsid w:val="00BD04F6"/>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897"/>
    <w:rsid w:val="00BD3993"/>
    <w:rsid w:val="00BD4197"/>
    <w:rsid w:val="00BD4399"/>
    <w:rsid w:val="00BD46E7"/>
    <w:rsid w:val="00BD4DEA"/>
    <w:rsid w:val="00BD51D8"/>
    <w:rsid w:val="00BD5293"/>
    <w:rsid w:val="00BD5313"/>
    <w:rsid w:val="00BD58AD"/>
    <w:rsid w:val="00BD6085"/>
    <w:rsid w:val="00BD65D1"/>
    <w:rsid w:val="00BD68DC"/>
    <w:rsid w:val="00BD6D73"/>
    <w:rsid w:val="00BD7264"/>
    <w:rsid w:val="00BD7994"/>
    <w:rsid w:val="00BD79C2"/>
    <w:rsid w:val="00BD7B12"/>
    <w:rsid w:val="00BD7F4E"/>
    <w:rsid w:val="00BE030F"/>
    <w:rsid w:val="00BE08B6"/>
    <w:rsid w:val="00BE13AF"/>
    <w:rsid w:val="00BE149F"/>
    <w:rsid w:val="00BE1655"/>
    <w:rsid w:val="00BE1A51"/>
    <w:rsid w:val="00BE21BC"/>
    <w:rsid w:val="00BE22BF"/>
    <w:rsid w:val="00BE2534"/>
    <w:rsid w:val="00BE254A"/>
    <w:rsid w:val="00BE2FE1"/>
    <w:rsid w:val="00BE328F"/>
    <w:rsid w:val="00BE3472"/>
    <w:rsid w:val="00BE380D"/>
    <w:rsid w:val="00BE3A92"/>
    <w:rsid w:val="00BE41AA"/>
    <w:rsid w:val="00BE45A1"/>
    <w:rsid w:val="00BE465A"/>
    <w:rsid w:val="00BE5A3C"/>
    <w:rsid w:val="00BE6573"/>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0F1"/>
    <w:rsid w:val="00BF1D47"/>
    <w:rsid w:val="00BF1FB9"/>
    <w:rsid w:val="00BF2551"/>
    <w:rsid w:val="00BF2BDE"/>
    <w:rsid w:val="00BF2E97"/>
    <w:rsid w:val="00BF3140"/>
    <w:rsid w:val="00BF3D03"/>
    <w:rsid w:val="00BF4364"/>
    <w:rsid w:val="00BF4766"/>
    <w:rsid w:val="00BF5259"/>
    <w:rsid w:val="00BF5B3F"/>
    <w:rsid w:val="00BF5BA3"/>
    <w:rsid w:val="00BF5BE4"/>
    <w:rsid w:val="00BF66DA"/>
    <w:rsid w:val="00BF66E9"/>
    <w:rsid w:val="00BF6A63"/>
    <w:rsid w:val="00BF6DAD"/>
    <w:rsid w:val="00BF6E77"/>
    <w:rsid w:val="00BF756A"/>
    <w:rsid w:val="00BF7A0E"/>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4D4"/>
    <w:rsid w:val="00C057FE"/>
    <w:rsid w:val="00C05F52"/>
    <w:rsid w:val="00C06004"/>
    <w:rsid w:val="00C060A4"/>
    <w:rsid w:val="00C06204"/>
    <w:rsid w:val="00C06279"/>
    <w:rsid w:val="00C068C2"/>
    <w:rsid w:val="00C07336"/>
    <w:rsid w:val="00C07442"/>
    <w:rsid w:val="00C07A87"/>
    <w:rsid w:val="00C07C4B"/>
    <w:rsid w:val="00C07CB1"/>
    <w:rsid w:val="00C1075E"/>
    <w:rsid w:val="00C10886"/>
    <w:rsid w:val="00C10914"/>
    <w:rsid w:val="00C118B6"/>
    <w:rsid w:val="00C118E3"/>
    <w:rsid w:val="00C11A68"/>
    <w:rsid w:val="00C11A94"/>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0D"/>
    <w:rsid w:val="00C1584B"/>
    <w:rsid w:val="00C15981"/>
    <w:rsid w:val="00C159DE"/>
    <w:rsid w:val="00C15B4C"/>
    <w:rsid w:val="00C15BE4"/>
    <w:rsid w:val="00C15E51"/>
    <w:rsid w:val="00C15EE0"/>
    <w:rsid w:val="00C161C8"/>
    <w:rsid w:val="00C16622"/>
    <w:rsid w:val="00C16A4F"/>
    <w:rsid w:val="00C16F58"/>
    <w:rsid w:val="00C16FAC"/>
    <w:rsid w:val="00C17671"/>
    <w:rsid w:val="00C179BE"/>
    <w:rsid w:val="00C17E4C"/>
    <w:rsid w:val="00C20318"/>
    <w:rsid w:val="00C20DAC"/>
    <w:rsid w:val="00C20F28"/>
    <w:rsid w:val="00C20FDC"/>
    <w:rsid w:val="00C21202"/>
    <w:rsid w:val="00C215D6"/>
    <w:rsid w:val="00C21688"/>
    <w:rsid w:val="00C22D00"/>
    <w:rsid w:val="00C22DC7"/>
    <w:rsid w:val="00C22E51"/>
    <w:rsid w:val="00C22F0E"/>
    <w:rsid w:val="00C23177"/>
    <w:rsid w:val="00C235AF"/>
    <w:rsid w:val="00C23C78"/>
    <w:rsid w:val="00C23D40"/>
    <w:rsid w:val="00C23E81"/>
    <w:rsid w:val="00C23EE3"/>
    <w:rsid w:val="00C242DB"/>
    <w:rsid w:val="00C244F6"/>
    <w:rsid w:val="00C247CC"/>
    <w:rsid w:val="00C248C2"/>
    <w:rsid w:val="00C24AC5"/>
    <w:rsid w:val="00C24CAD"/>
    <w:rsid w:val="00C24EE9"/>
    <w:rsid w:val="00C25617"/>
    <w:rsid w:val="00C2575C"/>
    <w:rsid w:val="00C259FF"/>
    <w:rsid w:val="00C25C7B"/>
    <w:rsid w:val="00C25CE1"/>
    <w:rsid w:val="00C25D0E"/>
    <w:rsid w:val="00C25FED"/>
    <w:rsid w:val="00C26122"/>
    <w:rsid w:val="00C27AE2"/>
    <w:rsid w:val="00C27D6B"/>
    <w:rsid w:val="00C27D9B"/>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7DA"/>
    <w:rsid w:val="00C32805"/>
    <w:rsid w:val="00C32BCD"/>
    <w:rsid w:val="00C32FFB"/>
    <w:rsid w:val="00C333EE"/>
    <w:rsid w:val="00C334BE"/>
    <w:rsid w:val="00C33E8B"/>
    <w:rsid w:val="00C34168"/>
    <w:rsid w:val="00C341D0"/>
    <w:rsid w:val="00C34308"/>
    <w:rsid w:val="00C34E55"/>
    <w:rsid w:val="00C350D7"/>
    <w:rsid w:val="00C351EB"/>
    <w:rsid w:val="00C35A80"/>
    <w:rsid w:val="00C35A8C"/>
    <w:rsid w:val="00C35B31"/>
    <w:rsid w:val="00C3608A"/>
    <w:rsid w:val="00C3671C"/>
    <w:rsid w:val="00C36A80"/>
    <w:rsid w:val="00C36FCC"/>
    <w:rsid w:val="00C376BF"/>
    <w:rsid w:val="00C376D3"/>
    <w:rsid w:val="00C37CAC"/>
    <w:rsid w:val="00C37D04"/>
    <w:rsid w:val="00C40355"/>
    <w:rsid w:val="00C40786"/>
    <w:rsid w:val="00C407C9"/>
    <w:rsid w:val="00C40935"/>
    <w:rsid w:val="00C4099B"/>
    <w:rsid w:val="00C40AC2"/>
    <w:rsid w:val="00C40D0C"/>
    <w:rsid w:val="00C41503"/>
    <w:rsid w:val="00C419CE"/>
    <w:rsid w:val="00C41DB2"/>
    <w:rsid w:val="00C420EE"/>
    <w:rsid w:val="00C42CFB"/>
    <w:rsid w:val="00C42DA9"/>
    <w:rsid w:val="00C431C6"/>
    <w:rsid w:val="00C432C5"/>
    <w:rsid w:val="00C43789"/>
    <w:rsid w:val="00C4397A"/>
    <w:rsid w:val="00C443A6"/>
    <w:rsid w:val="00C4479C"/>
    <w:rsid w:val="00C447F4"/>
    <w:rsid w:val="00C44C53"/>
    <w:rsid w:val="00C44CFB"/>
    <w:rsid w:val="00C4510B"/>
    <w:rsid w:val="00C456E5"/>
    <w:rsid w:val="00C46FDC"/>
    <w:rsid w:val="00C4711E"/>
    <w:rsid w:val="00C4726A"/>
    <w:rsid w:val="00C4755D"/>
    <w:rsid w:val="00C47900"/>
    <w:rsid w:val="00C47AB4"/>
    <w:rsid w:val="00C47E32"/>
    <w:rsid w:val="00C50DEA"/>
    <w:rsid w:val="00C50EB6"/>
    <w:rsid w:val="00C5118F"/>
    <w:rsid w:val="00C5190E"/>
    <w:rsid w:val="00C519CD"/>
    <w:rsid w:val="00C51FF0"/>
    <w:rsid w:val="00C523B7"/>
    <w:rsid w:val="00C52604"/>
    <w:rsid w:val="00C532A3"/>
    <w:rsid w:val="00C53420"/>
    <w:rsid w:val="00C53591"/>
    <w:rsid w:val="00C541A1"/>
    <w:rsid w:val="00C54486"/>
    <w:rsid w:val="00C5463B"/>
    <w:rsid w:val="00C54711"/>
    <w:rsid w:val="00C54FF2"/>
    <w:rsid w:val="00C555CD"/>
    <w:rsid w:val="00C55623"/>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841"/>
    <w:rsid w:val="00C61BA3"/>
    <w:rsid w:val="00C61BCD"/>
    <w:rsid w:val="00C622EC"/>
    <w:rsid w:val="00C62B66"/>
    <w:rsid w:val="00C62F50"/>
    <w:rsid w:val="00C6317C"/>
    <w:rsid w:val="00C638B0"/>
    <w:rsid w:val="00C63EA7"/>
    <w:rsid w:val="00C63F79"/>
    <w:rsid w:val="00C64069"/>
    <w:rsid w:val="00C6448B"/>
    <w:rsid w:val="00C64958"/>
    <w:rsid w:val="00C64CFA"/>
    <w:rsid w:val="00C64E6B"/>
    <w:rsid w:val="00C651E5"/>
    <w:rsid w:val="00C65FA3"/>
    <w:rsid w:val="00C6605B"/>
    <w:rsid w:val="00C66DC2"/>
    <w:rsid w:val="00C66F13"/>
    <w:rsid w:val="00C672B8"/>
    <w:rsid w:val="00C675F0"/>
    <w:rsid w:val="00C67749"/>
    <w:rsid w:val="00C677A7"/>
    <w:rsid w:val="00C6794E"/>
    <w:rsid w:val="00C67E63"/>
    <w:rsid w:val="00C70278"/>
    <w:rsid w:val="00C704AC"/>
    <w:rsid w:val="00C70702"/>
    <w:rsid w:val="00C708EB"/>
    <w:rsid w:val="00C70AA7"/>
    <w:rsid w:val="00C711C6"/>
    <w:rsid w:val="00C714B0"/>
    <w:rsid w:val="00C71C8C"/>
    <w:rsid w:val="00C71E36"/>
    <w:rsid w:val="00C71EED"/>
    <w:rsid w:val="00C72051"/>
    <w:rsid w:val="00C727A6"/>
    <w:rsid w:val="00C728AF"/>
    <w:rsid w:val="00C72B93"/>
    <w:rsid w:val="00C72DC7"/>
    <w:rsid w:val="00C733E9"/>
    <w:rsid w:val="00C734BD"/>
    <w:rsid w:val="00C73752"/>
    <w:rsid w:val="00C7399E"/>
    <w:rsid w:val="00C7444C"/>
    <w:rsid w:val="00C7464C"/>
    <w:rsid w:val="00C74AAB"/>
    <w:rsid w:val="00C74F3D"/>
    <w:rsid w:val="00C75314"/>
    <w:rsid w:val="00C757A2"/>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DFB"/>
    <w:rsid w:val="00C82E1E"/>
    <w:rsid w:val="00C834CA"/>
    <w:rsid w:val="00C837AF"/>
    <w:rsid w:val="00C83A87"/>
    <w:rsid w:val="00C842B1"/>
    <w:rsid w:val="00C8448B"/>
    <w:rsid w:val="00C84B7D"/>
    <w:rsid w:val="00C84D87"/>
    <w:rsid w:val="00C84F5C"/>
    <w:rsid w:val="00C85166"/>
    <w:rsid w:val="00C857C9"/>
    <w:rsid w:val="00C85AB1"/>
    <w:rsid w:val="00C85B7F"/>
    <w:rsid w:val="00C85BD7"/>
    <w:rsid w:val="00C86681"/>
    <w:rsid w:val="00C86B32"/>
    <w:rsid w:val="00C87018"/>
    <w:rsid w:val="00C8713D"/>
    <w:rsid w:val="00C87568"/>
    <w:rsid w:val="00C87902"/>
    <w:rsid w:val="00C87B44"/>
    <w:rsid w:val="00C87B75"/>
    <w:rsid w:val="00C905F2"/>
    <w:rsid w:val="00C907CF"/>
    <w:rsid w:val="00C90805"/>
    <w:rsid w:val="00C90C29"/>
    <w:rsid w:val="00C90EE8"/>
    <w:rsid w:val="00C91388"/>
    <w:rsid w:val="00C913D8"/>
    <w:rsid w:val="00C91AB8"/>
    <w:rsid w:val="00C91C66"/>
    <w:rsid w:val="00C91E51"/>
    <w:rsid w:val="00C925E1"/>
    <w:rsid w:val="00C92B99"/>
    <w:rsid w:val="00C933AB"/>
    <w:rsid w:val="00C93B7C"/>
    <w:rsid w:val="00C9402C"/>
    <w:rsid w:val="00C944B5"/>
    <w:rsid w:val="00C9496F"/>
    <w:rsid w:val="00C95749"/>
    <w:rsid w:val="00C95CAF"/>
    <w:rsid w:val="00C96A37"/>
    <w:rsid w:val="00C96BB8"/>
    <w:rsid w:val="00C96E7E"/>
    <w:rsid w:val="00C97213"/>
    <w:rsid w:val="00C975E6"/>
    <w:rsid w:val="00CA00E2"/>
    <w:rsid w:val="00CA02F5"/>
    <w:rsid w:val="00CA04EF"/>
    <w:rsid w:val="00CA071F"/>
    <w:rsid w:val="00CA1446"/>
    <w:rsid w:val="00CA1470"/>
    <w:rsid w:val="00CA20FB"/>
    <w:rsid w:val="00CA2115"/>
    <w:rsid w:val="00CA282E"/>
    <w:rsid w:val="00CA2964"/>
    <w:rsid w:val="00CA2AB5"/>
    <w:rsid w:val="00CA3040"/>
    <w:rsid w:val="00CA30C8"/>
    <w:rsid w:val="00CA3117"/>
    <w:rsid w:val="00CA32AB"/>
    <w:rsid w:val="00CA33FE"/>
    <w:rsid w:val="00CA4949"/>
    <w:rsid w:val="00CA505A"/>
    <w:rsid w:val="00CA5511"/>
    <w:rsid w:val="00CA5A68"/>
    <w:rsid w:val="00CA5BD8"/>
    <w:rsid w:val="00CA5C51"/>
    <w:rsid w:val="00CA5CF3"/>
    <w:rsid w:val="00CA5DEC"/>
    <w:rsid w:val="00CA6370"/>
    <w:rsid w:val="00CA6C0D"/>
    <w:rsid w:val="00CA6DDF"/>
    <w:rsid w:val="00CA707D"/>
    <w:rsid w:val="00CA72FA"/>
    <w:rsid w:val="00CA73CE"/>
    <w:rsid w:val="00CA7B8E"/>
    <w:rsid w:val="00CB01F2"/>
    <w:rsid w:val="00CB0500"/>
    <w:rsid w:val="00CB05B1"/>
    <w:rsid w:val="00CB0BFA"/>
    <w:rsid w:val="00CB0FD0"/>
    <w:rsid w:val="00CB1507"/>
    <w:rsid w:val="00CB164F"/>
    <w:rsid w:val="00CB1AD1"/>
    <w:rsid w:val="00CB1D1E"/>
    <w:rsid w:val="00CB1DAA"/>
    <w:rsid w:val="00CB1F3E"/>
    <w:rsid w:val="00CB2076"/>
    <w:rsid w:val="00CB21BD"/>
    <w:rsid w:val="00CB23E5"/>
    <w:rsid w:val="00CB2607"/>
    <w:rsid w:val="00CB2712"/>
    <w:rsid w:val="00CB2B9B"/>
    <w:rsid w:val="00CB2BFC"/>
    <w:rsid w:val="00CB34D4"/>
    <w:rsid w:val="00CB3636"/>
    <w:rsid w:val="00CB387A"/>
    <w:rsid w:val="00CB3A11"/>
    <w:rsid w:val="00CB3C51"/>
    <w:rsid w:val="00CB4188"/>
    <w:rsid w:val="00CB4489"/>
    <w:rsid w:val="00CB4544"/>
    <w:rsid w:val="00CB4A6D"/>
    <w:rsid w:val="00CB4BC6"/>
    <w:rsid w:val="00CB4DA9"/>
    <w:rsid w:val="00CB511F"/>
    <w:rsid w:val="00CB5A2D"/>
    <w:rsid w:val="00CB6221"/>
    <w:rsid w:val="00CB6B32"/>
    <w:rsid w:val="00CB72B0"/>
    <w:rsid w:val="00CB789E"/>
    <w:rsid w:val="00CC00BC"/>
    <w:rsid w:val="00CC037B"/>
    <w:rsid w:val="00CC06AA"/>
    <w:rsid w:val="00CC06FE"/>
    <w:rsid w:val="00CC0819"/>
    <w:rsid w:val="00CC0B30"/>
    <w:rsid w:val="00CC0C55"/>
    <w:rsid w:val="00CC0DBB"/>
    <w:rsid w:val="00CC1456"/>
    <w:rsid w:val="00CC1476"/>
    <w:rsid w:val="00CC153B"/>
    <w:rsid w:val="00CC15E9"/>
    <w:rsid w:val="00CC1621"/>
    <w:rsid w:val="00CC18C8"/>
    <w:rsid w:val="00CC1A38"/>
    <w:rsid w:val="00CC1C04"/>
    <w:rsid w:val="00CC2087"/>
    <w:rsid w:val="00CC2941"/>
    <w:rsid w:val="00CC30FC"/>
    <w:rsid w:val="00CC33E9"/>
    <w:rsid w:val="00CC3776"/>
    <w:rsid w:val="00CC39FF"/>
    <w:rsid w:val="00CC3B19"/>
    <w:rsid w:val="00CC4185"/>
    <w:rsid w:val="00CC450E"/>
    <w:rsid w:val="00CC4CF1"/>
    <w:rsid w:val="00CC4E10"/>
    <w:rsid w:val="00CC4F65"/>
    <w:rsid w:val="00CC518A"/>
    <w:rsid w:val="00CC58ED"/>
    <w:rsid w:val="00CC5A6E"/>
    <w:rsid w:val="00CC5B9F"/>
    <w:rsid w:val="00CC5BC5"/>
    <w:rsid w:val="00CC5F95"/>
    <w:rsid w:val="00CC636C"/>
    <w:rsid w:val="00CC63F2"/>
    <w:rsid w:val="00CC6EDD"/>
    <w:rsid w:val="00CC6F8C"/>
    <w:rsid w:val="00CC7231"/>
    <w:rsid w:val="00CC72C7"/>
    <w:rsid w:val="00CC730A"/>
    <w:rsid w:val="00CC79F4"/>
    <w:rsid w:val="00CD07A6"/>
    <w:rsid w:val="00CD0C02"/>
    <w:rsid w:val="00CD0EE7"/>
    <w:rsid w:val="00CD1520"/>
    <w:rsid w:val="00CD160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64B"/>
    <w:rsid w:val="00CD49E4"/>
    <w:rsid w:val="00CD4D13"/>
    <w:rsid w:val="00CD521A"/>
    <w:rsid w:val="00CD5826"/>
    <w:rsid w:val="00CD5B1E"/>
    <w:rsid w:val="00CD5D91"/>
    <w:rsid w:val="00CD5E7E"/>
    <w:rsid w:val="00CD6502"/>
    <w:rsid w:val="00CD6739"/>
    <w:rsid w:val="00CD6778"/>
    <w:rsid w:val="00CD6A0F"/>
    <w:rsid w:val="00CD6D58"/>
    <w:rsid w:val="00CD6E3B"/>
    <w:rsid w:val="00CD7134"/>
    <w:rsid w:val="00CE0023"/>
    <w:rsid w:val="00CE049C"/>
    <w:rsid w:val="00CE057C"/>
    <w:rsid w:val="00CE0635"/>
    <w:rsid w:val="00CE06A7"/>
    <w:rsid w:val="00CE0EC6"/>
    <w:rsid w:val="00CE220F"/>
    <w:rsid w:val="00CE2288"/>
    <w:rsid w:val="00CE22CE"/>
    <w:rsid w:val="00CE26BA"/>
    <w:rsid w:val="00CE2943"/>
    <w:rsid w:val="00CE2A81"/>
    <w:rsid w:val="00CE3F45"/>
    <w:rsid w:val="00CE414F"/>
    <w:rsid w:val="00CE41B8"/>
    <w:rsid w:val="00CE425E"/>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11B"/>
    <w:rsid w:val="00D0173A"/>
    <w:rsid w:val="00D018E5"/>
    <w:rsid w:val="00D019B0"/>
    <w:rsid w:val="00D019FE"/>
    <w:rsid w:val="00D01BFD"/>
    <w:rsid w:val="00D01C13"/>
    <w:rsid w:val="00D01E7E"/>
    <w:rsid w:val="00D020B7"/>
    <w:rsid w:val="00D020C0"/>
    <w:rsid w:val="00D0219A"/>
    <w:rsid w:val="00D025B5"/>
    <w:rsid w:val="00D02FFD"/>
    <w:rsid w:val="00D03349"/>
    <w:rsid w:val="00D03898"/>
    <w:rsid w:val="00D038EE"/>
    <w:rsid w:val="00D03AD2"/>
    <w:rsid w:val="00D03DE0"/>
    <w:rsid w:val="00D03F0E"/>
    <w:rsid w:val="00D03FAA"/>
    <w:rsid w:val="00D0480D"/>
    <w:rsid w:val="00D04B29"/>
    <w:rsid w:val="00D04C91"/>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1279"/>
    <w:rsid w:val="00D11CE2"/>
    <w:rsid w:val="00D12206"/>
    <w:rsid w:val="00D12423"/>
    <w:rsid w:val="00D1274B"/>
    <w:rsid w:val="00D12A26"/>
    <w:rsid w:val="00D12B22"/>
    <w:rsid w:val="00D1324C"/>
    <w:rsid w:val="00D13E05"/>
    <w:rsid w:val="00D13E6A"/>
    <w:rsid w:val="00D1448E"/>
    <w:rsid w:val="00D14681"/>
    <w:rsid w:val="00D146FC"/>
    <w:rsid w:val="00D15589"/>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146B"/>
    <w:rsid w:val="00D2160D"/>
    <w:rsid w:val="00D2169D"/>
    <w:rsid w:val="00D2195A"/>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830"/>
    <w:rsid w:val="00D2483F"/>
    <w:rsid w:val="00D2492C"/>
    <w:rsid w:val="00D24C7B"/>
    <w:rsid w:val="00D24DDD"/>
    <w:rsid w:val="00D2503E"/>
    <w:rsid w:val="00D2565D"/>
    <w:rsid w:val="00D259C1"/>
    <w:rsid w:val="00D25A64"/>
    <w:rsid w:val="00D25F90"/>
    <w:rsid w:val="00D2654B"/>
    <w:rsid w:val="00D27070"/>
    <w:rsid w:val="00D275C0"/>
    <w:rsid w:val="00D277EA"/>
    <w:rsid w:val="00D27A1E"/>
    <w:rsid w:val="00D3021B"/>
    <w:rsid w:val="00D307DD"/>
    <w:rsid w:val="00D30AAA"/>
    <w:rsid w:val="00D30B86"/>
    <w:rsid w:val="00D30CE6"/>
    <w:rsid w:val="00D30F26"/>
    <w:rsid w:val="00D31138"/>
    <w:rsid w:val="00D32094"/>
    <w:rsid w:val="00D320CF"/>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477"/>
    <w:rsid w:val="00D446BC"/>
    <w:rsid w:val="00D44869"/>
    <w:rsid w:val="00D44953"/>
    <w:rsid w:val="00D44F53"/>
    <w:rsid w:val="00D44FB7"/>
    <w:rsid w:val="00D45004"/>
    <w:rsid w:val="00D45524"/>
    <w:rsid w:val="00D45FE1"/>
    <w:rsid w:val="00D467EC"/>
    <w:rsid w:val="00D46C0A"/>
    <w:rsid w:val="00D477E9"/>
    <w:rsid w:val="00D47972"/>
    <w:rsid w:val="00D479CD"/>
    <w:rsid w:val="00D47C55"/>
    <w:rsid w:val="00D501D8"/>
    <w:rsid w:val="00D50BE7"/>
    <w:rsid w:val="00D50BF9"/>
    <w:rsid w:val="00D510E1"/>
    <w:rsid w:val="00D512DB"/>
    <w:rsid w:val="00D513EA"/>
    <w:rsid w:val="00D514EF"/>
    <w:rsid w:val="00D515FD"/>
    <w:rsid w:val="00D521F8"/>
    <w:rsid w:val="00D5271E"/>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7023"/>
    <w:rsid w:val="00D57456"/>
    <w:rsid w:val="00D57485"/>
    <w:rsid w:val="00D579EA"/>
    <w:rsid w:val="00D57AFD"/>
    <w:rsid w:val="00D60765"/>
    <w:rsid w:val="00D60880"/>
    <w:rsid w:val="00D60D11"/>
    <w:rsid w:val="00D60D88"/>
    <w:rsid w:val="00D60E1A"/>
    <w:rsid w:val="00D60F94"/>
    <w:rsid w:val="00D612BA"/>
    <w:rsid w:val="00D61731"/>
    <w:rsid w:val="00D61CC5"/>
    <w:rsid w:val="00D62337"/>
    <w:rsid w:val="00D627BC"/>
    <w:rsid w:val="00D62FCA"/>
    <w:rsid w:val="00D63FE1"/>
    <w:rsid w:val="00D64DA1"/>
    <w:rsid w:val="00D64F22"/>
    <w:rsid w:val="00D650D3"/>
    <w:rsid w:val="00D6511C"/>
    <w:rsid w:val="00D65336"/>
    <w:rsid w:val="00D656F0"/>
    <w:rsid w:val="00D65DC1"/>
    <w:rsid w:val="00D660BA"/>
    <w:rsid w:val="00D6638F"/>
    <w:rsid w:val="00D664B6"/>
    <w:rsid w:val="00D66950"/>
    <w:rsid w:val="00D66E4A"/>
    <w:rsid w:val="00D66F99"/>
    <w:rsid w:val="00D67332"/>
    <w:rsid w:val="00D702A2"/>
    <w:rsid w:val="00D7043E"/>
    <w:rsid w:val="00D70CBD"/>
    <w:rsid w:val="00D716AB"/>
    <w:rsid w:val="00D71A23"/>
    <w:rsid w:val="00D71F31"/>
    <w:rsid w:val="00D72B01"/>
    <w:rsid w:val="00D738B8"/>
    <w:rsid w:val="00D73CDF"/>
    <w:rsid w:val="00D7409A"/>
    <w:rsid w:val="00D74312"/>
    <w:rsid w:val="00D74B0B"/>
    <w:rsid w:val="00D750B2"/>
    <w:rsid w:val="00D75137"/>
    <w:rsid w:val="00D75E6D"/>
    <w:rsid w:val="00D762EB"/>
    <w:rsid w:val="00D7639F"/>
    <w:rsid w:val="00D76857"/>
    <w:rsid w:val="00D76AB3"/>
    <w:rsid w:val="00D76B7C"/>
    <w:rsid w:val="00D772E3"/>
    <w:rsid w:val="00D80092"/>
    <w:rsid w:val="00D80882"/>
    <w:rsid w:val="00D80978"/>
    <w:rsid w:val="00D809F0"/>
    <w:rsid w:val="00D80CD3"/>
    <w:rsid w:val="00D81738"/>
    <w:rsid w:val="00D81B3E"/>
    <w:rsid w:val="00D81D75"/>
    <w:rsid w:val="00D823A8"/>
    <w:rsid w:val="00D824DC"/>
    <w:rsid w:val="00D82AD8"/>
    <w:rsid w:val="00D82B3B"/>
    <w:rsid w:val="00D82B87"/>
    <w:rsid w:val="00D82E10"/>
    <w:rsid w:val="00D83319"/>
    <w:rsid w:val="00D836B2"/>
    <w:rsid w:val="00D83B74"/>
    <w:rsid w:val="00D83C47"/>
    <w:rsid w:val="00D83C8C"/>
    <w:rsid w:val="00D8407F"/>
    <w:rsid w:val="00D84668"/>
    <w:rsid w:val="00D84F68"/>
    <w:rsid w:val="00D854C9"/>
    <w:rsid w:val="00D85D36"/>
    <w:rsid w:val="00D85E0A"/>
    <w:rsid w:val="00D86794"/>
    <w:rsid w:val="00D868B2"/>
    <w:rsid w:val="00D86B08"/>
    <w:rsid w:val="00D86C42"/>
    <w:rsid w:val="00D87159"/>
    <w:rsid w:val="00D87A42"/>
    <w:rsid w:val="00D902EE"/>
    <w:rsid w:val="00D903FD"/>
    <w:rsid w:val="00D907F6"/>
    <w:rsid w:val="00D9114D"/>
    <w:rsid w:val="00D91EF2"/>
    <w:rsid w:val="00D921D0"/>
    <w:rsid w:val="00D9251E"/>
    <w:rsid w:val="00D92DFC"/>
    <w:rsid w:val="00D93193"/>
    <w:rsid w:val="00D9358E"/>
    <w:rsid w:val="00D935DF"/>
    <w:rsid w:val="00D93678"/>
    <w:rsid w:val="00D936FC"/>
    <w:rsid w:val="00D93997"/>
    <w:rsid w:val="00D93AA0"/>
    <w:rsid w:val="00D93BF0"/>
    <w:rsid w:val="00D94048"/>
    <w:rsid w:val="00D9418C"/>
    <w:rsid w:val="00D942A3"/>
    <w:rsid w:val="00D946D9"/>
    <w:rsid w:val="00D94E41"/>
    <w:rsid w:val="00D95320"/>
    <w:rsid w:val="00D95966"/>
    <w:rsid w:val="00D95BE3"/>
    <w:rsid w:val="00D96087"/>
    <w:rsid w:val="00D9616D"/>
    <w:rsid w:val="00D9617C"/>
    <w:rsid w:val="00D96655"/>
    <w:rsid w:val="00D96775"/>
    <w:rsid w:val="00D96ABA"/>
    <w:rsid w:val="00D96FE2"/>
    <w:rsid w:val="00D97040"/>
    <w:rsid w:val="00D97207"/>
    <w:rsid w:val="00D97364"/>
    <w:rsid w:val="00D977C8"/>
    <w:rsid w:val="00D978D6"/>
    <w:rsid w:val="00D9798D"/>
    <w:rsid w:val="00D97EBD"/>
    <w:rsid w:val="00DA001B"/>
    <w:rsid w:val="00DA07A4"/>
    <w:rsid w:val="00DA0B51"/>
    <w:rsid w:val="00DA0BA9"/>
    <w:rsid w:val="00DA0E4F"/>
    <w:rsid w:val="00DA14E7"/>
    <w:rsid w:val="00DA1522"/>
    <w:rsid w:val="00DA166B"/>
    <w:rsid w:val="00DA17A2"/>
    <w:rsid w:val="00DA17CF"/>
    <w:rsid w:val="00DA1B18"/>
    <w:rsid w:val="00DA20D7"/>
    <w:rsid w:val="00DA225D"/>
    <w:rsid w:val="00DA235A"/>
    <w:rsid w:val="00DA277C"/>
    <w:rsid w:val="00DA28E4"/>
    <w:rsid w:val="00DA2BA3"/>
    <w:rsid w:val="00DA2BBF"/>
    <w:rsid w:val="00DA326F"/>
    <w:rsid w:val="00DA33D9"/>
    <w:rsid w:val="00DA3539"/>
    <w:rsid w:val="00DA38BE"/>
    <w:rsid w:val="00DA4170"/>
    <w:rsid w:val="00DA48AE"/>
    <w:rsid w:val="00DA4EA9"/>
    <w:rsid w:val="00DA5419"/>
    <w:rsid w:val="00DA5AC4"/>
    <w:rsid w:val="00DA68E6"/>
    <w:rsid w:val="00DA72B1"/>
    <w:rsid w:val="00DA72F0"/>
    <w:rsid w:val="00DA77EA"/>
    <w:rsid w:val="00DA781C"/>
    <w:rsid w:val="00DA799E"/>
    <w:rsid w:val="00DA7C87"/>
    <w:rsid w:val="00DB014F"/>
    <w:rsid w:val="00DB019D"/>
    <w:rsid w:val="00DB0D38"/>
    <w:rsid w:val="00DB1C31"/>
    <w:rsid w:val="00DB1CAB"/>
    <w:rsid w:val="00DB1D66"/>
    <w:rsid w:val="00DB1DB6"/>
    <w:rsid w:val="00DB1F76"/>
    <w:rsid w:val="00DB1FEE"/>
    <w:rsid w:val="00DB290F"/>
    <w:rsid w:val="00DB293F"/>
    <w:rsid w:val="00DB29A5"/>
    <w:rsid w:val="00DB2D6E"/>
    <w:rsid w:val="00DB2D82"/>
    <w:rsid w:val="00DB304E"/>
    <w:rsid w:val="00DB32EC"/>
    <w:rsid w:val="00DB3338"/>
    <w:rsid w:val="00DB3521"/>
    <w:rsid w:val="00DB37C8"/>
    <w:rsid w:val="00DB3F85"/>
    <w:rsid w:val="00DB3FED"/>
    <w:rsid w:val="00DB40F3"/>
    <w:rsid w:val="00DB41A2"/>
    <w:rsid w:val="00DB4615"/>
    <w:rsid w:val="00DB4872"/>
    <w:rsid w:val="00DB4978"/>
    <w:rsid w:val="00DB4BCD"/>
    <w:rsid w:val="00DB4D23"/>
    <w:rsid w:val="00DB4EF1"/>
    <w:rsid w:val="00DB518A"/>
    <w:rsid w:val="00DB56C9"/>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BFC"/>
    <w:rsid w:val="00DC1CD3"/>
    <w:rsid w:val="00DC1D99"/>
    <w:rsid w:val="00DC1F43"/>
    <w:rsid w:val="00DC21F6"/>
    <w:rsid w:val="00DC25A9"/>
    <w:rsid w:val="00DC2824"/>
    <w:rsid w:val="00DC2BC4"/>
    <w:rsid w:val="00DC2DBC"/>
    <w:rsid w:val="00DC3329"/>
    <w:rsid w:val="00DC3714"/>
    <w:rsid w:val="00DC371C"/>
    <w:rsid w:val="00DC3CC9"/>
    <w:rsid w:val="00DC4286"/>
    <w:rsid w:val="00DC43C3"/>
    <w:rsid w:val="00DC47A8"/>
    <w:rsid w:val="00DC5279"/>
    <w:rsid w:val="00DC5CD6"/>
    <w:rsid w:val="00DC5F14"/>
    <w:rsid w:val="00DC5FAA"/>
    <w:rsid w:val="00DC6243"/>
    <w:rsid w:val="00DC66CC"/>
    <w:rsid w:val="00DC6884"/>
    <w:rsid w:val="00DC6A8C"/>
    <w:rsid w:val="00DC6D51"/>
    <w:rsid w:val="00DC6EFB"/>
    <w:rsid w:val="00DC6FAA"/>
    <w:rsid w:val="00DC7273"/>
    <w:rsid w:val="00DC74D2"/>
    <w:rsid w:val="00DC771F"/>
    <w:rsid w:val="00DC783A"/>
    <w:rsid w:val="00DC7B69"/>
    <w:rsid w:val="00DD047B"/>
    <w:rsid w:val="00DD0531"/>
    <w:rsid w:val="00DD0659"/>
    <w:rsid w:val="00DD083A"/>
    <w:rsid w:val="00DD0910"/>
    <w:rsid w:val="00DD0B6B"/>
    <w:rsid w:val="00DD0B7C"/>
    <w:rsid w:val="00DD0EC2"/>
    <w:rsid w:val="00DD1665"/>
    <w:rsid w:val="00DD1727"/>
    <w:rsid w:val="00DD2E01"/>
    <w:rsid w:val="00DD346E"/>
    <w:rsid w:val="00DD3532"/>
    <w:rsid w:val="00DD356F"/>
    <w:rsid w:val="00DD3629"/>
    <w:rsid w:val="00DD3645"/>
    <w:rsid w:val="00DD36AE"/>
    <w:rsid w:val="00DD39CB"/>
    <w:rsid w:val="00DD3D1A"/>
    <w:rsid w:val="00DD3E3C"/>
    <w:rsid w:val="00DD46A4"/>
    <w:rsid w:val="00DD4797"/>
    <w:rsid w:val="00DD4844"/>
    <w:rsid w:val="00DD4BB6"/>
    <w:rsid w:val="00DD4F64"/>
    <w:rsid w:val="00DD52CA"/>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824"/>
    <w:rsid w:val="00DE0A4C"/>
    <w:rsid w:val="00DE0A86"/>
    <w:rsid w:val="00DE0C54"/>
    <w:rsid w:val="00DE0CEF"/>
    <w:rsid w:val="00DE0EE6"/>
    <w:rsid w:val="00DE10C6"/>
    <w:rsid w:val="00DE2481"/>
    <w:rsid w:val="00DE2AF9"/>
    <w:rsid w:val="00DE2B41"/>
    <w:rsid w:val="00DE2B74"/>
    <w:rsid w:val="00DE32DB"/>
    <w:rsid w:val="00DE3368"/>
    <w:rsid w:val="00DE3488"/>
    <w:rsid w:val="00DE38C0"/>
    <w:rsid w:val="00DE3CAA"/>
    <w:rsid w:val="00DE3D9E"/>
    <w:rsid w:val="00DE3EA6"/>
    <w:rsid w:val="00DE4639"/>
    <w:rsid w:val="00DE4B9F"/>
    <w:rsid w:val="00DE4BC9"/>
    <w:rsid w:val="00DE4C4A"/>
    <w:rsid w:val="00DE503E"/>
    <w:rsid w:val="00DE523A"/>
    <w:rsid w:val="00DE542C"/>
    <w:rsid w:val="00DE58B2"/>
    <w:rsid w:val="00DE5DC4"/>
    <w:rsid w:val="00DE6789"/>
    <w:rsid w:val="00DE6CAB"/>
    <w:rsid w:val="00DE6EC9"/>
    <w:rsid w:val="00DE714F"/>
    <w:rsid w:val="00DE7171"/>
    <w:rsid w:val="00DE74B8"/>
    <w:rsid w:val="00DE7518"/>
    <w:rsid w:val="00DE751C"/>
    <w:rsid w:val="00DE755E"/>
    <w:rsid w:val="00DF048C"/>
    <w:rsid w:val="00DF09F6"/>
    <w:rsid w:val="00DF0F50"/>
    <w:rsid w:val="00DF1A45"/>
    <w:rsid w:val="00DF24B3"/>
    <w:rsid w:val="00DF25F1"/>
    <w:rsid w:val="00DF2DA1"/>
    <w:rsid w:val="00DF2FA0"/>
    <w:rsid w:val="00DF36BC"/>
    <w:rsid w:val="00DF3709"/>
    <w:rsid w:val="00DF3C73"/>
    <w:rsid w:val="00DF463F"/>
    <w:rsid w:val="00DF4E88"/>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964"/>
    <w:rsid w:val="00E00BF9"/>
    <w:rsid w:val="00E00C44"/>
    <w:rsid w:val="00E00DA3"/>
    <w:rsid w:val="00E00FE8"/>
    <w:rsid w:val="00E0119E"/>
    <w:rsid w:val="00E01593"/>
    <w:rsid w:val="00E01980"/>
    <w:rsid w:val="00E01BB4"/>
    <w:rsid w:val="00E01CEA"/>
    <w:rsid w:val="00E01E59"/>
    <w:rsid w:val="00E0204A"/>
    <w:rsid w:val="00E025C0"/>
    <w:rsid w:val="00E02627"/>
    <w:rsid w:val="00E0304E"/>
    <w:rsid w:val="00E0308F"/>
    <w:rsid w:val="00E0331E"/>
    <w:rsid w:val="00E03484"/>
    <w:rsid w:val="00E0385D"/>
    <w:rsid w:val="00E03A13"/>
    <w:rsid w:val="00E03EAB"/>
    <w:rsid w:val="00E0400C"/>
    <w:rsid w:val="00E04617"/>
    <w:rsid w:val="00E0472E"/>
    <w:rsid w:val="00E04D05"/>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065"/>
    <w:rsid w:val="00E12109"/>
    <w:rsid w:val="00E13890"/>
    <w:rsid w:val="00E13A9A"/>
    <w:rsid w:val="00E147FF"/>
    <w:rsid w:val="00E14E6E"/>
    <w:rsid w:val="00E1556B"/>
    <w:rsid w:val="00E157E6"/>
    <w:rsid w:val="00E16389"/>
    <w:rsid w:val="00E1643D"/>
    <w:rsid w:val="00E16561"/>
    <w:rsid w:val="00E16583"/>
    <w:rsid w:val="00E16774"/>
    <w:rsid w:val="00E16942"/>
    <w:rsid w:val="00E16B37"/>
    <w:rsid w:val="00E17397"/>
    <w:rsid w:val="00E17460"/>
    <w:rsid w:val="00E178CE"/>
    <w:rsid w:val="00E17AF2"/>
    <w:rsid w:val="00E17C72"/>
    <w:rsid w:val="00E17E3D"/>
    <w:rsid w:val="00E201DF"/>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144"/>
    <w:rsid w:val="00E23275"/>
    <w:rsid w:val="00E23B1F"/>
    <w:rsid w:val="00E24326"/>
    <w:rsid w:val="00E249D4"/>
    <w:rsid w:val="00E24DCD"/>
    <w:rsid w:val="00E25153"/>
    <w:rsid w:val="00E25256"/>
    <w:rsid w:val="00E265C9"/>
    <w:rsid w:val="00E266DC"/>
    <w:rsid w:val="00E26708"/>
    <w:rsid w:val="00E268C8"/>
    <w:rsid w:val="00E26FB3"/>
    <w:rsid w:val="00E27138"/>
    <w:rsid w:val="00E27895"/>
    <w:rsid w:val="00E27BCC"/>
    <w:rsid w:val="00E27EC1"/>
    <w:rsid w:val="00E30E89"/>
    <w:rsid w:val="00E31204"/>
    <w:rsid w:val="00E318B6"/>
    <w:rsid w:val="00E31B8E"/>
    <w:rsid w:val="00E31E30"/>
    <w:rsid w:val="00E31F0F"/>
    <w:rsid w:val="00E3359A"/>
    <w:rsid w:val="00E33601"/>
    <w:rsid w:val="00E337D5"/>
    <w:rsid w:val="00E338F8"/>
    <w:rsid w:val="00E33DDC"/>
    <w:rsid w:val="00E342A4"/>
    <w:rsid w:val="00E34F03"/>
    <w:rsid w:val="00E352C1"/>
    <w:rsid w:val="00E3577B"/>
    <w:rsid w:val="00E35844"/>
    <w:rsid w:val="00E362D0"/>
    <w:rsid w:val="00E364E7"/>
    <w:rsid w:val="00E366DB"/>
    <w:rsid w:val="00E37759"/>
    <w:rsid w:val="00E3781D"/>
    <w:rsid w:val="00E379C7"/>
    <w:rsid w:val="00E37E18"/>
    <w:rsid w:val="00E40084"/>
    <w:rsid w:val="00E402B3"/>
    <w:rsid w:val="00E40BE1"/>
    <w:rsid w:val="00E40BFD"/>
    <w:rsid w:val="00E40CAC"/>
    <w:rsid w:val="00E40D8D"/>
    <w:rsid w:val="00E4119B"/>
    <w:rsid w:val="00E41389"/>
    <w:rsid w:val="00E4162A"/>
    <w:rsid w:val="00E416F6"/>
    <w:rsid w:val="00E41CA6"/>
    <w:rsid w:val="00E41CF6"/>
    <w:rsid w:val="00E41E0D"/>
    <w:rsid w:val="00E42248"/>
    <w:rsid w:val="00E4246B"/>
    <w:rsid w:val="00E4252A"/>
    <w:rsid w:val="00E42A6B"/>
    <w:rsid w:val="00E42C55"/>
    <w:rsid w:val="00E42CD9"/>
    <w:rsid w:val="00E42D95"/>
    <w:rsid w:val="00E42E6C"/>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5DA"/>
    <w:rsid w:val="00E5491B"/>
    <w:rsid w:val="00E54EAE"/>
    <w:rsid w:val="00E54FCB"/>
    <w:rsid w:val="00E5515C"/>
    <w:rsid w:val="00E5516C"/>
    <w:rsid w:val="00E55AED"/>
    <w:rsid w:val="00E55FBF"/>
    <w:rsid w:val="00E56003"/>
    <w:rsid w:val="00E561C7"/>
    <w:rsid w:val="00E5629C"/>
    <w:rsid w:val="00E56811"/>
    <w:rsid w:val="00E569EE"/>
    <w:rsid w:val="00E56F7C"/>
    <w:rsid w:val="00E57574"/>
    <w:rsid w:val="00E575F9"/>
    <w:rsid w:val="00E5798D"/>
    <w:rsid w:val="00E57AB8"/>
    <w:rsid w:val="00E57C89"/>
    <w:rsid w:val="00E57D83"/>
    <w:rsid w:val="00E57EEC"/>
    <w:rsid w:val="00E57FE1"/>
    <w:rsid w:val="00E600E7"/>
    <w:rsid w:val="00E603B9"/>
    <w:rsid w:val="00E608BF"/>
    <w:rsid w:val="00E60909"/>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5D59"/>
    <w:rsid w:val="00E66662"/>
    <w:rsid w:val="00E66770"/>
    <w:rsid w:val="00E66E55"/>
    <w:rsid w:val="00E66EF3"/>
    <w:rsid w:val="00E66F65"/>
    <w:rsid w:val="00E66F68"/>
    <w:rsid w:val="00E675A9"/>
    <w:rsid w:val="00E67E7F"/>
    <w:rsid w:val="00E70178"/>
    <w:rsid w:val="00E70262"/>
    <w:rsid w:val="00E704C1"/>
    <w:rsid w:val="00E70679"/>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172"/>
    <w:rsid w:val="00E75225"/>
    <w:rsid w:val="00E753CA"/>
    <w:rsid w:val="00E7559A"/>
    <w:rsid w:val="00E755DA"/>
    <w:rsid w:val="00E7568D"/>
    <w:rsid w:val="00E75729"/>
    <w:rsid w:val="00E75BF1"/>
    <w:rsid w:val="00E75DF7"/>
    <w:rsid w:val="00E76200"/>
    <w:rsid w:val="00E7624B"/>
    <w:rsid w:val="00E76B08"/>
    <w:rsid w:val="00E76C99"/>
    <w:rsid w:val="00E76FF5"/>
    <w:rsid w:val="00E771D8"/>
    <w:rsid w:val="00E774F4"/>
    <w:rsid w:val="00E778E6"/>
    <w:rsid w:val="00E77A12"/>
    <w:rsid w:val="00E77AF0"/>
    <w:rsid w:val="00E80150"/>
    <w:rsid w:val="00E801DE"/>
    <w:rsid w:val="00E802B3"/>
    <w:rsid w:val="00E80432"/>
    <w:rsid w:val="00E80838"/>
    <w:rsid w:val="00E80A74"/>
    <w:rsid w:val="00E810D0"/>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D64"/>
    <w:rsid w:val="00E851DF"/>
    <w:rsid w:val="00E85323"/>
    <w:rsid w:val="00E85CBF"/>
    <w:rsid w:val="00E85E21"/>
    <w:rsid w:val="00E85E40"/>
    <w:rsid w:val="00E8656F"/>
    <w:rsid w:val="00E865B3"/>
    <w:rsid w:val="00E86615"/>
    <w:rsid w:val="00E8711F"/>
    <w:rsid w:val="00E87866"/>
    <w:rsid w:val="00E87ECF"/>
    <w:rsid w:val="00E9062E"/>
    <w:rsid w:val="00E90944"/>
    <w:rsid w:val="00E90DCC"/>
    <w:rsid w:val="00E90F87"/>
    <w:rsid w:val="00E91357"/>
    <w:rsid w:val="00E9149C"/>
    <w:rsid w:val="00E91B82"/>
    <w:rsid w:val="00E91C21"/>
    <w:rsid w:val="00E91C2D"/>
    <w:rsid w:val="00E91E3B"/>
    <w:rsid w:val="00E920D5"/>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492"/>
    <w:rsid w:val="00E9662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13E"/>
    <w:rsid w:val="00EA23A7"/>
    <w:rsid w:val="00EA281D"/>
    <w:rsid w:val="00EA2977"/>
    <w:rsid w:val="00EA2988"/>
    <w:rsid w:val="00EA29BE"/>
    <w:rsid w:val="00EA2C40"/>
    <w:rsid w:val="00EA2DB4"/>
    <w:rsid w:val="00EA2EF6"/>
    <w:rsid w:val="00EA30B7"/>
    <w:rsid w:val="00EA3129"/>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9F5"/>
    <w:rsid w:val="00EB0B43"/>
    <w:rsid w:val="00EB0B62"/>
    <w:rsid w:val="00EB0EB6"/>
    <w:rsid w:val="00EB119C"/>
    <w:rsid w:val="00EB13B5"/>
    <w:rsid w:val="00EB1883"/>
    <w:rsid w:val="00EB1933"/>
    <w:rsid w:val="00EB2345"/>
    <w:rsid w:val="00EB23D7"/>
    <w:rsid w:val="00EB265B"/>
    <w:rsid w:val="00EB2BF8"/>
    <w:rsid w:val="00EB2D51"/>
    <w:rsid w:val="00EB312E"/>
    <w:rsid w:val="00EB40BA"/>
    <w:rsid w:val="00EB4173"/>
    <w:rsid w:val="00EB41FC"/>
    <w:rsid w:val="00EB42A1"/>
    <w:rsid w:val="00EB43A4"/>
    <w:rsid w:val="00EB4754"/>
    <w:rsid w:val="00EB4E7B"/>
    <w:rsid w:val="00EB50DE"/>
    <w:rsid w:val="00EB5194"/>
    <w:rsid w:val="00EB553A"/>
    <w:rsid w:val="00EB592F"/>
    <w:rsid w:val="00EB5D36"/>
    <w:rsid w:val="00EB601B"/>
    <w:rsid w:val="00EB63EC"/>
    <w:rsid w:val="00EB71CC"/>
    <w:rsid w:val="00EB7547"/>
    <w:rsid w:val="00EB76A2"/>
    <w:rsid w:val="00EB7B72"/>
    <w:rsid w:val="00EB7D42"/>
    <w:rsid w:val="00EB7DFB"/>
    <w:rsid w:val="00EC00D4"/>
    <w:rsid w:val="00EC0525"/>
    <w:rsid w:val="00EC0652"/>
    <w:rsid w:val="00EC079A"/>
    <w:rsid w:val="00EC09F3"/>
    <w:rsid w:val="00EC0F62"/>
    <w:rsid w:val="00EC102F"/>
    <w:rsid w:val="00EC1151"/>
    <w:rsid w:val="00EC14BA"/>
    <w:rsid w:val="00EC1A93"/>
    <w:rsid w:val="00EC1C65"/>
    <w:rsid w:val="00EC1D9F"/>
    <w:rsid w:val="00EC1EB1"/>
    <w:rsid w:val="00EC208E"/>
    <w:rsid w:val="00EC27A4"/>
    <w:rsid w:val="00EC2899"/>
    <w:rsid w:val="00EC2A32"/>
    <w:rsid w:val="00EC2ABD"/>
    <w:rsid w:val="00EC301D"/>
    <w:rsid w:val="00EC3854"/>
    <w:rsid w:val="00EC4246"/>
    <w:rsid w:val="00EC4806"/>
    <w:rsid w:val="00EC4901"/>
    <w:rsid w:val="00EC4B33"/>
    <w:rsid w:val="00EC4CD0"/>
    <w:rsid w:val="00EC553F"/>
    <w:rsid w:val="00EC696E"/>
    <w:rsid w:val="00EC6AEB"/>
    <w:rsid w:val="00EC79A5"/>
    <w:rsid w:val="00EC7BBD"/>
    <w:rsid w:val="00EC7D8D"/>
    <w:rsid w:val="00EC7FE2"/>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08E"/>
    <w:rsid w:val="00EE16B3"/>
    <w:rsid w:val="00EE1806"/>
    <w:rsid w:val="00EE191C"/>
    <w:rsid w:val="00EE195F"/>
    <w:rsid w:val="00EE1A37"/>
    <w:rsid w:val="00EE1BA6"/>
    <w:rsid w:val="00EE242A"/>
    <w:rsid w:val="00EE246C"/>
    <w:rsid w:val="00EE2497"/>
    <w:rsid w:val="00EE276D"/>
    <w:rsid w:val="00EE2BF2"/>
    <w:rsid w:val="00EE2F0B"/>
    <w:rsid w:val="00EE3003"/>
    <w:rsid w:val="00EE3122"/>
    <w:rsid w:val="00EE3143"/>
    <w:rsid w:val="00EE349D"/>
    <w:rsid w:val="00EE3ADB"/>
    <w:rsid w:val="00EE3EC5"/>
    <w:rsid w:val="00EE4359"/>
    <w:rsid w:val="00EE4B3D"/>
    <w:rsid w:val="00EE5069"/>
    <w:rsid w:val="00EE5117"/>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BF"/>
    <w:rsid w:val="00EE6DFB"/>
    <w:rsid w:val="00EE76AA"/>
    <w:rsid w:val="00EE778A"/>
    <w:rsid w:val="00EE7BCB"/>
    <w:rsid w:val="00EE7FD5"/>
    <w:rsid w:val="00EF0215"/>
    <w:rsid w:val="00EF02E9"/>
    <w:rsid w:val="00EF03A7"/>
    <w:rsid w:val="00EF0528"/>
    <w:rsid w:val="00EF055C"/>
    <w:rsid w:val="00EF0AA0"/>
    <w:rsid w:val="00EF0ADC"/>
    <w:rsid w:val="00EF0D6E"/>
    <w:rsid w:val="00EF1184"/>
    <w:rsid w:val="00EF1780"/>
    <w:rsid w:val="00EF1CB6"/>
    <w:rsid w:val="00EF1D96"/>
    <w:rsid w:val="00EF2984"/>
    <w:rsid w:val="00EF2FCF"/>
    <w:rsid w:val="00EF3383"/>
    <w:rsid w:val="00EF344B"/>
    <w:rsid w:val="00EF3483"/>
    <w:rsid w:val="00EF349A"/>
    <w:rsid w:val="00EF34F1"/>
    <w:rsid w:val="00EF3895"/>
    <w:rsid w:val="00EF3B4D"/>
    <w:rsid w:val="00EF3E18"/>
    <w:rsid w:val="00EF3FFC"/>
    <w:rsid w:val="00EF4977"/>
    <w:rsid w:val="00EF51A6"/>
    <w:rsid w:val="00EF5786"/>
    <w:rsid w:val="00EF5B63"/>
    <w:rsid w:val="00EF5E25"/>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728"/>
    <w:rsid w:val="00F03792"/>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45E"/>
    <w:rsid w:val="00F10601"/>
    <w:rsid w:val="00F1078A"/>
    <w:rsid w:val="00F10A90"/>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E88"/>
    <w:rsid w:val="00F15FC9"/>
    <w:rsid w:val="00F160AF"/>
    <w:rsid w:val="00F16258"/>
    <w:rsid w:val="00F164D1"/>
    <w:rsid w:val="00F164E8"/>
    <w:rsid w:val="00F16AE6"/>
    <w:rsid w:val="00F16E20"/>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8FB"/>
    <w:rsid w:val="00F27AA2"/>
    <w:rsid w:val="00F27CE7"/>
    <w:rsid w:val="00F27D61"/>
    <w:rsid w:val="00F30495"/>
    <w:rsid w:val="00F30ADA"/>
    <w:rsid w:val="00F30B25"/>
    <w:rsid w:val="00F30CF8"/>
    <w:rsid w:val="00F314C9"/>
    <w:rsid w:val="00F31F43"/>
    <w:rsid w:val="00F321B7"/>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3CA"/>
    <w:rsid w:val="00F405F1"/>
    <w:rsid w:val="00F40825"/>
    <w:rsid w:val="00F40A50"/>
    <w:rsid w:val="00F40A79"/>
    <w:rsid w:val="00F40D17"/>
    <w:rsid w:val="00F40E98"/>
    <w:rsid w:val="00F41396"/>
    <w:rsid w:val="00F41603"/>
    <w:rsid w:val="00F41940"/>
    <w:rsid w:val="00F421D3"/>
    <w:rsid w:val="00F422D4"/>
    <w:rsid w:val="00F42898"/>
    <w:rsid w:val="00F436C7"/>
    <w:rsid w:val="00F43AE9"/>
    <w:rsid w:val="00F43CEB"/>
    <w:rsid w:val="00F43CF3"/>
    <w:rsid w:val="00F44101"/>
    <w:rsid w:val="00F4413E"/>
    <w:rsid w:val="00F4457E"/>
    <w:rsid w:val="00F44CA7"/>
    <w:rsid w:val="00F44D6F"/>
    <w:rsid w:val="00F44DDA"/>
    <w:rsid w:val="00F44F0D"/>
    <w:rsid w:val="00F4596A"/>
    <w:rsid w:val="00F46686"/>
    <w:rsid w:val="00F46A46"/>
    <w:rsid w:val="00F46BCE"/>
    <w:rsid w:val="00F474DC"/>
    <w:rsid w:val="00F475EB"/>
    <w:rsid w:val="00F47959"/>
    <w:rsid w:val="00F47C1F"/>
    <w:rsid w:val="00F47ED4"/>
    <w:rsid w:val="00F50331"/>
    <w:rsid w:val="00F503A7"/>
    <w:rsid w:val="00F50746"/>
    <w:rsid w:val="00F508E9"/>
    <w:rsid w:val="00F50AEF"/>
    <w:rsid w:val="00F517C6"/>
    <w:rsid w:val="00F52600"/>
    <w:rsid w:val="00F529B1"/>
    <w:rsid w:val="00F52B7A"/>
    <w:rsid w:val="00F52DA0"/>
    <w:rsid w:val="00F530FD"/>
    <w:rsid w:val="00F53477"/>
    <w:rsid w:val="00F53813"/>
    <w:rsid w:val="00F53A50"/>
    <w:rsid w:val="00F54120"/>
    <w:rsid w:val="00F5460E"/>
    <w:rsid w:val="00F54746"/>
    <w:rsid w:val="00F54782"/>
    <w:rsid w:val="00F553B6"/>
    <w:rsid w:val="00F55688"/>
    <w:rsid w:val="00F55884"/>
    <w:rsid w:val="00F55C40"/>
    <w:rsid w:val="00F563C1"/>
    <w:rsid w:val="00F566F6"/>
    <w:rsid w:val="00F56932"/>
    <w:rsid w:val="00F56975"/>
    <w:rsid w:val="00F57070"/>
    <w:rsid w:val="00F57113"/>
    <w:rsid w:val="00F5742A"/>
    <w:rsid w:val="00F57538"/>
    <w:rsid w:val="00F5772A"/>
    <w:rsid w:val="00F5773B"/>
    <w:rsid w:val="00F57D92"/>
    <w:rsid w:val="00F57ED2"/>
    <w:rsid w:val="00F57FA7"/>
    <w:rsid w:val="00F605D8"/>
    <w:rsid w:val="00F60D71"/>
    <w:rsid w:val="00F61588"/>
    <w:rsid w:val="00F61655"/>
    <w:rsid w:val="00F6173A"/>
    <w:rsid w:val="00F6187E"/>
    <w:rsid w:val="00F61DBB"/>
    <w:rsid w:val="00F61E59"/>
    <w:rsid w:val="00F6217D"/>
    <w:rsid w:val="00F62F16"/>
    <w:rsid w:val="00F636C9"/>
    <w:rsid w:val="00F6379D"/>
    <w:rsid w:val="00F63968"/>
    <w:rsid w:val="00F64576"/>
    <w:rsid w:val="00F646FF"/>
    <w:rsid w:val="00F64989"/>
    <w:rsid w:val="00F64C10"/>
    <w:rsid w:val="00F64E0E"/>
    <w:rsid w:val="00F64FBB"/>
    <w:rsid w:val="00F651F0"/>
    <w:rsid w:val="00F654D3"/>
    <w:rsid w:val="00F655D8"/>
    <w:rsid w:val="00F65778"/>
    <w:rsid w:val="00F65851"/>
    <w:rsid w:val="00F65B5C"/>
    <w:rsid w:val="00F65E56"/>
    <w:rsid w:val="00F65FDE"/>
    <w:rsid w:val="00F66239"/>
    <w:rsid w:val="00F6672C"/>
    <w:rsid w:val="00F66CF6"/>
    <w:rsid w:val="00F66D84"/>
    <w:rsid w:val="00F66E74"/>
    <w:rsid w:val="00F6768C"/>
    <w:rsid w:val="00F70555"/>
    <w:rsid w:val="00F713AA"/>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115"/>
    <w:rsid w:val="00F773BA"/>
    <w:rsid w:val="00F77509"/>
    <w:rsid w:val="00F776BB"/>
    <w:rsid w:val="00F80268"/>
    <w:rsid w:val="00F80450"/>
    <w:rsid w:val="00F80F49"/>
    <w:rsid w:val="00F8119C"/>
    <w:rsid w:val="00F81226"/>
    <w:rsid w:val="00F8141B"/>
    <w:rsid w:val="00F814AB"/>
    <w:rsid w:val="00F81613"/>
    <w:rsid w:val="00F81B25"/>
    <w:rsid w:val="00F81C34"/>
    <w:rsid w:val="00F81F22"/>
    <w:rsid w:val="00F81F68"/>
    <w:rsid w:val="00F81FCF"/>
    <w:rsid w:val="00F8289D"/>
    <w:rsid w:val="00F82AAC"/>
    <w:rsid w:val="00F82D1E"/>
    <w:rsid w:val="00F83C6E"/>
    <w:rsid w:val="00F8435F"/>
    <w:rsid w:val="00F84479"/>
    <w:rsid w:val="00F84E32"/>
    <w:rsid w:val="00F853A8"/>
    <w:rsid w:val="00F855FA"/>
    <w:rsid w:val="00F85725"/>
    <w:rsid w:val="00F85768"/>
    <w:rsid w:val="00F857F9"/>
    <w:rsid w:val="00F85BBD"/>
    <w:rsid w:val="00F85C50"/>
    <w:rsid w:val="00F86147"/>
    <w:rsid w:val="00F86149"/>
    <w:rsid w:val="00F868C2"/>
    <w:rsid w:val="00F86C83"/>
    <w:rsid w:val="00F86EA4"/>
    <w:rsid w:val="00F8700B"/>
    <w:rsid w:val="00F87118"/>
    <w:rsid w:val="00F878F2"/>
    <w:rsid w:val="00F87910"/>
    <w:rsid w:val="00F87966"/>
    <w:rsid w:val="00F87D2E"/>
    <w:rsid w:val="00F90532"/>
    <w:rsid w:val="00F9065D"/>
    <w:rsid w:val="00F908DC"/>
    <w:rsid w:val="00F9109C"/>
    <w:rsid w:val="00F91A0B"/>
    <w:rsid w:val="00F921DC"/>
    <w:rsid w:val="00F9250D"/>
    <w:rsid w:val="00F9284A"/>
    <w:rsid w:val="00F92993"/>
    <w:rsid w:val="00F92B17"/>
    <w:rsid w:val="00F93D80"/>
    <w:rsid w:val="00F941F8"/>
    <w:rsid w:val="00F944B2"/>
    <w:rsid w:val="00F9487B"/>
    <w:rsid w:val="00F9490A"/>
    <w:rsid w:val="00F94AD8"/>
    <w:rsid w:val="00F94B15"/>
    <w:rsid w:val="00F94C40"/>
    <w:rsid w:val="00F95084"/>
    <w:rsid w:val="00F950BC"/>
    <w:rsid w:val="00F951C1"/>
    <w:rsid w:val="00F95506"/>
    <w:rsid w:val="00F9597F"/>
    <w:rsid w:val="00F960D5"/>
    <w:rsid w:val="00F961EF"/>
    <w:rsid w:val="00F96746"/>
    <w:rsid w:val="00F968DA"/>
    <w:rsid w:val="00F96D79"/>
    <w:rsid w:val="00F97079"/>
    <w:rsid w:val="00F97228"/>
    <w:rsid w:val="00F97248"/>
    <w:rsid w:val="00F977D0"/>
    <w:rsid w:val="00F9799D"/>
    <w:rsid w:val="00F979DA"/>
    <w:rsid w:val="00F97C2A"/>
    <w:rsid w:val="00FA009E"/>
    <w:rsid w:val="00FA084C"/>
    <w:rsid w:val="00FA11DB"/>
    <w:rsid w:val="00FA12A5"/>
    <w:rsid w:val="00FA1834"/>
    <w:rsid w:val="00FA1A6C"/>
    <w:rsid w:val="00FA1DAF"/>
    <w:rsid w:val="00FA1E5C"/>
    <w:rsid w:val="00FA1EB4"/>
    <w:rsid w:val="00FA32D2"/>
    <w:rsid w:val="00FA3385"/>
    <w:rsid w:val="00FA33F9"/>
    <w:rsid w:val="00FA36B1"/>
    <w:rsid w:val="00FA3850"/>
    <w:rsid w:val="00FA3D1F"/>
    <w:rsid w:val="00FA4520"/>
    <w:rsid w:val="00FA47A4"/>
    <w:rsid w:val="00FA4BEE"/>
    <w:rsid w:val="00FA51E7"/>
    <w:rsid w:val="00FA5611"/>
    <w:rsid w:val="00FA5BAD"/>
    <w:rsid w:val="00FA5F9B"/>
    <w:rsid w:val="00FA5F9F"/>
    <w:rsid w:val="00FA608F"/>
    <w:rsid w:val="00FA6212"/>
    <w:rsid w:val="00FA64F7"/>
    <w:rsid w:val="00FA654F"/>
    <w:rsid w:val="00FA6692"/>
    <w:rsid w:val="00FA6A0F"/>
    <w:rsid w:val="00FA6F91"/>
    <w:rsid w:val="00FA7485"/>
    <w:rsid w:val="00FA750F"/>
    <w:rsid w:val="00FA7823"/>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EA9"/>
    <w:rsid w:val="00FB3FAB"/>
    <w:rsid w:val="00FB4194"/>
    <w:rsid w:val="00FB432F"/>
    <w:rsid w:val="00FB5519"/>
    <w:rsid w:val="00FB5713"/>
    <w:rsid w:val="00FB5789"/>
    <w:rsid w:val="00FB57D5"/>
    <w:rsid w:val="00FB5E06"/>
    <w:rsid w:val="00FB6AAC"/>
    <w:rsid w:val="00FB6C5F"/>
    <w:rsid w:val="00FB71D0"/>
    <w:rsid w:val="00FB7798"/>
    <w:rsid w:val="00FB788D"/>
    <w:rsid w:val="00FB78B5"/>
    <w:rsid w:val="00FB7BBB"/>
    <w:rsid w:val="00FB7FC4"/>
    <w:rsid w:val="00FC10EA"/>
    <w:rsid w:val="00FC1130"/>
    <w:rsid w:val="00FC145E"/>
    <w:rsid w:val="00FC15DA"/>
    <w:rsid w:val="00FC20C8"/>
    <w:rsid w:val="00FC213D"/>
    <w:rsid w:val="00FC24D1"/>
    <w:rsid w:val="00FC2A64"/>
    <w:rsid w:val="00FC2AC3"/>
    <w:rsid w:val="00FC2D8D"/>
    <w:rsid w:val="00FC3500"/>
    <w:rsid w:val="00FC3562"/>
    <w:rsid w:val="00FC3B75"/>
    <w:rsid w:val="00FC3B77"/>
    <w:rsid w:val="00FC42DB"/>
    <w:rsid w:val="00FC4FE1"/>
    <w:rsid w:val="00FC5090"/>
    <w:rsid w:val="00FC534B"/>
    <w:rsid w:val="00FC57CD"/>
    <w:rsid w:val="00FC6002"/>
    <w:rsid w:val="00FC60AB"/>
    <w:rsid w:val="00FC6164"/>
    <w:rsid w:val="00FC6654"/>
    <w:rsid w:val="00FC66E2"/>
    <w:rsid w:val="00FC6959"/>
    <w:rsid w:val="00FC6AF5"/>
    <w:rsid w:val="00FC6AFA"/>
    <w:rsid w:val="00FC6D2E"/>
    <w:rsid w:val="00FC6D50"/>
    <w:rsid w:val="00FC7987"/>
    <w:rsid w:val="00FC7C6F"/>
    <w:rsid w:val="00FC7E91"/>
    <w:rsid w:val="00FD003B"/>
    <w:rsid w:val="00FD04F9"/>
    <w:rsid w:val="00FD079F"/>
    <w:rsid w:val="00FD0A20"/>
    <w:rsid w:val="00FD0A3A"/>
    <w:rsid w:val="00FD11FF"/>
    <w:rsid w:val="00FD1E6F"/>
    <w:rsid w:val="00FD2354"/>
    <w:rsid w:val="00FD24F3"/>
    <w:rsid w:val="00FD2572"/>
    <w:rsid w:val="00FD2A22"/>
    <w:rsid w:val="00FD2C96"/>
    <w:rsid w:val="00FD31C0"/>
    <w:rsid w:val="00FD351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5FEC"/>
    <w:rsid w:val="00FD653A"/>
    <w:rsid w:val="00FD6730"/>
    <w:rsid w:val="00FD6C9C"/>
    <w:rsid w:val="00FD6F2C"/>
    <w:rsid w:val="00FD719A"/>
    <w:rsid w:val="00FD7E27"/>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3C0C"/>
    <w:rsid w:val="00FE3DEE"/>
    <w:rsid w:val="00FE3E2D"/>
    <w:rsid w:val="00FE4419"/>
    <w:rsid w:val="00FE48A3"/>
    <w:rsid w:val="00FE4B36"/>
    <w:rsid w:val="00FE4C8D"/>
    <w:rsid w:val="00FE4E83"/>
    <w:rsid w:val="00FE58A5"/>
    <w:rsid w:val="00FE58D2"/>
    <w:rsid w:val="00FE5C17"/>
    <w:rsid w:val="00FE6763"/>
    <w:rsid w:val="00FE6950"/>
    <w:rsid w:val="00FE6A3C"/>
    <w:rsid w:val="00FE6CEB"/>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0D7"/>
    <w:rsid w:val="00FF590E"/>
    <w:rsid w:val="00FF5DFD"/>
    <w:rsid w:val="00FF666E"/>
    <w:rsid w:val="00FF669E"/>
    <w:rsid w:val="00FF6733"/>
    <w:rsid w:val="00FF6D1B"/>
    <w:rsid w:val="00FF6DCF"/>
    <w:rsid w:val="00FF6DEE"/>
    <w:rsid w:val="00FF7097"/>
    <w:rsid w:val="00FF71F1"/>
    <w:rsid w:val="00FF75C8"/>
    <w:rsid w:val="00FF78B0"/>
    <w:rsid w:val="00FF79E2"/>
    <w:rsid w:val="00FF7ABA"/>
    <w:rsid w:val="00FF7D47"/>
    <w:rsid w:val="00FF7E58"/>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F4B347B7-12EA-4AB2-8414-2F42B817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2.xml><?xml version="1.0" encoding="utf-8"?>
<ds:datastoreItem xmlns:ds="http://schemas.openxmlformats.org/officeDocument/2006/customXml" ds:itemID="{8F23603F-6F6D-4021-920B-0E94C7056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41A42-C2A2-4654-96F9-B350D464A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6</TotalTime>
  <Pages>2</Pages>
  <Words>323</Words>
  <Characters>1936</Characters>
  <Application>Microsoft Office Word</Application>
  <DocSecurity>0</DocSecurity>
  <Lines>16</Lines>
  <Paragraphs>4</Paragraphs>
  <ScaleCrop>false</ScaleCrop>
  <Company>KPMG</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Kornsiri, Chongaksorn</cp:lastModifiedBy>
  <cp:revision>5</cp:revision>
  <cp:lastPrinted>2024-08-02T03:36:00Z</cp:lastPrinted>
  <dcterms:created xsi:type="dcterms:W3CDTF">2024-08-04T10:02:00Z</dcterms:created>
  <dcterms:modified xsi:type="dcterms:W3CDTF">2024-08-09T04:19:00Z</dcterms:modified>
</cp:coreProperties>
</file>